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77777777" w:rsidR="005753E0" w:rsidRPr="008649D8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8649D8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649D8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8649D8" w:rsidRDefault="005753E0" w:rsidP="00AE6BB0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3DCBB9C7" w:rsidR="005753E0" w:rsidRPr="008649D8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D7EFA" w:rsidRPr="008649D8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31 </w:t>
      </w:r>
      <w:r w:rsidR="004D7EFA" w:rsidRPr="008649D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ธันวาคม</w:t>
      </w:r>
      <w:r w:rsidR="004D7EFA"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A7417B" w:rsidRPr="008649D8">
        <w:rPr>
          <w:rFonts w:ascii="Browallia New" w:hAnsi="Browallia New" w:cs="Browallia New"/>
          <w:b/>
          <w:bCs/>
          <w:sz w:val="28"/>
          <w:szCs w:val="28"/>
        </w:rPr>
        <w:t>6</w:t>
      </w:r>
      <w:r w:rsidR="00B933C7" w:rsidRPr="008649D8">
        <w:rPr>
          <w:rFonts w:ascii="Browallia New" w:hAnsi="Browallia New" w:cs="Browallia New"/>
          <w:b/>
          <w:bCs/>
          <w:sz w:val="28"/>
          <w:szCs w:val="28"/>
        </w:rPr>
        <w:t>5</w:t>
      </w:r>
      <w:r w:rsidR="00EF79EE" w:rsidRPr="008649D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F79EE" w:rsidRPr="008649D8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 </w:t>
      </w:r>
      <w:r w:rsidR="00EF79EE" w:rsidRPr="008649D8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B933C7" w:rsidRPr="008649D8">
        <w:rPr>
          <w:rFonts w:ascii="Browallia New" w:hAnsi="Browallia New" w:cs="Browallia New"/>
          <w:b/>
          <w:bCs/>
          <w:sz w:val="28"/>
          <w:szCs w:val="28"/>
        </w:rPr>
        <w:t>4</w:t>
      </w:r>
    </w:p>
    <w:p w14:paraId="375B8DB2" w14:textId="77777777" w:rsidR="005753E0" w:rsidRPr="008649D8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73E47DB" w14:textId="4BBBCA9F" w:rsidR="00710928" w:rsidRPr="008649D8" w:rsidRDefault="00200FF4" w:rsidP="00710928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</w:t>
      </w:r>
      <w:r w:rsidR="004D7EFA"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ทั่วไป</w:t>
      </w:r>
    </w:p>
    <w:p w14:paraId="520DCFD2" w14:textId="77777777" w:rsidR="00867702" w:rsidRPr="008649D8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040E9555" w14:textId="7757B6B0" w:rsidR="00F15549" w:rsidRPr="008649D8" w:rsidRDefault="00F15549" w:rsidP="0033486C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8649D8">
        <w:rPr>
          <w:rFonts w:ascii="Browallia New" w:hAnsi="Browallia New" w:cs="Browallia New"/>
          <w:sz w:val="28"/>
          <w:szCs w:val="28"/>
        </w:rPr>
        <w:t> </w:t>
      </w:r>
      <w:r w:rsidRPr="008649D8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บริษัท</w:t>
      </w:r>
      <w:r w:rsidR="0048374B">
        <w:rPr>
          <w:rFonts w:ascii="Browallia New" w:hAnsi="Browallia New" w:cs="Browallia New" w:hint="cs"/>
          <w:sz w:val="28"/>
          <w:szCs w:val="28"/>
          <w:cs/>
        </w:rPr>
        <w:t>มีที่อยู่ตามที่จดทะเบียน</w:t>
      </w:r>
      <w:r w:rsidRPr="008649D8">
        <w:rPr>
          <w:rFonts w:ascii="Browallia New" w:hAnsi="Browallia New" w:cs="Browallia New"/>
          <w:sz w:val="28"/>
          <w:szCs w:val="28"/>
          <w:cs/>
        </w:rPr>
        <w:t>ตั้งอยู่เลขที่</w:t>
      </w:r>
      <w:r w:rsidR="00E933ED">
        <w:rPr>
          <w:rFonts w:ascii="Browallia New" w:hAnsi="Browallia New" w:cs="Browallia New"/>
          <w:sz w:val="28"/>
          <w:szCs w:val="28"/>
        </w:rPr>
        <w:t xml:space="preserve"> </w:t>
      </w:r>
      <w:r w:rsidR="00343CA4" w:rsidRPr="008649D8">
        <w:rPr>
          <w:rFonts w:ascii="Browallia New" w:hAnsi="Browallia New" w:cs="Browallia New"/>
          <w:sz w:val="28"/>
          <w:szCs w:val="28"/>
        </w:rPr>
        <w:t>432</w:t>
      </w:r>
      <w:r w:rsidR="00E933ED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ถนนราชวิถี แขวงบางยี่ขัน เขตบางพลัด กรุงเทพมหานคร</w:t>
      </w:r>
      <w:r w:rsidR="00E933ED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3E83963A" w14:textId="77777777" w:rsidR="00F15549" w:rsidRPr="008649D8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F4B7FC0" w14:textId="77777777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5E709DB9" w14:textId="77777777" w:rsidR="00867702" w:rsidRPr="008649D8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15FAC28" w14:textId="77777777" w:rsidR="00867702" w:rsidRPr="008649D8" w:rsidRDefault="00867702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เกณฑ์</w:t>
      </w:r>
      <w:r w:rsidRPr="008649D8">
        <w:rPr>
          <w:rFonts w:ascii="Browallia New" w:hAnsi="Browallia New" w:cs="Browallia New"/>
          <w:sz w:val="28"/>
          <w:szCs w:val="28"/>
          <w:cs/>
          <w:lang w:eastAsia="zh-CN"/>
        </w:rPr>
        <w:t>การถือปฏิบัติ</w:t>
      </w:r>
    </w:p>
    <w:p w14:paraId="6E5C4E39" w14:textId="77777777" w:rsidR="00867702" w:rsidRPr="008649D8" w:rsidRDefault="00867702" w:rsidP="00867702">
      <w:pPr>
        <w:ind w:left="360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6631DCC9" w14:textId="77777777" w:rsidR="00867702" w:rsidRPr="008649D8" w:rsidRDefault="00867702" w:rsidP="00867702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บริษัทจัดทำงบการเงินตามมาตรฐานการรายงานทางการเงิน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21F0036E" w14:textId="77777777" w:rsidR="00867702" w:rsidRPr="008649D8" w:rsidRDefault="00867702" w:rsidP="00867702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69D65171" w14:textId="77777777" w:rsidR="001B00A4" w:rsidRDefault="00867702" w:rsidP="00867702">
      <w:pPr>
        <w:spacing w:line="240" w:lineRule="auto"/>
        <w:ind w:left="851" w:right="-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งบการเงินรวมและงบการเงินเฉพาะของบริษัทได้</w:t>
      </w:r>
      <w:r w:rsidR="00463D0E" w:rsidRPr="008649D8">
        <w:rPr>
          <w:rFonts w:ascii="Browallia New" w:hAnsi="Browallia New" w:cs="Browallia New"/>
          <w:sz w:val="28"/>
          <w:szCs w:val="28"/>
          <w:cs/>
        </w:rPr>
        <w:t>ถูก</w:t>
      </w:r>
      <w:r w:rsidRPr="008649D8">
        <w:rPr>
          <w:rFonts w:ascii="Browallia New" w:hAnsi="Browallia New" w:cs="Browallia New"/>
          <w:sz w:val="28"/>
          <w:szCs w:val="28"/>
          <w:cs/>
        </w:rPr>
        <w:t>จัดทำขึ้นโดยใช้เกณฑ์ราคาทุนเดิม เว้นแต่จะเปิดเผย</w:t>
      </w:r>
      <w:r w:rsidR="00FF28A3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เป็นอย่างอื่นเป็นการเฉพาะ</w:t>
      </w:r>
    </w:p>
    <w:p w14:paraId="26C28F76" w14:textId="77777777" w:rsidR="001B00A4" w:rsidRDefault="001B00A4" w:rsidP="00867702">
      <w:pPr>
        <w:spacing w:line="240" w:lineRule="auto"/>
        <w:ind w:left="851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1D9C66A1" w14:textId="0DD7C280" w:rsidR="00867702" w:rsidRPr="008649D8" w:rsidRDefault="00867702" w:rsidP="00867702">
      <w:pPr>
        <w:spacing w:line="240" w:lineRule="auto"/>
        <w:ind w:left="851" w:right="-1"/>
        <w:jc w:val="thaiDistribute"/>
        <w:rPr>
          <w:rFonts w:ascii="Browallia New" w:hAnsi="Browallia New" w:cs="Browallia New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ในการจัดทำงบการเงินให้สอดคล้องกับมาตรฐานการรายงานทางการเงิน ผู้บริหารต้องใช้ประมาณการทางบัญชีที่สำคัญและใช้ดุลยพินิจตามกระบวนการในการนำนโยบายการบัญชีของกลุ่ม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งบการเงินรวมได้</w:t>
      </w:r>
      <w:r w:rsidR="001B00A4">
        <w:rPr>
          <w:rFonts w:ascii="Browallia New" w:hAnsi="Browallia New" w:cs="Browallia New" w:hint="cs"/>
          <w:sz w:val="28"/>
          <w:szCs w:val="28"/>
          <w:cs/>
        </w:rPr>
        <w:t>มีการ</w:t>
      </w:r>
      <w:r w:rsidRPr="008649D8">
        <w:rPr>
          <w:rFonts w:ascii="Browallia New" w:hAnsi="Browallia New" w:cs="Browallia New"/>
          <w:sz w:val="28"/>
          <w:szCs w:val="28"/>
          <w:cs/>
        </w:rPr>
        <w:t>เปิดเผย</w:t>
      </w:r>
      <w:r w:rsidRPr="008649D8">
        <w:rPr>
          <w:rFonts w:ascii="Browallia New" w:hAnsi="Browallia New" w:cs="Browallia New"/>
          <w:szCs w:val="28"/>
          <w:cs/>
        </w:rPr>
        <w:t>ในหมายเหตุประกอบงบการเงิน ข้อ</w:t>
      </w:r>
      <w:r w:rsidRPr="008649D8">
        <w:rPr>
          <w:rFonts w:ascii="Browallia New" w:hAnsi="Browallia New" w:cs="Browallia New"/>
          <w:sz w:val="28"/>
          <w:szCs w:val="44"/>
        </w:rPr>
        <w:t xml:space="preserve"> </w:t>
      </w:r>
      <w:r w:rsidR="00F32572" w:rsidRPr="008649D8">
        <w:rPr>
          <w:rFonts w:ascii="Browallia New" w:hAnsi="Browallia New" w:cs="Browallia New"/>
          <w:sz w:val="28"/>
          <w:szCs w:val="44"/>
        </w:rPr>
        <w:t>5</w:t>
      </w:r>
    </w:p>
    <w:p w14:paraId="0F81D7CB" w14:textId="77777777" w:rsidR="00D706B5" w:rsidRPr="008649D8" w:rsidRDefault="00D706B5" w:rsidP="0086770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1070681" w14:textId="77777777" w:rsidR="00867702" w:rsidRPr="008649D8" w:rsidRDefault="00867702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firstLine="9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เกณฑ์ในการจัดทำงบการเงินรวม</w:t>
      </w:r>
    </w:p>
    <w:p w14:paraId="459160C0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5397013" w14:textId="1AAEFE06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8649D8">
        <w:rPr>
          <w:rFonts w:ascii="Browallia New" w:hAnsi="Browallia New" w:cs="Browallia New"/>
          <w:sz w:val="28"/>
          <w:szCs w:val="28"/>
        </w:rPr>
        <w:t>(</w:t>
      </w:r>
      <w:r w:rsidRPr="008649D8">
        <w:rPr>
          <w:rFonts w:ascii="Browallia New" w:hAnsi="Browallia New" w:cs="Browallia New"/>
          <w:sz w:val="28"/>
          <w:szCs w:val="28"/>
          <w:cs/>
        </w:rPr>
        <w:t>มหาชน</w:t>
      </w:r>
      <w:r w:rsidRPr="008649D8">
        <w:rPr>
          <w:rFonts w:ascii="Browallia New" w:hAnsi="Browallia New" w:cs="Browallia New"/>
          <w:sz w:val="28"/>
          <w:szCs w:val="28"/>
        </w:rPr>
        <w:t xml:space="preserve">) </w:t>
      </w:r>
      <w:r w:rsidRPr="008649D8">
        <w:rPr>
          <w:rFonts w:ascii="Browallia New" w:hAnsi="Browallia New" w:cs="Browallia New"/>
          <w:sz w:val="28"/>
          <w:szCs w:val="28"/>
          <w:cs/>
        </w:rPr>
        <w:t>และบริษัทย่อยที่บริษัทมีอำนาจควบคุม</w:t>
      </w:r>
      <w:r w:rsidR="002B3370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8649D8">
        <w:rPr>
          <w:rFonts w:ascii="Browallia New" w:hAnsi="Browallia New" w:cs="Browallia New"/>
          <w:sz w:val="28"/>
          <w:szCs w:val="28"/>
          <w:cs/>
        </w:rPr>
        <w:t>ถือหุ้นร้อยละ</w:t>
      </w:r>
      <w:r w:rsidR="00F118E9">
        <w:rPr>
          <w:rFonts w:ascii="Browallia New" w:hAnsi="Browallia New" w:cs="Browallia New" w:hint="cs"/>
          <w:sz w:val="28"/>
          <w:szCs w:val="28"/>
          <w:cs/>
        </w:rPr>
        <w:t xml:space="preserve"> 100 ดังนี้</w:t>
      </w:r>
    </w:p>
    <w:p w14:paraId="378D904C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7" w:type="dxa"/>
        <w:tblInd w:w="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179"/>
        <w:gridCol w:w="808"/>
        <w:gridCol w:w="90"/>
        <w:gridCol w:w="844"/>
        <w:gridCol w:w="144"/>
        <w:gridCol w:w="808"/>
        <w:gridCol w:w="135"/>
        <w:gridCol w:w="3233"/>
      </w:tblGrid>
      <w:tr w:rsidR="00867702" w:rsidRPr="008649D8" w14:paraId="270B5FAA" w14:textId="77777777" w:rsidTr="00D52B22">
        <w:tc>
          <w:tcPr>
            <w:tcW w:w="2126" w:type="dxa"/>
          </w:tcPr>
          <w:p w14:paraId="4CE59624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1EBDB773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F337E7B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</w:tcPr>
          <w:p w14:paraId="25882E5E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</w:tcPr>
          <w:p w14:paraId="7467A563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4740AD9E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3" w:type="dxa"/>
          </w:tcPr>
          <w:p w14:paraId="17515A8C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67702" w:rsidRPr="008649D8" w14:paraId="6747B8F1" w14:textId="77777777" w:rsidTr="00D52B22">
        <w:tc>
          <w:tcPr>
            <w:tcW w:w="2126" w:type="dxa"/>
            <w:tcBorders>
              <w:bottom w:val="single" w:sz="4" w:space="0" w:color="auto"/>
            </w:tcBorders>
          </w:tcPr>
          <w:p w14:paraId="7A61B613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1192F562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DDC7B74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</w:tcPr>
          <w:p w14:paraId="1E78FC97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27EF277" w14:textId="6D111BB2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A35F1F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44" w:type="dxa"/>
          </w:tcPr>
          <w:p w14:paraId="7B288F40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E0C8A27" w14:textId="21E3C628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04326"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35" w:type="dxa"/>
          </w:tcPr>
          <w:p w14:paraId="221CD668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3" w:type="dxa"/>
            <w:tcBorders>
              <w:bottom w:val="single" w:sz="4" w:space="0" w:color="auto"/>
            </w:tcBorders>
          </w:tcPr>
          <w:p w14:paraId="475A1E43" w14:textId="77777777" w:rsidR="00867702" w:rsidRPr="008649D8" w:rsidRDefault="00867702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867702" w:rsidRPr="008649D8" w14:paraId="132FCA3D" w14:textId="77777777" w:rsidTr="00D52B22">
        <w:tc>
          <w:tcPr>
            <w:tcW w:w="2126" w:type="dxa"/>
            <w:tcBorders>
              <w:top w:val="single" w:sz="4" w:space="0" w:color="auto"/>
            </w:tcBorders>
          </w:tcPr>
          <w:p w14:paraId="458EF621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79" w:type="dxa"/>
          </w:tcPr>
          <w:p w14:paraId="18851E24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5E20FDD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</w:tcPr>
          <w:p w14:paraId="0C876163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0AFCD1C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335C8337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F2298DD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D4F45DA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3" w:type="dxa"/>
            <w:tcBorders>
              <w:top w:val="single" w:sz="4" w:space="0" w:color="auto"/>
            </w:tcBorders>
          </w:tcPr>
          <w:p w14:paraId="1537A7DF" w14:textId="77777777" w:rsidR="00867702" w:rsidRPr="008649D8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04326" w:rsidRPr="008649D8" w14:paraId="2688F877" w14:textId="77777777" w:rsidTr="00D52B22">
        <w:tc>
          <w:tcPr>
            <w:tcW w:w="2126" w:type="dxa"/>
          </w:tcPr>
          <w:p w14:paraId="62EF76CF" w14:textId="77777777" w:rsidR="00104326" w:rsidRPr="008649D8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179" w:type="dxa"/>
          </w:tcPr>
          <w:p w14:paraId="17ADDA6A" w14:textId="77777777" w:rsidR="00104326" w:rsidRPr="008649D8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3A0C79D" w14:textId="77777777" w:rsidR="00104326" w:rsidRPr="008649D8" w:rsidRDefault="00104326" w:rsidP="00104326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4A1680DD" w14:textId="77777777" w:rsidR="00104326" w:rsidRPr="008649D8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C5A8C47" w14:textId="773EC5B2" w:rsidR="00104326" w:rsidRPr="008649D8" w:rsidRDefault="00CE5B5B" w:rsidP="00CE5B5B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      100.00</w:t>
            </w:r>
          </w:p>
        </w:tc>
        <w:tc>
          <w:tcPr>
            <w:tcW w:w="144" w:type="dxa"/>
          </w:tcPr>
          <w:p w14:paraId="18C47283" w14:textId="77777777" w:rsidR="00104326" w:rsidRPr="008649D8" w:rsidRDefault="00104326" w:rsidP="00104326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4369C296" w14:textId="30B5F9C9" w:rsidR="00104326" w:rsidRPr="008649D8" w:rsidRDefault="00104326" w:rsidP="00104326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35" w:type="dxa"/>
          </w:tcPr>
          <w:p w14:paraId="4B5ADAC5" w14:textId="77777777" w:rsidR="00104326" w:rsidRPr="008649D8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7878F14" w14:textId="77777777" w:rsidR="00104326" w:rsidRPr="008649D8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</w:tr>
    </w:tbl>
    <w:p w14:paraId="6E0D81D0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739FD4E" w14:textId="6C16B8B0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รายการบัญชีระหว่างบริษัทกับบริษัทย่อยที่มีสาระสำคัญได้ถูก</w:t>
      </w:r>
      <w:r w:rsidR="00657286" w:rsidRPr="008649D8">
        <w:rPr>
          <w:rFonts w:ascii="Browallia New" w:hAnsi="Browallia New" w:cs="Browallia New"/>
          <w:sz w:val="28"/>
          <w:szCs w:val="28"/>
          <w:cs/>
        </w:rPr>
        <w:t>หักกลบ</w:t>
      </w:r>
      <w:r w:rsidRPr="008649D8">
        <w:rPr>
          <w:rFonts w:ascii="Browallia New" w:hAnsi="Browallia New" w:cs="Browallia New"/>
          <w:sz w:val="28"/>
          <w:szCs w:val="28"/>
          <w:cs/>
        </w:rPr>
        <w:t>รายการในการทำงบการเงินรวมแล้ว</w:t>
      </w:r>
    </w:p>
    <w:p w14:paraId="26B74CD0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10A993C" w14:textId="659529E9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="006C50A5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ทางบัญชีที่คล้ายคลึงกันสำหรับการจัดทำงบการเงินของบริษัท</w:t>
      </w:r>
    </w:p>
    <w:p w14:paraId="10695D7C" w14:textId="35341AD1" w:rsidR="0082097F" w:rsidRPr="008649D8" w:rsidRDefault="0082097F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1B36639" w14:textId="5F0E0D1D" w:rsidR="00405BF4" w:rsidRPr="0051714F" w:rsidRDefault="005A5AB7" w:rsidP="00F73C3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987156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987156">
        <w:rPr>
          <w:rFonts w:ascii="Browallia New" w:hAnsi="Browallia New" w:cs="Browallia New"/>
          <w:sz w:val="28"/>
          <w:szCs w:val="28"/>
        </w:rPr>
        <w:t>2564</w:t>
      </w:r>
      <w:r w:rsidR="0082097F" w:rsidRPr="00987156">
        <w:rPr>
          <w:rFonts w:ascii="Browallia New" w:hAnsi="Browallia New" w:cs="Browallia New"/>
          <w:sz w:val="28"/>
          <w:szCs w:val="28"/>
          <w:cs/>
        </w:rPr>
        <w:t xml:space="preserve"> บริษัทได้จำหน่ายเงินลงทุนในบริษัทย่อยในกลุ่มธุรกิจความงามทั้งจำนวน</w:t>
      </w:r>
      <w:r w:rsidR="0082097F" w:rsidRPr="00987156">
        <w:rPr>
          <w:rFonts w:ascii="Browallia New" w:hAnsi="Browallia New" w:cs="Browallia New"/>
          <w:sz w:val="28"/>
          <w:szCs w:val="28"/>
        </w:rPr>
        <w:t xml:space="preserve"> </w:t>
      </w:r>
      <w:r w:rsidR="0082097F" w:rsidRPr="00987156">
        <w:rPr>
          <w:rFonts w:ascii="Browallia New" w:hAnsi="Browallia New" w:cs="Browallia New"/>
          <w:sz w:val="28"/>
          <w:szCs w:val="28"/>
          <w:cs/>
        </w:rPr>
        <w:t>ส่งผลให้บริษัทต้องถอดงบการเงินของบริษัทย่อยดังกล่าวออกจากงบการเงินรวมของบริษัท</w:t>
      </w:r>
      <w:r w:rsidR="00F73C38" w:rsidRPr="00987156">
        <w:rPr>
          <w:rFonts w:ascii="Browallia New" w:hAnsi="Browallia New" w:cs="Browallia New"/>
          <w:sz w:val="28"/>
          <w:szCs w:val="28"/>
          <w:cs/>
        </w:rPr>
        <w:t>และจัดประเภทรายการกับบริษัทย่อย</w:t>
      </w:r>
      <w:r w:rsidR="00471D89" w:rsidRPr="00987156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5C03D0" w:rsidRPr="00987156">
        <w:rPr>
          <w:rFonts w:ascii="Browallia New" w:hAnsi="Browallia New" w:cs="Browallia New"/>
          <w:sz w:val="28"/>
          <w:szCs w:val="28"/>
          <w:cs/>
        </w:rPr>
        <w:t>แสดง</w:t>
      </w:r>
      <w:r w:rsidR="00F73C38" w:rsidRPr="00987156">
        <w:rPr>
          <w:rFonts w:ascii="Browallia New" w:hAnsi="Browallia New" w:cs="Browallia New"/>
          <w:sz w:val="28"/>
          <w:szCs w:val="28"/>
          <w:cs/>
        </w:rPr>
        <w:t>ไว้เป็นรายการกับบริษัทอื่น</w:t>
      </w:r>
      <w:r w:rsidR="00F73C38" w:rsidRPr="00987156">
        <w:rPr>
          <w:rFonts w:ascii="Browallia New" w:hAnsi="Browallia New" w:cs="Browallia New"/>
          <w:sz w:val="28"/>
          <w:szCs w:val="28"/>
        </w:rPr>
        <w:t xml:space="preserve"> </w:t>
      </w:r>
      <w:r w:rsidR="00383CC8" w:rsidRPr="00987156">
        <w:rPr>
          <w:rFonts w:ascii="Browallia New" w:hAnsi="Browallia New" w:cs="Browallia New"/>
          <w:sz w:val="28"/>
          <w:szCs w:val="28"/>
          <w:cs/>
        </w:rPr>
        <w:t xml:space="preserve">เริ่มตั้งแต่ไตรมาสสามของปี </w:t>
      </w:r>
      <w:r w:rsidR="00383CC8" w:rsidRPr="00987156">
        <w:rPr>
          <w:rFonts w:ascii="Browallia New" w:hAnsi="Browallia New" w:cs="Browallia New"/>
          <w:sz w:val="28"/>
          <w:szCs w:val="28"/>
        </w:rPr>
        <w:t>2564</w:t>
      </w:r>
      <w:r w:rsidR="00405BF4" w:rsidRPr="00987156">
        <w:rPr>
          <w:rFonts w:ascii="Browallia New" w:hAnsi="Browallia New" w:cs="Browallia New"/>
          <w:sz w:val="28"/>
          <w:szCs w:val="28"/>
        </w:rPr>
        <w:t xml:space="preserve"> </w:t>
      </w:r>
      <w:r w:rsidR="00517C09" w:rsidRPr="00987156">
        <w:rPr>
          <w:rFonts w:ascii="Browallia New" w:hAnsi="Browallia New" w:cs="Browallia New"/>
          <w:sz w:val="28"/>
          <w:szCs w:val="28"/>
        </w:rPr>
        <w:t>(</w:t>
      </w:r>
      <w:r w:rsidR="00A4354A" w:rsidRPr="00987156">
        <w:rPr>
          <w:rFonts w:ascii="Browallia New" w:hAnsi="Browallia New" w:cs="Browallia New" w:hint="cs"/>
          <w:sz w:val="28"/>
          <w:szCs w:val="28"/>
          <w:cs/>
        </w:rPr>
        <w:t xml:space="preserve">หมายเหตุข้อ </w:t>
      </w:r>
      <w:r w:rsidR="00A4354A" w:rsidRPr="00987156">
        <w:rPr>
          <w:rFonts w:ascii="Browallia New" w:hAnsi="Browallia New" w:cs="Browallia New"/>
          <w:sz w:val="28"/>
          <w:szCs w:val="28"/>
        </w:rPr>
        <w:t>11)</w:t>
      </w:r>
    </w:p>
    <w:p w14:paraId="743EF6B5" w14:textId="77777777" w:rsidR="005E7480" w:rsidRPr="008649D8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1AD169" w14:textId="77777777" w:rsidR="002E0541" w:rsidRPr="008649D8" w:rsidRDefault="00867702" w:rsidP="002E0541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  <w:bookmarkStart w:id="0" w:name="_Hlk94015121"/>
    </w:p>
    <w:p w14:paraId="235711FF" w14:textId="77777777" w:rsidR="002E0541" w:rsidRPr="008649D8" w:rsidRDefault="002E0541" w:rsidP="002E0541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3F942C8" w14:textId="0F21FB42" w:rsidR="001A146F" w:rsidRPr="008649D8" w:rsidRDefault="00867702" w:rsidP="00AE2969">
      <w:pPr>
        <w:pStyle w:val="CordiaNew"/>
        <w:numPr>
          <w:ilvl w:val="1"/>
          <w:numId w:val="38"/>
        </w:numPr>
        <w:tabs>
          <w:tab w:val="clear" w:pos="4153"/>
          <w:tab w:val="left" w:pos="360"/>
        </w:tabs>
        <w:ind w:left="990" w:hanging="621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</w:t>
      </w:r>
      <w:r w:rsidR="005F5FC3"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มีผลบังคับใช้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เริ่มในหรือหลังวันที่ </w:t>
      </w:r>
      <w:r w:rsidRPr="008649D8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1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มกราคม </w:t>
      </w:r>
      <w:r w:rsidRPr="008649D8">
        <w:rPr>
          <w:rFonts w:ascii="Browallia New" w:hAnsi="Browallia New" w:cs="Browallia New"/>
          <w:color w:val="auto"/>
          <w:sz w:val="28"/>
          <w:szCs w:val="28"/>
          <w:lang w:val="th-TH"/>
        </w:rPr>
        <w:t>256</w:t>
      </w:r>
      <w:bookmarkEnd w:id="0"/>
      <w:r w:rsidR="002C1BE9" w:rsidRPr="008649D8">
        <w:rPr>
          <w:rFonts w:ascii="Browallia New" w:hAnsi="Browallia New" w:cs="Browallia New"/>
          <w:color w:val="auto"/>
          <w:sz w:val="28"/>
          <w:szCs w:val="28"/>
        </w:rPr>
        <w:t>5</w:t>
      </w:r>
    </w:p>
    <w:p w14:paraId="32F317BF" w14:textId="77777777" w:rsidR="006F7F1A" w:rsidRPr="008649D8" w:rsidRDefault="006F7F1A" w:rsidP="000876D5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141AE8" w14:textId="77777777" w:rsidR="000876D5" w:rsidRPr="00373412" w:rsidRDefault="000876D5" w:rsidP="00373412">
      <w:pPr>
        <w:tabs>
          <w:tab w:val="clear" w:pos="680"/>
        </w:tabs>
        <w:ind w:left="810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373412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การปรับปรุงมาตรฐานการรายงานทางเงิน เนื่องจากการปฏิรูปอัตราดอกเบี้ยอ้างอิง-ระยะที่ </w:t>
      </w:r>
      <w:r w:rsidRPr="00373412">
        <w:rPr>
          <w:rFonts w:ascii="Browallia New" w:hAnsi="Browallia New" w:cs="Browallia New"/>
          <w:sz w:val="28"/>
          <w:szCs w:val="28"/>
          <w:lang w:val="th-TH" w:eastAsia="th-TH"/>
        </w:rPr>
        <w:t xml:space="preserve">2 </w:t>
      </w:r>
      <w:r w:rsidRPr="00373412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ดังนี้ </w:t>
      </w:r>
    </w:p>
    <w:p w14:paraId="505916E7" w14:textId="77777777" w:rsidR="000876D5" w:rsidRPr="008649D8" w:rsidRDefault="000876D5" w:rsidP="006F7F1A">
      <w:pPr>
        <w:pStyle w:val="ListParagraph"/>
        <w:numPr>
          <w:ilvl w:val="0"/>
          <w:numId w:val="45"/>
        </w:numPr>
        <w:tabs>
          <w:tab w:val="left" w:pos="851"/>
        </w:tabs>
        <w:ind w:left="1276"/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 xml:space="preserve">9 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เรื่อง เครื่องมือทางการเงิน </w:t>
      </w:r>
    </w:p>
    <w:p w14:paraId="04D06B32" w14:textId="77777777" w:rsidR="000876D5" w:rsidRPr="008649D8" w:rsidRDefault="000876D5" w:rsidP="006F7F1A">
      <w:pPr>
        <w:pStyle w:val="ListParagraph"/>
        <w:numPr>
          <w:ilvl w:val="0"/>
          <w:numId w:val="45"/>
        </w:numPr>
        <w:tabs>
          <w:tab w:val="left" w:pos="851"/>
        </w:tabs>
        <w:ind w:left="1276"/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 xml:space="preserve">7 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เรื่อง การเปิดเผยข้อมูลเครื่องมือทางการเงิน </w:t>
      </w:r>
    </w:p>
    <w:p w14:paraId="4AAD1762" w14:textId="77777777" w:rsidR="000876D5" w:rsidRPr="008649D8" w:rsidRDefault="000876D5" w:rsidP="006F7F1A">
      <w:pPr>
        <w:pStyle w:val="ListParagraph"/>
        <w:numPr>
          <w:ilvl w:val="0"/>
          <w:numId w:val="45"/>
        </w:numPr>
        <w:tabs>
          <w:tab w:val="left" w:pos="851"/>
        </w:tabs>
        <w:ind w:left="1276"/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 xml:space="preserve">16 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เรื่อง สัญญาเช่า </w:t>
      </w:r>
    </w:p>
    <w:p w14:paraId="6D66E99C" w14:textId="77777777" w:rsidR="000876D5" w:rsidRPr="008649D8" w:rsidRDefault="000876D5" w:rsidP="006F7F1A">
      <w:pPr>
        <w:pStyle w:val="ListParagraph"/>
        <w:numPr>
          <w:ilvl w:val="0"/>
          <w:numId w:val="45"/>
        </w:numPr>
        <w:tabs>
          <w:tab w:val="left" w:pos="851"/>
        </w:tabs>
        <w:ind w:left="1276"/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 xml:space="preserve">4 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เรื่องสัญญาประกันภัย </w:t>
      </w:r>
    </w:p>
    <w:p w14:paraId="201CEBCD" w14:textId="77777777" w:rsidR="000876D5" w:rsidRPr="008649D8" w:rsidRDefault="000876D5" w:rsidP="006F7F1A">
      <w:pPr>
        <w:pStyle w:val="ListParagraph"/>
        <w:numPr>
          <w:ilvl w:val="0"/>
          <w:numId w:val="45"/>
        </w:numPr>
        <w:tabs>
          <w:tab w:val="left" w:pos="851"/>
        </w:tabs>
        <w:ind w:left="1276"/>
        <w:contextualSpacing w:val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108EE121" w14:textId="77777777" w:rsidR="000876D5" w:rsidRPr="008649D8" w:rsidRDefault="000876D5" w:rsidP="000876D5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45F77AB" w14:textId="538879BA" w:rsidR="000876D5" w:rsidRPr="008649D8" w:rsidRDefault="000876D5" w:rsidP="000876D5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>การปฏิรูปอัตราดอกเบี้ยอ้างอิง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>-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ระยะที่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>2 (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การปรับปรุงระยะที่ </w:t>
      </w:r>
      <w:r w:rsidRPr="008649D8">
        <w:rPr>
          <w:rFonts w:ascii="Browallia New" w:hAnsi="Browallia New" w:cs="Browallia New"/>
          <w:sz w:val="28"/>
          <w:szCs w:val="28"/>
          <w:lang w:eastAsia="th-TH"/>
        </w:rPr>
        <w:t xml:space="preserve">2) </w:t>
      </w:r>
      <w:r w:rsidRPr="008649D8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กำหนดมาตรการผ่อนปรนสำหรับรายงานทางการเงินที่อาจได้รับผลกระทบจากการปฏิรูปอัตราดอกเบี้ยอ้างอิง 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</w:t>
      </w:r>
    </w:p>
    <w:p w14:paraId="35B2C929" w14:textId="77777777" w:rsidR="000F23AA" w:rsidRPr="008649D8" w:rsidRDefault="000F23AA" w:rsidP="000876D5">
      <w:pPr>
        <w:pStyle w:val="ListParagraph"/>
        <w:tabs>
          <w:tab w:val="left" w:pos="851"/>
        </w:tabs>
        <w:ind w:left="1276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19973D37" w14:textId="092D55AC" w:rsidR="000876D5" w:rsidRPr="008649D8" w:rsidRDefault="00890664" w:rsidP="00373412">
      <w:pPr>
        <w:pStyle w:val="CordiaNew"/>
        <w:tabs>
          <w:tab w:val="clear" w:pos="4153"/>
          <w:tab w:val="left" w:pos="360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8649D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อย่างไรก็ตาม </w:t>
      </w:r>
      <w:r w:rsidR="000F23AA" w:rsidRPr="008649D8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การเปลี่ยนแปลงดังกล่าวไม่</w:t>
      </w:r>
      <w:r w:rsidR="000F23AA"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มีผลกระทบอย่างเป็นสาระสำคัญต่องบการเงินของกลุ่มบริษัท</w:t>
      </w:r>
    </w:p>
    <w:p w14:paraId="6D5A5F37" w14:textId="0D35A98C" w:rsidR="001A146F" w:rsidRPr="008649D8" w:rsidRDefault="001A146F" w:rsidP="00271152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</w:p>
    <w:p w14:paraId="78597BA5" w14:textId="1386772F" w:rsidR="00DF4A60" w:rsidRPr="008649D8" w:rsidRDefault="00DF4A60" w:rsidP="00AE2969">
      <w:pPr>
        <w:pStyle w:val="CordiaNew"/>
        <w:numPr>
          <w:ilvl w:val="1"/>
          <w:numId w:val="38"/>
        </w:numPr>
        <w:tabs>
          <w:tab w:val="clear" w:pos="4153"/>
          <w:tab w:val="left" w:pos="360"/>
        </w:tabs>
        <w:ind w:left="810" w:hanging="45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และแนวปฏิบัติทางบัญชี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>1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431261">
        <w:rPr>
          <w:rFonts w:ascii="Browallia New" w:hAnsi="Browallia New" w:cs="Browallia New"/>
          <w:color w:val="auto"/>
          <w:sz w:val="28"/>
          <w:szCs w:val="28"/>
        </w:rPr>
        <w:t>256</w:t>
      </w:r>
      <w:r w:rsidR="00890664" w:rsidRPr="00431261">
        <w:rPr>
          <w:rFonts w:ascii="Browallia New" w:hAnsi="Browallia New" w:cs="Browallia New"/>
          <w:color w:val="auto"/>
          <w:sz w:val="28"/>
          <w:szCs w:val="28"/>
        </w:rPr>
        <w:t>6</w:t>
      </w:r>
      <w:r w:rsidR="00320314" w:rsidRPr="004312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20314" w:rsidRPr="00431261">
        <w:rPr>
          <w:rFonts w:ascii="Browallia New" w:hAnsi="Browallia New" w:cs="Browallia New" w:hint="cs"/>
          <w:color w:val="auto"/>
          <w:sz w:val="28"/>
          <w:szCs w:val="28"/>
          <w:cs/>
        </w:rPr>
        <w:t>ที่</w:t>
      </w:r>
      <w:r w:rsidR="002A2ACD" w:rsidRPr="00431261">
        <w:rPr>
          <w:rFonts w:ascii="Browallia New" w:hAnsi="Browallia New" w:cs="Browallia New" w:hint="cs"/>
          <w:color w:val="auto"/>
          <w:sz w:val="28"/>
          <w:szCs w:val="28"/>
          <w:cs/>
        </w:rPr>
        <w:t>มีผลกระทบ</w:t>
      </w:r>
      <w:r w:rsidR="00431261" w:rsidRPr="00431261">
        <w:rPr>
          <w:rFonts w:ascii="Browallia New" w:hAnsi="Browallia New" w:cs="Browallia New" w:hint="cs"/>
          <w:color w:val="auto"/>
          <w:sz w:val="28"/>
          <w:szCs w:val="28"/>
          <w:cs/>
        </w:rPr>
        <w:t>ต่องบการเงินของกลุ่มบริษัท</w:t>
      </w:r>
      <w:r w:rsidR="00320314" w:rsidRPr="00431261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มีดังนี้</w:t>
      </w:r>
    </w:p>
    <w:p w14:paraId="1BE9579D" w14:textId="77777777" w:rsidR="00DF4A60" w:rsidRPr="008649D8" w:rsidRDefault="00DF4A60" w:rsidP="00DF4A60">
      <w:pPr>
        <w:pStyle w:val="ListParagraph"/>
        <w:tabs>
          <w:tab w:val="clear" w:pos="680"/>
        </w:tabs>
        <w:ind w:left="792"/>
        <w:rPr>
          <w:rFonts w:ascii="Browallia New" w:hAnsi="Browallia New" w:cs="Browallia New"/>
          <w:sz w:val="28"/>
          <w:szCs w:val="28"/>
          <w:lang w:eastAsia="th-TH"/>
        </w:rPr>
      </w:pPr>
    </w:p>
    <w:p w14:paraId="5D436C81" w14:textId="2F4F20D7" w:rsidR="00D3544D" w:rsidRPr="008649D8" w:rsidRDefault="007A53FC" w:rsidP="00846F70">
      <w:pPr>
        <w:pStyle w:val="ListParagraph"/>
        <w:numPr>
          <w:ilvl w:val="2"/>
          <w:numId w:val="46"/>
        </w:numPr>
        <w:ind w:left="1260" w:hanging="450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="00D3544D" w:rsidRPr="008649D8">
        <w:rPr>
          <w:rFonts w:ascii="Browallia New" w:hAnsi="Browallia New" w:cs="Browallia New"/>
          <w:sz w:val="28"/>
          <w:szCs w:val="28"/>
          <w:lang w:eastAsia="th-TH"/>
        </w:rPr>
        <w:t>16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381EAFDD" w14:textId="2023CAF6" w:rsidR="00D3544D" w:rsidRPr="008649D8" w:rsidRDefault="007A53FC" w:rsidP="00BA4E6D">
      <w:pPr>
        <w:pStyle w:val="ListParagraph"/>
        <w:numPr>
          <w:ilvl w:val="2"/>
          <w:numId w:val="46"/>
        </w:numPr>
        <w:ind w:left="1260" w:hanging="450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="00D3544D" w:rsidRPr="008649D8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18CE9390" w14:textId="199648CA" w:rsidR="00D3544D" w:rsidRPr="008649D8" w:rsidRDefault="007A53FC" w:rsidP="00BA4E6D">
      <w:pPr>
        <w:pStyle w:val="ListParagraph"/>
        <w:numPr>
          <w:ilvl w:val="2"/>
          <w:numId w:val="46"/>
        </w:numPr>
        <w:ind w:left="1260" w:hanging="450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="00D3544D" w:rsidRPr="008649D8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>เรื่อง การรวมธุรกิจ</w:t>
      </w:r>
    </w:p>
    <w:p w14:paraId="772EE3C6" w14:textId="35732F65" w:rsidR="00D3544D" w:rsidRPr="008649D8" w:rsidRDefault="007A53FC" w:rsidP="00BA4E6D">
      <w:pPr>
        <w:pStyle w:val="ListParagraph"/>
        <w:numPr>
          <w:ilvl w:val="2"/>
          <w:numId w:val="46"/>
        </w:numPr>
        <w:ind w:left="1260" w:hanging="450"/>
        <w:contextualSpacing w:val="0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="00D3544D" w:rsidRPr="008649D8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="00D3544D"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5CE517BE" w14:textId="77777777" w:rsidR="00D3544D" w:rsidRPr="008649D8" w:rsidRDefault="00D3544D" w:rsidP="00D3544D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573F3D0F" w14:textId="31A7341F" w:rsidR="00D3544D" w:rsidRPr="008649D8" w:rsidRDefault="00D3544D" w:rsidP="00AE2969">
      <w:pPr>
        <w:pStyle w:val="ListParagraph"/>
        <w:tabs>
          <w:tab w:val="clear" w:pos="454"/>
          <w:tab w:val="clear" w:pos="680"/>
          <w:tab w:val="left" w:pos="450"/>
        </w:tabs>
        <w:ind w:left="810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 w:eastAsia="th-TH"/>
        </w:rPr>
        <w:t>อย่างไรก็ตาม กลุ่มบริษัทไม่ได้นำมาตรฐานการรายงานทางการเงินที่มีการปรับปรุงใหม่มาถือปฏิบัติก่อนวันบังคับใช้ และผู้บริหารเชื่อว่าจะไม่มีผลกระทบอย่างเป็นสาระสำคัญต่องบการเงินของกลุ่มบริษัท เมื่อนำมาตรฐานมาบังคับใช้</w:t>
      </w:r>
    </w:p>
    <w:p w14:paraId="2CB2677E" w14:textId="1EEE1082" w:rsidR="0086499A" w:rsidRDefault="0086499A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DFC0466" w14:textId="3841873C" w:rsidR="007A53FC" w:rsidRDefault="007A53FC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4EDDBE4" w14:textId="7419A486" w:rsidR="007A53FC" w:rsidRDefault="007A53FC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16C99BB3" w14:textId="77777777" w:rsidR="007A53FC" w:rsidRPr="008649D8" w:rsidRDefault="007A53FC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09F14FC6" w14:textId="77777777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098E054C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86DE816" w14:textId="77777777" w:rsidR="00867702" w:rsidRPr="008649D8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1B6D65AB" w14:textId="77777777" w:rsidR="00867702" w:rsidRPr="008649D8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4EE20426" w14:textId="77777777" w:rsidR="00867702" w:rsidRPr="008649D8" w:rsidRDefault="00867702" w:rsidP="00AE2969">
      <w:pPr>
        <w:pStyle w:val="BodyText2"/>
        <w:numPr>
          <w:ilvl w:val="1"/>
          <w:numId w:val="17"/>
        </w:numPr>
        <w:ind w:left="810" w:right="47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4FC5F407" w14:textId="77777777" w:rsidR="00867702" w:rsidRPr="008649D8" w:rsidRDefault="00867702" w:rsidP="00AE2969">
      <w:pPr>
        <w:pStyle w:val="ListParagraph"/>
        <w:ind w:left="900" w:hanging="522"/>
        <w:jc w:val="thaiDistribute"/>
        <w:rPr>
          <w:rFonts w:ascii="Browallia New" w:hAnsi="Browallia New" w:cs="Browallia New"/>
          <w:b/>
          <w:bCs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782FA2A8" w14:textId="77777777" w:rsidR="00867702" w:rsidRPr="008649D8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eastAsia="Calibri" w:hAnsi="Browallia New" w:cs="Browallia New"/>
          <w:spacing w:val="-4"/>
          <w:sz w:val="28"/>
          <w:szCs w:val="28"/>
          <w:cs/>
        </w:rPr>
      </w:pPr>
      <w:r w:rsidRPr="008649D8">
        <w:rPr>
          <w:rFonts w:ascii="Browallia New" w:eastAsia="Calibri" w:hAnsi="Browallia New" w:cs="Browallia New"/>
          <w:spacing w:val="-4"/>
          <w:sz w:val="28"/>
          <w:szCs w:val="28"/>
          <w:cs/>
        </w:rPr>
        <w:t>กลุ่มบริษัทรับรู้รายได้ เมื่อลูกค้ามีอำนาจควบคุมในสินค้าหรือบริการด้วยจำนวนเงินที่สะท้อนถึงสิ่งตอบแทนที่คาดว่าจะมีสิทธิ</w:t>
      </w:r>
      <w:r w:rsidRPr="008649D8">
        <w:rPr>
          <w:rFonts w:ascii="Browallia New" w:hAnsi="Browallia New" w:cs="Browallia New"/>
          <w:i/>
          <w:spacing w:val="-4"/>
          <w:sz w:val="28"/>
          <w:szCs w:val="28"/>
          <w:cs/>
        </w:rPr>
        <w:t>ได้รับ</w:t>
      </w:r>
      <w:r w:rsidRPr="008649D8">
        <w:rPr>
          <w:rFonts w:ascii="Browallia New" w:hAnsi="Browallia New" w:cs="Browallia New"/>
          <w:i/>
          <w:spacing w:val="-4"/>
          <w:sz w:val="28"/>
          <w:szCs w:val="28"/>
        </w:rPr>
        <w:t xml:space="preserve"> </w:t>
      </w:r>
      <w:r w:rsidRPr="008649D8">
        <w:rPr>
          <w:rFonts w:ascii="Browallia New" w:eastAsia="Calibri" w:hAnsi="Browallia New" w:cs="Browallia New"/>
          <w:spacing w:val="-4"/>
          <w:sz w:val="28"/>
          <w:szCs w:val="28"/>
          <w:cs/>
        </w:rPr>
        <w:t>ที่ไม่รวมจำนวนเงินที่เก็บแทนบุคคลที่สามและภาษีมูลค่าเพิ่ม</w:t>
      </w:r>
      <w:r w:rsidRPr="008649D8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8649D8">
        <w:rPr>
          <w:rFonts w:ascii="Browallia New" w:eastAsia="Calibri" w:hAnsi="Browallia New" w:cs="Browallia New"/>
          <w:spacing w:val="-4"/>
          <w:sz w:val="28"/>
          <w:szCs w:val="28"/>
          <w:cs/>
        </w:rPr>
        <w:t>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068E928C" w14:textId="77777777" w:rsidR="00867702" w:rsidRPr="008649D8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81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รายได้จากการขายสินค้า</w:t>
      </w:r>
    </w:p>
    <w:p w14:paraId="2698C0F4" w14:textId="1E60C91B" w:rsidR="00867702" w:rsidRPr="004234E6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649D8">
        <w:rPr>
          <w:rFonts w:ascii="Browallia New" w:hAnsi="Browallia New" w:cs="Browallia New"/>
          <w:color w:val="000000"/>
          <w:sz w:val="28"/>
          <w:szCs w:val="28"/>
          <w:cs/>
        </w:rPr>
        <w:t>รายได้จากการขายสินค้า</w:t>
      </w:r>
      <w:r w:rsidRPr="008649D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color w:val="000000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ในกรณีที่มีสัญญาที่ให้สิทธิลูกค้าในการคืนสินค้า รายได้จะ</w:t>
      </w:r>
      <w:r w:rsidR="00946172" w:rsidRPr="008649D8">
        <w:rPr>
          <w:rFonts w:ascii="Browallia New" w:hAnsi="Browallia New" w:cs="Browallia New"/>
          <w:color w:val="000000"/>
          <w:sz w:val="28"/>
          <w:szCs w:val="28"/>
          <w:cs/>
        </w:rPr>
        <w:t>ถูก</w:t>
      </w:r>
      <w:r w:rsidRPr="008649D8">
        <w:rPr>
          <w:rFonts w:ascii="Browallia New" w:hAnsi="Browallia New" w:cs="Browallia New"/>
          <w:color w:val="000000"/>
          <w:sz w:val="28"/>
          <w:szCs w:val="28"/>
          <w:cs/>
        </w:rPr>
        <w:t>รับรู้ในจำนวนที่มีความเป็นไปได้ค่อนข้างแน่ใน</w:t>
      </w:r>
      <w:r w:rsidRPr="004234E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ระดับสูงว่าจะไม่มีการกลับรายการอย่างมีนัยสำคัญของรายได้ที่รับรู้สะสม </w:t>
      </w:r>
    </w:p>
    <w:p w14:paraId="4D2F1E0B" w14:textId="602835C0" w:rsidR="00867702" w:rsidRPr="004234E6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6681D2DC" w14:textId="1D2CE181" w:rsidR="00867702" w:rsidRPr="004234E6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4234E6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รายได้จากการให้บริการ</w:t>
      </w:r>
    </w:p>
    <w:p w14:paraId="0AA51E60" w14:textId="2F072C07" w:rsidR="000477D1" w:rsidRPr="008649D8" w:rsidRDefault="00867702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234E6">
        <w:rPr>
          <w:rFonts w:ascii="Browallia New" w:hAnsi="Browallia New" w:cs="Browallia New"/>
          <w:color w:val="000000"/>
          <w:sz w:val="28"/>
          <w:szCs w:val="28"/>
          <w:cs/>
        </w:rPr>
        <w:t>รายได้จากการให้บริการ ประกอบด้วยรายได้จากการให้บริการเครื่องมือแพทย์ และบริการซ่อมบำรุงรักษาเครื่องมือแพทย์ รายได้จากการให้บริการ</w:t>
      </w:r>
      <w:r w:rsidRPr="008649D8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รับรู้ตลอดช่วงระยะเวลาหนึ่งเมื่อได้ให้บริการแล้ว</w:t>
      </w:r>
    </w:p>
    <w:p w14:paraId="3CB67F65" w14:textId="649F63B6" w:rsidR="00FE396D" w:rsidRDefault="00FE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1407D44" w14:textId="229B73A6" w:rsidR="00867702" w:rsidRPr="008649D8" w:rsidRDefault="00054679" w:rsidP="003E3A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</w:t>
      </w:r>
      <w:r w:rsidR="006D6727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บริษัทบันทึกรายได้จากการขายสินค้าและบริการแยกจากกัน </w:t>
      </w:r>
      <w:r w:rsidR="00867702" w:rsidRPr="008649D8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867702" w:rsidRPr="008649D8">
        <w:rPr>
          <w:rFonts w:ascii="Browallia New" w:hAnsi="Browallia New" w:cs="Browallia New"/>
          <w:i/>
          <w:sz w:val="28"/>
          <w:szCs w:val="28"/>
          <w:cs/>
        </w:rPr>
        <w:t>สัญญา</w:t>
      </w:r>
      <w:r w:rsidR="00867702" w:rsidRPr="008649D8">
        <w:rPr>
          <w:rFonts w:ascii="Browallia New" w:hAnsi="Browallia New" w:cs="Browallia New"/>
          <w:color w:val="000000"/>
          <w:sz w:val="28"/>
          <w:szCs w:val="28"/>
          <w:cs/>
        </w:rPr>
        <w:t>ที่มีการรวมการขายสินค้าและบริการเข้าด้วยกัน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="00867702" w:rsidRPr="008649D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67702" w:rsidRPr="008649D8">
        <w:rPr>
          <w:rFonts w:ascii="Browallia New" w:hAnsi="Browallia New" w:cs="Browallia New"/>
          <w:color w:val="000000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="003E6A26" w:rsidRPr="008649D8">
        <w:rPr>
          <w:rFonts w:ascii="Browallia New" w:hAnsi="Browallia New" w:cs="Browallia New"/>
          <w:color w:val="000000"/>
          <w:sz w:val="28"/>
          <w:szCs w:val="28"/>
        </w:rPr>
        <w:br/>
      </w:r>
      <w:r w:rsidR="00867702"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867702" w:rsidRPr="008649D8">
        <w:rPr>
          <w:rFonts w:ascii="Browallia New" w:hAnsi="Browallia New" w:cs="Browallia New"/>
          <w:color w:val="000000"/>
          <w:sz w:val="28"/>
          <w:szCs w:val="28"/>
          <w:cs/>
        </w:rPr>
        <w:t>ขาย</w:t>
      </w:r>
      <w:r w:rsidR="00867702" w:rsidRPr="008649D8">
        <w:rPr>
          <w:rFonts w:ascii="Browallia New" w:hAnsi="Browallia New" w:cs="Browallia New"/>
          <w:sz w:val="28"/>
          <w:szCs w:val="28"/>
          <w:cs/>
        </w:rPr>
        <w:t>สินค้าและบริการเป็นเอกเทศแยกต่างหาก</w:t>
      </w:r>
      <w:r w:rsidR="00035F7A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035F7A" w:rsidRPr="008649D8">
        <w:rPr>
          <w:rFonts w:ascii="Browallia New" w:hAnsi="Browallia New" w:cs="Browallia New"/>
          <w:sz w:val="28"/>
          <w:szCs w:val="28"/>
          <w:cs/>
        </w:rPr>
        <w:t>การปันส่วนราคาสำหรับการให้บริการ</w:t>
      </w:r>
      <w:r w:rsidR="007F1E0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35F7A" w:rsidRPr="008649D8">
        <w:rPr>
          <w:rFonts w:ascii="Browallia New" w:hAnsi="Browallia New" w:cs="Browallia New"/>
          <w:sz w:val="28"/>
          <w:szCs w:val="28"/>
          <w:cs/>
        </w:rPr>
        <w:t>รับรู้เป็นหนี้สินภายใต้ “รายได้รอการรับรู้ที่มีภาระที่ต้องปฏิบัติ” ณ วันที่เกิดรายการเริ่มแรก</w:t>
      </w:r>
      <w:r w:rsidR="00961B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35F7A" w:rsidRPr="008649D8">
        <w:rPr>
          <w:rFonts w:ascii="Browallia New" w:hAnsi="Browallia New" w:cs="Browallia New"/>
          <w:sz w:val="28"/>
          <w:szCs w:val="28"/>
          <w:cs/>
        </w:rPr>
        <w:t>และจะรับรู้เป็นรายได้ตามวิธีเส้นตรงตลอดระยะเวลาการให้บริการ</w:t>
      </w:r>
    </w:p>
    <w:p w14:paraId="446BDEC2" w14:textId="77777777" w:rsidR="0091645E" w:rsidRPr="008649D8" w:rsidRDefault="0091645E" w:rsidP="00AE29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522"/>
        <w:jc w:val="thaiDistribute"/>
        <w:rPr>
          <w:rFonts w:ascii="Browallia New" w:hAnsi="Browallia New" w:cs="Browallia New"/>
          <w:color w:val="0000FF"/>
          <w:sz w:val="28"/>
          <w:szCs w:val="28"/>
          <w:cs/>
        </w:rPr>
      </w:pPr>
    </w:p>
    <w:p w14:paraId="0A5E699D" w14:textId="77777777" w:rsidR="00867702" w:rsidRPr="008649D8" w:rsidRDefault="00867702" w:rsidP="00246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ดอกเบี้ยรับ รับรู้ตามเกณฑ์คงค้างตามสัดส่วนของเวลาโดยคำนึงถึงอัตราดอกเบี้ยที่แท้จริงของสินทรัพย์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6306652B" w14:textId="77777777" w:rsidR="00867702" w:rsidRPr="008649D8" w:rsidRDefault="00867702" w:rsidP="00246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5E4A888" w14:textId="77777777" w:rsidR="00867702" w:rsidRPr="008649D8" w:rsidRDefault="00867702" w:rsidP="00246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เงินปันผลรับ ถือเป็นรายได้เมื่อบริษัทมีสิทธิในการรับเงินปันผล</w:t>
      </w:r>
    </w:p>
    <w:p w14:paraId="40224D10" w14:textId="77777777" w:rsidR="00867702" w:rsidRPr="008649D8" w:rsidRDefault="00867702" w:rsidP="00246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</w:p>
    <w:p w14:paraId="7EF3289D" w14:textId="77777777" w:rsidR="00867702" w:rsidRPr="008649D8" w:rsidRDefault="00867702" w:rsidP="00246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รายได้อื่น รับรู้ตามเกณฑ์คงค้าง</w:t>
      </w:r>
    </w:p>
    <w:p w14:paraId="7F9312AD" w14:textId="77777777" w:rsidR="0002736C" w:rsidRPr="008649D8" w:rsidRDefault="0002736C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6C5BCE64" w14:textId="77777777" w:rsidR="00867702" w:rsidRPr="008649D8" w:rsidRDefault="00867702" w:rsidP="0079742F">
      <w:pPr>
        <w:pStyle w:val="BodyText2"/>
        <w:numPr>
          <w:ilvl w:val="1"/>
          <w:numId w:val="17"/>
        </w:numPr>
        <w:ind w:left="810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1909C379" w14:textId="77777777" w:rsidR="00867702" w:rsidRPr="008649D8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269CB739" w14:textId="48908D38" w:rsidR="00867702" w:rsidRPr="008649D8" w:rsidRDefault="00867702" w:rsidP="0079742F">
      <w:pPr>
        <w:tabs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</w:t>
      </w:r>
      <w:r w:rsidR="00DF47F3">
        <w:rPr>
          <w:rFonts w:ascii="Browallia New" w:hAnsi="Browallia New" w:cs="Browallia New"/>
          <w:sz w:val="28"/>
          <w:szCs w:val="28"/>
        </w:rPr>
        <w:t xml:space="preserve"> 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652DDD5F" w14:textId="04A20FAF" w:rsidR="00867702" w:rsidRDefault="00867702" w:rsidP="00AE2969">
      <w:pPr>
        <w:tabs>
          <w:tab w:val="clear" w:pos="454"/>
          <w:tab w:val="clear" w:pos="680"/>
          <w:tab w:val="clear" w:pos="90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58406033" w14:textId="27C8E443" w:rsidR="00084184" w:rsidRDefault="00084184" w:rsidP="00AE2969">
      <w:pPr>
        <w:tabs>
          <w:tab w:val="clear" w:pos="454"/>
          <w:tab w:val="clear" w:pos="680"/>
          <w:tab w:val="clear" w:pos="90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60E9A332" w14:textId="7E26B297" w:rsidR="00084184" w:rsidRDefault="00084184" w:rsidP="00AE2969">
      <w:pPr>
        <w:tabs>
          <w:tab w:val="clear" w:pos="454"/>
          <w:tab w:val="clear" w:pos="680"/>
          <w:tab w:val="clear" w:pos="90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2D9E4D9B" w14:textId="77777777" w:rsidR="00084184" w:rsidRPr="008649D8" w:rsidRDefault="00084184" w:rsidP="00AE2969">
      <w:pPr>
        <w:tabs>
          <w:tab w:val="clear" w:pos="454"/>
          <w:tab w:val="clear" w:pos="680"/>
          <w:tab w:val="clear" w:pos="90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2B927349" w14:textId="77777777" w:rsidR="00867702" w:rsidRPr="008649D8" w:rsidRDefault="00867702" w:rsidP="0079742F">
      <w:pPr>
        <w:pStyle w:val="BodyText2"/>
        <w:numPr>
          <w:ilvl w:val="1"/>
          <w:numId w:val="17"/>
        </w:numPr>
        <w:ind w:left="810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เงินลงทุนชั่วคราว</w:t>
      </w:r>
    </w:p>
    <w:p w14:paraId="2C5D6EF8" w14:textId="77777777" w:rsidR="00867702" w:rsidRPr="008649D8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776E375" w14:textId="77777777" w:rsidR="00867702" w:rsidRPr="008649D8" w:rsidRDefault="00867702" w:rsidP="0079742F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เงินลงทุนชั่วคราว ถือเป็นหลักทรัพย์เพื่อค้าซึ่งแสดงด้วยมูลค่ายุติธรรม กำไรหรือขาดทุนจากการปรับมูลค่าหลักทรัพย์รับรู้ในงบกำไรขาดทุน</w:t>
      </w:r>
    </w:p>
    <w:p w14:paraId="4700BE4B" w14:textId="77777777" w:rsidR="00867702" w:rsidRPr="008649D8" w:rsidRDefault="00867702" w:rsidP="00AE296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</w:rPr>
      </w:pPr>
    </w:p>
    <w:p w14:paraId="02912555" w14:textId="77777777" w:rsidR="00867702" w:rsidRPr="008649D8" w:rsidRDefault="00867702" w:rsidP="0015189A">
      <w:pPr>
        <w:pStyle w:val="BodyText2"/>
        <w:numPr>
          <w:ilvl w:val="1"/>
          <w:numId w:val="17"/>
        </w:numPr>
        <w:tabs>
          <w:tab w:val="left" w:pos="1170"/>
        </w:tabs>
        <w:ind w:left="810" w:right="47" w:hanging="43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ลูกหนี้การค้า และลูกหนี้อื่น</w:t>
      </w:r>
    </w:p>
    <w:p w14:paraId="1551D871" w14:textId="77777777" w:rsidR="00867702" w:rsidRPr="008649D8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7FE9211E" w14:textId="0BA757E5" w:rsidR="00867702" w:rsidRPr="008649D8" w:rsidRDefault="00867702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ลูกหนี้ รับรู้เมื่อกลุ่มบริษัทมีสิทธิที่ได้รับจำนวนเงินของสิ่งตอบแทนตามสัญญาโดยไม่</w:t>
      </w:r>
      <w:r w:rsidR="00B5723B" w:rsidRPr="008649D8">
        <w:rPr>
          <w:rFonts w:ascii="Browallia New" w:hAnsi="Browallia New" w:cs="Browallia New"/>
          <w:sz w:val="28"/>
          <w:szCs w:val="28"/>
          <w:cs/>
        </w:rPr>
        <w:t>มี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เงื่อนไข </w:t>
      </w:r>
    </w:p>
    <w:p w14:paraId="2DA88A57" w14:textId="77777777" w:rsidR="00867702" w:rsidRPr="008649D8" w:rsidRDefault="00867702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</w:p>
    <w:p w14:paraId="35CFEA9F" w14:textId="77777777" w:rsidR="00867702" w:rsidRPr="008649D8" w:rsidRDefault="00867702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0468A663" w14:textId="77777777" w:rsidR="00867702" w:rsidRPr="008649D8" w:rsidRDefault="00867702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</w:p>
    <w:p w14:paraId="578FA945" w14:textId="76A589C3" w:rsidR="0058766B" w:rsidRDefault="00867702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กลุ่มบริษัทใช้วิธีการอย่างง่าย (</w:t>
      </w:r>
      <w:r w:rsidRPr="008649D8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อัตราการตั้งค่าเผื่อผลขาดทุนด้านเครดิตที่คาดว่าจะเกิดขึ้น คำนวณจากประวัติการชำระเงินสำหรับลูกหนี้แต่ละกลุ่ม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ผลขาดทุนจากการด้อยค่ารับรู้ในงบกำไรขาดทุน</w:t>
      </w:r>
    </w:p>
    <w:p w14:paraId="75157ECD" w14:textId="77777777" w:rsidR="00084184" w:rsidRPr="008649D8" w:rsidRDefault="00084184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2891F820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440"/>
        </w:tabs>
        <w:ind w:left="909" w:right="47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</w:p>
    <w:p w14:paraId="02E8A56B" w14:textId="77777777" w:rsidR="00867702" w:rsidRPr="008649D8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321E996B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ราคาทุนคำนวณโดยวิธีถั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ว</w:t>
      </w:r>
      <w:r w:rsidRPr="008649D8">
        <w:rPr>
          <w:rFonts w:ascii="Browallia New" w:hAnsi="Browallia New" w:cs="Browallia New"/>
          <w:sz w:val="28"/>
          <w:szCs w:val="28"/>
          <w:cs/>
        </w:rPr>
        <w:t>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5AF06368" w14:textId="77777777" w:rsidR="00867702" w:rsidRPr="008649D8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53226CD7" w14:textId="56ED0029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325E4584" w14:textId="77777777" w:rsidR="007669E4" w:rsidRPr="008649D8" w:rsidRDefault="007669E4" w:rsidP="007669E4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6AB648B2" w14:textId="77777777" w:rsidR="00867702" w:rsidRPr="008649D8" w:rsidRDefault="00867702" w:rsidP="00867702">
      <w:pPr>
        <w:pStyle w:val="BodyText2"/>
        <w:numPr>
          <w:ilvl w:val="1"/>
          <w:numId w:val="17"/>
        </w:numPr>
        <w:ind w:left="909" w:right="47" w:hanging="405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เครื่องมือทางการเงิน</w:t>
      </w:r>
    </w:p>
    <w:p w14:paraId="6E0FD7A3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4"/>
          <w:szCs w:val="24"/>
        </w:rPr>
      </w:pPr>
    </w:p>
    <w:p w14:paraId="70D07588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</w:t>
      </w:r>
    </w:p>
    <w:p w14:paraId="0839E336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2FCE4B63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สินทรัพย์ทางการเงิน 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182ED45B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</w:rPr>
      </w:pPr>
    </w:p>
    <w:p w14:paraId="57957429" w14:textId="6E2404C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สำหรับสินทรัพย์ทางการเงินที่ไม่ได้วัดมูลค่าด้วยมูลค่ายุติธรรมผ่านกำไรหรือขาดทุน กลุ่มบริษัทจะรับรู้รายการเมื่อเริ่มแรกด้วย</w:t>
      </w:r>
      <w:r w:rsidR="00944890" w:rsidRPr="008649D8">
        <w:rPr>
          <w:rFonts w:ascii="Browallia New" w:hAnsi="Browallia New" w:cs="Browallia New"/>
          <w:sz w:val="28"/>
          <w:szCs w:val="28"/>
          <w:cs/>
        </w:rPr>
        <w:t>ราคาทุน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577C50" w:rsidRPr="008649D8">
        <w:rPr>
          <w:rFonts w:ascii="Browallia New" w:hAnsi="Browallia New" w:cs="Browallia New"/>
          <w:sz w:val="28"/>
          <w:szCs w:val="28"/>
        </w:rPr>
        <w:br/>
      </w:r>
      <w:r w:rsidR="005D6965" w:rsidRPr="008649D8">
        <w:rPr>
          <w:rFonts w:ascii="Browallia New" w:hAnsi="Browallia New" w:cs="Browallia New"/>
          <w:sz w:val="28"/>
          <w:szCs w:val="28"/>
          <w:cs/>
        </w:rPr>
        <w:t>ซึ่ง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กลุ่มบริษัทรับรู้สินทรัพย์ทางการเงินดังกล่าวด้วย</w:t>
      </w:r>
      <w:r w:rsidR="005D6965" w:rsidRPr="008649D8">
        <w:rPr>
          <w:rFonts w:ascii="Browallia New" w:hAnsi="Browallia New" w:cs="Browallia New"/>
          <w:sz w:val="28"/>
          <w:szCs w:val="28"/>
          <w:cs/>
        </w:rPr>
        <w:t>มูลค่า ณ วันที่เกิด</w:t>
      </w:r>
      <w:r w:rsidRPr="008649D8">
        <w:rPr>
          <w:rFonts w:ascii="Browallia New" w:hAnsi="Browallia New" w:cs="Browallia New"/>
          <w:sz w:val="28"/>
          <w:szCs w:val="28"/>
          <w:cs/>
        </w:rPr>
        <w:t>รายการ ตามที่กล่าวไว้ในนโยบาย</w:t>
      </w:r>
      <w:r w:rsidR="00577C50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การบัญชีเรื่อง ลูกหนี้การค้าและลูกหนี้อื่น</w:t>
      </w:r>
    </w:p>
    <w:p w14:paraId="1B961F37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</w:rPr>
      </w:pPr>
    </w:p>
    <w:p w14:paraId="69383E0B" w14:textId="356BC35A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232273F" w14:textId="77777777" w:rsidR="00F8681A" w:rsidRPr="008649D8" w:rsidRDefault="00F8681A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</w:rPr>
      </w:pPr>
    </w:p>
    <w:p w14:paraId="2DB12DA0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กลุ่มบริษัทจัดประเภทสินทรัพย์ทางการเงินตามลักษณะการวัดมูลค่าในภายหลัง โดยพิจารณาจากโมเดลธุรกิจของกลุ่มบริษัทในการบริหารจัดการสินทรัพย์ทางการเงิน และลักษณะของกระแสเงินสดตามสัญญาของสินทรัพย์ทางการเงิน  ดังนี้</w:t>
      </w:r>
    </w:p>
    <w:p w14:paraId="01300FBF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</w:rPr>
      </w:pPr>
    </w:p>
    <w:p w14:paraId="2BD8C3D7" w14:textId="77777777" w:rsidR="00867702" w:rsidRPr="008649D8" w:rsidRDefault="00867702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วิธีราคาทุนตัดจำหน่าย</w:t>
      </w:r>
    </w:p>
    <w:p w14:paraId="35DDE473" w14:textId="77777777" w:rsidR="00867702" w:rsidRPr="008649D8" w:rsidRDefault="00867702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1C91F0D9" w14:textId="4FBC7202" w:rsidR="00867702" w:rsidRPr="008649D8" w:rsidRDefault="00867702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0B6E9F08" w14:textId="77777777" w:rsidR="00653901" w:rsidRPr="008649D8" w:rsidRDefault="00653901" w:rsidP="00653901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 New" w:hAnsi="Browallia New" w:cs="Browallia New"/>
          <w:sz w:val="28"/>
          <w:szCs w:val="28"/>
        </w:rPr>
      </w:pPr>
    </w:p>
    <w:p w14:paraId="724A1A70" w14:textId="6CC3E72D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ในรอบระยะเวลารายงานนี้ 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502EDD30" w14:textId="77777777" w:rsidR="00EC1667" w:rsidRPr="008649D8" w:rsidRDefault="00EC166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392DA1D9" w14:textId="7F969DC0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649D8">
        <w:rPr>
          <w:rFonts w:ascii="Browallia New" w:hAnsi="Browallia New" w:cs="Browallia New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26A6D0CF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68A559E8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 และข้อกำหนดตามสัญญา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 คำนวณโดยใช้วิธีอัตราดอกเบี้ยที่แท้จริง ทั้งนี้ ผลกำไรและขาดทุนที่เกิดขึ้นจากการตัดรายการ การเปลี่ยนแปลง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และการด้อยค่าของสินทรัพย์ดังกล่าวจะถูกรับรู้ในส่วนของกำไรหรือขาดทุน   </w:t>
      </w:r>
    </w:p>
    <w:p w14:paraId="3BE010A5" w14:textId="77777777" w:rsidR="00035F7A" w:rsidRPr="008649D8" w:rsidRDefault="00035F7A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5AC84CCD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649D8">
        <w:rPr>
          <w:rFonts w:ascii="Browallia New" w:hAnsi="Browallia New" w:cs="Browallia New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8649D8">
        <w:rPr>
          <w:rFonts w:ascii="Browallia New" w:hAnsi="Browallia New" w:cs="Browallia New"/>
          <w:i/>
          <w:iCs/>
          <w:sz w:val="28"/>
          <w:szCs w:val="28"/>
        </w:rPr>
        <w:t>FVTPL)</w:t>
      </w:r>
    </w:p>
    <w:p w14:paraId="513736ED" w14:textId="77777777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 New" w:hAnsi="Browallia New" w:cs="Browallia New"/>
          <w:sz w:val="28"/>
          <w:szCs w:val="28"/>
        </w:rPr>
      </w:pPr>
    </w:p>
    <w:p w14:paraId="4E4315DC" w14:textId="188B0191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311448" w:rsidRPr="008649D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649D8">
        <w:rPr>
          <w:rFonts w:ascii="Browallia New" w:hAnsi="Browallia New" w:cs="Browallia New"/>
          <w:sz w:val="28"/>
          <w:szCs w:val="28"/>
          <w:cs/>
        </w:rPr>
        <w:t>ไม่ได้ถือครองเพื่อรับกระแสเงินสดตามสัญญาหรือถือครองเพื่อรับกระแสเงินสดตามสัญญาและเพื่อขาย</w:t>
      </w:r>
      <w:r w:rsidR="00311448"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วัดมูลค่าด้วยมูลค่ายุติธรรมผ่านกำไรหรือขาดทุน (</w:t>
      </w:r>
      <w:r w:rsidRPr="008649D8">
        <w:rPr>
          <w:rFonts w:ascii="Browallia New" w:hAnsi="Browallia New" w:cs="Browallia New"/>
          <w:sz w:val="28"/>
          <w:szCs w:val="28"/>
        </w:rPr>
        <w:t xml:space="preserve">FVTPL) </w:t>
      </w:r>
      <w:r w:rsidRPr="008649D8">
        <w:rPr>
          <w:rFonts w:ascii="Browallia New" w:hAnsi="Browallia New" w:cs="Browallia New"/>
          <w:sz w:val="28"/>
          <w:szCs w:val="28"/>
          <w:cs/>
        </w:rPr>
        <w:t>นอกจากนี้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8649D8">
        <w:rPr>
          <w:rFonts w:ascii="Browallia New" w:hAnsi="Browallia New" w:cs="Browallia New"/>
          <w:sz w:val="28"/>
          <w:szCs w:val="28"/>
        </w:rPr>
        <w:t xml:space="preserve">SPPI) </w:t>
      </w:r>
      <w:r w:rsidR="00311448" w:rsidRPr="008649D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649D8">
        <w:rPr>
          <w:rFonts w:ascii="Browallia New" w:hAnsi="Browallia New" w:cs="Browallia New"/>
          <w:sz w:val="28"/>
          <w:szCs w:val="28"/>
          <w:cs/>
        </w:rPr>
        <w:t>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โดยจะถูกรับรู้การเปลี่ยนแปลงสุทธิของมูลค่ายุติธรรมในส่วนของกำไรหรือขาดทุน</w:t>
      </w:r>
    </w:p>
    <w:p w14:paraId="7EAA8B1C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6FA7AA7A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649D8">
        <w:rPr>
          <w:rFonts w:ascii="Browallia New" w:hAnsi="Browallia New" w:cs="Browalli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0E440D86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3C78340" w14:textId="76D832F0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กลุ่มบริษัทใช้วิธีการทั่วไป </w:t>
      </w:r>
      <w:r w:rsidRPr="008649D8">
        <w:rPr>
          <w:rFonts w:ascii="Browallia New" w:hAnsi="Browallia New" w:cs="Browallia New"/>
          <w:sz w:val="28"/>
          <w:szCs w:val="28"/>
        </w:rPr>
        <w:t xml:space="preserve">(General Approach) 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4C5BF4" w:rsidRPr="008649D8">
        <w:rPr>
          <w:rFonts w:ascii="Browallia New" w:hAnsi="Browallia New" w:cs="Browallia New"/>
          <w:sz w:val="28"/>
          <w:szCs w:val="28"/>
          <w:cs/>
        </w:rPr>
        <w:t>โดย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77C50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</w:rPr>
        <w:t xml:space="preserve">12 </w:t>
      </w:r>
      <w:r w:rsidRPr="008649D8">
        <w:rPr>
          <w:rFonts w:ascii="Browallia New" w:hAnsi="Browallia New" w:cs="Browallia New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</w:p>
    <w:p w14:paraId="2C5F1238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สำหรับลูกหนี้การค้าและลูกหนี้อื่น ที่ไม่มีองค์ประกอบเกี่ยวกับการจัดหาเงินที่มีนัยสำคัญ กลุ่มบริษัทใช้วิธีอย่างง่าย (</w:t>
      </w:r>
      <w:r w:rsidRPr="008649D8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564AC722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0DC6468F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หนี้สินทางการเงิน</w:t>
      </w:r>
    </w:p>
    <w:p w14:paraId="0A8DA24F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769879AD" w14:textId="0047B4FB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หนี้สินทางการเงินของกลุ่มบริษัท </w:t>
      </w:r>
      <w:r w:rsidR="004C5BF4" w:rsidRPr="008649D8">
        <w:rPr>
          <w:rFonts w:ascii="Browallia New" w:hAnsi="Browallia New" w:cs="Browallia New"/>
          <w:sz w:val="28"/>
          <w:szCs w:val="28"/>
          <w:cs/>
        </w:rPr>
        <w:t>ประกอบด้วย</w:t>
      </w:r>
      <w:r w:rsidRPr="008649D8">
        <w:rPr>
          <w:rFonts w:ascii="Browallia New" w:hAnsi="Browallia New" w:cs="Browallia New"/>
          <w:sz w:val="28"/>
          <w:szCs w:val="28"/>
          <w:cs/>
        </w:rPr>
        <w:t>เงินกู้ยืม เจ้าหนี้การค้า เจ้าหนี้อื่น และตราสารอนุพันธ์</w:t>
      </w:r>
      <w:r w:rsidR="00DD4446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ทางการเงิน</w:t>
      </w:r>
    </w:p>
    <w:p w14:paraId="5280DEE7" w14:textId="77777777" w:rsidR="00867702" w:rsidRPr="005920C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4F423E7" w14:textId="7CD986C6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หนี้สินทางการเงิน จะ</w:t>
      </w:r>
      <w:r w:rsidR="00DD3D9A">
        <w:rPr>
          <w:rFonts w:ascii="Browallia New" w:hAnsi="Browallia New" w:cs="Browallia New" w:hint="cs"/>
          <w:sz w:val="28"/>
          <w:szCs w:val="28"/>
          <w:cs/>
        </w:rPr>
        <w:t>ถูก</w:t>
      </w:r>
      <w:r w:rsidRPr="008649D8">
        <w:rPr>
          <w:rFonts w:ascii="Browallia New" w:hAnsi="Browallia New" w:cs="Browallia New"/>
          <w:sz w:val="28"/>
          <w:szCs w:val="28"/>
          <w:cs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67FD1402" w14:textId="77777777" w:rsidR="00C71E57" w:rsidRPr="005920C8" w:rsidRDefault="00C71E5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  <w:highlight w:val="lightGray"/>
        </w:rPr>
      </w:pPr>
    </w:p>
    <w:p w14:paraId="73C40F3A" w14:textId="1B2A707B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กลุ่มบริษัทรับรู้รายการ</w:t>
      </w:r>
      <w:r w:rsidR="004C5BF4" w:rsidRPr="008649D8">
        <w:rPr>
          <w:rFonts w:ascii="Browallia New" w:hAnsi="Browallia New" w:cs="Browallia New"/>
          <w:sz w:val="28"/>
          <w:szCs w:val="28"/>
          <w:cs/>
        </w:rPr>
        <w:t>เ</w:t>
      </w:r>
      <w:r w:rsidRPr="008649D8">
        <w:rPr>
          <w:rFonts w:ascii="Browallia New" w:hAnsi="Browallia New" w:cs="Browallia New"/>
          <w:sz w:val="28"/>
          <w:szCs w:val="28"/>
          <w:cs/>
        </w:rPr>
        <w:t>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8649D8">
        <w:rPr>
          <w:rFonts w:ascii="Browallia New" w:hAnsi="Browallia New" w:cs="Browallia New"/>
          <w:sz w:val="28"/>
          <w:szCs w:val="28"/>
        </w:rPr>
        <w:t>FVTPL)</w:t>
      </w:r>
    </w:p>
    <w:p w14:paraId="43891104" w14:textId="77777777" w:rsidR="00867702" w:rsidRPr="005920C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C5EA47C" w14:textId="4062AADA" w:rsidR="00867702" w:rsidRPr="008649D8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หรือเมื่อภาระผูกพันนั้นสิ้นสุดลง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415187" w14:textId="77777777" w:rsidR="00EF3FC6" w:rsidRPr="008649D8" w:rsidRDefault="00EF3FC6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06D3F0CB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เงินลงทุน</w:t>
      </w:r>
    </w:p>
    <w:p w14:paraId="0BC9402A" w14:textId="77777777" w:rsidR="00867702" w:rsidRPr="008649D8" w:rsidRDefault="00867702" w:rsidP="00867702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 New" w:hAnsi="Browallia New" w:cs="Browallia New"/>
          <w:sz w:val="24"/>
          <w:szCs w:val="24"/>
        </w:rPr>
      </w:pPr>
    </w:p>
    <w:p w14:paraId="42AF4960" w14:textId="77777777" w:rsidR="00867702" w:rsidRPr="008649D8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บริษัทจะบันทึกผลกำไรหรือขาดทุนจากการจำหน่ายในงบกำไรขาดทุนในปีที่มีการจำหน่ายเงินลงทุนนั้น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599EB19A" w14:textId="77777777" w:rsidR="00867702" w:rsidRPr="005920C8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0"/>
          <w:szCs w:val="20"/>
        </w:rPr>
      </w:pPr>
    </w:p>
    <w:p w14:paraId="381056F5" w14:textId="77777777" w:rsidR="00867702" w:rsidRPr="008649D8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65E4D210" w14:textId="595FFF5C" w:rsidR="00867702" w:rsidRPr="008649D8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165BA095" w14:textId="28168F18" w:rsidR="00867702" w:rsidRPr="008649D8" w:rsidRDefault="00175862" w:rsidP="00867702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บริษัทย่อย</w:t>
      </w:r>
    </w:p>
    <w:p w14:paraId="542C35C4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4E6C0B9" w14:textId="117F9D58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67C3E0E7" w14:textId="77777777" w:rsidR="007600DA" w:rsidRPr="005920C8" w:rsidRDefault="007600DA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 New" w:hAnsi="Browallia New" w:cs="Browallia New"/>
          <w:sz w:val="20"/>
          <w:szCs w:val="20"/>
        </w:rPr>
      </w:pPr>
    </w:p>
    <w:p w14:paraId="79EA7681" w14:textId="7DFAE98C" w:rsidR="007600DA" w:rsidRPr="008649D8" w:rsidRDefault="007600DA" w:rsidP="005920C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5920C8">
        <w:rPr>
          <w:rFonts w:ascii="Browallia New" w:hAnsi="Browallia New" w:cs="Browallia New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            ผลขาดทุนในบริษัทย่อยจะถูกปันส่วนไปยังส่วนได้เสียที่ไม่มีอำนาจควบคุม 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72D563DC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 xml:space="preserve">ที่ดิน อาคาร และอุปกรณ์ </w:t>
      </w:r>
    </w:p>
    <w:p w14:paraId="7F64F497" w14:textId="77777777" w:rsidR="00867702" w:rsidRPr="008649D8" w:rsidRDefault="00867702" w:rsidP="0086770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F0846DB" w14:textId="5F2709B6" w:rsidR="00867702" w:rsidRPr="0028745A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ที่ดิน แสดงด้วยมูลค่ายุติธรรมซึ่งประเมินโดยผู้ประเมินราคาอิสระ การเปลี่ยนแปลงมูลค่ายุติธรรมของที่ดิน</w:t>
      </w:r>
      <w:r w:rsidR="00EC38A7"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3902" w:rsidRPr="008649D8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DB7686" w:rsidRPr="008649D8">
        <w:rPr>
          <w:rFonts w:ascii="Browallia New" w:hAnsi="Browallia New" w:cs="Browallia New"/>
          <w:sz w:val="28"/>
          <w:szCs w:val="28"/>
          <w:cs/>
        </w:rPr>
        <w:t>จะถูก</w:t>
      </w:r>
      <w:r w:rsidRPr="008649D8">
        <w:rPr>
          <w:rFonts w:ascii="Browallia New" w:hAnsi="Browallia New" w:cs="Browallia New"/>
          <w:sz w:val="28"/>
          <w:szCs w:val="28"/>
          <w:cs/>
        </w:rPr>
        <w:t>รับรู้ในองค์ประกอบอื่นของส่วนผู้</w:t>
      </w:r>
      <w:r w:rsidRPr="0028745A">
        <w:rPr>
          <w:rFonts w:ascii="Browallia New" w:hAnsi="Browallia New" w:cs="Browallia New"/>
          <w:sz w:val="28"/>
          <w:szCs w:val="28"/>
          <w:cs/>
        </w:rPr>
        <w:t xml:space="preserve">ถือหุ้น ในงบแสดงการเปลี่ยนแปลงส่วนของผู้ถือหุ้น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 </w:t>
      </w:r>
      <w:r w:rsidR="00577C50" w:rsidRPr="0028745A">
        <w:rPr>
          <w:rFonts w:ascii="Browallia New" w:hAnsi="Browallia New" w:cs="Browallia New"/>
          <w:sz w:val="28"/>
          <w:szCs w:val="28"/>
        </w:rPr>
        <w:br/>
      </w:r>
      <w:r w:rsidRPr="0028745A">
        <w:rPr>
          <w:rFonts w:ascii="Browallia New" w:hAnsi="Browallia New" w:cs="Browallia New"/>
          <w:sz w:val="28"/>
          <w:szCs w:val="28"/>
          <w:cs/>
        </w:rPr>
        <w:t>ต้องอาศัยข้อสมมติฐานและการประมาณบางประการ</w:t>
      </w:r>
    </w:p>
    <w:p w14:paraId="5B931F17" w14:textId="77777777" w:rsidR="00867702" w:rsidRPr="0028745A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61CA5E6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8745A">
        <w:rPr>
          <w:rFonts w:ascii="Browallia New" w:hAnsi="Browallia New" w:cs="Browallia New"/>
          <w:sz w:val="28"/>
          <w:szCs w:val="28"/>
          <w:cs/>
        </w:rPr>
        <w:t>อาคาร 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3603C4C7" w14:textId="77777777" w:rsidR="0068236C" w:rsidRPr="008649D8" w:rsidRDefault="0068236C" w:rsidP="00867702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384D2A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ค่าเสื่อมราคา คำนวณโดยวิธีเส้นตรงตามอายุการใช้งาน ดังนี้</w:t>
      </w:r>
    </w:p>
    <w:p w14:paraId="20684313" w14:textId="77777777" w:rsidR="007669E4" w:rsidRPr="008649D8" w:rsidRDefault="007669E4" w:rsidP="00867702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8649D8" w14:paraId="64895B04" w14:textId="77777777" w:rsidTr="00CE5B5B">
        <w:tc>
          <w:tcPr>
            <w:tcW w:w="5400" w:type="dxa"/>
          </w:tcPr>
          <w:p w14:paraId="41C1A004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3C24A2E1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20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6B02B8AD" w14:textId="77777777" w:rsidTr="00CE5B5B">
        <w:tc>
          <w:tcPr>
            <w:tcW w:w="5400" w:type="dxa"/>
          </w:tcPr>
          <w:p w14:paraId="04759B06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2EC8DE3E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- 20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37A6A74E" w14:textId="77777777" w:rsidTr="00CE5B5B">
        <w:tc>
          <w:tcPr>
            <w:tcW w:w="5400" w:type="dxa"/>
          </w:tcPr>
          <w:p w14:paraId="6273C1FA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0DE57ADA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37F5E59D" w14:textId="77777777" w:rsidTr="00CE5B5B">
        <w:tc>
          <w:tcPr>
            <w:tcW w:w="5400" w:type="dxa"/>
          </w:tcPr>
          <w:p w14:paraId="0F6D385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6C168B96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39269FC7" w14:textId="77777777" w:rsidTr="00CE5B5B">
        <w:tc>
          <w:tcPr>
            <w:tcW w:w="5400" w:type="dxa"/>
          </w:tcPr>
          <w:p w14:paraId="6F769611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336808CE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67702" w:rsidRPr="008649D8" w14:paraId="0478C48D" w14:textId="77777777" w:rsidTr="00CE5B5B">
        <w:tc>
          <w:tcPr>
            <w:tcW w:w="5400" w:type="dxa"/>
          </w:tcPr>
          <w:p w14:paraId="19CC601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508E7704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2818FE83" w14:textId="77777777" w:rsidR="00867702" w:rsidRPr="008649D8" w:rsidRDefault="00867702" w:rsidP="00867702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1E89E49" w14:textId="4310DE69" w:rsidR="00867702" w:rsidRPr="008649D8" w:rsidRDefault="001C4C56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ที่ดิน </w:t>
      </w:r>
      <w:r w:rsidR="00867702" w:rsidRPr="00B50DA2">
        <w:rPr>
          <w:rFonts w:ascii="Browallia New" w:hAnsi="Browallia New" w:cs="Browallia New"/>
          <w:sz w:val="28"/>
          <w:szCs w:val="28"/>
          <w:cs/>
        </w:rPr>
        <w:t>ไม่มีการคิดค่าเสื่อมราค</w:t>
      </w:r>
      <w:r>
        <w:rPr>
          <w:rFonts w:ascii="Browallia New" w:hAnsi="Browallia New" w:cs="Browallia New" w:hint="cs"/>
          <w:sz w:val="28"/>
          <w:szCs w:val="28"/>
          <w:cs/>
        </w:rPr>
        <w:t>า</w:t>
      </w:r>
    </w:p>
    <w:p w14:paraId="340D474A" w14:textId="77777777" w:rsidR="00867702" w:rsidRPr="008649D8" w:rsidRDefault="00867702" w:rsidP="00867702">
      <w:pPr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7C74A384" w14:textId="3F976AE4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964917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21B203A7" w14:textId="77777777" w:rsidR="00867702" w:rsidRPr="008649D8" w:rsidRDefault="00867702" w:rsidP="00867702">
      <w:pPr>
        <w:tabs>
          <w:tab w:val="clear" w:pos="907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42EB85" w14:textId="0C5C247E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กำไรและขาดทุนจากการจำหน่ายที่ดิน อาคารและอุปกรณ์ คำนวณโดยเปรียบเทียบจากมูลค่าตามบัญชีกับราคาขาย และรับรู้ในงบกำไรขาดทุน</w:t>
      </w:r>
    </w:p>
    <w:p w14:paraId="45F0A308" w14:textId="77777777" w:rsidR="007669E4" w:rsidRPr="008649D8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1FAD6F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</w:p>
    <w:p w14:paraId="0A4D80B3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A4F12CA" w14:textId="44EFC326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โปรแกรมคอมพิวเตอร์</w:t>
      </w:r>
    </w:p>
    <w:p w14:paraId="2690BF5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สินทรัพย์ไม่มีตัวตน ซึ่งมีอายุการใช้งานจำกัดแสดงในราคาทุน หักค่าตัดจำหน่ายสะสม และค่าเผื่อการด้อยค่า (ถ้ามี)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ค่าตัดจำหน่าย บันทึกเป็นค่าใช้จ่ายในงบกำไรขาดทุน คำนวณโดยวิธีเส้นตรงตามเกณฑ์ระยะเวลาที่คาดว่าจะได้รับประโยชน์เชิงเศรษฐกิจของสินทรัพย์เป็นเวลา</w:t>
      </w:r>
      <w:r w:rsidRPr="008649D8">
        <w:rPr>
          <w:rFonts w:ascii="Browallia New" w:hAnsi="Browallia New" w:cs="Browallia New"/>
          <w:sz w:val="28"/>
          <w:szCs w:val="28"/>
        </w:rPr>
        <w:t xml:space="preserve"> 5 </w:t>
      </w:r>
      <w:r w:rsidRPr="008649D8">
        <w:rPr>
          <w:rFonts w:ascii="Browallia New" w:hAnsi="Browallia New" w:cs="Browallia New"/>
          <w:sz w:val="28"/>
          <w:szCs w:val="28"/>
          <w:cs/>
        </w:rPr>
        <w:t>ปี</w:t>
      </w:r>
    </w:p>
    <w:p w14:paraId="1A08BB3B" w14:textId="77777777" w:rsidR="00867702" w:rsidRPr="008649D8" w:rsidRDefault="00867702" w:rsidP="00867702">
      <w:pPr>
        <w:rPr>
          <w:rFonts w:ascii="Browallia New" w:hAnsi="Browallia New" w:cs="Browallia New"/>
        </w:rPr>
      </w:pPr>
    </w:p>
    <w:p w14:paraId="2753682F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สัญญาเช่า</w:t>
      </w:r>
    </w:p>
    <w:p w14:paraId="45D0A858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70D70691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กลุ่มบริษัทในฐานะผู้เช่า</w:t>
      </w:r>
    </w:p>
    <w:p w14:paraId="0423D746" w14:textId="77777777" w:rsidR="00867702" w:rsidRPr="008649D8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E064FCD" w14:textId="65FA152C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</w:t>
      </w:r>
      <w:r w:rsidR="009D1B4A">
        <w:rPr>
          <w:rFonts w:ascii="Browallia New" w:hAnsi="Browallia New" w:cs="Browallia New" w:hint="cs"/>
          <w:sz w:val="28"/>
          <w:szCs w:val="28"/>
          <w:cs/>
        </w:rPr>
        <w:t>กลุ่มบริษัท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3304E3B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6F35F07E" w14:textId="773915CA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</w:t>
      </w:r>
      <w:r w:rsidR="009D1B4A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>เลือกในการขยายอายุสัญญาเช่าหากมีความแน่นอนอย่างสมเหตุสมผลที่จะใช้สิทธิ</w:t>
      </w:r>
      <w:r w:rsidR="00883BB7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>เลือกนั้นและระยะเวลาตามสิทธิ</w:t>
      </w:r>
      <w:r w:rsidR="00883BB7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>เลือกในการยกเลิกสัญญาเช่า หากมีความแน่นอนอย่างสมเหตุสมผลที่จะไม่ใช้สิทธิ</w:t>
      </w:r>
      <w:r w:rsidR="00883BB7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6749B2EE" w14:textId="77777777" w:rsidR="00E471FB" w:rsidRPr="00F8141F" w:rsidRDefault="00E471FB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23B4926" w14:textId="0E68D896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ณ วันเริ่มต้นของสัญญาเช่า กลุ่มบริษัทรับรู้สินทรัพย์สิทธิการใช้และหนี้สินตามสัญญาเช่า</w:t>
      </w:r>
      <w:r w:rsidRPr="008649D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สินทรัพย์สิทธิการใช้วัดมูลค่าด้วยราคาทุน</w:t>
      </w:r>
      <w:r w:rsidRPr="008649D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8649D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</w:t>
      </w:r>
      <w:r w:rsidRPr="008649D8">
        <w:rPr>
          <w:rFonts w:ascii="Browallia New" w:hAnsi="Browallia New" w:cs="Browallia New"/>
          <w:sz w:val="28"/>
          <w:szCs w:val="28"/>
          <w:cs/>
        </w:rPr>
        <w:t>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722A7F" w14:textId="77777777" w:rsidR="00867702" w:rsidRPr="00F8141F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11D50F00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สินทรัพย์สิทธิการใช้ 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กลุ่มบริษัทประเมินการด้อยค่าของสินทรัพย์สิทธิการใช้เมื่อมีข้อบ่งชี้</w:t>
      </w:r>
    </w:p>
    <w:p w14:paraId="1E1BFC61" w14:textId="77777777" w:rsidR="006311ED" w:rsidRPr="00F8141F" w:rsidRDefault="006311ED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4E3F8CC7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คำนวณจากราคาทุนของสินทรัพย์โดยวิธีเส้นตรงตามอายุของ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สัญญาเช่าหรืออายุการให้ประโยชน์โดยประมาณของสินทรัพย์สิทธิการใช้แต่ละประเภท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แล้วแต่ระยะเวลาใด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จะสั้นกว่า ดังนี้</w:t>
      </w:r>
    </w:p>
    <w:p w14:paraId="770886B5" w14:textId="77777777" w:rsidR="00867702" w:rsidRPr="00F8141F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7263" w:type="dxa"/>
        <w:tblInd w:w="18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8649D8" w14:paraId="61116048" w14:textId="77777777" w:rsidTr="00CE5B5B">
        <w:tc>
          <w:tcPr>
            <w:tcW w:w="5400" w:type="dxa"/>
            <w:shd w:val="clear" w:color="auto" w:fill="auto"/>
          </w:tcPr>
          <w:p w14:paraId="1D24B47C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eastAsia="SimSun" w:hAnsi="Browallia New" w:cs="Browallia New"/>
                <w:sz w:val="32"/>
                <w:szCs w:val="32"/>
              </w:rPr>
              <w:br w:type="page"/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242CADB9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20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700487FF" w14:textId="77777777" w:rsidTr="00CE5B5B">
        <w:tc>
          <w:tcPr>
            <w:tcW w:w="5400" w:type="dxa"/>
            <w:shd w:val="clear" w:color="auto" w:fill="auto"/>
          </w:tcPr>
          <w:p w14:paraId="72A78E55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63" w:type="dxa"/>
            <w:shd w:val="clear" w:color="auto" w:fill="auto"/>
          </w:tcPr>
          <w:p w14:paraId="210C4D77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8649D8" w14:paraId="04D83CFD" w14:textId="77777777" w:rsidTr="00CE5B5B">
        <w:tc>
          <w:tcPr>
            <w:tcW w:w="5400" w:type="dxa"/>
            <w:shd w:val="clear" w:color="auto" w:fill="auto"/>
          </w:tcPr>
          <w:p w14:paraId="78E2438F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1B46C3F5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6A8651D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53BF402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ณ วันเริ่มต้นของสัญญาเช่า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 อัตราดอกเบี้ยการกู้ยืมส่วนเพิ่มอ้างอิงจากอัตราดอกเบี้ยเงินกู้ยืมที่บริษัทคาดว่าจะต้องจ่ายเพื่อกู้ยืมเงินจำนวนเดียวกันในระยะเวลาใกล้เคียงกันเพื่อให้ได้มาซึ่งสินทรัพย์นั้น</w:t>
      </w:r>
    </w:p>
    <w:p w14:paraId="792910BC" w14:textId="23BA6983" w:rsidR="007669E4" w:rsidRPr="00F8141F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5C8FA361" w14:textId="3570608F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จำนวนเงินที่ต้องจ่ายตามสัญญาเช่า ประกอบด้วยค่าเช่าคงที่หักด้วยสิ่งจูงใจตามสัญญาเช่า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</w:t>
      </w:r>
      <w:r w:rsidR="005A03CF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>เลือกซื้อซึ่งมีความแน่นอนอย่างสมเหตุสมผลที่กลุ่มบริษัทจะใช้สิทธิ</w:t>
      </w:r>
      <w:r w:rsidR="005A03CF">
        <w:rPr>
          <w:rFonts w:ascii="Browallia New" w:hAnsi="Browallia New" w:cs="Browallia New" w:hint="cs"/>
          <w:sz w:val="28"/>
          <w:szCs w:val="28"/>
          <w:cs/>
        </w:rPr>
        <w:t>เผื่อเลือก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</w:t>
      </w:r>
      <w:r w:rsidR="005A03CF">
        <w:rPr>
          <w:rFonts w:ascii="Browallia New" w:hAnsi="Browallia New" w:cs="Browallia New" w:hint="cs"/>
          <w:sz w:val="28"/>
          <w:szCs w:val="28"/>
          <w:cs/>
        </w:rPr>
        <w:t>เผื่อเลือก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ในการยกเลิกสัญญาเช่า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</w:p>
    <w:p w14:paraId="4BCAB827" w14:textId="77777777" w:rsidR="00F8141F" w:rsidRPr="00F8141F" w:rsidRDefault="00F8141F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5B59B159" w14:textId="0E25661A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หลังจากวันที่สัญญาเช่าเริ่มมีผล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1AF58BB6" w14:textId="77777777" w:rsidR="00867702" w:rsidRPr="00F8141F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58FD7991" w14:textId="6CE164A0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</w:t>
      </w:r>
      <w:r w:rsidR="005A03CF">
        <w:rPr>
          <w:rFonts w:ascii="Browallia New" w:hAnsi="Browallia New" w:cs="Browallia New" w:hint="cs"/>
          <w:sz w:val="28"/>
          <w:szCs w:val="28"/>
          <w:cs/>
        </w:rPr>
        <w:t>เผื่อ</w:t>
      </w:r>
      <w:r w:rsidRPr="008649D8">
        <w:rPr>
          <w:rFonts w:ascii="Browallia New" w:hAnsi="Browallia New" w:cs="Browallia New"/>
          <w:sz w:val="28"/>
          <w:szCs w:val="28"/>
          <w:cs/>
        </w:rPr>
        <w:t>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 จะถูกรับรู้เข้ากำไรหรือขาดทุน</w:t>
      </w:r>
    </w:p>
    <w:p w14:paraId="0F2D8F36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61DBD4CB" w14:textId="2F06908E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8649D8">
        <w:rPr>
          <w:rFonts w:ascii="Browallia New" w:hAnsi="Browallia New" w:cs="Browallia New"/>
          <w:sz w:val="28"/>
          <w:szCs w:val="28"/>
        </w:rPr>
        <w:t xml:space="preserve">12 </w:t>
      </w:r>
      <w:r w:rsidRPr="008649D8">
        <w:rPr>
          <w:rFonts w:ascii="Browallia New" w:hAnsi="Browallia New" w:cs="Browallia New"/>
          <w:sz w:val="28"/>
          <w:szCs w:val="28"/>
          <w:cs/>
        </w:rPr>
        <w:t>เดือนหรือน้อยกว่า นับตั้งแต่วันที่สัญญาเช่าเริ่มมีผล หรือสัญญาเช่าซึ่งสินทรัพย์อ้างอิงมีมูลค่าต่ำ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5A03CF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8649D8">
        <w:rPr>
          <w:rFonts w:ascii="Browallia New" w:hAnsi="Browallia New" w:cs="Browallia New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0AED2115" w14:textId="77777777" w:rsidR="00E471FB" w:rsidRPr="008649D8" w:rsidRDefault="00E471FB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37F3DA97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กลุ่มบริษัทในฐานะผู้ให้เช่า</w:t>
      </w:r>
    </w:p>
    <w:p w14:paraId="21159F82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55951119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2BDC1E0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eastAsia="SimSun" w:hAnsi="Browallia New" w:cs="Browallia New"/>
          <w:i/>
          <w:iCs/>
          <w:sz w:val="24"/>
          <w:szCs w:val="24"/>
          <w:lang w:val="en-GB"/>
        </w:rPr>
      </w:pPr>
      <w:r w:rsidRPr="008649D8">
        <w:rPr>
          <w:rFonts w:ascii="Browallia New" w:eastAsia="SimSun" w:hAnsi="Browallia New" w:cs="Browallia New"/>
          <w:i/>
          <w:iCs/>
          <w:sz w:val="32"/>
          <w:szCs w:val="32"/>
          <w:cs/>
          <w:lang w:val="en-GB"/>
        </w:rPr>
        <w:tab/>
      </w:r>
    </w:p>
    <w:p w14:paraId="54C3876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92FE9AB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E242E9F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เงินกู้ยืม</w:t>
      </w:r>
    </w:p>
    <w:p w14:paraId="5D1D5A02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A12ED2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เงินกู้ยืม 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532180C8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75663A7" w14:textId="346613DF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ค่าธรรมเนียมที่จ่ายไปเพื่อให้ได้เงินกู้มา จะถูก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ถูก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4B152628" w14:textId="77777777" w:rsidR="00D96AEC" w:rsidRPr="008649D8" w:rsidRDefault="00D96AEC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040CE8D" w14:textId="77777777" w:rsidR="00867702" w:rsidRPr="008649D8" w:rsidRDefault="00867702" w:rsidP="00033E4D">
      <w:pPr>
        <w:pStyle w:val="BodyText2"/>
        <w:tabs>
          <w:tab w:val="left" w:pos="918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8649D8">
        <w:rPr>
          <w:rFonts w:ascii="Browallia New" w:hAnsi="Browallia New" w:cs="Browallia New"/>
          <w:sz w:val="28"/>
          <w:szCs w:val="28"/>
        </w:rPr>
        <w:t xml:space="preserve"> 12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 </w:t>
      </w:r>
    </w:p>
    <w:p w14:paraId="1140CE8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7E3F68E1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620BD17E" w14:textId="77777777" w:rsidR="00623231" w:rsidRPr="008649D8" w:rsidRDefault="00623231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FD32A17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1302B217" w14:textId="77777777" w:rsidR="00867702" w:rsidRPr="008649D8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76C809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18C569D" w14:textId="74CAAD5A" w:rsidR="00FA655E" w:rsidRPr="008649D8" w:rsidRDefault="00867702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เงินเดือน ค่าจ้าง โบนัส และเงินสมทบกองทุนประกันสังคม รับรู้เป็นค่าใช้จ่ายเมื่อเกิดรายการ</w:t>
      </w:r>
    </w:p>
    <w:p w14:paraId="1E69493D" w14:textId="2BF5A3CF" w:rsidR="007669E4" w:rsidRDefault="007669E4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99A1538" w14:textId="772CB0B9" w:rsidR="00433F41" w:rsidRDefault="00433F41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884AFEF" w14:textId="49186D33" w:rsidR="00433F41" w:rsidRDefault="00433F41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92222C1" w14:textId="77777777" w:rsidR="00EA7A94" w:rsidRDefault="00EA7A94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35AD18B" w14:textId="2E25A813" w:rsidR="00433F41" w:rsidRDefault="00433F41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96C1DAD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ผลประโยชน์หลังออกจากงานของพนักงาน (โครงการสมทบเงิน)</w:t>
      </w:r>
    </w:p>
    <w:p w14:paraId="33BB3038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CD5024E" w14:textId="77777777" w:rsidR="0044129D" w:rsidRPr="008649D8" w:rsidRDefault="0044129D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68553F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3F3B4E0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กลุ่มบริษัทมีภาระต้องจ่ายเงินชดเชยให้แก่พนักงานเมื่อออกจากงานตามกฎหมายแรงงาน ซึ่งกลุ่มบริษัท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276ED669" w14:textId="77777777" w:rsidR="00867702" w:rsidRPr="008649D8" w:rsidRDefault="00867702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6224363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0A4451EB" w14:textId="77777777" w:rsidR="008810F9" w:rsidRPr="008649D8" w:rsidRDefault="008810F9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82D532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 จะถูกรับรู้ในกำไรขาดทุนเบ็ดเสร็จอื่น</w:t>
      </w:r>
    </w:p>
    <w:p w14:paraId="0DDB5F07" w14:textId="77777777" w:rsidR="00867702" w:rsidRPr="008649D8" w:rsidRDefault="00867702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D945F1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315D0372" w14:textId="77777777" w:rsidR="00867702" w:rsidRPr="008649D8" w:rsidRDefault="00867702" w:rsidP="00867702">
      <w:pPr>
        <w:spacing w:line="240" w:lineRule="auto"/>
        <w:ind w:left="990"/>
        <w:rPr>
          <w:rFonts w:ascii="Browallia New" w:hAnsi="Browallia New" w:cs="Browallia New"/>
          <w:spacing w:val="-6"/>
          <w:sz w:val="28"/>
          <w:szCs w:val="28"/>
        </w:rPr>
      </w:pPr>
    </w:p>
    <w:p w14:paraId="5859FE89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 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86AA9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C4BD82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ภาษีเงินได้ปัจจุบัน</w:t>
      </w:r>
    </w:p>
    <w:p w14:paraId="44B0DDFC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5CBD3968" w14:textId="77777777" w:rsidR="0049583B" w:rsidRPr="008649D8" w:rsidRDefault="0049583B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5548FD1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ภาษีเงินได้รอการตัดบัญชี</w:t>
      </w:r>
    </w:p>
    <w:p w14:paraId="781E24AE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7722CA9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2281634" w14:textId="2DE8C2D0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 </w:t>
      </w:r>
      <w:r w:rsidR="00577C50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</w:t>
      </w:r>
      <w:r w:rsidR="00577C50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6E89551" w14:textId="3676FE2E" w:rsidR="00867702" w:rsidRDefault="00867702" w:rsidP="00867702">
      <w:pPr>
        <w:pStyle w:val="BodyText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0201A2" w14:textId="77777777" w:rsidR="00433F41" w:rsidRPr="008649D8" w:rsidRDefault="00433F41" w:rsidP="00867702">
      <w:pPr>
        <w:pStyle w:val="BodyText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B528C1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รายการบัญชีที่เป็นเงินตราต่างประเทศ</w:t>
      </w:r>
    </w:p>
    <w:p w14:paraId="37E95645" w14:textId="77777777" w:rsidR="00867702" w:rsidRPr="008649D8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D9F6CF6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3823CF51" w14:textId="77777777" w:rsidR="00867702" w:rsidRPr="008649D8" w:rsidRDefault="00867702" w:rsidP="00867702">
      <w:pPr>
        <w:pStyle w:val="BodyText2"/>
        <w:tabs>
          <w:tab w:val="left" w:pos="1170"/>
        </w:tabs>
        <w:ind w:left="0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0D527DF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>การวัดมูลค่ายุติธรรม</w:t>
      </w:r>
    </w:p>
    <w:p w14:paraId="1C6780DD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9C75283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B1888D0" w14:textId="77777777" w:rsidR="003C2866" w:rsidRDefault="003C2866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EB53637" w14:textId="39C7A52D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8649D8">
        <w:rPr>
          <w:rFonts w:ascii="Browallia New" w:hAnsi="Browallia New" w:cs="Browallia New"/>
          <w:spacing w:val="-2"/>
          <w:sz w:val="28"/>
          <w:szCs w:val="28"/>
        </w:rPr>
        <w:t>3</w:t>
      </w: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08EDD8E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27A64E83" w14:textId="77777777" w:rsidR="00867702" w:rsidRPr="008649D8" w:rsidRDefault="00867702">
      <w:pPr>
        <w:pStyle w:val="BodyText2"/>
        <w:numPr>
          <w:ilvl w:val="0"/>
          <w:numId w:val="35"/>
        </w:numPr>
        <w:tabs>
          <w:tab w:val="left" w:pos="990"/>
          <w:tab w:val="left" w:pos="2977"/>
        </w:tabs>
        <w:ind w:right="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 xml:space="preserve">ข้อมูลระดับ </w:t>
      </w:r>
      <w:r w:rsidRPr="008649D8">
        <w:rPr>
          <w:rFonts w:ascii="Browallia New" w:hAnsi="Browallia New" w:cs="Browallia New"/>
          <w:spacing w:val="-2"/>
          <w:sz w:val="28"/>
          <w:szCs w:val="28"/>
        </w:rPr>
        <w:t xml:space="preserve">1 </w:t>
      </w: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</w:p>
    <w:p w14:paraId="321ECD75" w14:textId="77777777" w:rsidR="00867702" w:rsidRPr="008649D8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ab/>
        <w:t>หรือหนี้สินอย่างเดียวกัน</w:t>
      </w:r>
    </w:p>
    <w:p w14:paraId="62BCE17C" w14:textId="77777777" w:rsidR="00867702" w:rsidRPr="008649D8" w:rsidRDefault="00867702">
      <w:pPr>
        <w:pStyle w:val="BodyText2"/>
        <w:numPr>
          <w:ilvl w:val="0"/>
          <w:numId w:val="35"/>
        </w:numPr>
        <w:tabs>
          <w:tab w:val="left" w:pos="990"/>
          <w:tab w:val="left" w:pos="2977"/>
        </w:tabs>
        <w:ind w:right="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 xml:space="preserve">ข้อมูลระดับ </w:t>
      </w:r>
      <w:r w:rsidRPr="008649D8">
        <w:rPr>
          <w:rFonts w:ascii="Browallia New" w:hAnsi="Browallia New" w:cs="Browallia New"/>
          <w:spacing w:val="-2"/>
          <w:sz w:val="28"/>
          <w:szCs w:val="28"/>
        </w:rPr>
        <w:t xml:space="preserve">2 </w:t>
      </w: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8649D8">
        <w:rPr>
          <w:rFonts w:ascii="Browallia New" w:hAnsi="Browallia New" w:cs="Browallia New"/>
          <w:spacing w:val="-2"/>
          <w:sz w:val="28"/>
          <w:szCs w:val="28"/>
        </w:rPr>
        <w:t xml:space="preserve">1 </w:t>
      </w: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>ที่สามารถอ้างอิง</w:t>
      </w:r>
    </w:p>
    <w:p w14:paraId="0323460A" w14:textId="77777777" w:rsidR="00867702" w:rsidRPr="008649D8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ab/>
        <w:t>หรือเทียบเคียงได้โดยตรงหรือโดยอ้อมสำหรับสินทรัพย์หรือหนี้สินนั้น</w:t>
      </w:r>
    </w:p>
    <w:p w14:paraId="7B42A800" w14:textId="77777777" w:rsidR="00867702" w:rsidRPr="008649D8" w:rsidRDefault="00867702">
      <w:pPr>
        <w:pStyle w:val="BodyText2"/>
        <w:numPr>
          <w:ilvl w:val="0"/>
          <w:numId w:val="35"/>
        </w:numPr>
        <w:tabs>
          <w:tab w:val="left" w:pos="990"/>
          <w:tab w:val="left" w:pos="2977"/>
        </w:tabs>
        <w:ind w:right="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 xml:space="preserve">ข้อมูลระดับ </w:t>
      </w:r>
      <w:r w:rsidRPr="008649D8">
        <w:rPr>
          <w:rFonts w:ascii="Browallia New" w:hAnsi="Browallia New" w:cs="Browallia New"/>
          <w:spacing w:val="-2"/>
          <w:sz w:val="28"/>
          <w:szCs w:val="28"/>
        </w:rPr>
        <w:t>3</w:t>
      </w:r>
      <w:r w:rsidRPr="008649D8">
        <w:rPr>
          <w:rFonts w:ascii="Browallia New" w:hAnsi="Browallia New" w:cs="Browallia New"/>
          <w:spacing w:val="-2"/>
          <w:sz w:val="28"/>
          <w:szCs w:val="28"/>
          <w:cs/>
        </w:rPr>
        <w:tab/>
        <w:t>เป็นข้อมูลที่ไม่สามารถอ้างอิงได้ซึ่งนำมาใช้กับสินทรัพย์หรือหนี้สินนั้น</w:t>
      </w:r>
    </w:p>
    <w:p w14:paraId="4733F4F3" w14:textId="77777777" w:rsidR="00867702" w:rsidRPr="008649D8" w:rsidRDefault="00867702" w:rsidP="00867702">
      <w:pPr>
        <w:pStyle w:val="BodyText2"/>
        <w:tabs>
          <w:tab w:val="left" w:pos="117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F48DCE1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การจ่ายเงินปันผล</w:t>
      </w:r>
    </w:p>
    <w:p w14:paraId="194E6BF9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90E6D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01F435C6" w14:textId="77777777" w:rsidR="00867702" w:rsidRPr="008649D8" w:rsidRDefault="00867702" w:rsidP="00867702">
      <w:pPr>
        <w:tabs>
          <w:tab w:val="clear" w:pos="227"/>
          <w:tab w:val="clear" w:pos="454"/>
          <w:tab w:val="left" w:pos="990"/>
        </w:tabs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10BFAFFE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24CF6C8F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48466CB" w14:textId="15F9C8F0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กำไร</w:t>
      </w:r>
      <w:r w:rsidRPr="008649D8">
        <w:rPr>
          <w:rFonts w:ascii="Browallia New" w:hAnsi="Browallia New" w:cs="Browallia New"/>
          <w:sz w:val="28"/>
          <w:szCs w:val="28"/>
          <w:cs/>
        </w:rPr>
        <w:t>ต่อหุ้น</w:t>
      </w: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ขั้นพื้นฐาน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คำนวณโดยการหารกำไร</w:t>
      </w:r>
      <w:r w:rsidRPr="008649D8">
        <w:rPr>
          <w:rFonts w:ascii="Browallia New" w:hAnsi="Browallia New" w:cs="Browallia New"/>
          <w:sz w:val="28"/>
          <w:szCs w:val="28"/>
        </w:rPr>
        <w:t xml:space="preserve"> (</w:t>
      </w:r>
      <w:r w:rsidRPr="008649D8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8649D8">
        <w:rPr>
          <w:rFonts w:ascii="Browallia New" w:hAnsi="Browallia New" w:cs="Browallia New"/>
          <w:sz w:val="28"/>
          <w:szCs w:val="28"/>
        </w:rPr>
        <w:t xml:space="preserve">) </w:t>
      </w:r>
      <w:r w:rsidRPr="008649D8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1644B95" w14:textId="77777777" w:rsidR="006A4607" w:rsidRPr="008649D8" w:rsidRDefault="006A4607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87014CB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กำไรต่อหุ้นปรับลด</w:t>
      </w:r>
    </w:p>
    <w:p w14:paraId="4EDA6013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A498D0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 w:rsidRPr="008649D8">
        <w:rPr>
          <w:rFonts w:ascii="Browallia New" w:hAnsi="Browallia New" w:cs="Browallia New"/>
          <w:sz w:val="28"/>
          <w:szCs w:val="28"/>
        </w:rPr>
        <w:t>(</w:t>
      </w:r>
      <w:r w:rsidRPr="008649D8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8649D8">
        <w:rPr>
          <w:rFonts w:ascii="Browallia New" w:hAnsi="Browallia New" w:cs="Browallia New"/>
          <w:sz w:val="28"/>
          <w:szCs w:val="28"/>
        </w:rPr>
        <w:t xml:space="preserve">) </w:t>
      </w: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สำหรับปีหารด้วยจำนวนหุ้นสามัญ บวกจำนวนหุ้นสามัญเทียบเท่าของ</w:t>
      </w:r>
      <w:r w:rsidRPr="008649D8">
        <w:rPr>
          <w:rFonts w:ascii="Browallia New" w:hAnsi="Browallia New" w:cs="Browallia New"/>
          <w:sz w:val="28"/>
          <w:szCs w:val="28"/>
          <w:cs/>
        </w:rPr>
        <w:t>ใบสำคัญ</w:t>
      </w: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แสดงสิทธิ โดยถัวเฉลี่ยถ่วงน้ำหนักในระหว่าง</w:t>
      </w:r>
      <w:r w:rsidRPr="008649D8">
        <w:rPr>
          <w:rFonts w:ascii="Browallia New" w:hAnsi="Browallia New" w:cs="Browallia New"/>
          <w:sz w:val="28"/>
          <w:szCs w:val="28"/>
          <w:cs/>
        </w:rPr>
        <w:t>ปี</w:t>
      </w:r>
    </w:p>
    <w:p w14:paraId="07872A39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76B8B32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ส่วนงานดำเนินงาน</w:t>
      </w:r>
    </w:p>
    <w:p w14:paraId="23C7E9BD" w14:textId="77777777" w:rsidR="00867702" w:rsidRPr="008649D8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75EB2B4" w14:textId="77777777" w:rsidR="00867702" w:rsidRPr="008649D8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FA8254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668950" w14:textId="77777777" w:rsidR="00867702" w:rsidRPr="008649D8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ประมาณการหนี้สินและค่าใช้จ่าย และสินทรัพย์ที่อาจจะเกิดขึ้น</w:t>
      </w:r>
    </w:p>
    <w:p w14:paraId="2FAE8FC4" w14:textId="77777777" w:rsidR="00867702" w:rsidRPr="008649D8" w:rsidRDefault="00867702" w:rsidP="00867702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CE138A" w14:textId="195A131B" w:rsidR="00F83726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8649D8">
        <w:rPr>
          <w:rFonts w:ascii="Browallia New" w:hAnsi="Browallia New" w:cs="Browallia New"/>
          <w:spacing w:val="4"/>
          <w:sz w:val="28"/>
          <w:szCs w:val="28"/>
          <w:cs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</w:t>
      </w:r>
      <w:r w:rsidRPr="008649D8">
        <w:rPr>
          <w:rFonts w:ascii="Browallia New" w:hAnsi="Browallia New" w:cs="Browallia New"/>
          <w:sz w:val="28"/>
          <w:szCs w:val="28"/>
          <w:cs/>
        </w:rPr>
        <w:t>เป็น</w:t>
      </w:r>
      <w:r w:rsidRPr="008649D8">
        <w:rPr>
          <w:rFonts w:ascii="Browallia New" w:hAnsi="Browallia New" w:cs="Browallia New"/>
          <w:spacing w:val="4"/>
          <w:sz w:val="28"/>
          <w:szCs w:val="28"/>
          <w:cs/>
        </w:rPr>
        <w:t>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2F9BBDBD" w14:textId="77777777" w:rsidR="00A81969" w:rsidRPr="008649D8" w:rsidRDefault="00A81969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pacing w:val="4"/>
          <w:sz w:val="28"/>
          <w:szCs w:val="28"/>
          <w:cs/>
        </w:rPr>
      </w:pPr>
    </w:p>
    <w:p w14:paraId="627038A7" w14:textId="77777777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ประมาณการทางบัญชีที่สำคัญ ข้อสมมติฐาน </w:t>
      </w: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และ</w:t>
      </w: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การใช้ดุลยพินิจ </w:t>
      </w:r>
    </w:p>
    <w:p w14:paraId="063A3CB5" w14:textId="77777777" w:rsidR="00867702" w:rsidRPr="008649D8" w:rsidRDefault="00867702" w:rsidP="00867702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03379DA9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หนี้สิน และการเปิดเผยข้อมูลเกี่ยวกับสินทรัพย์และหนี้สินที่อาจจะเกิดขึ้น           ซึ่งผลที่เกิดขึ้นจริงอาจแตกต่างจากจำนวนที่ได้ประมาณการไว้</w:t>
      </w:r>
    </w:p>
    <w:p w14:paraId="07A80ED3" w14:textId="77777777" w:rsidR="00867702" w:rsidRPr="008649D8" w:rsidRDefault="00867702" w:rsidP="00867702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4D717F" w14:textId="77777777" w:rsidR="00867702" w:rsidRPr="008649D8" w:rsidRDefault="00867702" w:rsidP="00867702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1707F27E" w14:textId="2CC7E0E2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 มีดังนี้</w:t>
      </w:r>
    </w:p>
    <w:p w14:paraId="0B0B0F41" w14:textId="77777777" w:rsidR="003A5FED" w:rsidRPr="008649D8" w:rsidRDefault="003A5FED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62750D7" w14:textId="77777777" w:rsidR="00867702" w:rsidRPr="008649D8" w:rsidRDefault="00867702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4D54FE47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50ABD025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6A5CF9EC" w14:textId="165FB67B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</w:t>
      </w:r>
      <w:r w:rsidR="002B4520" w:rsidRPr="008649D8">
        <w:rPr>
          <w:rFonts w:ascii="Browallia New" w:hAnsi="Browallia New" w:cs="Browallia New"/>
          <w:sz w:val="28"/>
          <w:szCs w:val="28"/>
          <w:cs/>
        </w:rPr>
        <w:t>เป็นภาระ</w:t>
      </w:r>
      <w:r w:rsidRPr="008649D8">
        <w:rPr>
          <w:rFonts w:ascii="Browallia New" w:hAnsi="Browallia New" w:cs="Browallia New"/>
          <w:sz w:val="28"/>
          <w:szCs w:val="28"/>
          <w:cs/>
        </w:rPr>
        <w:t>ตลอดช่วงเวลา</w:t>
      </w:r>
      <w:r w:rsidR="00A83E55" w:rsidRPr="008649D8">
        <w:rPr>
          <w:rFonts w:ascii="Browallia New" w:hAnsi="Browallia New" w:cs="Browallia New"/>
          <w:sz w:val="28"/>
          <w:szCs w:val="28"/>
          <w:cs/>
        </w:rPr>
        <w:t>ของสัญญา</w:t>
      </w:r>
      <w:r w:rsidRPr="008649D8">
        <w:rPr>
          <w:rFonts w:ascii="Browallia New" w:hAnsi="Browallia New" w:cs="Browallia New"/>
          <w:sz w:val="28"/>
          <w:szCs w:val="28"/>
          <w:cs/>
        </w:rPr>
        <w:t>หรือเสร็จสิ้น ณ เวลาใดเวลาหนึ่ง โดยบริษัทแยกรับรู้รายได้จากการขายสินค้า ณ เวลาใดเวลาหนึ่ง และ</w:t>
      </w:r>
      <w:r w:rsidR="00A83E55" w:rsidRPr="008649D8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8649D8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รายได้จากการให้บริการตลอดช่วงเวลาหนึ่งเมื่อได้ให้บริการแล้ว</w:t>
      </w:r>
    </w:p>
    <w:p w14:paraId="5C8DA35B" w14:textId="77777777" w:rsidR="00745400" w:rsidRPr="008649D8" w:rsidRDefault="00745400" w:rsidP="006A460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17ACEFA1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071B294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04DCAF5C" w14:textId="0B1036CC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ในการ</w:t>
      </w:r>
      <w:r w:rsidR="0084348D">
        <w:rPr>
          <w:rFonts w:ascii="Browallia New" w:hAnsi="Browallia New" w:cs="Browallia New" w:hint="cs"/>
          <w:sz w:val="28"/>
          <w:szCs w:val="28"/>
          <w:cs/>
        </w:rPr>
        <w:t>คิด</w:t>
      </w:r>
      <w:r w:rsidRPr="008649D8">
        <w:rPr>
          <w:rFonts w:ascii="Browallia New" w:hAnsi="Browallia New" w:cs="Browallia New"/>
          <w:sz w:val="28"/>
          <w:szCs w:val="28"/>
          <w:cs/>
        </w:rPr>
        <w:t>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โดยคำนึงถึงประวัติการชำระเงินสำหรับลูกหนี้แต่ละกลุ่ม</w:t>
      </w:r>
      <w:r w:rsidR="001E02E4" w:rsidRPr="008649D8">
        <w:rPr>
          <w:rFonts w:ascii="Browallia New" w:hAnsi="Browallia New" w:cs="Browallia New"/>
          <w:sz w:val="28"/>
          <w:szCs w:val="28"/>
          <w:cs/>
        </w:rPr>
        <w:t>ที่มีลักษณะที่แตกต่าง</w:t>
      </w:r>
      <w:r w:rsidR="00F16D52" w:rsidRPr="008649D8">
        <w:rPr>
          <w:rFonts w:ascii="Browallia New" w:hAnsi="Browallia New" w:cs="Browallia New"/>
          <w:sz w:val="28"/>
          <w:szCs w:val="28"/>
          <w:cs/>
        </w:rPr>
        <w:t>กัน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และความสามารถในการชำระหนี้</w:t>
      </w:r>
      <w:r w:rsidR="002D1AB7" w:rsidRPr="008649D8">
        <w:rPr>
          <w:rFonts w:ascii="Browallia New" w:hAnsi="Browallia New" w:cs="Browallia New"/>
          <w:sz w:val="28"/>
          <w:szCs w:val="28"/>
          <w:cs/>
        </w:rPr>
        <w:t>ของลูกหนี้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เพื่อให้สะท้อนถึงการด้อยค่าของลูกหนี้อันเกิดมาจากการที่ไม่มีความสามารถในการชำระหนี้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</w:t>
      </w:r>
      <w:r w:rsidR="0084348D">
        <w:rPr>
          <w:rFonts w:ascii="Browallia New" w:hAnsi="Browallia New" w:cs="Browallia New" w:hint="cs"/>
          <w:sz w:val="28"/>
          <w:szCs w:val="28"/>
          <w:cs/>
        </w:rPr>
        <w:t>ชี้</w:t>
      </w:r>
      <w:r w:rsidRPr="008649D8">
        <w:rPr>
          <w:rFonts w:ascii="Browallia New" w:hAnsi="Browallia New" w:cs="Browallia New"/>
          <w:sz w:val="28"/>
          <w:szCs w:val="28"/>
          <w:cs/>
        </w:rPr>
        <w:t>ถึงการผิดนัดชำระของลูกหนี้ที่เกิดขึ้นจริงในอนาคต</w:t>
      </w:r>
    </w:p>
    <w:p w14:paraId="21401CDD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A005DB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1D0D658C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25FD6E2C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และขึ้นอยู่กับดุลยพินิจของฝ่ายบริหาร</w:t>
      </w:r>
    </w:p>
    <w:p w14:paraId="6114FD37" w14:textId="757B0005" w:rsidR="007669E4" w:rsidRDefault="007669E4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BCBFDF" w14:textId="061991D3" w:rsidR="00D138AF" w:rsidRDefault="00D138AF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FC0DE4" w14:textId="77777777" w:rsidR="00D138AF" w:rsidRPr="008649D8" w:rsidRDefault="00D138AF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C6CBBF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การด้อยค่าเงินลงทุน</w:t>
      </w:r>
    </w:p>
    <w:p w14:paraId="2F83506E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2F4410EF" w14:textId="30474725" w:rsidR="003C2866" w:rsidRDefault="00867702" w:rsidP="00CC43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9813155" w14:textId="77777777" w:rsidR="00CC43D4" w:rsidRDefault="00CC43D4" w:rsidP="00CC43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A903079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อาคารและอุปกรณ์ และสินทรัพย์ไม่มีตัวตน</w:t>
      </w:r>
    </w:p>
    <w:p w14:paraId="38A07DA1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00006402" w14:textId="57E34C4E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ฝ่ายบริหารเป็นผู้ประมาณการของอายุการให้ประโยชน์และมูลค่าคงเหลือของอาคารและอุปกรณ์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45F33A2E" w14:textId="77777777" w:rsidR="00F83726" w:rsidRPr="008649D8" w:rsidRDefault="00F83726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F9D46D8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7DAE3BDF" w14:textId="77777777" w:rsidR="00FF2AA4" w:rsidRPr="008649D8" w:rsidRDefault="00FF2AA4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AD4ACCC" w14:textId="24C03B43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Pr="008649D8">
        <w:rPr>
          <w:rFonts w:ascii="Browallia New" w:hAnsi="Browallia New" w:cs="Browallia New"/>
          <w:sz w:val="28"/>
          <w:szCs w:val="28"/>
          <w:cs/>
        </w:rPr>
        <w:t>ดังกล่าวลดลงต่ำกว่าทุนอย่างมีสาระสำคัญหรือเป็นระยะเวลานาน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229C80C" w14:textId="77777777" w:rsidR="007669E4" w:rsidRPr="008649D8" w:rsidRDefault="007669E4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9C96239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การกำหนดอายุสัญญาเช่า</w:t>
      </w:r>
    </w:p>
    <w:p w14:paraId="7DC9FF5E" w14:textId="77777777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956B11C" w14:textId="0A99EE8A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ฝ่ายบริหารจำเป็นต้องใช้ดุลยพินิจในการประเมินว่ากลุ่มบริษัทมีความ</w:t>
      </w:r>
      <w:r w:rsidR="001A7470" w:rsidRPr="008649D8">
        <w:rPr>
          <w:rFonts w:ascii="Browallia New" w:hAnsi="Browallia New" w:cs="Browallia New"/>
          <w:sz w:val="28"/>
          <w:szCs w:val="28"/>
          <w:cs/>
        </w:rPr>
        <w:t>ตั้งใจ</w:t>
      </w:r>
      <w:r w:rsidRPr="008649D8">
        <w:rPr>
          <w:rFonts w:ascii="Browallia New" w:hAnsi="Browallia New" w:cs="Browallia New"/>
          <w:sz w:val="28"/>
          <w:szCs w:val="28"/>
          <w:cs/>
        </w:rPr>
        <w:t>อย่างสมเหตุสมผลหรือไม่ที่จะ</w:t>
      </w:r>
      <w:r w:rsidR="001A7470" w:rsidRPr="008649D8">
        <w:rPr>
          <w:rFonts w:ascii="Browallia New" w:hAnsi="Browallia New" w:cs="Browallia New"/>
          <w:sz w:val="28"/>
          <w:szCs w:val="28"/>
          <w:cs/>
        </w:rPr>
        <w:t>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ใช้สิทธิในการขยายอายุสัญญาเช่าหรือยกเลิกสัญญาเช่า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</w:t>
      </w:r>
      <w:r w:rsidR="001A7470" w:rsidRPr="008649D8">
        <w:rPr>
          <w:rFonts w:ascii="Browallia New" w:hAnsi="Browallia New" w:cs="Browallia New"/>
          <w:sz w:val="28"/>
          <w:szCs w:val="28"/>
          <w:cs/>
        </w:rPr>
        <w:t>เชิง</w:t>
      </w:r>
      <w:r w:rsidRPr="008649D8">
        <w:rPr>
          <w:rFonts w:ascii="Browallia New" w:hAnsi="Browallia New" w:cs="Browallia New"/>
          <w:sz w:val="28"/>
          <w:szCs w:val="28"/>
          <w:cs/>
        </w:rPr>
        <w:t>เศรษฐ</w:t>
      </w:r>
      <w:r w:rsidR="00461CE5">
        <w:rPr>
          <w:rFonts w:ascii="Browallia New" w:hAnsi="Browallia New" w:cs="Browallia New" w:hint="cs"/>
          <w:sz w:val="28"/>
          <w:szCs w:val="28"/>
          <w:cs/>
        </w:rPr>
        <w:t>ศาสตร์</w:t>
      </w:r>
      <w:r w:rsidRPr="008649D8">
        <w:rPr>
          <w:rFonts w:ascii="Browallia New" w:hAnsi="Browallia New" w:cs="Browallia New"/>
          <w:sz w:val="28"/>
          <w:szCs w:val="28"/>
          <w:cs/>
        </w:rPr>
        <w:t>ในการ</w:t>
      </w:r>
      <w:r w:rsidR="001A7470" w:rsidRPr="008649D8">
        <w:rPr>
          <w:rFonts w:ascii="Browallia New" w:hAnsi="Browallia New" w:cs="Browallia New"/>
          <w:sz w:val="28"/>
          <w:szCs w:val="28"/>
          <w:cs/>
        </w:rPr>
        <w:t>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หรือไม่</w:t>
      </w:r>
      <w:r w:rsidR="003857C3" w:rsidRPr="008649D8">
        <w:rPr>
          <w:rFonts w:ascii="Browallia New" w:hAnsi="Browallia New" w:cs="Browallia New"/>
          <w:sz w:val="28"/>
          <w:szCs w:val="28"/>
          <w:cs/>
        </w:rPr>
        <w:t>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ใช้สิทธิ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</w:t>
      </w:r>
      <w:r w:rsidR="003857C3" w:rsidRPr="008649D8">
        <w:rPr>
          <w:rFonts w:ascii="Browallia New" w:hAnsi="Browallia New" w:cs="Browallia New"/>
          <w:sz w:val="28"/>
          <w:szCs w:val="28"/>
          <w:cs/>
        </w:rPr>
        <w:t>เลือก</w:t>
      </w:r>
      <w:r w:rsidRPr="008649D8">
        <w:rPr>
          <w:rFonts w:ascii="Browallia New" w:hAnsi="Browallia New" w:cs="Browallia New"/>
          <w:sz w:val="28"/>
          <w:szCs w:val="28"/>
          <w:cs/>
        </w:rPr>
        <w:t>ใช้สิทธิ</w:t>
      </w:r>
    </w:p>
    <w:p w14:paraId="25105557" w14:textId="7EA6B90D" w:rsidR="00A90577" w:rsidRPr="008649D8" w:rsidRDefault="00A90577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1BAAE670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06571DF3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7249CC9" w14:textId="77EC6593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ในกรณีที่กลุ่มบริษัทไม่สามารถระบุอัตราดอกเบี้ยตามนัยในสัญญาเช่า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</w:p>
    <w:p w14:paraId="2EFAFC86" w14:textId="77777777" w:rsidR="006B3075" w:rsidRPr="008649D8" w:rsidRDefault="006B3075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2670C4A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764F673E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38B92C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         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1E24AC5F" w14:textId="50886CE0" w:rsidR="00AC7BF4" w:rsidRPr="008649D8" w:rsidRDefault="00AC7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FF574C0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068CEB74" w14:textId="77777777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71C08722" w14:textId="1BB0171F" w:rsidR="00867702" w:rsidRPr="008649D8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</w:t>
      </w:r>
      <w:r w:rsidR="009B52B7" w:rsidRPr="008649D8">
        <w:rPr>
          <w:rFonts w:ascii="Browallia New" w:hAnsi="Browallia New" w:cs="Browallia New"/>
          <w:sz w:val="28"/>
          <w:szCs w:val="28"/>
          <w:cs/>
        </w:rPr>
        <w:t>สามารถ</w:t>
      </w:r>
      <w:r w:rsidRPr="008649D8">
        <w:rPr>
          <w:rFonts w:ascii="Browallia New" w:hAnsi="Browallia New" w:cs="Browallia New"/>
          <w:sz w:val="28"/>
          <w:szCs w:val="28"/>
          <w:cs/>
        </w:rPr>
        <w:t>นำมาหักกับผลแตกต่างชั่วคราว</w:t>
      </w:r>
      <w:r w:rsidR="009B52B7" w:rsidRPr="008649D8">
        <w:rPr>
          <w:rFonts w:ascii="Browallia New" w:hAnsi="Browallia New" w:cs="Browallia New"/>
          <w:sz w:val="28"/>
          <w:szCs w:val="28"/>
          <w:cs/>
        </w:rPr>
        <w:t>ไ</w:t>
      </w:r>
      <w:r w:rsidRPr="008649D8">
        <w:rPr>
          <w:rFonts w:ascii="Browallia New" w:hAnsi="Browallia New" w:cs="Browallia New"/>
          <w:sz w:val="28"/>
          <w:szCs w:val="28"/>
          <w:cs/>
        </w:rPr>
        <w:t>ด้ นอกจากนั้น ผู้บริหารต้องใช้ดุลยพินิจใน</w:t>
      </w:r>
      <w:r w:rsidR="009B52B7" w:rsidRPr="008649D8">
        <w:rPr>
          <w:rFonts w:ascii="Browallia New" w:hAnsi="Browallia New" w:cs="Browallia New"/>
          <w:sz w:val="28"/>
          <w:szCs w:val="28"/>
          <w:cs/>
        </w:rPr>
        <w:t>ก</w:t>
      </w:r>
      <w:r w:rsidRPr="008649D8">
        <w:rPr>
          <w:rFonts w:ascii="Browallia New" w:hAnsi="Browallia New" w:cs="Browallia New"/>
          <w:sz w:val="28"/>
          <w:szCs w:val="28"/>
          <w:cs/>
        </w:rPr>
        <w:t>ารประเมินผลกระทบของกฎหมายหรือข้อจำกัดทางด้านเศรษฐกิจหรือความไม่แน่นอนของก</w:t>
      </w:r>
      <w:r w:rsidR="0063687E" w:rsidRPr="008649D8">
        <w:rPr>
          <w:rFonts w:ascii="Browallia New" w:hAnsi="Browallia New" w:cs="Browallia New"/>
          <w:sz w:val="28"/>
          <w:szCs w:val="28"/>
          <w:cs/>
        </w:rPr>
        <w:t>ฎ</w:t>
      </w:r>
      <w:r w:rsidRPr="008649D8">
        <w:rPr>
          <w:rFonts w:ascii="Browallia New" w:hAnsi="Browallia New" w:cs="Browallia New"/>
          <w:sz w:val="28"/>
          <w:szCs w:val="28"/>
          <w:cs/>
        </w:rPr>
        <w:t>หมายภาษีอากร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</w:p>
    <w:p w14:paraId="4D73C917" w14:textId="77777777" w:rsidR="0007445D" w:rsidRPr="008649D8" w:rsidRDefault="0007445D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</w:p>
    <w:p w14:paraId="020D1B51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คดีฟ้องร้อง</w:t>
      </w:r>
    </w:p>
    <w:p w14:paraId="4BDD9E8F" w14:textId="77777777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18AD45" w14:textId="49F07085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 ผลที่เกิดขึ้นจริงอาจแตกต่างไปจากที่ได้มีการประมาณการไว้ อย่างไรก็ตาม ในกรณีที่ฝ่ายบริหารเชื่อมั่นว่าจะไม่มีความเสียหายที่มีนัยสำคัญเกิดขึ้น กลุ่มบริษัทจะไม่บันทึกประมาณการหนี้สิน ณ วันสิ้นรอบระยะเวลารายงาน</w:t>
      </w:r>
    </w:p>
    <w:p w14:paraId="28197370" w14:textId="77777777" w:rsidR="00F21CAB" w:rsidRPr="008649D8" w:rsidRDefault="00F21CAB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</w:p>
    <w:p w14:paraId="4CBEB58A" w14:textId="77777777" w:rsidR="00867702" w:rsidRPr="008649D8" w:rsidRDefault="00867702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มูลค่ายุติธรรมและหนี้สินทางการเงิน</w:t>
      </w:r>
    </w:p>
    <w:p w14:paraId="4B473B8F" w14:textId="77777777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06C4C148" w14:textId="7272A2D6" w:rsidR="00867702" w:rsidRPr="008649D8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        วัดมูลค่าโดยใช้เทคนิคการประเมินมูลค่าต่างๆ ผู้บริหารของกลุ่มบริษัท</w:t>
      </w:r>
      <w:r w:rsidR="00584036" w:rsidRPr="008649D8">
        <w:rPr>
          <w:rFonts w:ascii="Browallia New" w:hAnsi="Browallia New" w:cs="Browallia New"/>
          <w:sz w:val="28"/>
          <w:szCs w:val="28"/>
          <w:cs/>
        </w:rPr>
        <w:t>ต้อง</w:t>
      </w:r>
      <w:r w:rsidRPr="008649D8">
        <w:rPr>
          <w:rFonts w:ascii="Browallia New" w:hAnsi="Browallia New" w:cs="Browallia New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มีการใช้ดุลยพินิจในการเลือกเทคนิคการประเมินมูลค่าและสมมติฐานจากประสบการณ์และข้อมูลในอดีต</w:t>
      </w:r>
      <w:r w:rsidR="00620A1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ในช่วงวันสิ้นปีบัญชี</w:t>
      </w:r>
    </w:p>
    <w:p w14:paraId="3809393B" w14:textId="54E5527E" w:rsidR="00D7395E" w:rsidRPr="008649D8" w:rsidRDefault="00D7395E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731C2C" w14:textId="7B15ED2B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รายการกับบุคคลและบริษัทที่เกี่ยวข้อง</w:t>
      </w:r>
    </w:p>
    <w:p w14:paraId="150C79F0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4E370782" w14:textId="7CB3C111" w:rsidR="0013088A" w:rsidRPr="008649D8" w:rsidRDefault="00867702" w:rsidP="0037095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BDA6C46" w14:textId="77777777" w:rsidR="00FF2AA4" w:rsidRPr="008649D8" w:rsidRDefault="00FF2AA4" w:rsidP="0086770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569307C" w14:textId="1702A0C4" w:rsidR="00641B20" w:rsidRPr="008649D8" w:rsidRDefault="00641B20" w:rsidP="0086770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กลุ่มบริษัทและบุคคลที่เกี่ยวข้อง มีดังนี้</w:t>
      </w:r>
    </w:p>
    <w:p w14:paraId="7BC154DD" w14:textId="77777777" w:rsidR="00867702" w:rsidRPr="008649D8" w:rsidRDefault="00867702" w:rsidP="00867702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42E19454" w14:textId="77777777" w:rsidR="00867702" w:rsidRPr="008649D8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4"/>
          <w:szCs w:val="4"/>
        </w:rPr>
      </w:pPr>
    </w:p>
    <w:tbl>
      <w:tblPr>
        <w:tblW w:w="89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26"/>
        <w:gridCol w:w="2693"/>
        <w:gridCol w:w="2977"/>
      </w:tblGrid>
      <w:tr w:rsidR="00867702" w:rsidRPr="008649D8" w14:paraId="6AE3E169" w14:textId="77777777" w:rsidTr="008849A5">
        <w:trPr>
          <w:tblHeader/>
        </w:trPr>
        <w:tc>
          <w:tcPr>
            <w:tcW w:w="3326" w:type="dxa"/>
            <w:vAlign w:val="bottom"/>
          </w:tcPr>
          <w:p w14:paraId="63041FAC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2693" w:type="dxa"/>
            <w:vAlign w:val="bottom"/>
          </w:tcPr>
          <w:p w14:paraId="303FFC6D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21C3AD81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67702" w:rsidRPr="008649D8" w14:paraId="075088FD" w14:textId="77777777" w:rsidTr="008849A5">
        <w:tc>
          <w:tcPr>
            <w:tcW w:w="3326" w:type="dxa"/>
          </w:tcPr>
          <w:p w14:paraId="434B7826" w14:textId="77777777" w:rsidR="00867702" w:rsidRPr="008649D8" w:rsidRDefault="0086770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93" w:type="dxa"/>
          </w:tcPr>
          <w:p w14:paraId="414D1F26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77" w:type="dxa"/>
          </w:tcPr>
          <w:p w14:paraId="46B0CA5F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7702" w:rsidRPr="008649D8" w14:paraId="2B177D8E" w14:textId="77777777" w:rsidTr="008849A5">
        <w:tc>
          <w:tcPr>
            <w:tcW w:w="3326" w:type="dxa"/>
          </w:tcPr>
          <w:p w14:paraId="37A409A8" w14:textId="77777777" w:rsidR="00867702" w:rsidRPr="008649D8" w:rsidRDefault="00867702" w:rsidP="00CE5B5B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เค แอนด์ ดับบลิว (ประเทศไทย) จำกัด </w:t>
            </w:r>
          </w:p>
        </w:tc>
        <w:tc>
          <w:tcPr>
            <w:tcW w:w="2693" w:type="dxa"/>
          </w:tcPr>
          <w:p w14:paraId="2A27D629" w14:textId="77777777" w:rsidR="008849A5" w:rsidRDefault="00867702" w:rsidP="00D90EF4">
            <w:pPr>
              <w:tabs>
                <w:tab w:val="clear" w:pos="2807"/>
                <w:tab w:val="clear" w:pos="3742"/>
                <w:tab w:val="left" w:pos="162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ตัวแทนจำหน่ายเครื่องมือและ</w:t>
            </w:r>
          </w:p>
          <w:p w14:paraId="2B135144" w14:textId="41B103D4" w:rsidR="00867702" w:rsidRPr="008649D8" w:rsidRDefault="008849A5" w:rsidP="00D90EF4">
            <w:pPr>
              <w:tabs>
                <w:tab w:val="clear" w:pos="2807"/>
                <w:tab w:val="clear" w:pos="3742"/>
                <w:tab w:val="left" w:pos="162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867702"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อุปกรณ์ทางการแพทย์</w:t>
            </w:r>
          </w:p>
        </w:tc>
        <w:tc>
          <w:tcPr>
            <w:tcW w:w="2977" w:type="dxa"/>
          </w:tcPr>
          <w:p w14:paraId="612D8A17" w14:textId="09CE77E0" w:rsidR="00867702" w:rsidRPr="008649D8" w:rsidRDefault="00867702" w:rsidP="00CD501F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left" w:pos="540"/>
                <w:tab w:val="left" w:pos="2732"/>
                <w:tab w:val="left" w:pos="2775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ถือหุ้นโดยญาติกรรมการบริษัทและ</w:t>
            </w:r>
            <w:r w:rsidR="000E3CB4">
              <w:rPr>
                <w:rFonts w:ascii="Browallia New" w:hAnsi="Browallia New" w:cs="Browallia New" w:hint="cs"/>
                <w:sz w:val="24"/>
                <w:szCs w:val="24"/>
                <w:cs/>
              </w:rPr>
              <w:t>กร</w:t>
            </w:r>
            <w:r w:rsidR="008210F3">
              <w:rPr>
                <w:rFonts w:ascii="Browallia New" w:hAnsi="Browallia New" w:cs="Browallia New" w:hint="cs"/>
                <w:sz w:val="24"/>
                <w:szCs w:val="24"/>
                <w:cs/>
              </w:rPr>
              <w:t>รมการ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ร่วมกันกับบริษัทย่อย</w:t>
            </w:r>
          </w:p>
        </w:tc>
      </w:tr>
      <w:tr w:rsidR="00867702" w:rsidRPr="008649D8" w14:paraId="19D7DA3D" w14:textId="77777777" w:rsidTr="008849A5">
        <w:tc>
          <w:tcPr>
            <w:tcW w:w="3326" w:type="dxa"/>
          </w:tcPr>
          <w:p w14:paraId="3F388B53" w14:textId="77777777" w:rsidR="00867702" w:rsidRPr="008649D8" w:rsidRDefault="0086770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2693" w:type="dxa"/>
          </w:tcPr>
          <w:p w14:paraId="7745C7B7" w14:textId="77777777" w:rsidR="00867702" w:rsidRPr="008649D8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บริการด้านความงาม</w:t>
            </w:r>
          </w:p>
        </w:tc>
        <w:tc>
          <w:tcPr>
            <w:tcW w:w="2977" w:type="dxa"/>
          </w:tcPr>
          <w:p w14:paraId="4B0BAC25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ถือหุ้นโดยบริษัท</w:t>
            </w:r>
          </w:p>
        </w:tc>
      </w:tr>
      <w:tr w:rsidR="00867702" w:rsidRPr="008649D8" w14:paraId="33281DCC" w14:textId="77777777" w:rsidTr="008849A5">
        <w:tc>
          <w:tcPr>
            <w:tcW w:w="3326" w:type="dxa"/>
            <w:shd w:val="clear" w:color="auto" w:fill="auto"/>
          </w:tcPr>
          <w:p w14:paraId="08DC24FD" w14:textId="77777777" w:rsidR="00867702" w:rsidRPr="008649D8" w:rsidRDefault="0086770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อัล</w:t>
            </w:r>
            <w:proofErr w:type="spellEnd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เทอร์เมด แคร์ จำกัด</w:t>
            </w:r>
          </w:p>
        </w:tc>
        <w:tc>
          <w:tcPr>
            <w:tcW w:w="2693" w:type="dxa"/>
            <w:shd w:val="clear" w:color="auto" w:fill="auto"/>
          </w:tcPr>
          <w:p w14:paraId="0083B4B0" w14:textId="50D98DF0" w:rsidR="00867702" w:rsidRPr="008649D8" w:rsidRDefault="00867702" w:rsidP="00B97F05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จำหน่ายสินค้าเภสัชภัณฑ์และทางการแพทย์</w:t>
            </w:r>
          </w:p>
        </w:tc>
        <w:tc>
          <w:tcPr>
            <w:tcW w:w="2977" w:type="dxa"/>
            <w:shd w:val="clear" w:color="auto" w:fill="auto"/>
          </w:tcPr>
          <w:p w14:paraId="57B76EF2" w14:textId="28DDCEE8" w:rsidR="00867702" w:rsidRPr="008649D8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กรรมการและผู้ถือหุ้นร่วมกันกับ</w:t>
            </w:r>
            <w:r w:rsidR="00CD501F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867702" w:rsidRPr="008649D8" w14:paraId="0138E783" w14:textId="77777777" w:rsidTr="008849A5">
        <w:tc>
          <w:tcPr>
            <w:tcW w:w="3326" w:type="dxa"/>
            <w:shd w:val="clear" w:color="auto" w:fill="auto"/>
            <w:hideMark/>
          </w:tcPr>
          <w:p w14:paraId="6C0AD08E" w14:textId="77777777" w:rsidR="00867702" w:rsidRPr="008649D8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คุณจักรกริสน์ โลหะเจริญทรัพย์</w:t>
            </w:r>
          </w:p>
        </w:tc>
        <w:tc>
          <w:tcPr>
            <w:tcW w:w="2693" w:type="dxa"/>
            <w:shd w:val="clear" w:color="auto" w:fill="auto"/>
            <w:hideMark/>
          </w:tcPr>
          <w:p w14:paraId="75EFCD72" w14:textId="77777777" w:rsidR="00867702" w:rsidRPr="008649D8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  <w:hideMark/>
          </w:tcPr>
          <w:p w14:paraId="0BA983FB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8649D8" w14:paraId="1B1A4BE4" w14:textId="77777777" w:rsidTr="008849A5">
        <w:tc>
          <w:tcPr>
            <w:tcW w:w="3326" w:type="dxa"/>
            <w:shd w:val="clear" w:color="auto" w:fill="auto"/>
          </w:tcPr>
          <w:p w14:paraId="7F165052" w14:textId="77777777" w:rsidR="00867702" w:rsidRPr="008649D8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คุณปรีชา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นันท์นฤมิต</w:t>
            </w:r>
          </w:p>
        </w:tc>
        <w:tc>
          <w:tcPr>
            <w:tcW w:w="2693" w:type="dxa"/>
            <w:shd w:val="clear" w:color="auto" w:fill="auto"/>
          </w:tcPr>
          <w:p w14:paraId="161461CA" w14:textId="77777777" w:rsidR="00867702" w:rsidRPr="008649D8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6F8351C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8649D8" w14:paraId="5C3CC49C" w14:textId="77777777" w:rsidTr="008849A5">
        <w:tc>
          <w:tcPr>
            <w:tcW w:w="3326" w:type="dxa"/>
            <w:shd w:val="clear" w:color="auto" w:fill="auto"/>
          </w:tcPr>
          <w:p w14:paraId="5ADE1FB3" w14:textId="77777777" w:rsidR="00867702" w:rsidRPr="008649D8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คุณวัชราภรณ์ ภิสสาสุนทร</w:t>
            </w:r>
          </w:p>
        </w:tc>
        <w:tc>
          <w:tcPr>
            <w:tcW w:w="2693" w:type="dxa"/>
            <w:shd w:val="clear" w:color="auto" w:fill="auto"/>
          </w:tcPr>
          <w:p w14:paraId="167306DF" w14:textId="77777777" w:rsidR="00867702" w:rsidRPr="008649D8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DB619E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</w:tr>
      <w:tr w:rsidR="005A4A41" w:rsidRPr="008649D8" w14:paraId="70B8B115" w14:textId="77777777" w:rsidTr="008849A5">
        <w:tc>
          <w:tcPr>
            <w:tcW w:w="3326" w:type="dxa"/>
            <w:shd w:val="clear" w:color="auto" w:fill="auto"/>
          </w:tcPr>
          <w:p w14:paraId="333D60AB" w14:textId="66AA3395" w:rsidR="005A4A41" w:rsidRPr="008649D8" w:rsidRDefault="005A4A41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คุณชาครี</w:t>
            </w:r>
            <w:proofErr w:type="spellStart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ย์</w:t>
            </w:r>
            <w:proofErr w:type="spellEnd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โลหะเจริญทรัพย์</w:t>
            </w:r>
          </w:p>
        </w:tc>
        <w:tc>
          <w:tcPr>
            <w:tcW w:w="2693" w:type="dxa"/>
            <w:shd w:val="clear" w:color="auto" w:fill="auto"/>
          </w:tcPr>
          <w:p w14:paraId="54B25CA8" w14:textId="0EB75CB2" w:rsidR="005A4A41" w:rsidRPr="008649D8" w:rsidRDefault="00D33C93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9997F62" w14:textId="0B20053E" w:rsidR="005A4A41" w:rsidRPr="008649D8" w:rsidRDefault="00D33C93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</w:tr>
    </w:tbl>
    <w:p w14:paraId="5D2F096E" w14:textId="77777777" w:rsidR="004F7467" w:rsidRPr="008649D8" w:rsidRDefault="004F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04EBB38" w14:textId="3D76DB8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 xml:space="preserve">รายการบัญชีที่มีสาระสำคัญกับบุคคลและบริษัทที่เกี่ยวข้องสำหรับปีสิ้นสุดวันที่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7B4D5B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7B4D5B" w:rsidRPr="008649D8">
        <w:rPr>
          <w:rFonts w:ascii="Browallia New" w:hAnsi="Browallia New" w:cs="Browallia New"/>
          <w:sz w:val="28"/>
          <w:szCs w:val="28"/>
        </w:rPr>
        <w:t>4</w:t>
      </w:r>
      <w:r w:rsidR="00F30971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77149CE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0294458" w14:textId="77777777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9122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288"/>
        <w:gridCol w:w="1041"/>
        <w:gridCol w:w="993"/>
        <w:gridCol w:w="1059"/>
        <w:gridCol w:w="1048"/>
      </w:tblGrid>
      <w:tr w:rsidR="00867702" w:rsidRPr="008649D8" w14:paraId="4BDB23C7" w14:textId="77777777" w:rsidTr="00CE5B5B">
        <w:trPr>
          <w:tblHeader/>
        </w:trPr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A2FBC0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44C82FB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41" w:type="dxa"/>
            <w:gridSpan w:val="4"/>
            <w:tcBorders>
              <w:top w:val="nil"/>
            </w:tcBorders>
            <w:shd w:val="clear" w:color="auto" w:fill="auto"/>
          </w:tcPr>
          <w:p w14:paraId="06497A07" w14:textId="77777777" w:rsidR="00867702" w:rsidRPr="008649D8" w:rsidRDefault="0086770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67702" w:rsidRPr="008649D8" w14:paraId="03794077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30F85CD7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430E6BE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14:paraId="1B4DBDC2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10756A3C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67702" w:rsidRPr="008649D8" w14:paraId="643C65CA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5DAABF57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</w:tcPr>
          <w:p w14:paraId="7A7B4997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4"/>
            <w:shd w:val="clear" w:color="auto" w:fill="auto"/>
          </w:tcPr>
          <w:p w14:paraId="66C30FA7" w14:textId="77777777" w:rsidR="00867702" w:rsidRPr="008649D8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82BBB" w:rsidRPr="008649D8" w14:paraId="553CAD8C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7C19D457" w14:textId="77777777" w:rsidR="00682BBB" w:rsidRPr="008649D8" w:rsidRDefault="00682BBB" w:rsidP="0068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05F40545" w14:textId="77777777" w:rsidR="00682BBB" w:rsidRPr="008649D8" w:rsidRDefault="00682BBB" w:rsidP="0068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41" w:type="dxa"/>
            <w:shd w:val="clear" w:color="auto" w:fill="auto"/>
          </w:tcPr>
          <w:p w14:paraId="7D7ADEB0" w14:textId="129CFDCF" w:rsidR="00682BBB" w:rsidRPr="008649D8" w:rsidRDefault="00682BBB" w:rsidP="0068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6DBDEFBC" w14:textId="42638D7B" w:rsidR="00682BBB" w:rsidRPr="008649D8" w:rsidRDefault="00682BBB" w:rsidP="0068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59" w:type="dxa"/>
            <w:shd w:val="clear" w:color="auto" w:fill="auto"/>
          </w:tcPr>
          <w:p w14:paraId="2AA2EB6C" w14:textId="03A7C829" w:rsidR="00682BBB" w:rsidRPr="008649D8" w:rsidRDefault="00682BBB" w:rsidP="0068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48" w:type="dxa"/>
            <w:shd w:val="clear" w:color="auto" w:fill="auto"/>
          </w:tcPr>
          <w:p w14:paraId="472E45E8" w14:textId="34F6F0B3" w:rsidR="00682BBB" w:rsidRPr="008649D8" w:rsidRDefault="00682BBB" w:rsidP="0068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867702" w:rsidRPr="008649D8" w14:paraId="4CBBA037" w14:textId="77777777" w:rsidTr="00CE5B5B">
        <w:trPr>
          <w:tblHeader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3DAACA7" w14:textId="77777777" w:rsidR="00867702" w:rsidRPr="008649D8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71E3F82" w14:textId="77777777" w:rsidR="00867702" w:rsidRPr="008649D8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E774AF2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1831541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4CD35BD1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3764ED8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67702" w:rsidRPr="008649D8" w14:paraId="44EC7F4A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FE3F76" w14:textId="77777777" w:rsidR="00867702" w:rsidRPr="008649D8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8D577C5" w14:textId="77777777" w:rsidR="00867702" w:rsidRPr="008649D8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0609B9A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3E5762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03AB2EEF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934429E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360014B5" w14:textId="77777777" w:rsidTr="00814491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DC1632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94C4D9C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F4A4484" w14:textId="58042768" w:rsidR="00C12780" w:rsidRPr="00814491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F337D0E" w14:textId="3E081B17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55515ABA" w14:textId="5B2174F3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11,558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2D1266D7" w14:textId="119D909B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1,275</w:t>
            </w:r>
          </w:p>
        </w:tc>
      </w:tr>
      <w:tr w:rsidR="00C12780" w:rsidRPr="008649D8" w14:paraId="119F27CC" w14:textId="77777777" w:rsidTr="00814491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C272BFC" w14:textId="18B5959C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5CF4048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3AE1ECEA" w14:textId="3E201485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2,035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84A8FEC" w14:textId="7AF670F9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2F800C14" w14:textId="32B24A8B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518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E5C2FB5" w14:textId="64C146D9" w:rsidR="00C12780" w:rsidRPr="008649D8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</w:tr>
      <w:tr w:rsidR="00C12780" w:rsidRPr="008649D8" w14:paraId="741950F5" w14:textId="77777777" w:rsidTr="00814491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1C665F3" w14:textId="77777777" w:rsidR="00C12780" w:rsidRPr="008649D8" w:rsidRDefault="00C12780" w:rsidP="00C1278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 w:firstLine="15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341CE87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1E9CF42D" w14:textId="36C49512" w:rsidR="00C12780" w:rsidRPr="008649D8" w:rsidRDefault="00C12780" w:rsidP="008144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65021BE" w14:textId="5B590A2D" w:rsidR="00C12780" w:rsidRPr="00814491" w:rsidRDefault="00C12780" w:rsidP="008144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4B2B1CC3" w14:textId="6F332DFE" w:rsidR="00C12780" w:rsidRPr="00814491" w:rsidRDefault="00C12780" w:rsidP="008144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4FFB3B28" w14:textId="19784A3C" w:rsidR="00C12780" w:rsidRPr="00814491" w:rsidRDefault="00C12780" w:rsidP="008144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</w:rPr>
              <w:t xml:space="preserve">              -</w:t>
            </w:r>
          </w:p>
        </w:tc>
      </w:tr>
      <w:tr w:rsidR="00C12780" w:rsidRPr="008649D8" w14:paraId="2C2C552C" w14:textId="77777777" w:rsidTr="0081449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A43C8A2" w14:textId="77777777" w:rsidR="00C12780" w:rsidRPr="008649D8" w:rsidRDefault="00C12780" w:rsidP="00C12780">
            <w:pPr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574AB9E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47E8B227" w14:textId="61F19D7A" w:rsidR="00C12780" w:rsidRPr="008649D8" w:rsidRDefault="00C12780" w:rsidP="008144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2,035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5074F45" w14:textId="01E834CC" w:rsidR="00C12780" w:rsidRPr="008649D8" w:rsidRDefault="00C12780" w:rsidP="008144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478E062" w14:textId="16B9135F" w:rsidR="00C12780" w:rsidRPr="008649D8" w:rsidRDefault="00C12780" w:rsidP="008144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12,076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6C44F307" w14:textId="416A8176" w:rsidR="00C12780" w:rsidRPr="008649D8" w:rsidRDefault="00C12780" w:rsidP="008144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C12780" w:rsidRPr="008649D8" w14:paraId="263E52EC" w14:textId="77777777" w:rsidTr="00CE5B5B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BCC35C0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2436EC81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A1BDDF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A1F230C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279066CB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9C42EA5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69040796" w14:textId="77777777" w:rsidTr="00A46C13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FFFF8D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AFB9991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013F254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E84A5FE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71E105BF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0A65B28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267CEE36" w14:textId="77777777" w:rsidTr="00FA1A79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AA40192" w14:textId="77777777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60DD3672" w14:textId="77777777" w:rsidR="00C12780" w:rsidRPr="00461D73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D73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AFA6" w14:textId="68237C73" w:rsidR="00C12780" w:rsidRPr="00461D73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52CED" w14:textId="6A44B011" w:rsidR="00C12780" w:rsidRPr="00461D73" w:rsidRDefault="00C12780" w:rsidP="0081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44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94DB8" w14:textId="1E8343B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2,505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92F1" w14:textId="63540CEC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</w:tr>
      <w:tr w:rsidR="00C12780" w:rsidRPr="008649D8" w14:paraId="565593CA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42037074" w14:textId="09394B2E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18FDDC49" w14:textId="408F7CE4" w:rsidR="00C12780" w:rsidRPr="00461D73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1D73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5DF898E9" w14:textId="46F0B09E" w:rsidR="00C12780" w:rsidRPr="00461D73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D73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250F0BEC" w14:textId="0CD51D30" w:rsidR="00C12780" w:rsidRPr="00461D73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1D7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1814" w14:textId="4A811FFE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D8BB7" w14:textId="2A80AC27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12780" w:rsidRPr="008649D8" w14:paraId="3BF7FA0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1CB4C1C" w14:textId="1794CF5C" w:rsidR="00C12780" w:rsidRPr="008649D8" w:rsidRDefault="00C12780" w:rsidP="00C12780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0F339462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02EA5" w14:textId="1390EEF5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A4EDF" w14:textId="66CD836A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0C689" w14:textId="664B84DE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2,717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439F" w14:textId="255915A8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C12780" w:rsidRPr="008649D8" w14:paraId="6A21BCEF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0E5F73" w14:textId="77777777" w:rsidR="00C12780" w:rsidRPr="008649D8" w:rsidRDefault="00C12780" w:rsidP="00C12780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670740D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0F62F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12C4A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C3BC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DEDA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4A9EA9A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3400BDA" w14:textId="77777777" w:rsidR="00C12780" w:rsidRPr="008649D8" w:rsidRDefault="00C12780" w:rsidP="00C12780">
            <w:pPr>
              <w:spacing w:line="240" w:lineRule="auto"/>
              <w:ind w:left="186" w:hanging="15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B138934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7604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676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275EA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2853F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22035D83" w14:textId="77777777" w:rsidTr="00680FF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3DFA830" w14:textId="77777777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76441393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FDBF3" w14:textId="79AAF2C0" w:rsidR="00C12780" w:rsidRPr="008649D8" w:rsidRDefault="00C12780" w:rsidP="00AF3A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95C254" w14:textId="2E2FA7C9" w:rsidR="00C12780" w:rsidRPr="008649D8" w:rsidRDefault="00C12780" w:rsidP="00AF3A3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D148B" w14:textId="41D04606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CE12" w14:textId="65A09E6D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</w:t>
            </w:r>
          </w:p>
        </w:tc>
      </w:tr>
      <w:tr w:rsidR="00C12780" w:rsidRPr="008649D8" w14:paraId="01AE3582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6EE82B7" w14:textId="1A4BEF4E" w:rsidR="00C12780" w:rsidRPr="008649D8" w:rsidRDefault="00C12780" w:rsidP="00C12780">
            <w:pPr>
              <w:spacing w:line="240" w:lineRule="auto"/>
              <w:ind w:left="186" w:hanging="15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37198DA8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4483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57AA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FB3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1F9A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12780" w:rsidRPr="008649D8" w14:paraId="465DA038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321295E2" w14:textId="77777777" w:rsidR="00C12780" w:rsidRPr="008649D8" w:rsidRDefault="00C12780" w:rsidP="00C12780">
            <w:pPr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E0CBFFE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1A2E324A" w14:textId="77777777" w:rsidR="00C12780" w:rsidRPr="008649D8" w:rsidRDefault="00C12780" w:rsidP="00C1278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94C1181" w14:textId="77777777" w:rsidR="00C12780" w:rsidRPr="008649D8" w:rsidRDefault="00C12780" w:rsidP="00C1278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76486CC8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53823CA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04D0AAAF" w14:textId="77777777" w:rsidTr="00AD72E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0D85E1C" w14:textId="77777777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579F22E0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9C8E4" w14:textId="71AB1CB9" w:rsidR="00C12780" w:rsidRPr="00AF3A3A" w:rsidRDefault="00C12780" w:rsidP="00AF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C7A52" w14:textId="4C79D9F2" w:rsidR="00C12780" w:rsidRPr="00AF3A3A" w:rsidRDefault="00C12780" w:rsidP="00AF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D44B4" w14:textId="1417CFED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5,088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1679D" w14:textId="10A0DFBE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9,137</w:t>
            </w:r>
          </w:p>
        </w:tc>
      </w:tr>
      <w:tr w:rsidR="00C12780" w:rsidRPr="008649D8" w14:paraId="1D271A0D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30BB56" w14:textId="52D70AD4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C8FC22F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2196D26" w14:textId="5598BDB0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47D3030" w14:textId="45D5A3B7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7,515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51AE4BB2" w14:textId="0A5E92AC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69AD697" w14:textId="06B44169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7,445</w:t>
            </w:r>
          </w:p>
        </w:tc>
      </w:tr>
      <w:tr w:rsidR="00C12780" w:rsidRPr="008649D8" w14:paraId="40D7A364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01F2B3C" w14:textId="77777777" w:rsidR="00C12780" w:rsidRPr="008649D8" w:rsidRDefault="00C12780" w:rsidP="00C12780">
            <w:pPr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4D5A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64425" w14:textId="66033325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2E7C" w14:textId="2FF670A8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7,515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12C3B" w14:textId="28706F72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7,434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A9D77" w14:textId="4C3E1443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16,582</w:t>
            </w:r>
          </w:p>
        </w:tc>
      </w:tr>
      <w:tr w:rsidR="00C12780" w:rsidRPr="008649D8" w14:paraId="6DAF0B86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DAEAB31" w14:textId="1E48DFB7" w:rsidR="00C12780" w:rsidRPr="008649D8" w:rsidRDefault="00C12780" w:rsidP="00C12780">
            <w:pPr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0EA7C8D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8E98B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3571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2EF83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B6F0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34348DCA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421EB3" w14:textId="59B8B6C7" w:rsidR="00C12780" w:rsidRPr="008649D8" w:rsidRDefault="00C12780" w:rsidP="00C12780">
            <w:pPr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17A077AC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BAF45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F9CDD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1D057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23C0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784568E3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5A056B" w14:textId="742B7235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B8ECFE1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9EE3C" w14:textId="6E7294AF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4,675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56B9C" w14:textId="1C4CBA52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7,538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E0428" w14:textId="443C22BF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4,515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24D1E" w14:textId="049C343F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7,199</w:t>
            </w:r>
          </w:p>
        </w:tc>
      </w:tr>
      <w:tr w:rsidR="00C12780" w:rsidRPr="008649D8" w14:paraId="21AB310F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9D5C95F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99B138F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A2AD2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973E8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7F4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F5ACC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2707C2CF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D3A6C80" w14:textId="77777777" w:rsidR="00C12780" w:rsidRPr="008649D8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561598B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42B50AD4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66D3EFB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8160677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002D08F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0C2FA9B7" w14:textId="77777777" w:rsidTr="0049471D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1695B8" w14:textId="7972EAF4" w:rsidR="00C12780" w:rsidRPr="008649D8" w:rsidRDefault="00C12780" w:rsidP="00C1278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B7A9122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94,737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481E7E4C" w14:textId="44BBA56A" w:rsidR="00C12780" w:rsidRPr="008649D8" w:rsidRDefault="00C12780" w:rsidP="00F574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4E0053F" w14:textId="56CD7A21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1362159" w14:textId="6154F147" w:rsidR="00C12780" w:rsidRPr="00F57498" w:rsidRDefault="00C12780" w:rsidP="00F574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4AA168C" w14:textId="7DF9BCD5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</w:tr>
      <w:tr w:rsidR="00C12780" w:rsidRPr="008649D8" w14:paraId="67D72F53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0A14B96" w14:textId="77777777" w:rsidR="00C12780" w:rsidRPr="008649D8" w:rsidRDefault="00C12780" w:rsidP="00C12780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6DD9607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DD170E6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6E4DFAD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565CB9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D3F1361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2780" w:rsidRPr="008649D8" w14:paraId="3C28FB27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3F811B" w14:textId="77777777" w:rsidR="00C12780" w:rsidRPr="008649D8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048CF9D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7451759A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4197E4B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10EEC13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4834CE1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2B784D81" w14:textId="77777777" w:rsidTr="00A61D7E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B37CF7A" w14:textId="77777777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71F39A8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4.50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3F3E708" w14:textId="72277F8D" w:rsidR="00C12780" w:rsidRPr="00AF3A3A" w:rsidRDefault="00C12780" w:rsidP="00AF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EF2E144" w14:textId="466A2C04" w:rsidR="00C12780" w:rsidRPr="008649D8" w:rsidRDefault="00C12780" w:rsidP="00AF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3A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6B8D2DC" w14:textId="28364E64" w:rsidR="00C12780" w:rsidRPr="00F57498" w:rsidRDefault="00C12780" w:rsidP="00F5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B7DFDA3" w14:textId="70CE30A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  <w:tr w:rsidR="00C12780" w:rsidRPr="008649D8" w14:paraId="01B3C735" w14:textId="77777777" w:rsidTr="00D41306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4207EF" w14:textId="48AC7BB1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D372CE6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12.00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68C23B8F" w14:textId="12B91B32" w:rsidR="00C12780" w:rsidRPr="00F57498" w:rsidRDefault="00C12780" w:rsidP="00F5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E73CC24" w14:textId="7548DE64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595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B6B7033" w14:textId="6254FDF1" w:rsidR="00C12780" w:rsidRPr="00F57498" w:rsidRDefault="00C12780" w:rsidP="00F5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3BC1664" w14:textId="719EE9E7" w:rsidR="00C12780" w:rsidRPr="00F57498" w:rsidRDefault="00C12780" w:rsidP="00F5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</w:tr>
      <w:tr w:rsidR="00C12780" w:rsidRPr="008649D8" w14:paraId="2DF44498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8EDFDAA" w14:textId="77777777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D29528E" w14:textId="4EFE649B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5.00 - 6.00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550DC5E" w14:textId="54C7E80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1,740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22C045" w14:textId="07889F3D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1,847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236BA6E" w14:textId="72FA8F5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1,406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89B03F9" w14:textId="66A703DD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1,847</w:t>
            </w:r>
          </w:p>
        </w:tc>
      </w:tr>
      <w:tr w:rsidR="00C12780" w:rsidRPr="008649D8" w14:paraId="10EC8056" w14:textId="77777777" w:rsidTr="007E1BAF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0E08982" w14:textId="1334C3FC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กรรมการบริษัทย่อย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10805D7" w14:textId="52D3AD01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123D9">
              <w:rPr>
                <w:rFonts w:ascii="Browallia New" w:hAnsi="Browallia New" w:cs="Browallia New" w:hint="cs"/>
                <w:sz w:val="24"/>
                <w:szCs w:val="24"/>
                <w:cs/>
              </w:rPr>
              <w:t>.00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- 6.25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BD4B2C4" w14:textId="574B44D0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9DAE2BF" w14:textId="7F6B4E1B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D397AAF" w14:textId="78803D93" w:rsidR="00C12780" w:rsidRPr="00F5749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1248419" w14:textId="6AC71794" w:rsidR="00C12780" w:rsidRPr="00F57498" w:rsidRDefault="00C12780" w:rsidP="00F5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49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</w:tr>
      <w:tr w:rsidR="00C12780" w:rsidRPr="008649D8" w14:paraId="3B470D6D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F84C98" w14:textId="139B7A93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ญาติกรรมการ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69F20BC" w14:textId="448D3433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D63B6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D63B6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0.25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1B7AB03" w14:textId="2CF2A285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3,822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E2835FA" w14:textId="6D75C9A9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67ABB83F" w14:textId="5E0B34AD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3,822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41C8468B" w14:textId="41D9B2EA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C12780" w:rsidRPr="008649D8" w14:paraId="43A0EEF7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FDADAA7" w14:textId="77777777" w:rsidR="00C12780" w:rsidRPr="008649D8" w:rsidRDefault="00C12780" w:rsidP="00C12780">
            <w:pPr>
              <w:tabs>
                <w:tab w:val="clear" w:pos="227"/>
                <w:tab w:val="left" w:pos="0"/>
              </w:tabs>
              <w:spacing w:line="240" w:lineRule="auto"/>
              <w:ind w:firstLine="36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A02FA27" w14:textId="77777777" w:rsidR="00C12780" w:rsidRPr="008649D8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3A0ED" w14:textId="1EAE014B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5,614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081A08E" w14:textId="0683D72E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3,404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47F9361C" w14:textId="0AAAD304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5,228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E9DB7CC" w14:textId="470A0FAA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2,909</w:t>
            </w:r>
          </w:p>
        </w:tc>
      </w:tr>
      <w:tr w:rsidR="00C12780" w:rsidRPr="008649D8" w14:paraId="78B6A490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FFC5C1D" w14:textId="37448F7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F668AF7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BEE1C0A" w14:textId="77777777" w:rsidR="00C12780" w:rsidRPr="008649D8" w:rsidRDefault="00C12780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902252" w:rsidRPr="008649D8" w14:paraId="5CC06640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B021115" w14:textId="77777777" w:rsidR="00902252" w:rsidRPr="008649D8" w:rsidRDefault="00902252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49564F4F" w14:textId="77777777" w:rsidR="00902252" w:rsidRPr="008649D8" w:rsidRDefault="00902252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F2D6D22" w14:textId="77777777" w:rsidR="00902252" w:rsidRPr="008649D8" w:rsidRDefault="00902252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902252" w:rsidRPr="008649D8" w14:paraId="68A0FD54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4DA0E1" w14:textId="77777777" w:rsidR="00902252" w:rsidRPr="008649D8" w:rsidRDefault="00902252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521BCF7" w14:textId="77777777" w:rsidR="00902252" w:rsidRPr="008649D8" w:rsidRDefault="00902252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A5B38DC" w14:textId="77777777" w:rsidR="00902252" w:rsidRPr="008649D8" w:rsidRDefault="00902252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902252" w:rsidRPr="008649D8" w14:paraId="420966F7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4046624" w14:textId="77777777" w:rsidR="00902252" w:rsidRPr="008649D8" w:rsidRDefault="00902252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17CF6ECA" w14:textId="77777777" w:rsidR="00902252" w:rsidRPr="008649D8" w:rsidRDefault="00902252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BD9EA97" w14:textId="77777777" w:rsidR="00902252" w:rsidRPr="008649D8" w:rsidRDefault="00902252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902252" w:rsidRPr="008649D8" w14:paraId="5F34DE24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28967F8" w14:textId="77777777" w:rsidR="00902252" w:rsidRPr="008649D8" w:rsidRDefault="00902252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4C667AD9" w14:textId="77777777" w:rsidR="00902252" w:rsidRPr="008649D8" w:rsidRDefault="00902252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283A3F0" w14:textId="77777777" w:rsidR="00902252" w:rsidRPr="008649D8" w:rsidRDefault="00902252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C12780" w:rsidRPr="008649D8" w14:paraId="0086AFD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2F7438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12E58960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AD3F5BB" w14:textId="77777777" w:rsidR="00C12780" w:rsidRPr="008649D8" w:rsidRDefault="00C12780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1E5E73" w:rsidRPr="008649D8" w14:paraId="364BB84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A12F070" w14:textId="77777777" w:rsidR="001E5E73" w:rsidRPr="008649D8" w:rsidRDefault="001E5E73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39EC32A" w14:textId="77777777" w:rsidR="001E5E73" w:rsidRPr="008649D8" w:rsidRDefault="001E5E73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CB2113A" w14:textId="77777777" w:rsidR="001E5E73" w:rsidRPr="008649D8" w:rsidRDefault="001E5E73" w:rsidP="00C12780">
            <w:pPr>
              <w:spacing w:line="240" w:lineRule="auto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C12780" w:rsidRPr="008649D8" w14:paraId="1E928DA3" w14:textId="77777777" w:rsidTr="00CE5B5B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1D42F1D" w14:textId="77777777" w:rsidR="00C12780" w:rsidRPr="00337E22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lastRenderedPageBreak/>
              <w:t>ค่าใช้จ่ายอื่น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4201652" w14:textId="77777777" w:rsidR="00C12780" w:rsidRPr="00337E22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E0516C4" w14:textId="77777777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44721EA" w14:textId="77777777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7ECD724" w14:textId="77777777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4063E58" w14:textId="77777777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2410439E" w14:textId="77777777" w:rsidTr="00406262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7506D9E" w14:textId="77777777" w:rsidR="00C12780" w:rsidRPr="00337E22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38A4A92" w14:textId="77777777" w:rsidR="00C12780" w:rsidRPr="00337E22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4B5BACC3" w14:textId="482A01B4" w:rsidR="00C12780" w:rsidRPr="00337E22" w:rsidRDefault="00C12780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6FF99FF" w14:textId="0E903BB2" w:rsidR="00C12780" w:rsidRPr="00337E22" w:rsidRDefault="00C12780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66C3875A" w14:textId="4E4EE551" w:rsidR="00C12780" w:rsidRPr="00337E22" w:rsidRDefault="00C12780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62C7EFA" w14:textId="277E0728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</w:tr>
      <w:tr w:rsidR="00C12780" w:rsidRPr="008649D8" w14:paraId="13923A4A" w14:textId="77777777" w:rsidTr="00CE5B5B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EFED58C" w14:textId="55392C7C" w:rsidR="00C12780" w:rsidRPr="00337E22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1532AD6" w14:textId="77777777" w:rsidR="00C12780" w:rsidRPr="00337E22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E9F1873" w14:textId="667A7AEB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2,088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879E346" w14:textId="680AEDA6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1710B2B3" w14:textId="65CD1CA0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2,088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76A42E54" w14:textId="28E56146" w:rsidR="00C12780" w:rsidRPr="00337E22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2,722</w:t>
            </w:r>
          </w:p>
        </w:tc>
      </w:tr>
      <w:tr w:rsidR="00C12780" w:rsidRPr="008649D8" w14:paraId="48A1D592" w14:textId="77777777" w:rsidTr="009E52AD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BD2E067" w14:textId="77777777" w:rsidR="00C12780" w:rsidRPr="00337E22" w:rsidRDefault="00C12780" w:rsidP="00C1278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3F7C01D" w14:textId="77777777" w:rsidR="00C12780" w:rsidRPr="00337E22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291D335" w14:textId="2A742353" w:rsidR="00C12780" w:rsidRPr="00337E22" w:rsidRDefault="00C12780" w:rsidP="00C64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F605459" w14:textId="41E933C7" w:rsidR="00C12780" w:rsidRPr="00337E22" w:rsidRDefault="00C12780" w:rsidP="00C64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D90A7BC" w14:textId="43C04378" w:rsidR="00C12780" w:rsidRPr="00337E22" w:rsidRDefault="00C12780" w:rsidP="00C64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40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17FA31F" w14:textId="02D188CF" w:rsidR="00C12780" w:rsidRPr="00337E22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C12780" w:rsidRPr="008649D8" w14:paraId="0E329766" w14:textId="77777777" w:rsidTr="00CE5B5B">
        <w:trPr>
          <w:trHeight w:val="360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38B1EE1" w14:textId="77777777" w:rsidR="00C12780" w:rsidRPr="00337E22" w:rsidRDefault="00C12780" w:rsidP="00D71B54">
            <w:pPr>
              <w:spacing w:line="240" w:lineRule="auto"/>
              <w:ind w:firstLine="61"/>
              <w:rPr>
                <w:rFonts w:ascii="Browallia New" w:hAnsi="Browallia New" w:cs="Browallia New"/>
                <w:sz w:val="24"/>
                <w:szCs w:val="24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B2C533E" w14:textId="77777777" w:rsidR="00C12780" w:rsidRPr="00337E22" w:rsidRDefault="00C12780" w:rsidP="00C1278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E821929" w14:textId="136851CC" w:rsidR="00C12780" w:rsidRPr="00337E22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2,088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C171C" w14:textId="27C76EE8" w:rsidR="00C12780" w:rsidRPr="00337E22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ADF3F27" w14:textId="3A74CC60" w:rsidR="00C12780" w:rsidRPr="00337E22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2,088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1867490" w14:textId="3B7A2087" w:rsidR="00C12780" w:rsidRPr="00337E22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2,826</w:t>
            </w:r>
          </w:p>
        </w:tc>
      </w:tr>
      <w:tr w:rsidR="00C12780" w:rsidRPr="008649D8" w14:paraId="77F97C38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E6EAC9" w14:textId="77777777" w:rsidR="00C12780" w:rsidRPr="008649D8" w:rsidRDefault="00C12780" w:rsidP="00C12780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0CD7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05B7C8E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0C6355E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EFA329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F7288DE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126B811B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91F6CCD" w14:textId="77777777" w:rsidR="00C12780" w:rsidRPr="008649D8" w:rsidRDefault="00C12780" w:rsidP="00C12780">
            <w:pPr>
              <w:spacing w:line="240" w:lineRule="auto"/>
              <w:ind w:right="-108" w:firstLine="3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59DC314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10517823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7A8E17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8A9C4C0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3EDBCA9" w14:textId="77777777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2780" w:rsidRPr="008649D8" w14:paraId="0DE4E076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4496E4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F5D7780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FBE5F10" w14:textId="79E00F2D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15,114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551C281" w14:textId="28F67BFF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15,096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C9F929A" w14:textId="7C2DE135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8,781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0C7D938" w14:textId="573E9EC8" w:rsidR="00C12780" w:rsidRPr="008649D8" w:rsidRDefault="00C12780" w:rsidP="00C1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8,764</w:t>
            </w:r>
          </w:p>
        </w:tc>
      </w:tr>
      <w:tr w:rsidR="00C12780" w:rsidRPr="008649D8" w14:paraId="7AF58AC3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083BB4E" w14:textId="77777777" w:rsidR="00C12780" w:rsidRPr="008649D8" w:rsidRDefault="00C12780" w:rsidP="00C12780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8B5534C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97664" w14:textId="4ED1CD85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1,100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4FD297" w14:textId="12FFA494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1,06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14EB2CA" w14:textId="2390A856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1,100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32DB13F" w14:textId="185E30EE" w:rsidR="00C12780" w:rsidRPr="008649D8" w:rsidRDefault="00C12780" w:rsidP="00C127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1,067</w:t>
            </w:r>
          </w:p>
        </w:tc>
      </w:tr>
      <w:tr w:rsidR="00C12780" w:rsidRPr="008649D8" w14:paraId="2E27694F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D9429E" w14:textId="77777777" w:rsidR="00C12780" w:rsidRPr="008649D8" w:rsidRDefault="00C12780" w:rsidP="00C12780">
            <w:pPr>
              <w:pStyle w:val="a3"/>
              <w:tabs>
                <w:tab w:val="clear" w:pos="1080"/>
              </w:tabs>
              <w:ind w:left="175" w:right="-113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1DD70E8" w14:textId="77777777" w:rsidR="00C12780" w:rsidRPr="008649D8" w:rsidRDefault="00C12780" w:rsidP="00C12780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7412F07" w14:textId="287F321D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16,214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B5E29C" w14:textId="74598B6B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16,163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EC33497" w14:textId="703004D3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9,881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1C56E5B" w14:textId="7087DEDE" w:rsidR="00C12780" w:rsidRPr="008649D8" w:rsidRDefault="00C12780" w:rsidP="00C127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9,831</w:t>
            </w:r>
          </w:p>
        </w:tc>
      </w:tr>
    </w:tbl>
    <w:p w14:paraId="067F693B" w14:textId="77777777" w:rsidR="008A2C50" w:rsidRPr="008649D8" w:rsidRDefault="008A2C50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4F30F3" w14:textId="41EB443A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ยอดคงเหลือกับบุคคลและบริษัทที่เกี่ยวข้องที่มีสาระสำคัญ ณ 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2E7CEC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2E7CEC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BCB1BBC" w14:textId="77777777" w:rsidR="00C777AA" w:rsidRPr="008649D8" w:rsidRDefault="00C777AA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3"/>
        <w:gridCol w:w="994"/>
        <w:gridCol w:w="243"/>
        <w:gridCol w:w="993"/>
        <w:gridCol w:w="242"/>
        <w:gridCol w:w="6"/>
        <w:gridCol w:w="989"/>
        <w:gridCol w:w="266"/>
        <w:gridCol w:w="1038"/>
      </w:tblGrid>
      <w:tr w:rsidR="00867702" w:rsidRPr="008649D8" w14:paraId="38C9C61B" w14:textId="77777777" w:rsidTr="00E04474">
        <w:trPr>
          <w:tblHeader/>
        </w:trPr>
        <w:tc>
          <w:tcPr>
            <w:tcW w:w="4323" w:type="dxa"/>
          </w:tcPr>
          <w:p w14:paraId="45C53C6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1" w:type="dxa"/>
            <w:gridSpan w:val="8"/>
          </w:tcPr>
          <w:p w14:paraId="3AAA77FC" w14:textId="77777777" w:rsidR="00867702" w:rsidRPr="008649D8" w:rsidRDefault="00867702" w:rsidP="00CE5B5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8649D8" w14:paraId="5FF4378F" w14:textId="77777777" w:rsidTr="00E04474">
        <w:trPr>
          <w:tblHeader/>
        </w:trPr>
        <w:tc>
          <w:tcPr>
            <w:tcW w:w="4323" w:type="dxa"/>
          </w:tcPr>
          <w:p w14:paraId="2FC1BF32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tcBorders>
              <w:bottom w:val="single" w:sz="4" w:space="0" w:color="auto"/>
            </w:tcBorders>
          </w:tcPr>
          <w:p w14:paraId="36D09C49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7C085C0E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67C0867C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F6D5A" w:rsidRPr="008649D8" w14:paraId="2D511BC9" w14:textId="77777777" w:rsidTr="00E04474">
        <w:trPr>
          <w:tblHeader/>
        </w:trPr>
        <w:tc>
          <w:tcPr>
            <w:tcW w:w="4323" w:type="dxa"/>
          </w:tcPr>
          <w:p w14:paraId="37045419" w14:textId="77777777" w:rsidR="002F6D5A" w:rsidRPr="008649D8" w:rsidRDefault="002F6D5A" w:rsidP="002F6D5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132E" w14:textId="2E8FD8FE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vAlign w:val="bottom"/>
          </w:tcPr>
          <w:p w14:paraId="75BBAC37" w14:textId="77777777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AB863" w14:textId="6FCF7C97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6B1071EC" w14:textId="77777777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70EF6145" w14:textId="19107BEE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6" w:type="dxa"/>
            <w:vAlign w:val="bottom"/>
          </w:tcPr>
          <w:p w14:paraId="2A737BB2" w14:textId="77777777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B5D173C" w14:textId="286F27B0" w:rsidR="002F6D5A" w:rsidRPr="008649D8" w:rsidRDefault="002F6D5A" w:rsidP="002F6D5A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2F6D5A" w:rsidRPr="008649D8" w14:paraId="74E3E60F" w14:textId="77777777" w:rsidTr="00E04474">
        <w:trPr>
          <w:trHeight w:val="147"/>
          <w:tblHeader/>
        </w:trPr>
        <w:tc>
          <w:tcPr>
            <w:tcW w:w="4323" w:type="dxa"/>
          </w:tcPr>
          <w:p w14:paraId="1BA3B055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1B07D33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1AC002F1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3DA34D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42" w:type="dxa"/>
            <w:vAlign w:val="bottom"/>
          </w:tcPr>
          <w:p w14:paraId="7EAEB34F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F21E4F3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258EC83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38" w:type="dxa"/>
            <w:vAlign w:val="bottom"/>
          </w:tcPr>
          <w:p w14:paraId="487613D6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2F6D5A" w:rsidRPr="008649D8" w14:paraId="298293E8" w14:textId="77777777" w:rsidTr="00E04474">
        <w:tc>
          <w:tcPr>
            <w:tcW w:w="4323" w:type="dxa"/>
            <w:vAlign w:val="center"/>
          </w:tcPr>
          <w:p w14:paraId="65FDCE2D" w14:textId="77777777" w:rsidR="002F6D5A" w:rsidRPr="008649D8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–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54DB7095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AF4FA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514BD10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A5E906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2E98B28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48C60AA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8651927" w14:textId="77777777" w:rsidR="002F6D5A" w:rsidRPr="008649D8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6ABF" w:rsidRPr="008649D8" w14:paraId="5229F47F" w14:textId="77777777" w:rsidTr="00C64036">
        <w:trPr>
          <w:trHeight w:val="319"/>
        </w:trPr>
        <w:tc>
          <w:tcPr>
            <w:tcW w:w="4323" w:type="dxa"/>
          </w:tcPr>
          <w:p w14:paraId="1171019A" w14:textId="77777777" w:rsidR="00386ABF" w:rsidRPr="008649D8" w:rsidRDefault="00386ABF" w:rsidP="00C64036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</w:tcPr>
          <w:p w14:paraId="37572E03" w14:textId="0D66E2EA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3" w:type="dxa"/>
          </w:tcPr>
          <w:p w14:paraId="268D045B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ECD3AE" w14:textId="2AC011E5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</w:tcPr>
          <w:p w14:paraId="3A816BAA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</w:tcPr>
          <w:p w14:paraId="120C2E1B" w14:textId="1B9ACCB2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6,983</w:t>
            </w:r>
          </w:p>
        </w:tc>
        <w:tc>
          <w:tcPr>
            <w:tcW w:w="266" w:type="dxa"/>
          </w:tcPr>
          <w:p w14:paraId="78517103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67696A90" w14:textId="51C29F28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</w:tr>
      <w:tr w:rsidR="00386ABF" w:rsidRPr="008649D8" w14:paraId="13738665" w14:textId="77777777" w:rsidTr="00C64036">
        <w:tc>
          <w:tcPr>
            <w:tcW w:w="4323" w:type="dxa"/>
          </w:tcPr>
          <w:p w14:paraId="3AA9C244" w14:textId="79A52E0C" w:rsidR="00386ABF" w:rsidRPr="008649D8" w:rsidRDefault="00386ABF" w:rsidP="00C64036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D8E702A" w14:textId="75FDF089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1,994</w:t>
            </w:r>
          </w:p>
        </w:tc>
        <w:tc>
          <w:tcPr>
            <w:tcW w:w="243" w:type="dxa"/>
            <w:shd w:val="clear" w:color="auto" w:fill="auto"/>
          </w:tcPr>
          <w:p w14:paraId="7C71BD57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9BAC0" w14:textId="3ACB6550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463</w:t>
            </w:r>
          </w:p>
        </w:tc>
        <w:tc>
          <w:tcPr>
            <w:tcW w:w="242" w:type="dxa"/>
          </w:tcPr>
          <w:p w14:paraId="02FE333E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14:paraId="6D007CAE" w14:textId="591F9EE2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  <w:tc>
          <w:tcPr>
            <w:tcW w:w="266" w:type="dxa"/>
          </w:tcPr>
          <w:p w14:paraId="46BC1107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7E62704" w14:textId="3260A9AF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463</w:t>
            </w:r>
          </w:p>
        </w:tc>
      </w:tr>
      <w:tr w:rsidR="00386ABF" w:rsidRPr="008649D8" w14:paraId="5D245BA4" w14:textId="77777777" w:rsidTr="00C64036">
        <w:tc>
          <w:tcPr>
            <w:tcW w:w="4323" w:type="dxa"/>
          </w:tcPr>
          <w:p w14:paraId="51F77E2C" w14:textId="77777777" w:rsidR="00386ABF" w:rsidRPr="008649D8" w:rsidRDefault="00386ABF" w:rsidP="00C64036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B041A4" w14:textId="324B710F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1,994</w:t>
            </w:r>
          </w:p>
        </w:tc>
        <w:tc>
          <w:tcPr>
            <w:tcW w:w="243" w:type="dxa"/>
            <w:shd w:val="clear" w:color="auto" w:fill="auto"/>
          </w:tcPr>
          <w:p w14:paraId="6AD2FA61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DC5838" w14:textId="27FA70AD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463</w:t>
            </w:r>
          </w:p>
        </w:tc>
        <w:tc>
          <w:tcPr>
            <w:tcW w:w="242" w:type="dxa"/>
          </w:tcPr>
          <w:p w14:paraId="32313549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4D5FC4D" w14:textId="7460BCAC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7,353</w:t>
            </w:r>
          </w:p>
        </w:tc>
        <w:tc>
          <w:tcPr>
            <w:tcW w:w="266" w:type="dxa"/>
          </w:tcPr>
          <w:p w14:paraId="403CD417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</w:tcPr>
          <w:p w14:paraId="78A14015" w14:textId="415A647C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</w:tr>
      <w:tr w:rsidR="00386ABF" w:rsidRPr="008649D8" w14:paraId="0EB1B2F9" w14:textId="77777777" w:rsidTr="00E04474">
        <w:tc>
          <w:tcPr>
            <w:tcW w:w="4323" w:type="dxa"/>
            <w:shd w:val="clear" w:color="auto" w:fill="auto"/>
          </w:tcPr>
          <w:p w14:paraId="2CE8CE56" w14:textId="77777777" w:rsidR="00386ABF" w:rsidRPr="008649D8" w:rsidRDefault="00386ABF" w:rsidP="00386AB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A40878A" w14:textId="77777777" w:rsidR="00386ABF" w:rsidRPr="008649D8" w:rsidRDefault="00386ABF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89CB238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6DD633" w14:textId="77777777" w:rsidR="00386ABF" w:rsidRPr="008649D8" w:rsidRDefault="00386ABF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6BF43C8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14:paraId="52984704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6E94BDB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F0FDD83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69BB" w:rsidRPr="008649D8" w14:paraId="4C9FAC90" w14:textId="77777777" w:rsidTr="0074262E">
        <w:tc>
          <w:tcPr>
            <w:tcW w:w="4323" w:type="dxa"/>
            <w:vAlign w:val="center"/>
          </w:tcPr>
          <w:p w14:paraId="36464288" w14:textId="20A0CD31" w:rsidR="000169BB" w:rsidRPr="008649D8" w:rsidRDefault="000169BB" w:rsidP="00CC13E7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="0002702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–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40731BEB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02EF46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5AA20F4B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631994C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7D2C56A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EC2DF4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EABB730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69BB" w:rsidRPr="008649D8" w14:paraId="60A7717B" w14:textId="77777777" w:rsidTr="0074262E">
        <w:tc>
          <w:tcPr>
            <w:tcW w:w="4323" w:type="dxa"/>
          </w:tcPr>
          <w:p w14:paraId="33F9C634" w14:textId="0F1DBD75" w:rsidR="000169BB" w:rsidRPr="008649D8" w:rsidRDefault="00D66845" w:rsidP="00CC13E7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03580AD" w14:textId="03D0EBEA" w:rsidR="000169BB" w:rsidRPr="008649D8" w:rsidRDefault="0002702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3" w:type="dxa"/>
            <w:shd w:val="clear" w:color="auto" w:fill="auto"/>
          </w:tcPr>
          <w:p w14:paraId="6F9620C5" w14:textId="77777777" w:rsidR="000169BB" w:rsidRPr="00C64036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D74210C" w14:textId="25D9898C" w:rsidR="000169BB" w:rsidRPr="00C64036" w:rsidRDefault="0002702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</w:tcPr>
          <w:p w14:paraId="1B24B063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12" w:space="0" w:color="auto"/>
            </w:tcBorders>
            <w:vAlign w:val="bottom"/>
          </w:tcPr>
          <w:p w14:paraId="698F9683" w14:textId="006EB829" w:rsidR="000169BB" w:rsidRPr="008649D8" w:rsidRDefault="0002702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66" w:type="dxa"/>
          </w:tcPr>
          <w:p w14:paraId="448E038B" w14:textId="77777777" w:rsidR="000169BB" w:rsidRPr="008649D8" w:rsidRDefault="000169BB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12" w:space="0" w:color="auto"/>
            </w:tcBorders>
            <w:vAlign w:val="bottom"/>
          </w:tcPr>
          <w:p w14:paraId="172AD12D" w14:textId="5A67C650" w:rsidR="000169BB" w:rsidRPr="008649D8" w:rsidRDefault="00A03853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</w:tr>
      <w:tr w:rsidR="00357146" w:rsidRPr="008649D8" w14:paraId="15F23A2E" w14:textId="77777777" w:rsidTr="0074262E">
        <w:tc>
          <w:tcPr>
            <w:tcW w:w="4323" w:type="dxa"/>
            <w:shd w:val="clear" w:color="auto" w:fill="auto"/>
          </w:tcPr>
          <w:p w14:paraId="7277B5EE" w14:textId="77777777" w:rsidR="00357146" w:rsidRPr="008649D8" w:rsidRDefault="00357146" w:rsidP="00386AB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B6F2F" w14:textId="77777777" w:rsidR="00357146" w:rsidRPr="008649D8" w:rsidRDefault="00357146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1354481" w14:textId="77777777" w:rsidR="00357146" w:rsidRPr="008649D8" w:rsidRDefault="00357146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C806" w14:textId="77777777" w:rsidR="00357146" w:rsidRPr="008649D8" w:rsidRDefault="00357146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AB3931B" w14:textId="77777777" w:rsidR="00357146" w:rsidRPr="008649D8" w:rsidRDefault="00357146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F3AAB" w14:textId="77777777" w:rsidR="00357146" w:rsidRPr="008649D8" w:rsidRDefault="00357146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A6D04" w14:textId="77777777" w:rsidR="00357146" w:rsidRPr="008649D8" w:rsidRDefault="00357146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50373" w14:textId="77777777" w:rsidR="00357146" w:rsidRPr="008649D8" w:rsidRDefault="00357146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6ABF" w:rsidRPr="008649D8" w14:paraId="11737A61" w14:textId="77777777" w:rsidTr="00E04474">
        <w:tc>
          <w:tcPr>
            <w:tcW w:w="4323" w:type="dxa"/>
            <w:shd w:val="clear" w:color="auto" w:fill="auto"/>
          </w:tcPr>
          <w:p w14:paraId="36061D55" w14:textId="17FACB28" w:rsidR="00386ABF" w:rsidRPr="008649D8" w:rsidRDefault="00386ABF" w:rsidP="00386AB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A007F8" w14:textId="77777777" w:rsidR="00386ABF" w:rsidRPr="008649D8" w:rsidRDefault="00386ABF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D5E7083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0F2D01" w14:textId="77777777" w:rsidR="00386ABF" w:rsidRPr="008649D8" w:rsidRDefault="00386ABF" w:rsidP="00386ABF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03E49EB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14:paraId="00A68BF3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539903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7221B040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6ABF" w:rsidRPr="008649D8" w14:paraId="5FFF56A7" w14:textId="77777777" w:rsidTr="002E1880">
        <w:tc>
          <w:tcPr>
            <w:tcW w:w="4323" w:type="dxa"/>
            <w:shd w:val="clear" w:color="auto" w:fill="auto"/>
          </w:tcPr>
          <w:p w14:paraId="15ADE65C" w14:textId="77777777" w:rsidR="00386ABF" w:rsidRPr="008649D8" w:rsidRDefault="00386ABF" w:rsidP="00386ABF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6B162D" w14:textId="32B6FF4B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3E87C3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EB2A0C" w14:textId="5525B61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3B8B88B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14:paraId="408C9073" w14:textId="5F14C403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B8E7174" w14:textId="777777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52A35BA3" w14:textId="42E0B277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1,185</w:t>
            </w:r>
          </w:p>
        </w:tc>
      </w:tr>
      <w:tr w:rsidR="00386ABF" w:rsidRPr="008649D8" w14:paraId="22DC0D51" w14:textId="77777777" w:rsidTr="00E04474">
        <w:tc>
          <w:tcPr>
            <w:tcW w:w="4323" w:type="dxa"/>
            <w:shd w:val="clear" w:color="auto" w:fill="auto"/>
          </w:tcPr>
          <w:p w14:paraId="61AC27B9" w14:textId="50E47F6A" w:rsidR="00386ABF" w:rsidRPr="008649D8" w:rsidRDefault="00386ABF" w:rsidP="00386ABF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47CC2FE" w14:textId="117C0789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49,719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515B7E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2FED15" w14:textId="76925E6D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61,608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EA6FF38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14:paraId="3799D0D9" w14:textId="2A583ED6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49,719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2EDF5F1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E00E19D" w14:textId="412B49DC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61,608</w:t>
            </w:r>
          </w:p>
        </w:tc>
      </w:tr>
      <w:tr w:rsidR="00386ABF" w:rsidRPr="008649D8" w14:paraId="013665FD" w14:textId="77777777" w:rsidTr="00E04474">
        <w:tc>
          <w:tcPr>
            <w:tcW w:w="4323" w:type="dxa"/>
            <w:shd w:val="clear" w:color="auto" w:fill="auto"/>
          </w:tcPr>
          <w:p w14:paraId="6EF7A8A0" w14:textId="22681768" w:rsidR="00386ABF" w:rsidRPr="008649D8" w:rsidRDefault="00386ABF" w:rsidP="004507F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0CF7EA" w14:textId="2EA8C0FA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49,719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F942A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3E607" w14:textId="6A515EBC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61,608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70C5B0E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0E10FD" w14:textId="42D066B0" w:rsidR="00386ABF" w:rsidRPr="008649D8" w:rsidRDefault="00386ABF" w:rsidP="00386AB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50,015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6AE78C7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5C2CFC" w14:textId="385DD17B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62,793</w:t>
            </w:r>
          </w:p>
        </w:tc>
      </w:tr>
    </w:tbl>
    <w:p w14:paraId="292D6BC1" w14:textId="72D3F2C2" w:rsidR="007D4650" w:rsidRPr="008649D8" w:rsidRDefault="007D4650">
      <w:pPr>
        <w:rPr>
          <w:rFonts w:ascii="Browallia New" w:hAnsi="Browallia New" w:cs="Browallia New"/>
          <w:sz w:val="36"/>
          <w:szCs w:val="36"/>
          <w:cs/>
        </w:rPr>
      </w:pPr>
    </w:p>
    <w:p w14:paraId="6F1AD115" w14:textId="0EB7778E" w:rsidR="00076938" w:rsidRPr="008649D8" w:rsidRDefault="007D4650" w:rsidP="002A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6"/>
          <w:szCs w:val="36"/>
        </w:rPr>
      </w:pPr>
      <w:r w:rsidRPr="008649D8">
        <w:rPr>
          <w:rFonts w:ascii="Browallia New" w:hAnsi="Browallia New" w:cs="Browallia New"/>
          <w:sz w:val="36"/>
          <w:szCs w:val="36"/>
          <w:cs/>
        </w:rPr>
        <w:br w:type="page"/>
      </w:r>
    </w:p>
    <w:tbl>
      <w:tblPr>
        <w:tblW w:w="890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4136"/>
        <w:gridCol w:w="994"/>
        <w:gridCol w:w="243"/>
        <w:gridCol w:w="993"/>
        <w:gridCol w:w="242"/>
        <w:gridCol w:w="6"/>
        <w:gridCol w:w="990"/>
        <w:gridCol w:w="266"/>
        <w:gridCol w:w="1032"/>
      </w:tblGrid>
      <w:tr w:rsidR="00076938" w:rsidRPr="008649D8" w14:paraId="10334EA7" w14:textId="77777777" w:rsidTr="00CE5B5B">
        <w:trPr>
          <w:trHeight w:val="284"/>
          <w:tblHeader/>
        </w:trPr>
        <w:tc>
          <w:tcPr>
            <w:tcW w:w="4136" w:type="dxa"/>
            <w:shd w:val="clear" w:color="auto" w:fill="auto"/>
          </w:tcPr>
          <w:p w14:paraId="6B6B89D4" w14:textId="77777777" w:rsidR="00076938" w:rsidRPr="008649D8" w:rsidRDefault="0007693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66" w:type="dxa"/>
            <w:gridSpan w:val="8"/>
            <w:shd w:val="clear" w:color="auto" w:fill="auto"/>
          </w:tcPr>
          <w:p w14:paraId="17937D1C" w14:textId="77777777" w:rsidR="00076938" w:rsidRPr="008649D8" w:rsidRDefault="00076938" w:rsidP="00CE5B5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76938" w:rsidRPr="008649D8" w14:paraId="2571ACB0" w14:textId="77777777" w:rsidTr="00CE5B5B">
        <w:trPr>
          <w:tblHeader/>
        </w:trPr>
        <w:tc>
          <w:tcPr>
            <w:tcW w:w="4136" w:type="dxa"/>
            <w:shd w:val="clear" w:color="auto" w:fill="auto"/>
          </w:tcPr>
          <w:p w14:paraId="1B5D07FB" w14:textId="77777777" w:rsidR="00076938" w:rsidRPr="008649D8" w:rsidRDefault="0007693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14:paraId="5B07DB35" w14:textId="77777777" w:rsidR="00076938" w:rsidRPr="008649D8" w:rsidRDefault="0007693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77174D7" w14:textId="77777777" w:rsidR="00076938" w:rsidRPr="008649D8" w:rsidRDefault="0007693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C4E39" w14:textId="77777777" w:rsidR="00076938" w:rsidRPr="008649D8" w:rsidRDefault="0007693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D7252" w:rsidRPr="008649D8" w14:paraId="74FD0A10" w14:textId="77777777" w:rsidTr="00CE5B5B">
        <w:trPr>
          <w:trHeight w:val="142"/>
          <w:tblHeader/>
        </w:trPr>
        <w:tc>
          <w:tcPr>
            <w:tcW w:w="4136" w:type="dxa"/>
            <w:shd w:val="clear" w:color="auto" w:fill="auto"/>
          </w:tcPr>
          <w:p w14:paraId="14FA9676" w14:textId="77777777" w:rsidR="00CD7252" w:rsidRPr="008649D8" w:rsidRDefault="00CD7252" w:rsidP="00CD725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ADB05" w14:textId="7B6EF521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14AD2" w14:textId="77777777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4BCE" w14:textId="3BFCFFAE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E8FECC" w14:textId="77777777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38D3C" w14:textId="117A3229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0851" w14:textId="77777777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FD3E" w14:textId="7BF2BBC4" w:rsidR="00CD7252" w:rsidRPr="008649D8" w:rsidRDefault="00CD7252" w:rsidP="00CD725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076938" w:rsidRPr="008649D8" w14:paraId="47B44804" w14:textId="77777777" w:rsidTr="00CE5B5B">
        <w:tc>
          <w:tcPr>
            <w:tcW w:w="4136" w:type="dxa"/>
            <w:shd w:val="clear" w:color="auto" w:fill="auto"/>
          </w:tcPr>
          <w:p w14:paraId="2A780026" w14:textId="77777777" w:rsidR="00076938" w:rsidRPr="008649D8" w:rsidRDefault="00076938" w:rsidP="00CE5B5B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AA80DA" w14:textId="77777777" w:rsidR="00076938" w:rsidRPr="008649D8" w:rsidRDefault="00076938" w:rsidP="00CE5B5B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01E1D3D" w14:textId="77777777" w:rsidR="00076938" w:rsidRPr="008649D8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54722B" w14:textId="77777777" w:rsidR="00076938" w:rsidRPr="008649D8" w:rsidRDefault="00076938" w:rsidP="00CE5B5B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48ACC0A0" w14:textId="77777777" w:rsidR="00076938" w:rsidRPr="008649D8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26668E45" w14:textId="77777777" w:rsidR="00076938" w:rsidRPr="008649D8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6CC63B" w14:textId="77777777" w:rsidR="00076938" w:rsidRPr="008649D8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2FDA51E" w14:textId="77777777" w:rsidR="00076938" w:rsidRPr="008649D8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320EE" w:rsidRPr="008649D8" w14:paraId="7DA342E7" w14:textId="77777777" w:rsidTr="005557A6">
        <w:tc>
          <w:tcPr>
            <w:tcW w:w="4136" w:type="dxa"/>
            <w:shd w:val="clear" w:color="auto" w:fill="auto"/>
            <w:vAlign w:val="center"/>
          </w:tcPr>
          <w:p w14:paraId="04EA1D5A" w14:textId="77777777" w:rsidR="00B320EE" w:rsidRPr="008649D8" w:rsidRDefault="00B320EE" w:rsidP="00B320E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474BB7F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D49BAA6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8A3F09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A0EFBF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31A4410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1B1D84E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EC3EE8C" w14:textId="77777777" w:rsidR="00B320EE" w:rsidRPr="008649D8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6ABF" w:rsidRPr="008649D8" w14:paraId="611538E9" w14:textId="77777777" w:rsidTr="005557A6">
        <w:tc>
          <w:tcPr>
            <w:tcW w:w="4136" w:type="dxa"/>
            <w:shd w:val="clear" w:color="auto" w:fill="auto"/>
            <w:vAlign w:val="center"/>
          </w:tcPr>
          <w:p w14:paraId="7B4A9425" w14:textId="77777777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72255EF" w14:textId="0DE7A1BE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3" w:type="dxa"/>
            <w:shd w:val="clear" w:color="auto" w:fill="auto"/>
          </w:tcPr>
          <w:p w14:paraId="7B47B3D2" w14:textId="77777777" w:rsidR="00386ABF" w:rsidRPr="00C64036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CA8531" w14:textId="0A34BFE8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  <w:shd w:val="clear" w:color="auto" w:fill="auto"/>
          </w:tcPr>
          <w:p w14:paraId="5C644CB1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DEFC5E" w14:textId="4D0E74C4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266" w:type="dxa"/>
            <w:shd w:val="clear" w:color="auto" w:fill="auto"/>
          </w:tcPr>
          <w:p w14:paraId="1B84625D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0BE56D0" w14:textId="24B2DE81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</w:tr>
      <w:tr w:rsidR="00386ABF" w:rsidRPr="008649D8" w14:paraId="019F6AC9" w14:textId="77777777" w:rsidTr="005557A6">
        <w:tc>
          <w:tcPr>
            <w:tcW w:w="4136" w:type="dxa"/>
            <w:shd w:val="clear" w:color="auto" w:fill="auto"/>
          </w:tcPr>
          <w:p w14:paraId="06352A33" w14:textId="33C8D4A0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A09B0D" w14:textId="6962C560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41,875</w:t>
            </w:r>
          </w:p>
        </w:tc>
        <w:tc>
          <w:tcPr>
            <w:tcW w:w="243" w:type="dxa"/>
            <w:shd w:val="clear" w:color="auto" w:fill="auto"/>
          </w:tcPr>
          <w:p w14:paraId="6C692839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38FF22" w14:textId="5424B3D6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54,370</w:t>
            </w:r>
          </w:p>
        </w:tc>
        <w:tc>
          <w:tcPr>
            <w:tcW w:w="242" w:type="dxa"/>
            <w:shd w:val="clear" w:color="auto" w:fill="auto"/>
          </w:tcPr>
          <w:p w14:paraId="3AA06889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6D7178D" w14:textId="6C5C5D12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41,869</w:t>
            </w:r>
          </w:p>
        </w:tc>
        <w:tc>
          <w:tcPr>
            <w:tcW w:w="266" w:type="dxa"/>
            <w:shd w:val="clear" w:color="auto" w:fill="auto"/>
          </w:tcPr>
          <w:p w14:paraId="74AF5682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596B4B6" w14:textId="7339AD53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54,328</w:t>
            </w:r>
          </w:p>
        </w:tc>
      </w:tr>
      <w:tr w:rsidR="00386ABF" w:rsidRPr="008649D8" w14:paraId="5E8CB332" w14:textId="77777777" w:rsidTr="007E679A">
        <w:tc>
          <w:tcPr>
            <w:tcW w:w="4136" w:type="dxa"/>
            <w:shd w:val="clear" w:color="auto" w:fill="auto"/>
          </w:tcPr>
          <w:p w14:paraId="5BD04B21" w14:textId="66B5104F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DF0DF9" w14:textId="6071E5F0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41,875</w:t>
            </w:r>
          </w:p>
        </w:tc>
        <w:tc>
          <w:tcPr>
            <w:tcW w:w="243" w:type="dxa"/>
            <w:shd w:val="clear" w:color="auto" w:fill="auto"/>
          </w:tcPr>
          <w:p w14:paraId="6827FEB8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63BCF2" w14:textId="683336D9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54,370</w:t>
            </w:r>
          </w:p>
        </w:tc>
        <w:tc>
          <w:tcPr>
            <w:tcW w:w="242" w:type="dxa"/>
            <w:shd w:val="clear" w:color="auto" w:fill="auto"/>
          </w:tcPr>
          <w:p w14:paraId="4A548387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46B64D" w14:textId="213B920E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41,999</w:t>
            </w:r>
          </w:p>
        </w:tc>
        <w:tc>
          <w:tcPr>
            <w:tcW w:w="266" w:type="dxa"/>
            <w:shd w:val="clear" w:color="auto" w:fill="auto"/>
          </w:tcPr>
          <w:p w14:paraId="5ECC5CCC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10DA1F" w14:textId="220F6759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54,328</w:t>
            </w:r>
          </w:p>
        </w:tc>
      </w:tr>
      <w:tr w:rsidR="00386ABF" w:rsidRPr="008649D8" w14:paraId="53FC56BA" w14:textId="77777777" w:rsidTr="00BA04D4">
        <w:tc>
          <w:tcPr>
            <w:tcW w:w="4136" w:type="dxa"/>
            <w:shd w:val="clear" w:color="auto" w:fill="auto"/>
          </w:tcPr>
          <w:p w14:paraId="2BE8A0D8" w14:textId="77777777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66F4EB8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72BB0ED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22F43E5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A4C9331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780F7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8DB461E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F1DC431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6ABF" w:rsidRPr="008649D8" w14:paraId="07A09BC3" w14:textId="77777777" w:rsidTr="007E679A">
        <w:tc>
          <w:tcPr>
            <w:tcW w:w="4136" w:type="dxa"/>
          </w:tcPr>
          <w:p w14:paraId="4D09C585" w14:textId="77777777" w:rsidR="00386ABF" w:rsidRPr="008649D8" w:rsidRDefault="00386ABF" w:rsidP="00386ABF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56C3807F" w14:textId="017E2C54" w:rsidR="00386ABF" w:rsidRPr="008649D8" w:rsidRDefault="00386ABF" w:rsidP="00514EBC">
            <w:pPr>
              <w:tabs>
                <w:tab w:val="clear" w:pos="227"/>
                <w:tab w:val="left" w:pos="169"/>
              </w:tabs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- 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2525613A" w14:textId="037471F0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0FC6CA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649E942" w14:textId="2543B6FE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865375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83C781B" w14:textId="31CFE798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2D8A462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7C27381D" w14:textId="0FF48A56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86ABF" w:rsidRPr="008649D8" w14:paraId="01B9E859" w14:textId="77777777" w:rsidTr="007E679A">
        <w:tc>
          <w:tcPr>
            <w:tcW w:w="4136" w:type="dxa"/>
          </w:tcPr>
          <w:p w14:paraId="2C0232E4" w14:textId="0B5C31FB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6725AD" w14:textId="7EE26DCE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52,991</w:t>
            </w:r>
          </w:p>
        </w:tc>
        <w:tc>
          <w:tcPr>
            <w:tcW w:w="243" w:type="dxa"/>
            <w:shd w:val="clear" w:color="auto" w:fill="auto"/>
          </w:tcPr>
          <w:p w14:paraId="6F1D42D0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90971" w14:textId="190B7862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  <w:tc>
          <w:tcPr>
            <w:tcW w:w="242" w:type="dxa"/>
            <w:shd w:val="clear" w:color="auto" w:fill="auto"/>
          </w:tcPr>
          <w:p w14:paraId="1A0C12D6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C3B6CF7" w14:textId="31EE762B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35,887</w:t>
            </w:r>
          </w:p>
        </w:tc>
        <w:tc>
          <w:tcPr>
            <w:tcW w:w="266" w:type="dxa"/>
          </w:tcPr>
          <w:p w14:paraId="6ED015AC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3FDC4E70" w14:textId="1587F47D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</w:tr>
      <w:tr w:rsidR="00386ABF" w:rsidRPr="008649D8" w14:paraId="270F0A92" w14:textId="77777777" w:rsidTr="007E679A">
        <w:tc>
          <w:tcPr>
            <w:tcW w:w="4136" w:type="dxa"/>
          </w:tcPr>
          <w:p w14:paraId="541340A6" w14:textId="72B6814C" w:rsidR="00386ABF" w:rsidRPr="008649D8" w:rsidRDefault="00386ABF" w:rsidP="00386ABF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017E" w14:textId="7C279789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7,051</w:t>
            </w:r>
          </w:p>
        </w:tc>
        <w:tc>
          <w:tcPr>
            <w:tcW w:w="243" w:type="dxa"/>
            <w:shd w:val="clear" w:color="auto" w:fill="auto"/>
          </w:tcPr>
          <w:p w14:paraId="0BD9F972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4682" w14:textId="7D0ECFAE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  <w:shd w:val="clear" w:color="auto" w:fill="auto"/>
          </w:tcPr>
          <w:p w14:paraId="63F4C221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84681" w14:textId="3C4237BA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66" w:type="dxa"/>
          </w:tcPr>
          <w:p w14:paraId="01458687" w14:textId="77777777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63469D57" w14:textId="5360BB9A" w:rsidR="00386ABF" w:rsidRPr="00C64036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</w:tr>
      <w:tr w:rsidR="00386ABF" w:rsidRPr="008649D8" w14:paraId="5BDDE685" w14:textId="77777777" w:rsidTr="007E679A">
        <w:tc>
          <w:tcPr>
            <w:tcW w:w="4136" w:type="dxa"/>
          </w:tcPr>
          <w:p w14:paraId="07153A91" w14:textId="02C91B4F" w:rsidR="00386ABF" w:rsidRPr="008649D8" w:rsidRDefault="00386ABF" w:rsidP="00386AB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47470A4" w14:textId="759FF754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60,042</w:t>
            </w:r>
          </w:p>
        </w:tc>
        <w:tc>
          <w:tcPr>
            <w:tcW w:w="243" w:type="dxa"/>
            <w:shd w:val="clear" w:color="auto" w:fill="auto"/>
          </w:tcPr>
          <w:p w14:paraId="1212249D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D135720" w14:textId="34B273AD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  <w:tc>
          <w:tcPr>
            <w:tcW w:w="242" w:type="dxa"/>
            <w:shd w:val="clear" w:color="auto" w:fill="auto"/>
          </w:tcPr>
          <w:p w14:paraId="4A025A64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7527A28" w14:textId="23B0411D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35,887</w:t>
            </w:r>
          </w:p>
        </w:tc>
        <w:tc>
          <w:tcPr>
            <w:tcW w:w="266" w:type="dxa"/>
          </w:tcPr>
          <w:p w14:paraId="1225237B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CEDC15" w14:textId="204EFCC2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</w:tr>
    </w:tbl>
    <w:p w14:paraId="70FDC923" w14:textId="77777777" w:rsidR="00553BEC" w:rsidRPr="005D042F" w:rsidRDefault="00553BEC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2267D3F" w14:textId="290E7123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B32E47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B32E47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รายการเคลื่อนไหวของเงินกู้ยืมระยะสั้น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บุคคลและบริษัทที่เกี่ยวข้อง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(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ไม่รวมดอกเบี้ย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299FB24E" w14:textId="77777777" w:rsidR="00867702" w:rsidRPr="005D042F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990"/>
        <w:gridCol w:w="243"/>
        <w:gridCol w:w="1017"/>
        <w:gridCol w:w="237"/>
        <w:gridCol w:w="11"/>
        <w:gridCol w:w="958"/>
        <w:gridCol w:w="266"/>
        <w:gridCol w:w="1048"/>
      </w:tblGrid>
      <w:tr w:rsidR="00183D19" w:rsidRPr="008649D8" w14:paraId="06591A89" w14:textId="77777777" w:rsidTr="0091799A">
        <w:tc>
          <w:tcPr>
            <w:tcW w:w="4158" w:type="dxa"/>
            <w:shd w:val="clear" w:color="auto" w:fill="auto"/>
          </w:tcPr>
          <w:p w14:paraId="6E881AB2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76751FFD" w14:textId="77777777" w:rsidR="00867702" w:rsidRPr="008649D8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8649D8" w14:paraId="25520B6D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235BA35B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6ACA2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8697CC5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7B11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32E47" w:rsidRPr="008649D8" w14:paraId="43F2BAC7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578D1CAD" w14:textId="77777777" w:rsidR="00B32E47" w:rsidRPr="008649D8" w:rsidRDefault="00B32E47" w:rsidP="00B32E4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0F02" w14:textId="4316157C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BA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063BB" w14:textId="440791AC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5EE5AF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41DE" w14:textId="6DEE3E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AC93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75D1" w14:textId="7C88ECC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83D19" w:rsidRPr="008649D8" w14:paraId="4A77BD7C" w14:textId="77777777" w:rsidTr="00B32E47">
        <w:trPr>
          <w:trHeight w:hRule="exact" w:val="298"/>
        </w:trPr>
        <w:tc>
          <w:tcPr>
            <w:tcW w:w="4158" w:type="dxa"/>
            <w:shd w:val="clear" w:color="auto" w:fill="auto"/>
            <w:vAlign w:val="bottom"/>
          </w:tcPr>
          <w:p w14:paraId="51F434B1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4052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F2E5159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EF388B7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FD0B5F7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4E18458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A9F05F9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B511C6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2E47" w:rsidRPr="008649D8" w14:paraId="60022029" w14:textId="77777777" w:rsidTr="0091799A">
        <w:trPr>
          <w:trHeight w:val="279"/>
        </w:trPr>
        <w:tc>
          <w:tcPr>
            <w:tcW w:w="4158" w:type="dxa"/>
            <w:shd w:val="clear" w:color="auto" w:fill="auto"/>
            <w:vAlign w:val="bottom"/>
          </w:tcPr>
          <w:p w14:paraId="6EAD0EE4" w14:textId="77777777" w:rsidR="00B32E47" w:rsidRPr="008649D8" w:rsidRDefault="00B32E47" w:rsidP="00B32E4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140A9" w14:textId="32C8CAE5" w:rsidR="00B32E47" w:rsidRPr="008649D8" w:rsidRDefault="005540CB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243" w:type="dxa"/>
            <w:shd w:val="clear" w:color="auto" w:fill="auto"/>
          </w:tcPr>
          <w:p w14:paraId="16BA4261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2913273" w14:textId="4687070D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47,907</w:t>
            </w:r>
          </w:p>
        </w:tc>
        <w:tc>
          <w:tcPr>
            <w:tcW w:w="237" w:type="dxa"/>
            <w:shd w:val="clear" w:color="auto" w:fill="auto"/>
          </w:tcPr>
          <w:p w14:paraId="174911E5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94038FE" w14:textId="7702F519" w:rsidR="00B32E47" w:rsidRPr="008649D8" w:rsidRDefault="005540CB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FD75127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513243" w14:textId="210565F3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46,000</w:t>
            </w:r>
          </w:p>
        </w:tc>
      </w:tr>
      <w:tr w:rsidR="00386ABF" w:rsidRPr="008649D8" w14:paraId="505AAD20" w14:textId="77777777" w:rsidTr="004372A5">
        <w:tc>
          <w:tcPr>
            <w:tcW w:w="4158" w:type="dxa"/>
            <w:shd w:val="clear" w:color="auto" w:fill="auto"/>
            <w:vAlign w:val="bottom"/>
          </w:tcPr>
          <w:p w14:paraId="4C98AD58" w14:textId="77777777" w:rsidR="00386ABF" w:rsidRPr="008649D8" w:rsidRDefault="00386ABF" w:rsidP="00386ABF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3EEAC1" w14:textId="62BB0D02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44,000</w:t>
            </w:r>
          </w:p>
        </w:tc>
        <w:tc>
          <w:tcPr>
            <w:tcW w:w="243" w:type="dxa"/>
            <w:shd w:val="clear" w:color="auto" w:fill="auto"/>
          </w:tcPr>
          <w:p w14:paraId="40C0A32A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9404CD0" w14:textId="33DF1DAB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14:paraId="72CF9722" w14:textId="77777777" w:rsidR="00386ABF" w:rsidRPr="008649D8" w:rsidRDefault="00386ABF" w:rsidP="0063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6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20E5EFCF" w14:textId="7CD61DF2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266" w:type="dxa"/>
            <w:shd w:val="clear" w:color="auto" w:fill="auto"/>
          </w:tcPr>
          <w:p w14:paraId="302DA6CD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264CEB4" w14:textId="33B26DD2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 -</w:t>
            </w:r>
          </w:p>
        </w:tc>
      </w:tr>
      <w:tr w:rsidR="00386ABF" w:rsidRPr="008649D8" w14:paraId="5C4C8734" w14:textId="77777777" w:rsidTr="0091799A">
        <w:tc>
          <w:tcPr>
            <w:tcW w:w="4158" w:type="dxa"/>
            <w:shd w:val="clear" w:color="auto" w:fill="auto"/>
            <w:vAlign w:val="bottom"/>
          </w:tcPr>
          <w:p w14:paraId="41B08761" w14:textId="77777777" w:rsidR="00386ABF" w:rsidRPr="008649D8" w:rsidRDefault="00386ABF" w:rsidP="00386ABF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67D84" w14:textId="397901CC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  <w:tc>
          <w:tcPr>
            <w:tcW w:w="243" w:type="dxa"/>
            <w:shd w:val="clear" w:color="auto" w:fill="auto"/>
          </w:tcPr>
          <w:p w14:paraId="2749EC4C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9FAF40D" w14:textId="685C3F1D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(10,780)</w:t>
            </w:r>
          </w:p>
        </w:tc>
        <w:tc>
          <w:tcPr>
            <w:tcW w:w="237" w:type="dxa"/>
            <w:shd w:val="clear" w:color="auto" w:fill="auto"/>
          </w:tcPr>
          <w:p w14:paraId="0B718BC4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1E0B870B" w14:textId="5A0A9179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  <w:tc>
          <w:tcPr>
            <w:tcW w:w="266" w:type="dxa"/>
            <w:shd w:val="clear" w:color="auto" w:fill="auto"/>
          </w:tcPr>
          <w:p w14:paraId="3B48643F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33AA804" w14:textId="0B8F631B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(21,000)</w:t>
            </w:r>
          </w:p>
        </w:tc>
      </w:tr>
      <w:tr w:rsidR="00386ABF" w:rsidRPr="008649D8" w14:paraId="7C198399" w14:textId="77777777" w:rsidTr="00A62BC8">
        <w:tc>
          <w:tcPr>
            <w:tcW w:w="4158" w:type="dxa"/>
            <w:shd w:val="clear" w:color="auto" w:fill="auto"/>
          </w:tcPr>
          <w:p w14:paraId="12C1B4E8" w14:textId="6AE12513" w:rsidR="00386ABF" w:rsidRPr="008649D8" w:rsidRDefault="00386ABF" w:rsidP="00386ABF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5D311" w14:textId="086C0A98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243" w:type="dxa"/>
            <w:shd w:val="clear" w:color="auto" w:fill="auto"/>
          </w:tcPr>
          <w:p w14:paraId="0DBF0227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</w:tcPr>
          <w:p w14:paraId="73C256E0" w14:textId="35EE3C6A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(12,127)</w:t>
            </w:r>
          </w:p>
        </w:tc>
        <w:tc>
          <w:tcPr>
            <w:tcW w:w="237" w:type="dxa"/>
            <w:shd w:val="clear" w:color="auto" w:fill="auto"/>
          </w:tcPr>
          <w:p w14:paraId="018BBEDF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69262F46" w14:textId="712F0553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-</w:t>
            </w:r>
          </w:p>
        </w:tc>
        <w:tc>
          <w:tcPr>
            <w:tcW w:w="266" w:type="dxa"/>
            <w:shd w:val="clear" w:color="auto" w:fill="auto"/>
          </w:tcPr>
          <w:p w14:paraId="78F08E75" w14:textId="77777777" w:rsidR="00386ABF" w:rsidRPr="008649D8" w:rsidRDefault="00386ABF" w:rsidP="0063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6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9617BD" w14:textId="30CE9AD8" w:rsidR="00386ABF" w:rsidRPr="008649D8" w:rsidRDefault="00386ABF" w:rsidP="00C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4036">
              <w:rPr>
                <w:rFonts w:ascii="Browallia New" w:hAnsi="Browallia New" w:cs="Browallia New"/>
                <w:sz w:val="28"/>
                <w:szCs w:val="28"/>
              </w:rPr>
              <w:t xml:space="preserve">              -</w:t>
            </w:r>
          </w:p>
        </w:tc>
      </w:tr>
      <w:tr w:rsidR="00386ABF" w:rsidRPr="008649D8" w14:paraId="68F46016" w14:textId="77777777" w:rsidTr="0091799A">
        <w:tc>
          <w:tcPr>
            <w:tcW w:w="4158" w:type="dxa"/>
            <w:shd w:val="clear" w:color="auto" w:fill="auto"/>
            <w:vAlign w:val="bottom"/>
          </w:tcPr>
          <w:p w14:paraId="7EEBC95A" w14:textId="77777777" w:rsidR="00386ABF" w:rsidRPr="008649D8" w:rsidRDefault="00386ABF" w:rsidP="00386A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987E60" w14:textId="08582BEE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243" w:type="dxa"/>
            <w:shd w:val="clear" w:color="auto" w:fill="auto"/>
          </w:tcPr>
          <w:p w14:paraId="13350C4F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525E798" w14:textId="0F90722C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4A32BB90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525B35" w14:textId="6FF589BF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266" w:type="dxa"/>
            <w:shd w:val="clear" w:color="auto" w:fill="auto"/>
          </w:tcPr>
          <w:p w14:paraId="4D81B634" w14:textId="7777777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37BA57" w14:textId="39F37787" w:rsidR="00386ABF" w:rsidRPr="008649D8" w:rsidRDefault="00386ABF" w:rsidP="0038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</w:tr>
    </w:tbl>
    <w:p w14:paraId="02172CF3" w14:textId="77777777" w:rsidR="00867702" w:rsidRPr="005D042F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E240A8B" w14:textId="1F265099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5540CB" w:rsidRPr="008649D8">
        <w:rPr>
          <w:rFonts w:ascii="Browallia New" w:hAnsi="Browallia New" w:cs="Browallia New"/>
          <w:sz w:val="28"/>
          <w:szCs w:val="28"/>
        </w:rPr>
        <w:t xml:space="preserve">5.00 – 6.00 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ต่อปี (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B32E47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</w:rPr>
        <w:t xml:space="preserve"> :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32E47" w:rsidRPr="008649D8">
        <w:rPr>
          <w:rFonts w:ascii="Browallia New" w:hAnsi="Browallia New" w:cs="Browallia New"/>
          <w:sz w:val="28"/>
          <w:szCs w:val="28"/>
        </w:rPr>
        <w:t>6</w:t>
      </w:r>
      <w:r w:rsidRPr="008649D8">
        <w:rPr>
          <w:rFonts w:ascii="Browallia New" w:hAnsi="Browallia New" w:cs="Browallia New"/>
          <w:sz w:val="28"/>
          <w:szCs w:val="28"/>
        </w:rPr>
        <w:t xml:space="preserve">.00 </w:t>
      </w:r>
      <w:r w:rsidRPr="008649D8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1BEED088" w14:textId="77777777" w:rsidR="005D042F" w:rsidRPr="008649D8" w:rsidRDefault="005D042F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3"/>
        <w:gridCol w:w="1701"/>
        <w:gridCol w:w="266"/>
        <w:gridCol w:w="1723"/>
      </w:tblGrid>
      <w:tr w:rsidR="00950618" w:rsidRPr="008649D8" w14:paraId="3E95BAE0" w14:textId="77777777" w:rsidTr="00950618">
        <w:trPr>
          <w:tblHeader/>
        </w:trPr>
        <w:tc>
          <w:tcPr>
            <w:tcW w:w="3685" w:type="dxa"/>
          </w:tcPr>
          <w:p w14:paraId="454CA8EC" w14:textId="77777777" w:rsidR="00950618" w:rsidRPr="008649D8" w:rsidRDefault="0095061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6F1A48" w14:textId="77777777" w:rsidR="00950618" w:rsidRPr="008649D8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53674BCA" w14:textId="77777777" w:rsidR="00950618" w:rsidRPr="008649D8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23CB0544" w14:textId="12975A13" w:rsidR="00950618" w:rsidRPr="008649D8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95228" w:rsidRPr="008649D8" w14:paraId="61BCCE58" w14:textId="77777777" w:rsidTr="00950618">
        <w:trPr>
          <w:tblHeader/>
        </w:trPr>
        <w:tc>
          <w:tcPr>
            <w:tcW w:w="3685" w:type="dxa"/>
          </w:tcPr>
          <w:p w14:paraId="637BBEEC" w14:textId="77777777" w:rsidR="00795228" w:rsidRPr="008649D8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4DF78153" w14:textId="0C5A2F5D" w:rsidR="00795228" w:rsidRPr="008649D8" w:rsidRDefault="00795228" w:rsidP="00B32E47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83" w:type="dxa"/>
          </w:tcPr>
          <w:p w14:paraId="78CDD9F0" w14:textId="77777777" w:rsidR="00795228" w:rsidRPr="008649D8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1D585B8C" w14:textId="643C4FCA" w:rsidR="00795228" w:rsidRPr="008649D8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795228" w:rsidRPr="008649D8" w14:paraId="3972F7D7" w14:textId="77777777" w:rsidTr="00950618">
        <w:trPr>
          <w:tblHeader/>
        </w:trPr>
        <w:tc>
          <w:tcPr>
            <w:tcW w:w="3685" w:type="dxa"/>
          </w:tcPr>
          <w:p w14:paraId="112EED8F" w14:textId="77777777" w:rsidR="00795228" w:rsidRPr="008649D8" w:rsidRDefault="00795228" w:rsidP="00B32E4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1DC6E9" w14:textId="719CC81D" w:rsidR="00795228" w:rsidRPr="008649D8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8EEF21" w14:textId="77777777" w:rsidR="00795228" w:rsidRPr="008649D8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9056C" w14:textId="43210378" w:rsidR="00795228" w:rsidRPr="008649D8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6" w:type="dxa"/>
            <w:vAlign w:val="bottom"/>
          </w:tcPr>
          <w:p w14:paraId="5B11DC18" w14:textId="77777777" w:rsidR="00795228" w:rsidRPr="008649D8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57357915" w14:textId="11A86F51" w:rsidR="00795228" w:rsidRPr="008649D8" w:rsidRDefault="00795228" w:rsidP="00B32E47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950618" w:rsidRPr="008649D8" w14:paraId="2F854F24" w14:textId="77777777" w:rsidTr="00950618">
        <w:trPr>
          <w:trHeight w:val="110"/>
          <w:tblHeader/>
        </w:trPr>
        <w:tc>
          <w:tcPr>
            <w:tcW w:w="3685" w:type="dxa"/>
          </w:tcPr>
          <w:p w14:paraId="0A9ACB73" w14:textId="77777777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1501B8" w14:textId="77777777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622479A" w14:textId="77777777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61F578C0" w14:textId="7FE6D910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12642C1" w14:textId="77777777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53DBBA42" w14:textId="77777777" w:rsidR="00950618" w:rsidRPr="008649D8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950618" w:rsidRPr="008649D8" w14:paraId="6875987D" w14:textId="77777777" w:rsidTr="00950618">
        <w:trPr>
          <w:trHeight w:val="110"/>
          <w:tblHeader/>
        </w:trPr>
        <w:tc>
          <w:tcPr>
            <w:tcW w:w="3685" w:type="dxa"/>
          </w:tcPr>
          <w:p w14:paraId="18851683" w14:textId="7846A5F6" w:rsidR="00950618" w:rsidRPr="008649D8" w:rsidRDefault="00950618" w:rsidP="00EA39A0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76" w:type="dxa"/>
          </w:tcPr>
          <w:p w14:paraId="2EE3E682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7647EE6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05F384AA" w14:textId="2F9A8EC9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6A353204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15CCAF81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950618" w:rsidRPr="008649D8" w14:paraId="2A1EED66" w14:textId="77777777" w:rsidTr="00950618">
        <w:trPr>
          <w:trHeight w:val="110"/>
          <w:tblHeader/>
        </w:trPr>
        <w:tc>
          <w:tcPr>
            <w:tcW w:w="3685" w:type="dxa"/>
          </w:tcPr>
          <w:p w14:paraId="381DE5E3" w14:textId="071B4DA8" w:rsidR="00950618" w:rsidRPr="008649D8" w:rsidRDefault="00950618" w:rsidP="00EA39A0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276" w:type="dxa"/>
          </w:tcPr>
          <w:p w14:paraId="479ACB8F" w14:textId="0D237832" w:rsidR="00950618" w:rsidRPr="00564D44" w:rsidRDefault="00950618" w:rsidP="00A908EF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MLR – 0.25</w:t>
            </w:r>
          </w:p>
        </w:tc>
        <w:tc>
          <w:tcPr>
            <w:tcW w:w="283" w:type="dxa"/>
          </w:tcPr>
          <w:p w14:paraId="549442B6" w14:textId="77777777" w:rsidR="00950618" w:rsidRPr="00564D44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E090B68" w14:textId="6B952AB5" w:rsidR="00950618" w:rsidRPr="00564D44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4D44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266" w:type="dxa"/>
            <w:vAlign w:val="bottom"/>
          </w:tcPr>
          <w:p w14:paraId="6C077BBB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7622A4F3" w14:textId="13A9AB80" w:rsidR="00950618" w:rsidRPr="00AB56CB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56CB">
              <w:rPr>
                <w:rFonts w:ascii="Browallia New" w:hAnsi="Browallia New" w:cs="Browallia New"/>
                <w:sz w:val="28"/>
                <w:szCs w:val="28"/>
              </w:rPr>
              <w:t>80,7</w:t>
            </w:r>
            <w:r>
              <w:rPr>
                <w:rFonts w:ascii="Browallia New" w:hAnsi="Browallia New" w:cs="Browallia New"/>
                <w:sz w:val="28"/>
                <w:szCs w:val="28"/>
              </w:rPr>
              <w:t>59</w:t>
            </w:r>
          </w:p>
        </w:tc>
      </w:tr>
      <w:tr w:rsidR="00950618" w:rsidRPr="008649D8" w14:paraId="55CC1C06" w14:textId="77777777" w:rsidTr="00950618">
        <w:trPr>
          <w:trHeight w:val="110"/>
          <w:tblHeader/>
        </w:trPr>
        <w:tc>
          <w:tcPr>
            <w:tcW w:w="3685" w:type="dxa"/>
          </w:tcPr>
          <w:p w14:paraId="0151FCB9" w14:textId="370E821C" w:rsidR="00950618" w:rsidRPr="008649D8" w:rsidRDefault="00950618" w:rsidP="00EA39A0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A3F4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23B778EC" w14:textId="77777777" w:rsidR="00950618" w:rsidRPr="00564D44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9BAA40" w14:textId="77777777" w:rsidR="00950618" w:rsidRPr="00564D44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8F310" w14:textId="1FC7BC9E" w:rsidR="00950618" w:rsidRPr="00564D44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4D44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  <w:tc>
          <w:tcPr>
            <w:tcW w:w="266" w:type="dxa"/>
            <w:vAlign w:val="bottom"/>
          </w:tcPr>
          <w:p w14:paraId="0C718CF3" w14:textId="77777777" w:rsidR="00950618" w:rsidRPr="00564D44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B3906F0" w14:textId="4450587A" w:rsidR="00950618" w:rsidRPr="00AB56CB" w:rsidRDefault="00950618" w:rsidP="00C5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56CB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</w:tr>
      <w:tr w:rsidR="00950618" w:rsidRPr="008649D8" w14:paraId="7ACFC051" w14:textId="77777777" w:rsidTr="00950618">
        <w:trPr>
          <w:trHeight w:val="110"/>
          <w:tblHeader/>
        </w:trPr>
        <w:tc>
          <w:tcPr>
            <w:tcW w:w="3685" w:type="dxa"/>
          </w:tcPr>
          <w:p w14:paraId="6A604C4C" w14:textId="05FCEA24" w:rsidR="00950618" w:rsidRPr="008649D8" w:rsidRDefault="00950618" w:rsidP="00FF2BA9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32CD4299" w14:textId="77777777" w:rsidR="00950618" w:rsidRDefault="00950618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1FD1FA8" w14:textId="77777777" w:rsidR="00950618" w:rsidRDefault="00950618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B58504" w14:textId="7D77A4E0" w:rsidR="00950618" w:rsidRPr="008649D8" w:rsidRDefault="00950618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52,831</w:t>
            </w:r>
          </w:p>
        </w:tc>
        <w:tc>
          <w:tcPr>
            <w:tcW w:w="266" w:type="dxa"/>
            <w:vAlign w:val="bottom"/>
          </w:tcPr>
          <w:p w14:paraId="1BBCBB01" w14:textId="77777777" w:rsidR="00950618" w:rsidRPr="008649D8" w:rsidRDefault="00950618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5ED2F5" w14:textId="0BBA006D" w:rsidR="00950618" w:rsidRPr="008649D8" w:rsidRDefault="00950618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68,795</w:t>
            </w:r>
          </w:p>
        </w:tc>
      </w:tr>
    </w:tbl>
    <w:p w14:paraId="05398210" w14:textId="5BDB0353" w:rsidR="00606E5F" w:rsidRPr="008649D8" w:rsidRDefault="00B95755" w:rsidP="00194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>ใน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 xml:space="preserve">ระหว่างปีสิ้นสุดวันที่ </w:t>
      </w:r>
      <w:r w:rsidR="00606E5F" w:rsidRPr="008649D8">
        <w:rPr>
          <w:rFonts w:ascii="Browallia New" w:hAnsi="Browallia New" w:cs="Browallia New"/>
          <w:sz w:val="28"/>
          <w:szCs w:val="28"/>
        </w:rPr>
        <w:t>31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06E5F" w:rsidRPr="008649D8">
        <w:rPr>
          <w:rFonts w:ascii="Browallia New" w:hAnsi="Browallia New" w:cs="Browallia New"/>
          <w:sz w:val="28"/>
          <w:szCs w:val="28"/>
        </w:rPr>
        <w:t>256</w:t>
      </w:r>
      <w:r w:rsidR="00B32E47" w:rsidRPr="008649D8">
        <w:rPr>
          <w:rFonts w:ascii="Browallia New" w:hAnsi="Browallia New" w:cs="Browallia New"/>
          <w:sz w:val="28"/>
          <w:szCs w:val="28"/>
        </w:rPr>
        <w:t>5</w:t>
      </w:r>
      <w:r w:rsidR="00606E5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386C89" w:rsidRPr="008649D8">
        <w:rPr>
          <w:rFonts w:ascii="Browallia New" w:hAnsi="Browallia New" w:cs="Browallia New"/>
          <w:sz w:val="28"/>
          <w:szCs w:val="28"/>
          <w:cs/>
        </w:rPr>
        <w:t>แ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="00606E5F" w:rsidRPr="008649D8">
        <w:rPr>
          <w:rFonts w:ascii="Browallia New" w:hAnsi="Browallia New" w:cs="Browallia New"/>
          <w:sz w:val="28"/>
          <w:szCs w:val="28"/>
        </w:rPr>
        <w:t>256</w:t>
      </w:r>
      <w:r w:rsidR="00386C89" w:rsidRPr="008649D8">
        <w:rPr>
          <w:rFonts w:ascii="Browallia New" w:hAnsi="Browallia New" w:cs="Browallia New"/>
          <w:sz w:val="28"/>
          <w:szCs w:val="28"/>
        </w:rPr>
        <w:t>4</w:t>
      </w:r>
      <w:r w:rsidR="00606E5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</w:t>
      </w:r>
      <w:r w:rsidR="00B2549F" w:rsidRPr="008649D8">
        <w:rPr>
          <w:rFonts w:ascii="Browallia New" w:hAnsi="Browallia New" w:cs="Browallia New"/>
          <w:sz w:val="28"/>
          <w:szCs w:val="28"/>
          <w:cs/>
        </w:rPr>
        <w:t>ยาว</w:t>
      </w:r>
      <w:r w:rsidR="00606E5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575099" w:rsidRPr="008649D8">
        <w:rPr>
          <w:rFonts w:ascii="Browallia New" w:hAnsi="Browallia New" w:cs="Browallia New"/>
          <w:sz w:val="28"/>
          <w:szCs w:val="28"/>
        </w:rPr>
        <w:t>–</w:t>
      </w:r>
      <w:r w:rsidR="00606E5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>บุคคลที่เกี่ยวข้อง</w:t>
      </w:r>
      <w:r w:rsidR="00575099" w:rsidRPr="008649D8">
        <w:rPr>
          <w:rFonts w:ascii="Browallia New" w:hAnsi="Browallia New" w:cs="Browallia New"/>
          <w:sz w:val="28"/>
          <w:szCs w:val="28"/>
          <w:cs/>
        </w:rPr>
        <w:t>(</w:t>
      </w:r>
      <w:r w:rsidR="00606E5F" w:rsidRPr="008649D8">
        <w:rPr>
          <w:rFonts w:ascii="Browallia New" w:hAnsi="Browallia New" w:cs="Browallia New"/>
          <w:sz w:val="28"/>
          <w:szCs w:val="28"/>
          <w:cs/>
        </w:rPr>
        <w:t>ไม่รวมด</w:t>
      </w:r>
      <w:r w:rsidR="00606E5F" w:rsidRPr="008649D8">
        <w:rPr>
          <w:rFonts w:ascii="Browallia New" w:hAnsi="Browallia New" w:cs="Browallia New"/>
          <w:sz w:val="28"/>
          <w:szCs w:val="28"/>
          <w:cs/>
          <w:lang w:val="en-GB"/>
        </w:rPr>
        <w:t>อกเบี้ย</w:t>
      </w:r>
      <w:r w:rsidR="00606E5F" w:rsidRPr="008649D8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606E5F" w:rsidRPr="008649D8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0A3F5564" w14:textId="77777777" w:rsidR="00606E5F" w:rsidRPr="008649D8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701"/>
        <w:gridCol w:w="243"/>
        <w:gridCol w:w="1742"/>
      </w:tblGrid>
      <w:tr w:rsidR="00F202EA" w:rsidRPr="008649D8" w14:paraId="66540881" w14:textId="77777777" w:rsidTr="000A65CD">
        <w:trPr>
          <w:tblHeader/>
        </w:trPr>
        <w:tc>
          <w:tcPr>
            <w:tcW w:w="5238" w:type="dxa"/>
            <w:shd w:val="clear" w:color="auto" w:fill="auto"/>
          </w:tcPr>
          <w:p w14:paraId="3061A272" w14:textId="77777777" w:rsidR="00B2549F" w:rsidRPr="008649D8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1B9F8" w14:textId="7E06DE5D" w:rsidR="00B2549F" w:rsidRPr="008649D8" w:rsidRDefault="00670452" w:rsidP="00670452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02EA" w:rsidRPr="008649D8" w14:paraId="52D2DB30" w14:textId="77777777" w:rsidTr="000A65CD">
        <w:trPr>
          <w:tblHeader/>
        </w:trPr>
        <w:tc>
          <w:tcPr>
            <w:tcW w:w="5238" w:type="dxa"/>
            <w:shd w:val="clear" w:color="auto" w:fill="auto"/>
          </w:tcPr>
          <w:p w14:paraId="02E7256E" w14:textId="77777777" w:rsidR="00B2549F" w:rsidRPr="008649D8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ABA34E" w14:textId="77777777" w:rsidR="008845C2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</w:p>
          <w:p w14:paraId="7893968B" w14:textId="5C23A632" w:rsidR="00B2549F" w:rsidRPr="008649D8" w:rsidRDefault="0067045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32E47" w:rsidRPr="008649D8" w14:paraId="405DEA5C" w14:textId="77777777" w:rsidTr="000A65CD">
        <w:trPr>
          <w:tblHeader/>
        </w:trPr>
        <w:tc>
          <w:tcPr>
            <w:tcW w:w="5238" w:type="dxa"/>
            <w:shd w:val="clear" w:color="auto" w:fill="auto"/>
          </w:tcPr>
          <w:p w14:paraId="40D7247D" w14:textId="77777777" w:rsidR="00B32E47" w:rsidRPr="008649D8" w:rsidRDefault="00B32E47" w:rsidP="00B32E4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B145" w14:textId="2D8310D8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6016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F26D" w14:textId="1FE6AC5D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F202EA" w:rsidRPr="008649D8" w14:paraId="29227E35" w14:textId="77777777" w:rsidTr="000A65CD">
        <w:trPr>
          <w:trHeight w:hRule="exact" w:val="370"/>
        </w:trPr>
        <w:tc>
          <w:tcPr>
            <w:tcW w:w="5238" w:type="dxa"/>
            <w:shd w:val="clear" w:color="auto" w:fill="auto"/>
            <w:vAlign w:val="bottom"/>
          </w:tcPr>
          <w:p w14:paraId="6DF4A230" w14:textId="77777777" w:rsidR="00B2549F" w:rsidRPr="008649D8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FEF250" w14:textId="77777777" w:rsidR="00B2549F" w:rsidRPr="008649D8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BA2D00A" w14:textId="77777777" w:rsidR="00B2549F" w:rsidRPr="008649D8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7013D577" w14:textId="77777777" w:rsidR="00B2549F" w:rsidRPr="008649D8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2732" w:rsidRPr="008649D8" w14:paraId="29A366DC" w14:textId="77777777" w:rsidTr="000A65CD">
        <w:trPr>
          <w:trHeight w:val="279"/>
        </w:trPr>
        <w:tc>
          <w:tcPr>
            <w:tcW w:w="5238" w:type="dxa"/>
            <w:shd w:val="clear" w:color="auto" w:fill="auto"/>
            <w:vAlign w:val="bottom"/>
          </w:tcPr>
          <w:p w14:paraId="2B509331" w14:textId="4CB82C75" w:rsidR="00242732" w:rsidRPr="008649D8" w:rsidRDefault="000A65CD" w:rsidP="0024273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="00242732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อดคงเหลือ ณ วันที่ </w:t>
            </w:r>
            <w:r w:rsidR="00242732"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="00242732"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</w:tcPr>
          <w:p w14:paraId="4D2B93C5" w14:textId="18CF3EE3" w:rsidR="00242732" w:rsidRPr="008649D8" w:rsidRDefault="00111866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  <w:tc>
          <w:tcPr>
            <w:tcW w:w="243" w:type="dxa"/>
            <w:shd w:val="clear" w:color="auto" w:fill="auto"/>
          </w:tcPr>
          <w:p w14:paraId="1BD0C5A9" w14:textId="77777777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333B96BF" w14:textId="7F5ED7CE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</w:t>
            </w:r>
            <w:r w:rsidR="00B2784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42732" w:rsidRPr="008649D8" w14:paraId="31188907" w14:textId="77777777" w:rsidTr="000A65CD">
        <w:tc>
          <w:tcPr>
            <w:tcW w:w="5238" w:type="dxa"/>
            <w:shd w:val="clear" w:color="auto" w:fill="auto"/>
            <w:vAlign w:val="bottom"/>
          </w:tcPr>
          <w:p w14:paraId="7CADCAB4" w14:textId="77777777" w:rsidR="00242732" w:rsidRPr="008649D8" w:rsidRDefault="00242732" w:rsidP="00242732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1701" w:type="dxa"/>
            <w:shd w:val="clear" w:color="auto" w:fill="auto"/>
          </w:tcPr>
          <w:p w14:paraId="324651DA" w14:textId="0B2E2E8B" w:rsidR="00242732" w:rsidRPr="008649D8" w:rsidRDefault="001C1CEF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EBEF8C7" w14:textId="77777777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0F5AC94E" w14:textId="1C6E1443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83,750</w:t>
            </w:r>
          </w:p>
        </w:tc>
      </w:tr>
      <w:tr w:rsidR="00242732" w:rsidRPr="008649D8" w14:paraId="0476AD5C" w14:textId="77777777" w:rsidTr="000A65CD">
        <w:tc>
          <w:tcPr>
            <w:tcW w:w="5238" w:type="dxa"/>
            <w:shd w:val="clear" w:color="auto" w:fill="auto"/>
            <w:vAlign w:val="bottom"/>
          </w:tcPr>
          <w:p w14:paraId="154D9A3A" w14:textId="77777777" w:rsidR="00242732" w:rsidRPr="008649D8" w:rsidRDefault="00242732" w:rsidP="00242732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01" w:type="dxa"/>
            <w:shd w:val="clear" w:color="auto" w:fill="auto"/>
          </w:tcPr>
          <w:p w14:paraId="5D225DE3" w14:textId="06B9AF6A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(15,964)</w:t>
            </w:r>
          </w:p>
        </w:tc>
        <w:tc>
          <w:tcPr>
            <w:tcW w:w="243" w:type="dxa"/>
            <w:shd w:val="clear" w:color="auto" w:fill="auto"/>
          </w:tcPr>
          <w:p w14:paraId="0A78BDDC" w14:textId="77777777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55186614" w14:textId="460C1F7D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(2,991)</w:t>
            </w:r>
          </w:p>
        </w:tc>
      </w:tr>
      <w:tr w:rsidR="00242732" w:rsidRPr="008649D8" w14:paraId="7F58A11F" w14:textId="77777777" w:rsidTr="000A65CD">
        <w:tc>
          <w:tcPr>
            <w:tcW w:w="5238" w:type="dxa"/>
            <w:shd w:val="clear" w:color="auto" w:fill="auto"/>
            <w:vAlign w:val="bottom"/>
          </w:tcPr>
          <w:p w14:paraId="14B206AC" w14:textId="77777777" w:rsidR="00242732" w:rsidRPr="008649D8" w:rsidRDefault="00242732" w:rsidP="0024273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6B141" w14:textId="23E5EA36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243" w:type="dxa"/>
            <w:shd w:val="clear" w:color="auto" w:fill="auto"/>
          </w:tcPr>
          <w:p w14:paraId="57BACA00" w14:textId="77777777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5577" w14:textId="5A20CD62" w:rsidR="00242732" w:rsidRPr="008649D8" w:rsidRDefault="00242732" w:rsidP="002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</w:tr>
    </w:tbl>
    <w:p w14:paraId="0918D657" w14:textId="77777777" w:rsidR="00B800E5" w:rsidRPr="008649D8" w:rsidRDefault="00B800E5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FB53095" w14:textId="1D2CD63D" w:rsidR="00821618" w:rsidRPr="008649D8" w:rsidRDefault="00821618" w:rsidP="00821618">
      <w:pPr>
        <w:tabs>
          <w:tab w:val="left" w:pos="9214"/>
        </w:tabs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 w:rsidR="008845C2" w:rsidRPr="008649D8">
        <w:rPr>
          <w:rFonts w:ascii="Browallia New" w:hAnsi="Browallia New" w:cs="Browallia New"/>
          <w:sz w:val="28"/>
          <w:szCs w:val="28"/>
        </w:rPr>
        <w:t>2564</w:t>
      </w:r>
      <w:r w:rsidR="008845C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บริษัทได้กู้ยืมเงินจาก</w:t>
      </w:r>
      <w:r w:rsidR="000C27C3">
        <w:rPr>
          <w:rFonts w:ascii="Browallia New" w:hAnsi="Browallia New" w:cs="Browallia New" w:hint="cs"/>
          <w:sz w:val="28"/>
          <w:szCs w:val="28"/>
          <w:cs/>
        </w:rPr>
        <w:t>ญาติกรรมการ</w:t>
      </w:r>
      <w:r w:rsidRPr="008649D8">
        <w:rPr>
          <w:rFonts w:ascii="Browallia New" w:hAnsi="Browallia New" w:cs="Browallia New"/>
          <w:sz w:val="28"/>
          <w:szCs w:val="28"/>
          <w:cs/>
        </w:rPr>
        <w:t>เป็นจำนวนเงินรวม</w:t>
      </w:r>
      <w:r w:rsidR="008845C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845C2">
        <w:rPr>
          <w:rFonts w:ascii="Browallia New" w:hAnsi="Browallia New" w:cs="Browallia New"/>
          <w:sz w:val="28"/>
          <w:szCs w:val="28"/>
        </w:rPr>
        <w:t>83.75</w:t>
      </w:r>
      <w:r w:rsidR="00290E8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เพื่อนำเงินไปชำระหนี้กับสถาบันการเงินแห่งหนึ่งก่อนครบกำหนด </w:t>
      </w:r>
      <w:r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8649D8">
        <w:rPr>
          <w:rFonts w:ascii="Browallia New" w:hAnsi="Browallia New" w:cs="Browallia New"/>
          <w:sz w:val="28"/>
          <w:szCs w:val="28"/>
          <w:cs/>
        </w:rPr>
        <w:t>ลดภาระดอกเบี้ย โดยมีกำหนดการผ่อนจ่ายชำระคืนเงินต้นและดอกเบี้ยเป็น</w:t>
      </w:r>
      <w:r w:rsidRPr="008649D8">
        <w:rPr>
          <w:rFonts w:ascii="Browallia New" w:hAnsi="Browallia New" w:cs="Browallia New"/>
          <w:sz w:val="28"/>
          <w:szCs w:val="28"/>
        </w:rPr>
        <w:t xml:space="preserve"> 84 </w:t>
      </w:r>
      <w:r w:rsidRPr="008649D8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037F77">
        <w:rPr>
          <w:rFonts w:ascii="Browallia New" w:hAnsi="Browallia New" w:cs="Browallia New"/>
          <w:sz w:val="28"/>
          <w:szCs w:val="28"/>
        </w:rPr>
        <w:t>1.00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8649D8">
        <w:rPr>
          <w:rFonts w:ascii="Browallia New" w:hAnsi="Browallia New" w:cs="Browallia New"/>
          <w:sz w:val="28"/>
          <w:szCs w:val="28"/>
        </w:rPr>
        <w:t xml:space="preserve"> 25 </w:t>
      </w:r>
      <w:r w:rsidRPr="008649D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649D8">
        <w:rPr>
          <w:rFonts w:ascii="Browallia New" w:hAnsi="Browallia New" w:cs="Browallia New"/>
          <w:sz w:val="28"/>
          <w:szCs w:val="28"/>
        </w:rPr>
        <w:t xml:space="preserve"> 2571</w:t>
      </w:r>
    </w:p>
    <w:p w14:paraId="0A04D515" w14:textId="77777777" w:rsidR="00606E5F" w:rsidRPr="008649D8" w:rsidRDefault="00606E5F">
      <w:pPr>
        <w:rPr>
          <w:rFonts w:ascii="Browallia New" w:hAnsi="Browallia New" w:cs="Browallia New"/>
          <w:sz w:val="28"/>
          <w:szCs w:val="28"/>
        </w:rPr>
      </w:pPr>
    </w:p>
    <w:tbl>
      <w:tblPr>
        <w:tblW w:w="89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995"/>
        <w:gridCol w:w="243"/>
        <w:gridCol w:w="994"/>
        <w:gridCol w:w="237"/>
        <w:gridCol w:w="996"/>
        <w:gridCol w:w="266"/>
        <w:gridCol w:w="1024"/>
      </w:tblGrid>
      <w:tr w:rsidR="006251F6" w:rsidRPr="008649D8" w14:paraId="0050B7FF" w14:textId="77777777" w:rsidTr="00934FE2">
        <w:tc>
          <w:tcPr>
            <w:tcW w:w="4167" w:type="dxa"/>
          </w:tcPr>
          <w:p w14:paraId="74E54734" w14:textId="77777777" w:rsidR="006251F6" w:rsidRPr="008649D8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755" w:type="dxa"/>
            <w:gridSpan w:val="7"/>
            <w:vAlign w:val="bottom"/>
          </w:tcPr>
          <w:p w14:paraId="172EFA9B" w14:textId="6D1C3237" w:rsidR="006251F6" w:rsidRPr="008649D8" w:rsidRDefault="006251F6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251F6" w:rsidRPr="008649D8" w14:paraId="01A532C9" w14:textId="77777777" w:rsidTr="00934FE2">
        <w:tc>
          <w:tcPr>
            <w:tcW w:w="4167" w:type="dxa"/>
          </w:tcPr>
          <w:p w14:paraId="5F6F2564" w14:textId="77777777" w:rsidR="006251F6" w:rsidRPr="008649D8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vAlign w:val="bottom"/>
          </w:tcPr>
          <w:p w14:paraId="0DA9C194" w14:textId="558FA491" w:rsidR="006251F6" w:rsidRPr="008649D8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73FD1E" w14:textId="77777777" w:rsidR="006251F6" w:rsidRPr="008649D8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vAlign w:val="bottom"/>
          </w:tcPr>
          <w:p w14:paraId="0EB2EFC6" w14:textId="101F028A" w:rsidR="006251F6" w:rsidRPr="008649D8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32E47" w:rsidRPr="008649D8" w14:paraId="4C313077" w14:textId="77777777" w:rsidTr="00934FE2">
        <w:tc>
          <w:tcPr>
            <w:tcW w:w="4167" w:type="dxa"/>
          </w:tcPr>
          <w:p w14:paraId="3A4DAE8C" w14:textId="77777777" w:rsidR="00B32E47" w:rsidRPr="008649D8" w:rsidRDefault="00B32E47" w:rsidP="00B32E47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514" w14:textId="5E1A455D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6D85B065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149E" w14:textId="33747933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14:paraId="229CCA0A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73FFB6E6" w14:textId="73C92D58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66" w:type="dxa"/>
            <w:vAlign w:val="bottom"/>
          </w:tcPr>
          <w:p w14:paraId="34188A85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C86D8A0" w14:textId="5A29000B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730311" w:rsidRPr="008649D8" w14:paraId="1D41EFDF" w14:textId="77777777" w:rsidTr="0084296C">
        <w:tc>
          <w:tcPr>
            <w:tcW w:w="4167" w:type="dxa"/>
          </w:tcPr>
          <w:p w14:paraId="522D130A" w14:textId="6A61BD64" w:rsidR="00730311" w:rsidRPr="008649D8" w:rsidRDefault="00730311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6403B27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2A1CD1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FA022A4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5DC792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1BDE54A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D11F2AA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4975919" w14:textId="77777777" w:rsidR="00730311" w:rsidRPr="008649D8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4296C" w:rsidRPr="008649D8" w14:paraId="2F4E2011" w14:textId="77777777" w:rsidTr="0084296C">
        <w:tc>
          <w:tcPr>
            <w:tcW w:w="4167" w:type="dxa"/>
          </w:tcPr>
          <w:p w14:paraId="0A7B74CA" w14:textId="42AB939F" w:rsidR="0084296C" w:rsidRPr="008649D8" w:rsidRDefault="0084296C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ภาระผูกพันผลประโยชน์พนักงาน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lang w:val="en-US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ผู้บริหารสำคัญ</w:t>
            </w:r>
          </w:p>
        </w:tc>
        <w:tc>
          <w:tcPr>
            <w:tcW w:w="995" w:type="dxa"/>
            <w:vAlign w:val="bottom"/>
          </w:tcPr>
          <w:p w14:paraId="3D3C1764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5A1F09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656F97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76CD19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3A6F860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7932883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85CE75" w14:textId="77777777" w:rsidR="0084296C" w:rsidRPr="008649D8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2E47" w:rsidRPr="008649D8" w14:paraId="69A49FE0" w14:textId="77777777" w:rsidTr="00355D27">
        <w:tc>
          <w:tcPr>
            <w:tcW w:w="4167" w:type="dxa"/>
            <w:vAlign w:val="center"/>
          </w:tcPr>
          <w:p w14:paraId="4F5E4994" w14:textId="77777777" w:rsidR="00B32E47" w:rsidRPr="008649D8" w:rsidRDefault="00B32E47" w:rsidP="00B32E47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F399392" w14:textId="1C302BB3" w:rsidR="00B32E47" w:rsidRPr="008649D8" w:rsidRDefault="00E84E7E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3,918</w:t>
            </w:r>
          </w:p>
        </w:tc>
        <w:tc>
          <w:tcPr>
            <w:tcW w:w="243" w:type="dxa"/>
          </w:tcPr>
          <w:p w14:paraId="0EDF3BF5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250BD97B" w14:textId="0F7E30DA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2,818</w:t>
            </w:r>
          </w:p>
        </w:tc>
        <w:tc>
          <w:tcPr>
            <w:tcW w:w="237" w:type="dxa"/>
          </w:tcPr>
          <w:p w14:paraId="52A3155B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vAlign w:val="bottom"/>
          </w:tcPr>
          <w:p w14:paraId="55771D72" w14:textId="4CF76800" w:rsidR="00B32E47" w:rsidRPr="008649D8" w:rsidRDefault="00E84E7E" w:rsidP="00570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3,918</w:t>
            </w:r>
          </w:p>
        </w:tc>
        <w:tc>
          <w:tcPr>
            <w:tcW w:w="266" w:type="dxa"/>
          </w:tcPr>
          <w:p w14:paraId="55B19300" w14:textId="77777777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12" w:space="0" w:color="auto"/>
            </w:tcBorders>
            <w:vAlign w:val="bottom"/>
          </w:tcPr>
          <w:p w14:paraId="1861591E" w14:textId="6D50EF08" w:rsidR="00B32E47" w:rsidRPr="008649D8" w:rsidRDefault="00B32E47" w:rsidP="00B3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2,818</w:t>
            </w:r>
          </w:p>
        </w:tc>
      </w:tr>
    </w:tbl>
    <w:p w14:paraId="6A43285B" w14:textId="2D702CD6" w:rsidR="00A64A99" w:rsidRDefault="00A64A99" w:rsidP="00867702">
      <w:pPr>
        <w:rPr>
          <w:rFonts w:ascii="Browallia New" w:hAnsi="Browallia New" w:cs="Browallia New"/>
          <w:sz w:val="28"/>
          <w:szCs w:val="28"/>
        </w:rPr>
      </w:pPr>
    </w:p>
    <w:p w14:paraId="7C85F97E" w14:textId="77777777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AC152C8" w14:textId="77777777" w:rsidR="00867702" w:rsidRPr="008649D8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008"/>
        <w:gridCol w:w="252"/>
        <w:gridCol w:w="990"/>
        <w:gridCol w:w="236"/>
        <w:gridCol w:w="1024"/>
        <w:gridCol w:w="236"/>
        <w:gridCol w:w="1024"/>
      </w:tblGrid>
      <w:tr w:rsidR="00867702" w:rsidRPr="008649D8" w14:paraId="258A1D05" w14:textId="77777777" w:rsidTr="0091799A">
        <w:tc>
          <w:tcPr>
            <w:tcW w:w="4164" w:type="dxa"/>
          </w:tcPr>
          <w:p w14:paraId="25918DD0" w14:textId="77777777" w:rsidR="00867702" w:rsidRPr="008649D8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FA1F28" w14:textId="77777777" w:rsidR="00867702" w:rsidRPr="008649D8" w:rsidRDefault="00867702" w:rsidP="00355D2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8649D8" w14:paraId="7CACCFE4" w14:textId="77777777" w:rsidTr="0091799A">
        <w:tc>
          <w:tcPr>
            <w:tcW w:w="4164" w:type="dxa"/>
          </w:tcPr>
          <w:p w14:paraId="3E881A57" w14:textId="77777777" w:rsidR="00867702" w:rsidRPr="008649D8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6674710" w14:textId="77777777" w:rsidR="00867702" w:rsidRPr="008649D8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DE0EB" w14:textId="77777777" w:rsidR="00867702" w:rsidRPr="008649D8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6C4A625F" w14:textId="77777777" w:rsidR="00867702" w:rsidRPr="008649D8" w:rsidRDefault="00867702" w:rsidP="00355D2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32E47" w:rsidRPr="008649D8" w14:paraId="3C10916F" w14:textId="77777777" w:rsidTr="0091799A">
        <w:tc>
          <w:tcPr>
            <w:tcW w:w="4164" w:type="dxa"/>
          </w:tcPr>
          <w:p w14:paraId="0CB067ED" w14:textId="77777777" w:rsidR="00B32E47" w:rsidRPr="008649D8" w:rsidRDefault="00B32E47" w:rsidP="00B32E4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9994" w14:textId="675AA274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2E03C298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D1669" w14:textId="61EC363F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561A823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396D" w14:textId="0EEFE442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B40E53" w14:textId="77777777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4637" w14:textId="3F202AAA" w:rsidR="00B32E47" w:rsidRPr="008649D8" w:rsidRDefault="00B32E47" w:rsidP="00B32E47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867702" w:rsidRPr="008649D8" w14:paraId="673F29E7" w14:textId="77777777" w:rsidTr="0091799A">
        <w:trPr>
          <w:trHeight w:val="278"/>
        </w:trPr>
        <w:tc>
          <w:tcPr>
            <w:tcW w:w="4164" w:type="dxa"/>
          </w:tcPr>
          <w:p w14:paraId="62A826EA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E9C5CF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52" w:type="dxa"/>
          </w:tcPr>
          <w:p w14:paraId="0E567822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4B7357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379492EB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D511B1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5E14A8B6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994028" w14:textId="77777777" w:rsidR="00867702" w:rsidRPr="008649D8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</w:rPr>
            </w:pPr>
          </w:p>
        </w:tc>
      </w:tr>
      <w:tr w:rsidR="00B32E47" w:rsidRPr="008649D8" w14:paraId="4C587511" w14:textId="77777777" w:rsidTr="0091799A">
        <w:tc>
          <w:tcPr>
            <w:tcW w:w="4164" w:type="dxa"/>
          </w:tcPr>
          <w:p w14:paraId="7D3767EB" w14:textId="77777777" w:rsidR="00B32E47" w:rsidRPr="008649D8" w:rsidRDefault="00B32E47" w:rsidP="00B32E4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008" w:type="dxa"/>
            <w:shd w:val="clear" w:color="auto" w:fill="auto"/>
          </w:tcPr>
          <w:p w14:paraId="519A9CE1" w14:textId="4B66EA40" w:rsidR="00B32E47" w:rsidRPr="008649D8" w:rsidRDefault="005157C2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  <w:tc>
          <w:tcPr>
            <w:tcW w:w="252" w:type="dxa"/>
            <w:shd w:val="clear" w:color="auto" w:fill="auto"/>
          </w:tcPr>
          <w:p w14:paraId="33813CFB" w14:textId="77777777" w:rsidR="00B32E47" w:rsidRPr="008649D8" w:rsidRDefault="00B32E47" w:rsidP="00B32E4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0D297A" w14:textId="2FD74B59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13FCDAF4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6688DDE" w14:textId="313FDB84" w:rsidR="00B32E47" w:rsidRPr="008649D8" w:rsidRDefault="004621EC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5417733B" w14:textId="77777777" w:rsidR="00B32E47" w:rsidRPr="008649D8" w:rsidRDefault="00B32E47" w:rsidP="00B32E4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22AC702F" w14:textId="3B449683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268</w:t>
            </w:r>
          </w:p>
        </w:tc>
      </w:tr>
      <w:tr w:rsidR="00B32E47" w:rsidRPr="008649D8" w14:paraId="357184E3" w14:textId="77777777" w:rsidTr="0091799A">
        <w:tc>
          <w:tcPr>
            <w:tcW w:w="4164" w:type="dxa"/>
          </w:tcPr>
          <w:p w14:paraId="788FFDA4" w14:textId="77777777" w:rsidR="00B32E47" w:rsidRPr="008649D8" w:rsidRDefault="00B32E47" w:rsidP="00B32E47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008" w:type="dxa"/>
            <w:shd w:val="clear" w:color="auto" w:fill="auto"/>
          </w:tcPr>
          <w:p w14:paraId="47026F12" w14:textId="77777777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36BCDFF" w14:textId="77777777" w:rsidR="00B32E47" w:rsidRPr="008649D8" w:rsidRDefault="00B32E47" w:rsidP="00B32E4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CA7BEB" w14:textId="77777777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667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996B175" w14:textId="77777777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28648" w14:textId="77777777" w:rsidR="00B32E47" w:rsidRPr="008649D8" w:rsidRDefault="00B32E47" w:rsidP="00B32E4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58865B83" w14:textId="77777777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2E47" w:rsidRPr="008649D8" w14:paraId="16712136" w14:textId="77777777" w:rsidTr="00CE5B5B">
        <w:tc>
          <w:tcPr>
            <w:tcW w:w="4164" w:type="dxa"/>
          </w:tcPr>
          <w:p w14:paraId="5F03B934" w14:textId="77777777" w:rsidR="00B32E47" w:rsidRPr="008649D8" w:rsidRDefault="00B32E47" w:rsidP="00B32E47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E4D755" w14:textId="275AE9F1" w:rsidR="00B32E47" w:rsidRPr="008649D8" w:rsidRDefault="00971363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11,315</w:t>
            </w:r>
          </w:p>
        </w:tc>
        <w:tc>
          <w:tcPr>
            <w:tcW w:w="252" w:type="dxa"/>
            <w:shd w:val="clear" w:color="auto" w:fill="auto"/>
          </w:tcPr>
          <w:p w14:paraId="6225B0BE" w14:textId="77777777" w:rsidR="00B32E47" w:rsidRPr="008649D8" w:rsidRDefault="00B32E47" w:rsidP="00B32E4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FA5332" w14:textId="7172723E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94,438 </w:t>
            </w:r>
          </w:p>
        </w:tc>
        <w:tc>
          <w:tcPr>
            <w:tcW w:w="236" w:type="dxa"/>
          </w:tcPr>
          <w:p w14:paraId="50568DC3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389618F" w14:textId="761E3BF6" w:rsidR="00B32E47" w:rsidRPr="008649D8" w:rsidRDefault="00E84E7E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658C0" w:rsidRPr="008649D8">
              <w:rPr>
                <w:rFonts w:ascii="Browallia New" w:hAnsi="Browallia New" w:cs="Browallia New"/>
                <w:sz w:val="28"/>
                <w:szCs w:val="28"/>
              </w:rPr>
              <w:t>0,386</w:t>
            </w:r>
          </w:p>
        </w:tc>
        <w:tc>
          <w:tcPr>
            <w:tcW w:w="236" w:type="dxa"/>
          </w:tcPr>
          <w:p w14:paraId="68707E1E" w14:textId="77777777" w:rsidR="00B32E47" w:rsidRPr="008649D8" w:rsidRDefault="00B32E47" w:rsidP="00B32E4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3EA33691" w14:textId="514EF322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92,225</w:t>
            </w:r>
          </w:p>
        </w:tc>
      </w:tr>
      <w:tr w:rsidR="00B32E47" w:rsidRPr="008649D8" w14:paraId="74052D82" w14:textId="77777777" w:rsidTr="00CE5B5B">
        <w:tc>
          <w:tcPr>
            <w:tcW w:w="4164" w:type="dxa"/>
          </w:tcPr>
          <w:p w14:paraId="0D13C181" w14:textId="77777777" w:rsidR="00B32E47" w:rsidRPr="008649D8" w:rsidRDefault="00B32E47" w:rsidP="00B32E47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31DC5" w14:textId="33405CCA" w:rsidR="00B32E47" w:rsidRPr="008649D8" w:rsidRDefault="00971363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132,564</w:t>
            </w:r>
          </w:p>
        </w:tc>
        <w:tc>
          <w:tcPr>
            <w:tcW w:w="252" w:type="dxa"/>
            <w:shd w:val="clear" w:color="auto" w:fill="auto"/>
          </w:tcPr>
          <w:p w14:paraId="0EC9F958" w14:textId="77777777" w:rsidR="00B32E47" w:rsidRPr="008649D8" w:rsidRDefault="00B32E47" w:rsidP="00B32E4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6F5239" w14:textId="4E95975A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39,530 </w:t>
            </w:r>
          </w:p>
        </w:tc>
        <w:tc>
          <w:tcPr>
            <w:tcW w:w="236" w:type="dxa"/>
          </w:tcPr>
          <w:p w14:paraId="4AB249D2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4C6D388" w14:textId="781E49AD" w:rsidR="00B32E47" w:rsidRPr="008649D8" w:rsidRDefault="00E84E7E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A658C0" w:rsidRPr="008649D8">
              <w:rPr>
                <w:rFonts w:ascii="Browallia New" w:hAnsi="Browallia New" w:cs="Browallia New"/>
                <w:sz w:val="28"/>
                <w:szCs w:val="28"/>
              </w:rPr>
              <w:t>2,22</w:t>
            </w:r>
            <w:r w:rsidR="008209BC"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ADE4DE" w14:textId="77777777" w:rsidR="00B32E47" w:rsidRPr="008649D8" w:rsidRDefault="00B32E47" w:rsidP="00B32E4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C31F809" w14:textId="5CD24D7F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39,360</w:t>
            </w:r>
          </w:p>
        </w:tc>
      </w:tr>
      <w:tr w:rsidR="008E7CA9" w:rsidRPr="008649D8" w14:paraId="3B6BCE7D" w14:textId="77777777" w:rsidTr="00CE5B5B">
        <w:tc>
          <w:tcPr>
            <w:tcW w:w="4164" w:type="dxa"/>
          </w:tcPr>
          <w:p w14:paraId="05AFD5EE" w14:textId="77777777" w:rsidR="008E7CA9" w:rsidRPr="008649D8" w:rsidRDefault="008E7CA9" w:rsidP="008E7CA9">
            <w:pPr>
              <w:tabs>
                <w:tab w:val="left" w:pos="12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AECF1F" w14:textId="46A291CF" w:rsidR="008E7CA9" w:rsidRPr="008649D8" w:rsidRDefault="008E7CA9" w:rsidP="008E7C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252" w:type="dxa"/>
            <w:shd w:val="clear" w:color="auto" w:fill="auto"/>
          </w:tcPr>
          <w:p w14:paraId="5E4CB2EC" w14:textId="77777777" w:rsidR="008E7CA9" w:rsidRPr="008649D8" w:rsidRDefault="008E7CA9" w:rsidP="008E7CA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78FFB2" w14:textId="5BDC4803" w:rsidR="008E7CA9" w:rsidRPr="008649D8" w:rsidRDefault="008E7CA9" w:rsidP="008E7C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93 </w:t>
            </w:r>
          </w:p>
        </w:tc>
        <w:tc>
          <w:tcPr>
            <w:tcW w:w="236" w:type="dxa"/>
          </w:tcPr>
          <w:p w14:paraId="1FF62216" w14:textId="77777777" w:rsidR="008E7CA9" w:rsidRPr="008649D8" w:rsidRDefault="008E7CA9" w:rsidP="008E7C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0867857" w14:textId="6304BFEE" w:rsidR="008E7CA9" w:rsidRPr="008649D8" w:rsidRDefault="008E7CA9" w:rsidP="008E7C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C36CFD" w14:textId="77777777" w:rsidR="008E7CA9" w:rsidRPr="008649D8" w:rsidRDefault="008E7CA9" w:rsidP="008E7C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4138CF0C" w14:textId="4949517A" w:rsidR="008E7CA9" w:rsidRPr="008649D8" w:rsidRDefault="008E7CA9" w:rsidP="008E7C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t xml:space="preserve">             </w:t>
            </w:r>
            <w:r w:rsidRPr="00AC2137">
              <w:t>-</w:t>
            </w:r>
          </w:p>
        </w:tc>
      </w:tr>
      <w:tr w:rsidR="00B32E47" w:rsidRPr="008649D8" w14:paraId="00CF069B" w14:textId="77777777" w:rsidTr="0091799A">
        <w:tc>
          <w:tcPr>
            <w:tcW w:w="4164" w:type="dxa"/>
            <w:vAlign w:val="center"/>
          </w:tcPr>
          <w:p w14:paraId="31DD54B2" w14:textId="77777777" w:rsidR="00B32E47" w:rsidRPr="008649D8" w:rsidRDefault="00B32E47" w:rsidP="00B32E4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070EDA" w14:textId="6439D84F" w:rsidR="00B32E47" w:rsidRPr="008649D8" w:rsidRDefault="00971363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144,263</w:t>
            </w:r>
          </w:p>
        </w:tc>
        <w:tc>
          <w:tcPr>
            <w:tcW w:w="252" w:type="dxa"/>
            <w:shd w:val="clear" w:color="auto" w:fill="auto"/>
          </w:tcPr>
          <w:p w14:paraId="10D1810A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5006D1" w14:textId="2CC37FA5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134,348</w:t>
            </w:r>
          </w:p>
        </w:tc>
        <w:tc>
          <w:tcPr>
            <w:tcW w:w="236" w:type="dxa"/>
          </w:tcPr>
          <w:p w14:paraId="292263E2" w14:textId="77777777" w:rsidR="00B32E47" w:rsidRPr="008649D8" w:rsidRDefault="00B32E47" w:rsidP="00B32E4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275E946B" w14:textId="535D1B1F" w:rsidR="00B32E47" w:rsidRPr="008649D8" w:rsidRDefault="00E84E7E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142,878</w:t>
            </w:r>
          </w:p>
        </w:tc>
        <w:tc>
          <w:tcPr>
            <w:tcW w:w="236" w:type="dxa"/>
          </w:tcPr>
          <w:p w14:paraId="72709300" w14:textId="77777777" w:rsidR="00B32E47" w:rsidRPr="008649D8" w:rsidRDefault="00B32E47" w:rsidP="00B32E4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63C467CD" w14:textId="4835B9B7" w:rsidR="00B32E47" w:rsidRPr="008649D8" w:rsidRDefault="00B32E47" w:rsidP="00B32E4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131,853</w:t>
            </w:r>
          </w:p>
        </w:tc>
      </w:tr>
    </w:tbl>
    <w:p w14:paraId="46A120A4" w14:textId="422777CA" w:rsidR="00F40B5B" w:rsidRDefault="00F40B5B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7F2B6828" w14:textId="3F47B653" w:rsidR="008D3D1A" w:rsidRDefault="008D3D1A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3D2A684B" w14:textId="77777777" w:rsidR="008D3D1A" w:rsidRPr="008649D8" w:rsidRDefault="008D3D1A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4228CB21" w14:textId="61003D85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ลูกหนี้การค้า</w:t>
      </w:r>
      <w:r w:rsidR="00E000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- ลูกค้าทั่วไป</w:t>
      </w:r>
    </w:p>
    <w:p w14:paraId="320592CF" w14:textId="0B6EF995" w:rsidR="00867702" w:rsidRPr="008649D8" w:rsidRDefault="00867702" w:rsidP="00B36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  <w:u w:val="single"/>
          <w:lang w:eastAsia="th-TH"/>
        </w:rPr>
      </w:pPr>
    </w:p>
    <w:p w14:paraId="1ADDDAE1" w14:textId="7ABA5F32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ยอดคงเหลือ ณ 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00EF4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00EF4" w:rsidRPr="008649D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แยกตามอายุหนี้ที่ค้างชำระได้ดังนี้</w:t>
      </w:r>
    </w:p>
    <w:p w14:paraId="4C22AEBF" w14:textId="77777777" w:rsidR="00867702" w:rsidRPr="008649D8" w:rsidRDefault="00867702" w:rsidP="00867702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 New" w:hAnsi="Browallia New" w:cs="Browallia New"/>
          <w:sz w:val="28"/>
          <w:szCs w:val="28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8649D8" w14:paraId="09C39520" w14:textId="77777777" w:rsidTr="00CE5B5B">
        <w:tc>
          <w:tcPr>
            <w:tcW w:w="3519" w:type="dxa"/>
          </w:tcPr>
          <w:p w14:paraId="6996BA63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5679627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8649D8" w14:paraId="1A7F18B5" w14:textId="77777777" w:rsidTr="00CE5B5B">
        <w:trPr>
          <w:trHeight w:val="351"/>
        </w:trPr>
        <w:tc>
          <w:tcPr>
            <w:tcW w:w="3519" w:type="dxa"/>
          </w:tcPr>
          <w:p w14:paraId="2F3CA5F2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4B70D08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D7BB6C3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E1F1BEC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00EF4" w:rsidRPr="008649D8" w14:paraId="7230A350" w14:textId="77777777" w:rsidTr="00CE5B5B">
        <w:trPr>
          <w:trHeight w:val="351"/>
        </w:trPr>
        <w:tc>
          <w:tcPr>
            <w:tcW w:w="3519" w:type="dxa"/>
          </w:tcPr>
          <w:p w14:paraId="18E3A7C8" w14:textId="77777777" w:rsidR="00700EF4" w:rsidRPr="008649D8" w:rsidRDefault="00700EF4" w:rsidP="00700E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856D4" w14:textId="43201D99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vAlign w:val="bottom"/>
          </w:tcPr>
          <w:p w14:paraId="0518058B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96929" w14:textId="55E3D2C6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6963FE31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1B95C3" w14:textId="7C74155B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vAlign w:val="bottom"/>
          </w:tcPr>
          <w:p w14:paraId="094D2C44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7D8AF" w14:textId="7B094DC6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867702" w:rsidRPr="008649D8" w14:paraId="14549B9C" w14:textId="77777777" w:rsidTr="003B3DAA">
        <w:trPr>
          <w:trHeight w:hRule="exact" w:val="280"/>
        </w:trPr>
        <w:tc>
          <w:tcPr>
            <w:tcW w:w="3519" w:type="dxa"/>
          </w:tcPr>
          <w:p w14:paraId="4EF62A13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8F80A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06901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992F3F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B63C3C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1940E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0990CA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45598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92907" w:rsidRPr="008649D8" w14:paraId="05471C1E" w14:textId="77777777" w:rsidTr="00CE5B5B">
        <w:trPr>
          <w:trHeight w:val="113"/>
        </w:trPr>
        <w:tc>
          <w:tcPr>
            <w:tcW w:w="3519" w:type="dxa"/>
          </w:tcPr>
          <w:p w14:paraId="0CE27F06" w14:textId="77777777" w:rsidR="00992907" w:rsidRPr="008649D8" w:rsidRDefault="00992907" w:rsidP="0099290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FCA5D" w14:textId="112ADFEA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149,090</w:t>
            </w:r>
          </w:p>
        </w:tc>
        <w:tc>
          <w:tcPr>
            <w:tcW w:w="284" w:type="dxa"/>
            <w:shd w:val="clear" w:color="auto" w:fill="auto"/>
          </w:tcPr>
          <w:p w14:paraId="0C73530A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566C6" w14:textId="1F3476C3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174,392 </w:t>
            </w:r>
          </w:p>
        </w:tc>
        <w:tc>
          <w:tcPr>
            <w:tcW w:w="283" w:type="dxa"/>
          </w:tcPr>
          <w:p w14:paraId="64847FFC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EE061" w14:textId="25DE3170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A658C0" w:rsidRPr="008649D8">
              <w:rPr>
                <w:rFonts w:ascii="Browallia New" w:hAnsi="Browallia New" w:cs="Browallia New"/>
                <w:sz w:val="28"/>
                <w:szCs w:val="28"/>
              </w:rPr>
              <w:t>6,814</w:t>
            </w:r>
          </w:p>
        </w:tc>
        <w:tc>
          <w:tcPr>
            <w:tcW w:w="284" w:type="dxa"/>
          </w:tcPr>
          <w:p w14:paraId="0362D06B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E250EC" w14:textId="2FF28224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163,745</w:t>
            </w:r>
          </w:p>
        </w:tc>
      </w:tr>
      <w:tr w:rsidR="00992907" w:rsidRPr="008649D8" w14:paraId="20BAE0AB" w14:textId="77777777" w:rsidTr="00CE5B5B">
        <w:trPr>
          <w:trHeight w:val="113"/>
        </w:trPr>
        <w:tc>
          <w:tcPr>
            <w:tcW w:w="3519" w:type="dxa"/>
          </w:tcPr>
          <w:p w14:paraId="140E6F16" w14:textId="77777777" w:rsidR="00992907" w:rsidRPr="008649D8" w:rsidRDefault="00992907" w:rsidP="0099290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86935" w14:textId="3E17790B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B78D208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1E3649" w14:textId="3ABCD675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3" w:type="dxa"/>
          </w:tcPr>
          <w:p w14:paraId="63154F16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7F6BA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112173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3D177C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92907" w:rsidRPr="008649D8" w14:paraId="28F8A9BF" w14:textId="77777777" w:rsidTr="00CE5B5B">
        <w:trPr>
          <w:trHeight w:val="113"/>
        </w:trPr>
        <w:tc>
          <w:tcPr>
            <w:tcW w:w="3519" w:type="dxa"/>
          </w:tcPr>
          <w:p w14:paraId="3C49B3E6" w14:textId="77777777" w:rsidR="00992907" w:rsidRPr="008649D8" w:rsidRDefault="00992907" w:rsidP="00992907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745BC" w14:textId="616D11B8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140,368</w:t>
            </w:r>
          </w:p>
        </w:tc>
        <w:tc>
          <w:tcPr>
            <w:tcW w:w="284" w:type="dxa"/>
            <w:shd w:val="clear" w:color="auto" w:fill="auto"/>
          </w:tcPr>
          <w:p w14:paraId="4A8B2C91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398679" w14:textId="797C0DA5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200,688 </w:t>
            </w:r>
          </w:p>
        </w:tc>
        <w:tc>
          <w:tcPr>
            <w:tcW w:w="283" w:type="dxa"/>
          </w:tcPr>
          <w:p w14:paraId="31E8BAF5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590B2A" w14:textId="5146BE44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136,802</w:t>
            </w:r>
          </w:p>
        </w:tc>
        <w:tc>
          <w:tcPr>
            <w:tcW w:w="284" w:type="dxa"/>
          </w:tcPr>
          <w:p w14:paraId="1B0E3303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C7AB06" w14:textId="05776776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193,579</w:t>
            </w:r>
          </w:p>
        </w:tc>
      </w:tr>
      <w:tr w:rsidR="00992907" w:rsidRPr="008649D8" w14:paraId="21976661" w14:textId="77777777" w:rsidTr="00CE5B5B">
        <w:trPr>
          <w:trHeight w:val="113"/>
        </w:trPr>
        <w:tc>
          <w:tcPr>
            <w:tcW w:w="3519" w:type="dxa"/>
          </w:tcPr>
          <w:p w14:paraId="6694D070" w14:textId="77777777" w:rsidR="00992907" w:rsidRPr="008649D8" w:rsidRDefault="00992907" w:rsidP="00992907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6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D4089" w14:textId="69F545AB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18,578</w:t>
            </w:r>
          </w:p>
        </w:tc>
        <w:tc>
          <w:tcPr>
            <w:tcW w:w="284" w:type="dxa"/>
            <w:shd w:val="clear" w:color="auto" w:fill="auto"/>
          </w:tcPr>
          <w:p w14:paraId="7571BE87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73D80" w14:textId="272471DF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31,712 </w:t>
            </w:r>
          </w:p>
        </w:tc>
        <w:tc>
          <w:tcPr>
            <w:tcW w:w="283" w:type="dxa"/>
          </w:tcPr>
          <w:p w14:paraId="55EF2619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57BAD" w14:textId="672A9F02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18,133</w:t>
            </w:r>
          </w:p>
        </w:tc>
        <w:tc>
          <w:tcPr>
            <w:tcW w:w="284" w:type="dxa"/>
          </w:tcPr>
          <w:p w14:paraId="4BB67995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632BE3" w14:textId="50C8DF2D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28,416</w:t>
            </w:r>
          </w:p>
        </w:tc>
      </w:tr>
      <w:tr w:rsidR="00992907" w:rsidRPr="008649D8" w14:paraId="659C6A49" w14:textId="77777777" w:rsidTr="00CE5B5B">
        <w:trPr>
          <w:trHeight w:val="113"/>
        </w:trPr>
        <w:tc>
          <w:tcPr>
            <w:tcW w:w="3519" w:type="dxa"/>
          </w:tcPr>
          <w:p w14:paraId="483F5295" w14:textId="77777777" w:rsidR="00992907" w:rsidRPr="008649D8" w:rsidRDefault="00992907" w:rsidP="00992907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FF293" w14:textId="70858062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16,002</w:t>
            </w:r>
          </w:p>
        </w:tc>
        <w:tc>
          <w:tcPr>
            <w:tcW w:w="284" w:type="dxa"/>
            <w:shd w:val="clear" w:color="auto" w:fill="auto"/>
          </w:tcPr>
          <w:p w14:paraId="5619C013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EA8E77" w14:textId="3C314676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38,438 </w:t>
            </w:r>
          </w:p>
        </w:tc>
        <w:tc>
          <w:tcPr>
            <w:tcW w:w="283" w:type="dxa"/>
          </w:tcPr>
          <w:p w14:paraId="256844D9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25F59A" w14:textId="7055B2BB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15,772</w:t>
            </w:r>
          </w:p>
        </w:tc>
        <w:tc>
          <w:tcPr>
            <w:tcW w:w="284" w:type="dxa"/>
          </w:tcPr>
          <w:p w14:paraId="474BD456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1DB458" w14:textId="45269BDC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38,154</w:t>
            </w:r>
          </w:p>
        </w:tc>
      </w:tr>
      <w:tr w:rsidR="00992907" w:rsidRPr="008649D8" w14:paraId="417D5068" w14:textId="77777777" w:rsidTr="00CE5B5B">
        <w:trPr>
          <w:trHeight w:val="113"/>
        </w:trPr>
        <w:tc>
          <w:tcPr>
            <w:tcW w:w="3519" w:type="dxa"/>
          </w:tcPr>
          <w:p w14:paraId="3CA655F3" w14:textId="77777777" w:rsidR="00992907" w:rsidRPr="008649D8" w:rsidRDefault="00992907" w:rsidP="00992907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268A" w14:textId="2A5721A4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4,751</w:t>
            </w:r>
          </w:p>
        </w:tc>
        <w:tc>
          <w:tcPr>
            <w:tcW w:w="284" w:type="dxa"/>
            <w:shd w:val="clear" w:color="auto" w:fill="auto"/>
          </w:tcPr>
          <w:p w14:paraId="229F5F1D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10B35A" w14:textId="4968FD86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7,048 </w:t>
            </w:r>
          </w:p>
        </w:tc>
        <w:tc>
          <w:tcPr>
            <w:tcW w:w="283" w:type="dxa"/>
          </w:tcPr>
          <w:p w14:paraId="36BD590A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0DAA34" w14:textId="7257285D" w:rsidR="00992907" w:rsidRPr="008649D8" w:rsidRDefault="00A658C0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3,227</w:t>
            </w:r>
          </w:p>
        </w:tc>
        <w:tc>
          <w:tcPr>
            <w:tcW w:w="284" w:type="dxa"/>
          </w:tcPr>
          <w:p w14:paraId="3C475100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B4B1D" w14:textId="753630F1" w:rsidR="00992907" w:rsidRPr="008649D8" w:rsidRDefault="00992907" w:rsidP="0099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6,989</w:t>
            </w:r>
          </w:p>
        </w:tc>
      </w:tr>
      <w:tr w:rsidR="00992907" w:rsidRPr="008649D8" w14:paraId="441CFF87" w14:textId="77777777" w:rsidTr="00CE5B5B">
        <w:trPr>
          <w:trHeight w:val="113"/>
        </w:trPr>
        <w:tc>
          <w:tcPr>
            <w:tcW w:w="3519" w:type="dxa"/>
          </w:tcPr>
          <w:p w14:paraId="7F827A72" w14:textId="77777777" w:rsidR="00992907" w:rsidRPr="008649D8" w:rsidRDefault="00992907" w:rsidP="0099290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0715B" w14:textId="23C693C0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328,789</w:t>
            </w:r>
          </w:p>
        </w:tc>
        <w:tc>
          <w:tcPr>
            <w:tcW w:w="284" w:type="dxa"/>
            <w:shd w:val="clear" w:color="auto" w:fill="auto"/>
          </w:tcPr>
          <w:p w14:paraId="65299955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3397" w14:textId="5BD2E3A8" w:rsidR="00992907" w:rsidRPr="008649D8" w:rsidRDefault="00992907" w:rsidP="0099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452,278 </w:t>
            </w:r>
          </w:p>
        </w:tc>
        <w:tc>
          <w:tcPr>
            <w:tcW w:w="283" w:type="dxa"/>
          </w:tcPr>
          <w:p w14:paraId="0B83D5F1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B326DC" w14:textId="7D2F18B3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310,748</w:t>
            </w:r>
          </w:p>
        </w:tc>
        <w:tc>
          <w:tcPr>
            <w:tcW w:w="284" w:type="dxa"/>
          </w:tcPr>
          <w:p w14:paraId="02E6BB7D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B35DA9" w14:textId="3B008E94" w:rsidR="00992907" w:rsidRPr="008649D8" w:rsidRDefault="00992907" w:rsidP="0099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430,883</w:t>
            </w:r>
          </w:p>
        </w:tc>
      </w:tr>
      <w:tr w:rsidR="00992907" w:rsidRPr="008649D8" w14:paraId="48CB1523" w14:textId="77777777" w:rsidTr="00CE5B5B">
        <w:trPr>
          <w:trHeight w:val="113"/>
        </w:trPr>
        <w:tc>
          <w:tcPr>
            <w:tcW w:w="3519" w:type="dxa"/>
          </w:tcPr>
          <w:p w14:paraId="2783B470" w14:textId="38002C52" w:rsidR="00992907" w:rsidRPr="007317AB" w:rsidRDefault="00992907" w:rsidP="0099290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ค่าเผื่อผลขาดทุ</w:t>
            </w:r>
            <w:r w:rsidR="005D4341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น</w:t>
            </w:r>
            <w:r w:rsidR="00EA51F9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จากการ</w:t>
            </w:r>
            <w:r w:rsidR="005D4341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DF0BA" w14:textId="6BAE1D7B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  <w:tc>
          <w:tcPr>
            <w:tcW w:w="284" w:type="dxa"/>
            <w:shd w:val="clear" w:color="auto" w:fill="auto"/>
          </w:tcPr>
          <w:p w14:paraId="65F8C059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F9B1" w14:textId="4474860A" w:rsidR="00992907" w:rsidRPr="008649D8" w:rsidRDefault="00992907" w:rsidP="0099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(402) </w:t>
            </w:r>
          </w:p>
        </w:tc>
        <w:tc>
          <w:tcPr>
            <w:tcW w:w="283" w:type="dxa"/>
          </w:tcPr>
          <w:p w14:paraId="4E32C03C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59BD6" w14:textId="3C5F7192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  <w:tc>
          <w:tcPr>
            <w:tcW w:w="284" w:type="dxa"/>
          </w:tcPr>
          <w:p w14:paraId="4E3812A5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01CBB" w14:textId="1F6A9584" w:rsidR="00992907" w:rsidRPr="008649D8" w:rsidRDefault="00992907" w:rsidP="00992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(402)</w:t>
            </w:r>
          </w:p>
        </w:tc>
      </w:tr>
      <w:tr w:rsidR="00992907" w:rsidRPr="008649D8" w14:paraId="13224F91" w14:textId="77777777" w:rsidTr="00B361CE">
        <w:trPr>
          <w:trHeight w:val="267"/>
        </w:trPr>
        <w:tc>
          <w:tcPr>
            <w:tcW w:w="3519" w:type="dxa"/>
          </w:tcPr>
          <w:p w14:paraId="31F6CC70" w14:textId="77777777" w:rsidR="00992907" w:rsidRPr="008649D8" w:rsidRDefault="00992907" w:rsidP="0099290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0DADAA" w14:textId="162E511F" w:rsidR="00992907" w:rsidRPr="008649D8" w:rsidRDefault="00971363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328,512</w:t>
            </w:r>
          </w:p>
        </w:tc>
        <w:tc>
          <w:tcPr>
            <w:tcW w:w="284" w:type="dxa"/>
            <w:shd w:val="clear" w:color="auto" w:fill="auto"/>
          </w:tcPr>
          <w:p w14:paraId="7BCC4FCF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1EBE78" w14:textId="4546F796" w:rsidR="00992907" w:rsidRPr="008649D8" w:rsidRDefault="00992907" w:rsidP="0099290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451,876 </w:t>
            </w:r>
          </w:p>
        </w:tc>
        <w:tc>
          <w:tcPr>
            <w:tcW w:w="283" w:type="dxa"/>
          </w:tcPr>
          <w:p w14:paraId="7E7DEE9C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37E1E4" w14:textId="101B6B6E" w:rsidR="00992907" w:rsidRPr="008649D8" w:rsidRDefault="00E84E7E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310,471</w:t>
            </w:r>
          </w:p>
        </w:tc>
        <w:tc>
          <w:tcPr>
            <w:tcW w:w="284" w:type="dxa"/>
          </w:tcPr>
          <w:p w14:paraId="3AE1AE30" w14:textId="77777777" w:rsidR="00992907" w:rsidRPr="008649D8" w:rsidRDefault="00992907" w:rsidP="0099290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E4306A" w14:textId="56F6A2F2" w:rsidR="00992907" w:rsidRPr="008649D8" w:rsidRDefault="00992907" w:rsidP="0099290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430,481</w:t>
            </w:r>
          </w:p>
        </w:tc>
      </w:tr>
    </w:tbl>
    <w:p w14:paraId="37BEDD8B" w14:textId="62CBCC2B" w:rsidR="00CF6058" w:rsidRPr="008649D8" w:rsidRDefault="00867702" w:rsidP="0086770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</w:rPr>
        <w:tab/>
      </w:r>
      <w:r w:rsidRPr="008649D8">
        <w:rPr>
          <w:rFonts w:ascii="Browallia New" w:hAnsi="Browallia New" w:cs="Browallia New"/>
          <w:sz w:val="28"/>
          <w:szCs w:val="28"/>
        </w:rPr>
        <w:tab/>
      </w:r>
    </w:p>
    <w:p w14:paraId="5F175C3C" w14:textId="6939DB6B" w:rsidR="00867702" w:rsidRPr="008649D8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92907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92907" w:rsidRPr="008649D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รายการเคลื่อนไหวของค่าเผื่อผลขาดทุนจากการด้อยค่าของลูกหนี้การค้า มีดังต่อไปนี้</w:t>
      </w:r>
    </w:p>
    <w:p w14:paraId="1E3A4A88" w14:textId="77777777" w:rsidR="00867702" w:rsidRPr="008649D8" w:rsidRDefault="00867702" w:rsidP="00867702">
      <w:pPr>
        <w:spacing w:line="240" w:lineRule="auto"/>
        <w:ind w:left="426" w:firstLine="24"/>
        <w:rPr>
          <w:rFonts w:ascii="Browallia New" w:hAnsi="Browallia New" w:cs="Browallia New"/>
          <w:sz w:val="28"/>
          <w:szCs w:val="28"/>
        </w:rPr>
      </w:pPr>
    </w:p>
    <w:tbl>
      <w:tblPr>
        <w:tblW w:w="891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6"/>
        <w:gridCol w:w="2835"/>
        <w:gridCol w:w="1134"/>
        <w:gridCol w:w="284"/>
        <w:gridCol w:w="1134"/>
        <w:gridCol w:w="283"/>
        <w:gridCol w:w="1134"/>
        <w:gridCol w:w="284"/>
        <w:gridCol w:w="1162"/>
      </w:tblGrid>
      <w:tr w:rsidR="00183D19" w:rsidRPr="008649D8" w14:paraId="04EDB871" w14:textId="77777777" w:rsidTr="00CE5B5B">
        <w:tc>
          <w:tcPr>
            <w:tcW w:w="3501" w:type="dxa"/>
            <w:gridSpan w:val="2"/>
          </w:tcPr>
          <w:p w14:paraId="3D4A09FD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5C6E0CCB" w14:textId="77777777" w:rsidR="00867702" w:rsidRPr="008649D8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8649D8" w14:paraId="1BCE6B57" w14:textId="77777777" w:rsidTr="00CE5B5B">
        <w:tc>
          <w:tcPr>
            <w:tcW w:w="3501" w:type="dxa"/>
            <w:gridSpan w:val="2"/>
          </w:tcPr>
          <w:p w14:paraId="2EC981B9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2524E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9C2160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2BB4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00EF4" w:rsidRPr="008649D8" w14:paraId="3123483A" w14:textId="77777777" w:rsidTr="00CE5B5B">
        <w:tc>
          <w:tcPr>
            <w:tcW w:w="3501" w:type="dxa"/>
            <w:gridSpan w:val="2"/>
          </w:tcPr>
          <w:p w14:paraId="58F89F01" w14:textId="77777777" w:rsidR="00700EF4" w:rsidRPr="008649D8" w:rsidRDefault="00700EF4" w:rsidP="00700EF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8BE42" w14:textId="5A964D15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BC19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E7EA" w14:textId="5C670573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51B8FE3C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11F3" w14:textId="35F528C4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35C0F" w14:textId="77777777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FA1EA" w14:textId="71C895B3" w:rsidR="00700EF4" w:rsidRPr="008649D8" w:rsidRDefault="00700EF4" w:rsidP="00700EF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83D19" w:rsidRPr="008649D8" w14:paraId="509D56D2" w14:textId="77777777" w:rsidTr="00CE5B5B">
        <w:tc>
          <w:tcPr>
            <w:tcW w:w="3501" w:type="dxa"/>
            <w:gridSpan w:val="2"/>
            <w:vAlign w:val="bottom"/>
          </w:tcPr>
          <w:p w14:paraId="3196B815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20BD64" w14:textId="77777777" w:rsidR="00867702" w:rsidRPr="008649D8" w:rsidRDefault="00867702" w:rsidP="00CE5B5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0E9545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81604B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157EA20" w14:textId="77777777" w:rsidR="00867702" w:rsidRPr="008649D8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BD8F0A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253C10" w14:textId="77777777" w:rsidR="00867702" w:rsidRPr="008649D8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7A7E0BF3" w14:textId="77777777" w:rsidR="00867702" w:rsidRPr="008649D8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D5D66" w:rsidRPr="008649D8" w14:paraId="5914C6F4" w14:textId="77777777" w:rsidTr="00CE5B5B">
        <w:tc>
          <w:tcPr>
            <w:tcW w:w="3501" w:type="dxa"/>
            <w:gridSpan w:val="2"/>
            <w:vAlign w:val="bottom"/>
            <w:hideMark/>
          </w:tcPr>
          <w:p w14:paraId="3F18A5B5" w14:textId="77777777" w:rsidR="000D5D66" w:rsidRPr="008649D8" w:rsidRDefault="000D5D66" w:rsidP="000D5D6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99EE6A" w14:textId="07A02C95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402</w:t>
            </w:r>
          </w:p>
        </w:tc>
        <w:tc>
          <w:tcPr>
            <w:tcW w:w="284" w:type="dxa"/>
          </w:tcPr>
          <w:p w14:paraId="3F5C344C" w14:textId="77777777" w:rsidR="000D5D66" w:rsidRPr="008649D8" w:rsidRDefault="000D5D66" w:rsidP="000D5D6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4F0EA4" w14:textId="41835459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95,059</w:t>
            </w:r>
          </w:p>
        </w:tc>
        <w:tc>
          <w:tcPr>
            <w:tcW w:w="283" w:type="dxa"/>
          </w:tcPr>
          <w:p w14:paraId="26F18AE9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6AE49D" w14:textId="153CD4FA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402</w:t>
            </w:r>
          </w:p>
        </w:tc>
        <w:tc>
          <w:tcPr>
            <w:tcW w:w="284" w:type="dxa"/>
          </w:tcPr>
          <w:p w14:paraId="6ED117F3" w14:textId="77777777" w:rsidR="000D5D66" w:rsidRPr="008649D8" w:rsidRDefault="000D5D66" w:rsidP="000D5D6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6690B8F7" w14:textId="34026856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t xml:space="preserve">                 -</w:t>
            </w:r>
          </w:p>
        </w:tc>
      </w:tr>
      <w:tr w:rsidR="000D5D66" w:rsidRPr="008649D8" w14:paraId="41B40325" w14:textId="77777777" w:rsidTr="00CE5B5B">
        <w:tc>
          <w:tcPr>
            <w:tcW w:w="666" w:type="dxa"/>
            <w:vAlign w:val="bottom"/>
            <w:hideMark/>
          </w:tcPr>
          <w:p w14:paraId="0D2155B6" w14:textId="77777777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2835" w:type="dxa"/>
            <w:vAlign w:val="bottom"/>
          </w:tcPr>
          <w:p w14:paraId="52E1DD24" w14:textId="20A05BB6" w:rsidR="000D5D66" w:rsidRPr="008649D8" w:rsidRDefault="00B36926" w:rsidP="000D5D66">
            <w:pPr>
              <w:tabs>
                <w:tab w:val="left" w:pos="419"/>
              </w:tabs>
              <w:spacing w:line="240" w:lineRule="auto"/>
              <w:ind w:left="-105" w:right="2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ตั้งค่าเผื่อ</w:t>
            </w:r>
            <w:r w:rsidR="000D5D66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ขาดทุนเพิ่มขึ้น</w:t>
            </w:r>
          </w:p>
        </w:tc>
        <w:tc>
          <w:tcPr>
            <w:tcW w:w="1134" w:type="dxa"/>
            <w:vAlign w:val="bottom"/>
          </w:tcPr>
          <w:p w14:paraId="3DED867E" w14:textId="740F24CE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36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t xml:space="preserve">                 -</w:t>
            </w:r>
          </w:p>
        </w:tc>
        <w:tc>
          <w:tcPr>
            <w:tcW w:w="284" w:type="dxa"/>
          </w:tcPr>
          <w:p w14:paraId="5C4D7680" w14:textId="77777777" w:rsidR="000D5D66" w:rsidRPr="008649D8" w:rsidRDefault="000D5D66" w:rsidP="000D5D6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C7E777" w14:textId="4601CC1F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283" w:type="dxa"/>
          </w:tcPr>
          <w:p w14:paraId="6A078756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DFD68B" w14:textId="6C56917C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t xml:space="preserve">                 -</w:t>
            </w:r>
          </w:p>
        </w:tc>
        <w:tc>
          <w:tcPr>
            <w:tcW w:w="284" w:type="dxa"/>
          </w:tcPr>
          <w:p w14:paraId="4F366657" w14:textId="77777777" w:rsidR="000D5D66" w:rsidRPr="008649D8" w:rsidRDefault="000D5D66" w:rsidP="000D5D6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7500FB42" w14:textId="2CA704D0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402</w:t>
            </w:r>
          </w:p>
        </w:tc>
      </w:tr>
      <w:tr w:rsidR="000D5D66" w:rsidRPr="008649D8" w14:paraId="7960950B" w14:textId="77777777" w:rsidTr="00CE5B5B">
        <w:tc>
          <w:tcPr>
            <w:tcW w:w="666" w:type="dxa"/>
            <w:vAlign w:val="bottom"/>
            <w:hideMark/>
          </w:tcPr>
          <w:p w14:paraId="31E97922" w14:textId="77777777" w:rsidR="000D5D66" w:rsidRPr="008649D8" w:rsidRDefault="000D5D66" w:rsidP="000D5D66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14:paraId="64D8ED42" w14:textId="77777777" w:rsidR="000D5D66" w:rsidRPr="008649D8" w:rsidRDefault="000D5D66" w:rsidP="000D5D66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-105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vAlign w:val="bottom"/>
          </w:tcPr>
          <w:p w14:paraId="7112E9FF" w14:textId="4B9E4446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(125)</w:t>
            </w:r>
          </w:p>
        </w:tc>
        <w:tc>
          <w:tcPr>
            <w:tcW w:w="284" w:type="dxa"/>
          </w:tcPr>
          <w:p w14:paraId="7DA7C07D" w14:textId="77777777" w:rsidR="000D5D66" w:rsidRPr="008649D8" w:rsidRDefault="000D5D66" w:rsidP="000D5D6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906822" w14:textId="47EF163B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(1,798)</w:t>
            </w:r>
          </w:p>
        </w:tc>
        <w:tc>
          <w:tcPr>
            <w:tcW w:w="283" w:type="dxa"/>
          </w:tcPr>
          <w:p w14:paraId="69F7A968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2AD871" w14:textId="7036B17F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(125)</w:t>
            </w:r>
          </w:p>
        </w:tc>
        <w:tc>
          <w:tcPr>
            <w:tcW w:w="284" w:type="dxa"/>
          </w:tcPr>
          <w:p w14:paraId="4FBE42D6" w14:textId="77777777" w:rsidR="000D5D66" w:rsidRPr="008649D8" w:rsidRDefault="000D5D66" w:rsidP="000D5D6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5116F923" w14:textId="5D001027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36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t xml:space="preserve">                 -</w:t>
            </w:r>
          </w:p>
        </w:tc>
      </w:tr>
      <w:tr w:rsidR="000D5D66" w:rsidRPr="008649D8" w14:paraId="77F31B2B" w14:textId="77777777" w:rsidTr="00CE5B5B">
        <w:tc>
          <w:tcPr>
            <w:tcW w:w="666" w:type="dxa"/>
            <w:vAlign w:val="bottom"/>
          </w:tcPr>
          <w:p w14:paraId="54C7B8DE" w14:textId="3EE283D0" w:rsidR="000D5D66" w:rsidRPr="008649D8" w:rsidRDefault="000D5D66" w:rsidP="000D5D66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14:paraId="0D0C0C72" w14:textId="37E388EF" w:rsidR="000D5D66" w:rsidRPr="008649D8" w:rsidRDefault="000D5D66" w:rsidP="000D5D66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170" w:right="28" w:hanging="2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vAlign w:val="bottom"/>
          </w:tcPr>
          <w:p w14:paraId="22462531" w14:textId="0D41C478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36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t xml:space="preserve">                 -</w:t>
            </w:r>
          </w:p>
        </w:tc>
        <w:tc>
          <w:tcPr>
            <w:tcW w:w="284" w:type="dxa"/>
          </w:tcPr>
          <w:p w14:paraId="780D8FFB" w14:textId="77777777" w:rsidR="000D5D66" w:rsidRPr="008649D8" w:rsidRDefault="000D5D66" w:rsidP="000D5D6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597F74" w14:textId="6F192103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(93,261)</w:t>
            </w:r>
          </w:p>
        </w:tc>
        <w:tc>
          <w:tcPr>
            <w:tcW w:w="283" w:type="dxa"/>
          </w:tcPr>
          <w:p w14:paraId="737B54F0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76662F" w14:textId="4A085BD2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t xml:space="preserve">                 -</w:t>
            </w:r>
          </w:p>
        </w:tc>
        <w:tc>
          <w:tcPr>
            <w:tcW w:w="284" w:type="dxa"/>
          </w:tcPr>
          <w:p w14:paraId="223B019A" w14:textId="77777777" w:rsidR="000D5D66" w:rsidRPr="008649D8" w:rsidRDefault="000D5D66" w:rsidP="000D5D6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4CB93355" w14:textId="4C1D9B3A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36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t xml:space="preserve">                 -</w:t>
            </w:r>
          </w:p>
        </w:tc>
      </w:tr>
      <w:tr w:rsidR="000D5D66" w:rsidRPr="008649D8" w14:paraId="3BE4FC67" w14:textId="77777777" w:rsidTr="00CE5B5B">
        <w:tc>
          <w:tcPr>
            <w:tcW w:w="3501" w:type="dxa"/>
            <w:gridSpan w:val="2"/>
            <w:vAlign w:val="bottom"/>
            <w:hideMark/>
          </w:tcPr>
          <w:p w14:paraId="0942C554" w14:textId="77777777" w:rsidR="000D5D66" w:rsidRPr="008649D8" w:rsidRDefault="000D5D66" w:rsidP="000D5D6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98E495" w14:textId="6CB5C05F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284" w:type="dxa"/>
          </w:tcPr>
          <w:p w14:paraId="41860364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CF64F" w14:textId="78C19B2E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283" w:type="dxa"/>
          </w:tcPr>
          <w:p w14:paraId="36C20C84" w14:textId="77777777" w:rsidR="000D5D66" w:rsidRPr="008649D8" w:rsidRDefault="000D5D66" w:rsidP="000D5D6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66F94C" w14:textId="55705EFB" w:rsidR="000D5D66" w:rsidRPr="008649D8" w:rsidRDefault="000D5D66" w:rsidP="000D5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284" w:type="dxa"/>
          </w:tcPr>
          <w:p w14:paraId="0276AE2E" w14:textId="77777777" w:rsidR="000D5D66" w:rsidRPr="008649D8" w:rsidRDefault="000D5D66" w:rsidP="000D5D6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04DED3" w14:textId="7EE9D43F" w:rsidR="000D5D66" w:rsidRPr="008649D8" w:rsidRDefault="000D5D66" w:rsidP="000D5D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402</w:t>
            </w:r>
          </w:p>
        </w:tc>
      </w:tr>
    </w:tbl>
    <w:p w14:paraId="67FAFEAF" w14:textId="2D9BEE7F" w:rsidR="00F72F7E" w:rsidRPr="008649D8" w:rsidRDefault="00F72F7E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2195414" w14:textId="30BB6A38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E6AFDA" w14:textId="4CF4F8F0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CFEF89C" w14:textId="0C946852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72B7C7" w14:textId="30012AA8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CE2EF2" w14:textId="7BEBD16D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CE48CC" w14:textId="24CB79E0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0F4FF5" w14:textId="3F7B2BB7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348F0C8" w14:textId="504A18AC" w:rsidR="00A220E7" w:rsidRPr="008649D8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5A16D9A" w14:textId="1BD5BD51" w:rsidR="00875EA5" w:rsidRPr="008649D8" w:rsidRDefault="00875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  <w:r w:rsidRPr="008649D8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410C4AEC" w14:textId="636EDCE6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0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สินค้าคงเหลือ</w:t>
      </w:r>
    </w:p>
    <w:p w14:paraId="0FA31395" w14:textId="77777777" w:rsidR="00867702" w:rsidRPr="008649D8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tbl>
      <w:tblPr>
        <w:tblW w:w="8987" w:type="dxa"/>
        <w:tblInd w:w="369" w:type="dxa"/>
        <w:tblLook w:val="01E0" w:firstRow="1" w:lastRow="1" w:firstColumn="1" w:lastColumn="1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8649D8" w14:paraId="00A78354" w14:textId="77777777" w:rsidTr="00721DB9">
        <w:tc>
          <w:tcPr>
            <w:tcW w:w="3600" w:type="dxa"/>
          </w:tcPr>
          <w:p w14:paraId="7E32F86B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471110B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8649D8" w14:paraId="25C09E3A" w14:textId="77777777" w:rsidTr="00721DB9">
        <w:tc>
          <w:tcPr>
            <w:tcW w:w="3600" w:type="dxa"/>
          </w:tcPr>
          <w:p w14:paraId="3565E710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15E177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746EA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283D32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1DB9" w:rsidRPr="008649D8" w14:paraId="7DA0D576" w14:textId="77777777" w:rsidTr="00721DB9">
        <w:trPr>
          <w:trHeight w:val="351"/>
        </w:trPr>
        <w:tc>
          <w:tcPr>
            <w:tcW w:w="3600" w:type="dxa"/>
          </w:tcPr>
          <w:p w14:paraId="6982E299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E504" w14:textId="6D94CFDF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vAlign w:val="bottom"/>
          </w:tcPr>
          <w:p w14:paraId="5DCDB7B2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D216C" w14:textId="31DD2B03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6AC80C71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22D96" w14:textId="28B7F13F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vAlign w:val="bottom"/>
          </w:tcPr>
          <w:p w14:paraId="5DEB8192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6B314" w14:textId="54BC5612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867702" w:rsidRPr="008649D8" w14:paraId="5F395E59" w14:textId="77777777" w:rsidTr="00721DB9">
        <w:trPr>
          <w:trHeight w:val="287"/>
        </w:trPr>
        <w:tc>
          <w:tcPr>
            <w:tcW w:w="3600" w:type="dxa"/>
          </w:tcPr>
          <w:p w14:paraId="1E2A0FD9" w14:textId="77777777" w:rsidR="00867702" w:rsidRPr="008649D8" w:rsidRDefault="00867702" w:rsidP="00CE5B5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AEB49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33756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EAB58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480254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2344F3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18F98B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A061D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21DB9" w:rsidRPr="008649D8" w14:paraId="459922EB" w14:textId="77777777" w:rsidTr="00721DB9">
        <w:trPr>
          <w:trHeight w:val="185"/>
        </w:trPr>
        <w:tc>
          <w:tcPr>
            <w:tcW w:w="3600" w:type="dxa"/>
          </w:tcPr>
          <w:p w14:paraId="36E5780A" w14:textId="77777777" w:rsidR="00721DB9" w:rsidRPr="008649D8" w:rsidRDefault="00721DB9" w:rsidP="00721DB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  <w:r w:rsidRPr="008649D8">
              <w:rPr>
                <w:rFonts w:ascii="Browallia New" w:hAnsi="Browallia New" w:cs="Browallia New"/>
                <w:color w:val="auto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C3AED34" w14:textId="3DF14E84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1,643</w:t>
            </w:r>
          </w:p>
        </w:tc>
        <w:tc>
          <w:tcPr>
            <w:tcW w:w="284" w:type="dxa"/>
          </w:tcPr>
          <w:p w14:paraId="1BAAA801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FBE61B" w14:textId="3FAEDC19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5,009</w:t>
            </w:r>
          </w:p>
        </w:tc>
        <w:tc>
          <w:tcPr>
            <w:tcW w:w="283" w:type="dxa"/>
          </w:tcPr>
          <w:p w14:paraId="66B79F67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6B2D87" w14:textId="75D55735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284" w:type="dxa"/>
          </w:tcPr>
          <w:p w14:paraId="03BE583B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B8E26" w14:textId="74BE478D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4,815</w:t>
            </w:r>
          </w:p>
        </w:tc>
      </w:tr>
      <w:tr w:rsidR="00721DB9" w:rsidRPr="008649D8" w14:paraId="65999E86" w14:textId="77777777" w:rsidTr="00721DB9">
        <w:trPr>
          <w:trHeight w:val="113"/>
        </w:trPr>
        <w:tc>
          <w:tcPr>
            <w:tcW w:w="3600" w:type="dxa"/>
            <w:vAlign w:val="center"/>
          </w:tcPr>
          <w:p w14:paraId="1EDD666B" w14:textId="77777777" w:rsidR="00721DB9" w:rsidRPr="008649D8" w:rsidRDefault="00721DB9" w:rsidP="00721DB9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2EAED091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841F46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B076AD" w14:textId="27DD68A0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2C5B82B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6372410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6F3682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18AD1A6" w14:textId="0CBBDA3F" w:rsidR="00721DB9" w:rsidRPr="008649D8" w:rsidRDefault="00721DB9" w:rsidP="007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721DB9" w:rsidRPr="008649D8" w14:paraId="3A68C018" w14:textId="77777777" w:rsidTr="00721DB9">
        <w:trPr>
          <w:trHeight w:val="113"/>
        </w:trPr>
        <w:tc>
          <w:tcPr>
            <w:tcW w:w="3600" w:type="dxa"/>
            <w:vAlign w:val="center"/>
          </w:tcPr>
          <w:p w14:paraId="1CCAF7B3" w14:textId="3CFC469B" w:rsidR="00721DB9" w:rsidRPr="008649D8" w:rsidRDefault="00721DB9" w:rsidP="00721DB9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เครื่องมือและอุปกรณ์ทางการแพทย์</w:t>
            </w:r>
          </w:p>
        </w:tc>
        <w:tc>
          <w:tcPr>
            <w:tcW w:w="1134" w:type="dxa"/>
            <w:shd w:val="clear" w:color="auto" w:fill="auto"/>
          </w:tcPr>
          <w:p w14:paraId="318D5356" w14:textId="1A58F324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521,628</w:t>
            </w:r>
          </w:p>
        </w:tc>
        <w:tc>
          <w:tcPr>
            <w:tcW w:w="284" w:type="dxa"/>
          </w:tcPr>
          <w:p w14:paraId="15C2E4C2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CEAA22" w14:textId="323E7543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548,176</w:t>
            </w:r>
          </w:p>
        </w:tc>
        <w:tc>
          <w:tcPr>
            <w:tcW w:w="283" w:type="dxa"/>
          </w:tcPr>
          <w:p w14:paraId="4361DB61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29E9FD" w14:textId="56B4C6C8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428,49</w:t>
            </w:r>
            <w:r w:rsidR="00E56D17" w:rsidRPr="008649D8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0F0248E8" w14:textId="77777777" w:rsidR="00721DB9" w:rsidRPr="008649D8" w:rsidRDefault="00721DB9" w:rsidP="002C11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B3B662" w14:textId="42CBE42F" w:rsidR="00721DB9" w:rsidRPr="008649D8" w:rsidRDefault="00721DB9" w:rsidP="007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449,938</w:t>
            </w:r>
          </w:p>
        </w:tc>
      </w:tr>
      <w:tr w:rsidR="00A31165" w:rsidRPr="008649D8" w14:paraId="743AC45B" w14:textId="77777777" w:rsidTr="00721DB9">
        <w:trPr>
          <w:trHeight w:val="113"/>
        </w:trPr>
        <w:tc>
          <w:tcPr>
            <w:tcW w:w="3600" w:type="dxa"/>
            <w:vAlign w:val="center"/>
          </w:tcPr>
          <w:p w14:paraId="23EA8258" w14:textId="25CFC048" w:rsidR="00A31165" w:rsidRPr="008649D8" w:rsidRDefault="00A31165" w:rsidP="00A3116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ผลิตภัณฑ์เสริมความงาม</w:t>
            </w:r>
          </w:p>
        </w:tc>
        <w:tc>
          <w:tcPr>
            <w:tcW w:w="1134" w:type="dxa"/>
            <w:shd w:val="clear" w:color="auto" w:fill="auto"/>
          </w:tcPr>
          <w:p w14:paraId="76972682" w14:textId="29FBB436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FAD4071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8DE23A" w14:textId="21255E70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3,705</w:t>
            </w:r>
          </w:p>
        </w:tc>
        <w:tc>
          <w:tcPr>
            <w:tcW w:w="283" w:type="dxa"/>
          </w:tcPr>
          <w:p w14:paraId="622CA73B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86C4E" w14:textId="431EF996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FFDF6D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2B326F" w14:textId="22FDB193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</w:tr>
      <w:tr w:rsidR="00A31165" w:rsidRPr="008649D8" w14:paraId="4573E37B" w14:textId="77777777" w:rsidTr="00721DB9">
        <w:trPr>
          <w:trHeight w:val="173"/>
        </w:trPr>
        <w:tc>
          <w:tcPr>
            <w:tcW w:w="3600" w:type="dxa"/>
          </w:tcPr>
          <w:p w14:paraId="408701AF" w14:textId="77777777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585D89" w14:textId="1D6993A6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523,271</w:t>
            </w:r>
          </w:p>
        </w:tc>
        <w:tc>
          <w:tcPr>
            <w:tcW w:w="284" w:type="dxa"/>
            <w:shd w:val="clear" w:color="auto" w:fill="auto"/>
          </w:tcPr>
          <w:p w14:paraId="570904C5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08D5A8" w14:textId="1709F341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556,890</w:t>
            </w:r>
          </w:p>
        </w:tc>
        <w:tc>
          <w:tcPr>
            <w:tcW w:w="283" w:type="dxa"/>
            <w:shd w:val="clear" w:color="auto" w:fill="auto"/>
          </w:tcPr>
          <w:p w14:paraId="3DF94A93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EBA41" w14:textId="17E68619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428,594</w:t>
            </w:r>
          </w:p>
        </w:tc>
        <w:tc>
          <w:tcPr>
            <w:tcW w:w="284" w:type="dxa"/>
            <w:shd w:val="clear" w:color="auto" w:fill="auto"/>
          </w:tcPr>
          <w:p w14:paraId="0D2C02B8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70FBAC" w14:textId="5B3FF45F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455,011</w:t>
            </w:r>
          </w:p>
        </w:tc>
      </w:tr>
      <w:tr w:rsidR="00A31165" w:rsidRPr="008649D8" w14:paraId="6A8AB416" w14:textId="77777777" w:rsidTr="00721DB9">
        <w:trPr>
          <w:trHeight w:val="173"/>
        </w:trPr>
        <w:tc>
          <w:tcPr>
            <w:tcW w:w="3600" w:type="dxa"/>
          </w:tcPr>
          <w:p w14:paraId="09EAB20A" w14:textId="77777777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0BBCE0A2" w14:textId="767B191D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(40,279)</w:t>
            </w:r>
          </w:p>
        </w:tc>
        <w:tc>
          <w:tcPr>
            <w:tcW w:w="284" w:type="dxa"/>
            <w:shd w:val="clear" w:color="auto" w:fill="auto"/>
          </w:tcPr>
          <w:p w14:paraId="680266C3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2D44B8" w14:textId="73C5B40A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(38,318)</w:t>
            </w:r>
          </w:p>
        </w:tc>
        <w:tc>
          <w:tcPr>
            <w:tcW w:w="283" w:type="dxa"/>
            <w:shd w:val="clear" w:color="auto" w:fill="auto"/>
          </w:tcPr>
          <w:p w14:paraId="46B226AD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82A0E7" w14:textId="66A8E3B6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(30,246)</w:t>
            </w:r>
          </w:p>
        </w:tc>
        <w:tc>
          <w:tcPr>
            <w:tcW w:w="284" w:type="dxa"/>
            <w:shd w:val="clear" w:color="auto" w:fill="auto"/>
          </w:tcPr>
          <w:p w14:paraId="1D638088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6A73E" w14:textId="3F8ED985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(25,547)</w:t>
            </w:r>
          </w:p>
        </w:tc>
      </w:tr>
      <w:tr w:rsidR="00A31165" w:rsidRPr="008649D8" w14:paraId="4CDDE768" w14:textId="77777777" w:rsidTr="00721DB9">
        <w:trPr>
          <w:trHeight w:val="173"/>
        </w:trPr>
        <w:tc>
          <w:tcPr>
            <w:tcW w:w="3600" w:type="dxa"/>
          </w:tcPr>
          <w:p w14:paraId="662BA388" w14:textId="77777777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2D75B1" w14:textId="3E74E23A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482,992</w:t>
            </w:r>
          </w:p>
        </w:tc>
        <w:tc>
          <w:tcPr>
            <w:tcW w:w="284" w:type="dxa"/>
            <w:shd w:val="clear" w:color="auto" w:fill="auto"/>
          </w:tcPr>
          <w:p w14:paraId="7208E69B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83CA4F" w14:textId="0298E304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518,572</w:t>
            </w:r>
          </w:p>
        </w:tc>
        <w:tc>
          <w:tcPr>
            <w:tcW w:w="283" w:type="dxa"/>
            <w:shd w:val="clear" w:color="auto" w:fill="auto"/>
          </w:tcPr>
          <w:p w14:paraId="0CF5183C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AF7FFA" w14:textId="511452B0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398,348</w:t>
            </w:r>
          </w:p>
        </w:tc>
        <w:tc>
          <w:tcPr>
            <w:tcW w:w="284" w:type="dxa"/>
            <w:shd w:val="clear" w:color="auto" w:fill="auto"/>
          </w:tcPr>
          <w:p w14:paraId="34CD6CEB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D837B5" w14:textId="663BAA91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429,464</w:t>
            </w:r>
          </w:p>
        </w:tc>
      </w:tr>
    </w:tbl>
    <w:p w14:paraId="780353A6" w14:textId="313FCB50" w:rsidR="00867702" w:rsidRPr="008649D8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</w:p>
    <w:p w14:paraId="32AD0376" w14:textId="3C51449C" w:rsidR="00867702" w:rsidRPr="008649D8" w:rsidRDefault="00867702" w:rsidP="008B5FE9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ในระหว่างปี</w:t>
      </w:r>
      <w:r w:rsidR="00B82074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B82074">
        <w:rPr>
          <w:rFonts w:ascii="Browallia New" w:hAnsi="Browallia New" w:cs="Browallia New"/>
          <w:sz w:val="28"/>
          <w:szCs w:val="28"/>
        </w:rPr>
        <w:t xml:space="preserve">31 </w:t>
      </w:r>
      <w:r w:rsidR="00B8207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B82074">
        <w:rPr>
          <w:rFonts w:ascii="Browallia New" w:hAnsi="Browallia New" w:cs="Browallia New"/>
          <w:sz w:val="28"/>
          <w:szCs w:val="28"/>
        </w:rPr>
        <w:t xml:space="preserve">2565 </w:t>
      </w:r>
      <w:r w:rsidR="00B82074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E45DE5">
        <w:rPr>
          <w:rFonts w:ascii="Browallia New" w:hAnsi="Browallia New" w:cs="Browallia New"/>
          <w:sz w:val="28"/>
          <w:szCs w:val="28"/>
        </w:rPr>
        <w:t>2564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รายการเคลื่อนไหวของค่าเผื่อสินค้าเสื่อมคุณภาพ มีดังต่อไปนี้</w:t>
      </w:r>
    </w:p>
    <w:p w14:paraId="326A9EF5" w14:textId="77777777" w:rsidR="00867702" w:rsidRPr="008649D8" w:rsidRDefault="00867702" w:rsidP="00867702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464624" w:rsidRPr="008649D8" w14:paraId="1C3BA01C" w14:textId="77777777" w:rsidTr="00721DB9">
        <w:tc>
          <w:tcPr>
            <w:tcW w:w="3600" w:type="dxa"/>
          </w:tcPr>
          <w:p w14:paraId="3F60F5B8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5BF7016" w14:textId="77777777" w:rsidR="00867702" w:rsidRPr="008649D8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64624" w:rsidRPr="008649D8" w14:paraId="1725F348" w14:textId="77777777" w:rsidTr="00721DB9">
        <w:tc>
          <w:tcPr>
            <w:tcW w:w="3600" w:type="dxa"/>
          </w:tcPr>
          <w:p w14:paraId="367A1AC7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5621E83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392F61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6106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1DB9" w:rsidRPr="008649D8" w14:paraId="250B8821" w14:textId="77777777" w:rsidTr="00721DB9">
        <w:tc>
          <w:tcPr>
            <w:tcW w:w="3600" w:type="dxa"/>
          </w:tcPr>
          <w:p w14:paraId="25F2CB4D" w14:textId="77777777" w:rsidR="00721DB9" w:rsidRPr="008649D8" w:rsidRDefault="00721DB9" w:rsidP="00721DB9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2103" w14:textId="27993B06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1F55A57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4F7" w14:textId="34317E19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2BD4A48A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0D70" w14:textId="702DFF1C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454A38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D1997" w14:textId="438C0AA5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64624" w:rsidRPr="008649D8" w14:paraId="10838294" w14:textId="77777777" w:rsidTr="00721DB9">
        <w:trPr>
          <w:trHeight w:val="293"/>
        </w:trPr>
        <w:tc>
          <w:tcPr>
            <w:tcW w:w="3600" w:type="dxa"/>
            <w:vAlign w:val="bottom"/>
          </w:tcPr>
          <w:p w14:paraId="46721E66" w14:textId="77777777" w:rsidR="00867702" w:rsidRPr="008649D8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02AD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1244759A" w14:textId="77777777" w:rsidR="00867702" w:rsidRPr="008649D8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6044BF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733A4F3E" w14:textId="77777777" w:rsidR="00867702" w:rsidRPr="008649D8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FEE108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0BABC6" w14:textId="77777777" w:rsidR="00867702" w:rsidRPr="008649D8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C9A9CA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21DB9" w:rsidRPr="008649D8" w14:paraId="4A272A0C" w14:textId="77777777" w:rsidTr="00721DB9">
        <w:tc>
          <w:tcPr>
            <w:tcW w:w="3600" w:type="dxa"/>
            <w:vAlign w:val="bottom"/>
          </w:tcPr>
          <w:p w14:paraId="2035133A" w14:textId="77777777" w:rsidR="00721DB9" w:rsidRPr="008649D8" w:rsidRDefault="00721DB9" w:rsidP="00721DB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F5909" w14:textId="1B7F0577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38,318</w:t>
            </w:r>
          </w:p>
        </w:tc>
        <w:tc>
          <w:tcPr>
            <w:tcW w:w="284" w:type="dxa"/>
          </w:tcPr>
          <w:p w14:paraId="46777441" w14:textId="77777777" w:rsidR="00721DB9" w:rsidRPr="008649D8" w:rsidRDefault="00721DB9" w:rsidP="00721DB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B3AE1D" w14:textId="60E273AF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61,320</w:t>
            </w:r>
          </w:p>
        </w:tc>
        <w:tc>
          <w:tcPr>
            <w:tcW w:w="283" w:type="dxa"/>
          </w:tcPr>
          <w:p w14:paraId="5B2B79D5" w14:textId="77777777" w:rsidR="00721DB9" w:rsidRPr="008649D8" w:rsidRDefault="00721DB9" w:rsidP="00721DB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DBE6A" w14:textId="6B51B35C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25,547</w:t>
            </w:r>
          </w:p>
        </w:tc>
        <w:tc>
          <w:tcPr>
            <w:tcW w:w="284" w:type="dxa"/>
          </w:tcPr>
          <w:p w14:paraId="14AEC0C7" w14:textId="77777777" w:rsidR="00721DB9" w:rsidRPr="008649D8" w:rsidRDefault="00721DB9" w:rsidP="00721DB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644B9" w14:textId="2A46C893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19,363</w:t>
            </w:r>
          </w:p>
        </w:tc>
      </w:tr>
      <w:tr w:rsidR="00721DB9" w:rsidRPr="008649D8" w14:paraId="060559C2" w14:textId="77777777" w:rsidTr="00721DB9">
        <w:tc>
          <w:tcPr>
            <w:tcW w:w="3600" w:type="dxa"/>
            <w:vAlign w:val="bottom"/>
          </w:tcPr>
          <w:p w14:paraId="5B84FB14" w14:textId="51799FC1" w:rsidR="00721DB9" w:rsidRPr="008649D8" w:rsidRDefault="00721DB9" w:rsidP="00721DB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EA6542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ตั้ง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ค่าเผื่อสินค้าเสื่อมคุณภาพ</w:t>
            </w:r>
            <w:r w:rsidR="00EA6542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11D9D" w14:textId="2FB76065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4,699</w:t>
            </w:r>
          </w:p>
        </w:tc>
        <w:tc>
          <w:tcPr>
            <w:tcW w:w="284" w:type="dxa"/>
          </w:tcPr>
          <w:p w14:paraId="1AF9C05E" w14:textId="77777777" w:rsidR="00721DB9" w:rsidRPr="008649D8" w:rsidRDefault="00721DB9" w:rsidP="00721DB9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558FB1" w14:textId="6A7CDDEF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6,695</w:t>
            </w:r>
          </w:p>
        </w:tc>
        <w:tc>
          <w:tcPr>
            <w:tcW w:w="283" w:type="dxa"/>
          </w:tcPr>
          <w:p w14:paraId="3F766652" w14:textId="77777777" w:rsidR="00721DB9" w:rsidRPr="008649D8" w:rsidRDefault="00721DB9" w:rsidP="00721DB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03CB8" w14:textId="6A2D17B4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4,699</w:t>
            </w:r>
          </w:p>
        </w:tc>
        <w:tc>
          <w:tcPr>
            <w:tcW w:w="284" w:type="dxa"/>
          </w:tcPr>
          <w:p w14:paraId="07662C06" w14:textId="77777777" w:rsidR="00721DB9" w:rsidRPr="008649D8" w:rsidRDefault="00721DB9" w:rsidP="00721DB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39919" w14:textId="78898A4A" w:rsidR="00721DB9" w:rsidRPr="008649D8" w:rsidRDefault="00721DB9" w:rsidP="007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6,184</w:t>
            </w:r>
          </w:p>
        </w:tc>
      </w:tr>
      <w:tr w:rsidR="00A31165" w:rsidRPr="008649D8" w14:paraId="19542307" w14:textId="77777777" w:rsidTr="00836192">
        <w:tc>
          <w:tcPr>
            <w:tcW w:w="3600" w:type="dxa"/>
            <w:vAlign w:val="bottom"/>
          </w:tcPr>
          <w:p w14:paraId="16511CC1" w14:textId="77777777" w:rsidR="00A31165" w:rsidRPr="008649D8" w:rsidRDefault="00A31165" w:rsidP="00A31165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กลับรายการค่าเผื่อสินค้าเสื่อมคุณภาพ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8D135" w14:textId="551BEC5C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(2,738)</w:t>
            </w:r>
          </w:p>
        </w:tc>
        <w:tc>
          <w:tcPr>
            <w:tcW w:w="284" w:type="dxa"/>
          </w:tcPr>
          <w:p w14:paraId="730EC7D3" w14:textId="77777777" w:rsidR="00A31165" w:rsidRPr="008649D8" w:rsidRDefault="00A31165" w:rsidP="00A3116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14E73C" w14:textId="535B001A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283" w:type="dxa"/>
          </w:tcPr>
          <w:p w14:paraId="51F7ACC2" w14:textId="77777777" w:rsidR="00A31165" w:rsidRPr="008649D8" w:rsidRDefault="00A31165" w:rsidP="00A3116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B5EA7" w14:textId="68EAA099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A5AEDC8" w14:textId="77777777" w:rsidR="00A31165" w:rsidRPr="008649D8" w:rsidRDefault="00A31165" w:rsidP="00A3116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60E593" w14:textId="34F4B2F4" w:rsidR="00A31165" w:rsidRPr="00567D65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31165" w:rsidRPr="008649D8" w14:paraId="5B2D9F82" w14:textId="77777777" w:rsidTr="009D3465">
        <w:tc>
          <w:tcPr>
            <w:tcW w:w="3600" w:type="dxa"/>
            <w:vAlign w:val="bottom"/>
          </w:tcPr>
          <w:p w14:paraId="7A5BC795" w14:textId="5F2624D0" w:rsidR="00A31165" w:rsidRPr="008649D8" w:rsidRDefault="00A31165" w:rsidP="00A31165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48D5A" w14:textId="5E15DF38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FAF70A9" w14:textId="77777777" w:rsidR="00A31165" w:rsidRPr="008649D8" w:rsidRDefault="00A31165" w:rsidP="00A3116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8201BA" w14:textId="651FBCF6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(29,497)</w:t>
            </w:r>
          </w:p>
        </w:tc>
        <w:tc>
          <w:tcPr>
            <w:tcW w:w="283" w:type="dxa"/>
          </w:tcPr>
          <w:p w14:paraId="7E88F9A2" w14:textId="77777777" w:rsidR="00A31165" w:rsidRPr="008649D8" w:rsidRDefault="00A31165" w:rsidP="00A3116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DDBD7A" w14:textId="132A7747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0BAD473" w14:textId="77777777" w:rsidR="00A31165" w:rsidRPr="008649D8" w:rsidRDefault="00A31165" w:rsidP="00A3116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752587" w14:textId="30690D58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31165" w:rsidRPr="008649D8" w14:paraId="1C7CF772" w14:textId="77777777" w:rsidTr="00EF1562">
        <w:tc>
          <w:tcPr>
            <w:tcW w:w="3600" w:type="dxa"/>
            <w:vAlign w:val="bottom"/>
          </w:tcPr>
          <w:p w14:paraId="4BD0893A" w14:textId="77777777" w:rsidR="00A31165" w:rsidRPr="008649D8" w:rsidRDefault="00A31165" w:rsidP="00A3116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2D4D11" w14:textId="2DEC97B4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40,279</w:t>
            </w:r>
          </w:p>
        </w:tc>
        <w:tc>
          <w:tcPr>
            <w:tcW w:w="284" w:type="dxa"/>
          </w:tcPr>
          <w:p w14:paraId="56F2343B" w14:textId="77777777" w:rsidR="00A31165" w:rsidRPr="008649D8" w:rsidRDefault="00A31165" w:rsidP="00A3116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CA97F9" w14:textId="0DA10934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38,318</w:t>
            </w:r>
          </w:p>
        </w:tc>
        <w:tc>
          <w:tcPr>
            <w:tcW w:w="283" w:type="dxa"/>
          </w:tcPr>
          <w:p w14:paraId="0B34EB73" w14:textId="77777777" w:rsidR="00A31165" w:rsidRPr="008649D8" w:rsidRDefault="00A31165" w:rsidP="00A3116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83952E7" w14:textId="740A734D" w:rsidR="00A31165" w:rsidRPr="008649D8" w:rsidRDefault="00A31165" w:rsidP="00A3116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30,246</w:t>
            </w:r>
          </w:p>
        </w:tc>
        <w:tc>
          <w:tcPr>
            <w:tcW w:w="284" w:type="dxa"/>
          </w:tcPr>
          <w:p w14:paraId="1A2E1D45" w14:textId="77777777" w:rsidR="00A31165" w:rsidRPr="008649D8" w:rsidRDefault="00A31165" w:rsidP="00A3116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25A021" w14:textId="585BBCA6" w:rsidR="00A31165" w:rsidRPr="008649D8" w:rsidRDefault="00A31165" w:rsidP="00A3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25,547</w:t>
            </w:r>
          </w:p>
        </w:tc>
      </w:tr>
    </w:tbl>
    <w:p w14:paraId="52098712" w14:textId="77777777" w:rsidR="00C777AA" w:rsidRPr="008649D8" w:rsidRDefault="00C777AA" w:rsidP="00C777A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DD85F1D" w14:textId="7B71A666" w:rsidR="00867702" w:rsidRPr="008649D8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สินทรัพย์หมุนเวียนอื่น</w:t>
      </w:r>
    </w:p>
    <w:p w14:paraId="70C5E939" w14:textId="77777777" w:rsidR="00867702" w:rsidRPr="008649D8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067"/>
        <w:gridCol w:w="236"/>
        <w:gridCol w:w="1182"/>
      </w:tblGrid>
      <w:tr w:rsidR="00867702" w:rsidRPr="008649D8" w14:paraId="566EDCA0" w14:textId="77777777" w:rsidTr="00CE5B5B">
        <w:tc>
          <w:tcPr>
            <w:tcW w:w="3561" w:type="dxa"/>
          </w:tcPr>
          <w:p w14:paraId="73911C20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69" w:type="dxa"/>
            <w:gridSpan w:val="7"/>
          </w:tcPr>
          <w:p w14:paraId="20F0F18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8649D8" w14:paraId="31B91BC6" w14:textId="77777777" w:rsidTr="00CE5B5B">
        <w:trPr>
          <w:trHeight w:val="351"/>
        </w:trPr>
        <w:tc>
          <w:tcPr>
            <w:tcW w:w="3561" w:type="dxa"/>
          </w:tcPr>
          <w:p w14:paraId="7612C761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4977CB99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CA9410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5" w:type="dxa"/>
            <w:gridSpan w:val="3"/>
            <w:tcBorders>
              <w:bottom w:val="single" w:sz="4" w:space="0" w:color="auto"/>
            </w:tcBorders>
          </w:tcPr>
          <w:p w14:paraId="5D9ED75E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1DB9" w:rsidRPr="008649D8" w14:paraId="3FF0D4B4" w14:textId="77777777" w:rsidTr="00CE5B5B">
        <w:trPr>
          <w:trHeight w:val="351"/>
        </w:trPr>
        <w:tc>
          <w:tcPr>
            <w:tcW w:w="3561" w:type="dxa"/>
          </w:tcPr>
          <w:p w14:paraId="256B409D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9A9E07" w14:textId="34097AE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2CAD47F6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AE84E8" w14:textId="63423AF0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582D7845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36BCD8D" w14:textId="04A448E3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9B975F0" w14:textId="77777777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AEE3841" w14:textId="0E69E9E5" w:rsidR="00721DB9" w:rsidRPr="008649D8" w:rsidRDefault="00721DB9" w:rsidP="00721DB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867702" w:rsidRPr="008649D8" w14:paraId="2867FA99" w14:textId="77777777" w:rsidTr="00CE5B5B">
        <w:trPr>
          <w:trHeight w:hRule="exact" w:val="391"/>
        </w:trPr>
        <w:tc>
          <w:tcPr>
            <w:tcW w:w="3561" w:type="dxa"/>
          </w:tcPr>
          <w:p w14:paraId="151CD4FC" w14:textId="77777777" w:rsidR="00867702" w:rsidRPr="008649D8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0E2387FD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424B07B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E9321AC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D7F85CC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03CB36E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7860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062C68E" w14:textId="77777777" w:rsidR="00867702" w:rsidRPr="008649D8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1DB9" w:rsidRPr="008649D8" w14:paraId="41D588CF" w14:textId="77777777" w:rsidTr="00CE5B5B">
        <w:trPr>
          <w:trHeight w:hRule="exact" w:val="391"/>
        </w:trPr>
        <w:tc>
          <w:tcPr>
            <w:tcW w:w="3561" w:type="dxa"/>
          </w:tcPr>
          <w:p w14:paraId="38057E39" w14:textId="77777777" w:rsidR="00721DB9" w:rsidRPr="008649D8" w:rsidRDefault="00721DB9" w:rsidP="00721DB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45C824DA" w14:textId="75D71F01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83" w:type="dxa"/>
          </w:tcPr>
          <w:p w14:paraId="2A3A985D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4F3E11B" w14:textId="3A947F75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27,454</w:t>
            </w:r>
          </w:p>
        </w:tc>
        <w:tc>
          <w:tcPr>
            <w:tcW w:w="283" w:type="dxa"/>
          </w:tcPr>
          <w:p w14:paraId="3B0FA0ED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19D6EF3" w14:textId="42D68047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3,694</w:t>
            </w:r>
          </w:p>
        </w:tc>
        <w:tc>
          <w:tcPr>
            <w:tcW w:w="236" w:type="dxa"/>
          </w:tcPr>
          <w:p w14:paraId="6FB64BB9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F83E42E" w14:textId="78B2828A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23,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</w:tr>
      <w:tr w:rsidR="00CC28BB" w:rsidRPr="008649D8" w14:paraId="1C66E4C1" w14:textId="77777777" w:rsidTr="00CE5B5B">
        <w:trPr>
          <w:trHeight w:hRule="exact" w:val="391"/>
        </w:trPr>
        <w:tc>
          <w:tcPr>
            <w:tcW w:w="3561" w:type="dxa"/>
          </w:tcPr>
          <w:p w14:paraId="050781B3" w14:textId="4645F20F" w:rsidR="00CC28BB" w:rsidRPr="008649D8" w:rsidRDefault="00CC28BB" w:rsidP="00CC28B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0C07532C" w14:textId="7D978755" w:rsidR="00CC28BB" w:rsidRPr="008649D8" w:rsidRDefault="00971363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83" w:type="dxa"/>
          </w:tcPr>
          <w:p w14:paraId="100E79BB" w14:textId="77777777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660BDFF" w14:textId="2A2D94BC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83" w:type="dxa"/>
          </w:tcPr>
          <w:p w14:paraId="1865A8EB" w14:textId="77777777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0E0B94" w14:textId="3EF1374E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6" w:type="dxa"/>
          </w:tcPr>
          <w:p w14:paraId="28DED5D4" w14:textId="77777777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7BDEE2D" w14:textId="7A82F7BE" w:rsidR="00CC28BB" w:rsidRPr="008649D8" w:rsidRDefault="00CC28BB" w:rsidP="00CC28B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</w:tr>
      <w:tr w:rsidR="00721DB9" w:rsidRPr="008649D8" w14:paraId="2D3EFB4A" w14:textId="77777777" w:rsidTr="00CE5B5B">
        <w:trPr>
          <w:trHeight w:hRule="exact" w:val="391"/>
        </w:trPr>
        <w:tc>
          <w:tcPr>
            <w:tcW w:w="3561" w:type="dxa"/>
          </w:tcPr>
          <w:p w14:paraId="3B7D39F4" w14:textId="3D62802D" w:rsidR="00721DB9" w:rsidRPr="008649D8" w:rsidRDefault="00721DB9" w:rsidP="00721DB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161" w:type="dxa"/>
            <w:shd w:val="clear" w:color="auto" w:fill="auto"/>
          </w:tcPr>
          <w:p w14:paraId="4E2528B2" w14:textId="28F0028B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83" w:type="dxa"/>
          </w:tcPr>
          <w:p w14:paraId="02971374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D1F3FF" w14:textId="31AFC4E4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83" w:type="dxa"/>
          </w:tcPr>
          <w:p w14:paraId="298A79F2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0751081" w14:textId="1DC202D5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36" w:type="dxa"/>
          </w:tcPr>
          <w:p w14:paraId="66070BAA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7575AB1" w14:textId="0D671EBA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13,720</w:t>
            </w:r>
          </w:p>
        </w:tc>
      </w:tr>
      <w:tr w:rsidR="00721DB9" w:rsidRPr="008649D8" w14:paraId="4C461ACC" w14:textId="77777777" w:rsidTr="00CE5B5B">
        <w:trPr>
          <w:trHeight w:val="113"/>
        </w:trPr>
        <w:tc>
          <w:tcPr>
            <w:tcW w:w="3561" w:type="dxa"/>
          </w:tcPr>
          <w:p w14:paraId="4764C915" w14:textId="77777777" w:rsidR="00721DB9" w:rsidRPr="008649D8" w:rsidRDefault="00721DB9" w:rsidP="00721DB9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00830A04" w14:textId="1BD74F01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1,626</w:t>
            </w:r>
          </w:p>
        </w:tc>
        <w:tc>
          <w:tcPr>
            <w:tcW w:w="283" w:type="dxa"/>
          </w:tcPr>
          <w:p w14:paraId="3E23F7B2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4E24302" w14:textId="78F22501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2,066</w:t>
            </w:r>
          </w:p>
        </w:tc>
        <w:tc>
          <w:tcPr>
            <w:tcW w:w="283" w:type="dxa"/>
          </w:tcPr>
          <w:p w14:paraId="77314C69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94D4A30" w14:textId="00D1053A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236" w:type="dxa"/>
          </w:tcPr>
          <w:p w14:paraId="6523D898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2B393229" w14:textId="05C0A9CC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</w:tr>
      <w:tr w:rsidR="00721DB9" w:rsidRPr="008649D8" w14:paraId="1F238188" w14:textId="77777777" w:rsidTr="00CE5B5B">
        <w:trPr>
          <w:trHeight w:val="267"/>
        </w:trPr>
        <w:tc>
          <w:tcPr>
            <w:tcW w:w="3561" w:type="dxa"/>
          </w:tcPr>
          <w:p w14:paraId="43370B6F" w14:textId="731DD5D0" w:rsidR="00721DB9" w:rsidRPr="008649D8" w:rsidRDefault="006B2EBE" w:rsidP="00721DB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1BE7EC3" w14:textId="64D871AA" w:rsidR="00721DB9" w:rsidRPr="008649D8" w:rsidRDefault="00971363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58,633</w:t>
            </w:r>
          </w:p>
        </w:tc>
        <w:tc>
          <w:tcPr>
            <w:tcW w:w="283" w:type="dxa"/>
          </w:tcPr>
          <w:p w14:paraId="7411C5B8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DB1D9A" w14:textId="70653FC5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83" w:type="dxa"/>
          </w:tcPr>
          <w:p w14:paraId="390B7D3B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D00393" w14:textId="08A705A2" w:rsidR="00721DB9" w:rsidRPr="008649D8" w:rsidRDefault="00CC28BB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56,</w:t>
            </w:r>
            <w:r w:rsidR="00971363"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236" w:type="dxa"/>
          </w:tcPr>
          <w:p w14:paraId="2F25C84A" w14:textId="77777777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8186F6" w14:textId="1F08E48E" w:rsidR="00721DB9" w:rsidRPr="008649D8" w:rsidRDefault="00721DB9" w:rsidP="007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63,987</w:t>
            </w:r>
          </w:p>
        </w:tc>
      </w:tr>
    </w:tbl>
    <w:p w14:paraId="25843895" w14:textId="5BD507E3" w:rsidR="009849FC" w:rsidRPr="008649D8" w:rsidRDefault="009849FC" w:rsidP="009849FC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69C8927" w14:textId="77777777" w:rsidR="009849FC" w:rsidRPr="008649D8" w:rsidRDefault="0098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B1184D8" w14:textId="040095EC" w:rsidR="00C04DF6" w:rsidRPr="008649D8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A22360D" w14:textId="77777777" w:rsidR="00417310" w:rsidRPr="008649D8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89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72"/>
        <w:gridCol w:w="877"/>
        <w:gridCol w:w="850"/>
        <w:gridCol w:w="851"/>
        <w:gridCol w:w="850"/>
        <w:gridCol w:w="993"/>
        <w:gridCol w:w="992"/>
        <w:gridCol w:w="850"/>
        <w:gridCol w:w="854"/>
      </w:tblGrid>
      <w:tr w:rsidR="00B66E24" w:rsidRPr="008649D8" w14:paraId="4D80D842" w14:textId="77777777" w:rsidTr="00B96A8C">
        <w:trPr>
          <w:cantSplit/>
          <w:trHeight w:val="124"/>
        </w:trPr>
        <w:tc>
          <w:tcPr>
            <w:tcW w:w="1872" w:type="dxa"/>
            <w:shd w:val="clear" w:color="auto" w:fill="auto"/>
          </w:tcPr>
          <w:p w14:paraId="7D80538E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</w:tcPr>
          <w:p w14:paraId="3F126FB0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1538B94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1E8209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6F61DE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89" w:type="dxa"/>
            <w:gridSpan w:val="4"/>
            <w:shd w:val="clear" w:color="auto" w:fill="auto"/>
          </w:tcPr>
          <w:p w14:paraId="0A0A703F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8649D8" w14:paraId="0FC153F7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62F53EBB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117" w:type="dxa"/>
            <w:gridSpan w:val="8"/>
            <w:shd w:val="clear" w:color="auto" w:fill="auto"/>
          </w:tcPr>
          <w:p w14:paraId="75747534" w14:textId="77777777" w:rsidR="00351638" w:rsidRPr="008649D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B66E24" w:rsidRPr="008649D8" w14:paraId="6781C6CE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06BED8D1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27" w:type="dxa"/>
            <w:gridSpan w:val="2"/>
            <w:shd w:val="clear" w:color="auto" w:fill="auto"/>
          </w:tcPr>
          <w:p w14:paraId="6290723C" w14:textId="77777777" w:rsidR="00351638" w:rsidRPr="008649D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A7B5D5C" w14:textId="77777777" w:rsidR="00351638" w:rsidRPr="008649D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B96C09" w14:textId="77777777" w:rsidR="00351638" w:rsidRPr="008649D8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04" w:type="dxa"/>
            <w:gridSpan w:val="2"/>
            <w:shd w:val="clear" w:color="auto" w:fill="auto"/>
          </w:tcPr>
          <w:p w14:paraId="69727866" w14:textId="77777777" w:rsidR="00351638" w:rsidRPr="008649D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F2500" w:rsidRPr="008649D8" w14:paraId="791C99BC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78B4C04C" w14:textId="77777777" w:rsidR="004F2500" w:rsidRPr="008649D8" w:rsidRDefault="004F2500" w:rsidP="004F2500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39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shd w:val="clear" w:color="auto" w:fill="auto"/>
          </w:tcPr>
          <w:p w14:paraId="4942204A" w14:textId="0EF669ED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08DD9A51" w14:textId="24ABF223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1" w:type="dxa"/>
            <w:shd w:val="clear" w:color="auto" w:fill="auto"/>
          </w:tcPr>
          <w:p w14:paraId="3875CA53" w14:textId="5A9DBDC5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19DFB523" w14:textId="65B49922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3634B12B" w14:textId="0E03FA0D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1E7D93F7" w14:textId="10F022E5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52A2404C" w14:textId="13BC80C5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54" w:type="dxa"/>
            <w:shd w:val="clear" w:color="auto" w:fill="auto"/>
          </w:tcPr>
          <w:p w14:paraId="35898E15" w14:textId="660B5BCC" w:rsidR="004F2500" w:rsidRPr="008649D8" w:rsidRDefault="004F2500" w:rsidP="004F250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B66E24" w:rsidRPr="008649D8" w14:paraId="7B72B882" w14:textId="77777777" w:rsidTr="004F2500">
        <w:trPr>
          <w:cantSplit/>
          <w:trHeight w:val="252"/>
        </w:trPr>
        <w:tc>
          <w:tcPr>
            <w:tcW w:w="1872" w:type="dxa"/>
            <w:shd w:val="clear" w:color="auto" w:fill="auto"/>
          </w:tcPr>
          <w:p w14:paraId="5942C6E5" w14:textId="77777777" w:rsidR="00351638" w:rsidRPr="008649D8" w:rsidRDefault="00351638" w:rsidP="00E3568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71D513EF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66AA260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E3FBBE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3D6AB6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B3394EB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4DC2E" w14:textId="77777777" w:rsidR="00351638" w:rsidRPr="008649D8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2ADF9E43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auto"/>
          </w:tcPr>
          <w:p w14:paraId="5FC74A1A" w14:textId="77777777" w:rsidR="00351638" w:rsidRPr="008649D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3A20" w:rsidRPr="008649D8" w14:paraId="035531AF" w14:textId="77777777" w:rsidTr="006C5041">
        <w:trPr>
          <w:cantSplit/>
          <w:trHeight w:val="149"/>
        </w:trPr>
        <w:tc>
          <w:tcPr>
            <w:tcW w:w="1872" w:type="dxa"/>
            <w:shd w:val="clear" w:color="auto" w:fill="auto"/>
          </w:tcPr>
          <w:p w14:paraId="7B1D5719" w14:textId="77777777" w:rsidR="00F23A20" w:rsidRPr="008649D8" w:rsidRDefault="00F23A20" w:rsidP="008C40F9">
            <w:pPr>
              <w:spacing w:line="240" w:lineRule="auto"/>
              <w:ind w:left="171" w:right="-180" w:hanging="14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77" w:type="dxa"/>
            <w:shd w:val="clear" w:color="auto" w:fill="auto"/>
          </w:tcPr>
          <w:p w14:paraId="2FA34E4C" w14:textId="1E697CCC" w:rsidR="00F23A20" w:rsidRPr="008649D8" w:rsidRDefault="00F23A20" w:rsidP="008C40F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14:paraId="26FF88F6" w14:textId="0B0EA759" w:rsidR="00F23A20" w:rsidRPr="008649D8" w:rsidRDefault="00F23A20" w:rsidP="008C40F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14:paraId="3436068E" w14:textId="373708B9" w:rsidR="00F23A20" w:rsidRPr="00377FB2" w:rsidRDefault="00F23A20" w:rsidP="008C40F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7F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14:paraId="17A6507A" w14:textId="392E0703" w:rsidR="00F23A20" w:rsidRPr="00377FB2" w:rsidRDefault="00F23A20" w:rsidP="008C40F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7F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93" w:type="dxa"/>
            <w:shd w:val="clear" w:color="auto" w:fill="auto"/>
          </w:tcPr>
          <w:p w14:paraId="626A1875" w14:textId="23D6F47C" w:rsidR="00F23A20" w:rsidRPr="008649D8" w:rsidRDefault="00F23A20" w:rsidP="006C504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</w:tcPr>
          <w:p w14:paraId="1B392CED" w14:textId="3BFE3767" w:rsidR="00F23A20" w:rsidRPr="008649D8" w:rsidRDefault="00F23A20" w:rsidP="006C5041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50" w:type="dxa"/>
            <w:shd w:val="clear" w:color="auto" w:fill="auto"/>
          </w:tcPr>
          <w:p w14:paraId="7B7D5391" w14:textId="5932FE43" w:rsidR="00F23A20" w:rsidRPr="008649D8" w:rsidRDefault="00F23A20" w:rsidP="006C504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7,000</w:t>
            </w:r>
          </w:p>
        </w:tc>
        <w:tc>
          <w:tcPr>
            <w:tcW w:w="854" w:type="dxa"/>
            <w:shd w:val="clear" w:color="auto" w:fill="auto"/>
          </w:tcPr>
          <w:p w14:paraId="11FBC8DB" w14:textId="75DF518C" w:rsidR="00F23A20" w:rsidRPr="008649D8" w:rsidRDefault="00F23A20" w:rsidP="006C504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</w:tr>
    </w:tbl>
    <w:p w14:paraId="3AFC9B84" w14:textId="77777777" w:rsidR="00B858B7" w:rsidRPr="008649D8" w:rsidRDefault="00B858B7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7F5DC3D" w14:textId="21934C5E" w:rsidR="00CA3C02" w:rsidRPr="0061623E" w:rsidRDefault="00CA3C02" w:rsidP="00CA3C02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61623E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การจำหน่ายเงินลงทุนในบริษัทย่อย</w:t>
      </w:r>
    </w:p>
    <w:p w14:paraId="2AE58745" w14:textId="77777777" w:rsidR="0061623E" w:rsidRPr="00CA3C02" w:rsidRDefault="0061623E" w:rsidP="00CA3C02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E0ED373" w14:textId="28E6D869" w:rsidR="00CA3C02" w:rsidRPr="00CA3C02" w:rsidRDefault="00CA3C02" w:rsidP="00CA3C02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ในการประชุมคณะกรรมการบริษัท ครั้งที่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6/2564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เมื่อวันที่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14 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พฤษภาคม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ได้มีมติพิจารณาอนุมัติการขายเงินลงทุนส่วนของบริษัททั้งหมดในหุ้นสามัญของบริษัท สยาม</w:t>
      </w:r>
      <w:proofErr w:type="spellStart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สเนล</w:t>
      </w:r>
      <w:proofErr w:type="spellEnd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จำกัด (สยาม</w:t>
      </w:r>
      <w:proofErr w:type="spellStart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สเนล</w:t>
      </w:r>
      <w:proofErr w:type="spellEnd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) ให้แก่ผู้ถือหุ้นอื่น ซึ่งได้ทำการขาย เมื่อวันที่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15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ในราคาหุ้นละ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บาท เป็นจำนวนเงิน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1,020,000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บาท โดยบริษัทได้รับชำระค่าหุ้น และโอนหุ้นให้กับผู้ซื้อเรียบร้อยแล้ว ทั้งนี้ธนาคารได้ปลดภาระค้ำประกันของบริษัทในฐานะผู้ค้ำประกันหนี้เรียบร้อยแล้ว  </w:t>
      </w:r>
    </w:p>
    <w:p w14:paraId="39D29A9A" w14:textId="77777777" w:rsidR="00CA3C02" w:rsidRPr="00CA3C02" w:rsidRDefault="00CA3C02" w:rsidP="00CA3C02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F8A1EA2" w14:textId="38A01639" w:rsidR="00CA3C02" w:rsidRDefault="00CA3C02" w:rsidP="00CA3C02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5FE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มิถุนายน </w:t>
      </w:r>
      <w:r w:rsidR="008B5FE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บริษัทขายเงินลงทุนในหุ้นทั้งหมดของบริษัท ดับบลิว ซีไอ โฮลด</w:t>
      </w:r>
      <w:proofErr w:type="spellStart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ิ้ง</w:t>
      </w:r>
      <w:proofErr w:type="spellEnd"/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จำกัด (มหาชน) (ดับบลิวซีไอเอช) จำนวน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101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,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849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,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993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หุ้น ในราคาหุ้นละ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0.01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บาท เป็นเงินจำนวน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,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018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,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500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บาท ให้แก่บุคคลภายนอกรายหนึ่ง ซึ่งบริษัทได้รับชำระค่าหุ้นครบทั้งจำนวนเรียบร้อยแล้วในระหว่างไตรมาสสองปี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และได้โอนหุ้นให้แก่ผู้ซื้อแล้ว บริษัทจึงได้ถอดงบการเงินของ</w:t>
      </w:r>
      <w:r w:rsidR="009657DB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บริษัทดังกล่าว</w:t>
      </w:r>
      <w:r w:rsidRPr="00CA3C0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ออกจากงบการเงินรวมของบริษัทในปี </w:t>
      </w:r>
      <w:r w:rsidR="00CA6F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</w:p>
    <w:p w14:paraId="7B896272" w14:textId="6092B948" w:rsidR="00260106" w:rsidRDefault="00260106" w:rsidP="00CA3C02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73EDBBD" w14:textId="77777777" w:rsidR="00DA2612" w:rsidRPr="0075063E" w:rsidRDefault="00DA2612" w:rsidP="00DA261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5063E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 (ที่ผ่านการสอบทานของผู้สอบบัญชีแล้ว) ณ วันที่ </w:t>
      </w:r>
      <w:r w:rsidRPr="0075063E">
        <w:rPr>
          <w:rFonts w:ascii="Browallia New" w:hAnsi="Browallia New" w:cs="Browallia New"/>
          <w:sz w:val="28"/>
          <w:szCs w:val="28"/>
        </w:rPr>
        <w:t xml:space="preserve">30 </w:t>
      </w:r>
      <w:r w:rsidRPr="0075063E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75063E">
        <w:rPr>
          <w:rFonts w:ascii="Browallia New" w:hAnsi="Browallia New" w:cs="Browallia New"/>
          <w:sz w:val="28"/>
          <w:szCs w:val="28"/>
        </w:rPr>
        <w:t xml:space="preserve">2564 </w:t>
      </w:r>
      <w:r w:rsidRPr="0075063E">
        <w:rPr>
          <w:rFonts w:ascii="Browallia New" w:hAnsi="Browallia New" w:cs="Browallia New"/>
          <w:sz w:val="28"/>
          <w:szCs w:val="28"/>
          <w:cs/>
        </w:rPr>
        <w:t>ซึ่งเป็นวันที่ใกล้เคียงที่สุดกับวันที่บริษัทจำหน่ายบริษัทย่อย ซึ่งใช้เป็นข้อมูลในการถอดออกจากงบการเงินรวมของบริษัท มีดังนี้</w:t>
      </w:r>
    </w:p>
    <w:p w14:paraId="61809908" w14:textId="77777777" w:rsidR="00DA2612" w:rsidRPr="00AD5444" w:rsidRDefault="00DA2612" w:rsidP="00DA261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tbl>
      <w:tblPr>
        <w:tblW w:w="8936" w:type="dxa"/>
        <w:tblInd w:w="426" w:type="dxa"/>
        <w:tblLook w:val="04A0" w:firstRow="1" w:lastRow="0" w:firstColumn="1" w:lastColumn="0" w:noHBand="0" w:noVBand="1"/>
      </w:tblPr>
      <w:tblGrid>
        <w:gridCol w:w="4110"/>
        <w:gridCol w:w="1843"/>
        <w:gridCol w:w="1559"/>
        <w:gridCol w:w="1424"/>
      </w:tblGrid>
      <w:tr w:rsidR="00DA2612" w:rsidRPr="00013CAA" w14:paraId="6D8CC7D3" w14:textId="77777777" w:rsidTr="00BD77C9">
        <w:trPr>
          <w:tblHeader/>
        </w:trPr>
        <w:tc>
          <w:tcPr>
            <w:tcW w:w="4110" w:type="dxa"/>
          </w:tcPr>
          <w:p w14:paraId="1D7BAAAA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26" w:type="dxa"/>
            <w:gridSpan w:val="3"/>
          </w:tcPr>
          <w:p w14:paraId="2C4EFEAC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78719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A2612" w:rsidRPr="00013CAA" w14:paraId="7F7B4EDA" w14:textId="77777777" w:rsidTr="00BD77C9">
        <w:trPr>
          <w:trHeight w:val="317"/>
          <w:tblHeader/>
        </w:trPr>
        <w:tc>
          <w:tcPr>
            <w:tcW w:w="4110" w:type="dxa"/>
            <w:hideMark/>
          </w:tcPr>
          <w:p w14:paraId="4CDAE476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7B519F" w14:textId="7007A3CC" w:rsidR="00DA2612" w:rsidRPr="00787195" w:rsidRDefault="00DA2612" w:rsidP="00AF49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ดับบลิวซีไอ      </w:t>
            </w:r>
            <w:r w:rsidRPr="00787195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โฮลด</w:t>
            </w:r>
            <w:proofErr w:type="spellStart"/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ิ้ง</w:t>
            </w:r>
            <w:proofErr w:type="spellEnd"/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  <w:r w:rsidR="00F7625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มหาชน)</w:t>
            </w:r>
          </w:p>
        </w:tc>
        <w:tc>
          <w:tcPr>
            <w:tcW w:w="1559" w:type="dxa"/>
          </w:tcPr>
          <w:p w14:paraId="09F6F092" w14:textId="0CDF3DDD" w:rsidR="00DA2612" w:rsidRPr="00787195" w:rsidRDefault="00DA2612" w:rsidP="00AF49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สเนล</w:t>
            </w:r>
            <w:proofErr w:type="spellEnd"/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4" w:type="dxa"/>
          </w:tcPr>
          <w:p w14:paraId="37616431" w14:textId="77777777" w:rsidR="00F57B73" w:rsidRDefault="00F57B73" w:rsidP="00F57B7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141520" w14:textId="1A9092EE" w:rsidR="00DA2612" w:rsidRPr="00787195" w:rsidRDefault="00F57B73" w:rsidP="00F57B7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</w:t>
            </w:r>
            <w:r w:rsidR="00DA2612"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วม</w:t>
            </w:r>
          </w:p>
        </w:tc>
      </w:tr>
      <w:tr w:rsidR="00DA2612" w:rsidRPr="00013CAA" w14:paraId="39737B1A" w14:textId="77777777" w:rsidTr="00BD77C9">
        <w:trPr>
          <w:trHeight w:val="317"/>
        </w:trPr>
        <w:tc>
          <w:tcPr>
            <w:tcW w:w="4110" w:type="dxa"/>
          </w:tcPr>
          <w:p w14:paraId="388D066B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3C0F37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206A60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429DC3F6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A2612" w:rsidRPr="00013CAA" w14:paraId="68EEE2ED" w14:textId="77777777" w:rsidTr="00BD77C9">
        <w:trPr>
          <w:trHeight w:val="317"/>
        </w:trPr>
        <w:tc>
          <w:tcPr>
            <w:tcW w:w="4110" w:type="dxa"/>
          </w:tcPr>
          <w:p w14:paraId="1E4659E8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</w:tcPr>
          <w:p w14:paraId="0BF3DB5F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3386EF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44CC33E0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A2612" w:rsidRPr="00013CAA" w14:paraId="63574502" w14:textId="77777777" w:rsidTr="00BD77C9">
        <w:trPr>
          <w:trHeight w:val="317"/>
        </w:trPr>
        <w:tc>
          <w:tcPr>
            <w:tcW w:w="4110" w:type="dxa"/>
          </w:tcPr>
          <w:p w14:paraId="2F849409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vAlign w:val="bottom"/>
          </w:tcPr>
          <w:p w14:paraId="0C2FF35E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5,988 </w:t>
            </w:r>
          </w:p>
        </w:tc>
        <w:tc>
          <w:tcPr>
            <w:tcW w:w="1559" w:type="dxa"/>
            <w:vAlign w:val="bottom"/>
          </w:tcPr>
          <w:p w14:paraId="26980550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    22  </w:t>
            </w:r>
          </w:p>
        </w:tc>
        <w:tc>
          <w:tcPr>
            <w:tcW w:w="1424" w:type="dxa"/>
            <w:vAlign w:val="bottom"/>
          </w:tcPr>
          <w:p w14:paraId="31108F54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6,010 </w:t>
            </w:r>
          </w:p>
        </w:tc>
      </w:tr>
      <w:tr w:rsidR="00DA2612" w:rsidRPr="00013CAA" w14:paraId="1B4BEB4B" w14:textId="77777777" w:rsidTr="00BD77C9">
        <w:trPr>
          <w:trHeight w:val="317"/>
        </w:trPr>
        <w:tc>
          <w:tcPr>
            <w:tcW w:w="4110" w:type="dxa"/>
            <w:vAlign w:val="center"/>
          </w:tcPr>
          <w:p w14:paraId="25FF401C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 - ลูกค้าทั่วไป</w:t>
            </w:r>
          </w:p>
        </w:tc>
        <w:tc>
          <w:tcPr>
            <w:tcW w:w="1843" w:type="dxa"/>
            <w:vAlign w:val="center"/>
          </w:tcPr>
          <w:p w14:paraId="4C4B389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91,340</w:t>
            </w:r>
          </w:p>
        </w:tc>
        <w:tc>
          <w:tcPr>
            <w:tcW w:w="1559" w:type="dxa"/>
            <w:vAlign w:val="bottom"/>
          </w:tcPr>
          <w:p w14:paraId="7CC76241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424" w:type="dxa"/>
            <w:vAlign w:val="bottom"/>
          </w:tcPr>
          <w:p w14:paraId="0811508D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91,340 </w:t>
            </w:r>
          </w:p>
        </w:tc>
      </w:tr>
      <w:tr w:rsidR="00DA2612" w:rsidRPr="00013CAA" w14:paraId="2663227D" w14:textId="77777777" w:rsidTr="00BD77C9">
        <w:trPr>
          <w:trHeight w:val="317"/>
        </w:trPr>
        <w:tc>
          <w:tcPr>
            <w:tcW w:w="4110" w:type="dxa"/>
            <w:vAlign w:val="center"/>
          </w:tcPr>
          <w:p w14:paraId="4A8E6D51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 - บริษัทอื่น</w:t>
            </w:r>
          </w:p>
        </w:tc>
        <w:tc>
          <w:tcPr>
            <w:tcW w:w="1843" w:type="dxa"/>
            <w:vAlign w:val="center"/>
          </w:tcPr>
          <w:p w14:paraId="5504AAC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559" w:type="dxa"/>
            <w:vAlign w:val="bottom"/>
          </w:tcPr>
          <w:p w14:paraId="2F191CF1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424" w:type="dxa"/>
            <w:vAlign w:val="bottom"/>
          </w:tcPr>
          <w:p w14:paraId="7178124E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100,000 </w:t>
            </w:r>
          </w:p>
        </w:tc>
      </w:tr>
      <w:tr w:rsidR="00DA2612" w:rsidRPr="00013CAA" w14:paraId="5F0A4888" w14:textId="77777777" w:rsidTr="00BD77C9">
        <w:trPr>
          <w:trHeight w:val="317"/>
        </w:trPr>
        <w:tc>
          <w:tcPr>
            <w:tcW w:w="4110" w:type="dxa"/>
            <w:hideMark/>
          </w:tcPr>
          <w:p w14:paraId="442EDB78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54A65E10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5,259</w:t>
            </w:r>
          </w:p>
        </w:tc>
        <w:tc>
          <w:tcPr>
            <w:tcW w:w="1559" w:type="dxa"/>
            <w:vAlign w:val="center"/>
          </w:tcPr>
          <w:p w14:paraId="0D7372FE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551 </w:t>
            </w:r>
          </w:p>
        </w:tc>
        <w:tc>
          <w:tcPr>
            <w:tcW w:w="1424" w:type="dxa"/>
            <w:vAlign w:val="bottom"/>
          </w:tcPr>
          <w:p w14:paraId="210F3252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5,810 </w:t>
            </w:r>
          </w:p>
        </w:tc>
      </w:tr>
      <w:tr w:rsidR="00DA2612" w:rsidRPr="00013CAA" w14:paraId="542C496B" w14:textId="77777777" w:rsidTr="00BD77C9">
        <w:trPr>
          <w:trHeight w:val="317"/>
        </w:trPr>
        <w:tc>
          <w:tcPr>
            <w:tcW w:w="4110" w:type="dxa"/>
            <w:vAlign w:val="center"/>
          </w:tcPr>
          <w:p w14:paraId="288D73F5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843" w:type="dxa"/>
            <w:vAlign w:val="center"/>
          </w:tcPr>
          <w:p w14:paraId="55A63CB8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17,203</w:t>
            </w:r>
          </w:p>
        </w:tc>
        <w:tc>
          <w:tcPr>
            <w:tcW w:w="1559" w:type="dxa"/>
            <w:vAlign w:val="center"/>
          </w:tcPr>
          <w:p w14:paraId="657439F4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1,049 </w:t>
            </w:r>
          </w:p>
        </w:tc>
        <w:tc>
          <w:tcPr>
            <w:tcW w:w="1424" w:type="dxa"/>
            <w:vAlign w:val="bottom"/>
          </w:tcPr>
          <w:p w14:paraId="36E0410C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18,252 </w:t>
            </w:r>
          </w:p>
        </w:tc>
      </w:tr>
      <w:tr w:rsidR="00DA2612" w:rsidRPr="00013CAA" w14:paraId="64843053" w14:textId="77777777" w:rsidTr="00BD77C9">
        <w:tc>
          <w:tcPr>
            <w:tcW w:w="4110" w:type="dxa"/>
            <w:hideMark/>
          </w:tcPr>
          <w:p w14:paraId="42096277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vAlign w:val="center"/>
          </w:tcPr>
          <w:p w14:paraId="7D134BD7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219,790</w:t>
            </w:r>
          </w:p>
        </w:tc>
        <w:tc>
          <w:tcPr>
            <w:tcW w:w="1559" w:type="dxa"/>
            <w:vAlign w:val="center"/>
          </w:tcPr>
          <w:p w14:paraId="6851646C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1,622 </w:t>
            </w:r>
          </w:p>
        </w:tc>
        <w:tc>
          <w:tcPr>
            <w:tcW w:w="1424" w:type="dxa"/>
            <w:vAlign w:val="bottom"/>
          </w:tcPr>
          <w:p w14:paraId="1586840A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221,412 </w:t>
            </w:r>
          </w:p>
        </w:tc>
      </w:tr>
      <w:tr w:rsidR="00DA2612" w:rsidRPr="00013CAA" w14:paraId="7296DF6A" w14:textId="77777777" w:rsidTr="00BD77C9">
        <w:trPr>
          <w:trHeight w:val="378"/>
        </w:trPr>
        <w:tc>
          <w:tcPr>
            <w:tcW w:w="4110" w:type="dxa"/>
            <w:hideMark/>
          </w:tcPr>
          <w:p w14:paraId="3E3EBEF0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082FCE6A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0E6817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1CBBFAF2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87195" w:rsidRPr="00013CAA" w14:paraId="2B4AAC3F" w14:textId="77777777" w:rsidTr="00BD77C9">
        <w:trPr>
          <w:trHeight w:val="378"/>
        </w:trPr>
        <w:tc>
          <w:tcPr>
            <w:tcW w:w="4110" w:type="dxa"/>
          </w:tcPr>
          <w:p w14:paraId="5CBC2D73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3A288326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3C11A3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7E7D62F7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F398B" w:rsidRPr="00013CAA" w14:paraId="44D4B612" w14:textId="77777777" w:rsidTr="00BD77C9">
        <w:trPr>
          <w:trHeight w:val="378"/>
        </w:trPr>
        <w:tc>
          <w:tcPr>
            <w:tcW w:w="4110" w:type="dxa"/>
          </w:tcPr>
          <w:p w14:paraId="6D7C529D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557A4E77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2107C4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1E33D08F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F398B" w:rsidRPr="00013CAA" w14:paraId="1EFD7041" w14:textId="77777777" w:rsidTr="00BD77C9">
        <w:trPr>
          <w:trHeight w:val="378"/>
        </w:trPr>
        <w:tc>
          <w:tcPr>
            <w:tcW w:w="4110" w:type="dxa"/>
          </w:tcPr>
          <w:p w14:paraId="17DB9BD0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5EF5451D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695F7A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1F807B0D" w14:textId="77777777" w:rsidR="003F398B" w:rsidRPr="00787195" w:rsidRDefault="003F398B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87195" w:rsidRPr="00013CAA" w14:paraId="5812604A" w14:textId="77777777" w:rsidTr="00BD77C9">
        <w:trPr>
          <w:trHeight w:val="378"/>
        </w:trPr>
        <w:tc>
          <w:tcPr>
            <w:tcW w:w="4110" w:type="dxa"/>
          </w:tcPr>
          <w:p w14:paraId="03615230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479AACBD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E1BC6F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5606A5C5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87195" w:rsidRPr="00013CAA" w14:paraId="40AFEE6F" w14:textId="77777777" w:rsidTr="00BD77C9">
        <w:trPr>
          <w:trHeight w:val="378"/>
        </w:trPr>
        <w:tc>
          <w:tcPr>
            <w:tcW w:w="4110" w:type="dxa"/>
          </w:tcPr>
          <w:p w14:paraId="08EB016E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3AA2883E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517D9B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394C56EF" w14:textId="77777777" w:rsidR="00787195" w:rsidRPr="00787195" w:rsidRDefault="00787195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A2612" w:rsidRPr="00013CAA" w14:paraId="1A486CD2" w14:textId="77777777" w:rsidTr="00BD77C9">
        <w:tc>
          <w:tcPr>
            <w:tcW w:w="4110" w:type="dxa"/>
          </w:tcPr>
          <w:p w14:paraId="2105ECFB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87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lastRenderedPageBreak/>
              <w:t>หนี้สิน</w:t>
            </w:r>
          </w:p>
        </w:tc>
        <w:tc>
          <w:tcPr>
            <w:tcW w:w="1843" w:type="dxa"/>
          </w:tcPr>
          <w:p w14:paraId="7B611C3E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85662A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14:paraId="33AD4BF9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A2612" w:rsidRPr="00013CAA" w14:paraId="082788F8" w14:textId="77777777" w:rsidTr="00BD77C9">
        <w:tc>
          <w:tcPr>
            <w:tcW w:w="4110" w:type="dxa"/>
          </w:tcPr>
          <w:p w14:paraId="67837433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843" w:type="dxa"/>
            <w:vAlign w:val="bottom"/>
          </w:tcPr>
          <w:p w14:paraId="390DC668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(149,660) </w:t>
            </w:r>
          </w:p>
        </w:tc>
        <w:tc>
          <w:tcPr>
            <w:tcW w:w="1559" w:type="dxa"/>
            <w:vAlign w:val="center"/>
          </w:tcPr>
          <w:p w14:paraId="6081639D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(11,981) </w:t>
            </w:r>
          </w:p>
        </w:tc>
        <w:tc>
          <w:tcPr>
            <w:tcW w:w="1424" w:type="dxa"/>
            <w:vAlign w:val="bottom"/>
          </w:tcPr>
          <w:p w14:paraId="5ED76416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(161,641) </w:t>
            </w:r>
          </w:p>
        </w:tc>
      </w:tr>
      <w:tr w:rsidR="00DA2612" w:rsidRPr="00013CAA" w14:paraId="5A20400F" w14:textId="77777777" w:rsidTr="00BD77C9">
        <w:tc>
          <w:tcPr>
            <w:tcW w:w="4110" w:type="dxa"/>
            <w:vAlign w:val="center"/>
          </w:tcPr>
          <w:p w14:paraId="6FBE57ED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 - ผู้ค้าทั่วไป</w:t>
            </w:r>
          </w:p>
        </w:tc>
        <w:tc>
          <w:tcPr>
            <w:tcW w:w="1843" w:type="dxa"/>
            <w:vAlign w:val="bottom"/>
          </w:tcPr>
          <w:p w14:paraId="74400406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(186,208)</w:t>
            </w:r>
          </w:p>
        </w:tc>
        <w:tc>
          <w:tcPr>
            <w:tcW w:w="1559" w:type="dxa"/>
            <w:vAlign w:val="center"/>
          </w:tcPr>
          <w:p w14:paraId="56E74DC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-   </w:t>
            </w:r>
          </w:p>
        </w:tc>
        <w:tc>
          <w:tcPr>
            <w:tcW w:w="1424" w:type="dxa"/>
            <w:vAlign w:val="bottom"/>
          </w:tcPr>
          <w:p w14:paraId="02A04914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(186,208) </w:t>
            </w:r>
          </w:p>
        </w:tc>
      </w:tr>
      <w:tr w:rsidR="00DA2612" w:rsidRPr="00013CAA" w14:paraId="70240882" w14:textId="77777777" w:rsidTr="00BD77C9">
        <w:tc>
          <w:tcPr>
            <w:tcW w:w="4110" w:type="dxa"/>
            <w:vAlign w:val="center"/>
          </w:tcPr>
          <w:p w14:paraId="22465758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 -</w:t>
            </w: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843" w:type="dxa"/>
            <w:vAlign w:val="bottom"/>
          </w:tcPr>
          <w:p w14:paraId="7F9197E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1559" w:type="dxa"/>
            <w:vAlign w:val="center"/>
          </w:tcPr>
          <w:p w14:paraId="0F7E011E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(8,066) </w:t>
            </w:r>
          </w:p>
        </w:tc>
        <w:tc>
          <w:tcPr>
            <w:tcW w:w="1424" w:type="dxa"/>
            <w:vAlign w:val="bottom"/>
          </w:tcPr>
          <w:p w14:paraId="6FFDA15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(8,066) </w:t>
            </w:r>
          </w:p>
        </w:tc>
      </w:tr>
      <w:tr w:rsidR="00DA2612" w:rsidRPr="00013CAA" w14:paraId="10F62CA2" w14:textId="77777777" w:rsidTr="00BD77C9">
        <w:tc>
          <w:tcPr>
            <w:tcW w:w="4110" w:type="dxa"/>
            <w:vAlign w:val="center"/>
          </w:tcPr>
          <w:p w14:paraId="31674529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ภาระผูกพันการให้บริการรับล่วงหน้า</w:t>
            </w:r>
          </w:p>
        </w:tc>
        <w:tc>
          <w:tcPr>
            <w:tcW w:w="1843" w:type="dxa"/>
            <w:vAlign w:val="bottom"/>
          </w:tcPr>
          <w:p w14:paraId="61D4F8F4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(91,589)</w:t>
            </w:r>
          </w:p>
        </w:tc>
        <w:tc>
          <w:tcPr>
            <w:tcW w:w="1559" w:type="dxa"/>
            <w:vAlign w:val="center"/>
          </w:tcPr>
          <w:p w14:paraId="425F9849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               -   </w:t>
            </w:r>
          </w:p>
        </w:tc>
        <w:tc>
          <w:tcPr>
            <w:tcW w:w="1424" w:type="dxa"/>
            <w:vAlign w:val="bottom"/>
          </w:tcPr>
          <w:p w14:paraId="6861F4B8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(91,589) </w:t>
            </w:r>
          </w:p>
        </w:tc>
      </w:tr>
      <w:tr w:rsidR="00DA2612" w:rsidRPr="00013CAA" w14:paraId="085B671F" w14:textId="77777777" w:rsidTr="00BD77C9">
        <w:tc>
          <w:tcPr>
            <w:tcW w:w="4110" w:type="dxa"/>
            <w:vAlign w:val="center"/>
          </w:tcPr>
          <w:p w14:paraId="4F1B0B02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843" w:type="dxa"/>
            <w:vAlign w:val="bottom"/>
          </w:tcPr>
          <w:p w14:paraId="5B82227E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(332,811)</w:t>
            </w:r>
          </w:p>
        </w:tc>
        <w:tc>
          <w:tcPr>
            <w:tcW w:w="1559" w:type="dxa"/>
            <w:vAlign w:val="center"/>
          </w:tcPr>
          <w:p w14:paraId="2A7222A7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(453) </w:t>
            </w:r>
          </w:p>
        </w:tc>
        <w:tc>
          <w:tcPr>
            <w:tcW w:w="1424" w:type="dxa"/>
            <w:vAlign w:val="bottom"/>
          </w:tcPr>
          <w:p w14:paraId="77A82334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(333,264) </w:t>
            </w:r>
          </w:p>
        </w:tc>
      </w:tr>
      <w:tr w:rsidR="00DA2612" w:rsidRPr="00013CAA" w14:paraId="08BFC647" w14:textId="77777777" w:rsidTr="00BD77C9">
        <w:tc>
          <w:tcPr>
            <w:tcW w:w="4110" w:type="dxa"/>
            <w:hideMark/>
          </w:tcPr>
          <w:p w14:paraId="358FD306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vAlign w:val="bottom"/>
          </w:tcPr>
          <w:p w14:paraId="699F60F3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(760,268)</w:t>
            </w:r>
          </w:p>
        </w:tc>
        <w:tc>
          <w:tcPr>
            <w:tcW w:w="1559" w:type="dxa"/>
            <w:vAlign w:val="center"/>
          </w:tcPr>
          <w:p w14:paraId="225726F7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(20,500) </w:t>
            </w:r>
          </w:p>
        </w:tc>
        <w:tc>
          <w:tcPr>
            <w:tcW w:w="1424" w:type="dxa"/>
            <w:vAlign w:val="bottom"/>
          </w:tcPr>
          <w:p w14:paraId="047E9FA9" w14:textId="77777777" w:rsidR="00DA2612" w:rsidRPr="00787195" w:rsidRDefault="00DA2612" w:rsidP="00AF493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 xml:space="preserve">(780,768) </w:t>
            </w:r>
          </w:p>
        </w:tc>
      </w:tr>
      <w:tr w:rsidR="00DA2612" w:rsidRPr="00013CAA" w14:paraId="108F10F3" w14:textId="77777777" w:rsidTr="00BD77C9">
        <w:tc>
          <w:tcPr>
            <w:tcW w:w="4110" w:type="dxa"/>
          </w:tcPr>
          <w:p w14:paraId="402647E4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17A0D537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205B3A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dxa"/>
            <w:vAlign w:val="bottom"/>
          </w:tcPr>
          <w:p w14:paraId="4458750B" w14:textId="77777777" w:rsidR="00DA2612" w:rsidRPr="00787195" w:rsidRDefault="00DA2612" w:rsidP="00AF4930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612" w:rsidRPr="00013CAA" w14:paraId="6BB31401" w14:textId="77777777" w:rsidTr="00BD77C9">
        <w:tc>
          <w:tcPr>
            <w:tcW w:w="4110" w:type="dxa"/>
          </w:tcPr>
          <w:p w14:paraId="5B89E79C" w14:textId="77777777" w:rsidR="00DA2612" w:rsidRPr="00787195" w:rsidRDefault="00DA2612" w:rsidP="00AF493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มูลค่าตามบัญชีสุทธิของสินทรัพย์และหนี้สินที่จำหน่าย</w:t>
            </w:r>
          </w:p>
        </w:tc>
        <w:tc>
          <w:tcPr>
            <w:tcW w:w="1843" w:type="dxa"/>
            <w:vAlign w:val="bottom"/>
          </w:tcPr>
          <w:p w14:paraId="54872164" w14:textId="77777777" w:rsidR="00DA2612" w:rsidRPr="00787195" w:rsidRDefault="00DA2612" w:rsidP="00AF493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(540,478)</w:t>
            </w:r>
          </w:p>
        </w:tc>
        <w:tc>
          <w:tcPr>
            <w:tcW w:w="1559" w:type="dxa"/>
          </w:tcPr>
          <w:p w14:paraId="5F18CB5F" w14:textId="77777777" w:rsidR="00DA2612" w:rsidRPr="00787195" w:rsidRDefault="00DA2612" w:rsidP="00AF493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(18,878)</w:t>
            </w:r>
          </w:p>
        </w:tc>
        <w:tc>
          <w:tcPr>
            <w:tcW w:w="1424" w:type="dxa"/>
            <w:vAlign w:val="bottom"/>
          </w:tcPr>
          <w:p w14:paraId="553EF7BE" w14:textId="77777777" w:rsidR="00DA2612" w:rsidRPr="00787195" w:rsidRDefault="00DA2612" w:rsidP="00AF493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7195">
              <w:rPr>
                <w:rFonts w:ascii="Browallia New" w:hAnsi="Browallia New" w:cs="Browallia New"/>
                <w:sz w:val="24"/>
                <w:szCs w:val="24"/>
              </w:rPr>
              <w:t>(559,356)</w:t>
            </w:r>
          </w:p>
        </w:tc>
      </w:tr>
    </w:tbl>
    <w:p w14:paraId="4A4584EE" w14:textId="77777777" w:rsidR="00DA2612" w:rsidRPr="00852989" w:rsidRDefault="00DA2612" w:rsidP="00DA261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8097F7E" w14:textId="77777777" w:rsidR="00DA2612" w:rsidRPr="00013CAA" w:rsidRDefault="00DA2612" w:rsidP="00DA261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13CAA">
        <w:rPr>
          <w:rFonts w:ascii="BrowalliaUPC" w:hAnsi="BrowalliaUPC" w:cs="BrowalliaUPC"/>
          <w:sz w:val="28"/>
          <w:szCs w:val="28"/>
          <w:cs/>
        </w:rPr>
        <w:t>รายละเอียดของการจำหน่ายบริษัทย่อยมีดังนี้</w:t>
      </w:r>
    </w:p>
    <w:p w14:paraId="4F6CE73B" w14:textId="77777777" w:rsidR="00DA2612" w:rsidRPr="00013CAA" w:rsidRDefault="00DA2612" w:rsidP="00DA261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843"/>
        <w:gridCol w:w="1554"/>
        <w:gridCol w:w="1414"/>
      </w:tblGrid>
      <w:tr w:rsidR="00DA2612" w:rsidRPr="00013CAA" w14:paraId="43E743FC" w14:textId="77777777" w:rsidTr="00BD77C9">
        <w:trPr>
          <w:trHeight w:val="283"/>
        </w:trPr>
        <w:tc>
          <w:tcPr>
            <w:tcW w:w="4110" w:type="dxa"/>
            <w:vAlign w:val="center"/>
          </w:tcPr>
          <w:p w14:paraId="1FEF8FD6" w14:textId="77777777" w:rsidR="00DA2612" w:rsidRPr="006B66E4" w:rsidRDefault="00DA2612" w:rsidP="00AF4930">
            <w:pPr>
              <w:pStyle w:val="BodyTextIndent"/>
              <w:spacing w:after="0" w:line="360" w:lineRule="auto"/>
              <w:ind w:left="-3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811" w:type="dxa"/>
            <w:gridSpan w:val="3"/>
            <w:vAlign w:val="bottom"/>
          </w:tcPr>
          <w:p w14:paraId="446DD092" w14:textId="795FB9CC" w:rsidR="00DA2612" w:rsidRPr="006B66E4" w:rsidRDefault="00F57B73" w:rsidP="00AF493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(หน่วย : พันบาท)</w:t>
            </w:r>
          </w:p>
        </w:tc>
      </w:tr>
      <w:tr w:rsidR="00DA2612" w:rsidRPr="00013CAA" w14:paraId="31B2F9E1" w14:textId="77777777" w:rsidTr="00BD77C9">
        <w:trPr>
          <w:trHeight w:val="354"/>
        </w:trPr>
        <w:tc>
          <w:tcPr>
            <w:tcW w:w="4110" w:type="dxa"/>
            <w:vAlign w:val="center"/>
          </w:tcPr>
          <w:p w14:paraId="1A27F750" w14:textId="77777777" w:rsidR="00DA2612" w:rsidRPr="006B66E4" w:rsidRDefault="00DA2612" w:rsidP="00AF4930">
            <w:pPr>
              <w:pStyle w:val="BodyTextIndent"/>
              <w:spacing w:after="0" w:line="360" w:lineRule="auto"/>
              <w:ind w:left="-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0A476699" w14:textId="77777777" w:rsidR="00DA2612" w:rsidRPr="006B66E4" w:rsidRDefault="00DA2612" w:rsidP="00815DA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ดับบลิวซีไอ 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โฮลด</w:t>
            </w:r>
            <w:proofErr w:type="spellStart"/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ิ้ง</w:t>
            </w:r>
            <w:proofErr w:type="spellEnd"/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554" w:type="dxa"/>
            <w:vAlign w:val="bottom"/>
          </w:tcPr>
          <w:p w14:paraId="7037A756" w14:textId="77777777" w:rsidR="00DA2612" w:rsidRPr="00F7139A" w:rsidRDefault="00DA2612" w:rsidP="00F7139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สเนล</w:t>
            </w:r>
            <w:proofErr w:type="spellEnd"/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4" w:type="dxa"/>
            <w:vAlign w:val="bottom"/>
          </w:tcPr>
          <w:p w14:paraId="221B9172" w14:textId="77777777" w:rsidR="00DA2612" w:rsidRPr="006B66E4" w:rsidRDefault="00DA2612" w:rsidP="00F7139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A777FE" w14:textId="77777777" w:rsidR="00DA2612" w:rsidRPr="00F7139A" w:rsidRDefault="00DA2612" w:rsidP="00F7139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DA2612" w:rsidRPr="00013CAA" w14:paraId="57AFCFD6" w14:textId="77777777" w:rsidTr="00BD77C9">
        <w:trPr>
          <w:trHeight w:val="299"/>
        </w:trPr>
        <w:tc>
          <w:tcPr>
            <w:tcW w:w="4110" w:type="dxa"/>
            <w:vAlign w:val="center"/>
          </w:tcPr>
          <w:p w14:paraId="3A2905D4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2D16EBB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791D82C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11EDA77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612" w:rsidRPr="00013CAA" w14:paraId="34D46E30" w14:textId="77777777" w:rsidTr="007760AF">
        <w:tc>
          <w:tcPr>
            <w:tcW w:w="4110" w:type="dxa"/>
          </w:tcPr>
          <w:p w14:paraId="6D47CD87" w14:textId="77777777" w:rsidR="00A840F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มูลค่าตามบัญชีสุทธิของสินทรัพย์และหนี้สินที่จำหน่าย </w:t>
            </w:r>
          </w:p>
          <w:p w14:paraId="0EC51EF6" w14:textId="12879138" w:rsidR="00DA2612" w:rsidRPr="006B66E4" w:rsidRDefault="00A840F4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A2612"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(หนี้สินสุทธิ)</w:t>
            </w:r>
          </w:p>
        </w:tc>
        <w:tc>
          <w:tcPr>
            <w:tcW w:w="1843" w:type="dxa"/>
          </w:tcPr>
          <w:p w14:paraId="00F46569" w14:textId="77777777" w:rsidR="00747CF2" w:rsidRDefault="00747CF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416B28" w14:textId="1E7B72EB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540,478</w:t>
            </w:r>
          </w:p>
        </w:tc>
        <w:tc>
          <w:tcPr>
            <w:tcW w:w="1554" w:type="dxa"/>
          </w:tcPr>
          <w:p w14:paraId="50229B9E" w14:textId="77777777" w:rsidR="00747CF2" w:rsidRDefault="00747CF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B8A250" w14:textId="30F8B41D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18,878</w:t>
            </w:r>
          </w:p>
        </w:tc>
        <w:tc>
          <w:tcPr>
            <w:tcW w:w="1414" w:type="dxa"/>
          </w:tcPr>
          <w:p w14:paraId="02E27299" w14:textId="77777777" w:rsidR="00747CF2" w:rsidRDefault="00747CF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37CD86" w14:textId="5AB8E97E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559,356</w:t>
            </w:r>
          </w:p>
        </w:tc>
      </w:tr>
      <w:tr w:rsidR="00DA2612" w:rsidRPr="00013CAA" w14:paraId="0EF8B9CF" w14:textId="77777777" w:rsidTr="007760AF">
        <w:tc>
          <w:tcPr>
            <w:tcW w:w="4110" w:type="dxa"/>
          </w:tcPr>
          <w:p w14:paraId="5493FF7A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เงินสดรับจากการจำหน่ายบริษัทย่อย</w:t>
            </w:r>
          </w:p>
        </w:tc>
        <w:tc>
          <w:tcPr>
            <w:tcW w:w="1843" w:type="dxa"/>
          </w:tcPr>
          <w:p w14:paraId="4CBCD591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1,019</w:t>
            </w:r>
          </w:p>
        </w:tc>
        <w:tc>
          <w:tcPr>
            <w:tcW w:w="1554" w:type="dxa"/>
          </w:tcPr>
          <w:p w14:paraId="035A0B3F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1,020</w:t>
            </w:r>
          </w:p>
        </w:tc>
        <w:tc>
          <w:tcPr>
            <w:tcW w:w="1414" w:type="dxa"/>
          </w:tcPr>
          <w:p w14:paraId="306E351F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2,039</w:t>
            </w:r>
          </w:p>
        </w:tc>
      </w:tr>
      <w:tr w:rsidR="00DA2612" w:rsidRPr="00013CAA" w14:paraId="3F1D5AD3" w14:textId="77777777" w:rsidTr="007760AF">
        <w:tc>
          <w:tcPr>
            <w:tcW w:w="4110" w:type="dxa"/>
          </w:tcPr>
          <w:p w14:paraId="76FD01FA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หนี้สินในส่วนของบริษัทย่อย</w:t>
            </w:r>
          </w:p>
        </w:tc>
        <w:tc>
          <w:tcPr>
            <w:tcW w:w="1843" w:type="dxa"/>
          </w:tcPr>
          <w:p w14:paraId="6341D478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4" w:type="dxa"/>
          </w:tcPr>
          <w:p w14:paraId="6F80FB26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>5,925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4" w:type="dxa"/>
          </w:tcPr>
          <w:p w14:paraId="422FCECD" w14:textId="77777777" w:rsidR="00DA2612" w:rsidRPr="006B66E4" w:rsidRDefault="00DA2612" w:rsidP="007760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>5,925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A2612" w:rsidRPr="00013CAA" w14:paraId="32A93BFC" w14:textId="77777777" w:rsidTr="007760AF">
        <w:tc>
          <w:tcPr>
            <w:tcW w:w="4110" w:type="dxa"/>
          </w:tcPr>
          <w:p w14:paraId="708213E4" w14:textId="77777777" w:rsidR="00BD77C9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ผลกระทบจากการจำหน่ายบริษัทย่อย</w:t>
            </w:r>
          </w:p>
          <w:p w14:paraId="64322E03" w14:textId="3830C23B" w:rsidR="00DA2612" w:rsidRPr="006B66E4" w:rsidRDefault="00BD77C9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DA2612"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ที่รับรู้ในงบกำไรขาดทุน</w:t>
            </w:r>
          </w:p>
        </w:tc>
        <w:tc>
          <w:tcPr>
            <w:tcW w:w="1843" w:type="dxa"/>
          </w:tcPr>
          <w:p w14:paraId="0605EB00" w14:textId="77777777" w:rsidR="00BD77C9" w:rsidRDefault="00BD77C9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1C0F5D" w14:textId="41982D12" w:rsidR="00DA2612" w:rsidRPr="006B66E4" w:rsidRDefault="00DA2612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541,497</w:t>
            </w:r>
          </w:p>
        </w:tc>
        <w:tc>
          <w:tcPr>
            <w:tcW w:w="1554" w:type="dxa"/>
          </w:tcPr>
          <w:p w14:paraId="41CE48D5" w14:textId="77777777" w:rsidR="00BD77C9" w:rsidRDefault="00BD77C9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8660A9" w14:textId="2C152236" w:rsidR="00DA2612" w:rsidRPr="006B66E4" w:rsidRDefault="00DA2612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13,973</w:t>
            </w:r>
          </w:p>
        </w:tc>
        <w:tc>
          <w:tcPr>
            <w:tcW w:w="1414" w:type="dxa"/>
          </w:tcPr>
          <w:p w14:paraId="502DB290" w14:textId="77777777" w:rsidR="00BD77C9" w:rsidRDefault="00BD77C9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5373998" w14:textId="21CCFDB4" w:rsidR="00DA2612" w:rsidRPr="006B66E4" w:rsidRDefault="00DA2612" w:rsidP="007760A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555,470</w:t>
            </w:r>
          </w:p>
        </w:tc>
      </w:tr>
      <w:tr w:rsidR="00DA2612" w:rsidRPr="00013CAA" w14:paraId="0182B174" w14:textId="77777777" w:rsidTr="00BD77C9">
        <w:tc>
          <w:tcPr>
            <w:tcW w:w="4110" w:type="dxa"/>
          </w:tcPr>
          <w:p w14:paraId="216EFC21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9CB3FB3" w14:textId="77777777" w:rsidR="00DA2612" w:rsidRPr="006B66E4" w:rsidRDefault="00DA2612" w:rsidP="00AF4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4" w:type="dxa"/>
          </w:tcPr>
          <w:p w14:paraId="45579B55" w14:textId="77777777" w:rsidR="00DA2612" w:rsidRPr="006B66E4" w:rsidRDefault="00DA2612" w:rsidP="00AF4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CEED588" w14:textId="77777777" w:rsidR="00DA2612" w:rsidRPr="006B66E4" w:rsidRDefault="00DA2612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612" w:rsidRPr="00013CAA" w14:paraId="081B5409" w14:textId="77777777" w:rsidTr="00BD77C9">
        <w:tc>
          <w:tcPr>
            <w:tcW w:w="4110" w:type="dxa"/>
          </w:tcPr>
          <w:p w14:paraId="0DDE69F6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รายการที่รับรู้ในงบกำไรขาดทุน</w:t>
            </w:r>
          </w:p>
        </w:tc>
        <w:tc>
          <w:tcPr>
            <w:tcW w:w="1843" w:type="dxa"/>
          </w:tcPr>
          <w:p w14:paraId="2893CC66" w14:textId="77777777" w:rsidR="00DA2612" w:rsidRPr="006B66E4" w:rsidRDefault="00DA2612" w:rsidP="00AF4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4" w:type="dxa"/>
          </w:tcPr>
          <w:p w14:paraId="491535B7" w14:textId="77777777" w:rsidR="00DA2612" w:rsidRPr="006B66E4" w:rsidRDefault="00DA2612" w:rsidP="00AF4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BA88B5" w14:textId="77777777" w:rsidR="00DA2612" w:rsidRPr="006B66E4" w:rsidRDefault="00DA2612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612" w:rsidRPr="00013CAA" w14:paraId="3DC4EB9D" w14:textId="77777777" w:rsidTr="00BD77C9">
        <w:tc>
          <w:tcPr>
            <w:tcW w:w="4110" w:type="dxa"/>
          </w:tcPr>
          <w:p w14:paraId="05136DEC" w14:textId="77777777" w:rsidR="007760AF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ส่วนต่างจากการถอดงบการเงินของบริษัทย่อย</w:t>
            </w:r>
          </w:p>
          <w:p w14:paraId="1B738D4D" w14:textId="4C8E27C1" w:rsidR="00DA2612" w:rsidRPr="006B66E4" w:rsidRDefault="007760AF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="00DA2612"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ออกจากงบการเงินรวม</w:t>
            </w:r>
          </w:p>
        </w:tc>
        <w:tc>
          <w:tcPr>
            <w:tcW w:w="1843" w:type="dxa"/>
            <w:vAlign w:val="center"/>
          </w:tcPr>
          <w:p w14:paraId="3B008702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482EDF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540,478</w:t>
            </w:r>
          </w:p>
        </w:tc>
        <w:tc>
          <w:tcPr>
            <w:tcW w:w="1554" w:type="dxa"/>
            <w:vAlign w:val="center"/>
          </w:tcPr>
          <w:p w14:paraId="523ADE01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63A0A9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18,878</w:t>
            </w:r>
          </w:p>
        </w:tc>
        <w:tc>
          <w:tcPr>
            <w:tcW w:w="1414" w:type="dxa"/>
            <w:vAlign w:val="center"/>
          </w:tcPr>
          <w:p w14:paraId="04173423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37D3CC" w14:textId="77777777" w:rsidR="00DA2612" w:rsidRPr="006B66E4" w:rsidRDefault="00DA2612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559,356</w:t>
            </w:r>
          </w:p>
        </w:tc>
      </w:tr>
      <w:tr w:rsidR="00DA2612" w:rsidRPr="00013CAA" w14:paraId="612BBE16" w14:textId="77777777" w:rsidTr="00BD77C9">
        <w:tc>
          <w:tcPr>
            <w:tcW w:w="4110" w:type="dxa"/>
          </w:tcPr>
          <w:p w14:paraId="468FA9D8" w14:textId="77777777" w:rsidR="00DA2612" w:rsidRPr="006B66E4" w:rsidRDefault="00DA2612" w:rsidP="00AF4930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จากการจำหน่ายบริษัทย่อย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14:paraId="1073AC12" w14:textId="77777777" w:rsidR="00DA2612" w:rsidRPr="006B66E4" w:rsidRDefault="00DA2612" w:rsidP="00AF4930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</w:rPr>
              <w:t>1,019</w:t>
            </w:r>
          </w:p>
        </w:tc>
        <w:tc>
          <w:tcPr>
            <w:tcW w:w="1554" w:type="dxa"/>
            <w:vAlign w:val="center"/>
          </w:tcPr>
          <w:p w14:paraId="409CF7E5" w14:textId="77777777" w:rsidR="00DA2612" w:rsidRPr="006B66E4" w:rsidRDefault="00DA2612" w:rsidP="00AF4930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>4,905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4" w:type="dxa"/>
            <w:vAlign w:val="center"/>
          </w:tcPr>
          <w:p w14:paraId="60DEDF5C" w14:textId="77777777" w:rsidR="00DA2612" w:rsidRPr="006B66E4" w:rsidRDefault="00DA2612" w:rsidP="00AF4930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B66E4">
              <w:rPr>
                <w:rFonts w:ascii="Browallia New" w:hAnsi="Browallia New" w:cs="Browallia New"/>
                <w:sz w:val="24"/>
                <w:szCs w:val="24"/>
              </w:rPr>
              <w:t>3,886</w:t>
            </w: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662840E2" w14:textId="02178F91" w:rsidR="00DA2612" w:rsidRDefault="00DA2612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3504B88E" w14:textId="1128F30F" w:rsidR="001B6969" w:rsidRDefault="001B696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6B014743" w14:textId="19D7EBD3" w:rsidR="001B6969" w:rsidRDefault="001B696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B7EAC69" w14:textId="15A8F8D0" w:rsidR="00586419" w:rsidRDefault="0058641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E5DEDAD" w14:textId="77777777" w:rsidR="00586419" w:rsidRDefault="0058641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4757A17E" w14:textId="7BFEFBF5" w:rsidR="001B6969" w:rsidRDefault="001B696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014D7E6" w14:textId="3AAB49A1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58346C5F" w14:textId="6E2E598B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32E0BF5" w14:textId="188D5D32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23CFA92" w14:textId="78656E61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66487A0C" w14:textId="057F040A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74CAB9C3" w14:textId="77777777" w:rsidR="001E68FD" w:rsidRDefault="001E68FD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0298B3DF" w14:textId="373926C3" w:rsidR="001B6969" w:rsidRDefault="001B6969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314E17B6" w14:textId="77777777" w:rsidR="00DA2612" w:rsidRPr="00013CAA" w:rsidRDefault="00DA2612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  <w:r w:rsidRPr="00013CAA">
        <w:rPr>
          <w:rFonts w:ascii="BrowalliaUPC" w:eastAsia="Cordia New" w:hAnsi="BrowalliaUPC" w:cs="BrowalliaUPC"/>
          <w:sz w:val="28"/>
          <w:szCs w:val="28"/>
          <w:cs/>
          <w:lang w:eastAsia="th-TH"/>
        </w:rPr>
        <w:lastRenderedPageBreak/>
        <w:t>ผลการดำเนินงานของ</w:t>
      </w:r>
      <w:r w:rsidRPr="00013CAA">
        <w:rPr>
          <w:rFonts w:ascii="BrowalliaUPC" w:hAnsi="BrowalliaUPC" w:cs="BrowalliaUPC"/>
          <w:sz w:val="28"/>
          <w:szCs w:val="28"/>
          <w:cs/>
        </w:rPr>
        <w:t>บริษัทย่อยที่แสดงอยู่ในงบการเงินรวม</w:t>
      </w:r>
      <w:r w:rsidRPr="00013CAA">
        <w:rPr>
          <w:rFonts w:ascii="BrowalliaUPC" w:hAnsi="BrowalliaUPC" w:cs="BrowalliaUPC"/>
          <w:sz w:val="28"/>
          <w:szCs w:val="28"/>
        </w:rPr>
        <w:t xml:space="preserve"> </w:t>
      </w:r>
      <w:r w:rsidRPr="00013CAA">
        <w:rPr>
          <w:rFonts w:ascii="BrowalliaUPC" w:hAnsi="BrowalliaUPC" w:cs="BrowalliaUPC"/>
          <w:sz w:val="28"/>
          <w:szCs w:val="28"/>
          <w:cs/>
        </w:rPr>
        <w:t>(หลังตัดรายการระหว่างกัน) มีดังต่อไปนี้</w:t>
      </w:r>
      <w:r w:rsidRPr="00013CAA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1BF07364" w14:textId="77777777" w:rsidR="00DA2612" w:rsidRPr="00B21A4D" w:rsidRDefault="00DA2612" w:rsidP="00DA2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hAnsi="BrowalliaUPC" w:cs="BrowalliaUPC"/>
          <w:sz w:val="28"/>
          <w:szCs w:val="28"/>
          <w:cs/>
        </w:rPr>
      </w:pPr>
    </w:p>
    <w:tbl>
      <w:tblPr>
        <w:tblW w:w="914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4469"/>
        <w:gridCol w:w="1701"/>
        <w:gridCol w:w="1559"/>
        <w:gridCol w:w="1418"/>
      </w:tblGrid>
      <w:tr w:rsidR="00F57B73" w:rsidRPr="00013CAA" w14:paraId="45B05255" w14:textId="77777777" w:rsidTr="001B6969">
        <w:trPr>
          <w:trHeight w:val="335"/>
        </w:trPr>
        <w:tc>
          <w:tcPr>
            <w:tcW w:w="4469" w:type="dxa"/>
          </w:tcPr>
          <w:p w14:paraId="39663CB2" w14:textId="77777777" w:rsidR="00F57B73" w:rsidRPr="006A2C82" w:rsidRDefault="00F57B73" w:rsidP="00AF493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3"/>
          </w:tcPr>
          <w:p w14:paraId="5C947098" w14:textId="6867B5C7" w:rsidR="00F57B73" w:rsidRDefault="00F57B73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6E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(หน่วย : พันบาท)</w:t>
            </w:r>
          </w:p>
        </w:tc>
      </w:tr>
      <w:tr w:rsidR="002D0A69" w:rsidRPr="00013CAA" w14:paraId="50B364CE" w14:textId="77777777" w:rsidTr="0011659F">
        <w:trPr>
          <w:trHeight w:val="335"/>
        </w:trPr>
        <w:tc>
          <w:tcPr>
            <w:tcW w:w="4469" w:type="dxa"/>
          </w:tcPr>
          <w:p w14:paraId="17B4B2D7" w14:textId="77777777" w:rsidR="002D0A69" w:rsidRPr="006A2C82" w:rsidRDefault="002D0A69" w:rsidP="00AF493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3"/>
          </w:tcPr>
          <w:p w14:paraId="3E940C94" w14:textId="7C2D24CE" w:rsidR="002D0A69" w:rsidRDefault="002D0A69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A2C8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E2BA7" w:rsidRPr="00013CAA" w14:paraId="4437EA72" w14:textId="77777777" w:rsidTr="001B6969">
        <w:trPr>
          <w:trHeight w:val="335"/>
        </w:trPr>
        <w:tc>
          <w:tcPr>
            <w:tcW w:w="4469" w:type="dxa"/>
          </w:tcPr>
          <w:p w14:paraId="64CC4B72" w14:textId="77777777" w:rsidR="004E2BA7" w:rsidRPr="006A2C82" w:rsidRDefault="004E2BA7" w:rsidP="00AF493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6E37818B" w14:textId="7FFDB572" w:rsidR="004E2BA7" w:rsidRPr="006A2C82" w:rsidRDefault="004E2BA7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ดับบลิวซีไอ </w:t>
            </w: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โฮลด</w:t>
            </w:r>
            <w:proofErr w:type="spellStart"/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ิ้ง</w:t>
            </w:r>
            <w:proofErr w:type="spellEnd"/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มหาชน)</w:t>
            </w:r>
          </w:p>
        </w:tc>
        <w:tc>
          <w:tcPr>
            <w:tcW w:w="1559" w:type="dxa"/>
          </w:tcPr>
          <w:p w14:paraId="261E29E6" w14:textId="072DF9FC" w:rsidR="004E2BA7" w:rsidRPr="006A2C82" w:rsidRDefault="004E2BA7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สเนล</w:t>
            </w:r>
            <w:proofErr w:type="spellEnd"/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893E077" w14:textId="77777777" w:rsidR="00F57B73" w:rsidRDefault="00F57B73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08266D" w14:textId="6C172253" w:rsidR="004E2BA7" w:rsidRPr="006A2C82" w:rsidRDefault="004E2BA7" w:rsidP="00F57B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4E2BA7" w:rsidRPr="00013CAA" w14:paraId="554B5DFA" w14:textId="77777777" w:rsidTr="001B6969">
        <w:trPr>
          <w:trHeight w:val="276"/>
        </w:trPr>
        <w:tc>
          <w:tcPr>
            <w:tcW w:w="4469" w:type="dxa"/>
          </w:tcPr>
          <w:p w14:paraId="760FD54D" w14:textId="77777777" w:rsidR="004E2BA7" w:rsidRPr="006A2C82" w:rsidRDefault="004E2BA7" w:rsidP="00AF4930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76F0B8" w14:textId="77777777" w:rsidR="004E2BA7" w:rsidRPr="006A2C82" w:rsidRDefault="004E2BA7" w:rsidP="00AF4930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C3E7FC" w14:textId="77777777" w:rsidR="004E2BA7" w:rsidRPr="006A2C82" w:rsidRDefault="004E2BA7" w:rsidP="00AF4930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F3FAF2" w14:textId="77777777" w:rsidR="004E2BA7" w:rsidRPr="006A2C82" w:rsidRDefault="004E2BA7" w:rsidP="00AF4930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E2BA7" w:rsidRPr="00013CAA" w14:paraId="6588ACFE" w14:textId="77777777" w:rsidTr="001B6969">
        <w:trPr>
          <w:trHeight w:val="187"/>
        </w:trPr>
        <w:tc>
          <w:tcPr>
            <w:tcW w:w="4469" w:type="dxa"/>
          </w:tcPr>
          <w:p w14:paraId="47611790" w14:textId="77777777" w:rsidR="004E2BA7" w:rsidRPr="006A2C82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72D1BDAF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2,764</w:t>
            </w:r>
          </w:p>
        </w:tc>
        <w:tc>
          <w:tcPr>
            <w:tcW w:w="1559" w:type="dxa"/>
            <w:vAlign w:val="center"/>
          </w:tcPr>
          <w:p w14:paraId="4D10FE4C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1,348</w:t>
            </w:r>
          </w:p>
        </w:tc>
        <w:tc>
          <w:tcPr>
            <w:tcW w:w="1418" w:type="dxa"/>
            <w:vAlign w:val="bottom"/>
          </w:tcPr>
          <w:p w14:paraId="1E10CAD8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4,112</w:t>
            </w:r>
          </w:p>
        </w:tc>
      </w:tr>
      <w:tr w:rsidR="004E2BA7" w:rsidRPr="00013CAA" w14:paraId="0BE07FD1" w14:textId="77777777" w:rsidTr="001B6969">
        <w:trPr>
          <w:trHeight w:val="335"/>
        </w:trPr>
        <w:tc>
          <w:tcPr>
            <w:tcW w:w="4469" w:type="dxa"/>
            <w:hideMark/>
          </w:tcPr>
          <w:p w14:paraId="476177A5" w14:textId="77777777" w:rsidR="004E2BA7" w:rsidRPr="006A2C82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01" w:type="dxa"/>
            <w:vAlign w:val="center"/>
          </w:tcPr>
          <w:p w14:paraId="0137D9F3" w14:textId="77777777" w:rsidR="004E2BA7" w:rsidRPr="006A2C82" w:rsidRDefault="004E2BA7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(2,107)</w:t>
            </w:r>
          </w:p>
        </w:tc>
        <w:tc>
          <w:tcPr>
            <w:tcW w:w="1559" w:type="dxa"/>
            <w:vAlign w:val="center"/>
          </w:tcPr>
          <w:p w14:paraId="5C83319D" w14:textId="77777777" w:rsidR="004E2BA7" w:rsidRPr="006A2C82" w:rsidRDefault="004E2BA7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(609)</w:t>
            </w:r>
          </w:p>
        </w:tc>
        <w:tc>
          <w:tcPr>
            <w:tcW w:w="1418" w:type="dxa"/>
            <w:vAlign w:val="bottom"/>
          </w:tcPr>
          <w:p w14:paraId="6D6BBE2C" w14:textId="77777777" w:rsidR="004E2BA7" w:rsidRPr="006A2C82" w:rsidRDefault="004E2BA7" w:rsidP="00AF493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(2,716)</w:t>
            </w:r>
          </w:p>
        </w:tc>
      </w:tr>
      <w:tr w:rsidR="004E2BA7" w:rsidRPr="00013CAA" w14:paraId="1D783504" w14:textId="77777777" w:rsidTr="001B6969">
        <w:trPr>
          <w:trHeight w:val="304"/>
        </w:trPr>
        <w:tc>
          <w:tcPr>
            <w:tcW w:w="4469" w:type="dxa"/>
          </w:tcPr>
          <w:p w14:paraId="3E9438D0" w14:textId="77777777" w:rsidR="004E2BA7" w:rsidRPr="006A2C82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701" w:type="dxa"/>
            <w:vAlign w:val="center"/>
          </w:tcPr>
          <w:p w14:paraId="57544CC4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  <w:tc>
          <w:tcPr>
            <w:tcW w:w="1559" w:type="dxa"/>
            <w:vAlign w:val="center"/>
          </w:tcPr>
          <w:p w14:paraId="41D01A05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739</w:t>
            </w:r>
          </w:p>
        </w:tc>
        <w:tc>
          <w:tcPr>
            <w:tcW w:w="1418" w:type="dxa"/>
            <w:vAlign w:val="bottom"/>
          </w:tcPr>
          <w:p w14:paraId="26AE3CDF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1,396</w:t>
            </w:r>
          </w:p>
        </w:tc>
      </w:tr>
      <w:tr w:rsidR="004E2BA7" w:rsidRPr="00013CAA" w14:paraId="1CC8AD2C" w14:textId="77777777" w:rsidTr="001B6969">
        <w:trPr>
          <w:trHeight w:val="304"/>
        </w:trPr>
        <w:tc>
          <w:tcPr>
            <w:tcW w:w="4469" w:type="dxa"/>
            <w:vAlign w:val="center"/>
          </w:tcPr>
          <w:p w14:paraId="2796AAEE" w14:textId="77777777" w:rsidR="004E2BA7" w:rsidRPr="006A2C82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vAlign w:val="center"/>
          </w:tcPr>
          <w:p w14:paraId="5A282315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4,269</w:t>
            </w:r>
          </w:p>
        </w:tc>
        <w:tc>
          <w:tcPr>
            <w:tcW w:w="1559" w:type="dxa"/>
            <w:vAlign w:val="center"/>
          </w:tcPr>
          <w:p w14:paraId="5A872FB8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18" w:type="dxa"/>
            <w:vAlign w:val="bottom"/>
          </w:tcPr>
          <w:p w14:paraId="6C534721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4,481</w:t>
            </w:r>
          </w:p>
        </w:tc>
      </w:tr>
      <w:tr w:rsidR="004E2BA7" w:rsidRPr="00013CAA" w14:paraId="644A8D17" w14:textId="77777777" w:rsidTr="001B6969">
        <w:trPr>
          <w:trHeight w:val="304"/>
        </w:trPr>
        <w:tc>
          <w:tcPr>
            <w:tcW w:w="4469" w:type="dxa"/>
            <w:vAlign w:val="center"/>
          </w:tcPr>
          <w:p w14:paraId="59A83ADD" w14:textId="77777777" w:rsidR="004E2BA7" w:rsidRPr="006A2C82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center"/>
          </w:tcPr>
          <w:p w14:paraId="25E70DDF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(10)</w:t>
            </w:r>
          </w:p>
        </w:tc>
        <w:tc>
          <w:tcPr>
            <w:tcW w:w="1559" w:type="dxa"/>
            <w:vAlign w:val="center"/>
          </w:tcPr>
          <w:p w14:paraId="6255CE88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(394)</w:t>
            </w:r>
          </w:p>
        </w:tc>
        <w:tc>
          <w:tcPr>
            <w:tcW w:w="1418" w:type="dxa"/>
            <w:vAlign w:val="bottom"/>
          </w:tcPr>
          <w:p w14:paraId="26708346" w14:textId="77777777" w:rsidR="004E2BA7" w:rsidRPr="006A2C82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2C82">
              <w:rPr>
                <w:rFonts w:ascii="Browallia New" w:hAnsi="Browallia New" w:cs="Browallia New"/>
                <w:sz w:val="24"/>
                <w:szCs w:val="24"/>
              </w:rPr>
              <w:t>(404)</w:t>
            </w:r>
          </w:p>
        </w:tc>
      </w:tr>
      <w:tr w:rsidR="004E2BA7" w:rsidRPr="00013CAA" w14:paraId="213CFB99" w14:textId="77777777" w:rsidTr="001B6969">
        <w:trPr>
          <w:trHeight w:val="335"/>
        </w:trPr>
        <w:tc>
          <w:tcPr>
            <w:tcW w:w="4469" w:type="dxa"/>
          </w:tcPr>
          <w:p w14:paraId="1B13A830" w14:textId="77777777" w:rsidR="004E2BA7" w:rsidRPr="004E2BA7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center"/>
          </w:tcPr>
          <w:p w14:paraId="5C280470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(11,303)</w:t>
            </w:r>
          </w:p>
        </w:tc>
        <w:tc>
          <w:tcPr>
            <w:tcW w:w="1559" w:type="dxa"/>
            <w:vAlign w:val="center"/>
          </w:tcPr>
          <w:p w14:paraId="420A3445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(1,076)</w:t>
            </w:r>
          </w:p>
        </w:tc>
        <w:tc>
          <w:tcPr>
            <w:tcW w:w="1418" w:type="dxa"/>
            <w:vAlign w:val="bottom"/>
          </w:tcPr>
          <w:p w14:paraId="10C7099B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(12,379)</w:t>
            </w:r>
          </w:p>
        </w:tc>
      </w:tr>
      <w:tr w:rsidR="004E2BA7" w:rsidRPr="00013CAA" w14:paraId="3F66E17E" w14:textId="77777777" w:rsidTr="001B6969">
        <w:trPr>
          <w:trHeight w:val="335"/>
        </w:trPr>
        <w:tc>
          <w:tcPr>
            <w:tcW w:w="4469" w:type="dxa"/>
          </w:tcPr>
          <w:p w14:paraId="3B8CEC75" w14:textId="77777777" w:rsidR="004E2BA7" w:rsidRPr="004E2BA7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center"/>
          </w:tcPr>
          <w:p w14:paraId="2858101C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(9,671)</w:t>
            </w:r>
          </w:p>
        </w:tc>
        <w:tc>
          <w:tcPr>
            <w:tcW w:w="1559" w:type="dxa"/>
            <w:vAlign w:val="center"/>
          </w:tcPr>
          <w:p w14:paraId="14D0C0BF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(440)</w:t>
            </w:r>
          </w:p>
        </w:tc>
        <w:tc>
          <w:tcPr>
            <w:tcW w:w="1418" w:type="dxa"/>
            <w:vAlign w:val="bottom"/>
          </w:tcPr>
          <w:p w14:paraId="501AA46F" w14:textId="77777777" w:rsidR="004E2BA7" w:rsidRPr="004E2BA7" w:rsidRDefault="004E2BA7" w:rsidP="00AF49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(10,111)</w:t>
            </w:r>
          </w:p>
        </w:tc>
      </w:tr>
      <w:tr w:rsidR="004E2BA7" w:rsidRPr="00013CAA" w14:paraId="7BA02997" w14:textId="77777777" w:rsidTr="001B6969">
        <w:trPr>
          <w:trHeight w:val="260"/>
        </w:trPr>
        <w:tc>
          <w:tcPr>
            <w:tcW w:w="4469" w:type="dxa"/>
            <w:vAlign w:val="center"/>
          </w:tcPr>
          <w:p w14:paraId="68E57B3C" w14:textId="3DD23DC5" w:rsidR="004E2BA7" w:rsidRPr="004E2BA7" w:rsidRDefault="004E2BA7" w:rsidP="00AF4930">
            <w:pPr>
              <w:spacing w:line="276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E2B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701" w:type="dxa"/>
            <w:vAlign w:val="center"/>
          </w:tcPr>
          <w:p w14:paraId="46B58C2E" w14:textId="77777777" w:rsidR="004E2BA7" w:rsidRPr="004E2BA7" w:rsidRDefault="004E2BA7" w:rsidP="00AF493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(16,058)</w:t>
            </w:r>
          </w:p>
        </w:tc>
        <w:tc>
          <w:tcPr>
            <w:tcW w:w="1559" w:type="dxa"/>
            <w:vAlign w:val="center"/>
          </w:tcPr>
          <w:p w14:paraId="61B935C3" w14:textId="77777777" w:rsidR="004E2BA7" w:rsidRPr="004E2BA7" w:rsidRDefault="004E2BA7" w:rsidP="00AF493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(959)</w:t>
            </w:r>
          </w:p>
        </w:tc>
        <w:tc>
          <w:tcPr>
            <w:tcW w:w="1418" w:type="dxa"/>
            <w:vAlign w:val="bottom"/>
          </w:tcPr>
          <w:p w14:paraId="3C111014" w14:textId="77777777" w:rsidR="004E2BA7" w:rsidRPr="004E2BA7" w:rsidRDefault="004E2BA7" w:rsidP="00AF493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2BA7">
              <w:rPr>
                <w:rFonts w:ascii="Browallia New" w:hAnsi="Browallia New" w:cs="Browallia New"/>
                <w:sz w:val="24"/>
                <w:szCs w:val="24"/>
              </w:rPr>
              <w:t>(17,017)</w:t>
            </w:r>
          </w:p>
        </w:tc>
      </w:tr>
    </w:tbl>
    <w:p w14:paraId="77DAE162" w14:textId="77777777" w:rsidR="00260106" w:rsidRDefault="00260106" w:rsidP="00CA3C02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0F240F3" w14:textId="2022DFAF" w:rsidR="00966FA7" w:rsidRPr="008B5FE9" w:rsidRDefault="00966FA7" w:rsidP="008B5FE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8B5F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ส่วนได้เสียที่ไม่มีอำนาจควบคุม </w:t>
      </w:r>
    </w:p>
    <w:p w14:paraId="74EBF3A5" w14:textId="1AEEEE31" w:rsidR="00966FA7" w:rsidRPr="00966FA7" w:rsidRDefault="00966FA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5313E36A" w14:textId="77777777" w:rsidR="00A8696C" w:rsidRPr="008B5FE9" w:rsidRDefault="00A8696C" w:rsidP="008B5FE9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B5FE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B5FE9">
        <w:rPr>
          <w:rFonts w:ascii="Browallia New" w:hAnsi="Browallia New" w:cs="Browallia New"/>
          <w:sz w:val="28"/>
          <w:szCs w:val="28"/>
        </w:rPr>
        <w:t xml:space="preserve">31 </w:t>
      </w:r>
      <w:r w:rsidRPr="008B5FE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B5FE9">
        <w:rPr>
          <w:rFonts w:ascii="Browallia New" w:hAnsi="Browallia New" w:cs="Browallia New"/>
          <w:sz w:val="28"/>
          <w:szCs w:val="28"/>
        </w:rPr>
        <w:t xml:space="preserve">2565 </w:t>
      </w:r>
      <w:r w:rsidRPr="008B5FE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B5FE9">
        <w:rPr>
          <w:rFonts w:ascii="Browallia New" w:hAnsi="Browallia New" w:cs="Browallia New"/>
          <w:sz w:val="28"/>
          <w:szCs w:val="28"/>
        </w:rPr>
        <w:t xml:space="preserve">2564 </w:t>
      </w:r>
      <w:r w:rsidRPr="008B5FE9">
        <w:rPr>
          <w:rFonts w:ascii="Browallia New" w:hAnsi="Browallia New" w:cs="Browallia New"/>
          <w:sz w:val="28"/>
          <w:szCs w:val="28"/>
          <w:cs/>
        </w:rPr>
        <w:t>บริษัทย่อยที่มีส่วนได้เสียที่ไม่มีอำนาจควบคุมที่เป็นสาระสำคัญ</w:t>
      </w:r>
      <w:r w:rsidRPr="008B5FE9">
        <w:rPr>
          <w:rFonts w:ascii="Browallia New" w:hAnsi="Browallia New" w:cs="Browallia New"/>
          <w:sz w:val="28"/>
          <w:szCs w:val="28"/>
        </w:rPr>
        <w:t xml:space="preserve"> </w:t>
      </w:r>
      <w:r w:rsidRPr="008B5FE9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3D083B24" w14:textId="77777777" w:rsidR="00A8696C" w:rsidRPr="00B55CE2" w:rsidRDefault="00A8696C" w:rsidP="00A8696C">
      <w:pPr>
        <w:spacing w:line="240" w:lineRule="auto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tbl>
      <w:tblPr>
        <w:tblW w:w="905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024"/>
        <w:gridCol w:w="950"/>
        <w:gridCol w:w="40"/>
        <w:gridCol w:w="900"/>
        <w:gridCol w:w="999"/>
        <w:gridCol w:w="1056"/>
        <w:gridCol w:w="40"/>
        <w:gridCol w:w="999"/>
        <w:gridCol w:w="1046"/>
      </w:tblGrid>
      <w:tr w:rsidR="00A8696C" w:rsidRPr="00B55CE2" w14:paraId="3AF8728F" w14:textId="77777777" w:rsidTr="00CC13E7">
        <w:trPr>
          <w:cantSplit/>
        </w:trPr>
        <w:tc>
          <w:tcPr>
            <w:tcW w:w="3024" w:type="dxa"/>
          </w:tcPr>
          <w:p w14:paraId="7FD1A18D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82F9762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CF5980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61A9679A" w14:textId="77777777" w:rsidR="00A8696C" w:rsidRPr="00B55CE2" w:rsidRDefault="00A8696C" w:rsidP="00CC13E7">
            <w:pPr>
              <w:spacing w:line="240" w:lineRule="auto"/>
              <w:ind w:right="-90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proofErr w:type="gramStart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หน่วย </w:t>
            </w: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>:</w:t>
            </w:r>
            <w:proofErr w:type="gramEnd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พันบาท)</w:t>
            </w:r>
          </w:p>
        </w:tc>
      </w:tr>
      <w:tr w:rsidR="00A8696C" w:rsidRPr="00B55CE2" w14:paraId="0181AAE8" w14:textId="77777777" w:rsidTr="00CC13E7">
        <w:trPr>
          <w:cantSplit/>
        </w:trPr>
        <w:tc>
          <w:tcPr>
            <w:tcW w:w="3024" w:type="dxa"/>
          </w:tcPr>
          <w:p w14:paraId="684FBC33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55F3F214" w14:textId="77777777" w:rsidR="00A8696C" w:rsidRPr="00B55CE2" w:rsidRDefault="00A8696C" w:rsidP="00CC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2095" w:type="dxa"/>
            <w:gridSpan w:val="3"/>
            <w:vAlign w:val="bottom"/>
            <w:hideMark/>
          </w:tcPr>
          <w:p w14:paraId="0A9AC548" w14:textId="77777777" w:rsidR="00A8696C" w:rsidRPr="00B55CE2" w:rsidRDefault="00A8696C" w:rsidP="00CC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2045" w:type="dxa"/>
            <w:gridSpan w:val="2"/>
            <w:vAlign w:val="bottom"/>
            <w:hideMark/>
          </w:tcPr>
          <w:p w14:paraId="6E8F10BA" w14:textId="77777777" w:rsidR="00A8696C" w:rsidRPr="00B55CE2" w:rsidRDefault="00A8696C" w:rsidP="00CC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A8696C" w:rsidRPr="00B55CE2" w14:paraId="0E665DA0" w14:textId="77777777" w:rsidTr="00CC13E7">
        <w:trPr>
          <w:cantSplit/>
        </w:trPr>
        <w:tc>
          <w:tcPr>
            <w:tcW w:w="3024" w:type="dxa"/>
            <w:vAlign w:val="bottom"/>
            <w:hideMark/>
          </w:tcPr>
          <w:p w14:paraId="66863928" w14:textId="77777777" w:rsidR="00A8696C" w:rsidRPr="00B55CE2" w:rsidRDefault="00A8696C" w:rsidP="00CC13E7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50" w:type="dxa"/>
            <w:vAlign w:val="bottom"/>
            <w:hideMark/>
          </w:tcPr>
          <w:p w14:paraId="464B9A2F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  <w:hideMark/>
          </w:tcPr>
          <w:p w14:paraId="5D66DC88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4E2736FB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51751266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  <w:hideMark/>
          </w:tcPr>
          <w:p w14:paraId="134FBD62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046" w:type="dxa"/>
            <w:shd w:val="clear" w:color="auto" w:fill="auto"/>
            <w:vAlign w:val="bottom"/>
            <w:hideMark/>
          </w:tcPr>
          <w:p w14:paraId="75210269" w14:textId="77777777" w:rsidR="00A8696C" w:rsidRPr="00B55CE2" w:rsidRDefault="00A8696C" w:rsidP="00CC13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</w:tr>
      <w:tr w:rsidR="00A8696C" w:rsidRPr="00B55CE2" w14:paraId="3F96BE09" w14:textId="77777777" w:rsidTr="00CC13E7">
        <w:trPr>
          <w:cantSplit/>
        </w:trPr>
        <w:tc>
          <w:tcPr>
            <w:tcW w:w="3024" w:type="dxa"/>
          </w:tcPr>
          <w:p w14:paraId="082270C3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C4C8DB5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0FE51A52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32F6CCA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D6D79A5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5BE076DF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D3D313D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</w:tr>
      <w:tr w:rsidR="00197949" w:rsidRPr="00B55CE2" w14:paraId="49F9C4CE" w14:textId="77777777" w:rsidTr="00197949">
        <w:trPr>
          <w:cantSplit/>
        </w:trPr>
        <w:tc>
          <w:tcPr>
            <w:tcW w:w="3024" w:type="dxa"/>
          </w:tcPr>
          <w:p w14:paraId="1505470C" w14:textId="77777777" w:rsidR="00197949" w:rsidRPr="00B55CE2" w:rsidRDefault="00197949" w:rsidP="00197949">
            <w:pPr>
              <w:tabs>
                <w:tab w:val="clear" w:pos="2580"/>
                <w:tab w:val="left" w:pos="360"/>
              </w:tabs>
              <w:spacing w:line="240" w:lineRule="auto"/>
              <w:ind w:left="227" w:right="-420" w:hanging="227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ดับบลิวซีไอ โฮลด</w:t>
            </w:r>
            <w:proofErr w:type="spellStart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ิ้ง</w:t>
            </w:r>
            <w:proofErr w:type="spellEnd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68360CB" w14:textId="54D118DC" w:rsidR="00197949" w:rsidRPr="00B55CE2" w:rsidRDefault="00197949" w:rsidP="00197949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gridSpan w:val="2"/>
            <w:shd w:val="clear" w:color="auto" w:fill="auto"/>
            <w:vAlign w:val="center"/>
          </w:tcPr>
          <w:p w14:paraId="7924FF85" w14:textId="4A2AFD68" w:rsidR="00197949" w:rsidRPr="00B55CE2" w:rsidRDefault="00197949" w:rsidP="00197949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B6B7EDD" w14:textId="151C5D74" w:rsidR="00197949" w:rsidRPr="00B55CE2" w:rsidRDefault="00197949" w:rsidP="00197949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05EEAD58" w14:textId="77777777" w:rsidR="00197949" w:rsidRPr="00B55CE2" w:rsidRDefault="00197949" w:rsidP="00197949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(33,842)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307CC044" w14:textId="4DFD7027" w:rsidR="00197949" w:rsidRPr="00B55CE2" w:rsidRDefault="00197949" w:rsidP="00197949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3CE8CC7E" w14:textId="77777777" w:rsidR="00197949" w:rsidRPr="00B55CE2" w:rsidRDefault="00197949" w:rsidP="00197949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197949" w:rsidRPr="00B55CE2" w14:paraId="579786E8" w14:textId="77777777" w:rsidTr="00197949">
        <w:trPr>
          <w:cantSplit/>
        </w:trPr>
        <w:tc>
          <w:tcPr>
            <w:tcW w:w="3024" w:type="dxa"/>
            <w:hideMark/>
          </w:tcPr>
          <w:p w14:paraId="0DFFF42C" w14:textId="77777777" w:rsidR="00197949" w:rsidRPr="00B55CE2" w:rsidRDefault="00197949" w:rsidP="00197949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2"/>
                <w:szCs w:val="22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สยาม</w:t>
            </w:r>
            <w:proofErr w:type="spellStart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สเนล</w:t>
            </w:r>
            <w:proofErr w:type="spellEnd"/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F46ED97" w14:textId="60E0369E" w:rsidR="00197949" w:rsidRPr="002B6C2A" w:rsidRDefault="00197949" w:rsidP="0019794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40" w:type="dxa"/>
            <w:gridSpan w:val="2"/>
            <w:shd w:val="clear" w:color="auto" w:fill="auto"/>
            <w:vAlign w:val="center"/>
          </w:tcPr>
          <w:p w14:paraId="4F1576C6" w14:textId="6AAD2436" w:rsidR="00197949" w:rsidRPr="00B55CE2" w:rsidRDefault="00197949" w:rsidP="0019794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057A5742" w14:textId="7C39EE46" w:rsidR="00197949" w:rsidRPr="00B55CE2" w:rsidRDefault="00197949" w:rsidP="0019794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14:paraId="417243D6" w14:textId="77777777" w:rsidR="00197949" w:rsidRPr="00B55CE2" w:rsidRDefault="00197949" w:rsidP="0019794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(503)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57A13FCF" w14:textId="0EC45EF0" w:rsidR="00197949" w:rsidRPr="00B55CE2" w:rsidRDefault="00197949" w:rsidP="00197949">
            <w:pPr>
              <w:pBdr>
                <w:bottom w:val="single" w:sz="4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6019C496" w14:textId="77777777" w:rsidR="00197949" w:rsidRPr="00B55CE2" w:rsidRDefault="00197949" w:rsidP="0019794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197949" w:rsidRPr="00B55CE2" w14:paraId="51D3B189" w14:textId="77777777" w:rsidTr="00197949">
        <w:trPr>
          <w:cantSplit/>
        </w:trPr>
        <w:tc>
          <w:tcPr>
            <w:tcW w:w="3024" w:type="dxa"/>
            <w:shd w:val="clear" w:color="auto" w:fill="auto"/>
            <w:hideMark/>
          </w:tcPr>
          <w:p w14:paraId="6B1F5901" w14:textId="77777777" w:rsidR="00197949" w:rsidRPr="00B55CE2" w:rsidRDefault="00197949" w:rsidP="00197949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รวม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CA67CB1" w14:textId="149C3DAB" w:rsidR="00197949" w:rsidRPr="00B55CE2" w:rsidRDefault="00197949" w:rsidP="001979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gridSpan w:val="2"/>
            <w:shd w:val="clear" w:color="auto" w:fill="auto"/>
            <w:vAlign w:val="center"/>
          </w:tcPr>
          <w:p w14:paraId="0A0A5990" w14:textId="0F532D79" w:rsidR="00197949" w:rsidRPr="00B55CE2" w:rsidRDefault="00197949" w:rsidP="001979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A1A92D3" w14:textId="5576EA0A" w:rsidR="00197949" w:rsidRPr="00B55CE2" w:rsidRDefault="00197949" w:rsidP="001979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87F7440" w14:textId="77777777" w:rsidR="00197949" w:rsidRPr="00B55CE2" w:rsidRDefault="00197949" w:rsidP="0019794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</w:rPr>
              <w:t>(34,345)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4C9BC604" w14:textId="1E7ADDB4" w:rsidR="00197949" w:rsidRPr="00B55CE2" w:rsidRDefault="00197949" w:rsidP="00197949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F087095" w14:textId="77777777" w:rsidR="00197949" w:rsidRPr="00B55CE2" w:rsidRDefault="00197949" w:rsidP="00197949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55CE2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</w:tbl>
    <w:p w14:paraId="414EB175" w14:textId="77777777" w:rsidR="00A8696C" w:rsidRPr="00B55CE2" w:rsidRDefault="00A8696C" w:rsidP="00A8696C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601928B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51E222D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1B1E60D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D872FF3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AC9015B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BE81F35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D544963" w14:textId="7949FD63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68ABBDF" w14:textId="77777777" w:rsidR="00586419" w:rsidRDefault="00586419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882F1CC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E4BC7E3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D0B9CC1" w14:textId="77777777" w:rsidR="00F35E48" w:rsidRDefault="00F35E48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D5B213F" w14:textId="53C75062" w:rsidR="003569F0" w:rsidRPr="00B55CE2" w:rsidRDefault="00A8696C" w:rsidP="00A8696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55CE2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สรุปข้อมูลทางการเงินของบริษัท ดับบลิวซีไอ โฮลด</w:t>
      </w:r>
      <w:proofErr w:type="spellStart"/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>ิ้ง</w:t>
      </w:r>
      <w:proofErr w:type="spellEnd"/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 (มหาชน) และบริษัท สยาม</w:t>
      </w:r>
      <w:proofErr w:type="spellStart"/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>สเนล</w:t>
      </w:r>
      <w:proofErr w:type="spellEnd"/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</w:t>
      </w:r>
      <w:r w:rsidRPr="00B55CE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>ณ วันที่</w:t>
      </w:r>
      <w:r w:rsidRPr="00B55CE2">
        <w:rPr>
          <w:rFonts w:ascii="BrowalliaUPC" w:hAnsi="BrowalliaUPC" w:cs="BrowalliaUPC"/>
          <w:sz w:val="28"/>
          <w:szCs w:val="28"/>
        </w:rPr>
        <w:t xml:space="preserve"> </w:t>
      </w:r>
      <w:r w:rsidRPr="00B55CE2">
        <w:rPr>
          <w:rFonts w:ascii="BrowalliaUPC" w:hAnsi="BrowalliaUPC" w:cs="BrowalliaUPC"/>
          <w:sz w:val="28"/>
          <w:szCs w:val="28"/>
        </w:rPr>
        <w:br/>
        <w:t xml:space="preserve">31 </w:t>
      </w:r>
      <w:r w:rsidRPr="00B55CE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B55CE2">
        <w:rPr>
          <w:rFonts w:ascii="BrowalliaUPC" w:hAnsi="BrowalliaUPC" w:cs="BrowalliaUPC"/>
          <w:sz w:val="28"/>
          <w:szCs w:val="28"/>
        </w:rPr>
        <w:t>2565</w:t>
      </w:r>
      <w:r w:rsidRPr="00B55CE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B55CE2">
        <w:rPr>
          <w:rFonts w:ascii="BrowalliaUPC" w:hAnsi="BrowalliaUPC" w:cs="BrowalliaUPC"/>
          <w:sz w:val="28"/>
          <w:szCs w:val="28"/>
        </w:rPr>
        <w:t>2564</w:t>
      </w:r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 xml:space="preserve"> ก่อนการตัดรายการระหว่างกันและรายการปรับปรุงอื่นในการจัดทำงบการเงินรวม </w:t>
      </w:r>
      <w:r w:rsidRPr="00B55CE2">
        <w:rPr>
          <w:rFonts w:ascii="BrowalliaUPC" w:hAnsi="BrowalliaUPC" w:cs="BrowalliaUPC"/>
          <w:sz w:val="28"/>
          <w:szCs w:val="28"/>
          <w:lang w:val="en-GB"/>
        </w:rPr>
        <w:br/>
      </w:r>
      <w:r w:rsidRPr="00B55CE2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645C8934" w14:textId="77777777" w:rsidR="00A8696C" w:rsidRPr="00B55CE2" w:rsidRDefault="00A8696C" w:rsidP="00A8696C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4"/>
        <w:gridCol w:w="1191"/>
        <w:gridCol w:w="236"/>
        <w:gridCol w:w="1188"/>
        <w:gridCol w:w="236"/>
        <w:gridCol w:w="1165"/>
        <w:gridCol w:w="236"/>
        <w:gridCol w:w="1131"/>
      </w:tblGrid>
      <w:tr w:rsidR="00A8696C" w:rsidRPr="00B55CE2" w14:paraId="67EF85CE" w14:textId="77777777" w:rsidTr="00CC13E7">
        <w:tc>
          <w:tcPr>
            <w:tcW w:w="3604" w:type="dxa"/>
          </w:tcPr>
          <w:p w14:paraId="25BBCAB6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3" w:type="dxa"/>
            <w:gridSpan w:val="7"/>
          </w:tcPr>
          <w:p w14:paraId="305C81E2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8696C" w:rsidRPr="00B55CE2" w14:paraId="09DCFCDD" w14:textId="77777777" w:rsidTr="00CC13E7">
        <w:tc>
          <w:tcPr>
            <w:tcW w:w="3604" w:type="dxa"/>
          </w:tcPr>
          <w:p w14:paraId="6AED0D58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2325DD2F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  <w:p w14:paraId="7EA3236B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5392CDC9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41ED730F" w14:textId="77777777" w:rsidR="00A8696C" w:rsidRPr="00B55CE2" w:rsidRDefault="00A8696C" w:rsidP="00CC13E7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4D63D486" w14:textId="77777777" w:rsidR="00A8696C" w:rsidRPr="00B55CE2" w:rsidRDefault="00A8696C" w:rsidP="00CC13E7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</w:t>
            </w:r>
            <w:proofErr w:type="spellStart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A8696C" w:rsidRPr="00B55CE2" w14:paraId="6B0A913F" w14:textId="77777777" w:rsidTr="00CC13E7">
        <w:tc>
          <w:tcPr>
            <w:tcW w:w="3604" w:type="dxa"/>
          </w:tcPr>
          <w:p w14:paraId="7DDD5823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B3D36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B81C42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0C913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51CEA11D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7ACC0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647B2C12" w14:textId="77777777" w:rsidR="00A8696C" w:rsidRPr="00B55CE2" w:rsidRDefault="00A8696C" w:rsidP="00CC13E7">
            <w:pPr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456A526" w14:textId="77777777" w:rsidR="00A8696C" w:rsidRPr="00B55CE2" w:rsidRDefault="00A8696C" w:rsidP="00CC13E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A8696C" w:rsidRPr="00B55CE2" w14:paraId="10427CE8" w14:textId="77777777" w:rsidTr="00CC13E7">
        <w:trPr>
          <w:trHeight w:val="144"/>
        </w:trPr>
        <w:tc>
          <w:tcPr>
            <w:tcW w:w="3604" w:type="dxa"/>
          </w:tcPr>
          <w:p w14:paraId="0F73140D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CD4FB6E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1BE9A75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83838C5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FE6B53C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0C38635" w14:textId="77777777" w:rsidR="00A8696C" w:rsidRPr="00B55CE2" w:rsidRDefault="00A8696C" w:rsidP="00CC13E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0056B4" w14:textId="77777777" w:rsidR="00A8696C" w:rsidRPr="00B55CE2" w:rsidRDefault="00A8696C" w:rsidP="00CC13E7">
            <w:pPr>
              <w:spacing w:line="240" w:lineRule="auto"/>
              <w:ind w:right="-108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100AFAC1" w14:textId="77777777" w:rsidR="00A8696C" w:rsidRPr="00B55CE2" w:rsidRDefault="00A8696C" w:rsidP="00CC13E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8696C" w:rsidRPr="00B55CE2" w14:paraId="6A640F57" w14:textId="77777777" w:rsidTr="00CC13E7">
        <w:tc>
          <w:tcPr>
            <w:tcW w:w="3604" w:type="dxa"/>
            <w:vAlign w:val="bottom"/>
          </w:tcPr>
          <w:p w14:paraId="61BE8BFF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0DACEC" w14:textId="338487DA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5AFBA2B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vAlign w:val="bottom"/>
          </w:tcPr>
          <w:p w14:paraId="3185D4B2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2,764</w:t>
            </w:r>
          </w:p>
        </w:tc>
        <w:tc>
          <w:tcPr>
            <w:tcW w:w="236" w:type="dxa"/>
          </w:tcPr>
          <w:p w14:paraId="763D78AB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F4B2751" w14:textId="5E7578EB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130172E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12" w:space="0" w:color="auto"/>
            </w:tcBorders>
            <w:vAlign w:val="bottom"/>
          </w:tcPr>
          <w:p w14:paraId="5CF627DC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1,370</w:t>
            </w:r>
          </w:p>
        </w:tc>
      </w:tr>
      <w:tr w:rsidR="00A8696C" w:rsidRPr="00B55CE2" w14:paraId="15939DCC" w14:textId="77777777" w:rsidTr="00CC13E7">
        <w:tc>
          <w:tcPr>
            <w:tcW w:w="3604" w:type="dxa"/>
            <w:vAlign w:val="bottom"/>
          </w:tcPr>
          <w:p w14:paraId="1BAD7671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8A58DDD" w14:textId="7E5C8BB9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24035B2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6458C268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(21,004)</w:t>
            </w:r>
          </w:p>
        </w:tc>
        <w:tc>
          <w:tcPr>
            <w:tcW w:w="236" w:type="dxa"/>
          </w:tcPr>
          <w:p w14:paraId="3C26FA54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E5E4D98" w14:textId="77777777" w:rsidR="00A8696C" w:rsidRPr="00B55CE2" w:rsidRDefault="00A8696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2D39B55" w14:textId="77777777" w:rsidR="00A8696C" w:rsidRPr="00B55CE2" w:rsidRDefault="00A8696C" w:rsidP="00CC13E7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vAlign w:val="bottom"/>
          </w:tcPr>
          <w:p w14:paraId="4AFAE0EC" w14:textId="77777777" w:rsidR="00A8696C" w:rsidRPr="00B55CE2" w:rsidRDefault="00A8696C" w:rsidP="00CC13E7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(523)</w:t>
            </w:r>
          </w:p>
        </w:tc>
      </w:tr>
      <w:tr w:rsidR="00A8696C" w:rsidRPr="00B55CE2" w14:paraId="350CE50F" w14:textId="77777777" w:rsidTr="00CC13E7">
        <w:tc>
          <w:tcPr>
            <w:tcW w:w="3604" w:type="dxa"/>
            <w:vAlign w:val="bottom"/>
          </w:tcPr>
          <w:p w14:paraId="5B194957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F6B37" w14:textId="3F693261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4610A4C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9D50669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(16,503)</w:t>
            </w:r>
          </w:p>
        </w:tc>
        <w:tc>
          <w:tcPr>
            <w:tcW w:w="236" w:type="dxa"/>
          </w:tcPr>
          <w:p w14:paraId="0C63CD47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6DC2E" w14:textId="3BB81C57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9C42D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E7C8BD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(503)</w:t>
            </w:r>
          </w:p>
        </w:tc>
      </w:tr>
      <w:tr w:rsidR="00A8696C" w:rsidRPr="00B55CE2" w14:paraId="29D07C1D" w14:textId="77777777" w:rsidTr="00CC13E7">
        <w:tc>
          <w:tcPr>
            <w:tcW w:w="3604" w:type="dxa"/>
            <w:vAlign w:val="bottom"/>
          </w:tcPr>
          <w:p w14:paraId="4ABC4797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ขาดทุนสำหรับปี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4134F36" w14:textId="4DD04F8B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3D29EE9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737BF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(37,507)</w:t>
            </w:r>
          </w:p>
        </w:tc>
        <w:tc>
          <w:tcPr>
            <w:tcW w:w="236" w:type="dxa"/>
          </w:tcPr>
          <w:p w14:paraId="559271D4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E25AAE1" w14:textId="22AF20A8" w:rsidR="00A8696C" w:rsidRPr="00B55CE2" w:rsidRDefault="00E7239A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963EA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071ACA53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1,026</w:t>
            </w:r>
          </w:p>
        </w:tc>
      </w:tr>
      <w:tr w:rsidR="00A8696C" w:rsidRPr="00B55CE2" w14:paraId="5F7A7627" w14:textId="77777777" w:rsidTr="00CC13E7">
        <w:tc>
          <w:tcPr>
            <w:tcW w:w="3604" w:type="dxa"/>
            <w:vAlign w:val="bottom"/>
          </w:tcPr>
          <w:p w14:paraId="3E363396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065CD2C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C7CD5FF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7C2A5646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F3CB5EF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71C916D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3E952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771AF01D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A8696C" w:rsidRPr="00B55CE2" w14:paraId="629AA150" w14:textId="77777777" w:rsidTr="00CC13E7">
        <w:tc>
          <w:tcPr>
            <w:tcW w:w="3604" w:type="dxa"/>
            <w:vAlign w:val="bottom"/>
          </w:tcPr>
          <w:p w14:paraId="7813AC7A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         ของบริษัท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CCBD42" w14:textId="16E650A5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A85470C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603686F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(21,004)</w:t>
            </w:r>
          </w:p>
        </w:tc>
        <w:tc>
          <w:tcPr>
            <w:tcW w:w="236" w:type="dxa"/>
          </w:tcPr>
          <w:p w14:paraId="6BCA3254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6F9AFB6" w14:textId="4B886887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3D6A1DF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0C0CD02A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(523)</w:t>
            </w:r>
          </w:p>
        </w:tc>
      </w:tr>
      <w:tr w:rsidR="00A8696C" w:rsidRPr="00B55CE2" w14:paraId="6057BC5F" w14:textId="77777777" w:rsidTr="00CC13E7">
        <w:tc>
          <w:tcPr>
            <w:tcW w:w="3604" w:type="dxa"/>
            <w:vAlign w:val="bottom"/>
          </w:tcPr>
          <w:p w14:paraId="612B73E5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       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FF5E" w14:textId="0BE62356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996978F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1411DB2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(16,503)</w:t>
            </w:r>
          </w:p>
        </w:tc>
        <w:tc>
          <w:tcPr>
            <w:tcW w:w="236" w:type="dxa"/>
          </w:tcPr>
          <w:p w14:paraId="0A1CF9DA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9DEEA" w14:textId="4B1EE580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96BC2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07C685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(503)</w:t>
            </w:r>
          </w:p>
        </w:tc>
      </w:tr>
      <w:tr w:rsidR="00A8696C" w:rsidRPr="00B55CE2" w14:paraId="471551AB" w14:textId="77777777" w:rsidTr="00CC13E7">
        <w:tc>
          <w:tcPr>
            <w:tcW w:w="3604" w:type="dxa"/>
            <w:vAlign w:val="bottom"/>
          </w:tcPr>
          <w:p w14:paraId="20E28379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CDA6F35" w14:textId="5A6265BE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2E90B36" w14:textId="77777777" w:rsidR="00A8696C" w:rsidRPr="00B55CE2" w:rsidRDefault="00A8696C" w:rsidP="00CC13E7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15FF0FB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(37,507)</w:t>
            </w:r>
          </w:p>
        </w:tc>
        <w:tc>
          <w:tcPr>
            <w:tcW w:w="236" w:type="dxa"/>
          </w:tcPr>
          <w:p w14:paraId="68ACA945" w14:textId="77777777" w:rsidR="00A8696C" w:rsidRPr="00B55CE2" w:rsidRDefault="00A8696C" w:rsidP="00CC13E7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2E69EF9" w14:textId="7B572CE6" w:rsidR="00A8696C" w:rsidRPr="00B55CE2" w:rsidRDefault="006D4975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D874F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18EC94CE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1,026</w:t>
            </w:r>
          </w:p>
        </w:tc>
      </w:tr>
    </w:tbl>
    <w:p w14:paraId="17EAD4C1" w14:textId="5FF9B166" w:rsidR="00DA7016" w:rsidRDefault="00DA7016" w:rsidP="00A8696C">
      <w:pPr>
        <w:rPr>
          <w:rFonts w:ascii="BrowalliaUPC" w:hAnsi="BrowalliaUPC" w:cs="BrowalliaUPC"/>
          <w:sz w:val="28"/>
          <w:szCs w:val="28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05"/>
        <w:gridCol w:w="1191"/>
        <w:gridCol w:w="238"/>
        <w:gridCol w:w="1184"/>
        <w:gridCol w:w="6"/>
        <w:gridCol w:w="238"/>
        <w:gridCol w:w="1167"/>
        <w:gridCol w:w="238"/>
        <w:gridCol w:w="1138"/>
      </w:tblGrid>
      <w:tr w:rsidR="00A8696C" w:rsidRPr="00B55CE2" w14:paraId="3B95CC5A" w14:textId="77777777" w:rsidTr="00CC13E7">
        <w:tc>
          <w:tcPr>
            <w:tcW w:w="3605" w:type="dxa"/>
          </w:tcPr>
          <w:p w14:paraId="1585CD23" w14:textId="4366AEED" w:rsidR="00A8696C" w:rsidRPr="00B55CE2" w:rsidRDefault="00DA7016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br w:type="page"/>
            </w:r>
          </w:p>
        </w:tc>
        <w:tc>
          <w:tcPr>
            <w:tcW w:w="5400" w:type="dxa"/>
            <w:gridSpan w:val="8"/>
            <w:shd w:val="clear" w:color="auto" w:fill="auto"/>
          </w:tcPr>
          <w:p w14:paraId="491B68F1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8696C" w:rsidRPr="00B55CE2" w14:paraId="737456FC" w14:textId="77777777" w:rsidTr="00CC13E7">
        <w:tc>
          <w:tcPr>
            <w:tcW w:w="3605" w:type="dxa"/>
          </w:tcPr>
          <w:p w14:paraId="7CCD7AA0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71E63579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  <w:p w14:paraId="279E4BC9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44" w:type="dxa"/>
            <w:gridSpan w:val="2"/>
          </w:tcPr>
          <w:p w14:paraId="7ECE15FD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</w:tcPr>
          <w:p w14:paraId="432E7F0D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69CCDE2D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</w:t>
            </w:r>
            <w:proofErr w:type="spellStart"/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A8696C" w:rsidRPr="00B55CE2" w14:paraId="3B1E4066" w14:textId="77777777" w:rsidTr="00CC13E7">
        <w:tc>
          <w:tcPr>
            <w:tcW w:w="3605" w:type="dxa"/>
          </w:tcPr>
          <w:p w14:paraId="5139FE4D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DBA72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D468587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D44EB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31C999AE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656E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4F54EFCC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803FDA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</w:tr>
      <w:tr w:rsidR="00A8696C" w:rsidRPr="00B55CE2" w14:paraId="00ADF1BB" w14:textId="77777777" w:rsidTr="00CC13E7">
        <w:tc>
          <w:tcPr>
            <w:tcW w:w="3605" w:type="dxa"/>
            <w:vAlign w:val="bottom"/>
          </w:tcPr>
          <w:p w14:paraId="1299575C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910C8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</w:tcPr>
          <w:p w14:paraId="19C59084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4B45D2D9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0B69FD4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E6F6C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6FA528D2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</w:tcBorders>
            <w:vAlign w:val="bottom"/>
          </w:tcPr>
          <w:p w14:paraId="2E1BEF09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8696C" w:rsidRPr="00B55CE2" w14:paraId="7A20C54A" w14:textId="77777777" w:rsidTr="00CC13E7">
        <w:tc>
          <w:tcPr>
            <w:tcW w:w="3605" w:type="dxa"/>
            <w:vAlign w:val="bottom"/>
          </w:tcPr>
          <w:p w14:paraId="2C1F5506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B55CE2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</w:t>
            </w: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) 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0D8299" w14:textId="0CFEDF2A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580E7F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B30F74E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(6,461)</w:t>
            </w:r>
          </w:p>
        </w:tc>
        <w:tc>
          <w:tcPr>
            <w:tcW w:w="238" w:type="dxa"/>
          </w:tcPr>
          <w:p w14:paraId="408C24A8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B671925" w14:textId="32A8DDDD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3C91A9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37ACC57B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2,912</w:t>
            </w:r>
          </w:p>
        </w:tc>
      </w:tr>
      <w:tr w:rsidR="00A8696C" w:rsidRPr="00B55CE2" w14:paraId="59614A43" w14:textId="77777777" w:rsidTr="00CC13E7">
        <w:tc>
          <w:tcPr>
            <w:tcW w:w="3605" w:type="dxa"/>
            <w:vAlign w:val="bottom"/>
          </w:tcPr>
          <w:p w14:paraId="563D9E45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-90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ED969C" w14:textId="28C403D5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79B79478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2C7A978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6,206</w:t>
            </w:r>
          </w:p>
        </w:tc>
        <w:tc>
          <w:tcPr>
            <w:tcW w:w="238" w:type="dxa"/>
          </w:tcPr>
          <w:p w14:paraId="10BD2D66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4835C80" w14:textId="1354348A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E80680C" w14:textId="77777777" w:rsidR="00A8696C" w:rsidRPr="00B55CE2" w:rsidRDefault="00A8696C" w:rsidP="00CC13E7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1F24947D" w14:textId="77777777" w:rsidR="00A8696C" w:rsidRPr="00B55CE2" w:rsidRDefault="00A8696C" w:rsidP="00CC13E7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8696C" w:rsidRPr="00B55CE2" w14:paraId="0FF393BD" w14:textId="77777777" w:rsidTr="00CC13E7">
        <w:tc>
          <w:tcPr>
            <w:tcW w:w="3605" w:type="dxa"/>
            <w:vAlign w:val="bottom"/>
          </w:tcPr>
          <w:p w14:paraId="046AD7CA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-116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(</w:t>
            </w: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25FF" w14:textId="02D3D75A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1EEF514D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14:paraId="5E0EAA26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73A24FF7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2A09B" w14:textId="20705007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538271B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</w:tcBorders>
            <w:vAlign w:val="bottom"/>
          </w:tcPr>
          <w:p w14:paraId="06413DFC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(2,892)</w:t>
            </w:r>
          </w:p>
        </w:tc>
      </w:tr>
      <w:tr w:rsidR="00A8696C" w:rsidRPr="00F70BA1" w14:paraId="041FDE8A" w14:textId="77777777" w:rsidTr="00CC13E7">
        <w:tc>
          <w:tcPr>
            <w:tcW w:w="3605" w:type="dxa"/>
            <w:vAlign w:val="bottom"/>
          </w:tcPr>
          <w:p w14:paraId="0E776D10" w14:textId="77777777" w:rsidR="00A8696C" w:rsidRPr="00B55CE2" w:rsidRDefault="00A8696C" w:rsidP="00CC13E7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เงินสดรับ (จ่าย)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69FC985" w14:textId="13F94A6D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0B02AA78" w14:textId="77777777" w:rsidR="00A8696C" w:rsidRPr="00B55CE2" w:rsidRDefault="00A8696C" w:rsidP="00CC13E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0526516" w14:textId="77777777" w:rsidR="00A8696C" w:rsidRPr="00B55CE2" w:rsidRDefault="00A8696C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  <w:lang w:val="en-GB"/>
              </w:rPr>
              <w:t>(255)</w:t>
            </w:r>
          </w:p>
        </w:tc>
        <w:tc>
          <w:tcPr>
            <w:tcW w:w="238" w:type="dxa"/>
          </w:tcPr>
          <w:p w14:paraId="73FCA5E6" w14:textId="77777777" w:rsidR="00A8696C" w:rsidRPr="00B55CE2" w:rsidRDefault="00A8696C" w:rsidP="00CC13E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E756F81" w14:textId="0FBAD15F" w:rsidR="00A8696C" w:rsidRPr="00B55CE2" w:rsidRDefault="0054664E" w:rsidP="00CC13E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A436EF9" w14:textId="77777777" w:rsidR="00A8696C" w:rsidRPr="00B55CE2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8050865" w14:textId="77777777" w:rsidR="00A8696C" w:rsidRPr="00F70BA1" w:rsidRDefault="00A8696C" w:rsidP="00CC13E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5CE2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</w:tr>
    </w:tbl>
    <w:p w14:paraId="5B347AFB" w14:textId="035A81F0" w:rsidR="00966FA7" w:rsidRDefault="00966FA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4237947A" w14:textId="6947E050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05754EA8" w14:textId="00574499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EEF5296" w14:textId="2E401664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BA7D0A5" w14:textId="1FFC2D60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86570DA" w14:textId="56A71EC8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454B259" w14:textId="204AFC6A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77C2408D" w14:textId="72335D73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37950B46" w14:textId="6BDE5811" w:rsidR="0048515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4BE563A2" w14:textId="77777777" w:rsidR="00485157" w:rsidRPr="00966FA7" w:rsidRDefault="00485157" w:rsidP="00966FA7">
      <w:pPr>
        <w:pStyle w:val="ListParagraph"/>
        <w:ind w:left="36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437284A" w14:textId="258F861C" w:rsidR="005753E0" w:rsidRPr="008649D8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เงินลงทุนในบริษัทอื่น</w:t>
      </w:r>
    </w:p>
    <w:p w14:paraId="685C6090" w14:textId="77777777" w:rsidR="001E401B" w:rsidRPr="008649D8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949"/>
        <w:gridCol w:w="992"/>
      </w:tblGrid>
      <w:tr w:rsidR="005753E0" w:rsidRPr="008649D8" w14:paraId="0E6F6DE4" w14:textId="77777777" w:rsidTr="0039019C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41" w:type="dxa"/>
            <w:gridSpan w:val="2"/>
          </w:tcPr>
          <w:p w14:paraId="352CB02D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53E0" w:rsidRPr="008649D8" w14:paraId="791F69CC" w14:textId="77777777" w:rsidTr="0039019C">
        <w:trPr>
          <w:cantSplit/>
        </w:trPr>
        <w:tc>
          <w:tcPr>
            <w:tcW w:w="3276" w:type="dxa"/>
          </w:tcPr>
          <w:p w14:paraId="63D78F81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3" w:type="dxa"/>
            <w:gridSpan w:val="6"/>
          </w:tcPr>
          <w:p w14:paraId="5FA9333C" w14:textId="77777777" w:rsidR="005753E0" w:rsidRPr="008649D8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8649D8" w14:paraId="6581872B" w14:textId="77777777" w:rsidTr="0039019C">
        <w:trPr>
          <w:cantSplit/>
        </w:trPr>
        <w:tc>
          <w:tcPr>
            <w:tcW w:w="3276" w:type="dxa"/>
          </w:tcPr>
          <w:p w14:paraId="452AB19E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8649D8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8649D8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941" w:type="dxa"/>
            <w:gridSpan w:val="2"/>
          </w:tcPr>
          <w:p w14:paraId="59C7EAA4" w14:textId="77777777" w:rsidR="005753E0" w:rsidRPr="008649D8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1A5647" w:rsidRPr="008649D8" w14:paraId="44F8F664" w14:textId="77777777" w:rsidTr="0039019C">
        <w:trPr>
          <w:cantSplit/>
        </w:trPr>
        <w:tc>
          <w:tcPr>
            <w:tcW w:w="3276" w:type="dxa"/>
          </w:tcPr>
          <w:p w14:paraId="352B648C" w14:textId="77777777" w:rsidR="001A5647" w:rsidRPr="008649D8" w:rsidRDefault="001A5647" w:rsidP="001A5647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6D946E37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5F7050F7" w14:textId="47E2964A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72DF0206" w14:textId="1B78D5F6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62" w:type="dxa"/>
          </w:tcPr>
          <w:p w14:paraId="705D8867" w14:textId="0C1021BA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49" w:type="dxa"/>
          </w:tcPr>
          <w:p w14:paraId="4F46CABB" w14:textId="55D12AF4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2" w:type="dxa"/>
          </w:tcPr>
          <w:p w14:paraId="69DC56C0" w14:textId="78AE1273" w:rsidR="001A5647" w:rsidRPr="008649D8" w:rsidRDefault="001A5647" w:rsidP="001A5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5753E0" w:rsidRPr="008649D8" w14:paraId="1C21A779" w14:textId="77777777" w:rsidTr="0039019C">
        <w:trPr>
          <w:cantSplit/>
        </w:trPr>
        <w:tc>
          <w:tcPr>
            <w:tcW w:w="3276" w:type="dxa"/>
          </w:tcPr>
          <w:p w14:paraId="1E1130B9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9" w:type="dxa"/>
          </w:tcPr>
          <w:p w14:paraId="3372CF1E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808957" w14:textId="77777777" w:rsidR="005753E0" w:rsidRPr="008649D8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1BFE" w:rsidRPr="008649D8" w14:paraId="264038C0" w14:textId="77777777" w:rsidTr="0039019C">
        <w:trPr>
          <w:cantSplit/>
        </w:trPr>
        <w:tc>
          <w:tcPr>
            <w:tcW w:w="3276" w:type="dxa"/>
            <w:vAlign w:val="bottom"/>
          </w:tcPr>
          <w:p w14:paraId="522290C4" w14:textId="77777777" w:rsidR="00601BFE" w:rsidRPr="008649D8" w:rsidRDefault="00601BFE" w:rsidP="00601BFE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70358C2F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73FE491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4BF96A0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6618B805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949" w:type="dxa"/>
            <w:vAlign w:val="bottom"/>
          </w:tcPr>
          <w:p w14:paraId="5F25595E" w14:textId="6F69EE0D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  <w:tc>
          <w:tcPr>
            <w:tcW w:w="992" w:type="dxa"/>
            <w:vAlign w:val="bottom"/>
          </w:tcPr>
          <w:p w14:paraId="36E264C2" w14:textId="11669C25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</w:tr>
      <w:tr w:rsidR="00601BFE" w:rsidRPr="008649D8" w14:paraId="4139E5CA" w14:textId="77777777" w:rsidTr="0039019C">
        <w:trPr>
          <w:cantSplit/>
        </w:trPr>
        <w:tc>
          <w:tcPr>
            <w:tcW w:w="3276" w:type="dxa"/>
            <w:vAlign w:val="bottom"/>
          </w:tcPr>
          <w:p w14:paraId="08CDE22A" w14:textId="77777777" w:rsidR="00601BFE" w:rsidRPr="008649D8" w:rsidRDefault="00601BFE" w:rsidP="00601BFE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อิเมจิแมก</w:t>
            </w:r>
            <w:proofErr w:type="spellStart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ซ์</w:t>
            </w:r>
            <w:proofErr w:type="spellEnd"/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5D6A1283" w14:textId="514FCB41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93F3510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3A657712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52B7874B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949" w:type="dxa"/>
            <w:vAlign w:val="bottom"/>
          </w:tcPr>
          <w:p w14:paraId="0340508F" w14:textId="4DDE6B8C" w:rsidR="00601BFE" w:rsidRPr="008649D8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  <w:tc>
          <w:tcPr>
            <w:tcW w:w="992" w:type="dxa"/>
            <w:vAlign w:val="bottom"/>
          </w:tcPr>
          <w:p w14:paraId="555F39D1" w14:textId="2E57EEAC" w:rsidR="00601BFE" w:rsidRPr="008649D8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</w:tr>
      <w:tr w:rsidR="00601BFE" w:rsidRPr="008649D8" w14:paraId="0D57038A" w14:textId="77777777" w:rsidTr="0039019C">
        <w:trPr>
          <w:cantSplit/>
        </w:trPr>
        <w:tc>
          <w:tcPr>
            <w:tcW w:w="3276" w:type="dxa"/>
            <w:vAlign w:val="bottom"/>
          </w:tcPr>
          <w:p w14:paraId="65313F36" w14:textId="77777777" w:rsidR="00601BFE" w:rsidRPr="008649D8" w:rsidRDefault="00601BFE" w:rsidP="00601BFE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601BFE" w:rsidRPr="008649D8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0FFDC204" w14:textId="68D0B964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2" w:type="dxa"/>
            <w:shd w:val="clear" w:color="auto" w:fill="auto"/>
          </w:tcPr>
          <w:p w14:paraId="1508CAC1" w14:textId="24409093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</w:tr>
      <w:tr w:rsidR="00601BFE" w:rsidRPr="008649D8" w14:paraId="0B088323" w14:textId="77777777" w:rsidTr="0039019C">
        <w:trPr>
          <w:cantSplit/>
        </w:trPr>
        <w:tc>
          <w:tcPr>
            <w:tcW w:w="3276" w:type="dxa"/>
            <w:vAlign w:val="bottom"/>
          </w:tcPr>
          <w:p w14:paraId="5E2F8C2A" w14:textId="4B016AFF" w:rsidR="00601BFE" w:rsidRPr="008649D8" w:rsidRDefault="00601BFE" w:rsidP="00601BFE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601BFE" w:rsidRPr="008649D8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601BFE" w:rsidRPr="008649D8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522B6402" w14:textId="2A6521DF" w:rsidR="00601BFE" w:rsidRPr="008649D8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5A877CB" w14:textId="11A3EB28" w:rsidR="00601BFE" w:rsidRPr="008649D8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4C82" w:rsidRPr="008649D8" w14:paraId="256197C2" w14:textId="77777777" w:rsidTr="0039019C">
        <w:trPr>
          <w:cantSplit/>
        </w:trPr>
        <w:tc>
          <w:tcPr>
            <w:tcW w:w="3276" w:type="dxa"/>
          </w:tcPr>
          <w:p w14:paraId="609B87C4" w14:textId="77777777" w:rsidR="000A4C82" w:rsidRPr="008649D8" w:rsidRDefault="000A4C82" w:rsidP="000A4C82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0A4C82" w:rsidRPr="008649D8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0A4C82" w:rsidRPr="008649D8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0A4C82" w:rsidRPr="008649D8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0A4C82" w:rsidRPr="008649D8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6D0FC25" w14:textId="02D06A67" w:rsidR="000A4C82" w:rsidRPr="008649D8" w:rsidRDefault="000A4C82" w:rsidP="000A4C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5FB2C" w14:textId="396A5ED8" w:rsidR="000A4C82" w:rsidRPr="008649D8" w:rsidRDefault="000A4C82" w:rsidP="000A4C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5371E8E" w14:textId="77777777" w:rsidR="00A21348" w:rsidRPr="008649D8" w:rsidRDefault="00A21348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 New" w:hAnsi="Browallia New" w:cs="Browallia New"/>
          <w:sz w:val="28"/>
          <w:szCs w:val="28"/>
        </w:rPr>
      </w:pPr>
    </w:p>
    <w:p w14:paraId="4127B374" w14:textId="1F32B3EB" w:rsidR="006C36AD" w:rsidRPr="008649D8" w:rsidRDefault="00BC4FD4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</w:t>
      </w:r>
      <w:r w:rsidR="00CA5D39">
        <w:rPr>
          <w:rFonts w:ascii="Browallia New" w:hAnsi="Browallia New" w:cs="Browallia New" w:hint="cs"/>
          <w:sz w:val="28"/>
          <w:szCs w:val="28"/>
          <w:cs/>
        </w:rPr>
        <w:t>จะไม่สามารถรับคืน</w:t>
      </w:r>
      <w:r w:rsidRPr="008649D8">
        <w:rPr>
          <w:rFonts w:ascii="Browallia New" w:hAnsi="Browallia New" w:cs="Browallia New"/>
          <w:sz w:val="28"/>
          <w:szCs w:val="28"/>
          <w:cs/>
        </w:rPr>
        <w:t>มูลค่า</w:t>
      </w:r>
      <w:r w:rsidR="00C34B5C">
        <w:rPr>
          <w:rFonts w:ascii="Browallia New" w:hAnsi="Browallia New" w:cs="Browallia New" w:hint="cs"/>
          <w:sz w:val="28"/>
          <w:szCs w:val="28"/>
          <w:cs/>
        </w:rPr>
        <w:t>เงินลงทุน</w:t>
      </w:r>
      <w:r w:rsidR="004D15C0">
        <w:rPr>
          <w:rFonts w:ascii="Browallia New" w:hAnsi="Browallia New" w:cs="Browallia New" w:hint="cs"/>
          <w:sz w:val="28"/>
          <w:szCs w:val="28"/>
          <w:cs/>
        </w:rPr>
        <w:t>ในบริษัทดังกล่าวได้</w:t>
      </w:r>
    </w:p>
    <w:p w14:paraId="72D05DDB" w14:textId="650E4A38" w:rsidR="002F0229" w:rsidRPr="008649D8" w:rsidRDefault="002F0229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 New" w:hAnsi="Browallia New" w:cs="Browallia New"/>
          <w:sz w:val="28"/>
          <w:szCs w:val="28"/>
        </w:rPr>
      </w:pPr>
    </w:p>
    <w:p w14:paraId="47A76D26" w14:textId="1CDF2FE4" w:rsidR="00AA3A1B" w:rsidRPr="008649D8" w:rsidRDefault="00AA3A1B" w:rsidP="00AA3A1B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</w:rPr>
        <w:sectPr w:rsidR="00AA3A1B" w:rsidRPr="008649D8" w:rsidSect="00810843">
          <w:footerReference w:type="default" r:id="rId11"/>
          <w:footerReference w:type="first" r:id="rId12"/>
          <w:pgSz w:w="11909" w:h="16834" w:code="9"/>
          <w:pgMar w:top="1350" w:right="1136" w:bottom="1134" w:left="1418" w:header="992" w:footer="163" w:gutter="0"/>
          <w:pgNumType w:start="9"/>
          <w:cols w:space="720"/>
          <w:docGrid w:linePitch="245"/>
        </w:sectPr>
      </w:pPr>
    </w:p>
    <w:p w14:paraId="50E6F510" w14:textId="523EA94C" w:rsidR="00903D86" w:rsidRPr="008649D8" w:rsidRDefault="00466B9C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ที่</w:t>
      </w:r>
      <w:r w:rsidR="00946BD3"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ดิน</w:t>
      </w:r>
      <w:r w:rsidR="000E519E"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อาคารและอุปกรณ์</w:t>
      </w:r>
    </w:p>
    <w:p w14:paraId="71FC245B" w14:textId="77777777" w:rsidR="001E4098" w:rsidRPr="008649D8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color w:val="auto"/>
          <w:u w:val="single"/>
        </w:rPr>
      </w:pPr>
    </w:p>
    <w:tbl>
      <w:tblPr>
        <w:tblW w:w="1422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4"/>
        <w:gridCol w:w="1167"/>
        <w:gridCol w:w="1401"/>
        <w:gridCol w:w="1172"/>
        <w:gridCol w:w="1171"/>
        <w:gridCol w:w="1340"/>
        <w:gridCol w:w="1402"/>
        <w:gridCol w:w="1174"/>
        <w:gridCol w:w="6"/>
        <w:gridCol w:w="1254"/>
        <w:gridCol w:w="1261"/>
      </w:tblGrid>
      <w:tr w:rsidR="00F34A45" w:rsidRPr="008649D8" w14:paraId="3F9D5952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4D1B77DF" w14:textId="77777777" w:rsidR="001A2594" w:rsidRPr="008649D8" w:rsidRDefault="001A25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1348" w:type="dxa"/>
            <w:gridSpan w:val="10"/>
            <w:shd w:val="clear" w:color="auto" w:fill="auto"/>
          </w:tcPr>
          <w:p w14:paraId="52C08AE5" w14:textId="77777777" w:rsidR="001A2594" w:rsidRPr="008649D8" w:rsidRDefault="001A25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34A45" w:rsidRPr="008649D8" w14:paraId="72E95E02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1278685F" w14:textId="77777777" w:rsidR="00247E94" w:rsidRPr="008649D8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8" w:type="dxa"/>
            <w:gridSpan w:val="10"/>
            <w:shd w:val="clear" w:color="auto" w:fill="auto"/>
          </w:tcPr>
          <w:p w14:paraId="3048C63A" w14:textId="77777777" w:rsidR="00247E94" w:rsidRPr="008649D8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34A45" w:rsidRPr="008649D8" w14:paraId="2DB6F0E1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7DC862BE" w14:textId="77777777" w:rsidR="00247E94" w:rsidRPr="008649D8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810225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F3C074D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F10836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D4E78A" w14:textId="77777777" w:rsidR="00247E94" w:rsidRPr="008649D8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C396F1" w14:textId="1BACC1EC" w:rsidR="00247E94" w:rsidRPr="008649D8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เครื่องมือและ</w:t>
            </w:r>
            <w:r w:rsidR="00247E94"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824E22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8CDAF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AA787EA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081617F1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A13CCF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A6BD40" w14:textId="77777777" w:rsidR="00247E94" w:rsidRPr="008649D8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F34A45" w:rsidRPr="008649D8" w14:paraId="0A37A94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E43BD28" w14:textId="77777777" w:rsidR="00247E94" w:rsidRPr="008649D8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BC8411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6236687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212787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641C2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B456F8A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D4E697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076C6D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D799E5" w14:textId="77777777" w:rsidR="00247E94" w:rsidRPr="008649D8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695F" w:rsidRPr="008649D8" w14:paraId="0F3D1C10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464EBE5" w14:textId="4D9D6B4E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14:paraId="7EBA7C64" w14:textId="2B6DD7AC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5342FE1D" w14:textId="2FF7A8BE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165,772</w:t>
            </w:r>
          </w:p>
        </w:tc>
        <w:tc>
          <w:tcPr>
            <w:tcW w:w="1172" w:type="dxa"/>
            <w:shd w:val="clear" w:color="auto" w:fill="auto"/>
          </w:tcPr>
          <w:p w14:paraId="4C1B8D0E" w14:textId="4B1150E6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18,794</w:t>
            </w:r>
          </w:p>
        </w:tc>
        <w:tc>
          <w:tcPr>
            <w:tcW w:w="1171" w:type="dxa"/>
            <w:shd w:val="clear" w:color="auto" w:fill="auto"/>
          </w:tcPr>
          <w:p w14:paraId="57FF28DA" w14:textId="72595328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276,278</w:t>
            </w:r>
          </w:p>
        </w:tc>
        <w:tc>
          <w:tcPr>
            <w:tcW w:w="1340" w:type="dxa"/>
            <w:shd w:val="clear" w:color="auto" w:fill="auto"/>
          </w:tcPr>
          <w:p w14:paraId="72CF1A12" w14:textId="67D809E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164,198</w:t>
            </w:r>
          </w:p>
        </w:tc>
        <w:tc>
          <w:tcPr>
            <w:tcW w:w="1402" w:type="dxa"/>
            <w:shd w:val="clear" w:color="auto" w:fill="auto"/>
          </w:tcPr>
          <w:p w14:paraId="0E280D71" w14:textId="6601FEF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79,600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19866EB" w14:textId="759E840B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2,730</w:t>
            </w:r>
          </w:p>
        </w:tc>
        <w:tc>
          <w:tcPr>
            <w:tcW w:w="1254" w:type="dxa"/>
            <w:shd w:val="clear" w:color="auto" w:fill="auto"/>
          </w:tcPr>
          <w:p w14:paraId="3EB1080F" w14:textId="5D3C9D0B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288EF441" w14:textId="7961A35B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873,383</w:t>
            </w:r>
          </w:p>
        </w:tc>
      </w:tr>
      <w:tr w:rsidR="001F695F" w:rsidRPr="008649D8" w14:paraId="14877080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299D04" w14:textId="77777777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67" w:type="dxa"/>
            <w:shd w:val="clear" w:color="auto" w:fill="auto"/>
          </w:tcPr>
          <w:p w14:paraId="22796C1C" w14:textId="31C4DDA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73536DB" w14:textId="68776831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F862A61" w14:textId="47E4FF8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9149545" w14:textId="372CF00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19,55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5AF3D3A" w14:textId="5201500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CCA6A5" w14:textId="1766FBD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C21FA35" w14:textId="64D78FB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E889D3D" w14:textId="3CB22771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A053321" w14:textId="199FF577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20,157</w:t>
            </w:r>
          </w:p>
        </w:tc>
      </w:tr>
      <w:tr w:rsidR="001F695F" w:rsidRPr="008649D8" w14:paraId="4F8A4548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7EEE417D" w14:textId="0FF9ED4A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167" w:type="dxa"/>
            <w:shd w:val="clear" w:color="auto" w:fill="auto"/>
          </w:tcPr>
          <w:p w14:paraId="15534F79" w14:textId="2898A0C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381CA08F" w14:textId="025D0E9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D48725B" w14:textId="4705B35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7CFD2" w14:textId="40BCD297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7,664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6CC7F10" w14:textId="26E7C31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E333F22" w14:textId="2435550E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F09EFA4" w14:textId="2D0CB6EE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B3B3CD1" w14:textId="5BD28ED1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A9920C1" w14:textId="37BDD745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7,664</w:t>
            </w:r>
          </w:p>
        </w:tc>
      </w:tr>
      <w:tr w:rsidR="001F695F" w:rsidRPr="008649D8" w14:paraId="3DC4F8B0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02FDDE1E" w14:textId="0210F858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603ED0CE" w14:textId="08F848C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4DD599C" w14:textId="380C1A6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1AC3A04C" w14:textId="435D0E9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E9494B" w14:textId="6406CE9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9AD993D" w14:textId="7431499A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3DC8E93" w14:textId="21E1A0B8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F56A04D" w14:textId="67DF6B6A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54" w:type="dxa"/>
            <w:shd w:val="clear" w:color="auto" w:fill="auto"/>
          </w:tcPr>
          <w:p w14:paraId="69509066" w14:textId="0128A0AC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C07E95" w14:textId="0EA88DD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</w:tr>
      <w:tr w:rsidR="001F695F" w:rsidRPr="008649D8" w14:paraId="432711A1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2AF3AD7A" w14:textId="77777777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6152E607" w14:textId="735598F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44F8A09" w14:textId="35DB163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A6F5FE6" w14:textId="30F0E8D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BED238" w14:textId="25207EC8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(38,646)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C939C1C" w14:textId="6AAC84D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(53,367)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D8E258" w14:textId="7771F3B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(7,501)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C7033B2" w14:textId="699EAC3C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677BF274" w14:textId="0742590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9112E39" w14:textId="175E5C94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(99,514)</w:t>
            </w:r>
          </w:p>
        </w:tc>
      </w:tr>
      <w:tr w:rsidR="001F695F" w:rsidRPr="008649D8" w14:paraId="1FA96F58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4C329D90" w14:textId="22DE3A3D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D36BEA" w14:textId="1A1256FC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5DFCF3D" w14:textId="4C9FC46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(671)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1E5231" w14:textId="283DBE57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4440561" w14:textId="63BBE82B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(29,913)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08F4371" w14:textId="3AC6AE4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(6)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31AFA6D" w14:textId="7318F93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(202)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D06002A" w14:textId="201E876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A41198E" w14:textId="4E3C759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(11)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E7E55AC" w14:textId="00773A0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(30,803)</w:t>
            </w:r>
          </w:p>
        </w:tc>
      </w:tr>
      <w:tr w:rsidR="001F695F" w:rsidRPr="008649D8" w14:paraId="3FB524F4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79EAEFA2" w14:textId="6AE3BA80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(ลดลง) 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4F81ED9" w14:textId="78F91BA4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8,392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DC4548D" w14:textId="07A65646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(57,735)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FECB0BD" w14:textId="13486578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(18,794)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4524E4" w14:textId="5B695C3F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A51DC4" w14:textId="7404CACE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(105,021)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A73A100" w14:textId="76E52C94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(64,441)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0F44AB4" w14:textId="50EC31C3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6E29CBB" w14:textId="103DD365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EA37465" w14:textId="2EE37D18" w:rsidR="001F695F" w:rsidRPr="008649D8" w:rsidRDefault="001F695F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(237,599)</w:t>
            </w:r>
          </w:p>
        </w:tc>
      </w:tr>
      <w:tr w:rsidR="001F695F" w:rsidRPr="008649D8" w14:paraId="1B1664FD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C547269" w14:textId="15E38B95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B60779" w14:textId="6842CC6C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849AB5D" w14:textId="65A928BE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107,366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3FD2BF" w14:textId="258CF53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484B990" w14:textId="2BA8F47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234,936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2CF8A6C" w14:textId="0BB626E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6,072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EFE4B85" w14:textId="65FF714A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7,792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CA3F194" w14:textId="13AA0A0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8778073" w14:textId="7D4EDEAA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8792C4" w14:textId="55C12E3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533,838</w:t>
            </w:r>
          </w:p>
        </w:tc>
      </w:tr>
      <w:tr w:rsidR="001F695F" w:rsidRPr="008649D8" w14:paraId="0036A98A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52CF415" w14:textId="3B4F0570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67" w:type="dxa"/>
            <w:shd w:val="clear" w:color="auto" w:fill="auto"/>
          </w:tcPr>
          <w:p w14:paraId="689CAFFB" w14:textId="5D7F2533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E180EAB" w14:textId="2EADD2DD" w:rsidR="001F695F" w:rsidRPr="008649D8" w:rsidRDefault="00B616D8" w:rsidP="00B616D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4,334</w:t>
            </w:r>
          </w:p>
        </w:tc>
        <w:tc>
          <w:tcPr>
            <w:tcW w:w="1172" w:type="dxa"/>
            <w:shd w:val="clear" w:color="auto" w:fill="auto"/>
          </w:tcPr>
          <w:p w14:paraId="5BF791D5" w14:textId="1E8862C6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A27ECE" w14:textId="4661BA78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5,605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78A4A" w14:textId="05C02145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CB1107A" w14:textId="36C4343D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27483" w:rsidRPr="008649D8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FD1D8C1" w14:textId="7D30B902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30756C69" w14:textId="65128EC2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3CCBB35" w14:textId="4F1FE689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11,16</w:t>
            </w:r>
            <w:r w:rsidR="00714F6A"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1F695F" w:rsidRPr="008649D8" w14:paraId="6420888C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6E3B0D09" w14:textId="48512280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167" w:type="dxa"/>
            <w:shd w:val="clear" w:color="auto" w:fill="auto"/>
          </w:tcPr>
          <w:p w14:paraId="6A70020F" w14:textId="71C30937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60BF9F3" w14:textId="369134A3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7480CCD2" w14:textId="71420099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3E8390" w14:textId="204B7DC3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9,280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49D4BF" w14:textId="36C90572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C738E63" w14:textId="6315CE5E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82A2E20" w14:textId="51366D8C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5386A61" w14:textId="13FB8E28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055BC2B" w14:textId="31F958CF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9,280</w:t>
            </w:r>
          </w:p>
        </w:tc>
      </w:tr>
      <w:tr w:rsidR="001F695F" w:rsidRPr="008649D8" w14:paraId="3AA7E6E3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C12B8F9" w14:textId="77777777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054EF7E3" w14:textId="62456E33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1886FA5" w14:textId="7B9D1206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2A2FDEEA" w14:textId="0C1DD00B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8785E9" w14:textId="2650E64A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(45,519)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28F963" w14:textId="374CB34F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(109)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1F41837" w14:textId="379A50E3" w:rsidR="001F695F" w:rsidRPr="008649D8" w:rsidRDefault="00B616D8" w:rsidP="00B616D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(89)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51DA3D" w14:textId="30157C63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0B2E0AFD" w14:textId="34895AAA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684190" w14:textId="095CD385" w:rsidR="001F695F" w:rsidRPr="008649D8" w:rsidRDefault="00B616D8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(45,717)</w:t>
            </w:r>
          </w:p>
        </w:tc>
      </w:tr>
      <w:tr w:rsidR="001E1C6D" w:rsidRPr="008649D8" w14:paraId="0B26CF96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5BDCB67A" w14:textId="055A5EC0" w:rsidR="001E1C6D" w:rsidRPr="008649D8" w:rsidRDefault="001E1C6D" w:rsidP="001E1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514089" w14:textId="1CA19809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12595EB" w14:textId="53C974F4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9F54385" w14:textId="6EC2DD2E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12C1590" w14:textId="089F5C55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4423C1" w14:textId="1487B07F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1C9947" w14:textId="7100F993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(342)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C30FD81" w14:textId="4351A45A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E7A06FF" w14:textId="14680633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6B22E7" w14:textId="57B3B1F9" w:rsidR="001E1C6D" w:rsidRPr="008649D8" w:rsidRDefault="00B616D8" w:rsidP="001E1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(342)</w:t>
            </w:r>
          </w:p>
        </w:tc>
      </w:tr>
      <w:tr w:rsidR="001F695F" w:rsidRPr="008649D8" w14:paraId="5301AEC3" w14:textId="77777777" w:rsidTr="00CD59A6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82AC07E" w14:textId="0D065049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B276403" w14:textId="658E6989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1349071" w14:textId="26337125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111,700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963897" w14:textId="44AC2DD7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059DF3" w14:textId="69F528F2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204,302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0892362" w14:textId="3E09A68F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6,596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1F319B" w14:textId="3DA9041A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7,95</w:t>
            </w:r>
            <w:r w:rsidR="003F2147"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FBEDA54" w14:textId="24EE4D27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7CAAC40" w14:textId="75C28F37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53EBDBD" w14:textId="2FE617F8" w:rsidR="001F695F" w:rsidRPr="008649D8" w:rsidRDefault="00B616D8" w:rsidP="001F695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508,22</w:t>
            </w:r>
            <w:r w:rsidR="00714F6A"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1F695F" w:rsidRPr="008649D8" w14:paraId="7635EC9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29A440A" w14:textId="77777777" w:rsidR="001F695F" w:rsidRPr="008649D8" w:rsidRDefault="001F695F" w:rsidP="001F695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330D4E6" w14:textId="1151E69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3646E46" w14:textId="0CE3918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2EE7416E" w14:textId="3D1294C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78C5F62B" w14:textId="126162A8" w:rsidR="001F695F" w:rsidRPr="008649D8" w:rsidRDefault="001F695F" w:rsidP="001F695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5D81CE53" w14:textId="0C2F6C7B" w:rsidR="001F695F" w:rsidRPr="008649D8" w:rsidRDefault="001F695F" w:rsidP="001F695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57D525FC" w14:textId="6C7629D3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45F1E8A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6F4C488E" w14:textId="56CE5DD0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5C885BC8" w14:textId="042D3EC9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1F695F" w:rsidRPr="008649D8" w14:paraId="0E1B43C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DC203AC" w14:textId="77777777" w:rsidR="001F695F" w:rsidRPr="008649D8" w:rsidRDefault="001F695F" w:rsidP="001F695F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7" w:type="dxa"/>
            <w:shd w:val="clear" w:color="auto" w:fill="auto"/>
          </w:tcPr>
          <w:p w14:paraId="6713948E" w14:textId="1A2275D6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7536F8D4" w14:textId="51D2AC2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58F4D6C6" w14:textId="525995BF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3E04A36" w14:textId="5692A1E4" w:rsidR="001F695F" w:rsidRPr="008649D8" w:rsidRDefault="001F695F" w:rsidP="001F695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E8BE31F" w14:textId="47EC7D60" w:rsidR="001F695F" w:rsidRPr="008649D8" w:rsidRDefault="001F695F" w:rsidP="001F695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2794C626" w14:textId="201E5D42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4" w:type="dxa"/>
            <w:shd w:val="clear" w:color="auto" w:fill="auto"/>
          </w:tcPr>
          <w:p w14:paraId="118267E4" w14:textId="54782488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2D83F43" w14:textId="4438DCB7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CFFD856" w14:textId="3F308A5D" w:rsidR="001F695F" w:rsidRPr="008649D8" w:rsidRDefault="001F695F" w:rsidP="001F695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E5201C" w:rsidRPr="008649D8" w14:paraId="3B4600A5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039EF4" w14:textId="7B23C7C3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0F5CDEE" w14:textId="49BC8D6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0EA14C1" w14:textId="6189AC4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76,977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F2AFC2A" w14:textId="79A3871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11,963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18BF1C" w14:textId="1182995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199,500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3686592" w14:textId="5A4218C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156,974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0D680E" w14:textId="34BDEA5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74,760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85DCF01" w14:textId="74D37666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2,638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DB451C" w14:textId="6F7217B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F724A8" w14:textId="0705DB6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522,812</w:t>
            </w:r>
          </w:p>
        </w:tc>
      </w:tr>
      <w:tr w:rsidR="00E5201C" w:rsidRPr="008649D8" w14:paraId="47AB3F5F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DF166FD" w14:textId="5339B4FB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08D93E" w14:textId="06BF7A6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B82F77E" w14:textId="7AC795C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7,595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A5D59B1" w14:textId="55CA2E1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46A8A1" w14:textId="4856FBC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30,609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BFED58" w14:textId="4C04D4F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1,604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014667" w14:textId="706A9D8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1,617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CF69397" w14:textId="452A652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88EE35" w14:textId="0676DDF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2745BD" w14:textId="192CFB1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41,893</w:t>
            </w:r>
          </w:p>
        </w:tc>
      </w:tr>
      <w:tr w:rsidR="00E5201C" w:rsidRPr="008649D8" w14:paraId="738CBBC6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2902867C" w14:textId="67E0E06A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0EE15FE" w14:textId="6DA925A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8CE8E09" w14:textId="0D15528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72BC42B" w14:textId="060BD20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115162" w14:textId="0E83EC0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6BD314" w14:textId="7602411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78D5BC4" w14:textId="4F89432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5063C34" w14:textId="5FE17FBD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40741B" w14:textId="68EE5052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2B2E1CA" w14:textId="198C51C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</w:tr>
      <w:tr w:rsidR="00E5201C" w:rsidRPr="008649D8" w14:paraId="319667C9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36AF7C0E" w14:textId="77777777" w:rsidR="00F7009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  <w:p w14:paraId="0FAB05F1" w14:textId="53708E77" w:rsidR="00E5201C" w:rsidRPr="008649D8" w:rsidRDefault="00F70098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="00BB2341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F0FADA4" w14:textId="3729052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785442C" w14:textId="0B5548B0" w:rsidR="00E5201C" w:rsidRPr="00BB2341" w:rsidRDefault="00BB2341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(496)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950C6D" w14:textId="25C8F742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0A6D2A" w14:textId="235A3F1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F103F">
              <w:rPr>
                <w:rFonts w:ascii="Browallia New" w:hAnsi="Browallia New" w:cs="Browallia New"/>
                <w:sz w:val="22"/>
                <w:szCs w:val="22"/>
                <w:lang w:val="en-GB"/>
              </w:rPr>
              <w:t>65,630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60ACD9B" w14:textId="6C137AF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(51,3</w:t>
            </w:r>
            <w:r w:rsidR="008F103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77E9BFC" w14:textId="70678EC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(7,</w:t>
            </w:r>
            <w:r w:rsidR="008F103F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32E2DF" w14:textId="2E7CA3B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365410" w14:textId="7EA0EF8D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543B57E" w14:textId="791CA4AB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B503E">
              <w:rPr>
                <w:rFonts w:ascii="Browallia New" w:hAnsi="Browallia New" w:cs="Browallia New"/>
                <w:sz w:val="22"/>
                <w:szCs w:val="22"/>
                <w:lang w:val="en-GB"/>
              </w:rPr>
              <w:t>125,030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201C" w:rsidRPr="008649D8" w14:paraId="0EB49F6B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62C18ED4" w14:textId="32B156F4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69134DB" w14:textId="0ADC7FB0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BA5873A" w14:textId="481B27E1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(7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4,476)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841BBD3" w14:textId="54D5AB45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(12,253)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CF5BF4" w14:textId="24184950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(890)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07725D" w14:textId="52C15455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(102,184)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BB21A3" w14:textId="5DCD2BA6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(62,945)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80671D5" w14:textId="2310794A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A49EFE4" w14:textId="4A09DAA2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184CCE0" w14:textId="77154F04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(252,748)</w:t>
            </w:r>
          </w:p>
        </w:tc>
      </w:tr>
      <w:tr w:rsidR="00E5201C" w:rsidRPr="008649D8" w14:paraId="4475557F" w14:textId="77777777" w:rsidTr="00FE3BE8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9746BD3" w14:textId="511F5D42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5950D2" w14:textId="0785485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77E79F5" w14:textId="1F33E24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9,600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197488" w14:textId="247CA6F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987F03" w14:textId="5D1F390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163,589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E4D8EBA" w14:textId="11DB00A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5,064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693A21" w14:textId="19B4FB5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FE7E58B" w14:textId="4F1ABE9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3,080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5DF25E" w14:textId="500EE1CD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527D723" w14:textId="65F956B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187,191</w:t>
            </w:r>
          </w:p>
        </w:tc>
      </w:tr>
      <w:tr w:rsidR="00E5201C" w:rsidRPr="008649D8" w14:paraId="56FBC19E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08AA336D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48391F3" w14:textId="15381A1F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682D757" w14:textId="696FD3B9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5,483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8C0A0F" w14:textId="7D8EB1B3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6AB90B" w14:textId="1D4ECBD6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24,202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499B6F" w14:textId="5C271344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DCD341" w14:textId="08750778" w:rsidR="00E5201C" w:rsidRPr="008649D8" w:rsidRDefault="00B616D8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A14DF7" w14:textId="6B57A26C" w:rsidR="00E5201C" w:rsidRPr="008649D8" w:rsidRDefault="00D749F6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38BF31" w14:textId="6087AD80" w:rsidR="00E5201C" w:rsidRPr="008649D8" w:rsidRDefault="00D749F6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B0B9910" w14:textId="56350EF0" w:rsidR="00E5201C" w:rsidRPr="008649D8" w:rsidRDefault="00D749F6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31,222</w:t>
            </w:r>
          </w:p>
        </w:tc>
      </w:tr>
      <w:tr w:rsidR="00E5201C" w:rsidRPr="008649D8" w14:paraId="4E472D45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120E2D95" w14:textId="77777777" w:rsidR="00F7009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  <w:p w14:paraId="133FBD31" w14:textId="20808A27" w:rsidR="00E5201C" w:rsidRPr="008649D8" w:rsidRDefault="00F70098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="00782F2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F49BEC5" w14:textId="244ED082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B28475D" w14:textId="021A618A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3466C4F" w14:textId="66442A7E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B6155F" w14:textId="5759BB1D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(42,295)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75ED553" w14:textId="5AAE156E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(106)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C2A95B6" w14:textId="763B1897" w:rsidR="00E5201C" w:rsidRPr="008649D8" w:rsidRDefault="00B616D8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823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423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8BE48AD" w14:textId="1BFF0BD6" w:rsidR="00E5201C" w:rsidRPr="008649D8" w:rsidRDefault="00D749F6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F6DB5B" w14:textId="5017EF20" w:rsidR="00E5201C" w:rsidRPr="008649D8" w:rsidRDefault="00D749F6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74A08F9" w14:textId="1C0DC6C9" w:rsidR="00E5201C" w:rsidRPr="008649D8" w:rsidRDefault="00D749F6" w:rsidP="00782F2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(42,</w:t>
            </w:r>
            <w:r w:rsidR="0008058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824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201C" w:rsidRPr="008649D8" w14:paraId="2A070A64" w14:textId="77777777" w:rsidTr="00FE3BE8">
        <w:trPr>
          <w:cantSplit/>
          <w:trHeight w:val="289"/>
        </w:trPr>
        <w:tc>
          <w:tcPr>
            <w:tcW w:w="2874" w:type="dxa"/>
            <w:shd w:val="clear" w:color="auto" w:fill="auto"/>
            <w:hideMark/>
          </w:tcPr>
          <w:p w14:paraId="7647C7EB" w14:textId="0F91E86B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ACD7D1B" w14:textId="22901DDA" w:rsidR="00E5201C" w:rsidRPr="008649D8" w:rsidRDefault="00B616D8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8453CA9" w14:textId="0827E527" w:rsidR="00E5201C" w:rsidRPr="008649D8" w:rsidRDefault="00B616D8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15,083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352705" w14:textId="23D11539" w:rsidR="00E5201C" w:rsidRPr="008649D8" w:rsidRDefault="00B616D8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269599" w14:textId="0FA35434" w:rsidR="00E5201C" w:rsidRPr="008649D8" w:rsidRDefault="00B616D8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145,496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4603EB" w14:textId="5FCDE4D0" w:rsidR="00E5201C" w:rsidRPr="008649D8" w:rsidRDefault="00B616D8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5,542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113999" w14:textId="11E52588" w:rsidR="00E5201C" w:rsidRPr="008649D8" w:rsidRDefault="00D749F6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6,255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B5349" w14:textId="7194477E" w:rsidR="00E5201C" w:rsidRPr="008649D8" w:rsidRDefault="00D749F6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3,213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16F3E7" w14:textId="6F76D110" w:rsidR="00E5201C" w:rsidRPr="008649D8" w:rsidRDefault="00D749F6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97E3B2" w14:textId="69B89ED0" w:rsidR="00E5201C" w:rsidRPr="008649D8" w:rsidRDefault="00D749F6" w:rsidP="00E5201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175,589</w:t>
            </w:r>
          </w:p>
        </w:tc>
      </w:tr>
      <w:tr w:rsidR="00E5201C" w:rsidRPr="008649D8" w14:paraId="52AF8B2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D9EDA6D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2E7572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B5C54D4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2F2E9E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1C48EE" w14:textId="77777777" w:rsidR="00E5201C" w:rsidRPr="008649D8" w:rsidRDefault="00E5201C" w:rsidP="00E52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1268AA9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A231B7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F59F56B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9291610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84037F4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5201C" w:rsidRPr="008649D8" w14:paraId="606EE4E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25EEA9CE" w14:textId="2FB20CBA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lastRenderedPageBreak/>
              <w:t>ค่าเผื่อการด้อยค่าของสินทรัพย์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F51A9A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90A6CD3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FD9D30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841FAA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ABFA5E2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654BA2F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B7019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C407D9" w14:textId="77777777" w:rsidR="00E5201C" w:rsidRPr="008649D8" w:rsidRDefault="00E5201C" w:rsidP="00E520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6DC015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17EB8B5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9516FAE" w14:textId="5AA5F818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AE72F3"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14:paraId="64362B4B" w14:textId="111D6DA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D27C839" w14:textId="31041CB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50,074</w:t>
            </w:r>
          </w:p>
        </w:tc>
        <w:tc>
          <w:tcPr>
            <w:tcW w:w="1172" w:type="dxa"/>
            <w:shd w:val="clear" w:color="auto" w:fill="auto"/>
          </w:tcPr>
          <w:p w14:paraId="4A38DC5E" w14:textId="05CFA202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6,827</w:t>
            </w:r>
          </w:p>
        </w:tc>
        <w:tc>
          <w:tcPr>
            <w:tcW w:w="1171" w:type="dxa"/>
            <w:shd w:val="clear" w:color="auto" w:fill="auto"/>
          </w:tcPr>
          <w:p w14:paraId="026ADBB1" w14:textId="0986D94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87ACB19" w14:textId="154B501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4,202</w:t>
            </w:r>
          </w:p>
        </w:tc>
        <w:tc>
          <w:tcPr>
            <w:tcW w:w="1402" w:type="dxa"/>
            <w:shd w:val="clear" w:color="auto" w:fill="auto"/>
          </w:tcPr>
          <w:p w14:paraId="79CE67F4" w14:textId="054D4D0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7E7705BB" w14:textId="01905C3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23CE25" w14:textId="1A2D46B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3A83AFA" w14:textId="55FF044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1,103</w:t>
            </w:r>
          </w:p>
        </w:tc>
      </w:tr>
      <w:tr w:rsidR="00E5201C" w:rsidRPr="008649D8" w14:paraId="3D8F1857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424D98FE" w14:textId="3298E46A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5F322F0" w14:textId="07706C68" w:rsidR="00E5201C" w:rsidRPr="008649D8" w:rsidRDefault="009D1272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B9022C9" w14:textId="7245A7A9" w:rsidR="00E5201C" w:rsidRPr="008649D8" w:rsidRDefault="00713E12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3934B70" w14:textId="56E907B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C20065" w14:textId="44D9766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1961482" w14:textId="65A1455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9D95C6" w14:textId="76EDB2E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987788B" w14:textId="17F45C4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281509" w14:textId="1483B62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5BBB802" w14:textId="1BEED04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24,379</w:t>
            </w:r>
          </w:p>
        </w:tc>
      </w:tr>
      <w:tr w:rsidR="00E5201C" w:rsidRPr="008649D8" w14:paraId="574F31CD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66FB63BA" w14:textId="2E7F78AC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167" w:type="dxa"/>
            <w:shd w:val="clear" w:color="auto" w:fill="auto"/>
          </w:tcPr>
          <w:p w14:paraId="552DCD2E" w14:textId="33B907C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254C27" w14:textId="5C6C9B9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(2,748)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6E76A55" w14:textId="4D9A979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6E70383" w14:textId="3EB69FF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77EA11E" w14:textId="7F22FF2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F7BE5B" w14:textId="7CA4294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4EADAF" w14:textId="40D0710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69D987" w14:textId="178C99C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CB10C6" w14:textId="07F3E2F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(2,748)</w:t>
            </w:r>
          </w:p>
        </w:tc>
      </w:tr>
      <w:tr w:rsidR="00E5201C" w:rsidRPr="008649D8" w14:paraId="5FAA1993" w14:textId="77777777" w:rsidTr="00CE5B5B">
        <w:trPr>
          <w:cantSplit/>
          <w:trHeight w:val="153"/>
        </w:trPr>
        <w:tc>
          <w:tcPr>
            <w:tcW w:w="2874" w:type="dxa"/>
            <w:shd w:val="clear" w:color="auto" w:fill="auto"/>
          </w:tcPr>
          <w:p w14:paraId="3E1CAFC0" w14:textId="560AE24D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</w:tcPr>
          <w:p w14:paraId="6D8F3668" w14:textId="32564996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A2735EF" w14:textId="3351DA02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47,326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D4CD8EF" w14:textId="66254263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(6,827)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82B0AC3" w14:textId="3E70AAA1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48AEAF" w14:textId="034EB417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(4,202)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D62533B" w14:textId="7D5F8269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01FC83D" w14:textId="541AEEDB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51A2C7" w14:textId="284A29F1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DE853B" w14:textId="4037C8FC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(58,355)</w:t>
            </w:r>
          </w:p>
        </w:tc>
      </w:tr>
      <w:tr w:rsidR="00E5201C" w:rsidRPr="008649D8" w14:paraId="524D2BF1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7BAC1951" w14:textId="1CA90A8C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AE72F3"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14:paraId="14543303" w14:textId="2BA01F28" w:rsidR="00E5201C" w:rsidRPr="008649D8" w:rsidRDefault="00B212D6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D35B3DB" w14:textId="0C77C9D3" w:rsidR="00E5201C" w:rsidRPr="00B212D6" w:rsidRDefault="00B212D6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</w:rPr>
              <w:t>,279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041DA7D" w14:textId="3BA9850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9679FB0" w14:textId="716193C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765F835" w14:textId="476EBCD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DEFD7DB" w14:textId="7E4E661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538B4CA" w14:textId="20AF0A66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7C871F" w14:textId="762EABB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586CA7" w14:textId="777E825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24,379</w:t>
            </w:r>
          </w:p>
        </w:tc>
      </w:tr>
      <w:tr w:rsidR="00E5201C" w:rsidRPr="008649D8" w14:paraId="0A21ED59" w14:textId="77777777" w:rsidTr="00263D32">
        <w:trPr>
          <w:cantSplit/>
        </w:trPr>
        <w:tc>
          <w:tcPr>
            <w:tcW w:w="2874" w:type="dxa"/>
            <w:shd w:val="clear" w:color="auto" w:fill="auto"/>
          </w:tcPr>
          <w:p w14:paraId="41F1DBE6" w14:textId="0B5CA55D" w:rsidR="00E5201C" w:rsidRPr="008649D8" w:rsidRDefault="00C36660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167" w:type="dxa"/>
            <w:shd w:val="clear" w:color="auto" w:fill="auto"/>
          </w:tcPr>
          <w:p w14:paraId="768DCC76" w14:textId="6AE43621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8E9B6C4" w14:textId="02CF6A71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9154641" w14:textId="17669DC8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352FA3" w14:textId="7C4F89ED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3715C27" w14:textId="3E84E435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E91923" w14:textId="1404F5E0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F762CCF" w14:textId="7EBCF1C2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A1B38D" w14:textId="62AC89FA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720476" w14:textId="047C9BC2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E5201C" w:rsidRPr="008649D8" w14:paraId="6B22FC95" w14:textId="77777777" w:rsidTr="00263D32">
        <w:trPr>
          <w:cantSplit/>
        </w:trPr>
        <w:tc>
          <w:tcPr>
            <w:tcW w:w="2874" w:type="dxa"/>
            <w:shd w:val="clear" w:color="auto" w:fill="auto"/>
          </w:tcPr>
          <w:p w14:paraId="5BEE5FF0" w14:textId="3B920A67" w:rsidR="00E5201C" w:rsidRPr="008649D8" w:rsidRDefault="00E5201C" w:rsidP="00E5201C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AE72F3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67" w:type="dxa"/>
            <w:shd w:val="clear" w:color="auto" w:fill="auto"/>
          </w:tcPr>
          <w:p w14:paraId="62E35BAB" w14:textId="2217325D" w:rsidR="00E5201C" w:rsidRPr="008649D8" w:rsidRDefault="00B212D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7409506" w14:textId="68295358" w:rsidR="00E5201C" w:rsidRPr="008649D8" w:rsidRDefault="00B212D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1E238" w14:textId="56BFB6DB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704C6B" w14:textId="126B36F2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30890D" w14:textId="0B33A491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068BF2" w14:textId="1D59433B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E337CAF" w14:textId="319399C3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432123" w14:textId="1036379B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25B1435" w14:textId="7759F36D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24,379</w:t>
            </w:r>
          </w:p>
        </w:tc>
      </w:tr>
      <w:tr w:rsidR="00E5201C" w:rsidRPr="008649D8" w14:paraId="7D7DE0ED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840DD56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</w:tcPr>
          <w:p w14:paraId="2B77F3C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33D0C4D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B1CE70A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4ED85089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5B9672CE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35BF3D47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49E8A9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3856E4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796A48F5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2F88C5B3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BC695B1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</w:tcPr>
          <w:p w14:paraId="2C6968F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62EB9D85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0406EB76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1883AFD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0EFC7CE8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0750888E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379372DF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AAB333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65A96B5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589B9264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1384E93" w14:textId="3DAAAD25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10"/>
                <w:szCs w:val="1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67" w:type="dxa"/>
            <w:shd w:val="clear" w:color="auto" w:fill="auto"/>
          </w:tcPr>
          <w:p w14:paraId="582B282E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0AB1513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4F848E88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2B5CC70E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214D4126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2BC91936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CD8EE4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93911F4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6D72650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6CB0FAC7" w14:textId="77777777" w:rsidTr="00CE5B5B">
        <w:trPr>
          <w:cantSplit/>
        </w:trPr>
        <w:tc>
          <w:tcPr>
            <w:tcW w:w="2874" w:type="dxa"/>
            <w:shd w:val="clear" w:color="auto" w:fill="auto"/>
          </w:tcPr>
          <w:p w14:paraId="3A67BFB4" w14:textId="728886E5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10"/>
                <w:szCs w:val="10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3239E7" w14:textId="64405133" w:rsidR="00E5201C" w:rsidRPr="008649D8" w:rsidRDefault="008F2F5D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159,292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6E420C4" w14:textId="75E8E0FF" w:rsidR="00E5201C" w:rsidRPr="008649D8" w:rsidRDefault="001E7ADD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88,487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C9F4D8" w14:textId="1A3E7DF0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C2BCB0" w14:textId="6A722D23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71,347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7CD8AF3" w14:textId="393A8676" w:rsidR="00E5201C" w:rsidRPr="008649D8" w:rsidRDefault="00E5201C" w:rsidP="00E5201C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1,008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584C0A" w14:textId="1545222E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1,934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D6A0B93" w14:textId="183CF2DD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4AEE7A" w14:textId="753DCBF1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DABA39F" w14:textId="5EC5DD93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322,268</w:t>
            </w:r>
          </w:p>
        </w:tc>
      </w:tr>
      <w:tr w:rsidR="00E5201C" w:rsidRPr="008649D8" w14:paraId="05A9BC72" w14:textId="77777777" w:rsidTr="00BF348D">
        <w:trPr>
          <w:cantSplit/>
        </w:trPr>
        <w:tc>
          <w:tcPr>
            <w:tcW w:w="2874" w:type="dxa"/>
            <w:shd w:val="clear" w:color="auto" w:fill="auto"/>
          </w:tcPr>
          <w:p w14:paraId="043D6CC6" w14:textId="33B97422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10"/>
                <w:szCs w:val="10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829CFB" w14:textId="1E1A6591" w:rsidR="00E5201C" w:rsidRPr="008649D8" w:rsidRDefault="00F868B0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159,292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4CD13BE" w14:textId="41BE4670" w:rsidR="00E5201C" w:rsidRPr="00645BD9" w:rsidRDefault="00645BD9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87,338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A7B093C" w14:textId="4DC44391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1E18E3" w14:textId="76820BDA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58,806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DB15B" w14:textId="56085078" w:rsidR="00E5201C" w:rsidRPr="008649D8" w:rsidRDefault="00D749F6" w:rsidP="00E5201C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1,054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79B152" w14:textId="1A3B6AF6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1,69</w:t>
            </w:r>
            <w:r w:rsidR="0025200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79478A6" w14:textId="22347338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E53453" w14:textId="0CE8C9B8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5151A96" w14:textId="5EB32966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308,25</w:t>
            </w:r>
            <w:r w:rsidR="00061667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E5201C" w:rsidRPr="008649D8" w14:paraId="7EC043F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D166011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E70651C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8E3C39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4D3E26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7FA0919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4DFED694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447ABB9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337A6E5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AE6B539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7FC33474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709E84F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C3E42E8" w14:textId="61CF54C4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1B998817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6C068A9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2005B9C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72C760E3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65DCCFE9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632109C4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580822B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0E568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771B627E" w14:textId="77777777" w:rsidR="00E5201C" w:rsidRPr="008649D8" w:rsidRDefault="00E5201C" w:rsidP="00E5201C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32DC59EE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C5FE80D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5655F8F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3B3DD994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ED0CA2C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AE8D7CC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11AB7079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90690B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BEBD179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CFB997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FBD41" w14:textId="7485EB02" w:rsidR="00E5201C" w:rsidRPr="008649D8" w:rsidRDefault="00E5201C" w:rsidP="00E5201C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32,251 </w:t>
            </w:r>
          </w:p>
        </w:tc>
      </w:tr>
      <w:tr w:rsidR="00E5201C" w:rsidRPr="008649D8" w14:paraId="7431D924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A72C7EB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306C4EA6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6120CB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D7DF31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3E283F5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43ED0AFF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7CBACE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BB60D90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23324C0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F15D8FB" w14:textId="5095A423" w:rsidR="00E5201C" w:rsidRPr="008649D8" w:rsidRDefault="00E5201C" w:rsidP="00E5201C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9,642 </w:t>
            </w:r>
          </w:p>
        </w:tc>
      </w:tr>
      <w:tr w:rsidR="00E5201C" w:rsidRPr="008649D8" w14:paraId="51A94987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764309E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19A9DEAA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24CFDB4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51B08A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0926F54A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69CC178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6B6EB2A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22688A8B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F97B9A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AB94C1A" w14:textId="17C6A8A9" w:rsidR="00E5201C" w:rsidRPr="008649D8" w:rsidRDefault="00E5201C" w:rsidP="00E5201C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41,893 </w:t>
            </w:r>
          </w:p>
        </w:tc>
      </w:tr>
      <w:tr w:rsidR="00E5201C" w:rsidRPr="008649D8" w14:paraId="29B904A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6768FD7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6D79161A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951CBF8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20AD1E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642402A1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485C7A8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B496AD3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A93DE9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D0358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2FA3607A" w14:textId="77777777" w:rsidR="00E5201C" w:rsidRPr="008649D8" w:rsidRDefault="00E5201C" w:rsidP="00E5201C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028FD06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9F38C4D" w14:textId="4B458B84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4F5A2A75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11BA517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C995459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145B0E1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99F5359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072578A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D95166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8891DB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015059C0" w14:textId="77777777" w:rsidR="00E5201C" w:rsidRPr="008649D8" w:rsidRDefault="00E5201C" w:rsidP="00E5201C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37977761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23AB4FE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013E54BF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F45CDCC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3F4DD9B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3E66817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933F998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9FB21BF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724A7AF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5B7899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62E419A" w14:textId="709C7357" w:rsidR="00E5201C" w:rsidRPr="008649D8" w:rsidRDefault="00D749F6" w:rsidP="00E5201C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24,202</w:t>
            </w:r>
          </w:p>
        </w:tc>
      </w:tr>
      <w:tr w:rsidR="00E5201C" w:rsidRPr="008649D8" w14:paraId="73E6886E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8CB9430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4500C80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A05D50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CC99739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CBB5C5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7AD17DD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51D6A3CF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2572746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8A718F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E335F94" w14:textId="40A1477B" w:rsidR="00E5201C" w:rsidRPr="008649D8" w:rsidRDefault="00D749F6" w:rsidP="00E5201C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7,020</w:t>
            </w:r>
          </w:p>
        </w:tc>
      </w:tr>
      <w:tr w:rsidR="00E5201C" w:rsidRPr="008649D8" w14:paraId="05A7FFA5" w14:textId="77777777" w:rsidTr="00CE5B5B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E0CD1BA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7CD6D0D1" w14:textId="0D40EF6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815D2B1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840B86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5EE202E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B554E5D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2AC34D3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3738A3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8990A2" w14:textId="77777777" w:rsidR="00E5201C" w:rsidRPr="008649D8" w:rsidRDefault="00E5201C" w:rsidP="00E5201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7E62FB" w14:textId="46666F98" w:rsidR="00E5201C" w:rsidRPr="008649D8" w:rsidRDefault="00D749F6" w:rsidP="00E5201C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31,222</w:t>
            </w:r>
          </w:p>
        </w:tc>
      </w:tr>
    </w:tbl>
    <w:p w14:paraId="73C205CB" w14:textId="43918783" w:rsidR="003E617E" w:rsidRPr="008649D8" w:rsidRDefault="003E617E">
      <w:pPr>
        <w:rPr>
          <w:rFonts w:ascii="Browallia New" w:hAnsi="Browallia New" w:cs="Browallia New"/>
        </w:rPr>
      </w:pPr>
    </w:p>
    <w:p w14:paraId="41087665" w14:textId="7CB2D74E" w:rsidR="00457E3A" w:rsidRPr="008649D8" w:rsidRDefault="00457E3A">
      <w:pPr>
        <w:rPr>
          <w:rFonts w:ascii="Browallia New" w:hAnsi="Browallia New" w:cs="Browallia New"/>
        </w:rPr>
      </w:pPr>
    </w:p>
    <w:p w14:paraId="73FACAA3" w14:textId="773CC06E" w:rsidR="00457E3A" w:rsidRPr="008649D8" w:rsidRDefault="00457E3A">
      <w:pPr>
        <w:rPr>
          <w:rFonts w:ascii="Browallia New" w:hAnsi="Browallia New" w:cs="Browallia New"/>
        </w:rPr>
      </w:pPr>
    </w:p>
    <w:p w14:paraId="70AF277B" w14:textId="0A8A8CB4" w:rsidR="00457E3A" w:rsidRPr="008649D8" w:rsidRDefault="00457E3A">
      <w:pPr>
        <w:rPr>
          <w:rFonts w:ascii="Browallia New" w:hAnsi="Browallia New" w:cs="Browallia New"/>
        </w:rPr>
      </w:pPr>
    </w:p>
    <w:p w14:paraId="1F3DC2DB" w14:textId="042F84B5" w:rsidR="00116B57" w:rsidRDefault="0011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1423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0"/>
        <w:gridCol w:w="1616"/>
        <w:gridCol w:w="1616"/>
        <w:gridCol w:w="1616"/>
        <w:gridCol w:w="1616"/>
        <w:gridCol w:w="1616"/>
        <w:gridCol w:w="1616"/>
        <w:gridCol w:w="1616"/>
      </w:tblGrid>
      <w:tr w:rsidR="00DA46BE" w:rsidRPr="008649D8" w14:paraId="270E0734" w14:textId="77777777" w:rsidTr="00281158">
        <w:tc>
          <w:tcPr>
            <w:tcW w:w="2920" w:type="dxa"/>
          </w:tcPr>
          <w:p w14:paraId="2BA2F7C7" w14:textId="77777777" w:rsidR="00D859F1" w:rsidRPr="008649D8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1A01073" w14:textId="7C0D61FF" w:rsidR="00D859F1" w:rsidRPr="008649D8" w:rsidRDefault="00D859F1" w:rsidP="003E617E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DA46BE" w:rsidRPr="008649D8" w14:paraId="67864929" w14:textId="77777777" w:rsidTr="00281158">
        <w:tc>
          <w:tcPr>
            <w:tcW w:w="2920" w:type="dxa"/>
          </w:tcPr>
          <w:p w14:paraId="06FDAFE9" w14:textId="77777777" w:rsidR="00D859F1" w:rsidRPr="008649D8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BF2235C" w14:textId="6B945511" w:rsidR="00D859F1" w:rsidRPr="008649D8" w:rsidRDefault="00D859F1" w:rsidP="003E617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DA46BE" w:rsidRPr="008649D8" w14:paraId="303119E1" w14:textId="77777777" w:rsidTr="00281158">
        <w:tc>
          <w:tcPr>
            <w:tcW w:w="2920" w:type="dxa"/>
          </w:tcPr>
          <w:p w14:paraId="25B1A095" w14:textId="77777777" w:rsidR="00D859F1" w:rsidRPr="008649D8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dxa"/>
            <w:vAlign w:val="bottom"/>
          </w:tcPr>
          <w:p w14:paraId="49A00763" w14:textId="4DEEF242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43624FE3" w14:textId="11B784D9" w:rsidR="00D859F1" w:rsidRPr="008649D8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6AF2294B" w14:textId="77777777" w:rsidR="00193C76" w:rsidRPr="008649D8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3FA5643F" w14:textId="3DCFE0DC" w:rsidR="00D859F1" w:rsidRPr="008649D8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47039908" w14:textId="59B6229A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7012A111" w14:textId="77777777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15BA0F3A" w14:textId="77777777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E6D5E6" w14:textId="77777777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09D0C33" w14:textId="77777777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E9ECE0" w14:textId="77777777" w:rsidR="00D859F1" w:rsidRPr="008649D8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DA46BE" w:rsidRPr="008649D8" w14:paraId="2CD2B93C" w14:textId="77777777" w:rsidTr="00281158">
        <w:trPr>
          <w:cantSplit/>
        </w:trPr>
        <w:tc>
          <w:tcPr>
            <w:tcW w:w="2920" w:type="dxa"/>
            <w:hideMark/>
          </w:tcPr>
          <w:p w14:paraId="66BA91AC" w14:textId="77777777" w:rsidR="00D859F1" w:rsidRPr="008649D8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</w:tcPr>
          <w:p w14:paraId="490B3395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5512FBB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12193" w14:textId="273B9F0B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FA1F11F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AC219B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0920E27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D868614" w14:textId="77777777" w:rsidR="00D859F1" w:rsidRPr="008649D8" w:rsidRDefault="00D859F1" w:rsidP="00D859F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5201C" w:rsidRPr="008649D8" w14:paraId="75F9AD5D" w14:textId="77777777" w:rsidTr="00CE5B5B">
        <w:trPr>
          <w:cantSplit/>
        </w:trPr>
        <w:tc>
          <w:tcPr>
            <w:tcW w:w="2920" w:type="dxa"/>
            <w:hideMark/>
          </w:tcPr>
          <w:p w14:paraId="2B18F1F7" w14:textId="65FE0D3F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616" w:type="dxa"/>
          </w:tcPr>
          <w:p w14:paraId="6D858EC7" w14:textId="1FD07D64" w:rsidR="00E5201C" w:rsidRPr="008649D8" w:rsidRDefault="0070699B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15197251" w14:textId="23579D7B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616" w:type="dxa"/>
          </w:tcPr>
          <w:p w14:paraId="5A14955B" w14:textId="734140E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276,278</w:t>
            </w:r>
          </w:p>
        </w:tc>
        <w:tc>
          <w:tcPr>
            <w:tcW w:w="1616" w:type="dxa"/>
          </w:tcPr>
          <w:p w14:paraId="62B29AF9" w14:textId="2963301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5,003</w:t>
            </w:r>
          </w:p>
        </w:tc>
        <w:tc>
          <w:tcPr>
            <w:tcW w:w="1616" w:type="dxa"/>
          </w:tcPr>
          <w:p w14:paraId="78F03744" w14:textId="5D37A95B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4,955</w:t>
            </w:r>
          </w:p>
        </w:tc>
        <w:tc>
          <w:tcPr>
            <w:tcW w:w="1616" w:type="dxa"/>
          </w:tcPr>
          <w:p w14:paraId="328532BA" w14:textId="3B68F63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</w:tcPr>
          <w:p w14:paraId="4EF3B1D2" w14:textId="44BA032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289,166</w:t>
            </w:r>
          </w:p>
        </w:tc>
      </w:tr>
      <w:tr w:rsidR="00E5201C" w:rsidRPr="008649D8" w14:paraId="46EF6A3F" w14:textId="77777777" w:rsidTr="00CE5B5B">
        <w:trPr>
          <w:cantSplit/>
        </w:trPr>
        <w:tc>
          <w:tcPr>
            <w:tcW w:w="2920" w:type="dxa"/>
            <w:hideMark/>
          </w:tcPr>
          <w:p w14:paraId="067CAE18" w14:textId="628956A4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4F35A5C5" w14:textId="1C673B59" w:rsidR="00E5201C" w:rsidRPr="008649D8" w:rsidRDefault="0070699B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8677690" w14:textId="5B574232" w:rsidR="00E5201C" w:rsidRPr="008649D8" w:rsidRDefault="004F2C6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BA9EA86" w14:textId="17DC427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19,553 </w:t>
            </w:r>
          </w:p>
        </w:tc>
        <w:tc>
          <w:tcPr>
            <w:tcW w:w="1616" w:type="dxa"/>
            <w:vAlign w:val="center"/>
          </w:tcPr>
          <w:p w14:paraId="3096D399" w14:textId="77EED29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267 </w:t>
            </w:r>
          </w:p>
        </w:tc>
        <w:tc>
          <w:tcPr>
            <w:tcW w:w="1616" w:type="dxa"/>
            <w:vAlign w:val="center"/>
          </w:tcPr>
          <w:p w14:paraId="254061E9" w14:textId="2011619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296 </w:t>
            </w:r>
          </w:p>
        </w:tc>
        <w:tc>
          <w:tcPr>
            <w:tcW w:w="1616" w:type="dxa"/>
            <w:vAlign w:val="center"/>
          </w:tcPr>
          <w:p w14:paraId="31F8EC81" w14:textId="55D8BD6F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52EF71D9" w14:textId="76E82948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20,116 </w:t>
            </w:r>
          </w:p>
        </w:tc>
      </w:tr>
      <w:tr w:rsidR="004F2C6D" w:rsidRPr="008649D8" w14:paraId="7A191536" w14:textId="77777777" w:rsidTr="00284D69">
        <w:trPr>
          <w:cantSplit/>
        </w:trPr>
        <w:tc>
          <w:tcPr>
            <w:tcW w:w="2920" w:type="dxa"/>
          </w:tcPr>
          <w:p w14:paraId="1040B3F1" w14:textId="49CDBF46" w:rsidR="004F2C6D" w:rsidRPr="008649D8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1D43E391" w14:textId="3F5C8CE4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07E024C" w14:textId="3D93597F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D2B0889" w14:textId="54C4E071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7,664 </w:t>
            </w:r>
          </w:p>
        </w:tc>
        <w:tc>
          <w:tcPr>
            <w:tcW w:w="1616" w:type="dxa"/>
            <w:vAlign w:val="center"/>
          </w:tcPr>
          <w:p w14:paraId="46F32AF6" w14:textId="1626567D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9C40C3C" w14:textId="236D4DC8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1165713" w14:textId="78F194FE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1768B8" w14:textId="7637999A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7,664 </w:t>
            </w:r>
          </w:p>
        </w:tc>
      </w:tr>
      <w:tr w:rsidR="004F2C6D" w:rsidRPr="008649D8" w14:paraId="7EBB6C64" w14:textId="77777777" w:rsidTr="00284D69">
        <w:trPr>
          <w:cantSplit/>
        </w:trPr>
        <w:tc>
          <w:tcPr>
            <w:tcW w:w="2920" w:type="dxa"/>
          </w:tcPr>
          <w:p w14:paraId="7829D99E" w14:textId="4296BFE9" w:rsidR="004F2C6D" w:rsidRPr="008649D8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616" w:type="dxa"/>
            <w:vAlign w:val="center"/>
          </w:tcPr>
          <w:p w14:paraId="788E775C" w14:textId="4E0C92BE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174,392 </w:t>
            </w:r>
          </w:p>
        </w:tc>
        <w:tc>
          <w:tcPr>
            <w:tcW w:w="1616" w:type="dxa"/>
            <w:vAlign w:val="center"/>
          </w:tcPr>
          <w:p w14:paraId="5DD7D5BF" w14:textId="53666F25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107,156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C85F318" w14:textId="5A0ACDE3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9CB9E23" w14:textId="7DFAD5D0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637E63F4" w14:textId="461DCB81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02CD6D2C" w14:textId="49CCC2CC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DE1E92F" w14:textId="7BFFFED8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281,548 </w:t>
            </w:r>
          </w:p>
        </w:tc>
      </w:tr>
      <w:tr w:rsidR="004F2C6D" w:rsidRPr="008649D8" w14:paraId="53CCBE87" w14:textId="77777777" w:rsidTr="00284D69">
        <w:trPr>
          <w:cantSplit/>
        </w:trPr>
        <w:tc>
          <w:tcPr>
            <w:tcW w:w="2920" w:type="dxa"/>
          </w:tcPr>
          <w:p w14:paraId="5962D62A" w14:textId="2899FE95" w:rsidR="004F2C6D" w:rsidRPr="008649D8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3FBEFEAC" w14:textId="79C81518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AC796D2" w14:textId="6554768F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D3CD82A" w14:textId="75BB440B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(8,733)</w:t>
            </w:r>
          </w:p>
        </w:tc>
        <w:tc>
          <w:tcPr>
            <w:tcW w:w="1616" w:type="dxa"/>
            <w:vAlign w:val="center"/>
          </w:tcPr>
          <w:p w14:paraId="423D8844" w14:textId="2C2E5A0D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(361)</w:t>
            </w:r>
          </w:p>
        </w:tc>
        <w:tc>
          <w:tcPr>
            <w:tcW w:w="1616" w:type="dxa"/>
            <w:vAlign w:val="center"/>
          </w:tcPr>
          <w:p w14:paraId="4DA17DB5" w14:textId="09416889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(90)</w:t>
            </w:r>
          </w:p>
        </w:tc>
        <w:tc>
          <w:tcPr>
            <w:tcW w:w="1616" w:type="dxa"/>
            <w:vAlign w:val="bottom"/>
          </w:tcPr>
          <w:p w14:paraId="47605CE6" w14:textId="44FD224A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6D8BCB8" w14:textId="0D43A016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(9,184)</w:t>
            </w:r>
          </w:p>
        </w:tc>
      </w:tr>
      <w:tr w:rsidR="004F2C6D" w:rsidRPr="008649D8" w14:paraId="2CA6E2E9" w14:textId="77777777" w:rsidTr="00284D69">
        <w:trPr>
          <w:cantSplit/>
        </w:trPr>
        <w:tc>
          <w:tcPr>
            <w:tcW w:w="2920" w:type="dxa"/>
          </w:tcPr>
          <w:p w14:paraId="0BF32179" w14:textId="3DDA3F08" w:rsidR="004F2C6D" w:rsidRPr="008649D8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  <w:vAlign w:val="center"/>
          </w:tcPr>
          <w:p w14:paraId="0A16B3A7" w14:textId="0812849E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5D1A22B" w14:textId="06013BC8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(201)</w:t>
            </w:r>
          </w:p>
        </w:tc>
        <w:tc>
          <w:tcPr>
            <w:tcW w:w="1616" w:type="dxa"/>
            <w:vAlign w:val="center"/>
          </w:tcPr>
          <w:p w14:paraId="4EA11FFD" w14:textId="785F09E5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(29,913)</w:t>
            </w:r>
          </w:p>
        </w:tc>
        <w:tc>
          <w:tcPr>
            <w:tcW w:w="1616" w:type="dxa"/>
            <w:vAlign w:val="center"/>
          </w:tcPr>
          <w:p w14:paraId="165511D7" w14:textId="710B96C4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(6)</w:t>
            </w:r>
          </w:p>
        </w:tc>
        <w:tc>
          <w:tcPr>
            <w:tcW w:w="1616" w:type="dxa"/>
            <w:vAlign w:val="center"/>
          </w:tcPr>
          <w:p w14:paraId="589A3248" w14:textId="64A3D1B7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(202)</w:t>
            </w:r>
          </w:p>
        </w:tc>
        <w:tc>
          <w:tcPr>
            <w:tcW w:w="1616" w:type="dxa"/>
            <w:vAlign w:val="bottom"/>
          </w:tcPr>
          <w:p w14:paraId="2E87D172" w14:textId="69ADDFE3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E729410" w14:textId="5AA58475" w:rsidR="004F2C6D" w:rsidRPr="008649D8" w:rsidRDefault="004F2C6D" w:rsidP="004F2C6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(30,322)</w:t>
            </w:r>
          </w:p>
        </w:tc>
      </w:tr>
      <w:tr w:rsidR="00E5201C" w:rsidRPr="008649D8" w14:paraId="5E709926" w14:textId="77777777" w:rsidTr="00CE5B5B">
        <w:trPr>
          <w:cantSplit/>
        </w:trPr>
        <w:tc>
          <w:tcPr>
            <w:tcW w:w="2920" w:type="dxa"/>
            <w:hideMark/>
          </w:tcPr>
          <w:p w14:paraId="36A9860A" w14:textId="1CE95339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1C06D07A" w14:textId="1AD7590B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174,392 </w:t>
            </w:r>
          </w:p>
        </w:tc>
        <w:tc>
          <w:tcPr>
            <w:tcW w:w="1616" w:type="dxa"/>
            <w:vAlign w:val="center"/>
          </w:tcPr>
          <w:p w14:paraId="7486E882" w14:textId="527FBAF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107,156 </w:t>
            </w:r>
          </w:p>
        </w:tc>
        <w:tc>
          <w:tcPr>
            <w:tcW w:w="1616" w:type="dxa"/>
            <w:vAlign w:val="center"/>
          </w:tcPr>
          <w:p w14:paraId="4C43ACFB" w14:textId="0935340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264,849 </w:t>
            </w:r>
          </w:p>
        </w:tc>
        <w:tc>
          <w:tcPr>
            <w:tcW w:w="1616" w:type="dxa"/>
            <w:vAlign w:val="center"/>
          </w:tcPr>
          <w:p w14:paraId="5B4FFE8F" w14:textId="5919F29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4,903 </w:t>
            </w:r>
          </w:p>
        </w:tc>
        <w:tc>
          <w:tcPr>
            <w:tcW w:w="1616" w:type="dxa"/>
            <w:vAlign w:val="center"/>
          </w:tcPr>
          <w:p w14:paraId="26E5AAF0" w14:textId="537D7DD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4,959 </w:t>
            </w:r>
          </w:p>
        </w:tc>
        <w:tc>
          <w:tcPr>
            <w:tcW w:w="1616" w:type="dxa"/>
            <w:vAlign w:val="center"/>
          </w:tcPr>
          <w:p w14:paraId="53DB7DBF" w14:textId="1050ED1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2,729 </w:t>
            </w:r>
          </w:p>
        </w:tc>
        <w:tc>
          <w:tcPr>
            <w:tcW w:w="1616" w:type="dxa"/>
            <w:vAlign w:val="center"/>
          </w:tcPr>
          <w:p w14:paraId="47E2AF6C" w14:textId="0BA4FC6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558,988 </w:t>
            </w:r>
          </w:p>
        </w:tc>
      </w:tr>
      <w:tr w:rsidR="00E5201C" w:rsidRPr="008649D8" w14:paraId="690A77B9" w14:textId="77777777" w:rsidTr="00281158">
        <w:trPr>
          <w:cantSplit/>
        </w:trPr>
        <w:tc>
          <w:tcPr>
            <w:tcW w:w="2920" w:type="dxa"/>
            <w:hideMark/>
          </w:tcPr>
          <w:p w14:paraId="20B03B9F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2F57E811" w14:textId="14CC584F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D1B2F9C" w14:textId="2AF3E705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4,334</w:t>
            </w:r>
          </w:p>
        </w:tc>
        <w:tc>
          <w:tcPr>
            <w:tcW w:w="1616" w:type="dxa"/>
            <w:vAlign w:val="center"/>
          </w:tcPr>
          <w:p w14:paraId="5E90353E" w14:textId="6A224FC7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5,605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D577013" w14:textId="1EA0106B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737FF6" w14:textId="0319EE01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00F242" w14:textId="7E648E2A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6EC864" w14:textId="35FAC97C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10,919</w:t>
            </w:r>
          </w:p>
        </w:tc>
      </w:tr>
      <w:tr w:rsidR="00E5201C" w:rsidRPr="008649D8" w14:paraId="701C5134" w14:textId="77777777" w:rsidTr="00281158">
        <w:trPr>
          <w:cantSplit/>
        </w:trPr>
        <w:tc>
          <w:tcPr>
            <w:tcW w:w="2920" w:type="dxa"/>
          </w:tcPr>
          <w:p w14:paraId="76A7FE60" w14:textId="586C2453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34DC9023" w14:textId="149FE7A4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20447BF" w14:textId="19894C42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70149EC" w14:textId="293C5C5B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9,280</w:t>
            </w:r>
          </w:p>
        </w:tc>
        <w:tc>
          <w:tcPr>
            <w:tcW w:w="1616" w:type="dxa"/>
            <w:shd w:val="clear" w:color="auto" w:fill="auto"/>
          </w:tcPr>
          <w:p w14:paraId="377DC3B1" w14:textId="716ADD03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EC938C9" w14:textId="4200C7B9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8946EE8" w14:textId="5AFA7CFD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E6A53C4" w14:textId="237F5062" w:rsidR="00E5201C" w:rsidRPr="008649D8" w:rsidRDefault="0049242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9,280</w:t>
            </w:r>
          </w:p>
        </w:tc>
      </w:tr>
      <w:tr w:rsidR="00E5201C" w:rsidRPr="008649D8" w14:paraId="19118DC2" w14:textId="77777777" w:rsidTr="00281158">
        <w:trPr>
          <w:cantSplit/>
        </w:trPr>
        <w:tc>
          <w:tcPr>
            <w:tcW w:w="2920" w:type="dxa"/>
          </w:tcPr>
          <w:p w14:paraId="23E98DEB" w14:textId="5C87224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6C1D3E3E" w14:textId="55863520" w:rsidR="00E5201C" w:rsidRPr="008649D8" w:rsidRDefault="004D0824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0B9D611" w14:textId="433F4B21" w:rsidR="00E5201C" w:rsidRPr="008649D8" w:rsidRDefault="004D0824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056ED6" w14:textId="788B6EA2" w:rsidR="00E5201C" w:rsidRPr="008649D8" w:rsidRDefault="0049242D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(45,519)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7A0745" w14:textId="5B7275D1" w:rsidR="00E5201C" w:rsidRPr="008649D8" w:rsidRDefault="0049242D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(109)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75C1C0" w14:textId="6AC4094A" w:rsidR="00E5201C" w:rsidRPr="008649D8" w:rsidRDefault="0049242D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(89)</w:t>
            </w:r>
          </w:p>
        </w:tc>
        <w:tc>
          <w:tcPr>
            <w:tcW w:w="1616" w:type="dxa"/>
            <w:shd w:val="clear" w:color="auto" w:fill="auto"/>
          </w:tcPr>
          <w:p w14:paraId="7496BADD" w14:textId="5699EB66" w:rsidR="00E5201C" w:rsidRPr="008649D8" w:rsidRDefault="004D0824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BF9705" w14:textId="109A7499" w:rsidR="00E5201C" w:rsidRPr="008649D8" w:rsidRDefault="0049242D" w:rsidP="001D457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D0824"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45,717)</w:t>
            </w:r>
          </w:p>
        </w:tc>
      </w:tr>
      <w:tr w:rsidR="00E5201C" w:rsidRPr="008649D8" w14:paraId="28528AD3" w14:textId="77777777" w:rsidTr="00281158">
        <w:trPr>
          <w:cantSplit/>
        </w:trPr>
        <w:tc>
          <w:tcPr>
            <w:tcW w:w="2920" w:type="dxa"/>
            <w:hideMark/>
          </w:tcPr>
          <w:p w14:paraId="5A002FA5" w14:textId="7B28115D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69419AEA" w14:textId="5D73AF24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4F2838E0" w14:textId="1F1F1238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124E7974" w14:textId="2532CE00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234,215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7961C99" w14:textId="34FFFC84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5,221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D40209" w14:textId="3A045935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5,423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5ECEB0" w14:textId="2F24CC14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A27440" w14:textId="19C03097" w:rsidR="00E5201C" w:rsidRPr="008649D8" w:rsidRDefault="004D0824" w:rsidP="00E5201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533,470</w:t>
            </w:r>
          </w:p>
        </w:tc>
      </w:tr>
      <w:tr w:rsidR="00E5201C" w:rsidRPr="008649D8" w14:paraId="70F0AFE7" w14:textId="77777777" w:rsidTr="00281158">
        <w:trPr>
          <w:cantSplit/>
        </w:trPr>
        <w:tc>
          <w:tcPr>
            <w:tcW w:w="2920" w:type="dxa"/>
          </w:tcPr>
          <w:p w14:paraId="01A496C0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23145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812E5E0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6EE4D3A" w14:textId="797B3E53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F15809D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6F3D90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3D8F0A0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EF2BAAF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0E46B129" w14:textId="77777777" w:rsidTr="00281158">
        <w:trPr>
          <w:cantSplit/>
        </w:trPr>
        <w:tc>
          <w:tcPr>
            <w:tcW w:w="2920" w:type="dxa"/>
            <w:hideMark/>
          </w:tcPr>
          <w:p w14:paraId="5C991326" w14:textId="77777777" w:rsidR="00E5201C" w:rsidRPr="008649D8" w:rsidRDefault="00E5201C" w:rsidP="00E5201C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</w:tcPr>
          <w:p w14:paraId="167E6CD2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AE14717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F8A6E5B" w14:textId="38B5A0A9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CB85348" w14:textId="77777777" w:rsidR="00E5201C" w:rsidRPr="008649D8" w:rsidRDefault="00E5201C" w:rsidP="00E5201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65FA9CD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F020399" w14:textId="77777777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BC1A0E8" w14:textId="77777777" w:rsidR="00E5201C" w:rsidRPr="008649D8" w:rsidRDefault="00E5201C" w:rsidP="00E5201C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201C" w:rsidRPr="008649D8" w14:paraId="7627B9D9" w14:textId="77777777" w:rsidTr="00281158">
        <w:trPr>
          <w:cantSplit/>
        </w:trPr>
        <w:tc>
          <w:tcPr>
            <w:tcW w:w="2920" w:type="dxa"/>
            <w:hideMark/>
          </w:tcPr>
          <w:p w14:paraId="4907334F" w14:textId="39C2B3F6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</w:tcPr>
          <w:p w14:paraId="4F11F720" w14:textId="49764AE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0E52846E" w14:textId="238BC3AD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616" w:type="dxa"/>
            <w:vAlign w:val="bottom"/>
          </w:tcPr>
          <w:p w14:paraId="336F84E4" w14:textId="43DE94B2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198,647</w:t>
            </w:r>
          </w:p>
        </w:tc>
        <w:tc>
          <w:tcPr>
            <w:tcW w:w="1616" w:type="dxa"/>
            <w:vAlign w:val="bottom"/>
          </w:tcPr>
          <w:p w14:paraId="5849EEA0" w14:textId="4CFB4A2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3,598</w:t>
            </w:r>
          </w:p>
        </w:tc>
        <w:tc>
          <w:tcPr>
            <w:tcW w:w="1616" w:type="dxa"/>
            <w:vAlign w:val="bottom"/>
          </w:tcPr>
          <w:p w14:paraId="27545B20" w14:textId="5F57A92E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3,603</w:t>
            </w:r>
          </w:p>
        </w:tc>
        <w:tc>
          <w:tcPr>
            <w:tcW w:w="1616" w:type="dxa"/>
            <w:vAlign w:val="bottom"/>
          </w:tcPr>
          <w:p w14:paraId="6A389CC9" w14:textId="410237B5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2,639</w:t>
            </w:r>
          </w:p>
        </w:tc>
        <w:tc>
          <w:tcPr>
            <w:tcW w:w="1616" w:type="dxa"/>
            <w:vAlign w:val="bottom"/>
          </w:tcPr>
          <w:p w14:paraId="727463DB" w14:textId="0D1FE71C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208,504</w:t>
            </w:r>
          </w:p>
        </w:tc>
      </w:tr>
      <w:tr w:rsidR="00E5201C" w:rsidRPr="008649D8" w14:paraId="6027DCAC" w14:textId="77777777" w:rsidTr="00CE5B5B">
        <w:trPr>
          <w:cantSplit/>
        </w:trPr>
        <w:tc>
          <w:tcPr>
            <w:tcW w:w="2920" w:type="dxa"/>
            <w:hideMark/>
          </w:tcPr>
          <w:p w14:paraId="6D11AC3F" w14:textId="2AB70F06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6360701" w14:textId="395C45F9" w:rsidR="00E5201C" w:rsidRPr="008649D8" w:rsidRDefault="004F2C6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29DCDB3" w14:textId="27655BE6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 </w:t>
            </w:r>
          </w:p>
        </w:tc>
        <w:tc>
          <w:tcPr>
            <w:tcW w:w="1616" w:type="dxa"/>
            <w:vAlign w:val="center"/>
          </w:tcPr>
          <w:p w14:paraId="193EBD3F" w14:textId="76835E11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30,568 </w:t>
            </w:r>
          </w:p>
        </w:tc>
        <w:tc>
          <w:tcPr>
            <w:tcW w:w="1616" w:type="dxa"/>
            <w:vAlign w:val="center"/>
          </w:tcPr>
          <w:p w14:paraId="16EEDC20" w14:textId="28BCB860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799 </w:t>
            </w:r>
          </w:p>
        </w:tc>
        <w:tc>
          <w:tcPr>
            <w:tcW w:w="1616" w:type="dxa"/>
            <w:vAlign w:val="center"/>
          </w:tcPr>
          <w:p w14:paraId="647F80FA" w14:textId="6AF9FAA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488 </w:t>
            </w:r>
          </w:p>
        </w:tc>
        <w:tc>
          <w:tcPr>
            <w:tcW w:w="1616" w:type="dxa"/>
            <w:vAlign w:val="center"/>
          </w:tcPr>
          <w:p w14:paraId="0A83F05C" w14:textId="13112F29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67 </w:t>
            </w:r>
          </w:p>
        </w:tc>
        <w:tc>
          <w:tcPr>
            <w:tcW w:w="1616" w:type="dxa"/>
            <w:vAlign w:val="center"/>
          </w:tcPr>
          <w:p w14:paraId="19D01E52" w14:textId="154AF9C2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31,927 </w:t>
            </w:r>
          </w:p>
        </w:tc>
      </w:tr>
      <w:tr w:rsidR="004F2C6D" w:rsidRPr="008649D8" w14:paraId="5BB3B233" w14:textId="77777777" w:rsidTr="004F2C6D">
        <w:trPr>
          <w:cantSplit/>
        </w:trPr>
        <w:tc>
          <w:tcPr>
            <w:tcW w:w="2920" w:type="dxa"/>
          </w:tcPr>
          <w:p w14:paraId="486C58DD" w14:textId="4BC824A2" w:rsidR="004F2C6D" w:rsidRPr="008649D8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ค่าเสื่อมราคารับโอนจากอสังหาริมทรัพย์    เพื่อการลงทุน</w:t>
            </w:r>
          </w:p>
        </w:tc>
        <w:tc>
          <w:tcPr>
            <w:tcW w:w="1616" w:type="dxa"/>
            <w:vAlign w:val="bottom"/>
          </w:tcPr>
          <w:p w14:paraId="7F9A0134" w14:textId="23F53D52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522D2FCF" w14:textId="091CE87A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9,394 </w:t>
            </w:r>
          </w:p>
        </w:tc>
        <w:tc>
          <w:tcPr>
            <w:tcW w:w="1616" w:type="dxa"/>
            <w:vAlign w:val="bottom"/>
          </w:tcPr>
          <w:p w14:paraId="2A900539" w14:textId="615E6FEE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2251A32" w14:textId="2CE105B4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146ADCBD" w14:textId="79C48289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62A2F9C7" w14:textId="0FBA1E73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21552D33" w14:textId="709A55F3" w:rsidR="004F2C6D" w:rsidRPr="008649D8" w:rsidRDefault="004F2C6D" w:rsidP="004F2C6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9,394 </w:t>
            </w:r>
          </w:p>
        </w:tc>
      </w:tr>
      <w:tr w:rsidR="004F2C6D" w:rsidRPr="008649D8" w14:paraId="191CE8C0" w14:textId="77777777" w:rsidTr="00DE3A96">
        <w:trPr>
          <w:cantSplit/>
        </w:trPr>
        <w:tc>
          <w:tcPr>
            <w:tcW w:w="2920" w:type="dxa"/>
          </w:tcPr>
          <w:p w14:paraId="1ACAAC40" w14:textId="77777777" w:rsidR="00976F61" w:rsidRDefault="004F2C6D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  <w:p w14:paraId="3D741EBE" w14:textId="124BA575" w:rsidR="004F2C6D" w:rsidRPr="008649D8" w:rsidRDefault="00976F61" w:rsidP="004F2C6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D11FBA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="00CA382E"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  <w:vAlign w:val="center"/>
          </w:tcPr>
          <w:p w14:paraId="60052B62" w14:textId="77777777" w:rsidR="0087059A" w:rsidRDefault="0087059A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ACC326C" w14:textId="625B34CB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D6BF9CE" w14:textId="77777777" w:rsidR="0087059A" w:rsidRDefault="0087059A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C81BC8" w14:textId="2624D0D3" w:rsidR="004F2C6D" w:rsidRPr="00CA382E" w:rsidRDefault="00CA382E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(22)</w:t>
            </w:r>
          </w:p>
        </w:tc>
        <w:tc>
          <w:tcPr>
            <w:tcW w:w="1616" w:type="dxa"/>
            <w:vAlign w:val="center"/>
          </w:tcPr>
          <w:p w14:paraId="7F381905" w14:textId="77777777" w:rsidR="0087059A" w:rsidRDefault="0087059A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6B71313" w14:textId="3FECEC75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CA382E">
              <w:rPr>
                <w:rFonts w:ascii="Browallia New" w:hAnsi="Browallia New" w:cs="Browallia New"/>
                <w:sz w:val="22"/>
                <w:szCs w:val="22"/>
                <w:lang w:val="en-GB"/>
              </w:rPr>
              <w:t>35,718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16" w:type="dxa"/>
            <w:vAlign w:val="center"/>
          </w:tcPr>
          <w:p w14:paraId="099BFAB0" w14:textId="77777777" w:rsidR="0087059A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863C8CB" w14:textId="266EF439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(3</w:t>
            </w:r>
            <w:r w:rsidR="00CA382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16" w:type="dxa"/>
            <w:vAlign w:val="center"/>
          </w:tcPr>
          <w:p w14:paraId="1B5852D8" w14:textId="77777777" w:rsidR="0087059A" w:rsidRDefault="0087059A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71B0E8D" w14:textId="7C4C6F57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7059A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16" w:type="dxa"/>
            <w:vAlign w:val="bottom"/>
          </w:tcPr>
          <w:p w14:paraId="440A2C43" w14:textId="08538053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519DF06" w14:textId="77777777" w:rsidR="0087059A" w:rsidRDefault="0087059A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50D58A" w14:textId="415E2E0F" w:rsidR="004F2C6D" w:rsidRPr="008649D8" w:rsidRDefault="004F2C6D" w:rsidP="008705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7059A">
              <w:rPr>
                <w:rFonts w:ascii="Browallia New" w:hAnsi="Browallia New" w:cs="Browallia New"/>
                <w:sz w:val="22"/>
                <w:szCs w:val="22"/>
                <w:lang w:val="en-GB"/>
              </w:rPr>
              <w:t>36,373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201C" w:rsidRPr="008649D8" w14:paraId="20096310" w14:textId="77777777" w:rsidTr="00CE5B5B">
        <w:trPr>
          <w:cantSplit/>
        </w:trPr>
        <w:tc>
          <w:tcPr>
            <w:tcW w:w="2920" w:type="dxa"/>
            <w:hideMark/>
          </w:tcPr>
          <w:p w14:paraId="2E8AF95F" w14:textId="647F2CF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61E912BE" w14:textId="5F292300" w:rsidR="00E5201C" w:rsidRPr="008649D8" w:rsidRDefault="004F2C6D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B2C69FE" w14:textId="001F8846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9,394 </w:t>
            </w:r>
          </w:p>
        </w:tc>
        <w:tc>
          <w:tcPr>
            <w:tcW w:w="1616" w:type="dxa"/>
            <w:vAlign w:val="center"/>
          </w:tcPr>
          <w:p w14:paraId="7BD6B9C1" w14:textId="54BBA126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193,497 </w:t>
            </w:r>
          </w:p>
        </w:tc>
        <w:tc>
          <w:tcPr>
            <w:tcW w:w="1616" w:type="dxa"/>
            <w:vAlign w:val="center"/>
          </w:tcPr>
          <w:p w14:paraId="77A12788" w14:textId="3D21FFBB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4,037 </w:t>
            </w:r>
          </w:p>
        </w:tc>
        <w:tc>
          <w:tcPr>
            <w:tcW w:w="1616" w:type="dxa"/>
            <w:vAlign w:val="center"/>
          </w:tcPr>
          <w:p w14:paraId="7C768783" w14:textId="5C5C7163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3,818 </w:t>
            </w:r>
          </w:p>
        </w:tc>
        <w:tc>
          <w:tcPr>
            <w:tcW w:w="1616" w:type="dxa"/>
            <w:vAlign w:val="center"/>
          </w:tcPr>
          <w:p w14:paraId="6A399736" w14:textId="6176D59A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2,706 </w:t>
            </w:r>
          </w:p>
        </w:tc>
        <w:tc>
          <w:tcPr>
            <w:tcW w:w="1616" w:type="dxa"/>
            <w:vAlign w:val="center"/>
          </w:tcPr>
          <w:p w14:paraId="24EFD69F" w14:textId="26ED71B4" w:rsidR="00E5201C" w:rsidRPr="008649D8" w:rsidRDefault="00E5201C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213,452 </w:t>
            </w:r>
          </w:p>
        </w:tc>
      </w:tr>
      <w:tr w:rsidR="00E5201C" w:rsidRPr="008649D8" w14:paraId="72B123BD" w14:textId="77777777" w:rsidTr="00281158">
        <w:trPr>
          <w:cantSplit/>
        </w:trPr>
        <w:tc>
          <w:tcPr>
            <w:tcW w:w="2920" w:type="dxa"/>
            <w:hideMark/>
          </w:tcPr>
          <w:p w14:paraId="232A135D" w14:textId="77777777" w:rsidR="00E5201C" w:rsidRPr="008649D8" w:rsidRDefault="00E5201C" w:rsidP="00E5201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25EEE7E" w14:textId="2DBBE52C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C99E15" w14:textId="458C49D7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5,483</w:t>
            </w:r>
          </w:p>
        </w:tc>
        <w:tc>
          <w:tcPr>
            <w:tcW w:w="1616" w:type="dxa"/>
            <w:vAlign w:val="center"/>
          </w:tcPr>
          <w:p w14:paraId="703BDF3D" w14:textId="02A28787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24,202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F018AD" w14:textId="4685363D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616" w:type="dxa"/>
            <w:vAlign w:val="center"/>
          </w:tcPr>
          <w:p w14:paraId="6CEF85E1" w14:textId="41FFB0A4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616" w:type="dxa"/>
            <w:vAlign w:val="center"/>
          </w:tcPr>
          <w:p w14:paraId="3BEFEB32" w14:textId="6C4CC6C6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988083E" w14:textId="130BF91C" w:rsidR="00E5201C" w:rsidRPr="008649D8" w:rsidRDefault="004D0824" w:rsidP="00E520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30,744</w:t>
            </w:r>
          </w:p>
        </w:tc>
      </w:tr>
      <w:tr w:rsidR="00BC0191" w:rsidRPr="008649D8" w14:paraId="4D11F5E8" w14:textId="77777777" w:rsidTr="00E9015E">
        <w:trPr>
          <w:cantSplit/>
        </w:trPr>
        <w:tc>
          <w:tcPr>
            <w:tcW w:w="2920" w:type="dxa"/>
          </w:tcPr>
          <w:p w14:paraId="4C493EAB" w14:textId="1EDA4245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66C2C50C" w14:textId="1C53999C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136F114" w14:textId="5A7F7950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5E35D9A" w14:textId="017B204C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(42,295)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8A954A" w14:textId="2BA3B8C2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(106)</w:t>
            </w:r>
          </w:p>
        </w:tc>
        <w:tc>
          <w:tcPr>
            <w:tcW w:w="1616" w:type="dxa"/>
            <w:vAlign w:val="center"/>
          </w:tcPr>
          <w:p w14:paraId="358E2880" w14:textId="6F474DCA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(81)</w:t>
            </w:r>
          </w:p>
        </w:tc>
        <w:tc>
          <w:tcPr>
            <w:tcW w:w="1616" w:type="dxa"/>
            <w:vAlign w:val="center"/>
          </w:tcPr>
          <w:p w14:paraId="29B49091" w14:textId="13E95739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E659DC" w14:textId="2B847C43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(42,482)</w:t>
            </w:r>
          </w:p>
        </w:tc>
      </w:tr>
      <w:tr w:rsidR="00BC0191" w:rsidRPr="008649D8" w14:paraId="3E34594C" w14:textId="77777777" w:rsidTr="00281158">
        <w:trPr>
          <w:cantSplit/>
        </w:trPr>
        <w:tc>
          <w:tcPr>
            <w:tcW w:w="2920" w:type="dxa"/>
            <w:hideMark/>
          </w:tcPr>
          <w:p w14:paraId="2053E456" w14:textId="04A82D9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2C826B2C" w14:textId="714D4AFD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2EC7EFBC" w14:textId="659C6A90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14,877</w:t>
            </w:r>
          </w:p>
        </w:tc>
        <w:tc>
          <w:tcPr>
            <w:tcW w:w="1616" w:type="dxa"/>
            <w:vAlign w:val="center"/>
          </w:tcPr>
          <w:p w14:paraId="6392C9E4" w14:textId="39F73AAE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175,404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582DA3" w14:textId="2A6C41B0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4,446</w:t>
            </w:r>
          </w:p>
        </w:tc>
        <w:tc>
          <w:tcPr>
            <w:tcW w:w="1616" w:type="dxa"/>
            <w:vAlign w:val="center"/>
          </w:tcPr>
          <w:p w14:paraId="7EDB78B7" w14:textId="5EEEA777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4,258</w:t>
            </w:r>
          </w:p>
        </w:tc>
        <w:tc>
          <w:tcPr>
            <w:tcW w:w="1616" w:type="dxa"/>
            <w:vAlign w:val="center"/>
          </w:tcPr>
          <w:p w14:paraId="44B2EEA7" w14:textId="6E07E4A6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58EB14B" w14:textId="75D03DD2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201,714</w:t>
            </w:r>
          </w:p>
        </w:tc>
      </w:tr>
      <w:tr w:rsidR="00BC0191" w:rsidRPr="008649D8" w14:paraId="64428F34" w14:textId="77777777" w:rsidTr="00AA3A1B">
        <w:trPr>
          <w:cantSplit/>
        </w:trPr>
        <w:tc>
          <w:tcPr>
            <w:tcW w:w="2920" w:type="dxa"/>
          </w:tcPr>
          <w:p w14:paraId="3AB9EB69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0988E840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3C641A99" w14:textId="77777777" w:rsidTr="00AA3A1B">
        <w:trPr>
          <w:cantSplit/>
        </w:trPr>
        <w:tc>
          <w:tcPr>
            <w:tcW w:w="2920" w:type="dxa"/>
          </w:tcPr>
          <w:p w14:paraId="5A66AFB4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306F6435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35FBD6DF" w14:textId="77777777" w:rsidTr="00AA3A1B">
        <w:trPr>
          <w:cantSplit/>
        </w:trPr>
        <w:tc>
          <w:tcPr>
            <w:tcW w:w="2920" w:type="dxa"/>
          </w:tcPr>
          <w:p w14:paraId="00129AFE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64D0B6A5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568B6996" w14:textId="77777777" w:rsidTr="00AA3A1B">
        <w:trPr>
          <w:cantSplit/>
        </w:trPr>
        <w:tc>
          <w:tcPr>
            <w:tcW w:w="2920" w:type="dxa"/>
          </w:tcPr>
          <w:p w14:paraId="26284C47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7303095F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51D796FF" w14:textId="77777777" w:rsidTr="00AA3A1B">
        <w:trPr>
          <w:cantSplit/>
        </w:trPr>
        <w:tc>
          <w:tcPr>
            <w:tcW w:w="2920" w:type="dxa"/>
          </w:tcPr>
          <w:p w14:paraId="2BB09C98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3174330F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4F1D4DCA" w14:textId="77777777" w:rsidTr="00AA3A1B">
        <w:trPr>
          <w:cantSplit/>
        </w:trPr>
        <w:tc>
          <w:tcPr>
            <w:tcW w:w="2920" w:type="dxa"/>
          </w:tcPr>
          <w:p w14:paraId="16C4E21C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1A23165B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C0191" w:rsidRPr="008649D8" w14:paraId="7FF2E701" w14:textId="77777777" w:rsidTr="00AA3A1B">
        <w:trPr>
          <w:cantSplit/>
        </w:trPr>
        <w:tc>
          <w:tcPr>
            <w:tcW w:w="2920" w:type="dxa"/>
          </w:tcPr>
          <w:p w14:paraId="357250FA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7D995F88" w14:textId="420EB6C8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BC0191" w:rsidRPr="008649D8" w14:paraId="12709D31" w14:textId="77777777" w:rsidTr="00AA3A1B">
        <w:trPr>
          <w:cantSplit/>
        </w:trPr>
        <w:tc>
          <w:tcPr>
            <w:tcW w:w="2920" w:type="dxa"/>
          </w:tcPr>
          <w:p w14:paraId="48DF61FF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3435E3CA" w14:textId="3FE1DA16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BC0191" w:rsidRPr="008649D8" w14:paraId="5577871F" w14:textId="77777777" w:rsidTr="00AA3A1B">
        <w:trPr>
          <w:cantSplit/>
        </w:trPr>
        <w:tc>
          <w:tcPr>
            <w:tcW w:w="2920" w:type="dxa"/>
          </w:tcPr>
          <w:p w14:paraId="6B604131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DB383D1" w14:textId="77777777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98FBF6" w14:textId="5CDEE2E6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532823A9" w14:textId="211995EA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5F72450D" w14:textId="77777777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2C4A3FFA" w14:textId="43243782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37853708" w14:textId="1F53BF6F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0C9D0640" w14:textId="6AE3B799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7F057EA4" w14:textId="5F9C60BA" w:rsidR="00BC0191" w:rsidRPr="008649D8" w:rsidRDefault="00BC0191" w:rsidP="00BC0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7C25659" w14:textId="366F08B1" w:rsidR="00BC0191" w:rsidRPr="008649D8" w:rsidRDefault="00BC0191" w:rsidP="00BC01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BC0191" w:rsidRPr="008649D8" w14:paraId="40A1444E" w14:textId="77777777" w:rsidTr="00AA3A1B">
        <w:trPr>
          <w:cantSplit/>
        </w:trPr>
        <w:tc>
          <w:tcPr>
            <w:tcW w:w="2920" w:type="dxa"/>
          </w:tcPr>
          <w:p w14:paraId="7804686D" w14:textId="77777777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D05C369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A0885B" w14:textId="401A5398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180B386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1741956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DFCC32B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D83B09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33D4587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0191" w:rsidRPr="008649D8" w14:paraId="5306ACB3" w14:textId="77777777" w:rsidTr="00AA3A1B">
        <w:trPr>
          <w:cantSplit/>
        </w:trPr>
        <w:tc>
          <w:tcPr>
            <w:tcW w:w="2920" w:type="dxa"/>
          </w:tcPr>
          <w:p w14:paraId="47A37BD0" w14:textId="26EEA765" w:rsidR="00BC0191" w:rsidRPr="008649D8" w:rsidRDefault="00BC0191" w:rsidP="00BC01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ค่าเผื่อด้อยค่าของสินทรัพย์</w:t>
            </w:r>
          </w:p>
        </w:tc>
        <w:tc>
          <w:tcPr>
            <w:tcW w:w="1616" w:type="dxa"/>
          </w:tcPr>
          <w:p w14:paraId="65D1B67F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9532178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537D1AF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973FF4B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215961F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12CEDBD" w14:textId="77777777" w:rsidR="00BC0191" w:rsidRPr="008649D8" w:rsidRDefault="00BC0191" w:rsidP="00BC019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3A95AA1" w14:textId="77777777" w:rsidR="00BC0191" w:rsidRPr="008649D8" w:rsidRDefault="00BC0191" w:rsidP="00BC019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4E12" w:rsidRPr="008649D8" w14:paraId="3B19E2A8" w14:textId="77777777" w:rsidTr="00AA3A1B">
        <w:trPr>
          <w:cantSplit/>
        </w:trPr>
        <w:tc>
          <w:tcPr>
            <w:tcW w:w="2920" w:type="dxa"/>
          </w:tcPr>
          <w:p w14:paraId="6C892818" w14:textId="1354A91E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</w:tcPr>
          <w:p w14:paraId="64D413BB" w14:textId="4BAC6418" w:rsidR="00B04E12" w:rsidRPr="00B04E12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3705E63E" w14:textId="25919DBA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85EB548" w14:textId="03D3216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645D8669" w14:textId="2633EC91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2FA62B4" w14:textId="6C619233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0AA97733" w14:textId="0A916B40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224E90E8" w14:textId="33336E0A" w:rsidR="00B04E12" w:rsidRPr="008649D8" w:rsidRDefault="00B04E12" w:rsidP="00B04E1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920F2" w:rsidRPr="008649D8" w14:paraId="4E061851" w14:textId="77777777" w:rsidTr="000A3F22">
        <w:trPr>
          <w:cantSplit/>
        </w:trPr>
        <w:tc>
          <w:tcPr>
            <w:tcW w:w="2920" w:type="dxa"/>
          </w:tcPr>
          <w:p w14:paraId="1D39F1C2" w14:textId="2ABF1462" w:rsidR="001920F2" w:rsidRPr="008649D8" w:rsidRDefault="001920F2" w:rsidP="001920F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ค่าเผื่อด้อยค่ารับโอนจากอสังหาริมทรัพย์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616" w:type="dxa"/>
            <w:vAlign w:val="bottom"/>
          </w:tcPr>
          <w:p w14:paraId="52FC5739" w14:textId="20BD3A9A" w:rsidR="001920F2" w:rsidRPr="001920F2" w:rsidRDefault="001920F2" w:rsidP="001920F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35AB04F1" w14:textId="75B46E46" w:rsidR="001920F2" w:rsidRPr="008649D8" w:rsidRDefault="001920F2" w:rsidP="001920F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616" w:type="dxa"/>
            <w:vAlign w:val="bottom"/>
          </w:tcPr>
          <w:p w14:paraId="7CE96637" w14:textId="2FC331BE" w:rsidR="001920F2" w:rsidRPr="008649D8" w:rsidRDefault="001920F2" w:rsidP="001920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bottom"/>
          </w:tcPr>
          <w:p w14:paraId="210355ED" w14:textId="6A88A5F5" w:rsidR="001920F2" w:rsidRPr="008649D8" w:rsidRDefault="001920F2" w:rsidP="001920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bottom"/>
          </w:tcPr>
          <w:p w14:paraId="18042803" w14:textId="016F3833" w:rsidR="001920F2" w:rsidRPr="008649D8" w:rsidRDefault="001920F2" w:rsidP="001920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bottom"/>
          </w:tcPr>
          <w:p w14:paraId="727FB66E" w14:textId="3FB20DC0" w:rsidR="001920F2" w:rsidRPr="008649D8" w:rsidRDefault="001920F2" w:rsidP="001920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bottom"/>
          </w:tcPr>
          <w:p w14:paraId="361FCC1F" w14:textId="77777777" w:rsidR="001920F2" w:rsidRPr="008649D8" w:rsidRDefault="001920F2" w:rsidP="001920F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88694C5" w14:textId="7CE6879E" w:rsidR="001920F2" w:rsidRPr="008649D8" w:rsidRDefault="001920F2" w:rsidP="001920F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24,379</w:t>
            </w:r>
          </w:p>
        </w:tc>
      </w:tr>
      <w:tr w:rsidR="001920F2" w:rsidRPr="008649D8" w14:paraId="5640A102" w14:textId="77777777" w:rsidTr="000A3F22">
        <w:trPr>
          <w:cantSplit/>
        </w:trPr>
        <w:tc>
          <w:tcPr>
            <w:tcW w:w="2920" w:type="dxa"/>
          </w:tcPr>
          <w:p w14:paraId="5C16ECA2" w14:textId="4299B455" w:rsidR="001920F2" w:rsidRPr="008649D8" w:rsidRDefault="001920F2" w:rsidP="001920F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bottom"/>
          </w:tcPr>
          <w:p w14:paraId="7680E6A7" w14:textId="1F1956AD" w:rsidR="001920F2" w:rsidRPr="001920F2" w:rsidRDefault="001920F2" w:rsidP="001920F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4A1D92C6" w14:textId="7E82F977" w:rsidR="001920F2" w:rsidRPr="008649D8" w:rsidRDefault="001920F2" w:rsidP="001920F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616" w:type="dxa"/>
          </w:tcPr>
          <w:p w14:paraId="6B948461" w14:textId="7ECF4F3C" w:rsidR="001920F2" w:rsidRPr="008649D8" w:rsidRDefault="001920F2" w:rsidP="001920F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3BA75DE5" w14:textId="46968A92" w:rsidR="001920F2" w:rsidRPr="008649D8" w:rsidRDefault="001920F2" w:rsidP="001920F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1ECA0052" w14:textId="26DDD9FF" w:rsidR="001920F2" w:rsidRPr="008649D8" w:rsidRDefault="001920F2" w:rsidP="001920F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467B135E" w14:textId="40ECBEFB" w:rsidR="001920F2" w:rsidRPr="008649D8" w:rsidRDefault="001920F2" w:rsidP="001920F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4E1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bottom"/>
          </w:tcPr>
          <w:p w14:paraId="7AA2E538" w14:textId="4E98D258" w:rsidR="001920F2" w:rsidRPr="008649D8" w:rsidRDefault="001920F2" w:rsidP="001920F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24,379</w:t>
            </w:r>
          </w:p>
        </w:tc>
      </w:tr>
      <w:tr w:rsidR="00B04E12" w:rsidRPr="008649D8" w14:paraId="5C650F66" w14:textId="77777777" w:rsidTr="00AA3A1B">
        <w:trPr>
          <w:cantSplit/>
        </w:trPr>
        <w:tc>
          <w:tcPr>
            <w:tcW w:w="2920" w:type="dxa"/>
          </w:tcPr>
          <w:p w14:paraId="2B6F953A" w14:textId="0D890108" w:rsidR="00B04E12" w:rsidRPr="008649D8" w:rsidRDefault="00506BF4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72BC956E" w14:textId="6A17FFF2" w:rsidR="00B04E12" w:rsidRPr="001920F2" w:rsidRDefault="00B04E12" w:rsidP="001920F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20F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7BD821D" w14:textId="6A1E72D8" w:rsidR="00B04E12" w:rsidRPr="001920F2" w:rsidRDefault="00B04E12" w:rsidP="001920F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20F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C3574C4" w14:textId="78BF205E" w:rsidR="00B04E12" w:rsidRPr="008649D8" w:rsidRDefault="00B04E12" w:rsidP="00AF31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39CD6210" w14:textId="5C3EADC3" w:rsidR="00B04E12" w:rsidRPr="008649D8" w:rsidRDefault="00B04E12" w:rsidP="00AF31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1737D802" w14:textId="2F379C1C" w:rsidR="00B04E12" w:rsidRPr="008649D8" w:rsidRDefault="00B04E12" w:rsidP="00AF31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5466702F" w14:textId="55604DDA" w:rsidR="00B04E12" w:rsidRPr="008649D8" w:rsidRDefault="00B04E12" w:rsidP="00AF31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8EAA266" w14:textId="0112DECA" w:rsidR="00B04E12" w:rsidRPr="008649D8" w:rsidRDefault="00B04E12" w:rsidP="00AF31D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920F2" w:rsidRPr="008649D8" w14:paraId="73BFF047" w14:textId="77777777" w:rsidTr="00CA70BF">
        <w:trPr>
          <w:cantSplit/>
        </w:trPr>
        <w:tc>
          <w:tcPr>
            <w:tcW w:w="2920" w:type="dxa"/>
          </w:tcPr>
          <w:p w14:paraId="1D51DA63" w14:textId="501398F9" w:rsidR="001920F2" w:rsidRPr="008649D8" w:rsidRDefault="001920F2" w:rsidP="001920F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6833B7B1" w14:textId="1F8EC576" w:rsidR="001920F2" w:rsidRPr="009A6AA2" w:rsidRDefault="001920F2" w:rsidP="001920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6AA2">
              <w:rPr>
                <w:rFonts w:ascii="Browallia New" w:hAnsi="Browallia New" w:cs="Browallia New"/>
                <w:sz w:val="22"/>
                <w:szCs w:val="22"/>
              </w:rPr>
              <w:t>15,100</w:t>
            </w:r>
          </w:p>
        </w:tc>
        <w:tc>
          <w:tcPr>
            <w:tcW w:w="1616" w:type="dxa"/>
            <w:vAlign w:val="bottom"/>
          </w:tcPr>
          <w:p w14:paraId="231AF631" w14:textId="254CB9B2" w:rsidR="001920F2" w:rsidRPr="009A6AA2" w:rsidRDefault="001920F2" w:rsidP="009A6A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6AA2">
              <w:rPr>
                <w:rFonts w:ascii="Browallia New" w:hAnsi="Browallia New" w:cs="Browallia New"/>
                <w:sz w:val="22"/>
                <w:szCs w:val="22"/>
              </w:rPr>
              <w:t>9,279</w:t>
            </w:r>
          </w:p>
        </w:tc>
        <w:tc>
          <w:tcPr>
            <w:tcW w:w="1616" w:type="dxa"/>
          </w:tcPr>
          <w:p w14:paraId="5C637710" w14:textId="6A042DB9" w:rsidR="001920F2" w:rsidRPr="009A6AA2" w:rsidRDefault="001920F2" w:rsidP="009A6A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6EDB82AB" w14:textId="6779D35C" w:rsidR="001920F2" w:rsidRPr="009A6AA2" w:rsidRDefault="001920F2" w:rsidP="009A6A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630BC80" w14:textId="0962E477" w:rsidR="001920F2" w:rsidRPr="009A6AA2" w:rsidRDefault="001920F2" w:rsidP="009A6A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46BC675F" w14:textId="7B797123" w:rsidR="001920F2" w:rsidRPr="009A6AA2" w:rsidRDefault="001920F2" w:rsidP="009A6A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44D67E81" w14:textId="0E8C3667" w:rsidR="001920F2" w:rsidRPr="008649D8" w:rsidRDefault="001920F2" w:rsidP="001920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24,379</w:t>
            </w:r>
          </w:p>
        </w:tc>
      </w:tr>
      <w:tr w:rsidR="00B04E12" w:rsidRPr="008649D8" w14:paraId="32741273" w14:textId="77777777" w:rsidTr="00983A5F">
        <w:trPr>
          <w:cantSplit/>
        </w:trPr>
        <w:tc>
          <w:tcPr>
            <w:tcW w:w="2920" w:type="dxa"/>
          </w:tcPr>
          <w:p w14:paraId="7D3E0C7E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0723402" w14:textId="21D16B10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84222D8" w14:textId="2824AB6E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C3F8473" w14:textId="60012CE8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BC8EA4D" w14:textId="222E29AA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5D13A22" w14:textId="6B366E30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6AFD9A2" w14:textId="5C3EAB1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33CE6EE" w14:textId="5BAECEC1" w:rsidR="00B04E12" w:rsidRPr="008649D8" w:rsidRDefault="00B04E12" w:rsidP="00B04E1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4E12" w:rsidRPr="008649D8" w14:paraId="542546E4" w14:textId="77777777" w:rsidTr="00AA3A1B">
        <w:trPr>
          <w:cantSplit/>
        </w:trPr>
        <w:tc>
          <w:tcPr>
            <w:tcW w:w="2920" w:type="dxa"/>
          </w:tcPr>
          <w:p w14:paraId="41A46A2A" w14:textId="77777777" w:rsidR="00B04E12" w:rsidRPr="008649D8" w:rsidRDefault="00B04E12" w:rsidP="00B04E12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</w:tcPr>
          <w:p w14:paraId="2BF96303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A88DF81" w14:textId="27776F66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05EF136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558637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ED4EB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CF24F1A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768A241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04E12" w:rsidRPr="008649D8" w14:paraId="3912AEB9" w14:textId="77777777" w:rsidTr="00CE5B5B">
        <w:trPr>
          <w:cantSplit/>
        </w:trPr>
        <w:tc>
          <w:tcPr>
            <w:tcW w:w="2920" w:type="dxa"/>
            <w:hideMark/>
          </w:tcPr>
          <w:p w14:paraId="351D8A45" w14:textId="4DB3D95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0638B0AC" w14:textId="1FA13312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  <w:r w:rsidR="00473298">
              <w:rPr>
                <w:rFonts w:ascii="Browallia New" w:hAnsi="Browallia New" w:cs="Browallia New"/>
                <w:sz w:val="22"/>
                <w:szCs w:val="22"/>
                <w:lang w:val="en-GB"/>
              </w:rPr>
              <w:t>159,292</w:t>
            </w:r>
          </w:p>
        </w:tc>
        <w:tc>
          <w:tcPr>
            <w:tcW w:w="1616" w:type="dxa"/>
            <w:vAlign w:val="center"/>
          </w:tcPr>
          <w:p w14:paraId="5CD51FB1" w14:textId="21792A6B" w:rsidR="00B04E12" w:rsidRPr="009A6AA2" w:rsidRDefault="00317B27" w:rsidP="009A6AA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6AA2">
              <w:rPr>
                <w:rFonts w:ascii="Browallia New" w:hAnsi="Browallia New" w:cs="Browallia New"/>
                <w:sz w:val="22"/>
                <w:szCs w:val="22"/>
                <w:lang w:val="en-GB"/>
              </w:rPr>
              <w:t>88,483</w:t>
            </w:r>
          </w:p>
        </w:tc>
        <w:tc>
          <w:tcPr>
            <w:tcW w:w="1616" w:type="dxa"/>
            <w:vAlign w:val="center"/>
          </w:tcPr>
          <w:p w14:paraId="314ABA8A" w14:textId="101992F6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71,352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E304FF" w14:textId="40279F6A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866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2435B58" w14:textId="4B1B7A40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1,141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D13F4FE" w14:textId="782DD3CC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23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6E422AA" w14:textId="11231E31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321,157</w:t>
            </w:r>
          </w:p>
        </w:tc>
      </w:tr>
      <w:tr w:rsidR="00B04E12" w:rsidRPr="008649D8" w14:paraId="4A60235F" w14:textId="77777777" w:rsidTr="00AA3A1B">
        <w:trPr>
          <w:cantSplit/>
        </w:trPr>
        <w:tc>
          <w:tcPr>
            <w:tcW w:w="2920" w:type="dxa"/>
            <w:hideMark/>
          </w:tcPr>
          <w:p w14:paraId="1CC5B651" w14:textId="7CF4EFD2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4D91EC64" w14:textId="12AEBDE9" w:rsidR="00B04E12" w:rsidRPr="008649D8" w:rsidRDefault="00473298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159,292</w:t>
            </w:r>
          </w:p>
        </w:tc>
        <w:tc>
          <w:tcPr>
            <w:tcW w:w="1616" w:type="dxa"/>
            <w:vAlign w:val="center"/>
          </w:tcPr>
          <w:p w14:paraId="7DBDDAA0" w14:textId="65F2D953" w:rsidR="00B04E12" w:rsidRPr="009A6AA2" w:rsidRDefault="002E3781" w:rsidP="009A6AA2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6AA2">
              <w:rPr>
                <w:rFonts w:ascii="Browallia New" w:hAnsi="Browallia New" w:cs="Browallia New"/>
                <w:sz w:val="22"/>
                <w:szCs w:val="22"/>
              </w:rPr>
              <w:t>87,334</w:t>
            </w:r>
          </w:p>
        </w:tc>
        <w:tc>
          <w:tcPr>
            <w:tcW w:w="1616" w:type="dxa"/>
            <w:vAlign w:val="center"/>
          </w:tcPr>
          <w:p w14:paraId="001EF366" w14:textId="6FDD3AF6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58,811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E6C4E52" w14:textId="7D4A506E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C057775" w14:textId="1E35C44E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1,165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C4994C" w14:textId="0FB8AB39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A2BB8E0" w14:textId="43C9C48D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307,377</w:t>
            </w:r>
          </w:p>
        </w:tc>
      </w:tr>
      <w:tr w:rsidR="00B04E12" w:rsidRPr="008649D8" w14:paraId="0F6A86A9" w14:textId="77777777" w:rsidTr="00AA3A1B">
        <w:trPr>
          <w:cantSplit/>
        </w:trPr>
        <w:tc>
          <w:tcPr>
            <w:tcW w:w="2920" w:type="dxa"/>
          </w:tcPr>
          <w:p w14:paraId="3F0BE8FF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B9647D7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0855655" w14:textId="14098093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3E63D0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2BF399D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D12053E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75FE0C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4111BF6" w14:textId="77777777" w:rsidR="00B04E12" w:rsidRPr="008649D8" w:rsidRDefault="00B04E12" w:rsidP="00B04E1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4E12" w:rsidRPr="008649D8" w14:paraId="15DFC38D" w14:textId="77777777" w:rsidTr="00AA3A1B">
        <w:trPr>
          <w:cantSplit/>
        </w:trPr>
        <w:tc>
          <w:tcPr>
            <w:tcW w:w="2920" w:type="dxa"/>
            <w:hideMark/>
          </w:tcPr>
          <w:p w14:paraId="39125290" w14:textId="1587229B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616" w:type="dxa"/>
          </w:tcPr>
          <w:p w14:paraId="26FC724D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872EF38" w14:textId="7C215D12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3ECE98F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2C8FCAC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39237B6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B702A2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C61900C" w14:textId="77777777" w:rsidR="00B04E12" w:rsidRPr="008649D8" w:rsidRDefault="00B04E12" w:rsidP="00B04E1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04E12" w:rsidRPr="008649D8" w14:paraId="111E4740" w14:textId="77777777" w:rsidTr="00CE5B5B">
        <w:trPr>
          <w:cantSplit/>
        </w:trPr>
        <w:tc>
          <w:tcPr>
            <w:tcW w:w="2920" w:type="dxa"/>
            <w:hideMark/>
          </w:tcPr>
          <w:p w14:paraId="445DABA0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71211686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A1986" w14:textId="0E1906A8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21A977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06F1AD0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1647C9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0BD32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0BE2A69B" w14:textId="4ABEEC12" w:rsidR="00B04E12" w:rsidRPr="008649D8" w:rsidRDefault="00B04E12" w:rsidP="00B04E1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30,568 </w:t>
            </w:r>
          </w:p>
        </w:tc>
      </w:tr>
      <w:tr w:rsidR="00B04E12" w:rsidRPr="008649D8" w14:paraId="4420EEDA" w14:textId="77777777" w:rsidTr="00CE5B5B">
        <w:trPr>
          <w:cantSplit/>
        </w:trPr>
        <w:tc>
          <w:tcPr>
            <w:tcW w:w="2920" w:type="dxa"/>
            <w:hideMark/>
          </w:tcPr>
          <w:p w14:paraId="51A02BE7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E7E334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5C05D8C" w14:textId="4D3679B5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CE6C5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32E0695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07BF5501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22CB6C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3772A496" w14:textId="19735844" w:rsidR="00B04E12" w:rsidRPr="008649D8" w:rsidRDefault="00B04E12" w:rsidP="00B04E12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1,359 </w:t>
            </w:r>
          </w:p>
        </w:tc>
      </w:tr>
      <w:tr w:rsidR="00B04E12" w:rsidRPr="008649D8" w14:paraId="2985498C" w14:textId="77777777" w:rsidTr="00AA3A1B">
        <w:trPr>
          <w:cantSplit/>
        </w:trPr>
        <w:tc>
          <w:tcPr>
            <w:tcW w:w="2920" w:type="dxa"/>
            <w:hideMark/>
          </w:tcPr>
          <w:p w14:paraId="3E77EB4D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616" w:type="dxa"/>
          </w:tcPr>
          <w:p w14:paraId="6B2D60B4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9526EE6" w14:textId="101405C0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3F834B5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40AD5B9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EB60F78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97C52B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3630A0D" w14:textId="790DE77D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31,927 </w:t>
            </w:r>
          </w:p>
        </w:tc>
      </w:tr>
      <w:tr w:rsidR="00B04E12" w:rsidRPr="008649D8" w14:paraId="6E541031" w14:textId="77777777" w:rsidTr="00AA3A1B">
        <w:trPr>
          <w:cantSplit/>
        </w:trPr>
        <w:tc>
          <w:tcPr>
            <w:tcW w:w="2920" w:type="dxa"/>
          </w:tcPr>
          <w:p w14:paraId="79635BDE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E747487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7962052" w14:textId="134EBB4F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9E93E4C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407C21A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AE26C6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C12772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2E1DFD0" w14:textId="77777777" w:rsidR="00B04E12" w:rsidRPr="008649D8" w:rsidRDefault="00B04E12" w:rsidP="00B04E1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4E12" w:rsidRPr="008649D8" w14:paraId="5111E12F" w14:textId="77777777" w:rsidTr="00AA3A1B">
        <w:trPr>
          <w:cantSplit/>
        </w:trPr>
        <w:tc>
          <w:tcPr>
            <w:tcW w:w="2920" w:type="dxa"/>
            <w:hideMark/>
          </w:tcPr>
          <w:p w14:paraId="29FE1BA4" w14:textId="59990DA6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616" w:type="dxa"/>
          </w:tcPr>
          <w:p w14:paraId="63582E8F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C4D3271" w14:textId="0CBA54E9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4792F0A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80E491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176CAC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B0D07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CD27652" w14:textId="0A599B77" w:rsidR="00B04E12" w:rsidRPr="008649D8" w:rsidRDefault="00B04E12" w:rsidP="00B04E1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04E12" w:rsidRPr="008649D8" w14:paraId="6AAF6B39" w14:textId="77777777" w:rsidTr="00AA3A1B">
        <w:trPr>
          <w:cantSplit/>
        </w:trPr>
        <w:tc>
          <w:tcPr>
            <w:tcW w:w="2920" w:type="dxa"/>
            <w:hideMark/>
          </w:tcPr>
          <w:p w14:paraId="35F8A729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3BCD2C84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C6C63F2" w14:textId="77CE2E25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BB08891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E73FE2A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2EA62C8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4DC5E1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7BF11494" w14:textId="4C841F14" w:rsidR="00B04E12" w:rsidRPr="008649D8" w:rsidRDefault="00B04E12" w:rsidP="00B04E1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24,202</w:t>
            </w:r>
          </w:p>
        </w:tc>
      </w:tr>
      <w:tr w:rsidR="00B04E12" w:rsidRPr="008649D8" w14:paraId="5B3DE1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6B1547A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8F5B8D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17E6D16" w14:textId="7FAD7C88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AB7E962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C815E8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0A14E3C6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E72DE59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0984F0" w14:textId="7A2AAC12" w:rsidR="00B04E12" w:rsidRPr="008649D8" w:rsidRDefault="00B04E12" w:rsidP="00B04E12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6,542</w:t>
            </w:r>
          </w:p>
        </w:tc>
      </w:tr>
      <w:tr w:rsidR="00B04E12" w:rsidRPr="008649D8" w14:paraId="6EF2D6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FF53EA9" w14:textId="77777777" w:rsidR="00B04E12" w:rsidRPr="008649D8" w:rsidRDefault="00B04E12" w:rsidP="00B04E1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6" w:type="dxa"/>
          </w:tcPr>
          <w:p w14:paraId="02346F8A" w14:textId="77777777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F70C304" w14:textId="00E59291" w:rsidR="00B04E12" w:rsidRPr="008649D8" w:rsidRDefault="00B04E12" w:rsidP="00B04E1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1D5E7076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B0D1351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FAAE9F5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6ADE4C8B" w14:textId="77777777" w:rsidR="00B04E12" w:rsidRPr="008649D8" w:rsidRDefault="00B04E12" w:rsidP="00B04E1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58CA06A" w14:textId="3A075631" w:rsidR="00B04E12" w:rsidRPr="008649D8" w:rsidRDefault="00B04E12" w:rsidP="00B04E12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30,744</w:t>
            </w:r>
          </w:p>
        </w:tc>
      </w:tr>
    </w:tbl>
    <w:p w14:paraId="260B4B92" w14:textId="1CECD12C" w:rsidR="00135988" w:rsidRPr="008649D8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12"/>
          <w:szCs w:val="12"/>
        </w:rPr>
      </w:pPr>
    </w:p>
    <w:p w14:paraId="76E74B4E" w14:textId="77777777" w:rsidR="001E1C6D" w:rsidRPr="008649D8" w:rsidRDefault="001E1C6D" w:rsidP="001E1C6D">
      <w:pPr>
        <w:rPr>
          <w:rFonts w:ascii="Browallia New" w:hAnsi="Browallia New" w:cs="Browallia New"/>
        </w:rPr>
      </w:pPr>
    </w:p>
    <w:p w14:paraId="74E1FA98" w14:textId="77777777" w:rsidR="001E1C6D" w:rsidRPr="008649D8" w:rsidRDefault="001E1C6D" w:rsidP="001E1C6D">
      <w:pPr>
        <w:rPr>
          <w:rStyle w:val="eop"/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8292A73" w14:textId="5F2A4D3D" w:rsidR="001E1C6D" w:rsidRPr="008649D8" w:rsidRDefault="001E1C6D" w:rsidP="001E1C6D">
      <w:pPr>
        <w:rPr>
          <w:rFonts w:ascii="Browallia New" w:hAnsi="Browallia New" w:cs="Browallia New"/>
        </w:rPr>
        <w:sectPr w:rsidR="001E1C6D" w:rsidRPr="008649D8" w:rsidSect="00710558">
          <w:headerReference w:type="default" r:id="rId13"/>
          <w:footerReference w:type="default" r:id="rId14"/>
          <w:pgSz w:w="16834" w:h="11909" w:orient="landscape" w:code="9"/>
          <w:pgMar w:top="993" w:right="1530" w:bottom="1019" w:left="1259" w:header="720" w:footer="497" w:gutter="0"/>
          <w:cols w:space="720"/>
          <w:docGrid w:linePitch="245"/>
        </w:sectPr>
      </w:pPr>
    </w:p>
    <w:p w14:paraId="18EB20D5" w14:textId="475C0636" w:rsidR="004756E0" w:rsidRDefault="00AB4514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  <w:r>
        <w:rPr>
          <w:rStyle w:val="normaltextrun"/>
          <w:rFonts w:ascii="Browallia New" w:hAnsi="Browallia New" w:cs="Browallia New" w:hint="cs"/>
          <w:sz w:val="28"/>
          <w:szCs w:val="28"/>
          <w:cs/>
        </w:rPr>
        <w:lastRenderedPageBreak/>
        <w:t xml:space="preserve">ในปี </w:t>
      </w:r>
      <w:r>
        <w:rPr>
          <w:rStyle w:val="normaltextrun"/>
          <w:rFonts w:ascii="Browallia New" w:hAnsi="Browallia New" w:cs="Browallia New"/>
          <w:sz w:val="28"/>
          <w:szCs w:val="28"/>
        </w:rPr>
        <w:t xml:space="preserve">2564 </w:t>
      </w:r>
      <w:r w:rsidR="00161EB5">
        <w:rPr>
          <w:rStyle w:val="normaltextrun"/>
          <w:rFonts w:ascii="Browallia New" w:hAnsi="Browallia New" w:cs="Browallia New" w:hint="cs"/>
          <w:sz w:val="28"/>
          <w:szCs w:val="28"/>
          <w:cs/>
        </w:rPr>
        <w:t>บริษัทได้นำอสังหาริมทรัพย์</w:t>
      </w:r>
      <w:r w:rsidR="00F86830">
        <w:rPr>
          <w:rStyle w:val="normaltextrun"/>
          <w:rFonts w:ascii="Browallia New" w:hAnsi="Browallia New" w:cs="Browallia New" w:hint="cs"/>
          <w:sz w:val="28"/>
          <w:szCs w:val="28"/>
          <w:cs/>
        </w:rPr>
        <w:t>เพื่อการลงทุนมาใช้ประโยชน์ในการบริหารงานของบริษัทจึง</w:t>
      </w:r>
      <w:r w:rsidR="00267BC8">
        <w:rPr>
          <w:rStyle w:val="normaltextrun"/>
          <w:rFonts w:ascii="Browallia New" w:hAnsi="Browallia New" w:cs="Browallia New"/>
          <w:sz w:val="28"/>
          <w:szCs w:val="28"/>
        </w:rPr>
        <w:br/>
      </w:r>
      <w:r w:rsidR="00F86830">
        <w:rPr>
          <w:rStyle w:val="normaltextrun"/>
          <w:rFonts w:ascii="Browallia New" w:hAnsi="Browallia New" w:cs="Browallia New" w:hint="cs"/>
          <w:sz w:val="28"/>
          <w:szCs w:val="28"/>
          <w:cs/>
        </w:rPr>
        <w:t>จัดประเภทอสังหาริมทรัพย์ดังกล่าวไว้เป็นที่ดิน อาคาร และอุปกรณ์ในงบการเงิน</w:t>
      </w:r>
    </w:p>
    <w:p w14:paraId="60B71AEA" w14:textId="77777777" w:rsidR="00F86830" w:rsidRDefault="00F86830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 New" w:hAnsi="Browallia New" w:cs="Browallia New"/>
          <w:sz w:val="28"/>
          <w:szCs w:val="28"/>
          <w:cs/>
        </w:rPr>
      </w:pPr>
    </w:p>
    <w:p w14:paraId="504BBD31" w14:textId="50366250" w:rsidR="00F0507C" w:rsidRPr="008649D8" w:rsidRDefault="00F0507C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ณ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วันที่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261F52">
        <w:rPr>
          <w:rStyle w:val="normaltextrun"/>
          <w:rFonts w:ascii="Browallia New" w:hAnsi="Browallia New" w:cs="Browallia New"/>
          <w:sz w:val="28"/>
          <w:szCs w:val="28"/>
        </w:rPr>
        <w:t>3</w:t>
      </w:r>
      <w:r w:rsidRPr="008649D8">
        <w:rPr>
          <w:rStyle w:val="normaltextrun"/>
          <w:rFonts w:ascii="Browallia New" w:hAnsi="Browallia New" w:cs="Browallia New"/>
          <w:sz w:val="28"/>
          <w:szCs w:val="28"/>
        </w:rPr>
        <w:t>1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ธันวาคม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</w:rPr>
        <w:t>25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t>65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กลุ่มบริษัทและบริษัทมีอุปกรณ์ส่วนหนึ่งที่คิดค่าเสื่อมราคาเต็มมูลค่าและยังใช้งานอยู่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br/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โดยมีราคาทุนประมาณ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3D43DE">
        <w:rPr>
          <w:rStyle w:val="normaltextrun"/>
          <w:rFonts w:ascii="Browallia New" w:hAnsi="Browallia New" w:cs="Browallia New"/>
          <w:sz w:val="28"/>
          <w:szCs w:val="28"/>
        </w:rPr>
        <w:t>102.49</w:t>
      </w:r>
      <w:r w:rsidR="004201DE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D97A23">
        <w:rPr>
          <w:rStyle w:val="normaltextrun"/>
          <w:rFonts w:ascii="Browallia New" w:hAnsi="Browallia New" w:cs="Browallia New"/>
          <w:sz w:val="28"/>
          <w:szCs w:val="28"/>
        </w:rPr>
        <w:t>99.56</w:t>
      </w:r>
      <w:r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8649D8">
        <w:rPr>
          <w:rStyle w:val="normaltextrun"/>
          <w:rFonts w:ascii="Browallia New" w:hAnsi="Browallia New" w:cs="Browallia New"/>
          <w:sz w:val="28"/>
          <w:szCs w:val="28"/>
          <w:lang w:val="en-GB"/>
        </w:rPr>
        <w:t>(256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  <w:lang w:val="en-GB"/>
        </w:rPr>
        <w:t>4</w:t>
      </w:r>
      <w:r w:rsidR="00F620FB">
        <w:rPr>
          <w:rStyle w:val="normaltextrun"/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t>143.03</w:t>
      </w:r>
      <w:r w:rsidR="007E215A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139.60 </w:t>
      </w: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Pr="008649D8">
        <w:rPr>
          <w:rStyle w:val="normaltextrun"/>
          <w:rFonts w:ascii="Browallia New" w:hAnsi="Browallia New" w:cs="Browallia New"/>
          <w:sz w:val="28"/>
          <w:szCs w:val="28"/>
        </w:rPr>
        <w:t>)</w:t>
      </w:r>
    </w:p>
    <w:p w14:paraId="4E319D36" w14:textId="4926CAB9" w:rsidR="00F0507C" w:rsidRPr="008649D8" w:rsidRDefault="00F0507C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</w:p>
    <w:p w14:paraId="703BEA7B" w14:textId="252EDFD2" w:rsidR="00F0507C" w:rsidRPr="008649D8" w:rsidRDefault="00F0507C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t>31</w:t>
      </w:r>
      <w:r w:rsidR="007E215A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  <w:cs/>
        </w:rPr>
        <w:t>ธันวาคม</w:t>
      </w:r>
      <w:r w:rsidR="007E215A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DA482A" w:rsidRPr="008649D8">
        <w:rPr>
          <w:rStyle w:val="normaltextrun"/>
          <w:rFonts w:ascii="Browallia New" w:hAnsi="Browallia New" w:cs="Browallia New"/>
          <w:sz w:val="28"/>
          <w:szCs w:val="28"/>
        </w:rPr>
        <w:t>2565</w:t>
      </w:r>
      <w:r w:rsidR="007E215A" w:rsidRPr="008649D8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25</w:t>
      </w:r>
      <w:r w:rsidR="000B5EB8" w:rsidRPr="008649D8">
        <w:rPr>
          <w:rFonts w:ascii="Browallia New" w:hAnsi="Browallia New" w:cs="Browallia New"/>
          <w:sz w:val="28"/>
          <w:szCs w:val="28"/>
        </w:rPr>
        <w:t>64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ที่ดินและอาคารเป็นหลักประกันสำหรับเงินกู้ยืมระยะ</w:t>
      </w:r>
      <w:r w:rsidR="00D324ED">
        <w:rPr>
          <w:rFonts w:ascii="Browallia New" w:hAnsi="Browallia New" w:cs="Browallia New" w:hint="cs"/>
          <w:sz w:val="28"/>
          <w:szCs w:val="28"/>
          <w:cs/>
        </w:rPr>
        <w:t>สั้น</w:t>
      </w:r>
      <w:r w:rsidRPr="008649D8">
        <w:rPr>
          <w:rFonts w:ascii="Browallia New" w:hAnsi="Browallia New" w:cs="Browallia New"/>
          <w:sz w:val="28"/>
          <w:szCs w:val="28"/>
          <w:cs/>
        </w:rPr>
        <w:t>จากสถาบันการเงินแห่งหนึ่ง</w:t>
      </w:r>
      <w:r w:rsidR="007E215A"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(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หมายเหตุ </w:t>
      </w:r>
      <w:r w:rsidR="00007043">
        <w:rPr>
          <w:rFonts w:ascii="Browallia New" w:hAnsi="Browallia New" w:cs="Browallia New"/>
          <w:sz w:val="28"/>
          <w:szCs w:val="28"/>
        </w:rPr>
        <w:t>17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3</w:t>
      </w:r>
      <w:r w:rsidR="00007043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</w:rPr>
        <w:t>.</w:t>
      </w:r>
      <w:r w:rsidR="00D324ED">
        <w:rPr>
          <w:rFonts w:ascii="Browallia New" w:hAnsi="Browallia New" w:cs="Browallia New"/>
          <w:sz w:val="28"/>
          <w:szCs w:val="28"/>
        </w:rPr>
        <w:t>6</w:t>
      </w:r>
      <w:r w:rsidRPr="008649D8">
        <w:rPr>
          <w:rFonts w:ascii="Browallia New" w:hAnsi="Browallia New" w:cs="Browallia New"/>
          <w:sz w:val="28"/>
          <w:szCs w:val="28"/>
        </w:rPr>
        <w:t>)</w:t>
      </w:r>
    </w:p>
    <w:p w14:paraId="6D482EA4" w14:textId="77777777" w:rsidR="00F0507C" w:rsidRPr="008649D8" w:rsidRDefault="00F0507C" w:rsidP="00F0507C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4CC6EE38" w14:textId="04A5F22C" w:rsidR="00AD2607" w:rsidRPr="008649D8" w:rsidRDefault="00120762" w:rsidP="00AD260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297AB571" w14:textId="77777777" w:rsidR="00AD2607" w:rsidRPr="008649D8" w:rsidRDefault="00AD2607" w:rsidP="0070648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FBAB02D" w14:textId="4A75AA60" w:rsidR="00F74D7E" w:rsidRPr="008649D8" w:rsidRDefault="005423E1">
      <w:pPr>
        <w:pStyle w:val="CordiaNew"/>
        <w:numPr>
          <w:ilvl w:val="1"/>
          <w:numId w:val="41"/>
        </w:numPr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74D7E" w:rsidRPr="008649D8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สินทรัพย์สิทธิการใช้</w:t>
      </w:r>
    </w:p>
    <w:p w14:paraId="080570E3" w14:textId="77777777" w:rsidR="00F74D7E" w:rsidRPr="008649D8" w:rsidRDefault="00F74D7E" w:rsidP="00F74D7E">
      <w:pPr>
        <w:pStyle w:val="ListParagraph"/>
        <w:ind w:left="1188"/>
        <w:rPr>
          <w:rFonts w:ascii="Browallia New" w:eastAsia="Cordia New" w:hAnsi="Browallia New" w:cs="Browallia New"/>
          <w:b/>
          <w:bCs/>
          <w:sz w:val="20"/>
          <w:szCs w:val="20"/>
          <w:lang w:eastAsia="th-TH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134"/>
        <w:gridCol w:w="1276"/>
        <w:gridCol w:w="1134"/>
        <w:gridCol w:w="1134"/>
      </w:tblGrid>
      <w:tr w:rsidR="006C1D50" w:rsidRPr="008649D8" w14:paraId="4E88F57A" w14:textId="77777777" w:rsidTr="00A81539">
        <w:trPr>
          <w:cantSplit/>
          <w:trHeight w:val="261"/>
          <w:tblHeader/>
        </w:trPr>
        <w:tc>
          <w:tcPr>
            <w:tcW w:w="2551" w:type="dxa"/>
          </w:tcPr>
          <w:p w14:paraId="53C87354" w14:textId="77777777" w:rsidR="00A44C13" w:rsidRPr="008649D8" w:rsidRDefault="00A44C13" w:rsidP="000C5593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526CDFED" w14:textId="77777777" w:rsidR="00A44C13" w:rsidRPr="008649D8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4BFD4691" w14:textId="401DCDCC" w:rsidR="00A44C13" w:rsidRPr="008649D8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6C1D50" w:rsidRPr="008649D8" w14:paraId="6DBEE4F8" w14:textId="77777777" w:rsidTr="00CE5B5B">
        <w:trPr>
          <w:cantSplit/>
          <w:tblHeader/>
        </w:trPr>
        <w:tc>
          <w:tcPr>
            <w:tcW w:w="2551" w:type="dxa"/>
          </w:tcPr>
          <w:p w14:paraId="773E2A20" w14:textId="77777777" w:rsidR="0058789A" w:rsidRPr="008649D8" w:rsidRDefault="0058789A" w:rsidP="000C5593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14:paraId="26E3018A" w14:textId="407B8EC3" w:rsidR="0058789A" w:rsidRPr="008649D8" w:rsidRDefault="0058789A" w:rsidP="000C559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C1D50" w:rsidRPr="008649D8" w14:paraId="18020BBC" w14:textId="77777777" w:rsidTr="00A81539">
        <w:trPr>
          <w:cantSplit/>
          <w:tblHeader/>
        </w:trPr>
        <w:tc>
          <w:tcPr>
            <w:tcW w:w="2551" w:type="dxa"/>
          </w:tcPr>
          <w:p w14:paraId="6C207A4D" w14:textId="77777777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5EDC0F" w14:textId="77777777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DEBBCC" w14:textId="1713749F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3B9AED2" w14:textId="76EBB07E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CD5020" w14:textId="15F14390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3500CAF1" w14:textId="3C80029E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4" w:type="dxa"/>
          </w:tcPr>
          <w:p w14:paraId="465FE014" w14:textId="77777777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7659D6" w14:textId="6574A161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14:paraId="72764093" w14:textId="77777777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61623A" w14:textId="672430EF" w:rsidR="00A81539" w:rsidRPr="008649D8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C1D50" w:rsidRPr="008649D8" w14:paraId="63996C38" w14:textId="77777777" w:rsidTr="00A81539">
        <w:trPr>
          <w:cantSplit/>
          <w:tblHeader/>
        </w:trPr>
        <w:tc>
          <w:tcPr>
            <w:tcW w:w="2551" w:type="dxa"/>
          </w:tcPr>
          <w:p w14:paraId="2188FBC6" w14:textId="77777777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4C9CC7" w14:textId="77777777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F6E822A" w14:textId="47AA535B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F2F918E" w14:textId="14EEFD0C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EEFB805" w14:textId="77777777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D7383F0" w14:textId="77777777" w:rsidR="00A81539" w:rsidRPr="008649D8" w:rsidRDefault="00A81539" w:rsidP="00A8153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C1D50" w:rsidRPr="008649D8" w14:paraId="0CE70A53" w14:textId="77777777" w:rsidTr="00A81539">
        <w:trPr>
          <w:cantSplit/>
        </w:trPr>
        <w:tc>
          <w:tcPr>
            <w:tcW w:w="2551" w:type="dxa"/>
          </w:tcPr>
          <w:p w14:paraId="0FD99EFA" w14:textId="77777777" w:rsidR="00A81539" w:rsidRPr="008649D8" w:rsidRDefault="00A81539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</w:tcPr>
          <w:p w14:paraId="592E254E" w14:textId="77777777" w:rsidR="00A81539" w:rsidRPr="008649D8" w:rsidRDefault="00A81539" w:rsidP="00A8153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C25A22" w14:textId="78FB3BB2" w:rsidR="00A81539" w:rsidRPr="008649D8" w:rsidRDefault="00A81539" w:rsidP="00A8153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B48F40" w14:textId="50605C50" w:rsidR="00A81539" w:rsidRPr="008649D8" w:rsidRDefault="00A81539" w:rsidP="00A8153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E84717" w14:textId="77777777" w:rsidR="00A81539" w:rsidRPr="008649D8" w:rsidRDefault="00A81539" w:rsidP="00A8153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C2A14" w14:textId="77777777" w:rsidR="00A81539" w:rsidRPr="008649D8" w:rsidRDefault="00A81539" w:rsidP="00A8153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1B4F" w:rsidRPr="008649D8" w14:paraId="3966B4D8" w14:textId="77777777" w:rsidTr="00035C81">
        <w:trPr>
          <w:cantSplit/>
        </w:trPr>
        <w:tc>
          <w:tcPr>
            <w:tcW w:w="2551" w:type="dxa"/>
          </w:tcPr>
          <w:p w14:paraId="71BABF8D" w14:textId="35277A46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D65B1A2" w14:textId="1DFC2E04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71FCAAAC" w14:textId="6E7E235F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59,910</w:t>
            </w:r>
          </w:p>
        </w:tc>
        <w:tc>
          <w:tcPr>
            <w:tcW w:w="1276" w:type="dxa"/>
            <w:vAlign w:val="bottom"/>
          </w:tcPr>
          <w:p w14:paraId="24537CB6" w14:textId="781FDE22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31E40897" w14:textId="7999AA78" w:rsidR="00451B4F" w:rsidRPr="008649D8" w:rsidRDefault="00451B4F" w:rsidP="00451B4F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134" w:type="dxa"/>
            <w:vAlign w:val="bottom"/>
          </w:tcPr>
          <w:p w14:paraId="142A64B8" w14:textId="172DC1FF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72,062</w:t>
            </w:r>
          </w:p>
        </w:tc>
      </w:tr>
      <w:tr w:rsidR="00451B4F" w:rsidRPr="008649D8" w14:paraId="618D3AE8" w14:textId="77777777" w:rsidTr="00035C81">
        <w:trPr>
          <w:cantSplit/>
        </w:trPr>
        <w:tc>
          <w:tcPr>
            <w:tcW w:w="2551" w:type="dxa"/>
          </w:tcPr>
          <w:p w14:paraId="7F866579" w14:textId="77777777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โอนจัดประเภทเป็นที่ดิน</w:t>
            </w:r>
          </w:p>
          <w:p w14:paraId="330CBA50" w14:textId="208FB313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อาคาร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0A544CF5" w14:textId="5178059D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F1907D4" w14:textId="047C37CC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E4E2C07" w14:textId="2C7545D5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7FBE47A" w14:textId="2A04C31D" w:rsidR="00451B4F" w:rsidRPr="008649D8" w:rsidRDefault="00451B4F" w:rsidP="00451B4F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(550)</w:t>
            </w:r>
          </w:p>
        </w:tc>
        <w:tc>
          <w:tcPr>
            <w:tcW w:w="1134" w:type="dxa"/>
            <w:vAlign w:val="bottom"/>
          </w:tcPr>
          <w:p w14:paraId="157917A8" w14:textId="13BDF4FF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(550)</w:t>
            </w:r>
          </w:p>
        </w:tc>
      </w:tr>
      <w:tr w:rsidR="00451B4F" w:rsidRPr="008649D8" w14:paraId="0A2C3ADB" w14:textId="77777777" w:rsidTr="00CE5B5B">
        <w:trPr>
          <w:cantSplit/>
        </w:trPr>
        <w:tc>
          <w:tcPr>
            <w:tcW w:w="2551" w:type="dxa"/>
          </w:tcPr>
          <w:p w14:paraId="0A73F5ED" w14:textId="511EDD2C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</w:tcPr>
          <w:p w14:paraId="1DAE2FF6" w14:textId="796C9CB8" w:rsidR="00451B4F" w:rsidRPr="008649D8" w:rsidRDefault="00451B4F" w:rsidP="00451B4F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E729FF2" w14:textId="56C546FD" w:rsidR="00451B4F" w:rsidRPr="008649D8" w:rsidRDefault="00451B4F" w:rsidP="00451B4F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(17,462)</w:t>
            </w:r>
          </w:p>
        </w:tc>
        <w:tc>
          <w:tcPr>
            <w:tcW w:w="1276" w:type="dxa"/>
          </w:tcPr>
          <w:p w14:paraId="4E6EEDDD" w14:textId="69413365" w:rsidR="00451B4F" w:rsidRPr="008649D8" w:rsidRDefault="00451B4F" w:rsidP="00451B4F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A82728" w14:textId="055DA195" w:rsidR="00451B4F" w:rsidRPr="008649D8" w:rsidRDefault="00451B4F" w:rsidP="00451B4F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F2E447" w14:textId="740C7637" w:rsidR="00451B4F" w:rsidRPr="008649D8" w:rsidRDefault="00451B4F" w:rsidP="00451B4F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(17,462)</w:t>
            </w:r>
          </w:p>
        </w:tc>
      </w:tr>
      <w:tr w:rsidR="00451B4F" w:rsidRPr="008649D8" w14:paraId="1360C224" w14:textId="77777777" w:rsidTr="00035C81">
        <w:trPr>
          <w:cantSplit/>
        </w:trPr>
        <w:tc>
          <w:tcPr>
            <w:tcW w:w="2551" w:type="dxa"/>
          </w:tcPr>
          <w:p w14:paraId="15C9D1E8" w14:textId="4FE8B51C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A865E16" w14:textId="1D2018D0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0FD463A9" w14:textId="7364AEB6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42,448</w:t>
            </w:r>
          </w:p>
        </w:tc>
        <w:tc>
          <w:tcPr>
            <w:tcW w:w="1276" w:type="dxa"/>
            <w:vAlign w:val="bottom"/>
          </w:tcPr>
          <w:p w14:paraId="62001300" w14:textId="788F836F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37E5C137" w14:textId="34B23B53" w:rsidR="00451B4F" w:rsidRPr="008649D8" w:rsidRDefault="00451B4F" w:rsidP="00451B4F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4322922" w14:textId="349ABEB0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54,050</w:t>
            </w:r>
          </w:p>
        </w:tc>
      </w:tr>
      <w:tr w:rsidR="002C4989" w:rsidRPr="008649D8" w14:paraId="2513FF5B" w14:textId="77777777" w:rsidTr="00035C81">
        <w:trPr>
          <w:cantSplit/>
        </w:trPr>
        <w:tc>
          <w:tcPr>
            <w:tcW w:w="2551" w:type="dxa"/>
          </w:tcPr>
          <w:p w14:paraId="423297A3" w14:textId="2910FE0B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29F020DB" w14:textId="21F84427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2,279</w:t>
            </w:r>
          </w:p>
        </w:tc>
        <w:tc>
          <w:tcPr>
            <w:tcW w:w="1134" w:type="dxa"/>
            <w:vAlign w:val="bottom"/>
          </w:tcPr>
          <w:p w14:paraId="7C2946D3" w14:textId="4C5B5599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1,563</w:t>
            </w:r>
          </w:p>
        </w:tc>
        <w:tc>
          <w:tcPr>
            <w:tcW w:w="1276" w:type="dxa"/>
            <w:vAlign w:val="bottom"/>
          </w:tcPr>
          <w:p w14:paraId="568F019D" w14:textId="66EFA8B8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73DD2B4" w14:textId="13288864" w:rsidR="002C4989" w:rsidRPr="008649D8" w:rsidRDefault="002C4989" w:rsidP="002C4989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9C92819" w14:textId="15052D3C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3,842</w:t>
            </w:r>
          </w:p>
        </w:tc>
      </w:tr>
      <w:tr w:rsidR="002C4989" w:rsidRPr="008649D8" w14:paraId="3FE580A5" w14:textId="77777777" w:rsidTr="00BE39ED">
        <w:trPr>
          <w:cantSplit/>
        </w:trPr>
        <w:tc>
          <w:tcPr>
            <w:tcW w:w="2551" w:type="dxa"/>
          </w:tcPr>
          <w:p w14:paraId="5B8670EE" w14:textId="548C7A39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7043BAB6" w14:textId="14C3A059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(2,333)</w:t>
            </w:r>
          </w:p>
        </w:tc>
        <w:tc>
          <w:tcPr>
            <w:tcW w:w="1134" w:type="dxa"/>
            <w:vAlign w:val="bottom"/>
          </w:tcPr>
          <w:p w14:paraId="4B4B9FD1" w14:textId="2FEB3C9E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(4,864)</w:t>
            </w:r>
          </w:p>
        </w:tc>
        <w:tc>
          <w:tcPr>
            <w:tcW w:w="1276" w:type="dxa"/>
            <w:vAlign w:val="bottom"/>
          </w:tcPr>
          <w:p w14:paraId="4FA742E9" w14:textId="6E815269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EBEC66D" w14:textId="72437E40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7CF1F02" w14:textId="224F640C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(7,197)</w:t>
            </w:r>
          </w:p>
        </w:tc>
      </w:tr>
      <w:tr w:rsidR="002C4989" w:rsidRPr="008649D8" w14:paraId="53CF5033" w14:textId="77777777" w:rsidTr="00035C81">
        <w:trPr>
          <w:cantSplit/>
        </w:trPr>
        <w:tc>
          <w:tcPr>
            <w:tcW w:w="2551" w:type="dxa"/>
          </w:tcPr>
          <w:p w14:paraId="484C56FA" w14:textId="0F019665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1FFE3ABA" w14:textId="11E8682C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4,928</w:t>
            </w:r>
          </w:p>
        </w:tc>
        <w:tc>
          <w:tcPr>
            <w:tcW w:w="1134" w:type="dxa"/>
            <w:vAlign w:val="bottom"/>
          </w:tcPr>
          <w:p w14:paraId="0AADCB2D" w14:textId="1BF10FB7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39,147</w:t>
            </w:r>
          </w:p>
        </w:tc>
        <w:tc>
          <w:tcPr>
            <w:tcW w:w="1276" w:type="dxa"/>
            <w:vAlign w:val="bottom"/>
          </w:tcPr>
          <w:p w14:paraId="33B1A19E" w14:textId="09F4AE02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4091FA59" w14:textId="0AC443FE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B3DFAE7" w14:textId="267122C5" w:rsidR="002C4989" w:rsidRPr="008649D8" w:rsidRDefault="002C4989" w:rsidP="002C49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50,695</w:t>
            </w:r>
          </w:p>
        </w:tc>
      </w:tr>
      <w:tr w:rsidR="00451B4F" w:rsidRPr="008649D8" w14:paraId="64A42F8F" w14:textId="77777777" w:rsidTr="00035C81">
        <w:trPr>
          <w:cantSplit/>
        </w:trPr>
        <w:tc>
          <w:tcPr>
            <w:tcW w:w="2551" w:type="dxa"/>
          </w:tcPr>
          <w:p w14:paraId="53449E07" w14:textId="77777777" w:rsidR="00451B4F" w:rsidRPr="008649D8" w:rsidRDefault="00451B4F" w:rsidP="00451B4F">
            <w:pPr>
              <w:pStyle w:val="Heading6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2976C659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1D8F854" w14:textId="450D4758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A6F42CB" w14:textId="165EE73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9622DD3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684EDD0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51B4F" w:rsidRPr="008649D8" w14:paraId="241B97F0" w14:textId="77777777" w:rsidTr="00035C81">
        <w:trPr>
          <w:cantSplit/>
        </w:trPr>
        <w:tc>
          <w:tcPr>
            <w:tcW w:w="2551" w:type="dxa"/>
          </w:tcPr>
          <w:p w14:paraId="09C1697A" w14:textId="77777777" w:rsidR="00451B4F" w:rsidRPr="008649D8" w:rsidRDefault="00451B4F" w:rsidP="00451B4F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3414F67B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EC527D" w14:textId="19D5A483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F82FB5" w14:textId="56F87D50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4B0A0B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CD3949" w14:textId="77777777" w:rsidR="00451B4F" w:rsidRPr="008649D8" w:rsidRDefault="00451B4F" w:rsidP="00451B4F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B569C" w:rsidRPr="008649D8" w14:paraId="28BFC93B" w14:textId="77777777" w:rsidTr="00035C81">
        <w:trPr>
          <w:cantSplit/>
        </w:trPr>
        <w:tc>
          <w:tcPr>
            <w:tcW w:w="2551" w:type="dxa"/>
          </w:tcPr>
          <w:p w14:paraId="3BD23F74" w14:textId="568417F9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44303B3" w14:textId="48DA7B64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81B0ECD" w14:textId="00BC78A9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8,672</w:t>
            </w:r>
          </w:p>
        </w:tc>
        <w:tc>
          <w:tcPr>
            <w:tcW w:w="1276" w:type="dxa"/>
            <w:vAlign w:val="bottom"/>
          </w:tcPr>
          <w:p w14:paraId="0BD91D09" w14:textId="596D89E4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233B9838" w14:textId="5A4FC6E5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1134" w:type="dxa"/>
            <w:vAlign w:val="bottom"/>
          </w:tcPr>
          <w:p w14:paraId="404B6DCB" w14:textId="418E270B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9,763</w:t>
            </w:r>
          </w:p>
        </w:tc>
      </w:tr>
      <w:tr w:rsidR="001B569C" w:rsidRPr="008649D8" w14:paraId="70515963" w14:textId="77777777" w:rsidTr="00035C81">
        <w:trPr>
          <w:cantSplit/>
        </w:trPr>
        <w:tc>
          <w:tcPr>
            <w:tcW w:w="2551" w:type="dxa"/>
          </w:tcPr>
          <w:p w14:paraId="7B958039" w14:textId="428372E8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316509DD" w14:textId="057CA166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382035" w14:textId="194875B6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8,348</w:t>
            </w:r>
          </w:p>
        </w:tc>
        <w:tc>
          <w:tcPr>
            <w:tcW w:w="1276" w:type="dxa"/>
            <w:vAlign w:val="bottom"/>
          </w:tcPr>
          <w:p w14:paraId="60383837" w14:textId="0BD88EAD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7D18133" w14:textId="0DE6483C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B567EF4" w14:textId="566DE0EA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9,175</w:t>
            </w:r>
          </w:p>
        </w:tc>
      </w:tr>
      <w:tr w:rsidR="001B569C" w:rsidRPr="008649D8" w14:paraId="7099C6F0" w14:textId="77777777" w:rsidTr="00035C81">
        <w:trPr>
          <w:cantSplit/>
        </w:trPr>
        <w:tc>
          <w:tcPr>
            <w:tcW w:w="2551" w:type="dxa"/>
          </w:tcPr>
          <w:p w14:paraId="2345CF4B" w14:textId="77777777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โอนจัดประเภทเป็นที่ดิน</w:t>
            </w:r>
          </w:p>
          <w:p w14:paraId="7BDF29D1" w14:textId="482E431E" w:rsidR="001B569C" w:rsidRPr="008649D8" w:rsidRDefault="001B569C" w:rsidP="001B569C">
            <w:pPr>
              <w:tabs>
                <w:tab w:val="clear" w:pos="227"/>
                <w:tab w:val="clear" w:pos="454"/>
                <w:tab w:val="left" w:pos="316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อาคาร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3B5424B2" w14:textId="505A56E9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6109E8D" w14:textId="34C503AF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69F518D" w14:textId="052B1EA7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086F42" w14:textId="6243AA7B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(264)</w:t>
            </w:r>
          </w:p>
        </w:tc>
        <w:tc>
          <w:tcPr>
            <w:tcW w:w="1134" w:type="dxa"/>
            <w:vAlign w:val="bottom"/>
          </w:tcPr>
          <w:p w14:paraId="23A0F312" w14:textId="58F02B44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(264)</w:t>
            </w:r>
          </w:p>
        </w:tc>
      </w:tr>
      <w:tr w:rsidR="001B569C" w:rsidRPr="008649D8" w14:paraId="5926CBB0" w14:textId="77777777" w:rsidTr="00035C81">
        <w:trPr>
          <w:cantSplit/>
        </w:trPr>
        <w:tc>
          <w:tcPr>
            <w:tcW w:w="2551" w:type="dxa"/>
          </w:tcPr>
          <w:p w14:paraId="7FD3AE77" w14:textId="61731063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012DD7D8" w14:textId="10B8AFD7" w:rsidR="001B569C" w:rsidRPr="008649D8" w:rsidRDefault="001B569C" w:rsidP="001B569C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6BE24DA" w14:textId="183E804F" w:rsidR="001B569C" w:rsidRPr="008649D8" w:rsidRDefault="001B569C" w:rsidP="001B569C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(3,576)</w:t>
            </w:r>
          </w:p>
        </w:tc>
        <w:tc>
          <w:tcPr>
            <w:tcW w:w="1276" w:type="dxa"/>
            <w:vAlign w:val="bottom"/>
          </w:tcPr>
          <w:p w14:paraId="57989F8E" w14:textId="30CD08D4" w:rsidR="001B569C" w:rsidRPr="008649D8" w:rsidRDefault="001B569C" w:rsidP="001B569C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52DE028" w14:textId="44D87459" w:rsidR="001B569C" w:rsidRPr="008649D8" w:rsidRDefault="001B569C" w:rsidP="001B569C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BFD22A5" w14:textId="3EF4512D" w:rsidR="001B569C" w:rsidRPr="008649D8" w:rsidRDefault="001B569C" w:rsidP="001B569C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(3,576)</w:t>
            </w:r>
          </w:p>
        </w:tc>
      </w:tr>
      <w:tr w:rsidR="001B569C" w:rsidRPr="008649D8" w14:paraId="34D6CC56" w14:textId="77777777" w:rsidTr="00035C81">
        <w:trPr>
          <w:cantSplit/>
        </w:trPr>
        <w:tc>
          <w:tcPr>
            <w:tcW w:w="2551" w:type="dxa"/>
          </w:tcPr>
          <w:p w14:paraId="7AA96C81" w14:textId="0A94C268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50B49530" w14:textId="3DDAF2D4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ACC23E3" w14:textId="13A293CC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13,444</w:t>
            </w:r>
          </w:p>
        </w:tc>
        <w:tc>
          <w:tcPr>
            <w:tcW w:w="1276" w:type="dxa"/>
            <w:vAlign w:val="bottom"/>
          </w:tcPr>
          <w:p w14:paraId="44897FF3" w14:textId="5F0CB859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1,654</w:t>
            </w:r>
          </w:p>
        </w:tc>
        <w:tc>
          <w:tcPr>
            <w:tcW w:w="1134" w:type="dxa"/>
            <w:vAlign w:val="bottom"/>
          </w:tcPr>
          <w:p w14:paraId="69FE67DD" w14:textId="060913DD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FE37A47" w14:textId="254BBD7C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15,098</w:t>
            </w:r>
          </w:p>
        </w:tc>
      </w:tr>
      <w:tr w:rsidR="002C4989" w:rsidRPr="008649D8" w14:paraId="448EB189" w14:textId="77777777" w:rsidTr="00035C81">
        <w:trPr>
          <w:cantSplit/>
        </w:trPr>
        <w:tc>
          <w:tcPr>
            <w:tcW w:w="2551" w:type="dxa"/>
          </w:tcPr>
          <w:p w14:paraId="6097B705" w14:textId="0190B61D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5E30914" w14:textId="785C7A71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7D77A90" w14:textId="7B6523DE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B76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276" w:type="dxa"/>
            <w:vAlign w:val="bottom"/>
          </w:tcPr>
          <w:p w14:paraId="37552BCF" w14:textId="31666039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134" w:type="dxa"/>
            <w:vAlign w:val="bottom"/>
          </w:tcPr>
          <w:p w14:paraId="597E7ABD" w14:textId="3F863C61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4379CFE" w14:textId="1BC72EA1" w:rsidR="002C4989" w:rsidRPr="008649D8" w:rsidRDefault="002C4989" w:rsidP="002C4989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7,730</w:t>
            </w:r>
          </w:p>
        </w:tc>
      </w:tr>
      <w:tr w:rsidR="002C4989" w:rsidRPr="008649D8" w14:paraId="7283E19B" w14:textId="77777777" w:rsidTr="00035C81">
        <w:trPr>
          <w:cantSplit/>
        </w:trPr>
        <w:tc>
          <w:tcPr>
            <w:tcW w:w="2551" w:type="dxa"/>
          </w:tcPr>
          <w:p w14:paraId="313DB8E0" w14:textId="051CDF76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789FF4D3" w14:textId="4354A4B7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CB80B2" w14:textId="213FCC3C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(2,728)</w:t>
            </w:r>
          </w:p>
        </w:tc>
        <w:tc>
          <w:tcPr>
            <w:tcW w:w="1276" w:type="dxa"/>
            <w:vAlign w:val="bottom"/>
          </w:tcPr>
          <w:p w14:paraId="27EA36A1" w14:textId="278AE5C7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F3E7C61" w14:textId="169DBDD1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B36706C" w14:textId="3C87A915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(2,728)</w:t>
            </w:r>
          </w:p>
        </w:tc>
      </w:tr>
      <w:tr w:rsidR="002C4989" w:rsidRPr="008649D8" w14:paraId="3444AA15" w14:textId="77777777" w:rsidTr="00035C81">
        <w:trPr>
          <w:cantSplit/>
        </w:trPr>
        <w:tc>
          <w:tcPr>
            <w:tcW w:w="2551" w:type="dxa"/>
          </w:tcPr>
          <w:p w14:paraId="29F649D1" w14:textId="05E09C2C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581C0368" w14:textId="3B6E6046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642ABB1" w14:textId="14702883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17,618</w:t>
            </w:r>
          </w:p>
        </w:tc>
        <w:tc>
          <w:tcPr>
            <w:tcW w:w="1276" w:type="dxa"/>
            <w:vAlign w:val="bottom"/>
          </w:tcPr>
          <w:p w14:paraId="687A9723" w14:textId="2DCEDD38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2,482</w:t>
            </w:r>
          </w:p>
        </w:tc>
        <w:tc>
          <w:tcPr>
            <w:tcW w:w="1134" w:type="dxa"/>
            <w:vAlign w:val="bottom"/>
          </w:tcPr>
          <w:p w14:paraId="42050D1B" w14:textId="74096696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6D49428" w14:textId="27B18001" w:rsidR="002C4989" w:rsidRPr="008649D8" w:rsidRDefault="002C4989" w:rsidP="002C498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20,100</w:t>
            </w:r>
          </w:p>
        </w:tc>
      </w:tr>
      <w:tr w:rsidR="001B569C" w:rsidRPr="008649D8" w14:paraId="4C6250D5" w14:textId="77777777" w:rsidTr="00A81539">
        <w:trPr>
          <w:cantSplit/>
        </w:trPr>
        <w:tc>
          <w:tcPr>
            <w:tcW w:w="2551" w:type="dxa"/>
          </w:tcPr>
          <w:p w14:paraId="493DC284" w14:textId="77777777" w:rsidR="001B569C" w:rsidRPr="008649D8" w:rsidRDefault="001B569C" w:rsidP="001B569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09BB32BD" w14:textId="77777777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E0FA63" w14:textId="5C8587E5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15C2874" w14:textId="5CFA216B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788D690" w14:textId="77777777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9C25C8" w14:textId="77777777" w:rsidR="001B569C" w:rsidRPr="008649D8" w:rsidRDefault="001B569C" w:rsidP="001B569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569C" w:rsidRPr="008649D8" w14:paraId="2298A4F8" w14:textId="77777777" w:rsidTr="00A81539">
        <w:trPr>
          <w:cantSplit/>
        </w:trPr>
        <w:tc>
          <w:tcPr>
            <w:tcW w:w="2551" w:type="dxa"/>
          </w:tcPr>
          <w:p w14:paraId="72C3D9C9" w14:textId="77777777" w:rsidR="001B569C" w:rsidRPr="008649D8" w:rsidRDefault="001B569C" w:rsidP="001B569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46467EDD" w14:textId="77777777" w:rsidR="001B569C" w:rsidRPr="008649D8" w:rsidRDefault="001B569C" w:rsidP="001B56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CAC802" w14:textId="2085C0E9" w:rsidR="001B569C" w:rsidRPr="008649D8" w:rsidRDefault="001B569C" w:rsidP="001B56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E86EF20" w14:textId="14796956" w:rsidR="001B569C" w:rsidRPr="008649D8" w:rsidRDefault="001B569C" w:rsidP="001B56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90893F" w14:textId="77777777" w:rsidR="001B569C" w:rsidRPr="008649D8" w:rsidRDefault="001B569C" w:rsidP="001B56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EE21EF" w14:textId="77777777" w:rsidR="001B569C" w:rsidRPr="008649D8" w:rsidRDefault="001B569C" w:rsidP="001B56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2977" w:rsidRPr="008649D8" w14:paraId="19CA27F9" w14:textId="77777777" w:rsidTr="00F44284">
        <w:trPr>
          <w:cantSplit/>
        </w:trPr>
        <w:tc>
          <w:tcPr>
            <w:tcW w:w="2551" w:type="dxa"/>
          </w:tcPr>
          <w:p w14:paraId="2C94CDDA" w14:textId="30838BE0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63AA00BB" w14:textId="0D4705D6" w:rsidR="00D72977" w:rsidRPr="008649D8" w:rsidRDefault="00D72977" w:rsidP="00D7297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0BEAEC4A" w14:textId="78B7AA85" w:rsidR="00D72977" w:rsidRPr="008649D8" w:rsidRDefault="00D72977" w:rsidP="00D7297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29,004</w:t>
            </w:r>
          </w:p>
        </w:tc>
        <w:tc>
          <w:tcPr>
            <w:tcW w:w="1276" w:type="dxa"/>
            <w:vAlign w:val="bottom"/>
          </w:tcPr>
          <w:p w14:paraId="4E778B01" w14:textId="3915B0F8" w:rsidR="00D72977" w:rsidRPr="008649D8" w:rsidRDefault="00D72977" w:rsidP="00D7297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4,966</w:t>
            </w:r>
          </w:p>
        </w:tc>
        <w:tc>
          <w:tcPr>
            <w:tcW w:w="1134" w:type="dxa"/>
            <w:vAlign w:val="bottom"/>
          </w:tcPr>
          <w:p w14:paraId="5B1C8113" w14:textId="1032EF4A" w:rsidR="00D72977" w:rsidRPr="008649D8" w:rsidRDefault="00D72977" w:rsidP="00D7297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F909C54" w14:textId="0D12B185" w:rsidR="00D72977" w:rsidRPr="008649D8" w:rsidRDefault="00D72977" w:rsidP="00D7297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38,952</w:t>
            </w:r>
          </w:p>
        </w:tc>
      </w:tr>
      <w:tr w:rsidR="002C4989" w:rsidRPr="008649D8" w14:paraId="70FA9CD4" w14:textId="77777777" w:rsidTr="00F44284">
        <w:trPr>
          <w:cantSplit/>
        </w:trPr>
        <w:tc>
          <w:tcPr>
            <w:tcW w:w="2551" w:type="dxa"/>
          </w:tcPr>
          <w:p w14:paraId="54FD7B16" w14:textId="48989334" w:rsidR="002C4989" w:rsidRPr="008649D8" w:rsidRDefault="002C4989" w:rsidP="002C498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5B954342" w14:textId="073C3942" w:rsidR="002C4989" w:rsidRPr="008649D8" w:rsidRDefault="002C4989" w:rsidP="002C498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4,928</w:t>
            </w:r>
          </w:p>
        </w:tc>
        <w:tc>
          <w:tcPr>
            <w:tcW w:w="1134" w:type="dxa"/>
            <w:vAlign w:val="bottom"/>
          </w:tcPr>
          <w:p w14:paraId="3968906F" w14:textId="2C6D531F" w:rsidR="002C4989" w:rsidRPr="008649D8" w:rsidRDefault="002C4989" w:rsidP="002C498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21,529</w:t>
            </w:r>
          </w:p>
        </w:tc>
        <w:tc>
          <w:tcPr>
            <w:tcW w:w="1276" w:type="dxa"/>
            <w:vAlign w:val="bottom"/>
          </w:tcPr>
          <w:p w14:paraId="1B67CF4A" w14:textId="791AA44D" w:rsidR="002C4989" w:rsidRPr="008649D8" w:rsidRDefault="002C4989" w:rsidP="002C498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4,138</w:t>
            </w:r>
          </w:p>
        </w:tc>
        <w:tc>
          <w:tcPr>
            <w:tcW w:w="1134" w:type="dxa"/>
            <w:vAlign w:val="bottom"/>
          </w:tcPr>
          <w:p w14:paraId="78880A9E" w14:textId="0E1E0839" w:rsidR="002C4989" w:rsidRPr="008649D8" w:rsidRDefault="002C4989" w:rsidP="002C498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60C4D35" w14:textId="312E3C10" w:rsidR="002C4989" w:rsidRPr="008649D8" w:rsidRDefault="002C4989" w:rsidP="002C498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30,595</w:t>
            </w:r>
          </w:p>
        </w:tc>
      </w:tr>
      <w:tr w:rsidR="00D72977" w:rsidRPr="008649D8" w14:paraId="2CA22CF7" w14:textId="77777777" w:rsidTr="00A81539">
        <w:trPr>
          <w:cantSplit/>
          <w:trHeight w:val="285"/>
        </w:trPr>
        <w:tc>
          <w:tcPr>
            <w:tcW w:w="2551" w:type="dxa"/>
          </w:tcPr>
          <w:p w14:paraId="22290E29" w14:textId="4C869686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>ค่าเสื่อมราคาสำหรับปี</w:t>
            </w: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</w:tcPr>
          <w:p w14:paraId="12D55CB4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C110C92" w14:textId="4C87DA7A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551BF010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BD58A67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A2B5D2C" w14:textId="77777777" w:rsidR="00D72977" w:rsidRPr="008649D8" w:rsidRDefault="00D72977" w:rsidP="00D72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2977" w:rsidRPr="008649D8" w14:paraId="00705FE2" w14:textId="77777777" w:rsidTr="00A81539">
        <w:trPr>
          <w:cantSplit/>
          <w:trHeight w:val="285"/>
        </w:trPr>
        <w:tc>
          <w:tcPr>
            <w:tcW w:w="2551" w:type="dxa"/>
          </w:tcPr>
          <w:p w14:paraId="431EC2A5" w14:textId="00601B17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E1E0E02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20C22F1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16A54494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D44B11D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F4B8D16" w14:textId="04301E89" w:rsidR="00D72977" w:rsidRPr="008649D8" w:rsidRDefault="00D72977" w:rsidP="00E50FF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9,175</w:t>
            </w:r>
          </w:p>
        </w:tc>
      </w:tr>
      <w:tr w:rsidR="00D72977" w:rsidRPr="008649D8" w14:paraId="49F4BDB0" w14:textId="77777777" w:rsidTr="00A81539">
        <w:trPr>
          <w:cantSplit/>
          <w:trHeight w:val="285"/>
        </w:trPr>
        <w:tc>
          <w:tcPr>
            <w:tcW w:w="2551" w:type="dxa"/>
          </w:tcPr>
          <w:p w14:paraId="1E102EE5" w14:textId="77777777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DE3C022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1134" w:type="dxa"/>
          </w:tcPr>
          <w:p w14:paraId="554EDA5A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1276" w:type="dxa"/>
          </w:tcPr>
          <w:p w14:paraId="4D1B8E3A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1134" w:type="dxa"/>
          </w:tcPr>
          <w:p w14:paraId="352C379D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1134" w:type="dxa"/>
          </w:tcPr>
          <w:p w14:paraId="7C5E5521" w14:textId="77777777" w:rsidR="00D72977" w:rsidRPr="008649D8" w:rsidRDefault="00D72977" w:rsidP="00E50FF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2977" w:rsidRPr="008649D8" w14:paraId="31BC7DDF" w14:textId="77777777" w:rsidTr="00A81539">
        <w:trPr>
          <w:cantSplit/>
          <w:trHeight w:val="285"/>
        </w:trPr>
        <w:tc>
          <w:tcPr>
            <w:tcW w:w="2551" w:type="dxa"/>
          </w:tcPr>
          <w:p w14:paraId="0332D1E5" w14:textId="36FD0EAB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2565</w:t>
            </w:r>
          </w:p>
        </w:tc>
        <w:tc>
          <w:tcPr>
            <w:tcW w:w="1134" w:type="dxa"/>
          </w:tcPr>
          <w:p w14:paraId="4FAAFF27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E0B6784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468F1675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A5D68BB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C87D327" w14:textId="77777777" w:rsidR="00D72977" w:rsidRPr="008649D8" w:rsidRDefault="00D72977" w:rsidP="00E50FF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2977" w:rsidRPr="008649D8" w14:paraId="69C3D425" w14:textId="77777777" w:rsidTr="00A81539">
        <w:trPr>
          <w:cantSplit/>
          <w:trHeight w:val="285"/>
        </w:trPr>
        <w:tc>
          <w:tcPr>
            <w:tcW w:w="2551" w:type="dxa"/>
          </w:tcPr>
          <w:p w14:paraId="55605C90" w14:textId="6A2383C5" w:rsidR="00D72977" w:rsidRPr="008649D8" w:rsidRDefault="00D72977" w:rsidP="00D7297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A9A6B3D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CCBD14F" w14:textId="1FDE9F85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6229AB19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395D165" w14:textId="77777777" w:rsidR="00D72977" w:rsidRPr="008649D8" w:rsidRDefault="00D72977" w:rsidP="00D72977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58EFE6F" w14:textId="40B62333" w:rsidR="00D72977" w:rsidRPr="008649D8" w:rsidRDefault="002C4989" w:rsidP="00E50FF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7,730</w:t>
            </w:r>
          </w:p>
        </w:tc>
      </w:tr>
    </w:tbl>
    <w:p w14:paraId="59FC59AD" w14:textId="5F4F2CC6" w:rsidR="00F74D7E" w:rsidRPr="008649D8" w:rsidRDefault="00F74D7E" w:rsidP="00F74D7E">
      <w:pPr>
        <w:pStyle w:val="ListParagraph"/>
        <w:ind w:left="1188"/>
        <w:rPr>
          <w:rFonts w:ascii="Browallia New" w:eastAsia="Cordia New" w:hAnsi="Browallia New" w:cs="Browallia New"/>
          <w:b/>
          <w:bCs/>
          <w:sz w:val="32"/>
          <w:szCs w:val="32"/>
          <w:highlight w:val="yellow"/>
          <w:lang w:eastAsia="th-TH"/>
        </w:rPr>
      </w:pPr>
    </w:p>
    <w:tbl>
      <w:tblPr>
        <w:tblW w:w="4483" w:type="pct"/>
        <w:tblInd w:w="986" w:type="dxa"/>
        <w:tblLook w:val="0000" w:firstRow="0" w:lastRow="0" w:firstColumn="0" w:lastColumn="0" w:noHBand="0" w:noVBand="0"/>
      </w:tblPr>
      <w:tblGrid>
        <w:gridCol w:w="2330"/>
        <w:gridCol w:w="1523"/>
        <w:gridCol w:w="1523"/>
        <w:gridCol w:w="1523"/>
        <w:gridCol w:w="1515"/>
      </w:tblGrid>
      <w:tr w:rsidR="00002B8C" w:rsidRPr="008649D8" w14:paraId="327EFDBB" w14:textId="77777777" w:rsidTr="00002B8C">
        <w:trPr>
          <w:cantSplit/>
          <w:trHeight w:val="261"/>
          <w:tblHeader/>
        </w:trPr>
        <w:tc>
          <w:tcPr>
            <w:tcW w:w="1385" w:type="pct"/>
          </w:tcPr>
          <w:p w14:paraId="3690BDFC" w14:textId="77777777" w:rsidR="00002B8C" w:rsidRPr="008649D8" w:rsidRDefault="00002B8C" w:rsidP="00330A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905" w:type="pct"/>
          </w:tcPr>
          <w:p w14:paraId="146D057A" w14:textId="77777777" w:rsidR="00002B8C" w:rsidRPr="008649D8" w:rsidRDefault="00002B8C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10" w:type="pct"/>
            <w:gridSpan w:val="3"/>
          </w:tcPr>
          <w:p w14:paraId="69D52F28" w14:textId="1E37DCD7" w:rsidR="00002B8C" w:rsidRPr="008649D8" w:rsidRDefault="00002B8C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002B8C" w:rsidRPr="008649D8" w14:paraId="15DFCE23" w14:textId="77777777" w:rsidTr="00002B8C">
        <w:trPr>
          <w:cantSplit/>
          <w:tblHeader/>
        </w:trPr>
        <w:tc>
          <w:tcPr>
            <w:tcW w:w="1385" w:type="pct"/>
          </w:tcPr>
          <w:p w14:paraId="4CD8AD80" w14:textId="77777777" w:rsidR="00002B8C" w:rsidRPr="008649D8" w:rsidRDefault="00002B8C" w:rsidP="00330A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5" w:type="pct"/>
            <w:gridSpan w:val="4"/>
          </w:tcPr>
          <w:p w14:paraId="2F84D4AD" w14:textId="418B5C54" w:rsidR="00002B8C" w:rsidRPr="008649D8" w:rsidRDefault="00002B8C" w:rsidP="006C72F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02B8C" w:rsidRPr="008649D8" w14:paraId="10677982" w14:textId="77777777" w:rsidTr="00002B8C">
        <w:trPr>
          <w:cantSplit/>
          <w:tblHeader/>
        </w:trPr>
        <w:tc>
          <w:tcPr>
            <w:tcW w:w="1385" w:type="pct"/>
          </w:tcPr>
          <w:p w14:paraId="45F3CDA9" w14:textId="77777777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13A588C5" w14:textId="77777777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A06457" w14:textId="627388AB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05" w:type="pct"/>
          </w:tcPr>
          <w:p w14:paraId="3525A808" w14:textId="4429975B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AC1A5E" w14:textId="77777777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05" w:type="pct"/>
          </w:tcPr>
          <w:p w14:paraId="04947776" w14:textId="77777777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</w:t>
            </w:r>
          </w:p>
          <w:p w14:paraId="657C4B5B" w14:textId="2CB37C8F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00" w:type="pct"/>
          </w:tcPr>
          <w:p w14:paraId="3B60FC85" w14:textId="77777777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C45116" w14:textId="77777777" w:rsidR="00250241" w:rsidRPr="008649D8" w:rsidRDefault="00250241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02B8C" w:rsidRPr="008649D8" w14:paraId="73CD0B0A" w14:textId="77777777" w:rsidTr="00002B8C">
        <w:trPr>
          <w:cantSplit/>
          <w:tblHeader/>
        </w:trPr>
        <w:tc>
          <w:tcPr>
            <w:tcW w:w="1385" w:type="pct"/>
          </w:tcPr>
          <w:p w14:paraId="6CAD32C3" w14:textId="77777777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1CA542BA" w14:textId="77777777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4B814811" w14:textId="2E08A4C1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39B69D4D" w14:textId="77777777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pct"/>
          </w:tcPr>
          <w:p w14:paraId="561B63B5" w14:textId="77777777" w:rsidR="00250241" w:rsidRPr="008649D8" w:rsidRDefault="00250241" w:rsidP="00587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02B8C" w:rsidRPr="008649D8" w14:paraId="5B87D4FB" w14:textId="77777777" w:rsidTr="00002B8C">
        <w:trPr>
          <w:cantSplit/>
        </w:trPr>
        <w:tc>
          <w:tcPr>
            <w:tcW w:w="1385" w:type="pct"/>
          </w:tcPr>
          <w:p w14:paraId="1C2D7B3E" w14:textId="77777777" w:rsidR="00250241" w:rsidRPr="008649D8" w:rsidRDefault="00250241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5" w:type="pct"/>
          </w:tcPr>
          <w:p w14:paraId="1C3F1E84" w14:textId="77777777" w:rsidR="00250241" w:rsidRPr="008649D8" w:rsidRDefault="00250241" w:rsidP="00587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17DDAFB3" w14:textId="29617E83" w:rsidR="00250241" w:rsidRPr="008649D8" w:rsidRDefault="00250241" w:rsidP="00587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2EAA2604" w14:textId="77777777" w:rsidR="00250241" w:rsidRPr="008649D8" w:rsidRDefault="00250241" w:rsidP="00587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pct"/>
          </w:tcPr>
          <w:p w14:paraId="0A64E3E7" w14:textId="77777777" w:rsidR="00250241" w:rsidRPr="008649D8" w:rsidRDefault="00250241" w:rsidP="00587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4CFEC40F" w14:textId="77777777" w:rsidTr="00002B8C">
        <w:trPr>
          <w:cantSplit/>
        </w:trPr>
        <w:tc>
          <w:tcPr>
            <w:tcW w:w="1385" w:type="pct"/>
          </w:tcPr>
          <w:p w14:paraId="050286A4" w14:textId="25E331C9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05" w:type="pct"/>
            <w:vAlign w:val="bottom"/>
          </w:tcPr>
          <w:p w14:paraId="4743F1B3" w14:textId="0E7982BB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905" w:type="pct"/>
            <w:vAlign w:val="bottom"/>
          </w:tcPr>
          <w:p w14:paraId="4CF3F2CE" w14:textId="669902EB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49,805</w:t>
            </w:r>
          </w:p>
        </w:tc>
        <w:tc>
          <w:tcPr>
            <w:tcW w:w="905" w:type="pct"/>
            <w:vAlign w:val="bottom"/>
          </w:tcPr>
          <w:p w14:paraId="45B6AFA3" w14:textId="1711DA0C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900" w:type="pct"/>
            <w:vAlign w:val="bottom"/>
          </w:tcPr>
          <w:p w14:paraId="2DFC8ECB" w14:textId="0B93DEA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61,407</w:t>
            </w:r>
          </w:p>
        </w:tc>
      </w:tr>
      <w:tr w:rsidR="00002B8C" w:rsidRPr="008649D8" w14:paraId="7F009058" w14:textId="77777777" w:rsidTr="00002B8C">
        <w:trPr>
          <w:cantSplit/>
        </w:trPr>
        <w:tc>
          <w:tcPr>
            <w:tcW w:w="1385" w:type="pct"/>
          </w:tcPr>
          <w:p w14:paraId="0F663DC0" w14:textId="6273AD59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905" w:type="pct"/>
            <w:vAlign w:val="bottom"/>
          </w:tcPr>
          <w:p w14:paraId="605BB688" w14:textId="42D06BCD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397659B2" w14:textId="50C482D8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(7,357)</w:t>
            </w:r>
          </w:p>
        </w:tc>
        <w:tc>
          <w:tcPr>
            <w:tcW w:w="905" w:type="pct"/>
            <w:vAlign w:val="bottom"/>
          </w:tcPr>
          <w:p w14:paraId="0C5BD6C9" w14:textId="1DDC7D79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bottom"/>
          </w:tcPr>
          <w:p w14:paraId="01ED130D" w14:textId="0B3B419D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(7,357)</w:t>
            </w:r>
          </w:p>
        </w:tc>
      </w:tr>
      <w:tr w:rsidR="00002B8C" w:rsidRPr="008649D8" w14:paraId="231BA61F" w14:textId="77777777" w:rsidTr="00002B8C">
        <w:trPr>
          <w:cantSplit/>
        </w:trPr>
        <w:tc>
          <w:tcPr>
            <w:tcW w:w="1385" w:type="pct"/>
          </w:tcPr>
          <w:p w14:paraId="7222D088" w14:textId="64171B5E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05" w:type="pct"/>
            <w:vAlign w:val="bottom"/>
          </w:tcPr>
          <w:p w14:paraId="3CA6F415" w14:textId="7B50DD5A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905" w:type="pct"/>
            <w:vAlign w:val="bottom"/>
          </w:tcPr>
          <w:p w14:paraId="6BEE9B13" w14:textId="6848C42C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42,448</w:t>
            </w:r>
          </w:p>
        </w:tc>
        <w:tc>
          <w:tcPr>
            <w:tcW w:w="905" w:type="pct"/>
            <w:vAlign w:val="bottom"/>
          </w:tcPr>
          <w:p w14:paraId="3BC012C0" w14:textId="4A9ABD33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900" w:type="pct"/>
            <w:vAlign w:val="bottom"/>
          </w:tcPr>
          <w:p w14:paraId="4C16D5FA" w14:textId="52EB946E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54,050</w:t>
            </w:r>
          </w:p>
        </w:tc>
      </w:tr>
      <w:tr w:rsidR="00002B8C" w:rsidRPr="008649D8" w14:paraId="0E0F5EB0" w14:textId="77777777" w:rsidTr="00002B8C">
        <w:trPr>
          <w:cantSplit/>
        </w:trPr>
        <w:tc>
          <w:tcPr>
            <w:tcW w:w="1385" w:type="pct"/>
          </w:tcPr>
          <w:p w14:paraId="5DB2BEF4" w14:textId="43FB30A9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5" w:type="pct"/>
            <w:vAlign w:val="bottom"/>
          </w:tcPr>
          <w:p w14:paraId="2D547C8B" w14:textId="7B9BD4DC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2,279</w:t>
            </w:r>
          </w:p>
        </w:tc>
        <w:tc>
          <w:tcPr>
            <w:tcW w:w="905" w:type="pct"/>
            <w:vAlign w:val="bottom"/>
          </w:tcPr>
          <w:p w14:paraId="1D3ABB89" w14:textId="2CF38C10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1,563</w:t>
            </w:r>
          </w:p>
        </w:tc>
        <w:tc>
          <w:tcPr>
            <w:tcW w:w="905" w:type="pct"/>
            <w:vAlign w:val="bottom"/>
          </w:tcPr>
          <w:p w14:paraId="713944D8" w14:textId="1651052D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bottom"/>
          </w:tcPr>
          <w:p w14:paraId="1B8D129A" w14:textId="75A83D3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3,842</w:t>
            </w:r>
          </w:p>
        </w:tc>
      </w:tr>
      <w:tr w:rsidR="00002B8C" w:rsidRPr="008649D8" w14:paraId="4DC43E45" w14:textId="77777777" w:rsidTr="00002B8C">
        <w:trPr>
          <w:cantSplit/>
        </w:trPr>
        <w:tc>
          <w:tcPr>
            <w:tcW w:w="1385" w:type="pct"/>
          </w:tcPr>
          <w:p w14:paraId="05406B28" w14:textId="2C39D1F9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ลดลง</w:t>
            </w:r>
          </w:p>
        </w:tc>
        <w:tc>
          <w:tcPr>
            <w:tcW w:w="905" w:type="pct"/>
            <w:vAlign w:val="bottom"/>
          </w:tcPr>
          <w:p w14:paraId="45C98158" w14:textId="22CD1A4E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(2,333)</w:t>
            </w:r>
          </w:p>
        </w:tc>
        <w:tc>
          <w:tcPr>
            <w:tcW w:w="905" w:type="pct"/>
            <w:vAlign w:val="bottom"/>
          </w:tcPr>
          <w:p w14:paraId="135B9030" w14:textId="02D6CDAD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(4,864)</w:t>
            </w:r>
          </w:p>
        </w:tc>
        <w:tc>
          <w:tcPr>
            <w:tcW w:w="905" w:type="pct"/>
            <w:vAlign w:val="bottom"/>
          </w:tcPr>
          <w:p w14:paraId="3AB72CD2" w14:textId="059D2145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bottom"/>
          </w:tcPr>
          <w:p w14:paraId="389F2E69" w14:textId="42F44E35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(7,197)</w:t>
            </w:r>
          </w:p>
        </w:tc>
      </w:tr>
      <w:tr w:rsidR="00002B8C" w:rsidRPr="008649D8" w14:paraId="7FB9F17A" w14:textId="77777777" w:rsidTr="00002B8C">
        <w:trPr>
          <w:cantSplit/>
        </w:trPr>
        <w:tc>
          <w:tcPr>
            <w:tcW w:w="1385" w:type="pct"/>
          </w:tcPr>
          <w:p w14:paraId="56197A48" w14:textId="412C17AE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05" w:type="pct"/>
            <w:vAlign w:val="bottom"/>
          </w:tcPr>
          <w:p w14:paraId="604B7077" w14:textId="26EBA3E1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4,928</w:t>
            </w:r>
          </w:p>
        </w:tc>
        <w:tc>
          <w:tcPr>
            <w:tcW w:w="905" w:type="pct"/>
            <w:vAlign w:val="bottom"/>
          </w:tcPr>
          <w:p w14:paraId="2A74F1A7" w14:textId="13D77334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39,147</w:t>
            </w:r>
          </w:p>
        </w:tc>
        <w:tc>
          <w:tcPr>
            <w:tcW w:w="905" w:type="pct"/>
            <w:vAlign w:val="bottom"/>
          </w:tcPr>
          <w:p w14:paraId="636750CF" w14:textId="76F51933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6,620</w:t>
            </w:r>
          </w:p>
        </w:tc>
        <w:tc>
          <w:tcPr>
            <w:tcW w:w="900" w:type="pct"/>
            <w:vAlign w:val="bottom"/>
          </w:tcPr>
          <w:p w14:paraId="008815D3" w14:textId="34815AB9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50,695</w:t>
            </w:r>
          </w:p>
        </w:tc>
      </w:tr>
      <w:tr w:rsidR="00002B8C" w:rsidRPr="008649D8" w14:paraId="3FA4A1E5" w14:textId="77777777" w:rsidTr="00002B8C">
        <w:trPr>
          <w:cantSplit/>
        </w:trPr>
        <w:tc>
          <w:tcPr>
            <w:tcW w:w="1385" w:type="pct"/>
          </w:tcPr>
          <w:p w14:paraId="1B71CD82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7B4DDFA6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77E5C0BA" w14:textId="5FAC97F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441F8ADE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pct"/>
            <w:vAlign w:val="bottom"/>
          </w:tcPr>
          <w:p w14:paraId="0F9AC5D8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6BE30FB7" w14:textId="77777777" w:rsidTr="00002B8C">
        <w:trPr>
          <w:cantSplit/>
        </w:trPr>
        <w:tc>
          <w:tcPr>
            <w:tcW w:w="1385" w:type="pct"/>
          </w:tcPr>
          <w:p w14:paraId="29E3B166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5" w:type="pct"/>
          </w:tcPr>
          <w:p w14:paraId="7C818069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</w:tcPr>
          <w:p w14:paraId="1F195C6A" w14:textId="6B42CB63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2AFB177D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pct"/>
            <w:vAlign w:val="bottom"/>
          </w:tcPr>
          <w:p w14:paraId="6D54DE5A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3B7CF69B" w14:textId="77777777" w:rsidTr="00002B8C">
        <w:trPr>
          <w:cantSplit/>
        </w:trPr>
        <w:tc>
          <w:tcPr>
            <w:tcW w:w="1385" w:type="pct"/>
          </w:tcPr>
          <w:p w14:paraId="00DEC46A" w14:textId="30B1961E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05" w:type="pct"/>
            <w:vAlign w:val="bottom"/>
          </w:tcPr>
          <w:p w14:paraId="050E48C6" w14:textId="59424EC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7D21BD64" w14:textId="5FD51829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7,538</w:t>
            </w:r>
          </w:p>
        </w:tc>
        <w:tc>
          <w:tcPr>
            <w:tcW w:w="905" w:type="pct"/>
            <w:vAlign w:val="bottom"/>
          </w:tcPr>
          <w:p w14:paraId="126BAFF3" w14:textId="0D0CBE0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900" w:type="pct"/>
            <w:vAlign w:val="bottom"/>
          </w:tcPr>
          <w:p w14:paraId="4FFD178A" w14:textId="42AAF1E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8,365</w:t>
            </w:r>
          </w:p>
        </w:tc>
      </w:tr>
      <w:tr w:rsidR="00002B8C" w:rsidRPr="008649D8" w14:paraId="079E5569" w14:textId="77777777" w:rsidTr="00002B8C">
        <w:trPr>
          <w:cantSplit/>
        </w:trPr>
        <w:tc>
          <w:tcPr>
            <w:tcW w:w="1385" w:type="pct"/>
          </w:tcPr>
          <w:p w14:paraId="2EE9D8C1" w14:textId="40BD447D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5" w:type="pct"/>
            <w:vAlign w:val="bottom"/>
          </w:tcPr>
          <w:p w14:paraId="5C2D1D82" w14:textId="330E10F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49D1E34F" w14:textId="3DACBCFA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7,364</w:t>
            </w:r>
          </w:p>
        </w:tc>
        <w:tc>
          <w:tcPr>
            <w:tcW w:w="905" w:type="pct"/>
            <w:vAlign w:val="bottom"/>
          </w:tcPr>
          <w:p w14:paraId="140A3ACC" w14:textId="26DA8AFA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900" w:type="pct"/>
            <w:vAlign w:val="bottom"/>
          </w:tcPr>
          <w:p w14:paraId="77A4C81F" w14:textId="434FB45E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8,191</w:t>
            </w:r>
          </w:p>
        </w:tc>
      </w:tr>
      <w:tr w:rsidR="00002B8C" w:rsidRPr="008649D8" w14:paraId="215F0FA6" w14:textId="77777777" w:rsidTr="00002B8C">
        <w:trPr>
          <w:cantSplit/>
        </w:trPr>
        <w:tc>
          <w:tcPr>
            <w:tcW w:w="1385" w:type="pct"/>
          </w:tcPr>
          <w:p w14:paraId="237C4BB0" w14:textId="2F0E4469" w:rsidR="00250241" w:rsidRPr="008649D8" w:rsidRDefault="00250241" w:rsidP="00364342">
            <w:pPr>
              <w:tabs>
                <w:tab w:val="clear" w:pos="227"/>
                <w:tab w:val="clear" w:pos="454"/>
                <w:tab w:val="left" w:pos="316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905" w:type="pct"/>
            <w:vAlign w:val="bottom"/>
          </w:tcPr>
          <w:p w14:paraId="5BF0DFD8" w14:textId="63C7630C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16C6154E" w14:textId="732FA896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(1,458)</w:t>
            </w:r>
          </w:p>
        </w:tc>
        <w:tc>
          <w:tcPr>
            <w:tcW w:w="905" w:type="pct"/>
            <w:vAlign w:val="bottom"/>
          </w:tcPr>
          <w:p w14:paraId="482C0F27" w14:textId="06636B8C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bottom"/>
          </w:tcPr>
          <w:p w14:paraId="1916F91A" w14:textId="33498429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(1,458)</w:t>
            </w:r>
          </w:p>
        </w:tc>
      </w:tr>
      <w:tr w:rsidR="00002B8C" w:rsidRPr="008649D8" w14:paraId="2BB1AF8B" w14:textId="77777777" w:rsidTr="00002B8C">
        <w:trPr>
          <w:cantSplit/>
        </w:trPr>
        <w:tc>
          <w:tcPr>
            <w:tcW w:w="1385" w:type="pct"/>
          </w:tcPr>
          <w:p w14:paraId="1AD6EFD6" w14:textId="478C1740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05" w:type="pct"/>
            <w:vAlign w:val="bottom"/>
          </w:tcPr>
          <w:p w14:paraId="42BB961F" w14:textId="265FDE35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317AF1A3" w14:textId="46DC4B6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13,444</w:t>
            </w:r>
          </w:p>
        </w:tc>
        <w:tc>
          <w:tcPr>
            <w:tcW w:w="905" w:type="pct"/>
            <w:vAlign w:val="bottom"/>
          </w:tcPr>
          <w:p w14:paraId="5494D3E7" w14:textId="0C459872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1,654</w:t>
            </w:r>
          </w:p>
        </w:tc>
        <w:tc>
          <w:tcPr>
            <w:tcW w:w="900" w:type="pct"/>
            <w:vAlign w:val="bottom"/>
          </w:tcPr>
          <w:p w14:paraId="3F228E16" w14:textId="4CAC9B14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15,098</w:t>
            </w:r>
          </w:p>
        </w:tc>
      </w:tr>
      <w:tr w:rsidR="00002B8C" w:rsidRPr="008649D8" w14:paraId="42092B08" w14:textId="77777777" w:rsidTr="00002B8C">
        <w:trPr>
          <w:cantSplit/>
        </w:trPr>
        <w:tc>
          <w:tcPr>
            <w:tcW w:w="1385" w:type="pct"/>
          </w:tcPr>
          <w:p w14:paraId="440D5A3F" w14:textId="58E35CD1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5" w:type="pct"/>
            <w:vAlign w:val="bottom"/>
          </w:tcPr>
          <w:p w14:paraId="653D107C" w14:textId="61823AA1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4F4BF6BB" w14:textId="67E9E6E5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A28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905" w:type="pct"/>
            <w:vAlign w:val="bottom"/>
          </w:tcPr>
          <w:p w14:paraId="30454797" w14:textId="5C99560E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900" w:type="pct"/>
            <w:vAlign w:val="bottom"/>
          </w:tcPr>
          <w:p w14:paraId="3D8F6B03" w14:textId="53A22F9E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7,730</w:t>
            </w:r>
          </w:p>
        </w:tc>
      </w:tr>
      <w:tr w:rsidR="00002B8C" w:rsidRPr="008649D8" w14:paraId="4B630F39" w14:textId="77777777" w:rsidTr="00002B8C">
        <w:trPr>
          <w:cantSplit/>
        </w:trPr>
        <w:tc>
          <w:tcPr>
            <w:tcW w:w="1385" w:type="pct"/>
          </w:tcPr>
          <w:p w14:paraId="74C49CAF" w14:textId="767BCDE5" w:rsidR="00250241" w:rsidRPr="008649D8" w:rsidRDefault="00250241" w:rsidP="003D6FE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905" w:type="pct"/>
            <w:vAlign w:val="bottom"/>
          </w:tcPr>
          <w:p w14:paraId="38DD044E" w14:textId="68BF4E5D" w:rsidR="00250241" w:rsidRPr="008649D8" w:rsidRDefault="00250241" w:rsidP="003D6FE8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35BBCA0E" w14:textId="1EE8B1B7" w:rsidR="00250241" w:rsidRPr="008649D8" w:rsidRDefault="00250241" w:rsidP="003D6FE8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(2,728)</w:t>
            </w:r>
          </w:p>
        </w:tc>
        <w:tc>
          <w:tcPr>
            <w:tcW w:w="905" w:type="pct"/>
            <w:vAlign w:val="bottom"/>
          </w:tcPr>
          <w:p w14:paraId="004344E5" w14:textId="5FF6780B" w:rsidR="00250241" w:rsidRPr="008649D8" w:rsidRDefault="00250241" w:rsidP="003D6FE8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bottom"/>
          </w:tcPr>
          <w:p w14:paraId="0F5BAF5C" w14:textId="4CE634DF" w:rsidR="00250241" w:rsidRPr="008649D8" w:rsidRDefault="00250241" w:rsidP="003D6FE8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(2,728)</w:t>
            </w:r>
          </w:p>
        </w:tc>
      </w:tr>
      <w:tr w:rsidR="00002B8C" w:rsidRPr="008649D8" w14:paraId="395C594D" w14:textId="77777777" w:rsidTr="00002B8C">
        <w:trPr>
          <w:cantSplit/>
        </w:trPr>
        <w:tc>
          <w:tcPr>
            <w:tcW w:w="1385" w:type="pct"/>
          </w:tcPr>
          <w:p w14:paraId="23A44D1C" w14:textId="0969865E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05" w:type="pct"/>
            <w:vAlign w:val="bottom"/>
          </w:tcPr>
          <w:p w14:paraId="59B5E97C" w14:textId="36872807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bottom"/>
          </w:tcPr>
          <w:p w14:paraId="712EF08E" w14:textId="6C73EE21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17,618</w:t>
            </w:r>
          </w:p>
        </w:tc>
        <w:tc>
          <w:tcPr>
            <w:tcW w:w="905" w:type="pct"/>
            <w:vAlign w:val="bottom"/>
          </w:tcPr>
          <w:p w14:paraId="30CF5912" w14:textId="4243AA76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2,482</w:t>
            </w:r>
          </w:p>
        </w:tc>
        <w:tc>
          <w:tcPr>
            <w:tcW w:w="900" w:type="pct"/>
            <w:vAlign w:val="bottom"/>
          </w:tcPr>
          <w:p w14:paraId="091D052E" w14:textId="64263E3B" w:rsidR="00250241" w:rsidRPr="008649D8" w:rsidRDefault="00250241" w:rsidP="0036434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20,100</w:t>
            </w:r>
          </w:p>
        </w:tc>
      </w:tr>
      <w:tr w:rsidR="00002B8C" w:rsidRPr="008649D8" w14:paraId="54112D30" w14:textId="77777777" w:rsidTr="00002B8C">
        <w:trPr>
          <w:cantSplit/>
        </w:trPr>
        <w:tc>
          <w:tcPr>
            <w:tcW w:w="1385" w:type="pct"/>
          </w:tcPr>
          <w:p w14:paraId="26DAC387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79B6CDC2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318BE2BE" w14:textId="30DBC239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5E865E8D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pct"/>
            <w:vAlign w:val="bottom"/>
          </w:tcPr>
          <w:p w14:paraId="0F192E48" w14:textId="77777777" w:rsidR="00250241" w:rsidRPr="008649D8" w:rsidRDefault="00250241" w:rsidP="00364342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6DA905A7" w14:textId="77777777" w:rsidTr="00002B8C">
        <w:trPr>
          <w:cantSplit/>
        </w:trPr>
        <w:tc>
          <w:tcPr>
            <w:tcW w:w="1385" w:type="pct"/>
          </w:tcPr>
          <w:p w14:paraId="31FF6AA6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05" w:type="pct"/>
            <w:vAlign w:val="bottom"/>
          </w:tcPr>
          <w:p w14:paraId="597D93FE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vAlign w:val="bottom"/>
          </w:tcPr>
          <w:p w14:paraId="2EAB1E79" w14:textId="2F4086BC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shd w:val="clear" w:color="auto" w:fill="auto"/>
            <w:vAlign w:val="bottom"/>
          </w:tcPr>
          <w:p w14:paraId="75BCDC53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pct"/>
            <w:shd w:val="clear" w:color="auto" w:fill="auto"/>
            <w:vAlign w:val="bottom"/>
          </w:tcPr>
          <w:p w14:paraId="3AF5401A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24F1384A" w14:textId="77777777" w:rsidTr="00002B8C">
        <w:trPr>
          <w:cantSplit/>
        </w:trPr>
        <w:tc>
          <w:tcPr>
            <w:tcW w:w="1385" w:type="pct"/>
          </w:tcPr>
          <w:p w14:paraId="5D1F9364" w14:textId="73668CEC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05" w:type="pct"/>
            <w:vAlign w:val="bottom"/>
          </w:tcPr>
          <w:p w14:paraId="1F663F31" w14:textId="3857BFD5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4,982</w:t>
            </w:r>
          </w:p>
        </w:tc>
        <w:tc>
          <w:tcPr>
            <w:tcW w:w="905" w:type="pct"/>
            <w:vAlign w:val="bottom"/>
          </w:tcPr>
          <w:p w14:paraId="309308CD" w14:textId="19671650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29,004</w:t>
            </w:r>
          </w:p>
        </w:tc>
        <w:tc>
          <w:tcPr>
            <w:tcW w:w="905" w:type="pct"/>
            <w:vAlign w:val="bottom"/>
          </w:tcPr>
          <w:p w14:paraId="13C57DB0" w14:textId="22CFBCED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4,966</w:t>
            </w:r>
          </w:p>
        </w:tc>
        <w:tc>
          <w:tcPr>
            <w:tcW w:w="900" w:type="pct"/>
            <w:vAlign w:val="bottom"/>
          </w:tcPr>
          <w:p w14:paraId="5B3F42C4" w14:textId="1E85E43C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38,952</w:t>
            </w:r>
          </w:p>
        </w:tc>
      </w:tr>
      <w:tr w:rsidR="00002B8C" w:rsidRPr="008649D8" w14:paraId="6233CABE" w14:textId="77777777" w:rsidTr="00002B8C">
        <w:trPr>
          <w:cantSplit/>
        </w:trPr>
        <w:tc>
          <w:tcPr>
            <w:tcW w:w="1385" w:type="pct"/>
          </w:tcPr>
          <w:p w14:paraId="084ABA34" w14:textId="6C56F60A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05" w:type="pct"/>
            <w:vAlign w:val="bottom"/>
          </w:tcPr>
          <w:p w14:paraId="05C58AFA" w14:textId="77CC5AA8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4,928</w:t>
            </w:r>
          </w:p>
        </w:tc>
        <w:tc>
          <w:tcPr>
            <w:tcW w:w="905" w:type="pct"/>
            <w:vAlign w:val="bottom"/>
          </w:tcPr>
          <w:p w14:paraId="35D60AF9" w14:textId="4FDFC915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21,529</w:t>
            </w:r>
          </w:p>
        </w:tc>
        <w:tc>
          <w:tcPr>
            <w:tcW w:w="905" w:type="pct"/>
            <w:vAlign w:val="bottom"/>
          </w:tcPr>
          <w:p w14:paraId="6F6FC121" w14:textId="5DA5396B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4,138</w:t>
            </w:r>
          </w:p>
        </w:tc>
        <w:tc>
          <w:tcPr>
            <w:tcW w:w="900" w:type="pct"/>
            <w:vAlign w:val="bottom"/>
          </w:tcPr>
          <w:p w14:paraId="18286EEA" w14:textId="121D7108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30,595</w:t>
            </w:r>
          </w:p>
        </w:tc>
      </w:tr>
      <w:tr w:rsidR="00002B8C" w:rsidRPr="008649D8" w14:paraId="58064005" w14:textId="77777777" w:rsidTr="00002B8C">
        <w:trPr>
          <w:cantSplit/>
          <w:trHeight w:val="285"/>
        </w:trPr>
        <w:tc>
          <w:tcPr>
            <w:tcW w:w="1385" w:type="pct"/>
          </w:tcPr>
          <w:p w14:paraId="77F5BCA7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4F947F2B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29534682" w14:textId="5F11F944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7AC4BC2B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3BB6346E" w14:textId="77777777" w:rsidR="00250241" w:rsidRPr="008649D8" w:rsidRDefault="00250241" w:rsidP="0036434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32868B28" w14:textId="77777777" w:rsidTr="00002B8C">
        <w:trPr>
          <w:cantSplit/>
          <w:trHeight w:val="285"/>
        </w:trPr>
        <w:tc>
          <w:tcPr>
            <w:tcW w:w="1385" w:type="pct"/>
          </w:tcPr>
          <w:p w14:paraId="3152BB10" w14:textId="64A04785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5" w:type="pct"/>
          </w:tcPr>
          <w:p w14:paraId="759D2755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4DDF1447" w14:textId="7ACBC04C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0219BBDE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76B2557D" w14:textId="77777777" w:rsidR="00250241" w:rsidRPr="008649D8" w:rsidRDefault="00250241" w:rsidP="0036434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2C41F2F3" w14:textId="77777777" w:rsidTr="00002B8C">
        <w:trPr>
          <w:cantSplit/>
          <w:trHeight w:val="285"/>
        </w:trPr>
        <w:tc>
          <w:tcPr>
            <w:tcW w:w="1385" w:type="pct"/>
          </w:tcPr>
          <w:p w14:paraId="122F46B9" w14:textId="3847B1B2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5" w:type="pct"/>
          </w:tcPr>
          <w:p w14:paraId="3AB8D789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603182AD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666F13DE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7037EB12" w14:textId="376DB62B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8,191</w:t>
            </w:r>
          </w:p>
        </w:tc>
      </w:tr>
      <w:tr w:rsidR="00002B8C" w:rsidRPr="008649D8" w14:paraId="23B52B10" w14:textId="77777777" w:rsidTr="00002B8C">
        <w:trPr>
          <w:cantSplit/>
          <w:trHeight w:val="285"/>
        </w:trPr>
        <w:tc>
          <w:tcPr>
            <w:tcW w:w="1385" w:type="pct"/>
          </w:tcPr>
          <w:p w14:paraId="33BC48B6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593E36F2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42CED108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1336080F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1BA1A7F5" w14:textId="77777777" w:rsidR="00250241" w:rsidRPr="008649D8" w:rsidRDefault="00250241" w:rsidP="0036434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0DB8B5F6" w14:textId="77777777" w:rsidTr="00002B8C">
        <w:trPr>
          <w:cantSplit/>
          <w:trHeight w:val="285"/>
        </w:trPr>
        <w:tc>
          <w:tcPr>
            <w:tcW w:w="1385" w:type="pct"/>
          </w:tcPr>
          <w:p w14:paraId="70A02EF5" w14:textId="23DCCC79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2565</w:t>
            </w:r>
          </w:p>
        </w:tc>
        <w:tc>
          <w:tcPr>
            <w:tcW w:w="905" w:type="pct"/>
          </w:tcPr>
          <w:p w14:paraId="4C365BF9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5C7339BF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4B7B2981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069E9B4E" w14:textId="77777777" w:rsidR="00250241" w:rsidRPr="008649D8" w:rsidRDefault="00250241" w:rsidP="0036434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2B8C" w:rsidRPr="008649D8" w14:paraId="09CEA989" w14:textId="77777777" w:rsidTr="00002B8C">
        <w:trPr>
          <w:cantSplit/>
          <w:trHeight w:val="285"/>
        </w:trPr>
        <w:tc>
          <w:tcPr>
            <w:tcW w:w="1385" w:type="pct"/>
          </w:tcPr>
          <w:p w14:paraId="32429574" w14:textId="77777777" w:rsidR="00250241" w:rsidRPr="008649D8" w:rsidRDefault="00250241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5" w:type="pct"/>
          </w:tcPr>
          <w:p w14:paraId="6D6DD026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3F6C4B4C" w14:textId="223BDBD9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38917961" w14:textId="77777777" w:rsidR="00250241" w:rsidRPr="008649D8" w:rsidRDefault="00250241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187634A7" w14:textId="09F9DAB4" w:rsidR="00250241" w:rsidRPr="008649D8" w:rsidRDefault="00250241" w:rsidP="00364342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7,730</w:t>
            </w:r>
          </w:p>
        </w:tc>
      </w:tr>
      <w:tr w:rsidR="00664A49" w:rsidRPr="008649D8" w14:paraId="31358D68" w14:textId="77777777" w:rsidTr="00002B8C">
        <w:trPr>
          <w:cantSplit/>
          <w:trHeight w:val="285"/>
        </w:trPr>
        <w:tc>
          <w:tcPr>
            <w:tcW w:w="1385" w:type="pct"/>
          </w:tcPr>
          <w:p w14:paraId="4B0D2911" w14:textId="77777777" w:rsidR="00664A49" w:rsidRPr="008649D8" w:rsidRDefault="00664A49" w:rsidP="0036434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pct"/>
          </w:tcPr>
          <w:p w14:paraId="52ED5EE8" w14:textId="77777777" w:rsidR="00664A49" w:rsidRPr="008649D8" w:rsidRDefault="00664A49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775ED7D3" w14:textId="77777777" w:rsidR="00664A49" w:rsidRPr="008649D8" w:rsidRDefault="00664A49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5" w:type="pct"/>
          </w:tcPr>
          <w:p w14:paraId="0C8AA8ED" w14:textId="77777777" w:rsidR="00664A49" w:rsidRPr="008649D8" w:rsidRDefault="00664A49" w:rsidP="0036434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</w:rPr>
            </w:pPr>
          </w:p>
        </w:tc>
        <w:tc>
          <w:tcPr>
            <w:tcW w:w="900" w:type="pct"/>
          </w:tcPr>
          <w:p w14:paraId="3E7F3589" w14:textId="77777777" w:rsidR="00664A49" w:rsidRPr="008649D8" w:rsidRDefault="00664A49" w:rsidP="00664A49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DD63956" w14:textId="55F55C8E" w:rsidR="004D3A57" w:rsidRPr="008649D8" w:rsidRDefault="005423E1">
      <w:pPr>
        <w:pStyle w:val="CordiaNew"/>
        <w:numPr>
          <w:ilvl w:val="1"/>
          <w:numId w:val="41"/>
        </w:numPr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 </w:t>
      </w:r>
      <w:r w:rsidR="00F74D7E" w:rsidRPr="008649D8">
        <w:rPr>
          <w:rFonts w:ascii="Browallia New" w:hAnsi="Browallia New" w:cs="Browallia New"/>
          <w:color w:val="auto"/>
          <w:sz w:val="28"/>
          <w:szCs w:val="28"/>
          <w:cs/>
        </w:rPr>
        <w:t>หนี้สินตามสัญญาเช่า</w:t>
      </w:r>
    </w:p>
    <w:p w14:paraId="50B8F826" w14:textId="77777777" w:rsidR="004D3A57" w:rsidRPr="008649D8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459" w:type="pct"/>
        <w:tblInd w:w="11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  <w:gridCol w:w="1876"/>
        <w:gridCol w:w="285"/>
        <w:gridCol w:w="1876"/>
      </w:tblGrid>
      <w:tr w:rsidR="00AA2E78" w:rsidRPr="008649D8" w14:paraId="6A55ED97" w14:textId="77777777" w:rsidTr="00317778">
        <w:trPr>
          <w:cantSplit/>
        </w:trPr>
        <w:tc>
          <w:tcPr>
            <w:tcW w:w="2588" w:type="pct"/>
          </w:tcPr>
          <w:p w14:paraId="7CD98969" w14:textId="77777777" w:rsidR="003C7629" w:rsidRPr="008649D8" w:rsidRDefault="003C7629" w:rsidP="00AA2E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12" w:type="pct"/>
            <w:gridSpan w:val="3"/>
          </w:tcPr>
          <w:p w14:paraId="7202A3E1" w14:textId="77777777" w:rsidR="003C7629" w:rsidRPr="008649D8" w:rsidRDefault="003C7629" w:rsidP="000C5593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A2E78" w:rsidRPr="008649D8" w14:paraId="72A4291D" w14:textId="77777777" w:rsidTr="00317778">
        <w:trPr>
          <w:cantSplit/>
        </w:trPr>
        <w:tc>
          <w:tcPr>
            <w:tcW w:w="2588" w:type="pct"/>
          </w:tcPr>
          <w:p w14:paraId="7D88A79F" w14:textId="77777777" w:rsidR="003C7629" w:rsidRPr="008649D8" w:rsidRDefault="003C7629" w:rsidP="00AA2E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12" w:type="pct"/>
            <w:gridSpan w:val="3"/>
            <w:tcBorders>
              <w:bottom w:val="single" w:sz="4" w:space="0" w:color="auto"/>
            </w:tcBorders>
          </w:tcPr>
          <w:p w14:paraId="7E3C8416" w14:textId="2D1E5ED6" w:rsidR="003C7629" w:rsidRPr="008649D8" w:rsidRDefault="00AA2E78" w:rsidP="000C55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C05C97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เงินรวมและ</w:t>
            </w:r>
            <w:r w:rsidR="00C05C97" w:rsidRPr="008649D8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3C7629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A2E78" w:rsidRPr="008649D8" w14:paraId="770FED62" w14:textId="77777777" w:rsidTr="00317778">
        <w:trPr>
          <w:cantSplit/>
        </w:trPr>
        <w:tc>
          <w:tcPr>
            <w:tcW w:w="2588" w:type="pct"/>
          </w:tcPr>
          <w:p w14:paraId="1ECA37BF" w14:textId="77777777" w:rsidR="003C7629" w:rsidRPr="008649D8" w:rsidRDefault="003C7629" w:rsidP="00AA2E78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3E0FD7D5" w14:textId="27B81D3F" w:rsidR="003C7629" w:rsidRPr="008649D8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70" w:type="pct"/>
          </w:tcPr>
          <w:p w14:paraId="00D7D642" w14:textId="77777777" w:rsidR="003C7629" w:rsidRPr="008649D8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3434737" w14:textId="7FF92677" w:rsidR="003C7629" w:rsidRPr="008649D8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AA2E78" w:rsidRPr="008649D8" w14:paraId="11144E0A" w14:textId="77777777" w:rsidTr="00317778">
        <w:trPr>
          <w:cantSplit/>
        </w:trPr>
        <w:tc>
          <w:tcPr>
            <w:tcW w:w="2588" w:type="pct"/>
          </w:tcPr>
          <w:p w14:paraId="3912BD44" w14:textId="4506D116" w:rsidR="003C7629" w:rsidRPr="008649D8" w:rsidRDefault="003C7629" w:rsidP="005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121" w:type="pct"/>
          </w:tcPr>
          <w:p w14:paraId="4257BB7E" w14:textId="77777777" w:rsidR="003C7629" w:rsidRPr="008649D8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" w:type="pct"/>
          </w:tcPr>
          <w:p w14:paraId="3AC0AF7C" w14:textId="77777777" w:rsidR="003C7629" w:rsidRPr="008649D8" w:rsidRDefault="003C7629" w:rsidP="000C55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21" w:type="pct"/>
          </w:tcPr>
          <w:p w14:paraId="0D18F24E" w14:textId="77777777" w:rsidR="003C7629" w:rsidRPr="008649D8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A2E78" w:rsidRPr="008649D8" w14:paraId="1352F76D" w14:textId="77777777" w:rsidTr="00317778">
        <w:trPr>
          <w:cantSplit/>
        </w:trPr>
        <w:tc>
          <w:tcPr>
            <w:tcW w:w="2588" w:type="pct"/>
          </w:tcPr>
          <w:p w14:paraId="530295D8" w14:textId="77777777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21" w:type="pct"/>
          </w:tcPr>
          <w:p w14:paraId="745BA1D6" w14:textId="6AC07B4F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8,839</w:t>
            </w:r>
          </w:p>
        </w:tc>
        <w:tc>
          <w:tcPr>
            <w:tcW w:w="170" w:type="pct"/>
          </w:tcPr>
          <w:p w14:paraId="7A5C79E3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48BCF013" w14:textId="0D9B903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9,379</w:t>
            </w:r>
          </w:p>
        </w:tc>
      </w:tr>
      <w:tr w:rsidR="00AA2E78" w:rsidRPr="008649D8" w14:paraId="6F08F183" w14:textId="77777777" w:rsidTr="00317778">
        <w:trPr>
          <w:cantSplit/>
        </w:trPr>
        <w:tc>
          <w:tcPr>
            <w:tcW w:w="2588" w:type="pct"/>
          </w:tcPr>
          <w:p w14:paraId="2A694DBD" w14:textId="1ABCECFF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21" w:type="pct"/>
          </w:tcPr>
          <w:p w14:paraId="55550582" w14:textId="16DEF68C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67DF9" w:rsidRPr="008649D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,204</w:t>
            </w:r>
          </w:p>
        </w:tc>
        <w:tc>
          <w:tcPr>
            <w:tcW w:w="170" w:type="pct"/>
          </w:tcPr>
          <w:p w14:paraId="39C13BCC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451FC658" w14:textId="23F8517E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37,847</w:t>
            </w:r>
          </w:p>
        </w:tc>
      </w:tr>
      <w:tr w:rsidR="00AA2E78" w:rsidRPr="008649D8" w14:paraId="471226DE" w14:textId="77777777" w:rsidTr="00317778">
        <w:trPr>
          <w:cantSplit/>
        </w:trPr>
        <w:tc>
          <w:tcPr>
            <w:tcW w:w="2588" w:type="pct"/>
          </w:tcPr>
          <w:p w14:paraId="767957D0" w14:textId="77777777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46EB1B76" w14:textId="14768081" w:rsidR="003C7629" w:rsidRPr="008649D8" w:rsidRDefault="00D67DF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649D8">
              <w:rPr>
                <w:rFonts w:ascii="Browallia New" w:hAnsi="Browallia New" w:cs="Browallia New"/>
                <w:noProof/>
                <w:sz w:val="28"/>
                <w:szCs w:val="28"/>
              </w:rPr>
              <w:t>37,043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0" w:type="pct"/>
          </w:tcPr>
          <w:p w14:paraId="4489657E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60774A1" w14:textId="72C77734" w:rsidR="003C7629" w:rsidRPr="008649D8" w:rsidRDefault="00D67DF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649D8">
              <w:rPr>
                <w:rFonts w:ascii="Browallia New" w:hAnsi="Browallia New" w:cs="Browallia New"/>
                <w:noProof/>
                <w:sz w:val="28"/>
                <w:szCs w:val="28"/>
              </w:rPr>
              <w:t>47,226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AA2E78" w:rsidRPr="008649D8" w14:paraId="5C7611E3" w14:textId="77777777" w:rsidTr="00317778">
        <w:trPr>
          <w:cantSplit/>
          <w:trHeight w:val="306"/>
        </w:trPr>
        <w:tc>
          <w:tcPr>
            <w:tcW w:w="2588" w:type="pct"/>
          </w:tcPr>
          <w:p w14:paraId="1E69FF72" w14:textId="73568F75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561DD00E" w14:textId="7738DAED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(4,110)</w:t>
            </w:r>
          </w:p>
        </w:tc>
        <w:tc>
          <w:tcPr>
            <w:tcW w:w="170" w:type="pct"/>
          </w:tcPr>
          <w:p w14:paraId="50C39788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A990C34" w14:textId="2E63F64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(6,120)</w:t>
            </w:r>
          </w:p>
        </w:tc>
      </w:tr>
      <w:tr w:rsidR="00AA2E78" w:rsidRPr="008649D8" w14:paraId="6D839D49" w14:textId="77777777" w:rsidTr="00317778">
        <w:trPr>
          <w:cantSplit/>
          <w:trHeight w:val="278"/>
        </w:trPr>
        <w:tc>
          <w:tcPr>
            <w:tcW w:w="2588" w:type="pct"/>
          </w:tcPr>
          <w:p w14:paraId="389919FE" w14:textId="77777777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12A7EDE2" w14:textId="65504C65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32,933</w:t>
            </w:r>
          </w:p>
        </w:tc>
        <w:tc>
          <w:tcPr>
            <w:tcW w:w="170" w:type="pct"/>
          </w:tcPr>
          <w:p w14:paraId="4F5DB824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596E0A07" w14:textId="4BEBDB2F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41,106</w:t>
            </w:r>
          </w:p>
        </w:tc>
      </w:tr>
      <w:tr w:rsidR="00AA2E78" w:rsidRPr="008649D8" w14:paraId="12B8623F" w14:textId="77777777" w:rsidTr="00317778">
        <w:trPr>
          <w:cantSplit/>
          <w:trHeight w:val="287"/>
        </w:trPr>
        <w:tc>
          <w:tcPr>
            <w:tcW w:w="2588" w:type="pct"/>
          </w:tcPr>
          <w:p w14:paraId="6D35E530" w14:textId="77777777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1" w:type="pct"/>
          </w:tcPr>
          <w:p w14:paraId="5CEF8C7B" w14:textId="6EDDB7DF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(7,192)</w:t>
            </w:r>
          </w:p>
        </w:tc>
        <w:tc>
          <w:tcPr>
            <w:tcW w:w="170" w:type="pct"/>
          </w:tcPr>
          <w:p w14:paraId="6CED2B44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61A1AEB6" w14:textId="3244684D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(7,282)</w:t>
            </w:r>
          </w:p>
        </w:tc>
      </w:tr>
      <w:tr w:rsidR="00AA2E78" w:rsidRPr="008649D8" w14:paraId="743FDA46" w14:textId="77777777" w:rsidTr="00317778">
        <w:trPr>
          <w:cantSplit/>
          <w:trHeight w:val="280"/>
        </w:trPr>
        <w:tc>
          <w:tcPr>
            <w:tcW w:w="2588" w:type="pct"/>
          </w:tcPr>
          <w:p w14:paraId="469DD477" w14:textId="77777777" w:rsidR="003C7629" w:rsidRPr="008649D8" w:rsidRDefault="003C7629" w:rsidP="00AA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12" w:space="0" w:color="auto"/>
            </w:tcBorders>
          </w:tcPr>
          <w:p w14:paraId="033E9682" w14:textId="5CC9F40D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25,741</w:t>
            </w:r>
          </w:p>
        </w:tc>
        <w:tc>
          <w:tcPr>
            <w:tcW w:w="170" w:type="pct"/>
          </w:tcPr>
          <w:p w14:paraId="13209CE5" w14:textId="77777777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12" w:space="0" w:color="auto"/>
            </w:tcBorders>
          </w:tcPr>
          <w:p w14:paraId="652FC25A" w14:textId="05621DBB" w:rsidR="003C7629" w:rsidRPr="008649D8" w:rsidRDefault="003C7629" w:rsidP="00D7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33,824</w:t>
            </w:r>
          </w:p>
        </w:tc>
      </w:tr>
    </w:tbl>
    <w:p w14:paraId="50A598A1" w14:textId="77777777" w:rsidR="00F74D7E" w:rsidRPr="008649D8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3BFE575" w14:textId="7D901E74" w:rsidR="00B718E4" w:rsidRPr="008649D8" w:rsidRDefault="00B718E4" w:rsidP="007778E7">
      <w:pPr>
        <w:pStyle w:val="ListParagraph"/>
        <w:tabs>
          <w:tab w:val="clear" w:pos="227"/>
          <w:tab w:val="clear" w:pos="454"/>
          <w:tab w:val="clear" w:pos="907"/>
          <w:tab w:val="left" w:pos="990"/>
        </w:tabs>
        <w:spacing w:line="240" w:lineRule="auto"/>
        <w:ind w:left="117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ED05CD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243E6"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1243E6" w:rsidRPr="008649D8">
        <w:rPr>
          <w:rFonts w:ascii="Browallia New" w:hAnsi="Browallia New" w:cs="Browallia New"/>
          <w:sz w:val="28"/>
          <w:szCs w:val="28"/>
        </w:rPr>
        <w:t>256</w:t>
      </w:r>
      <w:r w:rsidR="00ED05CD" w:rsidRPr="008649D8">
        <w:rPr>
          <w:rFonts w:ascii="Browallia New" w:hAnsi="Browallia New" w:cs="Browallia New"/>
          <w:sz w:val="28"/>
          <w:szCs w:val="28"/>
        </w:rPr>
        <w:t>4</w:t>
      </w:r>
      <w:r w:rsidR="001243E6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สรุปได้ดังนี้</w:t>
      </w:r>
    </w:p>
    <w:p w14:paraId="768504E4" w14:textId="77777777" w:rsidR="003638C5" w:rsidRPr="008649D8" w:rsidRDefault="003638C5" w:rsidP="0005582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459" w:type="pct"/>
        <w:tblInd w:w="11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  <w:gridCol w:w="1876"/>
        <w:gridCol w:w="285"/>
        <w:gridCol w:w="1876"/>
      </w:tblGrid>
      <w:tr w:rsidR="00C05C97" w:rsidRPr="008649D8" w14:paraId="2410214C" w14:textId="77777777" w:rsidTr="00C77556">
        <w:trPr>
          <w:cantSplit/>
        </w:trPr>
        <w:tc>
          <w:tcPr>
            <w:tcW w:w="2588" w:type="pct"/>
          </w:tcPr>
          <w:p w14:paraId="55E65EFB" w14:textId="77777777" w:rsidR="00C05C97" w:rsidRPr="008649D8" w:rsidRDefault="00C05C97" w:rsidP="00442F5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12" w:type="pct"/>
            <w:gridSpan w:val="3"/>
          </w:tcPr>
          <w:p w14:paraId="01D6AF4F" w14:textId="77777777" w:rsidR="00C05C97" w:rsidRPr="008649D8" w:rsidRDefault="00C05C97" w:rsidP="00442F5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05C97" w:rsidRPr="008649D8" w14:paraId="0237A8EF" w14:textId="77777777" w:rsidTr="00C77556">
        <w:trPr>
          <w:cantSplit/>
        </w:trPr>
        <w:tc>
          <w:tcPr>
            <w:tcW w:w="2588" w:type="pct"/>
          </w:tcPr>
          <w:p w14:paraId="19DA31E9" w14:textId="77777777" w:rsidR="00C05C97" w:rsidRPr="008649D8" w:rsidRDefault="00C05C97" w:rsidP="00442F5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12" w:type="pct"/>
            <w:gridSpan w:val="3"/>
            <w:tcBorders>
              <w:bottom w:val="single" w:sz="4" w:space="0" w:color="auto"/>
            </w:tcBorders>
          </w:tcPr>
          <w:p w14:paraId="62B98532" w14:textId="77777777" w:rsidR="00C05C97" w:rsidRPr="008649D8" w:rsidRDefault="00C05C97" w:rsidP="00442F5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C05C97" w:rsidRPr="008649D8" w14:paraId="60B8E075" w14:textId="77777777" w:rsidTr="00C77556">
        <w:trPr>
          <w:cantSplit/>
        </w:trPr>
        <w:tc>
          <w:tcPr>
            <w:tcW w:w="2588" w:type="pct"/>
          </w:tcPr>
          <w:p w14:paraId="2C587D2A" w14:textId="77777777" w:rsidR="00C05C97" w:rsidRPr="008649D8" w:rsidRDefault="00C05C97" w:rsidP="00442F57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59C691C5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70" w:type="pct"/>
          </w:tcPr>
          <w:p w14:paraId="31D3176C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0A365072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C05C97" w:rsidRPr="008649D8" w14:paraId="071495A3" w14:textId="77777777" w:rsidTr="00C77556">
        <w:trPr>
          <w:cantSplit/>
        </w:trPr>
        <w:tc>
          <w:tcPr>
            <w:tcW w:w="2588" w:type="pct"/>
          </w:tcPr>
          <w:p w14:paraId="2F87C770" w14:textId="31EF6FDC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1" w:type="pct"/>
          </w:tcPr>
          <w:p w14:paraId="06FAF2DA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" w:type="pct"/>
          </w:tcPr>
          <w:p w14:paraId="64433C88" w14:textId="77777777" w:rsidR="00C05C97" w:rsidRPr="008649D8" w:rsidRDefault="00C05C97" w:rsidP="00442F5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21" w:type="pct"/>
          </w:tcPr>
          <w:p w14:paraId="0276151C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05C97" w:rsidRPr="008649D8" w14:paraId="33B7067D" w14:textId="77777777" w:rsidTr="00C77556">
        <w:trPr>
          <w:cantSplit/>
        </w:trPr>
        <w:tc>
          <w:tcPr>
            <w:tcW w:w="2588" w:type="pct"/>
          </w:tcPr>
          <w:p w14:paraId="3BBD461D" w14:textId="15A0A821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21" w:type="pct"/>
          </w:tcPr>
          <w:p w14:paraId="6737A455" w14:textId="67ABB823" w:rsidR="00C05C97" w:rsidRPr="008649D8" w:rsidRDefault="00CF50A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41,106</w:t>
            </w:r>
          </w:p>
        </w:tc>
        <w:tc>
          <w:tcPr>
            <w:tcW w:w="170" w:type="pct"/>
          </w:tcPr>
          <w:p w14:paraId="5CA851AE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40526344" w14:textId="37DE0D12" w:rsidR="00C05C97" w:rsidRPr="008649D8" w:rsidRDefault="00842AF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63,873</w:t>
            </w:r>
          </w:p>
        </w:tc>
      </w:tr>
      <w:tr w:rsidR="00C05C97" w:rsidRPr="008649D8" w14:paraId="24C1B697" w14:textId="77777777" w:rsidTr="00C77556">
        <w:trPr>
          <w:cantSplit/>
        </w:trPr>
        <w:tc>
          <w:tcPr>
            <w:tcW w:w="2588" w:type="pct"/>
          </w:tcPr>
          <w:p w14:paraId="0F80BAA3" w14:textId="4B700433" w:rsidR="00C05C97" w:rsidRPr="008649D8" w:rsidRDefault="00E27BA5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121" w:type="pct"/>
          </w:tcPr>
          <w:p w14:paraId="5884AECB" w14:textId="1F1216AD" w:rsidR="00C05C97" w:rsidRPr="008649D8" w:rsidRDefault="00CF50A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2,107</w:t>
            </w:r>
          </w:p>
        </w:tc>
        <w:tc>
          <w:tcPr>
            <w:tcW w:w="170" w:type="pct"/>
          </w:tcPr>
          <w:p w14:paraId="753288B2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2EB30489" w14:textId="63CAF0EC" w:rsidR="00C05C97" w:rsidRPr="008649D8" w:rsidRDefault="00842AF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2,896</w:t>
            </w:r>
          </w:p>
        </w:tc>
      </w:tr>
      <w:tr w:rsidR="00C05C97" w:rsidRPr="008649D8" w14:paraId="74551328" w14:textId="77777777" w:rsidTr="00C77556">
        <w:trPr>
          <w:cantSplit/>
        </w:trPr>
        <w:tc>
          <w:tcPr>
            <w:tcW w:w="2588" w:type="pct"/>
          </w:tcPr>
          <w:p w14:paraId="368688E3" w14:textId="1B462B61" w:rsidR="00C05C97" w:rsidRPr="008649D8" w:rsidRDefault="00E27BA5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ปรับปรุงจากการประเมิน</w:t>
            </w:r>
            <w:r w:rsidR="00D740AD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สัญญาเช่า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ใหม่</w:t>
            </w:r>
          </w:p>
        </w:tc>
        <w:tc>
          <w:tcPr>
            <w:tcW w:w="1121" w:type="pct"/>
          </w:tcPr>
          <w:p w14:paraId="623E319F" w14:textId="370DD39B" w:rsidR="00C05C97" w:rsidRPr="008649D8" w:rsidRDefault="00CF50A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4,472</w:t>
            </w:r>
          </w:p>
        </w:tc>
        <w:tc>
          <w:tcPr>
            <w:tcW w:w="170" w:type="pct"/>
          </w:tcPr>
          <w:p w14:paraId="070293B5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08E92C4C" w14:textId="74208E1E" w:rsidR="00842AF0" w:rsidRPr="008649D8" w:rsidRDefault="00842AF0" w:rsidP="0084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05C97" w:rsidRPr="008649D8" w14:paraId="530FC55F" w14:textId="77777777" w:rsidTr="00C77556">
        <w:trPr>
          <w:cantSplit/>
          <w:trHeight w:val="306"/>
        </w:trPr>
        <w:tc>
          <w:tcPr>
            <w:tcW w:w="2588" w:type="pct"/>
          </w:tcPr>
          <w:p w14:paraId="7ECCE488" w14:textId="7CDB170D" w:rsidR="00C05C97" w:rsidRPr="008649D8" w:rsidRDefault="007736D0" w:rsidP="00E2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6D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27BA5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21" w:type="pct"/>
          </w:tcPr>
          <w:p w14:paraId="1568311E" w14:textId="4801A5FF" w:rsidR="00C05C97" w:rsidRPr="008649D8" w:rsidRDefault="00CF50A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(5,400)</w:t>
            </w:r>
          </w:p>
        </w:tc>
        <w:tc>
          <w:tcPr>
            <w:tcW w:w="170" w:type="pct"/>
          </w:tcPr>
          <w:p w14:paraId="5930FB2D" w14:textId="77777777" w:rsidR="00C05C97" w:rsidRPr="008649D8" w:rsidRDefault="00C05C97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4720DECA" w14:textId="7F7C8ED2" w:rsidR="00C05C97" w:rsidRPr="008649D8" w:rsidRDefault="00842AF0" w:rsidP="0044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(14,799)</w:t>
            </w:r>
          </w:p>
        </w:tc>
      </w:tr>
      <w:tr w:rsidR="00E1586E" w:rsidRPr="008649D8" w14:paraId="7F21B651" w14:textId="77777777" w:rsidTr="00C77556">
        <w:trPr>
          <w:cantSplit/>
          <w:trHeight w:val="287"/>
        </w:trPr>
        <w:tc>
          <w:tcPr>
            <w:tcW w:w="2588" w:type="pct"/>
          </w:tcPr>
          <w:p w14:paraId="71621B1E" w14:textId="15A42CC5" w:rsidR="00E1586E" w:rsidRPr="008649D8" w:rsidRDefault="007736D0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6D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1586E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ชำระค่าเช่าระหว่างปี</w:t>
            </w:r>
          </w:p>
        </w:tc>
        <w:tc>
          <w:tcPr>
            <w:tcW w:w="1121" w:type="pct"/>
          </w:tcPr>
          <w:p w14:paraId="5BB74C00" w14:textId="3B7831C3" w:rsidR="00E1586E" w:rsidRPr="008649D8" w:rsidRDefault="00CF50A0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(9,352)</w:t>
            </w:r>
          </w:p>
        </w:tc>
        <w:tc>
          <w:tcPr>
            <w:tcW w:w="170" w:type="pct"/>
          </w:tcPr>
          <w:p w14:paraId="21EB90D1" w14:textId="77777777" w:rsidR="00E1586E" w:rsidRPr="008649D8" w:rsidRDefault="00E1586E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</w:tcPr>
          <w:p w14:paraId="651F5C38" w14:textId="6DA5BEA8" w:rsidR="00E1586E" w:rsidRPr="008649D8" w:rsidRDefault="00842AF0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(10,864)</w:t>
            </w:r>
          </w:p>
        </w:tc>
      </w:tr>
      <w:tr w:rsidR="00E1586E" w:rsidRPr="008649D8" w14:paraId="34295D5C" w14:textId="77777777" w:rsidTr="00C77556">
        <w:trPr>
          <w:cantSplit/>
          <w:trHeight w:val="280"/>
        </w:trPr>
        <w:tc>
          <w:tcPr>
            <w:tcW w:w="2588" w:type="pct"/>
          </w:tcPr>
          <w:p w14:paraId="4B5C49CB" w14:textId="1EB7F61D" w:rsidR="00E1586E" w:rsidRPr="008649D8" w:rsidRDefault="00E1586E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12" w:space="0" w:color="auto"/>
            </w:tcBorders>
          </w:tcPr>
          <w:p w14:paraId="2E87E111" w14:textId="326E12FD" w:rsidR="00E1586E" w:rsidRPr="008649D8" w:rsidRDefault="00842AF0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32,933</w:t>
            </w:r>
          </w:p>
        </w:tc>
        <w:tc>
          <w:tcPr>
            <w:tcW w:w="170" w:type="pct"/>
          </w:tcPr>
          <w:p w14:paraId="2DD2075E" w14:textId="77777777" w:rsidR="00E1586E" w:rsidRPr="008649D8" w:rsidRDefault="00E1586E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12" w:space="0" w:color="auto"/>
            </w:tcBorders>
          </w:tcPr>
          <w:p w14:paraId="6D7171D8" w14:textId="662730FF" w:rsidR="00E1586E" w:rsidRPr="008649D8" w:rsidRDefault="00842AF0" w:rsidP="00E1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41,106</w:t>
            </w:r>
          </w:p>
        </w:tc>
      </w:tr>
    </w:tbl>
    <w:p w14:paraId="4469EBF8" w14:textId="1E49F997" w:rsidR="00EC36D7" w:rsidRPr="008649D8" w:rsidRDefault="00EC36D7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40A20BAA" w14:textId="77777777" w:rsidR="00F74D7E" w:rsidRPr="008649D8" w:rsidRDefault="00F74D7E" w:rsidP="00B3606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70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23A6597E" w14:textId="77777777" w:rsidR="00F74D7E" w:rsidRPr="008649D8" w:rsidRDefault="00F74D7E" w:rsidP="00B3606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70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FC3FD5B" w14:textId="7BC54701" w:rsidR="00F74D7E" w:rsidRPr="008649D8" w:rsidRDefault="00F74D7E" w:rsidP="00B36060">
      <w:pPr>
        <w:pStyle w:val="ListParagraph"/>
        <w:tabs>
          <w:tab w:val="clear" w:pos="227"/>
          <w:tab w:val="clear" w:pos="907"/>
          <w:tab w:val="left" w:pos="1276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12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เดือน)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</w:t>
      </w:r>
      <w:r w:rsidR="009D487D" w:rsidRPr="008649D8">
        <w:rPr>
          <w:rFonts w:ascii="Browallia New" w:hAnsi="Browallia New" w:cs="Browallia New"/>
          <w:sz w:val="28"/>
          <w:szCs w:val="28"/>
          <w:cs/>
          <w:lang w:val="en-GB"/>
        </w:rPr>
        <w:t>ซึ่งไม่เข้าเงื่อนไข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ให้รับรู้เป็นหนี้สินตามสัญญาเช่าและจะ</w:t>
      </w:r>
      <w:r w:rsidR="008E0BD7" w:rsidRPr="008649D8">
        <w:rPr>
          <w:rFonts w:ascii="Browallia New" w:hAnsi="Browallia New" w:cs="Browallia New"/>
          <w:sz w:val="28"/>
          <w:szCs w:val="28"/>
          <w:cs/>
          <w:lang w:val="en-GB"/>
        </w:rPr>
        <w:t>ถูก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บันทึกเป็นค่าใช้จ่ายเมื่อเกิดขึ้น</w:t>
      </w:r>
    </w:p>
    <w:p w14:paraId="315FA3D7" w14:textId="1CBB2F6E" w:rsidR="007D6937" w:rsidRPr="008649D8" w:rsidRDefault="007D693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086A4" w14:textId="026CC9D9" w:rsidR="004324F3" w:rsidRDefault="0043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87C333E" w14:textId="6AD26A28" w:rsidR="00F74D7E" w:rsidRPr="008649D8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253F6F47" w14:textId="0D9CBC41" w:rsidR="00162217" w:rsidRPr="008649D8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162217" w:rsidRPr="008649D8" w14:paraId="5FA6FC96" w14:textId="77777777" w:rsidTr="00CE5B5B">
        <w:tc>
          <w:tcPr>
            <w:tcW w:w="3175" w:type="dxa"/>
          </w:tcPr>
          <w:p w14:paraId="740973CE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29ACA79D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62217" w:rsidRPr="008649D8" w14:paraId="587D2277" w14:textId="77777777" w:rsidTr="00CE5B5B">
        <w:tc>
          <w:tcPr>
            <w:tcW w:w="3175" w:type="dxa"/>
          </w:tcPr>
          <w:p w14:paraId="2434FC6E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4DE0E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878D9C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814D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82B3A" w:rsidRPr="008649D8" w14:paraId="3BF7FDB3" w14:textId="77777777" w:rsidTr="00CE5B5B">
        <w:trPr>
          <w:trHeight w:val="351"/>
        </w:trPr>
        <w:tc>
          <w:tcPr>
            <w:tcW w:w="3175" w:type="dxa"/>
          </w:tcPr>
          <w:p w14:paraId="53A0119C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07A78" w14:textId="0820A29D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EF71D8A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53011" w14:textId="2DCB8686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1881DC76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35E01" w14:textId="4CA947AC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B6A1C9D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87B1D" w14:textId="5820D638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62217" w:rsidRPr="008649D8" w14:paraId="494D8242" w14:textId="77777777" w:rsidTr="00CE5B5B">
        <w:trPr>
          <w:trHeight w:val="203"/>
        </w:trPr>
        <w:tc>
          <w:tcPr>
            <w:tcW w:w="3175" w:type="dxa"/>
          </w:tcPr>
          <w:p w14:paraId="33CC80BD" w14:textId="77777777" w:rsidR="00162217" w:rsidRPr="008649D8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7739BCA" w14:textId="77777777" w:rsidR="00162217" w:rsidRPr="008649D8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C7903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2B3FC1" w14:textId="77777777" w:rsidR="00162217" w:rsidRPr="008649D8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9BCE2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1007FE" w14:textId="77777777" w:rsidR="00162217" w:rsidRPr="008649D8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F3F3E" w14:textId="77777777" w:rsidR="00162217" w:rsidRPr="008649D8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9E830" w14:textId="77777777" w:rsidR="00162217" w:rsidRPr="008649D8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B3A" w:rsidRPr="008649D8" w14:paraId="7DC02B2A" w14:textId="77777777" w:rsidTr="00CE5B5B">
        <w:trPr>
          <w:trHeight w:val="171"/>
        </w:trPr>
        <w:tc>
          <w:tcPr>
            <w:tcW w:w="3175" w:type="dxa"/>
          </w:tcPr>
          <w:p w14:paraId="5A5B7F81" w14:textId="587E31DE" w:rsidR="00582B3A" w:rsidRPr="008649D8" w:rsidRDefault="00582B3A" w:rsidP="0058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06" w:type="dxa"/>
            <w:shd w:val="clear" w:color="auto" w:fill="auto"/>
          </w:tcPr>
          <w:p w14:paraId="03376EDA" w14:textId="524916E8" w:rsidR="00582B3A" w:rsidRPr="008649D8" w:rsidRDefault="002C4989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1,031</w:t>
            </w:r>
          </w:p>
        </w:tc>
        <w:tc>
          <w:tcPr>
            <w:tcW w:w="236" w:type="dxa"/>
          </w:tcPr>
          <w:p w14:paraId="00A465C2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E07EAC" w14:textId="263935DA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236" w:type="dxa"/>
          </w:tcPr>
          <w:p w14:paraId="686869FD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B6F005" w14:textId="576DBA6C" w:rsidR="00582B3A" w:rsidRPr="008649D8" w:rsidRDefault="004621EC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6D22B2E0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352B04" w14:textId="5624B969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  <w:tr w:rsidR="00582B3A" w:rsidRPr="008649D8" w14:paraId="02CE7934" w14:textId="77777777" w:rsidTr="00CE5B5B">
        <w:trPr>
          <w:trHeight w:val="173"/>
        </w:trPr>
        <w:tc>
          <w:tcPr>
            <w:tcW w:w="3175" w:type="dxa"/>
            <w:vAlign w:val="bottom"/>
            <w:hideMark/>
          </w:tcPr>
          <w:p w14:paraId="68CA320F" w14:textId="77777777" w:rsidR="00582B3A" w:rsidRPr="008649D8" w:rsidRDefault="00582B3A" w:rsidP="0058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  <w:p w14:paraId="5044EDFB" w14:textId="18DA1268" w:rsidR="00582B3A" w:rsidRPr="008649D8" w:rsidRDefault="00582B3A" w:rsidP="0058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C9A59" w14:textId="77777777" w:rsidR="00582B3A" w:rsidRPr="008649D8" w:rsidRDefault="00582B3A" w:rsidP="002C498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F6A9C9B" w14:textId="5B35C7AE" w:rsidR="002C4989" w:rsidRPr="008649D8" w:rsidRDefault="002C4989" w:rsidP="002C498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3806F220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3AF54" w14:textId="77777777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D838D5D" w14:textId="02FA2022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3AD31D86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610D8" w14:textId="77777777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0207785" w14:textId="7A47C345" w:rsidR="00D73396" w:rsidRPr="008649D8" w:rsidRDefault="00D73396" w:rsidP="00D733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95FAFE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E44F" w14:textId="77777777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CCA954C" w14:textId="7CE88B81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82B3A" w:rsidRPr="008649D8" w14:paraId="37320749" w14:textId="77777777" w:rsidTr="00CE5B5B">
        <w:trPr>
          <w:trHeight w:val="173"/>
        </w:trPr>
        <w:tc>
          <w:tcPr>
            <w:tcW w:w="3175" w:type="dxa"/>
            <w:hideMark/>
          </w:tcPr>
          <w:p w14:paraId="460C6548" w14:textId="6957C8FA" w:rsidR="00582B3A" w:rsidRPr="008649D8" w:rsidRDefault="00582B3A" w:rsidP="0058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4964722" w14:textId="0BDD4D4D" w:rsidR="00582B3A" w:rsidRPr="008649D8" w:rsidRDefault="002C4989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1,068</w:t>
            </w:r>
          </w:p>
        </w:tc>
        <w:tc>
          <w:tcPr>
            <w:tcW w:w="236" w:type="dxa"/>
          </w:tcPr>
          <w:p w14:paraId="7433DB3C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6E7E9E" w14:textId="50AF5A25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1,021</w:t>
            </w:r>
          </w:p>
        </w:tc>
        <w:tc>
          <w:tcPr>
            <w:tcW w:w="236" w:type="dxa"/>
          </w:tcPr>
          <w:p w14:paraId="1DFC2394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CEDB6BC" w14:textId="2FA57302" w:rsidR="00582B3A" w:rsidRPr="008649D8" w:rsidRDefault="00D73396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76883F8F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B3520" w14:textId="003CC7C8" w:rsidR="00582B3A" w:rsidRPr="008649D8" w:rsidRDefault="00582B3A" w:rsidP="00582B3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</w:tbl>
    <w:p w14:paraId="50EECBB3" w14:textId="77777777" w:rsidR="00162217" w:rsidRPr="008649D8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B6F1B3" w14:textId="77777777" w:rsidR="0091490F" w:rsidRPr="008649D8" w:rsidRDefault="0091490F">
      <w:pPr>
        <w:pStyle w:val="CordiaNew"/>
        <w:numPr>
          <w:ilvl w:val="1"/>
          <w:numId w:val="41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ลูกหนี้ตามสัญญาเช่า</w:t>
      </w:r>
    </w:p>
    <w:p w14:paraId="0D633A2B" w14:textId="77777777" w:rsidR="0091490F" w:rsidRPr="008649D8" w:rsidRDefault="0091490F" w:rsidP="0091490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6C1D50" w:rsidRPr="008649D8" w14:paraId="457E0DBF" w14:textId="77777777" w:rsidTr="00357E1A">
        <w:tc>
          <w:tcPr>
            <w:tcW w:w="3175" w:type="dxa"/>
          </w:tcPr>
          <w:p w14:paraId="32BB4ACE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563189BD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C1D50" w:rsidRPr="008649D8" w14:paraId="73E9F02D" w14:textId="77777777" w:rsidTr="00357E1A">
        <w:tc>
          <w:tcPr>
            <w:tcW w:w="3175" w:type="dxa"/>
          </w:tcPr>
          <w:p w14:paraId="0FE23C6B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82B3A" w:rsidRPr="008649D8" w14:paraId="3379C000" w14:textId="77777777" w:rsidTr="00CE5B5B">
        <w:trPr>
          <w:trHeight w:val="351"/>
        </w:trPr>
        <w:tc>
          <w:tcPr>
            <w:tcW w:w="3175" w:type="dxa"/>
          </w:tcPr>
          <w:p w14:paraId="70AFE1BC" w14:textId="77777777" w:rsidR="00582B3A" w:rsidRPr="008649D8" w:rsidRDefault="00582B3A" w:rsidP="00582B3A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3DF03" w14:textId="64E1BF81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63F375A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598E" w14:textId="2047118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9E7589B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EF8BE" w14:textId="6099F6CA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9D977FA" w14:textId="77777777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C7B79" w14:textId="7001AC8C" w:rsidR="00582B3A" w:rsidRPr="008649D8" w:rsidRDefault="00582B3A" w:rsidP="00582B3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6C1D50" w:rsidRPr="008649D8" w14:paraId="0DAEE4D4" w14:textId="77777777" w:rsidTr="00357E1A">
        <w:trPr>
          <w:trHeight w:val="203"/>
        </w:trPr>
        <w:tc>
          <w:tcPr>
            <w:tcW w:w="3175" w:type="dxa"/>
          </w:tcPr>
          <w:p w14:paraId="60C7A12E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D9AF7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0DA63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44D61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1D50" w:rsidRPr="008649D8" w14:paraId="07AFBA68" w14:textId="77777777" w:rsidTr="00357E1A">
        <w:trPr>
          <w:trHeight w:val="113"/>
        </w:trPr>
        <w:tc>
          <w:tcPr>
            <w:tcW w:w="3175" w:type="dxa"/>
            <w:hideMark/>
          </w:tcPr>
          <w:p w14:paraId="098D6153" w14:textId="77777777" w:rsidR="0091490F" w:rsidRPr="001F0FE5" w:rsidRDefault="0091490F" w:rsidP="000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0F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06" w:type="dxa"/>
            <w:shd w:val="clear" w:color="auto" w:fill="auto"/>
          </w:tcPr>
          <w:p w14:paraId="0FDB6B7F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79F68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B426D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544C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0EB576" w14:textId="77777777" w:rsidR="0091490F" w:rsidRPr="008649D8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543F25" w14:textId="77777777" w:rsidR="0091490F" w:rsidRPr="008649D8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728AA" w14:textId="77777777" w:rsidR="0091490F" w:rsidRPr="008649D8" w:rsidRDefault="0091490F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7EC8" w:rsidRPr="008649D8" w14:paraId="75811015" w14:textId="77777777" w:rsidTr="00357E1A">
        <w:trPr>
          <w:trHeight w:val="171"/>
        </w:trPr>
        <w:tc>
          <w:tcPr>
            <w:tcW w:w="3175" w:type="dxa"/>
            <w:hideMark/>
          </w:tcPr>
          <w:p w14:paraId="7B8EE78B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shd w:val="clear" w:color="auto" w:fill="auto"/>
          </w:tcPr>
          <w:p w14:paraId="3455AF71" w14:textId="7FC6E055" w:rsidR="00267EC8" w:rsidRPr="008649D8" w:rsidRDefault="002C4989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12,063</w:t>
            </w:r>
          </w:p>
        </w:tc>
        <w:tc>
          <w:tcPr>
            <w:tcW w:w="236" w:type="dxa"/>
          </w:tcPr>
          <w:p w14:paraId="563843E9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234E2" w14:textId="0F1B0DBA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8,066</w:t>
            </w:r>
          </w:p>
        </w:tc>
        <w:tc>
          <w:tcPr>
            <w:tcW w:w="236" w:type="dxa"/>
          </w:tcPr>
          <w:p w14:paraId="4F03A9E0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8E62B" w14:textId="313A4E5B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10,178</w:t>
            </w:r>
          </w:p>
        </w:tc>
        <w:tc>
          <w:tcPr>
            <w:tcW w:w="236" w:type="dxa"/>
          </w:tcPr>
          <w:p w14:paraId="36C2D9C3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8D505" w14:textId="33847736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6,741</w:t>
            </w:r>
          </w:p>
        </w:tc>
      </w:tr>
      <w:tr w:rsidR="00267EC8" w:rsidRPr="008649D8" w14:paraId="3C343B8D" w14:textId="77777777" w:rsidTr="00357E1A">
        <w:trPr>
          <w:trHeight w:val="173"/>
        </w:trPr>
        <w:tc>
          <w:tcPr>
            <w:tcW w:w="3175" w:type="dxa"/>
            <w:hideMark/>
          </w:tcPr>
          <w:p w14:paraId="7352EBCA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แต่ไม่เกิน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C8F74" w14:textId="397AA9F7" w:rsidR="00267EC8" w:rsidRPr="008649D8" w:rsidRDefault="002C4989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10,624</w:t>
            </w:r>
          </w:p>
        </w:tc>
        <w:tc>
          <w:tcPr>
            <w:tcW w:w="236" w:type="dxa"/>
          </w:tcPr>
          <w:p w14:paraId="7B8844B5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1BEA5A49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11,334</w:t>
            </w:r>
          </w:p>
        </w:tc>
        <w:tc>
          <w:tcPr>
            <w:tcW w:w="236" w:type="dxa"/>
          </w:tcPr>
          <w:p w14:paraId="3E79B33E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0E3B3357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5,549</w:t>
            </w:r>
          </w:p>
        </w:tc>
        <w:tc>
          <w:tcPr>
            <w:tcW w:w="236" w:type="dxa"/>
          </w:tcPr>
          <w:p w14:paraId="2C7D9FA0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7BDE2350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5,490</w:t>
            </w:r>
          </w:p>
        </w:tc>
      </w:tr>
      <w:tr w:rsidR="00267EC8" w:rsidRPr="008649D8" w14:paraId="2EFBC3C2" w14:textId="77777777" w:rsidTr="00357E1A">
        <w:trPr>
          <w:trHeight w:val="173"/>
        </w:trPr>
        <w:tc>
          <w:tcPr>
            <w:tcW w:w="3175" w:type="dxa"/>
            <w:hideMark/>
          </w:tcPr>
          <w:p w14:paraId="3ADD60B2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69A6" w14:textId="4F3E70FF" w:rsidR="00267EC8" w:rsidRPr="008649D8" w:rsidRDefault="002C4989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22,687</w:t>
            </w:r>
          </w:p>
        </w:tc>
        <w:tc>
          <w:tcPr>
            <w:tcW w:w="236" w:type="dxa"/>
          </w:tcPr>
          <w:p w14:paraId="1E88EF1B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08966177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19,400</w:t>
            </w:r>
          </w:p>
        </w:tc>
        <w:tc>
          <w:tcPr>
            <w:tcW w:w="236" w:type="dxa"/>
          </w:tcPr>
          <w:p w14:paraId="523B2CA3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4F961070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15,727</w:t>
            </w:r>
          </w:p>
        </w:tc>
        <w:tc>
          <w:tcPr>
            <w:tcW w:w="236" w:type="dxa"/>
          </w:tcPr>
          <w:p w14:paraId="12CD9081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13FDBCF6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12,231</w:t>
            </w:r>
          </w:p>
        </w:tc>
      </w:tr>
      <w:tr w:rsidR="00267EC8" w:rsidRPr="008649D8" w14:paraId="2889402B" w14:textId="77777777" w:rsidTr="00357E1A">
        <w:trPr>
          <w:trHeight w:val="173"/>
        </w:trPr>
        <w:tc>
          <w:tcPr>
            <w:tcW w:w="3175" w:type="dxa"/>
            <w:hideMark/>
          </w:tcPr>
          <w:p w14:paraId="0E38141B" w14:textId="1C5505F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80B4E" w14:textId="2D41BE47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C4989" w:rsidRPr="008649D8">
              <w:rPr>
                <w:rFonts w:ascii="Browallia New" w:hAnsi="Browallia New" w:cs="Browallia New"/>
                <w:sz w:val="28"/>
                <w:szCs w:val="28"/>
              </w:rPr>
              <w:t>3,289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866B5A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0C25B586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(2,123)</w:t>
            </w:r>
          </w:p>
        </w:tc>
        <w:tc>
          <w:tcPr>
            <w:tcW w:w="236" w:type="dxa"/>
          </w:tcPr>
          <w:p w14:paraId="14D6D9BA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221AD46E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(2,279)</w:t>
            </w:r>
          </w:p>
        </w:tc>
        <w:tc>
          <w:tcPr>
            <w:tcW w:w="236" w:type="dxa"/>
          </w:tcPr>
          <w:p w14:paraId="5F6C9293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0846D774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(2,123)</w:t>
            </w:r>
          </w:p>
        </w:tc>
      </w:tr>
      <w:tr w:rsidR="00267EC8" w:rsidRPr="008649D8" w14:paraId="447AEC08" w14:textId="77777777" w:rsidTr="00357E1A">
        <w:trPr>
          <w:trHeight w:val="173"/>
        </w:trPr>
        <w:tc>
          <w:tcPr>
            <w:tcW w:w="3175" w:type="dxa"/>
            <w:hideMark/>
          </w:tcPr>
          <w:p w14:paraId="346F79B4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CBE31" w14:textId="79BDA541" w:rsidR="00267EC8" w:rsidRPr="008649D8" w:rsidRDefault="002C4989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19,398</w:t>
            </w:r>
          </w:p>
        </w:tc>
        <w:tc>
          <w:tcPr>
            <w:tcW w:w="236" w:type="dxa"/>
          </w:tcPr>
          <w:p w14:paraId="1F392270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1DB19E5D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17,277</w:t>
            </w:r>
          </w:p>
        </w:tc>
        <w:tc>
          <w:tcPr>
            <w:tcW w:w="236" w:type="dxa"/>
          </w:tcPr>
          <w:p w14:paraId="675A4194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3C91455D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13,448</w:t>
            </w:r>
          </w:p>
        </w:tc>
        <w:tc>
          <w:tcPr>
            <w:tcW w:w="236" w:type="dxa"/>
          </w:tcPr>
          <w:p w14:paraId="762561E7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20C42574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10,108</w:t>
            </w:r>
          </w:p>
        </w:tc>
      </w:tr>
      <w:tr w:rsidR="00267EC8" w:rsidRPr="008649D8" w14:paraId="56182C38" w14:textId="77777777" w:rsidTr="00357E1A">
        <w:trPr>
          <w:trHeight w:val="173"/>
        </w:trPr>
        <w:tc>
          <w:tcPr>
            <w:tcW w:w="3175" w:type="dxa"/>
            <w:hideMark/>
          </w:tcPr>
          <w:p w14:paraId="3ABDBF3B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097C" w14:textId="5BF95EB3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C4989" w:rsidRPr="008649D8">
              <w:rPr>
                <w:rFonts w:ascii="Browallia New" w:hAnsi="Browallia New" w:cs="Browallia New"/>
                <w:sz w:val="28"/>
                <w:szCs w:val="28"/>
              </w:rPr>
              <w:t>9,707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9EA5B9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4215109B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(6,632)</w:t>
            </w:r>
          </w:p>
        </w:tc>
        <w:tc>
          <w:tcPr>
            <w:tcW w:w="236" w:type="dxa"/>
          </w:tcPr>
          <w:p w14:paraId="069F33C6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657E3B90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(8,275)</w:t>
            </w:r>
          </w:p>
        </w:tc>
        <w:tc>
          <w:tcPr>
            <w:tcW w:w="236" w:type="dxa"/>
          </w:tcPr>
          <w:p w14:paraId="0B667F49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1FDDA258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(5,306)</w:t>
            </w:r>
          </w:p>
        </w:tc>
      </w:tr>
      <w:tr w:rsidR="00267EC8" w:rsidRPr="008649D8" w14:paraId="24D0E56B" w14:textId="77777777" w:rsidTr="00357E1A">
        <w:trPr>
          <w:trHeight w:val="173"/>
        </w:trPr>
        <w:tc>
          <w:tcPr>
            <w:tcW w:w="3175" w:type="dxa"/>
            <w:hideMark/>
          </w:tcPr>
          <w:p w14:paraId="7865518F" w14:textId="77777777" w:rsidR="00267EC8" w:rsidRPr="008649D8" w:rsidRDefault="00267EC8" w:rsidP="0026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F6C665" w14:textId="2D27422D" w:rsidR="00267EC8" w:rsidRPr="008649D8" w:rsidRDefault="002C4989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9,691</w:t>
            </w:r>
          </w:p>
        </w:tc>
        <w:tc>
          <w:tcPr>
            <w:tcW w:w="236" w:type="dxa"/>
          </w:tcPr>
          <w:p w14:paraId="5325FCD0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3D2AD457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10,645</w:t>
            </w:r>
          </w:p>
        </w:tc>
        <w:tc>
          <w:tcPr>
            <w:tcW w:w="236" w:type="dxa"/>
          </w:tcPr>
          <w:p w14:paraId="5B5506FA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0FBF3D09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5,173</w:t>
            </w:r>
          </w:p>
        </w:tc>
        <w:tc>
          <w:tcPr>
            <w:tcW w:w="236" w:type="dxa"/>
          </w:tcPr>
          <w:p w14:paraId="69F5A5A2" w14:textId="77777777" w:rsidR="00267EC8" w:rsidRPr="008649D8" w:rsidRDefault="00267EC8" w:rsidP="00267E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14A9BD39" w:rsidR="00267EC8" w:rsidRPr="008649D8" w:rsidRDefault="00267EC8" w:rsidP="00267EC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4,802</w:t>
            </w:r>
          </w:p>
        </w:tc>
      </w:tr>
    </w:tbl>
    <w:p w14:paraId="7CFE0B2A" w14:textId="77777777" w:rsidR="0091490F" w:rsidRPr="008649D8" w:rsidRDefault="0091490F" w:rsidP="0091490F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FF4D88" w14:textId="77777777" w:rsidR="0091490F" w:rsidRPr="008649D8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บริษัทได้ทำสัญญาให้เช่าเครื่องมือแพทย์กับลูกค้า มีระยะเวลา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 xml:space="preserve">2 - 4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ปี</w:t>
      </w:r>
    </w:p>
    <w:p w14:paraId="354E3D3D" w14:textId="77777777" w:rsidR="0091490F" w:rsidRPr="008649D8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FC8F84" w14:textId="1620F5BE" w:rsidR="00CC37C8" w:rsidRPr="008649D8" w:rsidRDefault="00CC37C8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9804302" w14:textId="1897540F" w:rsidR="00A22DB5" w:rsidRPr="008649D8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0807D00" w14:textId="3A782DD6" w:rsidR="00A22DB5" w:rsidRPr="008649D8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F834602" w14:textId="5A217758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0EC42C9" w14:textId="12CAEE5E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273B5B" w14:textId="121CD62C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7510DBA" w14:textId="7B889E2A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328AC5D" w14:textId="0A695669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624BFD5" w14:textId="4ADFFF02" w:rsidR="00246017" w:rsidRPr="008649D8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46C526" w14:textId="60F08DCF" w:rsidR="00246017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D2D66" w14:textId="68434472" w:rsidR="00D1087E" w:rsidRDefault="00D10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2A6AC4D" w14:textId="50C81049" w:rsidR="00474F48" w:rsidRPr="008649D8" w:rsidRDefault="00474F48" w:rsidP="00474F4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</w:p>
    <w:p w14:paraId="4F2BB4C3" w14:textId="77777777" w:rsidR="00BB47D4" w:rsidRPr="008649D8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color w:val="auto"/>
          <w:sz w:val="16"/>
          <w:szCs w:val="16"/>
          <w:u w:val="single"/>
        </w:rPr>
      </w:pPr>
    </w:p>
    <w:tbl>
      <w:tblPr>
        <w:tblW w:w="9033" w:type="dxa"/>
        <w:tblInd w:w="426" w:type="dxa"/>
        <w:tblLook w:val="01E0" w:firstRow="1" w:lastRow="1" w:firstColumn="1" w:lastColumn="1" w:noHBand="0" w:noVBand="0"/>
      </w:tblPr>
      <w:tblGrid>
        <w:gridCol w:w="2346"/>
        <w:gridCol w:w="1098"/>
        <w:gridCol w:w="1044"/>
        <w:gridCol w:w="1134"/>
        <w:gridCol w:w="1152"/>
        <w:gridCol w:w="1044"/>
        <w:gridCol w:w="1215"/>
      </w:tblGrid>
      <w:tr w:rsidR="00984B95" w:rsidRPr="008649D8" w14:paraId="38BE859C" w14:textId="77777777" w:rsidTr="0019376F">
        <w:tc>
          <w:tcPr>
            <w:tcW w:w="2346" w:type="dxa"/>
            <w:shd w:val="clear" w:color="auto" w:fill="auto"/>
          </w:tcPr>
          <w:p w14:paraId="7AC441A0" w14:textId="79B9A3EA" w:rsidR="006B39C5" w:rsidRPr="008649D8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687" w:type="dxa"/>
            <w:gridSpan w:val="6"/>
            <w:shd w:val="clear" w:color="auto" w:fill="auto"/>
            <w:hideMark/>
          </w:tcPr>
          <w:p w14:paraId="56168378" w14:textId="77777777" w:rsidR="006B39C5" w:rsidRPr="008649D8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</w:tr>
      <w:tr w:rsidR="00984B95" w:rsidRPr="008649D8" w14:paraId="1E4255E7" w14:textId="77777777" w:rsidTr="0019376F">
        <w:tc>
          <w:tcPr>
            <w:tcW w:w="2346" w:type="dxa"/>
            <w:shd w:val="clear" w:color="auto" w:fill="auto"/>
          </w:tcPr>
          <w:p w14:paraId="0018848C" w14:textId="77777777" w:rsidR="006B39C5" w:rsidRPr="008649D8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87" w:type="dxa"/>
            <w:gridSpan w:val="6"/>
            <w:shd w:val="clear" w:color="auto" w:fill="auto"/>
            <w:vAlign w:val="bottom"/>
            <w:hideMark/>
          </w:tcPr>
          <w:p w14:paraId="47A19E4A" w14:textId="77777777" w:rsidR="006B39C5" w:rsidRPr="008649D8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นรวม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984B95" w:rsidRPr="008649D8" w14:paraId="154D1AFC" w14:textId="77777777" w:rsidTr="0019376F">
        <w:trPr>
          <w:trHeight w:val="681"/>
        </w:trPr>
        <w:tc>
          <w:tcPr>
            <w:tcW w:w="2346" w:type="dxa"/>
            <w:shd w:val="clear" w:color="auto" w:fill="auto"/>
          </w:tcPr>
          <w:p w14:paraId="71E637F0" w14:textId="77777777" w:rsidR="006B39C5" w:rsidRPr="008649D8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FCD4CC" w14:textId="42084D60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97C4B16" w14:textId="77777777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8649D8">
              <w:rPr>
                <w:rFonts w:ascii="Browallia New" w:hAnsi="Browallia New" w:cs="Browallia New"/>
                <w:cs/>
              </w:rPr>
              <w:t>ความสัมพันธ์กับลูกค้า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85777" w14:textId="77777777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2B88F8B" w14:textId="0BFD624D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สินทรัพย์</w:t>
            </w:r>
            <w:r w:rsidR="0019376F" w:rsidRPr="008649D8">
              <w:rPr>
                <w:rFonts w:ascii="Browallia New" w:hAnsi="Browallia New" w:cs="Browallia New"/>
                <w:lang w:val="en-GB"/>
              </w:rPr>
              <w:br/>
            </w:r>
            <w:r w:rsidRPr="008649D8">
              <w:rPr>
                <w:rFonts w:ascii="Browallia New" w:hAnsi="Browallia New" w:cs="Browallia New"/>
                <w:cs/>
                <w:lang w:val="en-GB"/>
              </w:rPr>
              <w:t>ทางปัญญา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677700" w14:textId="77777777" w:rsidR="006B39C5" w:rsidRPr="008649D8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984B95" w:rsidRPr="008649D8" w14:paraId="4F9D4600" w14:textId="77777777" w:rsidTr="00BD50EE">
        <w:tc>
          <w:tcPr>
            <w:tcW w:w="2346" w:type="dxa"/>
            <w:shd w:val="clear" w:color="auto" w:fill="auto"/>
            <w:vAlign w:val="center"/>
          </w:tcPr>
          <w:p w14:paraId="08A62149" w14:textId="5B5274D8" w:rsidR="00A37C2A" w:rsidRPr="008649D8" w:rsidRDefault="00A37C2A" w:rsidP="00BD50EE">
            <w:pPr>
              <w:pStyle w:val="30"/>
              <w:tabs>
                <w:tab w:val="clear" w:pos="360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857AB1C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064C36DA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E10F54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915E3F4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7D6EAB3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AF68D73" w14:textId="77777777" w:rsidR="00A37C2A" w:rsidRPr="008649D8" w:rsidRDefault="00A37C2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82B3A" w:rsidRPr="008649D8" w14:paraId="59B5AD63" w14:textId="77777777" w:rsidTr="00BD50EE">
        <w:tc>
          <w:tcPr>
            <w:tcW w:w="2346" w:type="dxa"/>
            <w:shd w:val="clear" w:color="auto" w:fill="auto"/>
            <w:vAlign w:val="center"/>
          </w:tcPr>
          <w:p w14:paraId="3B0B6862" w14:textId="27A53DF8" w:rsidR="00582B3A" w:rsidRPr="008649D8" w:rsidRDefault="00582B3A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FB04275" w14:textId="70E0CEBA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109,718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7F24796" w14:textId="7B67AEF3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13177" w14:textId="53AFAA5F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C37241" w14:textId="1527CF5D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1030127" w14:textId="334AD5E3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501154" w14:textId="58FC3AA8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2,156,298</w:t>
            </w:r>
          </w:p>
        </w:tc>
      </w:tr>
      <w:tr w:rsidR="00582B3A" w:rsidRPr="008649D8" w14:paraId="1FC85C46" w14:textId="77777777" w:rsidTr="00BD50EE">
        <w:tc>
          <w:tcPr>
            <w:tcW w:w="2346" w:type="dxa"/>
            <w:shd w:val="clear" w:color="auto" w:fill="auto"/>
            <w:vAlign w:val="center"/>
          </w:tcPr>
          <w:p w14:paraId="471ED5CE" w14:textId="30F8A287" w:rsidR="00582B3A" w:rsidRPr="008649D8" w:rsidRDefault="00582B3A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4FD14A9" w14:textId="5F632D06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3,800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C0E532F" w14:textId="7AC331E4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9A3054" w14:textId="2D5DFB8E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3CE2E7" w14:textId="098836A7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4D99056" w14:textId="49A563C2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982F39B" w14:textId="68F0E111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3,800</w:t>
            </w:r>
          </w:p>
        </w:tc>
      </w:tr>
      <w:tr w:rsidR="00582B3A" w:rsidRPr="008649D8" w14:paraId="66D0CD8C" w14:textId="77777777" w:rsidTr="00BD50EE">
        <w:tc>
          <w:tcPr>
            <w:tcW w:w="2346" w:type="dxa"/>
            <w:shd w:val="clear" w:color="auto" w:fill="auto"/>
            <w:vAlign w:val="center"/>
          </w:tcPr>
          <w:p w14:paraId="36A10D65" w14:textId="3C86CD9B" w:rsidR="00582B3A" w:rsidRPr="008649D8" w:rsidRDefault="00582B3A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B8B9BD4" w14:textId="7BF72FF9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(35,146)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5E60071" w14:textId="54F86BC0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(1,506,461)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B9C29" w14:textId="594A8E2C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(12,185)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9291B5" w14:textId="1C3D1DA1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(523,704)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6ECAB29" w14:textId="6FA675B0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(4,230)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6F3F01" w14:textId="5FFDD6B9" w:rsidR="00582B3A" w:rsidRPr="008649D8" w:rsidRDefault="00582B3A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(2,081,726)</w:t>
            </w:r>
          </w:p>
        </w:tc>
      </w:tr>
      <w:tr w:rsidR="00582B3A" w:rsidRPr="008649D8" w14:paraId="565F15F1" w14:textId="77777777" w:rsidTr="00BD50EE">
        <w:tc>
          <w:tcPr>
            <w:tcW w:w="2346" w:type="dxa"/>
            <w:shd w:val="clear" w:color="auto" w:fill="auto"/>
            <w:vAlign w:val="center"/>
          </w:tcPr>
          <w:p w14:paraId="64141AB6" w14:textId="067A6DB4" w:rsidR="00582B3A" w:rsidRPr="008649D8" w:rsidRDefault="00582B3A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2519D1E" w14:textId="282365BA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78,372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0058268" w14:textId="71026756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68A906" w14:textId="0443351F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290B79" w14:textId="2159A8E0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1A9CE97" w14:textId="07B05F36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A674216" w14:textId="1441592F" w:rsidR="00582B3A" w:rsidRPr="008649D8" w:rsidRDefault="00582B3A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78,372</w:t>
            </w:r>
          </w:p>
        </w:tc>
      </w:tr>
      <w:tr w:rsidR="00440941" w:rsidRPr="008649D8" w14:paraId="5B2DF38B" w14:textId="77777777" w:rsidTr="00BD50EE">
        <w:tc>
          <w:tcPr>
            <w:tcW w:w="2346" w:type="dxa"/>
            <w:shd w:val="clear" w:color="auto" w:fill="auto"/>
            <w:vAlign w:val="center"/>
          </w:tcPr>
          <w:p w14:paraId="4A94B5BD" w14:textId="7FB7EB04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60CF537" w14:textId="5731E81B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5,000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A282BD9" w14:textId="5BFCC59A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27211C" w14:textId="1DFA5A72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2E23FC" w14:textId="654BA7A5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F275B48" w14:textId="09065CCE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3E59FBD" w14:textId="5422F565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5,000</w:t>
            </w:r>
          </w:p>
        </w:tc>
      </w:tr>
      <w:tr w:rsidR="00440941" w:rsidRPr="008649D8" w14:paraId="65BD9E39" w14:textId="77777777" w:rsidTr="00BD50EE">
        <w:tc>
          <w:tcPr>
            <w:tcW w:w="2346" w:type="dxa"/>
            <w:shd w:val="clear" w:color="auto" w:fill="auto"/>
            <w:vAlign w:val="center"/>
          </w:tcPr>
          <w:p w14:paraId="0D4305DD" w14:textId="28DA7A43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F44999E" w14:textId="7AC98BAD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83,372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5C6344A" w14:textId="50EBA1B7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0D851" w14:textId="7AA7D5F9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0788AD" w14:textId="13C8B243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E130207" w14:textId="156B711C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41B4B1" w14:textId="551B611C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83,372</w:t>
            </w:r>
          </w:p>
        </w:tc>
      </w:tr>
      <w:tr w:rsidR="00582B3A" w:rsidRPr="008649D8" w14:paraId="6CC7495C" w14:textId="77777777" w:rsidTr="00BD50EE">
        <w:tc>
          <w:tcPr>
            <w:tcW w:w="2346" w:type="dxa"/>
            <w:shd w:val="clear" w:color="auto" w:fill="auto"/>
            <w:vAlign w:val="center"/>
          </w:tcPr>
          <w:p w14:paraId="366BEC31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left="175" w:hanging="17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550D476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8F3A9B4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C23B60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6CBBAC" w14:textId="77777777" w:rsidR="00582B3A" w:rsidRPr="008649D8" w:rsidRDefault="00582B3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A68A19C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0C9545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82B3A" w:rsidRPr="008649D8" w14:paraId="4A0C611E" w14:textId="77777777" w:rsidTr="00BD50EE">
        <w:tc>
          <w:tcPr>
            <w:tcW w:w="2346" w:type="dxa"/>
            <w:shd w:val="clear" w:color="auto" w:fill="auto"/>
            <w:vAlign w:val="center"/>
            <w:hideMark/>
          </w:tcPr>
          <w:p w14:paraId="345651B3" w14:textId="2D400044" w:rsidR="00582B3A" w:rsidRPr="008649D8" w:rsidRDefault="00582B3A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E88FC7E" w14:textId="77777777" w:rsidR="00582B3A" w:rsidRPr="008649D8" w:rsidRDefault="00582B3A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84B5E05" w14:textId="77777777" w:rsidR="00582B3A" w:rsidRPr="008649D8" w:rsidRDefault="00582B3A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629D31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351D31" w14:textId="77777777" w:rsidR="00582B3A" w:rsidRPr="008649D8" w:rsidRDefault="00582B3A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8ADCA13" w14:textId="77777777" w:rsidR="00582B3A" w:rsidRPr="008649D8" w:rsidRDefault="00582B3A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E2E1C9B" w14:textId="77777777" w:rsidR="00582B3A" w:rsidRPr="008649D8" w:rsidRDefault="00582B3A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376F" w:rsidRPr="008649D8" w14:paraId="67CFD04A" w14:textId="77777777" w:rsidTr="00BD50EE">
        <w:tc>
          <w:tcPr>
            <w:tcW w:w="2346" w:type="dxa"/>
            <w:shd w:val="clear" w:color="auto" w:fill="auto"/>
            <w:vAlign w:val="center"/>
          </w:tcPr>
          <w:p w14:paraId="57F68AA6" w14:textId="105ECC9B" w:rsidR="0019376F" w:rsidRPr="008649D8" w:rsidRDefault="0019376F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831D879" w14:textId="49B45236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73,904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B4A6F74" w14:textId="25C2C5B9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A27249" w14:textId="3C281775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071664" w14:textId="6918C7C1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AF2B2D3" w14:textId="76B438A9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BC320D7" w14:textId="7AEEADC4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86,089</w:t>
            </w:r>
          </w:p>
        </w:tc>
      </w:tr>
      <w:tr w:rsidR="0019376F" w:rsidRPr="008649D8" w14:paraId="12841C48" w14:textId="77777777" w:rsidTr="00BD50EE">
        <w:trPr>
          <w:trHeight w:val="171"/>
        </w:trPr>
        <w:tc>
          <w:tcPr>
            <w:tcW w:w="2346" w:type="dxa"/>
            <w:shd w:val="clear" w:color="auto" w:fill="auto"/>
            <w:vAlign w:val="center"/>
          </w:tcPr>
          <w:p w14:paraId="5F7A3304" w14:textId="1DA38888" w:rsidR="0019376F" w:rsidRPr="008649D8" w:rsidRDefault="0019376F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E04078D" w14:textId="318D3A81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9,281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BA2AA07" w14:textId="120A3BE9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1A77C" w14:textId="2DA91357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630AD4" w14:textId="4A57C533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5A32523" w14:textId="24351224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D45314" w14:textId="2305B60A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9,281</w:t>
            </w:r>
          </w:p>
        </w:tc>
      </w:tr>
      <w:tr w:rsidR="0019376F" w:rsidRPr="008649D8" w14:paraId="2BED297C" w14:textId="77777777" w:rsidTr="00BD50EE">
        <w:tc>
          <w:tcPr>
            <w:tcW w:w="2346" w:type="dxa"/>
            <w:shd w:val="clear" w:color="auto" w:fill="auto"/>
            <w:vAlign w:val="center"/>
          </w:tcPr>
          <w:p w14:paraId="2A768E36" w14:textId="58C4D297" w:rsidR="0019376F" w:rsidRPr="008649D8" w:rsidRDefault="0019376F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13A739A" w14:textId="2D2551A2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(22,787)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A71A772" w14:textId="0BB98FF1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31ABB6" w14:textId="68D3CD17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(12,185)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954326" w14:textId="206FE292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23E0770" w14:textId="7F53AE23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B00643" w14:textId="484C7045" w:rsidR="0019376F" w:rsidRPr="008649D8" w:rsidRDefault="0019376F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(34,972)</w:t>
            </w:r>
          </w:p>
        </w:tc>
      </w:tr>
      <w:tr w:rsidR="0019376F" w:rsidRPr="008649D8" w14:paraId="28728854" w14:textId="77777777" w:rsidTr="00BD50EE">
        <w:tc>
          <w:tcPr>
            <w:tcW w:w="2346" w:type="dxa"/>
            <w:shd w:val="clear" w:color="auto" w:fill="auto"/>
            <w:vAlign w:val="center"/>
          </w:tcPr>
          <w:p w14:paraId="445D3850" w14:textId="16AF48FF" w:rsidR="0019376F" w:rsidRPr="008649D8" w:rsidRDefault="0019376F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7462CBA" w14:textId="377BF523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60,398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A2EC957" w14:textId="29781309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EEC6B" w14:textId="7E7F1981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F0883C" w14:textId="6D0276E0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5A72496" w14:textId="129769E3" w:rsidR="0019376F" w:rsidRPr="008649D8" w:rsidRDefault="0019376F" w:rsidP="00BD50EE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8337093" w14:textId="55C5DC57" w:rsidR="0019376F" w:rsidRPr="008649D8" w:rsidRDefault="0019376F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60,398</w:t>
            </w:r>
          </w:p>
        </w:tc>
      </w:tr>
      <w:tr w:rsidR="00440941" w:rsidRPr="008649D8" w14:paraId="3CA471D8" w14:textId="77777777" w:rsidTr="00BD50EE">
        <w:tc>
          <w:tcPr>
            <w:tcW w:w="2346" w:type="dxa"/>
            <w:shd w:val="clear" w:color="auto" w:fill="auto"/>
            <w:vAlign w:val="center"/>
          </w:tcPr>
          <w:p w14:paraId="4CE4B896" w14:textId="6CF29683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D8A2390" w14:textId="58226B4C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US"/>
              </w:rPr>
            </w:pPr>
            <w:r w:rsidRPr="008649D8">
              <w:rPr>
                <w:rFonts w:ascii="Browallia New" w:hAnsi="Browallia New" w:cs="Browallia New"/>
                <w:lang w:val="en-US"/>
              </w:rPr>
              <w:t>7,535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78339AF" w14:textId="5E617646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48B77B" w14:textId="5C033F75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B3B968" w14:textId="03A65827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9DCAECF" w14:textId="1F90922F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22B27D9" w14:textId="2186F25D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7,535</w:t>
            </w:r>
          </w:p>
        </w:tc>
      </w:tr>
      <w:tr w:rsidR="00440941" w:rsidRPr="008649D8" w14:paraId="36334A63" w14:textId="77777777" w:rsidTr="00BD50EE">
        <w:tc>
          <w:tcPr>
            <w:tcW w:w="2346" w:type="dxa"/>
            <w:shd w:val="clear" w:color="auto" w:fill="auto"/>
            <w:vAlign w:val="center"/>
          </w:tcPr>
          <w:p w14:paraId="612E7D5F" w14:textId="7F0A668D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F8C97C7" w14:textId="064F8191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67,933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A78735" w14:textId="0844C987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FAD4E5" w14:textId="51F3F936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C62A77" w14:textId="17AC7D2A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left" w:pos="618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257BF78" w14:textId="4F4A60FD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5926D3" w14:textId="764D7CB1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67,933</w:t>
            </w:r>
          </w:p>
        </w:tc>
      </w:tr>
      <w:tr w:rsidR="00440941" w:rsidRPr="008649D8" w14:paraId="20DE8AF4" w14:textId="77777777" w:rsidTr="00BD50EE">
        <w:tc>
          <w:tcPr>
            <w:tcW w:w="2346" w:type="dxa"/>
            <w:shd w:val="clear" w:color="auto" w:fill="auto"/>
            <w:vAlign w:val="center"/>
          </w:tcPr>
          <w:p w14:paraId="64D48041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74932CD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E2EBF9B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79950B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57AAE0" w14:textId="77777777" w:rsidR="00440941" w:rsidRPr="008649D8" w:rsidRDefault="00440941" w:rsidP="00BD50E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7433216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7E5403F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0941" w:rsidRPr="008649D8" w14:paraId="4A4579FC" w14:textId="77777777" w:rsidTr="00BD50EE">
        <w:tc>
          <w:tcPr>
            <w:tcW w:w="2346" w:type="dxa"/>
            <w:shd w:val="clear" w:color="auto" w:fill="auto"/>
            <w:vAlign w:val="center"/>
          </w:tcPr>
          <w:p w14:paraId="0D87C6A4" w14:textId="169FB1D3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CDC4637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97E6E25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5443D4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BAF34F" w14:textId="77777777" w:rsidR="00440941" w:rsidRPr="008649D8" w:rsidRDefault="00440941" w:rsidP="00BD50E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014E8A1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D2D3489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0941" w:rsidRPr="008649D8" w14:paraId="4BA3AF98" w14:textId="77777777" w:rsidTr="00BD50EE">
        <w:tc>
          <w:tcPr>
            <w:tcW w:w="2346" w:type="dxa"/>
            <w:shd w:val="clear" w:color="auto" w:fill="auto"/>
            <w:vAlign w:val="center"/>
          </w:tcPr>
          <w:p w14:paraId="2C94F574" w14:textId="35F04F5D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9991F4E" w14:textId="6EF438F2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12,445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252EE12" w14:textId="2A399081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3F03F" w14:textId="7D69709D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A47436" w14:textId="51122960" w:rsidR="00440941" w:rsidRPr="008649D8" w:rsidRDefault="00440941" w:rsidP="00BD50E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20AEE7E" w14:textId="40CA28E8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86C3E6D" w14:textId="26902EBD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2,046,840</w:t>
            </w:r>
          </w:p>
        </w:tc>
      </w:tr>
      <w:tr w:rsidR="00440941" w:rsidRPr="008649D8" w14:paraId="3D06F99B" w14:textId="77777777" w:rsidTr="00BD50EE">
        <w:tc>
          <w:tcPr>
            <w:tcW w:w="2346" w:type="dxa"/>
            <w:shd w:val="clear" w:color="auto" w:fill="auto"/>
            <w:vAlign w:val="center"/>
          </w:tcPr>
          <w:p w14:paraId="39FBA91D" w14:textId="00B91E36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6938C37" w14:textId="045DD611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(10</w:t>
            </w:r>
            <w:r w:rsidRPr="008649D8">
              <w:rPr>
                <w:rFonts w:ascii="Browallia New" w:hAnsi="Browallia New" w:cs="Browallia New"/>
                <w:lang w:val="en-US"/>
              </w:rPr>
              <w:t>6</w:t>
            </w:r>
            <w:r w:rsidRPr="008649D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576C2D0" w14:textId="1EE9EFA4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CA58B" w14:textId="0F9B398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078244" w14:textId="50FAA671" w:rsidR="00440941" w:rsidRPr="008649D8" w:rsidRDefault="00440941" w:rsidP="00BD50E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11D2A18" w14:textId="3AD011F2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6E4A7D1" w14:textId="5B4D4309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(106)</w:t>
            </w:r>
          </w:p>
        </w:tc>
      </w:tr>
      <w:tr w:rsidR="00440941" w:rsidRPr="008649D8" w14:paraId="418FEB58" w14:textId="77777777" w:rsidTr="00BD50EE">
        <w:tc>
          <w:tcPr>
            <w:tcW w:w="2346" w:type="dxa"/>
            <w:shd w:val="clear" w:color="auto" w:fill="auto"/>
            <w:vAlign w:val="center"/>
          </w:tcPr>
          <w:p w14:paraId="4BF20F51" w14:textId="288BFCE2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04266C0" w14:textId="3E118D1B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(12,339)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E6CA2CD" w14:textId="425F20AC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(1,506,461)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AE5E27" w14:textId="5675347C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5EC32D" w14:textId="696B5641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(523,704)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2727A59" w14:textId="55D8FA51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(4,230)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CCCA2D7" w14:textId="0007D530" w:rsidR="00440941" w:rsidRPr="008649D8" w:rsidRDefault="00440941" w:rsidP="00BD50EE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(2,046,734)</w:t>
            </w:r>
          </w:p>
        </w:tc>
      </w:tr>
      <w:tr w:rsidR="00440941" w:rsidRPr="008649D8" w14:paraId="70EFAC66" w14:textId="77777777" w:rsidTr="00BD50EE">
        <w:tc>
          <w:tcPr>
            <w:tcW w:w="2346" w:type="dxa"/>
            <w:shd w:val="clear" w:color="auto" w:fill="auto"/>
            <w:vAlign w:val="center"/>
          </w:tcPr>
          <w:p w14:paraId="36A46A54" w14:textId="1F97BBC0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C8FF6D9" w14:textId="478A4B28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9FDD6F9" w14:textId="1F722AA1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CD6C3" w14:textId="79DA3595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37DB8B" w14:textId="43467FD4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AEE4222" w14:textId="02A2B4AC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16BD5A4" w14:textId="36F9D6FE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0941" w:rsidRPr="008649D8" w14:paraId="5D6DC189" w14:textId="77777777" w:rsidTr="00BD50EE">
        <w:tc>
          <w:tcPr>
            <w:tcW w:w="2346" w:type="dxa"/>
            <w:shd w:val="clear" w:color="auto" w:fill="auto"/>
            <w:vAlign w:val="center"/>
          </w:tcPr>
          <w:p w14:paraId="73B44C6C" w14:textId="7E32925A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6E4C78A" w14:textId="41F46574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1C7E028" w14:textId="57E4EE67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F555F" w14:textId="049AC867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AAD449" w14:textId="4106C8DF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F9EC5E3" w14:textId="3C54E85B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A9FB6" w14:textId="2062C0A1" w:rsidR="00440941" w:rsidRPr="008649D8" w:rsidRDefault="00440941" w:rsidP="00623538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40941" w:rsidRPr="008649D8" w14:paraId="393320C3" w14:textId="77777777" w:rsidTr="00BD50EE">
        <w:tc>
          <w:tcPr>
            <w:tcW w:w="2346" w:type="dxa"/>
            <w:shd w:val="clear" w:color="auto" w:fill="auto"/>
            <w:vAlign w:val="center"/>
          </w:tcPr>
          <w:p w14:paraId="2FC3249B" w14:textId="2DBD1523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C6012A4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CB81EFB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895155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021506" w14:textId="77777777" w:rsidR="00440941" w:rsidRPr="008649D8" w:rsidRDefault="00440941" w:rsidP="00BD50E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BED7DCA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0FF9CE8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0941" w:rsidRPr="008649D8" w14:paraId="4BC9B0A9" w14:textId="77777777" w:rsidTr="00BD50EE">
        <w:tc>
          <w:tcPr>
            <w:tcW w:w="2346" w:type="dxa"/>
            <w:shd w:val="clear" w:color="auto" w:fill="auto"/>
            <w:vAlign w:val="center"/>
          </w:tcPr>
          <w:p w14:paraId="4F0256CA" w14:textId="77777777" w:rsidR="00440941" w:rsidRPr="008649D8" w:rsidRDefault="00440941" w:rsidP="00BD50EE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7C85295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B14F7BE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11726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9218EB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6D2E2FD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35AC1CE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40941" w:rsidRPr="008649D8" w14:paraId="1D25AE40" w14:textId="77777777" w:rsidTr="00BD50EE">
        <w:tc>
          <w:tcPr>
            <w:tcW w:w="2346" w:type="dxa"/>
            <w:shd w:val="clear" w:color="auto" w:fill="auto"/>
            <w:vAlign w:val="center"/>
          </w:tcPr>
          <w:p w14:paraId="138B1F69" w14:textId="2AC559F9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B40B4B8" w14:textId="45673F72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17,974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C61CBD0" w14:textId="40EFEEF0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4C3A7" w14:textId="6B2711E1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62B662" w14:textId="0DDE194E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CFBA9D6" w14:textId="15682B8A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DAF6796" w14:textId="3D60258F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17,974</w:t>
            </w:r>
          </w:p>
        </w:tc>
      </w:tr>
      <w:tr w:rsidR="00440941" w:rsidRPr="008649D8" w14:paraId="390826FA" w14:textId="77777777" w:rsidTr="00BD50EE">
        <w:tc>
          <w:tcPr>
            <w:tcW w:w="2346" w:type="dxa"/>
            <w:shd w:val="clear" w:color="auto" w:fill="auto"/>
            <w:vAlign w:val="center"/>
          </w:tcPr>
          <w:p w14:paraId="499A8F09" w14:textId="1AF95205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96E388A" w14:textId="415819B8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>15,439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47BF208" w14:textId="585AFDFC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0E5F6" w14:textId="35CE96DF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82EC07" w14:textId="517EB92F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4A5A455" w14:textId="0593278E" w:rsidR="00440941" w:rsidRPr="008649D8" w:rsidRDefault="00440941" w:rsidP="00BD50E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649D8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9E17E9" w14:textId="2EDD9C6A" w:rsidR="00440941" w:rsidRPr="008649D8" w:rsidRDefault="00440941" w:rsidP="00BD50EE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15,439</w:t>
            </w:r>
          </w:p>
        </w:tc>
      </w:tr>
      <w:tr w:rsidR="00440941" w:rsidRPr="008649D8" w14:paraId="211CF532" w14:textId="77777777" w:rsidTr="00BD50EE">
        <w:tc>
          <w:tcPr>
            <w:tcW w:w="2346" w:type="dxa"/>
            <w:shd w:val="clear" w:color="auto" w:fill="auto"/>
            <w:vAlign w:val="center"/>
          </w:tcPr>
          <w:p w14:paraId="08CC1CCA" w14:textId="77777777" w:rsidR="00440941" w:rsidRPr="008649D8" w:rsidRDefault="00440941" w:rsidP="00BD50E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9792E4D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8F20D4C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F507D5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3A4D72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6B9EACE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57192E3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40941" w:rsidRPr="008649D8" w14:paraId="149F4572" w14:textId="77777777" w:rsidTr="00BD50EE">
        <w:tc>
          <w:tcPr>
            <w:tcW w:w="2346" w:type="dxa"/>
            <w:shd w:val="clear" w:color="auto" w:fill="auto"/>
            <w:vAlign w:val="center"/>
          </w:tcPr>
          <w:p w14:paraId="6EF733D6" w14:textId="2827B6B1" w:rsidR="00440941" w:rsidRPr="008649D8" w:rsidRDefault="00440941" w:rsidP="00BD50E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C8C8D2F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711020A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881BCA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9EEC45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DDB15BE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DDEB79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40941" w:rsidRPr="008649D8" w14:paraId="06F7CAC0" w14:textId="77777777" w:rsidTr="00BD50EE">
        <w:tc>
          <w:tcPr>
            <w:tcW w:w="2346" w:type="dxa"/>
            <w:shd w:val="clear" w:color="auto" w:fill="auto"/>
            <w:vAlign w:val="center"/>
          </w:tcPr>
          <w:p w14:paraId="3D37DAA4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2CB9035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66817CB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65BF16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6057AD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F1079E3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620E4D7" w14:textId="68C1EBC5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6,572</w:t>
            </w:r>
          </w:p>
        </w:tc>
      </w:tr>
      <w:tr w:rsidR="00440941" w:rsidRPr="008649D8" w14:paraId="3E2B3ED2" w14:textId="77777777" w:rsidTr="00BD50EE">
        <w:tc>
          <w:tcPr>
            <w:tcW w:w="2346" w:type="dxa"/>
            <w:shd w:val="clear" w:color="auto" w:fill="auto"/>
            <w:vAlign w:val="center"/>
          </w:tcPr>
          <w:p w14:paraId="6B29D587" w14:textId="77777777" w:rsidR="00440941" w:rsidRPr="008649D8" w:rsidRDefault="00440941" w:rsidP="00BD50EE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EF19B92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5EA0FDF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6FC411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C182C9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3C34538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54333E9" w14:textId="727EC7C5" w:rsidR="00440941" w:rsidRPr="008649D8" w:rsidRDefault="00440941" w:rsidP="00BD50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2,709</w:t>
            </w:r>
          </w:p>
        </w:tc>
      </w:tr>
      <w:tr w:rsidR="00440941" w:rsidRPr="008649D8" w14:paraId="3BBE2994" w14:textId="77777777" w:rsidTr="00BD50EE">
        <w:tc>
          <w:tcPr>
            <w:tcW w:w="2346" w:type="dxa"/>
            <w:shd w:val="clear" w:color="auto" w:fill="auto"/>
            <w:vAlign w:val="center"/>
          </w:tcPr>
          <w:p w14:paraId="1C15DB94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D9575B7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9D1A2C1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5DA593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A5BB9D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21B4D41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C6F7A92" w14:textId="04C2BD4B" w:rsidR="00440941" w:rsidRPr="008649D8" w:rsidRDefault="00440941" w:rsidP="00BD50EE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9,281</w:t>
            </w:r>
          </w:p>
        </w:tc>
      </w:tr>
      <w:tr w:rsidR="00440941" w:rsidRPr="008649D8" w14:paraId="75ECCC41" w14:textId="77777777" w:rsidTr="00BD50EE">
        <w:tc>
          <w:tcPr>
            <w:tcW w:w="2346" w:type="dxa"/>
            <w:shd w:val="clear" w:color="auto" w:fill="auto"/>
            <w:vAlign w:val="center"/>
          </w:tcPr>
          <w:p w14:paraId="094DD3E2" w14:textId="77777777" w:rsidR="00440941" w:rsidRPr="008649D8" w:rsidRDefault="00440941" w:rsidP="00BD50EE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9C632A9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39241A8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ED8FB6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AF3678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0CC99574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C77405C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40941" w:rsidRPr="008649D8" w14:paraId="68001485" w14:textId="77777777" w:rsidTr="00BD50EE">
        <w:tc>
          <w:tcPr>
            <w:tcW w:w="2346" w:type="dxa"/>
            <w:shd w:val="clear" w:color="auto" w:fill="auto"/>
            <w:vAlign w:val="center"/>
          </w:tcPr>
          <w:p w14:paraId="1864DAB8" w14:textId="709F7A1B" w:rsidR="00440941" w:rsidRPr="008649D8" w:rsidRDefault="00440941" w:rsidP="00BD50E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027771E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511B588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6DF129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C961B3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7B5E585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83302D2" w14:textId="77777777" w:rsidR="00440941" w:rsidRPr="008649D8" w:rsidRDefault="00440941" w:rsidP="00BD50EE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40941" w:rsidRPr="008649D8" w14:paraId="3F6EA668" w14:textId="77777777" w:rsidTr="00443263">
        <w:tc>
          <w:tcPr>
            <w:tcW w:w="2346" w:type="dxa"/>
            <w:shd w:val="clear" w:color="auto" w:fill="auto"/>
            <w:vAlign w:val="center"/>
          </w:tcPr>
          <w:p w14:paraId="6620112C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73FC389" w14:textId="77777777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3D56F4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3DB5F8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7AB113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FE818C4" w14:textId="77777777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60B0294" w14:textId="65A19419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6,446</w:t>
            </w:r>
          </w:p>
        </w:tc>
      </w:tr>
      <w:tr w:rsidR="00440941" w:rsidRPr="008649D8" w14:paraId="4E36765E" w14:textId="77777777" w:rsidTr="00443263">
        <w:tc>
          <w:tcPr>
            <w:tcW w:w="2346" w:type="dxa"/>
            <w:shd w:val="clear" w:color="auto" w:fill="auto"/>
            <w:vAlign w:val="center"/>
          </w:tcPr>
          <w:p w14:paraId="12F2B7EE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486D844" w14:textId="77777777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4236206" w14:textId="77777777" w:rsidR="00440941" w:rsidRPr="008649D8" w:rsidRDefault="00440941" w:rsidP="00BD50EE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74584C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6C2677" w14:textId="77777777" w:rsidR="00440941" w:rsidRPr="008649D8" w:rsidRDefault="00440941" w:rsidP="00BD50E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E0C6850" w14:textId="77777777" w:rsidR="00440941" w:rsidRPr="008649D8" w:rsidRDefault="00440941" w:rsidP="00BD5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D0AB108" w14:textId="421AAC1B" w:rsidR="00440941" w:rsidRPr="008649D8" w:rsidRDefault="00440941" w:rsidP="004432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1,089</w:t>
            </w:r>
          </w:p>
        </w:tc>
      </w:tr>
      <w:tr w:rsidR="00440941" w:rsidRPr="008649D8" w14:paraId="7407F13C" w14:textId="77777777" w:rsidTr="00BD50EE">
        <w:tc>
          <w:tcPr>
            <w:tcW w:w="2346" w:type="dxa"/>
            <w:shd w:val="clear" w:color="auto" w:fill="auto"/>
            <w:vAlign w:val="center"/>
          </w:tcPr>
          <w:p w14:paraId="1A67D4BC" w14:textId="77777777" w:rsidR="00440941" w:rsidRPr="008649D8" w:rsidRDefault="00440941" w:rsidP="00BD50E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C58E8F2" w14:textId="77777777" w:rsidR="00440941" w:rsidRPr="008649D8" w:rsidRDefault="00440941" w:rsidP="00BD50EE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9ED4BAE" w14:textId="77777777" w:rsidR="00440941" w:rsidRPr="008649D8" w:rsidRDefault="00440941" w:rsidP="00BD50EE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7D1BCA" w14:textId="77777777" w:rsidR="00440941" w:rsidRPr="008649D8" w:rsidRDefault="00440941" w:rsidP="00BD50EE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9FFC75" w14:textId="77777777" w:rsidR="00440941" w:rsidRPr="008649D8" w:rsidRDefault="00440941" w:rsidP="00BD50EE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3DA4F9CF" w14:textId="77777777" w:rsidR="00440941" w:rsidRPr="008649D8" w:rsidRDefault="00440941" w:rsidP="00BD50EE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D1043DA" w14:textId="6F6B0610" w:rsidR="00440941" w:rsidRPr="008649D8" w:rsidRDefault="00440941" w:rsidP="004432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7,535</w:t>
            </w:r>
          </w:p>
        </w:tc>
      </w:tr>
    </w:tbl>
    <w:p w14:paraId="1697BAC8" w14:textId="77777777" w:rsidR="000C48DA" w:rsidRPr="008649D8" w:rsidRDefault="000C48DA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A3C459A" w14:textId="77777777" w:rsidR="000C48DA" w:rsidRPr="008649D8" w:rsidRDefault="000C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83C17B1" w14:textId="6F21459F" w:rsidR="006B1502" w:rsidRPr="008649D8" w:rsidRDefault="006B1502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2B089C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2B089C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กลุ่มบริษัทมีโปรแกรมคอมพิวเตอร์ ส่วนหนึ่งที่ตัดจำหน่ายเต็มมูลค่าและยัง</w:t>
      </w:r>
      <w:r w:rsidR="00F00B21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ใช้งานอยู่ โดยมีราคาทุน</w:t>
      </w:r>
      <w:r w:rsidR="00440941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CF1609" w:rsidRPr="00CF1609">
        <w:rPr>
          <w:rFonts w:ascii="Browallia New" w:hAnsi="Browallia New" w:cs="Browallia New"/>
          <w:sz w:val="28"/>
          <w:szCs w:val="28"/>
        </w:rPr>
        <w:t>48.67</w:t>
      </w:r>
      <w:r w:rsidR="00440941" w:rsidRPr="00CF160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160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F22C0" w:rsidRPr="008649D8">
        <w:rPr>
          <w:rFonts w:ascii="Browallia New" w:hAnsi="Browallia New" w:cs="Browallia New"/>
          <w:sz w:val="28"/>
          <w:szCs w:val="28"/>
        </w:rPr>
        <w:t xml:space="preserve">32.89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289222B0" w14:textId="77777777" w:rsidR="00631084" w:rsidRPr="008649D8" w:rsidRDefault="00631084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230"/>
        <w:gridCol w:w="2148"/>
        <w:gridCol w:w="2552"/>
      </w:tblGrid>
      <w:tr w:rsidR="006B39C5" w:rsidRPr="008649D8" w14:paraId="1C113178" w14:textId="77777777" w:rsidTr="0039019C">
        <w:trPr>
          <w:cantSplit/>
        </w:trPr>
        <w:tc>
          <w:tcPr>
            <w:tcW w:w="4230" w:type="dxa"/>
          </w:tcPr>
          <w:p w14:paraId="1813FF0E" w14:textId="77777777" w:rsidR="006B39C5" w:rsidRPr="008649D8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522C69B7" w14:textId="77777777" w:rsidR="006B39C5" w:rsidRPr="008649D8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CE08313" w14:textId="77777777" w:rsidR="006B39C5" w:rsidRPr="008649D8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6B39C5" w:rsidRPr="008649D8" w14:paraId="024C6144" w14:textId="77777777" w:rsidTr="0039019C">
        <w:trPr>
          <w:cantSplit/>
        </w:trPr>
        <w:tc>
          <w:tcPr>
            <w:tcW w:w="4230" w:type="dxa"/>
          </w:tcPr>
          <w:p w14:paraId="5AA37998" w14:textId="77777777" w:rsidR="006B39C5" w:rsidRPr="008649D8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4C7CB47A" w14:textId="77777777" w:rsidR="006B39C5" w:rsidRPr="008649D8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8649D8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นเฉพาะ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8649D8" w14:paraId="7E1016B7" w14:textId="77777777" w:rsidTr="0039019C">
        <w:trPr>
          <w:cantSplit/>
        </w:trPr>
        <w:tc>
          <w:tcPr>
            <w:tcW w:w="4230" w:type="dxa"/>
          </w:tcPr>
          <w:p w14:paraId="473C1437" w14:textId="77777777" w:rsidR="006B39C5" w:rsidRPr="008649D8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66E069C2" w14:textId="77777777" w:rsidR="006B39C5" w:rsidRPr="008649D8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8649D8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04695A" w:rsidRPr="008649D8" w14:paraId="13D154BE" w14:textId="77777777" w:rsidTr="0039019C">
        <w:trPr>
          <w:cantSplit/>
        </w:trPr>
        <w:tc>
          <w:tcPr>
            <w:tcW w:w="4230" w:type="dxa"/>
          </w:tcPr>
          <w:p w14:paraId="3DC10D02" w14:textId="6E95B202" w:rsidR="0004695A" w:rsidRPr="008649D8" w:rsidRDefault="0004695A" w:rsidP="002E1E4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48" w:type="dxa"/>
            <w:vAlign w:val="bottom"/>
          </w:tcPr>
          <w:p w14:paraId="321CE509" w14:textId="77777777" w:rsidR="0004695A" w:rsidRPr="008649D8" w:rsidRDefault="0004695A" w:rsidP="002E1E4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98B65E9" w14:textId="77777777" w:rsidR="0004695A" w:rsidRPr="008649D8" w:rsidRDefault="0004695A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22C0" w:rsidRPr="008649D8" w14:paraId="1F7AEB38" w14:textId="77777777" w:rsidTr="0039019C">
        <w:trPr>
          <w:cantSplit/>
        </w:trPr>
        <w:tc>
          <w:tcPr>
            <w:tcW w:w="4230" w:type="dxa"/>
            <w:hideMark/>
          </w:tcPr>
          <w:p w14:paraId="383FE6F4" w14:textId="58614CC0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068BE0A8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F36417B" w14:textId="3D4BE530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74,009</w:t>
            </w:r>
          </w:p>
        </w:tc>
      </w:tr>
      <w:tr w:rsidR="007F22C0" w:rsidRPr="008649D8" w14:paraId="43E1B9CD" w14:textId="77777777" w:rsidTr="0039019C">
        <w:trPr>
          <w:cantSplit/>
        </w:trPr>
        <w:tc>
          <w:tcPr>
            <w:tcW w:w="4230" w:type="dxa"/>
          </w:tcPr>
          <w:p w14:paraId="69505DB7" w14:textId="6459B3FD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48" w:type="dxa"/>
            <w:vAlign w:val="bottom"/>
          </w:tcPr>
          <w:p w14:paraId="4B2814AE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5BAE2C2E" w14:textId="23A42D4B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3,800</w:t>
            </w:r>
          </w:p>
        </w:tc>
      </w:tr>
      <w:tr w:rsidR="007F22C0" w:rsidRPr="008649D8" w14:paraId="33098BD7" w14:textId="77777777" w:rsidTr="0039019C">
        <w:trPr>
          <w:cantSplit/>
        </w:trPr>
        <w:tc>
          <w:tcPr>
            <w:tcW w:w="4230" w:type="dxa"/>
            <w:hideMark/>
          </w:tcPr>
          <w:p w14:paraId="01EAAB3E" w14:textId="164E2B28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22B80D44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6C6A5B54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77,809</w:t>
            </w:r>
          </w:p>
        </w:tc>
      </w:tr>
      <w:tr w:rsidR="007F22C0" w:rsidRPr="008649D8" w14:paraId="343A832B" w14:textId="77777777" w:rsidTr="00B04C8C">
        <w:trPr>
          <w:cantSplit/>
        </w:trPr>
        <w:tc>
          <w:tcPr>
            <w:tcW w:w="4230" w:type="dxa"/>
            <w:hideMark/>
          </w:tcPr>
          <w:p w14:paraId="10467A52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148" w:type="dxa"/>
            <w:vAlign w:val="bottom"/>
          </w:tcPr>
          <w:p w14:paraId="7ACF4CA4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C19E6" w14:textId="4E4EF662" w:rsidR="007F22C0" w:rsidRPr="008649D8" w:rsidRDefault="00790995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</w:tr>
      <w:tr w:rsidR="007F22C0" w:rsidRPr="008649D8" w14:paraId="37B580FA" w14:textId="77777777" w:rsidTr="00B04C8C">
        <w:trPr>
          <w:cantSplit/>
        </w:trPr>
        <w:tc>
          <w:tcPr>
            <w:tcW w:w="4230" w:type="dxa"/>
            <w:hideMark/>
          </w:tcPr>
          <w:p w14:paraId="784A1FF3" w14:textId="07B590A2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48" w:type="dxa"/>
            <w:vAlign w:val="bottom"/>
          </w:tcPr>
          <w:p w14:paraId="4EB89654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BE178" w14:textId="5445D9E9" w:rsidR="007F22C0" w:rsidRPr="008649D8" w:rsidRDefault="00790995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82,809</w:t>
            </w:r>
          </w:p>
        </w:tc>
      </w:tr>
      <w:tr w:rsidR="007F22C0" w:rsidRPr="008649D8" w14:paraId="0E777F59" w14:textId="77777777" w:rsidTr="00B04C8C">
        <w:trPr>
          <w:cantSplit/>
          <w:trHeight w:hRule="exact" w:val="386"/>
        </w:trPr>
        <w:tc>
          <w:tcPr>
            <w:tcW w:w="4230" w:type="dxa"/>
          </w:tcPr>
          <w:p w14:paraId="4921BC21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48" w:type="dxa"/>
          </w:tcPr>
          <w:p w14:paraId="2E3B1881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C27D086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22C0" w:rsidRPr="008649D8" w14:paraId="57D35D56" w14:textId="77777777" w:rsidTr="0039019C">
        <w:trPr>
          <w:cantSplit/>
        </w:trPr>
        <w:tc>
          <w:tcPr>
            <w:tcW w:w="4230" w:type="dxa"/>
            <w:hideMark/>
          </w:tcPr>
          <w:p w14:paraId="195D2491" w14:textId="77777777" w:rsidR="007F22C0" w:rsidRPr="008649D8" w:rsidRDefault="007F22C0" w:rsidP="007F22C0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48" w:type="dxa"/>
          </w:tcPr>
          <w:p w14:paraId="2550A119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</w:tcPr>
          <w:p w14:paraId="21410E6E" w14:textId="77777777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7F22C0" w:rsidRPr="008649D8" w14:paraId="7D2C6DD7" w14:textId="77777777" w:rsidTr="0039019C">
        <w:trPr>
          <w:cantSplit/>
        </w:trPr>
        <w:tc>
          <w:tcPr>
            <w:tcW w:w="4230" w:type="dxa"/>
            <w:hideMark/>
          </w:tcPr>
          <w:p w14:paraId="62B0A21A" w14:textId="05EEB3ED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2D47B4EF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2F50779" w14:textId="780FA709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51,052</w:t>
            </w:r>
          </w:p>
        </w:tc>
      </w:tr>
      <w:tr w:rsidR="007F22C0" w:rsidRPr="008649D8" w14:paraId="6A78B342" w14:textId="77777777" w:rsidTr="0039019C">
        <w:trPr>
          <w:cantSplit/>
        </w:trPr>
        <w:tc>
          <w:tcPr>
            <w:tcW w:w="4230" w:type="dxa"/>
            <w:hideMark/>
          </w:tcPr>
          <w:p w14:paraId="2C7EDCD9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19EB4188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713DC9EE" w14:textId="0B87ECF3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8,783</w:t>
            </w:r>
          </w:p>
        </w:tc>
      </w:tr>
      <w:tr w:rsidR="007F22C0" w:rsidRPr="008649D8" w14:paraId="173DD067" w14:textId="77777777" w:rsidTr="0039019C">
        <w:trPr>
          <w:cantSplit/>
          <w:trHeight w:val="310"/>
        </w:trPr>
        <w:tc>
          <w:tcPr>
            <w:tcW w:w="4230" w:type="dxa"/>
            <w:hideMark/>
          </w:tcPr>
          <w:p w14:paraId="3381D84C" w14:textId="11E13068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1753B5FA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7899D04F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59,835</w:t>
            </w:r>
          </w:p>
        </w:tc>
      </w:tr>
      <w:tr w:rsidR="007F22C0" w:rsidRPr="008649D8" w14:paraId="5BF47FD6" w14:textId="77777777" w:rsidTr="00B04C8C">
        <w:trPr>
          <w:cantSplit/>
        </w:trPr>
        <w:tc>
          <w:tcPr>
            <w:tcW w:w="4230" w:type="dxa"/>
            <w:hideMark/>
          </w:tcPr>
          <w:p w14:paraId="3970D044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37F2A5AB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74715988" w:rsidR="007F22C0" w:rsidRPr="008649D8" w:rsidRDefault="00790995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7,535</w:t>
            </w:r>
          </w:p>
        </w:tc>
      </w:tr>
      <w:tr w:rsidR="007F22C0" w:rsidRPr="008649D8" w14:paraId="12EEB582" w14:textId="77777777" w:rsidTr="00B04C8C">
        <w:trPr>
          <w:cantSplit/>
          <w:trHeight w:val="310"/>
        </w:trPr>
        <w:tc>
          <w:tcPr>
            <w:tcW w:w="4230" w:type="dxa"/>
            <w:hideMark/>
          </w:tcPr>
          <w:p w14:paraId="4DD9298E" w14:textId="43A5514D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48" w:type="dxa"/>
            <w:vAlign w:val="bottom"/>
          </w:tcPr>
          <w:p w14:paraId="1F1C0D3F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E981" w14:textId="57333307" w:rsidR="007F22C0" w:rsidRPr="008649D8" w:rsidRDefault="00790995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67,370</w:t>
            </w:r>
          </w:p>
        </w:tc>
      </w:tr>
      <w:tr w:rsidR="007F22C0" w:rsidRPr="008649D8" w14:paraId="6DC986F1" w14:textId="77777777" w:rsidTr="00B04C8C">
        <w:trPr>
          <w:cantSplit/>
          <w:trHeight w:hRule="exact" w:val="423"/>
        </w:trPr>
        <w:tc>
          <w:tcPr>
            <w:tcW w:w="4230" w:type="dxa"/>
          </w:tcPr>
          <w:p w14:paraId="6AB6062E" w14:textId="77777777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6417F743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75BC68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22C0" w:rsidRPr="008649D8" w14:paraId="527A71FE" w14:textId="77777777" w:rsidTr="0039019C">
        <w:trPr>
          <w:cantSplit/>
        </w:trPr>
        <w:tc>
          <w:tcPr>
            <w:tcW w:w="4230" w:type="dxa"/>
          </w:tcPr>
          <w:p w14:paraId="674ACF59" w14:textId="77777777" w:rsidR="007F22C0" w:rsidRPr="008649D8" w:rsidRDefault="007F22C0" w:rsidP="007F22C0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48" w:type="dxa"/>
          </w:tcPr>
          <w:p w14:paraId="3C0176A7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</w:tcPr>
          <w:p w14:paraId="1F31BF09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22C0" w:rsidRPr="008649D8" w14:paraId="3F789FB4" w14:textId="77777777" w:rsidTr="0039019C">
        <w:trPr>
          <w:cantSplit/>
        </w:trPr>
        <w:tc>
          <w:tcPr>
            <w:tcW w:w="4230" w:type="dxa"/>
            <w:hideMark/>
          </w:tcPr>
          <w:p w14:paraId="3E74002E" w14:textId="520B18A8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0337B590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vAlign w:val="bottom"/>
          </w:tcPr>
          <w:p w14:paraId="0B3D086B" w14:textId="4EC2A0A6" w:rsidR="007F22C0" w:rsidRPr="008649D8" w:rsidRDefault="007F22C0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17,974</w:t>
            </w:r>
          </w:p>
        </w:tc>
      </w:tr>
      <w:tr w:rsidR="007F22C0" w:rsidRPr="008649D8" w14:paraId="6B5E5DFE" w14:textId="77777777" w:rsidTr="0039019C">
        <w:trPr>
          <w:cantSplit/>
        </w:trPr>
        <w:tc>
          <w:tcPr>
            <w:tcW w:w="4230" w:type="dxa"/>
            <w:hideMark/>
          </w:tcPr>
          <w:p w14:paraId="11939B05" w14:textId="21055A8A" w:rsidR="007F22C0" w:rsidRPr="008649D8" w:rsidRDefault="007F22C0" w:rsidP="007F22C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48" w:type="dxa"/>
            <w:vAlign w:val="bottom"/>
          </w:tcPr>
          <w:p w14:paraId="66AEC2D1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3F82AB27" w:rsidR="007F22C0" w:rsidRPr="008649D8" w:rsidRDefault="00790995" w:rsidP="007F22C0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15,439</w:t>
            </w:r>
          </w:p>
        </w:tc>
      </w:tr>
      <w:tr w:rsidR="007F22C0" w:rsidRPr="008649D8" w14:paraId="5E4F8494" w14:textId="77777777" w:rsidTr="00F00158">
        <w:trPr>
          <w:cantSplit/>
          <w:trHeight w:hRule="exact" w:val="316"/>
        </w:trPr>
        <w:tc>
          <w:tcPr>
            <w:tcW w:w="4230" w:type="dxa"/>
          </w:tcPr>
          <w:p w14:paraId="42479C34" w14:textId="77777777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8" w:type="dxa"/>
          </w:tcPr>
          <w:p w14:paraId="50403D9F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4B88E895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7F22C0" w:rsidRPr="008649D8" w14:paraId="63C53BAA" w14:textId="77777777" w:rsidTr="0039019C">
        <w:trPr>
          <w:cantSplit/>
        </w:trPr>
        <w:tc>
          <w:tcPr>
            <w:tcW w:w="4230" w:type="dxa"/>
            <w:hideMark/>
          </w:tcPr>
          <w:p w14:paraId="6D754D38" w14:textId="7294EABA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148" w:type="dxa"/>
          </w:tcPr>
          <w:p w14:paraId="48205D8C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CB1959C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7F22C0" w:rsidRPr="008649D8" w14:paraId="3CB13FD9" w14:textId="77777777" w:rsidTr="0039019C">
        <w:trPr>
          <w:cantSplit/>
        </w:trPr>
        <w:tc>
          <w:tcPr>
            <w:tcW w:w="4230" w:type="dxa"/>
          </w:tcPr>
          <w:p w14:paraId="5EB93C1D" w14:textId="6D8D2C0C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48" w:type="dxa"/>
          </w:tcPr>
          <w:p w14:paraId="03440007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2C1B7B3" w14:textId="15F8D33C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6,121</w:t>
            </w:r>
          </w:p>
        </w:tc>
      </w:tr>
      <w:tr w:rsidR="007F22C0" w:rsidRPr="008649D8" w14:paraId="4E96D29D" w14:textId="77777777" w:rsidTr="002307BC">
        <w:trPr>
          <w:cantSplit/>
        </w:trPr>
        <w:tc>
          <w:tcPr>
            <w:tcW w:w="4230" w:type="dxa"/>
          </w:tcPr>
          <w:p w14:paraId="7CFDEA03" w14:textId="5BDFA784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34077A04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DE0A7EC" w14:textId="05CC712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2,662</w:t>
            </w:r>
          </w:p>
        </w:tc>
      </w:tr>
      <w:tr w:rsidR="007F22C0" w:rsidRPr="008649D8" w14:paraId="75202DD2" w14:textId="77777777" w:rsidTr="002307BC">
        <w:trPr>
          <w:cantSplit/>
        </w:trPr>
        <w:tc>
          <w:tcPr>
            <w:tcW w:w="4230" w:type="dxa"/>
            <w:hideMark/>
          </w:tcPr>
          <w:p w14:paraId="208ED93A" w14:textId="0D98EA26" w:rsidR="007F22C0" w:rsidRPr="008649D8" w:rsidRDefault="007F22C0" w:rsidP="007F22C0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48" w:type="dxa"/>
          </w:tcPr>
          <w:p w14:paraId="23305233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14:paraId="0FCE36FC" w14:textId="0F1D9C2B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8,783</w:t>
            </w:r>
          </w:p>
        </w:tc>
      </w:tr>
      <w:tr w:rsidR="007F22C0" w:rsidRPr="008649D8" w14:paraId="5BFAA37E" w14:textId="77777777" w:rsidTr="007F22C0">
        <w:trPr>
          <w:cantSplit/>
          <w:trHeight w:hRule="exact" w:val="345"/>
        </w:trPr>
        <w:tc>
          <w:tcPr>
            <w:tcW w:w="4230" w:type="dxa"/>
          </w:tcPr>
          <w:p w14:paraId="6E8ACE0B" w14:textId="77777777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48" w:type="dxa"/>
          </w:tcPr>
          <w:p w14:paraId="5E0F6678" w14:textId="77777777" w:rsidR="007F22C0" w:rsidRPr="008649D8" w:rsidRDefault="007F22C0" w:rsidP="007F22C0">
            <w:pPr>
              <w:tabs>
                <w:tab w:val="decimal" w:pos="792"/>
              </w:tabs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FDAE7C8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22C0" w:rsidRPr="008649D8" w14:paraId="75A32F56" w14:textId="77777777" w:rsidTr="0039019C">
        <w:trPr>
          <w:cantSplit/>
        </w:trPr>
        <w:tc>
          <w:tcPr>
            <w:tcW w:w="4230" w:type="dxa"/>
            <w:hideMark/>
          </w:tcPr>
          <w:p w14:paraId="395F0FAF" w14:textId="61A5B097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48" w:type="dxa"/>
          </w:tcPr>
          <w:p w14:paraId="0EE99088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15A70B9" w14:textId="77777777" w:rsidR="007F22C0" w:rsidRPr="008649D8" w:rsidRDefault="007F22C0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7F22C0" w:rsidRPr="008649D8" w14:paraId="169C09AF" w14:textId="77777777" w:rsidTr="00683976">
        <w:trPr>
          <w:cantSplit/>
        </w:trPr>
        <w:tc>
          <w:tcPr>
            <w:tcW w:w="4230" w:type="dxa"/>
          </w:tcPr>
          <w:p w14:paraId="447ADABE" w14:textId="54E25375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48" w:type="dxa"/>
          </w:tcPr>
          <w:p w14:paraId="38269100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A958F02" w14:textId="6127E37A" w:rsidR="007F22C0" w:rsidRPr="008649D8" w:rsidRDefault="00790995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6,446</w:t>
            </w:r>
          </w:p>
        </w:tc>
      </w:tr>
      <w:tr w:rsidR="007F22C0" w:rsidRPr="008649D8" w14:paraId="2E39EDB5" w14:textId="77777777" w:rsidTr="00683976">
        <w:trPr>
          <w:cantSplit/>
        </w:trPr>
        <w:tc>
          <w:tcPr>
            <w:tcW w:w="4230" w:type="dxa"/>
          </w:tcPr>
          <w:p w14:paraId="096BFC80" w14:textId="21258C97" w:rsidR="007F22C0" w:rsidRPr="008649D8" w:rsidRDefault="007F22C0" w:rsidP="007F22C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0EC268CF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33B8A6A" w14:textId="15B54F50" w:rsidR="007F22C0" w:rsidRPr="008649D8" w:rsidRDefault="00790995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1,089</w:t>
            </w:r>
          </w:p>
        </w:tc>
      </w:tr>
      <w:tr w:rsidR="007F22C0" w:rsidRPr="008649D8" w14:paraId="01210758" w14:textId="77777777" w:rsidTr="00683976">
        <w:trPr>
          <w:cantSplit/>
        </w:trPr>
        <w:tc>
          <w:tcPr>
            <w:tcW w:w="4230" w:type="dxa"/>
            <w:hideMark/>
          </w:tcPr>
          <w:p w14:paraId="105BF70C" w14:textId="20D545A5" w:rsidR="007F22C0" w:rsidRPr="008649D8" w:rsidRDefault="007F22C0" w:rsidP="007F22C0">
            <w:pPr>
              <w:spacing w:line="240" w:lineRule="auto"/>
              <w:ind w:left="162" w:right="-36" w:firstLine="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48" w:type="dxa"/>
          </w:tcPr>
          <w:p w14:paraId="33214421" w14:textId="77777777" w:rsidR="007F22C0" w:rsidRPr="008649D8" w:rsidRDefault="007F22C0" w:rsidP="007F22C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3F6561" w14:textId="7B26B6EC" w:rsidR="007F22C0" w:rsidRPr="008649D8" w:rsidRDefault="00790995" w:rsidP="007F22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7,535</w:t>
            </w:r>
          </w:p>
        </w:tc>
      </w:tr>
    </w:tbl>
    <w:p w14:paraId="4C32B0AF" w14:textId="77777777" w:rsidR="00480257" w:rsidRPr="008649D8" w:rsidRDefault="00480257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2772C10B" w14:textId="675E9E94" w:rsidR="003F7B04" w:rsidRPr="008649D8" w:rsidRDefault="003F7B04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7F22C0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7F22C0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บริษัทมีโปรแกรมคอมพิวเตอร์ ส่วนหนึ่งที่ตัดจำหน่ายเต็มมูลค่าและยัง</w:t>
      </w:r>
      <w:r w:rsidR="002307BC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ใช้งานอยู่ โดยมีราคาทุนประมาณ </w:t>
      </w:r>
      <w:r w:rsidR="00B454F2" w:rsidRPr="008649D8">
        <w:rPr>
          <w:rFonts w:ascii="Browallia New" w:hAnsi="Browallia New" w:cs="Browallia New"/>
          <w:sz w:val="28"/>
          <w:szCs w:val="28"/>
        </w:rPr>
        <w:t>48.11</w:t>
      </w:r>
      <w:r w:rsidR="00A674B5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7F22C0" w:rsidRPr="008649D8">
        <w:rPr>
          <w:rFonts w:ascii="Browallia New" w:hAnsi="Browallia New" w:cs="Browallia New"/>
          <w:sz w:val="28"/>
          <w:szCs w:val="28"/>
        </w:rPr>
        <w:t>31.83</w:t>
      </w:r>
      <w:r w:rsidR="007F22C0"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6761CB65" w14:textId="2DC4D169" w:rsidR="00010B06" w:rsidRPr="008649D8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72A27C50" w14:textId="5E87FABA" w:rsidR="00010B06" w:rsidRPr="008649D8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21AAA08B" w14:textId="77777777" w:rsidR="00010B06" w:rsidRPr="008649D8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75709500" w14:textId="289490C2" w:rsidR="00054311" w:rsidRPr="008649D8" w:rsidRDefault="00054311" w:rsidP="0005431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  <w:r w:rsidRPr="008649D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7B112A44" w14:textId="77777777" w:rsidR="00054311" w:rsidRPr="008649D8" w:rsidRDefault="00054311" w:rsidP="0005431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8649D8" w14:paraId="5AAC5B2A" w14:textId="77777777" w:rsidTr="00C717D4">
        <w:trPr>
          <w:cantSplit/>
          <w:trHeight w:val="20"/>
        </w:trPr>
        <w:tc>
          <w:tcPr>
            <w:tcW w:w="2551" w:type="dxa"/>
          </w:tcPr>
          <w:p w14:paraId="5C8F69EA" w14:textId="77777777" w:rsidR="00054311" w:rsidRPr="008649D8" w:rsidRDefault="00054311" w:rsidP="0096631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276" w:type="dxa"/>
            <w:tcBorders>
              <w:left w:val="nil"/>
            </w:tcBorders>
          </w:tcPr>
          <w:p w14:paraId="04DF0F8D" w14:textId="77777777" w:rsidR="00054311" w:rsidRPr="008649D8" w:rsidRDefault="00054311" w:rsidP="009663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644A05" w14:textId="77777777" w:rsidR="00054311" w:rsidRPr="008649D8" w:rsidRDefault="00054311" w:rsidP="009663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2E788BB1" w14:textId="77777777" w:rsidR="00054311" w:rsidRPr="008649D8" w:rsidRDefault="00054311" w:rsidP="009663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193D21A" w14:textId="77777777" w:rsidR="00054311" w:rsidRPr="008649D8" w:rsidRDefault="00054311" w:rsidP="009663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7EF01040" w14:textId="77777777" w:rsidR="00054311" w:rsidRPr="008649D8" w:rsidRDefault="00054311" w:rsidP="0096631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C6E" w:rsidRPr="008649D8" w14:paraId="310B6EB0" w14:textId="77777777" w:rsidTr="00C717D4">
        <w:trPr>
          <w:cantSplit/>
          <w:trHeight w:val="20"/>
        </w:trPr>
        <w:tc>
          <w:tcPr>
            <w:tcW w:w="2551" w:type="dxa"/>
          </w:tcPr>
          <w:p w14:paraId="21323419" w14:textId="77777777" w:rsidR="00054311" w:rsidRPr="008649D8" w:rsidRDefault="00054311" w:rsidP="0096631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8649D8" w:rsidRDefault="00BD5C6C" w:rsidP="0039019C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8649D8" w:rsidRDefault="00054311" w:rsidP="0096631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8649D8" w:rsidRDefault="00054311" w:rsidP="0096631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8649D8" w:rsidRDefault="00054311" w:rsidP="009663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68C26" w14:textId="77777777" w:rsidR="00054311" w:rsidRPr="008649D8" w:rsidRDefault="00054311" w:rsidP="0096631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33AB5" w:rsidRPr="008649D8" w14:paraId="0D2D3C32" w14:textId="77777777" w:rsidTr="00CE5B5B">
        <w:trPr>
          <w:cantSplit/>
          <w:trHeight w:val="20"/>
        </w:trPr>
        <w:tc>
          <w:tcPr>
            <w:tcW w:w="2551" w:type="dxa"/>
          </w:tcPr>
          <w:p w14:paraId="1EA22A75" w14:textId="77777777" w:rsidR="00533AB5" w:rsidRPr="008649D8" w:rsidRDefault="00533AB5" w:rsidP="00533AB5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533AB5" w:rsidRPr="008649D8" w:rsidRDefault="00533AB5" w:rsidP="00533AB5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533AB5" w:rsidRPr="008649D8" w:rsidRDefault="00533AB5" w:rsidP="00533AB5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7DC5E1" w14:textId="576196FC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41D17B7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238C30" w14:textId="156525E2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7DC5FCED" w14:textId="77777777" w:rsidR="00533AB5" w:rsidRPr="008649D8" w:rsidRDefault="00533AB5" w:rsidP="00533AB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51B17" w14:textId="141F6961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06D1919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468A276" w14:textId="541D8FE6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5526FF" w:rsidRPr="008649D8" w14:paraId="611A5118" w14:textId="77777777" w:rsidTr="00C717D4">
        <w:trPr>
          <w:cantSplit/>
          <w:trHeight w:val="20"/>
        </w:trPr>
        <w:tc>
          <w:tcPr>
            <w:tcW w:w="2551" w:type="dxa"/>
          </w:tcPr>
          <w:p w14:paraId="1B6B0DE7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8649D8" w:rsidRDefault="005526FF" w:rsidP="005526F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8649D8" w:rsidRDefault="005526FF" w:rsidP="005526F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14AEB1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A7E98EA" w14:textId="77777777" w:rsidR="005526FF" w:rsidRPr="008649D8" w:rsidRDefault="005526FF" w:rsidP="005526F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BD0FF8" w14:textId="77777777" w:rsidR="005526FF" w:rsidRPr="008649D8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33AB5" w:rsidRPr="008649D8" w14:paraId="5DDCD498" w14:textId="77777777" w:rsidTr="00C717D4">
        <w:trPr>
          <w:cantSplit/>
          <w:trHeight w:val="20"/>
        </w:trPr>
        <w:tc>
          <w:tcPr>
            <w:tcW w:w="2551" w:type="dxa"/>
          </w:tcPr>
          <w:p w14:paraId="49A5E1CE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7BD47EBD" w14:textId="3E73690F" w:rsidR="00533AB5" w:rsidRPr="008649D8" w:rsidRDefault="009B0E25" w:rsidP="00533AB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1.375</w:t>
            </w:r>
          </w:p>
        </w:tc>
        <w:tc>
          <w:tcPr>
            <w:tcW w:w="142" w:type="dxa"/>
            <w:tcBorders>
              <w:left w:val="nil"/>
            </w:tcBorders>
          </w:tcPr>
          <w:p w14:paraId="220F0FE0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E0B78D" w14:textId="56B51E3A" w:rsidR="00533AB5" w:rsidRPr="008649D8" w:rsidRDefault="009B0E2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9,278</w:t>
            </w:r>
          </w:p>
        </w:tc>
        <w:tc>
          <w:tcPr>
            <w:tcW w:w="141" w:type="dxa"/>
            <w:vAlign w:val="bottom"/>
          </w:tcPr>
          <w:p w14:paraId="65EE7862" w14:textId="77777777" w:rsidR="00533AB5" w:rsidRPr="008649D8" w:rsidRDefault="00533AB5" w:rsidP="00533AB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88D317B" w14:textId="032604CC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AFE20C" w14:textId="77777777" w:rsidR="00533AB5" w:rsidRPr="008649D8" w:rsidRDefault="00533AB5" w:rsidP="00533AB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7FC034" w14:textId="73DF669C" w:rsidR="00533AB5" w:rsidRPr="008649D8" w:rsidRDefault="00170C18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FD3633" w14:textId="77777777" w:rsidR="00533AB5" w:rsidRPr="008649D8" w:rsidRDefault="00533AB5" w:rsidP="00533AB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D151BEA" w14:textId="11138CF9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33AB5" w:rsidRPr="008649D8" w14:paraId="05335AF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1B75F43" w14:textId="77777777" w:rsidR="00533AB5" w:rsidRPr="008649D8" w:rsidRDefault="00533AB5" w:rsidP="00533AB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รั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7777777" w:rsidR="00533AB5" w:rsidRPr="008649D8" w:rsidRDefault="00533AB5" w:rsidP="00533AB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533AB5" w:rsidRPr="008649D8" w:rsidRDefault="00533AB5" w:rsidP="00533AB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3D327" w14:textId="3FBD3021" w:rsidR="00533AB5" w:rsidRPr="008649D8" w:rsidRDefault="009B0E2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21,652</w:t>
            </w:r>
          </w:p>
        </w:tc>
        <w:tc>
          <w:tcPr>
            <w:tcW w:w="141" w:type="dxa"/>
          </w:tcPr>
          <w:p w14:paraId="7588812A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02E15" w14:textId="691501A0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100,432</w:t>
            </w:r>
          </w:p>
        </w:tc>
        <w:tc>
          <w:tcPr>
            <w:tcW w:w="142" w:type="dxa"/>
          </w:tcPr>
          <w:p w14:paraId="1D849EFE" w14:textId="77777777" w:rsidR="00533AB5" w:rsidRPr="008649D8" w:rsidRDefault="00533AB5" w:rsidP="00533AB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43511" w14:textId="46CEE81D" w:rsidR="00533AB5" w:rsidRPr="008649D8" w:rsidRDefault="00170C18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  <w:tc>
          <w:tcPr>
            <w:tcW w:w="142" w:type="dxa"/>
            <w:shd w:val="clear" w:color="auto" w:fill="auto"/>
          </w:tcPr>
          <w:p w14:paraId="7F0488E4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C048A1D" w14:textId="354E90CE" w:rsidR="00533AB5" w:rsidRPr="008649D8" w:rsidRDefault="00533AB5" w:rsidP="00533AB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63,225</w:t>
            </w:r>
          </w:p>
        </w:tc>
      </w:tr>
      <w:tr w:rsidR="00533AB5" w:rsidRPr="008649D8" w14:paraId="68701EA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A56A994" w14:textId="77777777" w:rsidR="00533AB5" w:rsidRPr="008649D8" w:rsidRDefault="00533AB5" w:rsidP="00533AB5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533AB5" w:rsidRPr="008649D8" w:rsidRDefault="00533AB5" w:rsidP="00533AB5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533AB5" w:rsidRPr="008649D8" w:rsidRDefault="00533AB5" w:rsidP="00533AB5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52F10" w14:textId="030FCA0A" w:rsidR="00533AB5" w:rsidRPr="008649D8" w:rsidRDefault="009B0E2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141" w:type="dxa"/>
          </w:tcPr>
          <w:p w14:paraId="674B1E46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3449E0EF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100,432</w:t>
            </w:r>
          </w:p>
        </w:tc>
        <w:tc>
          <w:tcPr>
            <w:tcW w:w="142" w:type="dxa"/>
          </w:tcPr>
          <w:p w14:paraId="5F539B6B" w14:textId="77777777" w:rsidR="00533AB5" w:rsidRPr="008649D8" w:rsidRDefault="00533AB5" w:rsidP="00533AB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7E5321" w14:textId="4B386264" w:rsidR="00533AB5" w:rsidRPr="008649D8" w:rsidRDefault="00170C18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  <w:tc>
          <w:tcPr>
            <w:tcW w:w="142" w:type="dxa"/>
            <w:shd w:val="clear" w:color="auto" w:fill="auto"/>
          </w:tcPr>
          <w:p w14:paraId="7A47EB1B" w14:textId="77777777" w:rsidR="00533AB5" w:rsidRPr="008649D8" w:rsidRDefault="00533AB5" w:rsidP="0053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136E02" w14:textId="413273B6" w:rsidR="00533AB5" w:rsidRPr="008649D8" w:rsidRDefault="00533AB5" w:rsidP="00533AB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63,225</w:t>
            </w:r>
          </w:p>
        </w:tc>
      </w:tr>
    </w:tbl>
    <w:p w14:paraId="31109655" w14:textId="77777777" w:rsidR="00815A99" w:rsidRPr="008649D8" w:rsidRDefault="00815A99" w:rsidP="0039019C">
      <w:pPr>
        <w:tabs>
          <w:tab w:val="clear" w:pos="454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FD49CA9" w14:textId="608FE545" w:rsidR="00054311" w:rsidRPr="008649D8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การเปลี่ยนแปลงของเงินกู้ยืมระยะสั้น</w:t>
      </w:r>
      <w:r w:rsidR="007C0E0F" w:rsidRPr="008649D8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8649D8">
        <w:rPr>
          <w:rFonts w:ascii="Browallia New" w:hAnsi="Browallia New" w:cs="Browallia New"/>
          <w:sz w:val="28"/>
          <w:szCs w:val="28"/>
          <w:cs/>
        </w:rPr>
        <w:t>สำหรับ</w:t>
      </w:r>
      <w:r w:rsidR="00B1150A" w:rsidRPr="008649D8">
        <w:rPr>
          <w:rFonts w:ascii="Browallia New" w:hAnsi="Browallia New" w:cs="Browallia New"/>
          <w:sz w:val="28"/>
          <w:szCs w:val="28"/>
          <w:cs/>
        </w:rPr>
        <w:t>ปี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C3BA3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7363E"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7363E" w:rsidRPr="008649D8">
        <w:rPr>
          <w:rFonts w:ascii="Browallia New" w:hAnsi="Browallia New" w:cs="Browallia New"/>
          <w:sz w:val="28"/>
          <w:szCs w:val="28"/>
        </w:rPr>
        <w:t>256</w:t>
      </w:r>
      <w:r w:rsidR="008C3BA3" w:rsidRPr="008649D8">
        <w:rPr>
          <w:rFonts w:ascii="Browallia New" w:hAnsi="Browallia New" w:cs="Browallia New"/>
          <w:sz w:val="28"/>
          <w:szCs w:val="28"/>
        </w:rPr>
        <w:t>4</w:t>
      </w:r>
      <w:r w:rsidR="0037363E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A8AD81C" w14:textId="3B46FB28" w:rsidR="00054311" w:rsidRPr="008649D8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41"/>
        <w:gridCol w:w="1134"/>
        <w:gridCol w:w="142"/>
        <w:gridCol w:w="1134"/>
        <w:gridCol w:w="142"/>
        <w:gridCol w:w="1138"/>
      </w:tblGrid>
      <w:tr w:rsidR="005B1A3A" w:rsidRPr="008649D8" w14:paraId="63D7D2DF" w14:textId="77777777" w:rsidTr="00AB39F1">
        <w:trPr>
          <w:cantSplit/>
          <w:trHeight w:val="20"/>
        </w:trPr>
        <w:tc>
          <w:tcPr>
            <w:tcW w:w="567" w:type="dxa"/>
          </w:tcPr>
          <w:p w14:paraId="50A0C2A2" w14:textId="77777777" w:rsidR="005B1A3A" w:rsidRPr="008649D8" w:rsidRDefault="005B1A3A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3402" w:type="dxa"/>
            <w:tcBorders>
              <w:left w:val="nil"/>
            </w:tcBorders>
          </w:tcPr>
          <w:p w14:paraId="3446BBF3" w14:textId="77777777" w:rsidR="005B1A3A" w:rsidRPr="008649D8" w:rsidRDefault="005B1A3A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18A5300C" w14:textId="77777777" w:rsidR="005B1A3A" w:rsidRPr="008649D8" w:rsidRDefault="005B1A3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430FCE0" w14:textId="77777777" w:rsidR="005B1A3A" w:rsidRPr="008649D8" w:rsidRDefault="005B1A3A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3661DFEA" w14:textId="77777777" w:rsidR="005B1A3A" w:rsidRPr="008649D8" w:rsidRDefault="005B1A3A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B1A3A" w:rsidRPr="008649D8" w14:paraId="4C817AE4" w14:textId="77777777" w:rsidTr="00AB39F1">
        <w:trPr>
          <w:cantSplit/>
          <w:trHeight w:val="20"/>
        </w:trPr>
        <w:tc>
          <w:tcPr>
            <w:tcW w:w="567" w:type="dxa"/>
          </w:tcPr>
          <w:p w14:paraId="69C19E0F" w14:textId="77777777" w:rsidR="005B1A3A" w:rsidRPr="008649D8" w:rsidRDefault="005B1A3A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DC09FD9" w14:textId="77777777" w:rsidR="005B1A3A" w:rsidRPr="008649D8" w:rsidRDefault="005B1A3A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C0EF05" w14:textId="77777777" w:rsidR="005B1A3A" w:rsidRPr="008649D8" w:rsidRDefault="005B1A3A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9E6C94" w14:textId="77777777" w:rsidR="005B1A3A" w:rsidRPr="008649D8" w:rsidRDefault="005B1A3A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85AD5" w14:textId="77777777" w:rsidR="005B1A3A" w:rsidRPr="008649D8" w:rsidRDefault="005B1A3A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3BA3" w:rsidRPr="008649D8" w14:paraId="113BD732" w14:textId="77777777" w:rsidTr="00AB39F1">
        <w:trPr>
          <w:cantSplit/>
          <w:trHeight w:val="20"/>
        </w:trPr>
        <w:tc>
          <w:tcPr>
            <w:tcW w:w="567" w:type="dxa"/>
          </w:tcPr>
          <w:p w14:paraId="1E544AAE" w14:textId="77777777" w:rsidR="008C3BA3" w:rsidRPr="008649D8" w:rsidRDefault="008C3BA3" w:rsidP="008C3BA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E9BA9A0" w14:textId="77777777" w:rsidR="008C3BA3" w:rsidRPr="008649D8" w:rsidRDefault="008C3BA3" w:rsidP="008C3BA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76480" w14:textId="1182475D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0674243" w14:textId="77777777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65F448" w14:textId="52372925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659563C" w14:textId="77777777" w:rsidR="008C3BA3" w:rsidRPr="008649D8" w:rsidRDefault="008C3BA3" w:rsidP="008C3BA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4DFAD0" w14:textId="443FFC19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69BCE2F" w14:textId="77777777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241CBFF" w14:textId="3E9A3D33" w:rsidR="008C3BA3" w:rsidRPr="008649D8" w:rsidRDefault="008C3BA3" w:rsidP="008C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5B1A3A" w:rsidRPr="008649D8" w14:paraId="65FD862C" w14:textId="77777777" w:rsidTr="00AB39F1">
        <w:trPr>
          <w:cantSplit/>
          <w:trHeight w:val="20"/>
        </w:trPr>
        <w:tc>
          <w:tcPr>
            <w:tcW w:w="567" w:type="dxa"/>
          </w:tcPr>
          <w:p w14:paraId="3FBB5FAC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3B1DDDD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9996E4F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E298C76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7AFE7ACF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FBA3F47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1A45CE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5F4E6D2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47F136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B1A3A" w:rsidRPr="008649D8" w14:paraId="1E18F0F1" w14:textId="77777777" w:rsidTr="00AB39F1">
        <w:trPr>
          <w:cantSplit/>
          <w:trHeight w:val="20"/>
        </w:trPr>
        <w:tc>
          <w:tcPr>
            <w:tcW w:w="3969" w:type="dxa"/>
            <w:gridSpan w:val="2"/>
          </w:tcPr>
          <w:p w14:paraId="690F60C5" w14:textId="4495807A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E00463A" w14:textId="16A82574" w:rsidR="005B1A3A" w:rsidRPr="008649D8" w:rsidRDefault="009B0E25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100,43</w:t>
            </w:r>
            <w:r w:rsidR="00572025" w:rsidRPr="008649D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" w:type="dxa"/>
            <w:vAlign w:val="bottom"/>
          </w:tcPr>
          <w:p w14:paraId="3B92DEAF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C75C195" w14:textId="51DFD7C8" w:rsidR="005B1A3A" w:rsidRPr="008649D8" w:rsidRDefault="00AB39F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516,277</w:t>
            </w:r>
          </w:p>
        </w:tc>
        <w:tc>
          <w:tcPr>
            <w:tcW w:w="142" w:type="dxa"/>
            <w:vAlign w:val="bottom"/>
          </w:tcPr>
          <w:p w14:paraId="1C903B16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37792E" w14:textId="2F766148" w:rsidR="005B1A3A" w:rsidRPr="008649D8" w:rsidRDefault="00170C1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63,225</w:t>
            </w:r>
          </w:p>
        </w:tc>
        <w:tc>
          <w:tcPr>
            <w:tcW w:w="142" w:type="dxa"/>
            <w:shd w:val="clear" w:color="auto" w:fill="auto"/>
          </w:tcPr>
          <w:p w14:paraId="3F30D0C6" w14:textId="77777777" w:rsidR="005B1A3A" w:rsidRPr="008649D8" w:rsidRDefault="005B1A3A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EC60775" w14:textId="3AABE0DB" w:rsidR="005B1A3A" w:rsidRPr="008649D8" w:rsidRDefault="008C3BA3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330,910</w:t>
            </w:r>
          </w:p>
        </w:tc>
      </w:tr>
      <w:tr w:rsidR="005B1A3A" w:rsidRPr="008649D8" w14:paraId="2498684D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3DE0146F" w14:textId="37395E19" w:rsidR="005B1A3A" w:rsidRPr="008649D8" w:rsidRDefault="005B1A3A" w:rsidP="00CE5B5B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3EDA80D" w14:textId="33FFF4FE" w:rsidR="005B1A3A" w:rsidRPr="008649D8" w:rsidRDefault="005B1A3A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134" w:type="dxa"/>
            <w:shd w:val="clear" w:color="auto" w:fill="auto"/>
          </w:tcPr>
          <w:p w14:paraId="0F54DD42" w14:textId="67EC20F4" w:rsidR="005B1A3A" w:rsidRPr="008649D8" w:rsidRDefault="009B0E25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156,380</w:t>
            </w:r>
          </w:p>
        </w:tc>
        <w:tc>
          <w:tcPr>
            <w:tcW w:w="141" w:type="dxa"/>
          </w:tcPr>
          <w:p w14:paraId="45B8DAFC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B5BD40" w14:textId="426389AB" w:rsidR="005B1A3A" w:rsidRPr="008649D8" w:rsidRDefault="00AB39F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493,718</w:t>
            </w:r>
          </w:p>
        </w:tc>
        <w:tc>
          <w:tcPr>
            <w:tcW w:w="142" w:type="dxa"/>
          </w:tcPr>
          <w:p w14:paraId="5A2A39EF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FD5F11" w14:textId="6A331009" w:rsidR="005B1A3A" w:rsidRPr="008649D8" w:rsidRDefault="00170C1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116,216</w:t>
            </w:r>
          </w:p>
        </w:tc>
        <w:tc>
          <w:tcPr>
            <w:tcW w:w="142" w:type="dxa"/>
            <w:shd w:val="clear" w:color="auto" w:fill="auto"/>
          </w:tcPr>
          <w:p w14:paraId="3334CF77" w14:textId="77777777" w:rsidR="005B1A3A" w:rsidRPr="008649D8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C07DC3B" w14:textId="5BFA9FE9" w:rsidR="005B1A3A" w:rsidRPr="008649D8" w:rsidRDefault="008C3BA3" w:rsidP="00CE5B5B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371,118</w:t>
            </w:r>
          </w:p>
        </w:tc>
      </w:tr>
      <w:tr w:rsidR="00AB39F1" w:rsidRPr="008649D8" w14:paraId="1C9E636C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458B84CD" w14:textId="77777777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  <w:p w14:paraId="3B5F1ECF" w14:textId="77777777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  <w:shd w:val="clear" w:color="auto" w:fill="auto"/>
            <w:vAlign w:val="bottom"/>
          </w:tcPr>
          <w:p w14:paraId="693DFBBA" w14:textId="6522342E" w:rsidR="00AB39F1" w:rsidRPr="008649D8" w:rsidRDefault="00AB39F1" w:rsidP="00AB39F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จัดประเภทเป็นเงินกู้ยืมระยะยาว</w:t>
            </w:r>
          </w:p>
          <w:p w14:paraId="4B2DACB0" w14:textId="12304CFA" w:rsidR="00AB39F1" w:rsidRPr="008649D8" w:rsidRDefault="00AB39F1" w:rsidP="00AB39F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9177C8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77353465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46AC56" w14:textId="68B91544" w:rsidR="00AB39F1" w:rsidRPr="008649D8" w:rsidRDefault="009B0E25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C4E3542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F7363E" w14:textId="77777777" w:rsidR="00DD63FB" w:rsidRPr="008649D8" w:rsidRDefault="00DD63FB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5E12E6" w14:textId="03DB3E71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(322,833)</w:t>
            </w:r>
          </w:p>
        </w:tc>
        <w:tc>
          <w:tcPr>
            <w:tcW w:w="142" w:type="dxa"/>
          </w:tcPr>
          <w:p w14:paraId="1707C6F1" w14:textId="77777777" w:rsidR="00AB39F1" w:rsidRPr="008649D8" w:rsidRDefault="00AB39F1" w:rsidP="00AB39F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AFE3F5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067C6AC" w14:textId="225E7D5A" w:rsidR="00170C18" w:rsidRPr="008649D8" w:rsidRDefault="00170C18" w:rsidP="00170C1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shd w:val="clear" w:color="auto" w:fill="auto"/>
          </w:tcPr>
          <w:p w14:paraId="483D7406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DA7FF8E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898E537" w14:textId="3103D37D" w:rsidR="00AB39F1" w:rsidRPr="008649D8" w:rsidRDefault="00AB39F1" w:rsidP="00AB39F1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(322,833)</w:t>
            </w:r>
          </w:p>
        </w:tc>
      </w:tr>
      <w:tr w:rsidR="00AB39F1" w:rsidRPr="008649D8" w14:paraId="723BD2BA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403FE8F4" w14:textId="30E4BA79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6ED8B998" w14:textId="3CE0228B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0B54FE13" w14:textId="3024A4DD" w:rsidR="00AB39F1" w:rsidRPr="008649D8" w:rsidRDefault="009B0E25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(235,72</w:t>
            </w:r>
            <w:r w:rsidR="001B72E3" w:rsidRPr="008649D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6A3CA23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8E7322" w14:textId="12237DEC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(456,803)</w:t>
            </w:r>
          </w:p>
        </w:tc>
        <w:tc>
          <w:tcPr>
            <w:tcW w:w="142" w:type="dxa"/>
          </w:tcPr>
          <w:p w14:paraId="47E3D810" w14:textId="77777777" w:rsidR="00AB39F1" w:rsidRPr="008649D8" w:rsidRDefault="00AB39F1" w:rsidP="00AB39F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E4A932" w14:textId="087C0249" w:rsidR="00AB39F1" w:rsidRPr="008649D8" w:rsidRDefault="00170C18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(161,125)</w:t>
            </w:r>
          </w:p>
        </w:tc>
        <w:tc>
          <w:tcPr>
            <w:tcW w:w="142" w:type="dxa"/>
            <w:shd w:val="clear" w:color="auto" w:fill="auto"/>
          </w:tcPr>
          <w:p w14:paraId="013B8C4E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823518" w14:textId="7AD52146" w:rsidR="00AB39F1" w:rsidRPr="008649D8" w:rsidRDefault="00AB39F1" w:rsidP="00AB39F1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(315,967)</w:t>
            </w:r>
          </w:p>
        </w:tc>
      </w:tr>
      <w:tr w:rsidR="00AB39F1" w:rsidRPr="008649D8" w14:paraId="7D207E30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5BE065B4" w14:textId="16444F35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AAAA499" w14:textId="5E6841EC" w:rsidR="00AB39F1" w:rsidRPr="008649D8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F79653D" w14:textId="2865692C" w:rsidR="00AB39F1" w:rsidRPr="008649D8" w:rsidRDefault="009B0E25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F2D9EF7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384059" w14:textId="2BE1F6EC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(129,364)</w:t>
            </w:r>
          </w:p>
        </w:tc>
        <w:tc>
          <w:tcPr>
            <w:tcW w:w="142" w:type="dxa"/>
          </w:tcPr>
          <w:p w14:paraId="0D096F46" w14:textId="77777777" w:rsidR="00AB39F1" w:rsidRPr="008649D8" w:rsidRDefault="00AB39F1" w:rsidP="00AB39F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FE9B35" w14:textId="187059E1" w:rsidR="00AB39F1" w:rsidRPr="008649D8" w:rsidRDefault="00170C18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9524BB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3AF0A07" w14:textId="5D6A637A" w:rsidR="00AB39F1" w:rsidRPr="008649D8" w:rsidRDefault="00AB39F1" w:rsidP="00AB39F1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B39F1" w:rsidRPr="008649D8" w14:paraId="6052331A" w14:textId="557732A2" w:rsidTr="00FE5B75">
        <w:trPr>
          <w:cantSplit/>
          <w:trHeight w:val="371"/>
        </w:trPr>
        <w:tc>
          <w:tcPr>
            <w:tcW w:w="3969" w:type="dxa"/>
            <w:gridSpan w:val="2"/>
            <w:vAlign w:val="bottom"/>
          </w:tcPr>
          <w:p w14:paraId="6BDC56D6" w14:textId="50DBFA6B" w:rsidR="00AB39F1" w:rsidRPr="008649D8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C43BA" w14:textId="56937167" w:rsidR="00AB39F1" w:rsidRPr="008649D8" w:rsidRDefault="009B0E25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1B72E3" w:rsidRPr="008649D8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41" w:type="dxa"/>
            <w:vAlign w:val="bottom"/>
          </w:tcPr>
          <w:p w14:paraId="2EBF3DAB" w14:textId="77777777" w:rsidR="00AB39F1" w:rsidRPr="008649D8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9AD8FC6" w14:textId="00B32E24" w:rsidR="00AB39F1" w:rsidRPr="008649D8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(563)</w:t>
            </w:r>
          </w:p>
        </w:tc>
        <w:tc>
          <w:tcPr>
            <w:tcW w:w="142" w:type="dxa"/>
            <w:vAlign w:val="bottom"/>
          </w:tcPr>
          <w:p w14:paraId="1271AA26" w14:textId="77777777" w:rsidR="00AB39F1" w:rsidRPr="008649D8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93A2A" w14:textId="409D7D5E" w:rsidR="009B0E25" w:rsidRPr="008649D8" w:rsidRDefault="009B0E25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59263C" w14:textId="77777777" w:rsidR="00AB39F1" w:rsidRPr="008649D8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91CC8D9" w14:textId="6E0ABB4A" w:rsidR="00AB39F1" w:rsidRPr="008649D8" w:rsidRDefault="00AB39F1" w:rsidP="00FE5B7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(3)</w:t>
            </w:r>
          </w:p>
        </w:tc>
      </w:tr>
      <w:tr w:rsidR="00AB39F1" w:rsidRPr="008649D8" w14:paraId="6F5D6808" w14:textId="174E4658" w:rsidTr="00AB39F1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00878534" w14:textId="366E9AE4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0DD6EF" w14:textId="18315662" w:rsidR="00AB39F1" w:rsidRPr="008649D8" w:rsidRDefault="009B0E25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21,65</w:t>
            </w:r>
            <w:r w:rsidR="00342253" w:rsidRPr="008649D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2FFB6DC3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BAE9619" w14:textId="2E90083B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100,432</w:t>
            </w:r>
          </w:p>
        </w:tc>
        <w:tc>
          <w:tcPr>
            <w:tcW w:w="142" w:type="dxa"/>
          </w:tcPr>
          <w:p w14:paraId="53C12921" w14:textId="77777777" w:rsidR="00AB39F1" w:rsidRPr="008649D8" w:rsidRDefault="00AB39F1" w:rsidP="00AB39F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3ADFB" w14:textId="6685FA34" w:rsidR="00AB39F1" w:rsidRPr="008649D8" w:rsidRDefault="00170C18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</w:t>
            </w:r>
            <w:r w:rsidR="009B0E25" w:rsidRPr="008649D8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09464B9B" w14:textId="77777777" w:rsidR="00AB39F1" w:rsidRPr="008649D8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CF2F7B" w14:textId="2CBFF680" w:rsidR="00AB39F1" w:rsidRPr="008649D8" w:rsidRDefault="00AB39F1" w:rsidP="00AB39F1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63,225</w:t>
            </w:r>
          </w:p>
        </w:tc>
      </w:tr>
    </w:tbl>
    <w:p w14:paraId="2AD3EDDD" w14:textId="39352A42" w:rsidR="000A76F9" w:rsidRPr="008649D8" w:rsidRDefault="000A76F9" w:rsidP="005B1A3A">
      <w:pPr>
        <w:tabs>
          <w:tab w:val="clear" w:pos="454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E0C6B80" w14:textId="0CFD81F6" w:rsidR="001B72E3" w:rsidRPr="008649D8" w:rsidRDefault="00203D16" w:rsidP="001B72E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</w:rPr>
        <w:t>14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8649D8">
        <w:rPr>
          <w:rFonts w:ascii="Browallia New" w:hAnsi="Browallia New" w:cs="Browallia New"/>
          <w:sz w:val="28"/>
          <w:szCs w:val="28"/>
        </w:rPr>
        <w:t>2564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บริษัททำสัญญาปรับโครงสร้างหนี้จากหนี้</w:t>
      </w:r>
      <w:proofErr w:type="spellStart"/>
      <w:r w:rsidRPr="008649D8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8649D8">
        <w:rPr>
          <w:rFonts w:ascii="Browallia New" w:hAnsi="Browallia New" w:cs="Browallia New"/>
          <w:sz w:val="28"/>
          <w:szCs w:val="28"/>
          <w:cs/>
        </w:rPr>
        <w:t>สต์รีซีท และ แพ</w:t>
      </w:r>
      <w:proofErr w:type="spellStart"/>
      <w:r w:rsidRPr="008649D8">
        <w:rPr>
          <w:rFonts w:ascii="Browallia New" w:hAnsi="Browallia New" w:cs="Browallia New"/>
          <w:sz w:val="28"/>
          <w:szCs w:val="28"/>
          <w:cs/>
        </w:rPr>
        <w:t>็คกิ้ง</w:t>
      </w:r>
      <w:proofErr w:type="spellEnd"/>
      <w:r w:rsidRPr="008649D8">
        <w:rPr>
          <w:rFonts w:ascii="Browallia New" w:hAnsi="Browallia New" w:cs="Browallia New"/>
          <w:sz w:val="28"/>
          <w:szCs w:val="28"/>
          <w:cs/>
        </w:rPr>
        <w:t>เครดิต เป็นเงินกู้</w:t>
      </w:r>
      <w:r w:rsidRPr="008649D8">
        <w:rPr>
          <w:rFonts w:ascii="Browallia New" w:hAnsi="Browallia New" w:cs="Browallia New"/>
          <w:sz w:val="28"/>
          <w:szCs w:val="28"/>
          <w:cs/>
        </w:rPr>
        <w:br/>
        <w:t xml:space="preserve">ระยะยาว จำนวน </w:t>
      </w:r>
      <w:r w:rsidRPr="008649D8">
        <w:rPr>
          <w:rFonts w:ascii="Browallia New" w:hAnsi="Browallia New" w:cs="Browallia New"/>
          <w:sz w:val="28"/>
          <w:szCs w:val="28"/>
        </w:rPr>
        <w:t>322.83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 ซึ่งมีอัตราดอกเบี้ยเท่ากับ </w:t>
      </w:r>
      <w:r w:rsidRPr="008649D8">
        <w:rPr>
          <w:rFonts w:ascii="Browallia New" w:hAnsi="Browallia New" w:cs="Browallia New"/>
          <w:sz w:val="28"/>
          <w:szCs w:val="28"/>
        </w:rPr>
        <w:t xml:space="preserve">MLR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โดยตกลงผ่อนจ่ายชำระเงินต้นเป็นเวลา </w:t>
      </w:r>
      <w:r w:rsidRPr="008649D8">
        <w:rPr>
          <w:rFonts w:ascii="Browallia New" w:hAnsi="Browallia New" w:cs="Browallia New"/>
          <w:sz w:val="28"/>
          <w:szCs w:val="28"/>
        </w:rPr>
        <w:t>84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งวด งวดละ </w:t>
      </w:r>
      <w:r w:rsidRPr="008649D8">
        <w:rPr>
          <w:rFonts w:ascii="Browallia New" w:hAnsi="Browallia New" w:cs="Browallia New"/>
          <w:sz w:val="28"/>
          <w:szCs w:val="28"/>
        </w:rPr>
        <w:t>3.86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 และชำระดอกเบี้ยทุกสิ้นเดือน</w:t>
      </w:r>
    </w:p>
    <w:p w14:paraId="746F7C9A" w14:textId="77777777" w:rsidR="001B72E3" w:rsidRPr="008649D8" w:rsidRDefault="001B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1703260" w14:textId="63EA1E9D" w:rsidR="006C2ABD" w:rsidRPr="008649D8" w:rsidRDefault="006C2ABD" w:rsidP="006C2ABD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เงินกู้ยืมระยะยาวจากผู้ถือหุ้นและบุคคลอื่น</w:t>
      </w:r>
    </w:p>
    <w:p w14:paraId="4E50C1FC" w14:textId="2A0381C7" w:rsidR="006C2ABD" w:rsidRPr="008649D8" w:rsidRDefault="006C2ABD" w:rsidP="006C2A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8900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417"/>
        <w:gridCol w:w="167"/>
        <w:gridCol w:w="1352"/>
        <w:gridCol w:w="162"/>
        <w:gridCol w:w="1302"/>
      </w:tblGrid>
      <w:tr w:rsidR="006C2ABD" w:rsidRPr="008649D8" w14:paraId="67FB5FAB" w14:textId="77777777" w:rsidTr="00E02CEC">
        <w:trPr>
          <w:cantSplit/>
          <w:trHeight w:val="20"/>
        </w:trPr>
        <w:tc>
          <w:tcPr>
            <w:tcW w:w="4500" w:type="dxa"/>
          </w:tcPr>
          <w:p w14:paraId="00447CC1" w14:textId="77777777" w:rsidR="006C2ABD" w:rsidRPr="008649D8" w:rsidRDefault="006C2ABD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5E7297F5" w14:textId="77777777" w:rsidR="006C2ABD" w:rsidRPr="008649D8" w:rsidRDefault="006C2ABD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6D3C7369" w14:textId="77777777" w:rsidR="006C2ABD" w:rsidRPr="008649D8" w:rsidRDefault="006C2ABD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43247077" w14:textId="77777777" w:rsidR="006C2ABD" w:rsidRPr="008649D8" w:rsidRDefault="006C2ABD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27D8" w:rsidRPr="008649D8" w14:paraId="2E5247EC" w14:textId="77777777" w:rsidTr="006A7606">
        <w:trPr>
          <w:cantSplit/>
          <w:trHeight w:val="20"/>
        </w:trPr>
        <w:tc>
          <w:tcPr>
            <w:tcW w:w="4500" w:type="dxa"/>
          </w:tcPr>
          <w:p w14:paraId="3192062D" w14:textId="77777777" w:rsidR="003D27D8" w:rsidRPr="008649D8" w:rsidRDefault="003D27D8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nil"/>
            </w:tcBorders>
            <w:vAlign w:val="bottom"/>
          </w:tcPr>
          <w:p w14:paraId="45AEEF92" w14:textId="77777777" w:rsidR="003D27D8" w:rsidRPr="008649D8" w:rsidRDefault="003D27D8" w:rsidP="006A760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4A03CB22" w14:textId="63298F3A" w:rsidR="003D27D8" w:rsidRPr="008649D8" w:rsidRDefault="003D27D8" w:rsidP="006A7606">
            <w:pPr>
              <w:tabs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E94A894" w14:textId="77777777" w:rsidR="003D27D8" w:rsidRPr="008649D8" w:rsidRDefault="003D27D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E558" w14:textId="470D4670" w:rsidR="003D27D8" w:rsidRPr="008649D8" w:rsidRDefault="003D27D8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3D27D8" w:rsidRPr="008649D8" w14:paraId="0C4F868C" w14:textId="77777777" w:rsidTr="006A7606">
        <w:trPr>
          <w:cantSplit/>
          <w:trHeight w:val="321"/>
        </w:trPr>
        <w:tc>
          <w:tcPr>
            <w:tcW w:w="4500" w:type="dxa"/>
          </w:tcPr>
          <w:p w14:paraId="259DF264" w14:textId="77777777" w:rsidR="003D27D8" w:rsidRPr="008649D8" w:rsidRDefault="003D27D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</w:tcBorders>
          </w:tcPr>
          <w:p w14:paraId="460EC0E9" w14:textId="403D73C6" w:rsidR="003D27D8" w:rsidRPr="008649D8" w:rsidRDefault="003D27D8" w:rsidP="00CE5B5B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587D602" w14:textId="77777777" w:rsidR="003D27D8" w:rsidRPr="008649D8" w:rsidRDefault="003D27D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D74E" w14:textId="0945CF09" w:rsidR="003D27D8" w:rsidRPr="008649D8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B35973D" w14:textId="77777777" w:rsidR="003D27D8" w:rsidRPr="008649D8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D913" w14:textId="56243EB2" w:rsidR="003D27D8" w:rsidRPr="008649D8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6C2ABD" w:rsidRPr="008649D8" w14:paraId="035F233A" w14:textId="77777777" w:rsidTr="00E02CEC">
        <w:trPr>
          <w:cantSplit/>
          <w:trHeight w:val="20"/>
        </w:trPr>
        <w:tc>
          <w:tcPr>
            <w:tcW w:w="4500" w:type="dxa"/>
          </w:tcPr>
          <w:p w14:paraId="61E957C3" w14:textId="77777777" w:rsidR="006C2ABD" w:rsidRPr="008649D8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FD8C8CD" w14:textId="77777777" w:rsidR="006C2ABD" w:rsidRPr="008649D8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9C4F11" w14:textId="77777777" w:rsidR="006C2ABD" w:rsidRPr="008649D8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69921CE9" w14:textId="77777777" w:rsidR="006C2ABD" w:rsidRPr="008649D8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56BF967" w14:textId="77777777" w:rsidR="006C2ABD" w:rsidRPr="008649D8" w:rsidRDefault="006C2ABD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A4BA754" w14:textId="77777777" w:rsidR="006C2ABD" w:rsidRPr="008649D8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618D4" w:rsidRPr="008649D8" w14:paraId="1160FC69" w14:textId="77777777" w:rsidTr="00E02CEC">
        <w:trPr>
          <w:cantSplit/>
          <w:trHeight w:val="20"/>
        </w:trPr>
        <w:tc>
          <w:tcPr>
            <w:tcW w:w="4500" w:type="dxa"/>
          </w:tcPr>
          <w:p w14:paraId="73D71626" w14:textId="47242B38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1D79A4D8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5EB5C1D1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DD95679" w14:textId="61B094CA" w:rsidR="004618D4" w:rsidRPr="008649D8" w:rsidRDefault="00160ED2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129,620</w:t>
            </w:r>
          </w:p>
        </w:tc>
        <w:tc>
          <w:tcPr>
            <w:tcW w:w="162" w:type="dxa"/>
            <w:shd w:val="clear" w:color="auto" w:fill="auto"/>
          </w:tcPr>
          <w:p w14:paraId="15D76136" w14:textId="77777777" w:rsidR="004618D4" w:rsidRPr="008649D8" w:rsidRDefault="004618D4" w:rsidP="004618D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2B914D6" w14:textId="3E8D862C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161,524</w:t>
            </w:r>
          </w:p>
        </w:tc>
      </w:tr>
      <w:tr w:rsidR="004618D4" w:rsidRPr="008649D8" w14:paraId="7BE7F16C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50BFF122" w14:textId="1CFF5FCD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927D8A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4E70F52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F437DC1" w14:textId="2C0A62DB" w:rsidR="004618D4" w:rsidRPr="008649D8" w:rsidRDefault="00160ED2" w:rsidP="0016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64,810</w:t>
            </w:r>
          </w:p>
        </w:tc>
        <w:tc>
          <w:tcPr>
            <w:tcW w:w="162" w:type="dxa"/>
            <w:shd w:val="clear" w:color="auto" w:fill="auto"/>
          </w:tcPr>
          <w:p w14:paraId="4B3C1B19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BE85A95" w14:textId="5661248B" w:rsidR="004618D4" w:rsidRPr="008649D8" w:rsidRDefault="004618D4" w:rsidP="004618D4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80,762</w:t>
            </w:r>
          </w:p>
        </w:tc>
      </w:tr>
      <w:tr w:rsidR="004618D4" w:rsidRPr="008649D8" w14:paraId="5FBDBAD0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0C25C0A3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5BDF32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28E3A90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5695F09" w14:textId="514E9668" w:rsidR="004618D4" w:rsidRPr="008649D8" w:rsidRDefault="00160ED2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  <w:tc>
          <w:tcPr>
            <w:tcW w:w="162" w:type="dxa"/>
            <w:shd w:val="clear" w:color="auto" w:fill="auto"/>
          </w:tcPr>
          <w:p w14:paraId="766FA300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3CD22D3" w14:textId="67C3CB2D" w:rsidR="004618D4" w:rsidRPr="008649D8" w:rsidRDefault="004618D4" w:rsidP="004618D4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242,286</w:t>
            </w:r>
          </w:p>
        </w:tc>
      </w:tr>
      <w:tr w:rsidR="004618D4" w:rsidRPr="008649D8" w14:paraId="0E1DE00B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0CB4A651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95D225C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4FBC7FC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3400F6" w14:textId="1A9F0E44" w:rsidR="004618D4" w:rsidRPr="008649D8" w:rsidRDefault="00160ED2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(35,856)</w:t>
            </w:r>
          </w:p>
        </w:tc>
        <w:tc>
          <w:tcPr>
            <w:tcW w:w="162" w:type="dxa"/>
            <w:shd w:val="clear" w:color="auto" w:fill="auto"/>
          </w:tcPr>
          <w:p w14:paraId="1815C538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63BC5BF" w14:textId="5D565FA7" w:rsidR="004618D4" w:rsidRPr="008649D8" w:rsidRDefault="004618D4" w:rsidP="004618D4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(35,856)</w:t>
            </w:r>
          </w:p>
        </w:tc>
      </w:tr>
      <w:tr w:rsidR="004618D4" w:rsidRPr="008649D8" w14:paraId="1B187E68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2B28CD8E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6285F8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79BA5C92" w14:textId="77777777" w:rsidR="004618D4" w:rsidRPr="008649D8" w:rsidRDefault="004618D4" w:rsidP="004618D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7E594D" w14:textId="22AB14BC" w:rsidR="004618D4" w:rsidRPr="008649D8" w:rsidRDefault="00160ED2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158,574</w:t>
            </w:r>
          </w:p>
        </w:tc>
        <w:tc>
          <w:tcPr>
            <w:tcW w:w="162" w:type="dxa"/>
            <w:shd w:val="clear" w:color="auto" w:fill="auto"/>
          </w:tcPr>
          <w:p w14:paraId="7334E05F" w14:textId="77777777" w:rsidR="004618D4" w:rsidRPr="008649D8" w:rsidRDefault="004618D4" w:rsidP="0046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909106" w14:textId="55A06F7F" w:rsidR="004618D4" w:rsidRPr="008649D8" w:rsidRDefault="004618D4" w:rsidP="004618D4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206,430</w:t>
            </w:r>
          </w:p>
        </w:tc>
      </w:tr>
    </w:tbl>
    <w:p w14:paraId="6D60CCD3" w14:textId="4C7ECD8E" w:rsidR="0050111C" w:rsidRPr="008649D8" w:rsidRDefault="0050111C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D4C1D30" w14:textId="704C7418" w:rsidR="007F5BC8" w:rsidRPr="008649D8" w:rsidRDefault="00AB3721" w:rsidP="003320F5">
      <w:pPr>
        <w:tabs>
          <w:tab w:val="left" w:pos="9214"/>
        </w:tabs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</w:rPr>
        <w:t>22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8649D8">
        <w:rPr>
          <w:rFonts w:ascii="Browallia New" w:hAnsi="Browallia New" w:cs="Browallia New"/>
          <w:sz w:val="28"/>
          <w:szCs w:val="28"/>
        </w:rPr>
        <w:t>2564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8649D8">
        <w:rPr>
          <w:rFonts w:ascii="Browallia New" w:hAnsi="Browallia New" w:cs="Browallia New"/>
          <w:sz w:val="28"/>
          <w:szCs w:val="28"/>
        </w:rPr>
        <w:t>251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E212BC">
        <w:rPr>
          <w:rFonts w:ascii="Browallia New" w:hAnsi="Browallia New" w:cs="Browallia New" w:hint="cs"/>
          <w:sz w:val="28"/>
          <w:szCs w:val="28"/>
          <w:cs/>
        </w:rPr>
        <w:t>โดยไม่มีหลักป</w:t>
      </w:r>
      <w:r w:rsidR="0050174C">
        <w:rPr>
          <w:rFonts w:ascii="Browallia New" w:hAnsi="Browallia New" w:cs="Browallia New" w:hint="cs"/>
          <w:sz w:val="28"/>
          <w:szCs w:val="28"/>
          <w:cs/>
        </w:rPr>
        <w:t>ระกัน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เพื่อนำเงินไปชำระหนี้กับสถาบันการเงินแห่งหนึ่งก่อนครบกำหนด </w:t>
      </w:r>
      <w:r w:rsidR="0050174C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8649D8">
        <w:rPr>
          <w:rFonts w:ascii="Browallia New" w:hAnsi="Browallia New" w:cs="Browallia New"/>
          <w:sz w:val="28"/>
          <w:szCs w:val="28"/>
          <w:cs/>
        </w:rPr>
        <w:t>ลดภาระดอกเบี้ย โดยมีกำหนดการผ่อนจ่ายชำระคืนเงินต้นและดอกเบี้ยเป็น</w:t>
      </w:r>
      <w:r w:rsidRPr="008649D8">
        <w:rPr>
          <w:rFonts w:ascii="Browallia New" w:hAnsi="Browallia New" w:cs="Browallia New"/>
          <w:sz w:val="28"/>
          <w:szCs w:val="28"/>
        </w:rPr>
        <w:t xml:space="preserve"> 84 </w:t>
      </w:r>
      <w:r w:rsidRPr="008649D8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8649D8">
        <w:rPr>
          <w:rFonts w:ascii="Browallia New" w:hAnsi="Browallia New" w:cs="Browallia New"/>
          <w:sz w:val="28"/>
          <w:szCs w:val="28"/>
        </w:rPr>
        <w:t xml:space="preserve"> 2.99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8649D8">
        <w:rPr>
          <w:rFonts w:ascii="Browallia New" w:hAnsi="Browallia New" w:cs="Browallia New"/>
          <w:sz w:val="28"/>
          <w:szCs w:val="28"/>
        </w:rPr>
        <w:t xml:space="preserve"> 25 </w:t>
      </w:r>
      <w:r w:rsidRPr="008649D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649D8">
        <w:rPr>
          <w:rFonts w:ascii="Browallia New" w:hAnsi="Browallia New" w:cs="Browallia New"/>
          <w:sz w:val="28"/>
          <w:szCs w:val="28"/>
        </w:rPr>
        <w:t xml:space="preserve"> 2571</w:t>
      </w:r>
    </w:p>
    <w:p w14:paraId="06F5C325" w14:textId="77777777" w:rsidR="007F5BC8" w:rsidRPr="008649D8" w:rsidRDefault="007F5BC8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156BDCE" w14:textId="703421B0" w:rsidR="00A84314" w:rsidRPr="008649D8" w:rsidRDefault="00A84314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การเปลี่ยนแปลงของ</w:t>
      </w:r>
      <w:r w:rsidR="00907E31" w:rsidRPr="008649D8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เงินกู้ยืมระยะยาวจากผู้ถือหุ้นและบุคคลอื่น</w:t>
      </w:r>
      <w:r w:rsidR="00907E31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AB3721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AB3721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3320F5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F94579F" w14:textId="58F24826" w:rsidR="00C32FA8" w:rsidRPr="008649D8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02"/>
      </w:tblGrid>
      <w:tr w:rsidR="00C32FA8" w:rsidRPr="008649D8" w14:paraId="43FEBE5C" w14:textId="77777777" w:rsidTr="00EC5D2D">
        <w:trPr>
          <w:cantSplit/>
          <w:trHeight w:val="20"/>
        </w:trPr>
        <w:tc>
          <w:tcPr>
            <w:tcW w:w="4608" w:type="dxa"/>
          </w:tcPr>
          <w:p w14:paraId="22E8C472" w14:textId="77777777" w:rsidR="00C32FA8" w:rsidRPr="008649D8" w:rsidRDefault="00C32FA8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56C51564" w14:textId="77777777" w:rsidR="00C32FA8" w:rsidRPr="008649D8" w:rsidRDefault="00C32FA8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1D27E35" w14:textId="77777777" w:rsidR="00C32FA8" w:rsidRPr="008649D8" w:rsidRDefault="00C32FA8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340B222" w14:textId="77777777" w:rsidR="00C32FA8" w:rsidRPr="008649D8" w:rsidRDefault="00C32FA8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2FA8" w:rsidRPr="008649D8" w14:paraId="5B3BB7C7" w14:textId="77777777" w:rsidTr="00EC5D2D">
        <w:trPr>
          <w:cantSplit/>
          <w:trHeight w:val="20"/>
        </w:trPr>
        <w:tc>
          <w:tcPr>
            <w:tcW w:w="4608" w:type="dxa"/>
          </w:tcPr>
          <w:p w14:paraId="1ED99A81" w14:textId="77777777" w:rsidR="00C32FA8" w:rsidRPr="008649D8" w:rsidRDefault="00C32FA8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D08FA7E" w14:textId="77777777" w:rsidR="00C32FA8" w:rsidRPr="008649D8" w:rsidRDefault="00C32FA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7E6D04" w14:textId="77777777" w:rsidR="00C32FA8" w:rsidRPr="008649D8" w:rsidRDefault="00C32FA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929F7" w14:textId="2B023D1B" w:rsidR="00C32FA8" w:rsidRPr="008649D8" w:rsidRDefault="00C32FA8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="000E53DF" w:rsidRPr="008649D8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2FA8" w:rsidRPr="008649D8" w14:paraId="55F60181" w14:textId="77777777" w:rsidTr="00EC5D2D">
        <w:trPr>
          <w:cantSplit/>
          <w:trHeight w:val="20"/>
        </w:trPr>
        <w:tc>
          <w:tcPr>
            <w:tcW w:w="4608" w:type="dxa"/>
          </w:tcPr>
          <w:p w14:paraId="1D063F56" w14:textId="77777777" w:rsidR="00C32FA8" w:rsidRPr="008649D8" w:rsidRDefault="00C32FA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9C2FB41" w14:textId="58DA7AE6" w:rsidR="00C32FA8" w:rsidRPr="008649D8" w:rsidRDefault="00C32FA8" w:rsidP="00E97F22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48ABA4" w14:textId="77777777" w:rsidR="00C32FA8" w:rsidRPr="008649D8" w:rsidRDefault="00C32FA8" w:rsidP="00CE5B5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9243" w14:textId="055DFAA8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B3721"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910EC75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0F5B" w14:textId="34C31F4E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AB3721"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C32FA8" w:rsidRPr="008649D8" w14:paraId="7C889233" w14:textId="77777777" w:rsidTr="00EC5D2D">
        <w:trPr>
          <w:cantSplit/>
          <w:trHeight w:val="20"/>
        </w:trPr>
        <w:tc>
          <w:tcPr>
            <w:tcW w:w="4608" w:type="dxa"/>
          </w:tcPr>
          <w:p w14:paraId="59A49DD5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B47EAC5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1063ABE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708672F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86B5FF2" w14:textId="77777777" w:rsidR="00C32FA8" w:rsidRPr="008649D8" w:rsidRDefault="00C32FA8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A4CBA01" w14:textId="77777777" w:rsidR="00C32FA8" w:rsidRPr="008649D8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B3A18" w:rsidRPr="008649D8" w14:paraId="350EBD7C" w14:textId="77777777" w:rsidTr="00EC5D2D">
        <w:trPr>
          <w:cantSplit/>
          <w:trHeight w:val="20"/>
        </w:trPr>
        <w:tc>
          <w:tcPr>
            <w:tcW w:w="4608" w:type="dxa"/>
          </w:tcPr>
          <w:p w14:paraId="1E5DA691" w14:textId="7EA02DC5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09CBBBDB" w14:textId="50A9A258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7F2765B" w14:textId="77777777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B36AEE" w14:textId="2442C3B1" w:rsidR="00DB3A18" w:rsidRPr="008649D8" w:rsidRDefault="00392556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242,286</w:t>
            </w:r>
          </w:p>
        </w:tc>
        <w:tc>
          <w:tcPr>
            <w:tcW w:w="162" w:type="dxa"/>
            <w:shd w:val="clear" w:color="auto" w:fill="auto"/>
          </w:tcPr>
          <w:p w14:paraId="0D1A1F8E" w14:textId="77777777" w:rsidR="00DB3A18" w:rsidRPr="008649D8" w:rsidRDefault="00DB3A18" w:rsidP="00DB3A1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E393E10" w14:textId="20834AB3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B3A18" w:rsidRPr="008649D8" w14:paraId="5A220F9F" w14:textId="77777777" w:rsidTr="00EC5D2D">
        <w:trPr>
          <w:cantSplit/>
          <w:trHeight w:val="20"/>
        </w:trPr>
        <w:tc>
          <w:tcPr>
            <w:tcW w:w="4608" w:type="dxa"/>
          </w:tcPr>
          <w:p w14:paraId="48E18E91" w14:textId="7BD3C812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350" w:type="dxa"/>
            <w:tcBorders>
              <w:left w:val="nil"/>
            </w:tcBorders>
          </w:tcPr>
          <w:p w14:paraId="10272E31" w14:textId="77777777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A23B54A" w14:textId="77777777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6EEA728" w14:textId="0A92F059" w:rsidR="00DB3A18" w:rsidRPr="008649D8" w:rsidRDefault="00392556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C8F8A1E" w14:textId="77777777" w:rsidR="00DB3A18" w:rsidRPr="008649D8" w:rsidRDefault="00DB3A18" w:rsidP="00DB3A1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9B2598B" w14:textId="67D56C19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251,250</w:t>
            </w:r>
          </w:p>
        </w:tc>
      </w:tr>
      <w:tr w:rsidR="00DB3A18" w:rsidRPr="008649D8" w14:paraId="088A847F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39ECD373" w14:textId="0C80195E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78AED4" w14:textId="77777777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29D7E2DE" w14:textId="77777777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272F0C" w14:textId="5E414156" w:rsidR="00DB3A18" w:rsidRPr="008649D8" w:rsidRDefault="00160ED2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(47,856)</w:t>
            </w:r>
          </w:p>
        </w:tc>
        <w:tc>
          <w:tcPr>
            <w:tcW w:w="162" w:type="dxa"/>
            <w:shd w:val="clear" w:color="auto" w:fill="auto"/>
          </w:tcPr>
          <w:p w14:paraId="2C44B561" w14:textId="77777777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2EF11CB" w14:textId="01A0E855" w:rsidR="00DB3A18" w:rsidRPr="008649D8" w:rsidRDefault="00DB3A18" w:rsidP="00DB3A18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(8,964)</w:t>
            </w:r>
          </w:p>
        </w:tc>
      </w:tr>
      <w:tr w:rsidR="00DB3A18" w:rsidRPr="008649D8" w14:paraId="2B4A4E56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4509B741" w14:textId="67BE36B4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0C81E85" w14:textId="77777777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384788FE" w14:textId="77777777" w:rsidR="00DB3A18" w:rsidRPr="008649D8" w:rsidRDefault="00DB3A18" w:rsidP="00DB3A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5F465A" w14:textId="6F122D68" w:rsidR="00DB3A18" w:rsidRPr="008649D8" w:rsidRDefault="00160ED2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  <w:tc>
          <w:tcPr>
            <w:tcW w:w="162" w:type="dxa"/>
            <w:shd w:val="clear" w:color="auto" w:fill="auto"/>
          </w:tcPr>
          <w:p w14:paraId="011AA884" w14:textId="77777777" w:rsidR="00DB3A18" w:rsidRPr="008649D8" w:rsidRDefault="00DB3A18" w:rsidP="00DB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BF7DCE" w14:textId="14FDB1EA" w:rsidR="00DB3A18" w:rsidRPr="008649D8" w:rsidRDefault="00DB3A18" w:rsidP="00DB3A1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242,286</w:t>
            </w:r>
          </w:p>
        </w:tc>
      </w:tr>
    </w:tbl>
    <w:p w14:paraId="61C6CE64" w14:textId="77777777" w:rsidR="00C32FA8" w:rsidRPr="008649D8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3044527E" w14:textId="2B144140" w:rsidR="00A84314" w:rsidRPr="008649D8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17EE2B" w14:textId="0818D120" w:rsidR="009050DD" w:rsidRPr="008649D8" w:rsidRDefault="009050DD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B1B6283" w14:textId="249F03AC" w:rsidR="009050DD" w:rsidRPr="008649D8" w:rsidRDefault="009050DD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5CAD49" w14:textId="4596960A" w:rsidR="009050DD" w:rsidRPr="008649D8" w:rsidRDefault="009050DD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D06E81B" w14:textId="68A71E24" w:rsidR="00F411CF" w:rsidRPr="008649D8" w:rsidRDefault="00F41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</w:rPr>
        <w:br w:type="page"/>
      </w:r>
    </w:p>
    <w:p w14:paraId="34C00033" w14:textId="36F11EC4" w:rsidR="00463174" w:rsidRDefault="00D76D04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หนี้สินจาก</w:t>
      </w:r>
      <w:r w:rsidR="00501CE0">
        <w:rPr>
          <w:rFonts w:ascii="Browallia New" w:hAnsi="Browallia New" w:cs="Browallia New" w:hint="cs"/>
          <w:b/>
          <w:bCs/>
          <w:sz w:val="28"/>
          <w:szCs w:val="28"/>
          <w:cs/>
        </w:rPr>
        <w:t>ภาระ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ค้ำประกันเง</w:t>
      </w:r>
      <w:r w:rsidR="005368E9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ินกู้ยืมของบริษัทอื่น </w:t>
      </w:r>
    </w:p>
    <w:p w14:paraId="25C30C1D" w14:textId="77777777" w:rsidR="00463174" w:rsidRDefault="00463174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BDBA7EB" w14:textId="0F31630C" w:rsidR="00D76D04" w:rsidRDefault="000833D0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833D0">
        <w:rPr>
          <w:rFonts w:ascii="Browallia New" w:hAnsi="Browallia New" w:cs="Browallia New"/>
          <w:sz w:val="28"/>
          <w:szCs w:val="28"/>
          <w:cs/>
        </w:rPr>
        <w:t>หนี้สินจาก</w:t>
      </w:r>
      <w:r w:rsidR="00501CE0">
        <w:rPr>
          <w:rFonts w:ascii="Browallia New" w:hAnsi="Browallia New" w:cs="Browallia New" w:hint="cs"/>
          <w:sz w:val="28"/>
          <w:szCs w:val="28"/>
          <w:cs/>
        </w:rPr>
        <w:t>ภาระ</w:t>
      </w:r>
      <w:r w:rsidRPr="000833D0">
        <w:rPr>
          <w:rFonts w:ascii="Browallia New" w:hAnsi="Browallia New" w:cs="Browallia New"/>
          <w:sz w:val="28"/>
          <w:szCs w:val="28"/>
          <w:cs/>
        </w:rPr>
        <w:t xml:space="preserve">ค้ำประกันเงินกู้ยืมของบริษัทอื่น </w:t>
      </w:r>
      <w:r w:rsidR="005368E9" w:rsidRPr="00463174">
        <w:rPr>
          <w:rFonts w:ascii="Browallia New" w:hAnsi="Browallia New" w:cs="Browallia New" w:hint="cs"/>
          <w:sz w:val="28"/>
          <w:szCs w:val="28"/>
          <w:cs/>
        </w:rPr>
        <w:t>เป็นการค้ำประกันเงินกู้ยืมของบริษัทอื่นซึ่งเคย</w:t>
      </w:r>
      <w:r w:rsidR="00463174" w:rsidRPr="00463174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5368E9" w:rsidRPr="00463174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463174" w:rsidRPr="00463174">
        <w:rPr>
          <w:rFonts w:ascii="Browallia New" w:hAnsi="Browallia New" w:cs="Browallia New" w:hint="cs"/>
          <w:sz w:val="28"/>
          <w:szCs w:val="28"/>
          <w:cs/>
        </w:rPr>
        <w:t>ของบริษัทมาก่อน โดยมีรายละเอียดดังนี้</w:t>
      </w:r>
    </w:p>
    <w:p w14:paraId="1586EFEA" w14:textId="77777777" w:rsidR="008E730E" w:rsidRDefault="008E730E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1133"/>
        <w:gridCol w:w="993"/>
        <w:gridCol w:w="851"/>
        <w:gridCol w:w="1134"/>
        <w:gridCol w:w="850"/>
      </w:tblGrid>
      <w:tr w:rsidR="00EB750A" w:rsidRPr="008649D8" w14:paraId="01C0AE03" w14:textId="7DC93215" w:rsidTr="00B51892">
        <w:tc>
          <w:tcPr>
            <w:tcW w:w="1984" w:type="dxa"/>
            <w:shd w:val="clear" w:color="auto" w:fill="auto"/>
          </w:tcPr>
          <w:p w14:paraId="771ED699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1BA3FD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2A9349B0" w14:textId="0D21DCB0" w:rsidR="00EB750A" w:rsidRPr="008649D8" w:rsidRDefault="00EB750A" w:rsidP="00B51892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B750A" w:rsidRPr="008649D8" w14:paraId="5492A162" w14:textId="69CFEC06" w:rsidTr="00B51892">
        <w:tc>
          <w:tcPr>
            <w:tcW w:w="1984" w:type="dxa"/>
            <w:shd w:val="clear" w:color="auto" w:fill="auto"/>
          </w:tcPr>
          <w:p w14:paraId="57E05333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E4A884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689E829C" w14:textId="7A4DEE79" w:rsidR="00EB750A" w:rsidRPr="008649D8" w:rsidRDefault="00EB750A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2565</w:t>
            </w:r>
          </w:p>
        </w:tc>
      </w:tr>
      <w:tr w:rsidR="00EB750A" w:rsidRPr="008649D8" w14:paraId="722E8E4D" w14:textId="4884218B" w:rsidTr="00B51892">
        <w:tc>
          <w:tcPr>
            <w:tcW w:w="1984" w:type="dxa"/>
            <w:shd w:val="clear" w:color="auto" w:fill="auto"/>
          </w:tcPr>
          <w:p w14:paraId="18460B63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2FA630" w14:textId="77777777" w:rsidR="00EB750A" w:rsidRPr="008649D8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09075562" w14:textId="21B06464" w:rsidR="00EB750A" w:rsidRPr="008649D8" w:rsidRDefault="00EB750A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10079A41" w14:textId="5FDCF9AF" w:rsidR="00EB750A" w:rsidRPr="008649D8" w:rsidRDefault="00EB750A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750A" w:rsidRPr="008649D8" w14:paraId="7742C149" w14:textId="7419560C" w:rsidTr="00B51892">
        <w:tc>
          <w:tcPr>
            <w:tcW w:w="1984" w:type="dxa"/>
            <w:shd w:val="clear" w:color="auto" w:fill="auto"/>
          </w:tcPr>
          <w:p w14:paraId="7F162784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F6E36C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0D7F7271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56021C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9BDAB2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51218F24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0F7D45ED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53F05383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C0AE31" w14:textId="77777777" w:rsidR="00EB750A" w:rsidRPr="00D5523B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E77355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</w:tcPr>
          <w:p w14:paraId="25735AD2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6FFE5C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75B42" w14:textId="447DE19E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2C454E34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07E62521" w14:textId="79D5F8A1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50" w:type="dxa"/>
          </w:tcPr>
          <w:p w14:paraId="20B02D3B" w14:textId="77777777" w:rsidR="00EB750A" w:rsidRPr="00B5189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C3E3E9" w14:textId="77777777" w:rsidR="00EB750A" w:rsidRPr="00D5523B" w:rsidRDefault="00EB750A" w:rsidP="00B5189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06F9C8" w14:textId="730B3350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C15BC3" w:rsidRPr="008649D8" w14:paraId="6556F15C" w14:textId="0DC12CE3" w:rsidTr="00B51892">
        <w:tc>
          <w:tcPr>
            <w:tcW w:w="1984" w:type="dxa"/>
            <w:shd w:val="clear" w:color="auto" w:fill="auto"/>
          </w:tcPr>
          <w:p w14:paraId="56FDF8F7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507DA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4B1428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A5113D4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37288EE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0CFAAC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06E80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3BBCF" w14:textId="77777777" w:rsidR="00C15BC3" w:rsidRPr="008649D8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750A" w:rsidRPr="008649D8" w14:paraId="21474E71" w14:textId="4A133C1A" w:rsidTr="00B51892">
        <w:tc>
          <w:tcPr>
            <w:tcW w:w="1984" w:type="dxa"/>
            <w:shd w:val="clear" w:color="auto" w:fill="auto"/>
          </w:tcPr>
          <w:p w14:paraId="3A8F4EA3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6C88873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6277752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41,963</w:t>
            </w:r>
          </w:p>
        </w:tc>
        <w:tc>
          <w:tcPr>
            <w:tcW w:w="1133" w:type="dxa"/>
            <w:shd w:val="clear" w:color="auto" w:fill="auto"/>
          </w:tcPr>
          <w:p w14:paraId="631972EF" w14:textId="77777777" w:rsidR="00EB750A" w:rsidRPr="008649D8" w:rsidRDefault="00EB750A" w:rsidP="00EB750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(911)</w:t>
            </w:r>
          </w:p>
        </w:tc>
        <w:tc>
          <w:tcPr>
            <w:tcW w:w="993" w:type="dxa"/>
            <w:shd w:val="clear" w:color="auto" w:fill="auto"/>
          </w:tcPr>
          <w:p w14:paraId="625B1543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41,052</w:t>
            </w:r>
          </w:p>
        </w:tc>
        <w:tc>
          <w:tcPr>
            <w:tcW w:w="851" w:type="dxa"/>
          </w:tcPr>
          <w:p w14:paraId="763964B7" w14:textId="63E4D631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41,963</w:t>
            </w:r>
          </w:p>
        </w:tc>
        <w:tc>
          <w:tcPr>
            <w:tcW w:w="1134" w:type="dxa"/>
          </w:tcPr>
          <w:p w14:paraId="478C6C55" w14:textId="5CF9F7CE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(911)</w:t>
            </w:r>
          </w:p>
        </w:tc>
        <w:tc>
          <w:tcPr>
            <w:tcW w:w="850" w:type="dxa"/>
          </w:tcPr>
          <w:p w14:paraId="5EF587C3" w14:textId="7CA48A26" w:rsidR="00EB750A" w:rsidRPr="008649D8" w:rsidRDefault="00EB750A" w:rsidP="00B5189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41,052</w:t>
            </w:r>
          </w:p>
        </w:tc>
      </w:tr>
      <w:tr w:rsidR="00EB750A" w:rsidRPr="008649D8" w14:paraId="7501E750" w14:textId="23F2427F" w:rsidTr="00B51892">
        <w:tc>
          <w:tcPr>
            <w:tcW w:w="1984" w:type="dxa"/>
            <w:shd w:val="clear" w:color="auto" w:fill="auto"/>
          </w:tcPr>
          <w:p w14:paraId="479905A4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150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547A2E15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E46BCBC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50,082</w:t>
            </w:r>
          </w:p>
        </w:tc>
        <w:tc>
          <w:tcPr>
            <w:tcW w:w="1133" w:type="dxa"/>
            <w:shd w:val="clear" w:color="auto" w:fill="auto"/>
          </w:tcPr>
          <w:p w14:paraId="2AC361B9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(172)</w:t>
            </w:r>
          </w:p>
        </w:tc>
        <w:tc>
          <w:tcPr>
            <w:tcW w:w="993" w:type="dxa"/>
            <w:shd w:val="clear" w:color="auto" w:fill="auto"/>
          </w:tcPr>
          <w:p w14:paraId="2488BF90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49,910</w:t>
            </w:r>
          </w:p>
        </w:tc>
        <w:tc>
          <w:tcPr>
            <w:tcW w:w="851" w:type="dxa"/>
          </w:tcPr>
          <w:p w14:paraId="6BA23ADC" w14:textId="4F54DEB9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50,082</w:t>
            </w:r>
          </w:p>
        </w:tc>
        <w:tc>
          <w:tcPr>
            <w:tcW w:w="1134" w:type="dxa"/>
          </w:tcPr>
          <w:p w14:paraId="639DC5FC" w14:textId="05F1300F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(172)</w:t>
            </w:r>
          </w:p>
        </w:tc>
        <w:tc>
          <w:tcPr>
            <w:tcW w:w="850" w:type="dxa"/>
          </w:tcPr>
          <w:p w14:paraId="1FEDD9F4" w14:textId="10CD628E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49,910</w:t>
            </w:r>
          </w:p>
        </w:tc>
      </w:tr>
      <w:tr w:rsidR="00EB750A" w:rsidRPr="008649D8" w14:paraId="728958EA" w14:textId="77AF6202" w:rsidTr="00B51892">
        <w:tc>
          <w:tcPr>
            <w:tcW w:w="1984" w:type="dxa"/>
            <w:shd w:val="clear" w:color="auto" w:fill="auto"/>
          </w:tcPr>
          <w:p w14:paraId="6513E0B2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469FF796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1EA170E" w14:textId="2D398D13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92,045</w:t>
            </w:r>
          </w:p>
        </w:tc>
        <w:tc>
          <w:tcPr>
            <w:tcW w:w="1133" w:type="dxa"/>
            <w:shd w:val="clear" w:color="auto" w:fill="auto"/>
          </w:tcPr>
          <w:p w14:paraId="0C83143C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(1,083)</w:t>
            </w:r>
          </w:p>
        </w:tc>
        <w:tc>
          <w:tcPr>
            <w:tcW w:w="993" w:type="dxa"/>
            <w:shd w:val="clear" w:color="auto" w:fill="auto"/>
          </w:tcPr>
          <w:p w14:paraId="1BABF25B" w14:textId="3A7C7B52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90,962</w:t>
            </w:r>
          </w:p>
        </w:tc>
        <w:tc>
          <w:tcPr>
            <w:tcW w:w="851" w:type="dxa"/>
          </w:tcPr>
          <w:p w14:paraId="79AE3312" w14:textId="324A906B" w:rsidR="00EB750A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92,045</w:t>
            </w:r>
          </w:p>
        </w:tc>
        <w:tc>
          <w:tcPr>
            <w:tcW w:w="1134" w:type="dxa"/>
          </w:tcPr>
          <w:p w14:paraId="61CAA5B5" w14:textId="71932080" w:rsidR="00EB750A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(1,083)</w:t>
            </w:r>
          </w:p>
        </w:tc>
        <w:tc>
          <w:tcPr>
            <w:tcW w:w="850" w:type="dxa"/>
          </w:tcPr>
          <w:p w14:paraId="1E4FDBD8" w14:textId="3452C137" w:rsidR="00EB750A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90,962</w:t>
            </w:r>
          </w:p>
        </w:tc>
      </w:tr>
      <w:tr w:rsidR="00EB750A" w:rsidRPr="008649D8" w14:paraId="78EF7D5C" w14:textId="5E78BA47" w:rsidTr="00B51892">
        <w:tc>
          <w:tcPr>
            <w:tcW w:w="1984" w:type="dxa"/>
            <w:shd w:val="clear" w:color="auto" w:fill="auto"/>
          </w:tcPr>
          <w:p w14:paraId="1A24F2CF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1683B4F6" w14:textId="77777777" w:rsidR="00EB750A" w:rsidRPr="008649D8" w:rsidRDefault="00EB750A" w:rsidP="00EB750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5C1F8F7" w14:textId="77777777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78ED08" w14:textId="684B3BE4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41,193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32A0274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ACFEF9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993" w:type="dxa"/>
            <w:shd w:val="clear" w:color="auto" w:fill="auto"/>
          </w:tcPr>
          <w:p w14:paraId="60BE6069" w14:textId="77777777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8580B4" w14:textId="0653B7ED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(40,673)</w:t>
            </w:r>
          </w:p>
        </w:tc>
        <w:tc>
          <w:tcPr>
            <w:tcW w:w="851" w:type="dxa"/>
          </w:tcPr>
          <w:p w14:paraId="65CB386A" w14:textId="77777777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DFBB6A" w14:textId="404027C1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41,193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7841EA81" w14:textId="77777777" w:rsidR="00EB750A" w:rsidRPr="008649D8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560887" w14:textId="13CE5D70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850" w:type="dxa"/>
          </w:tcPr>
          <w:p w14:paraId="6EE34DDA" w14:textId="77777777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8F2656" w14:textId="212E9EEE" w:rsidR="00EB750A" w:rsidRPr="008649D8" w:rsidRDefault="00EB750A" w:rsidP="00EB750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(40,673)</w:t>
            </w:r>
          </w:p>
        </w:tc>
      </w:tr>
      <w:tr w:rsidR="00EB750A" w:rsidRPr="008649D8" w14:paraId="7F521F9C" w14:textId="37080734" w:rsidTr="00B51892">
        <w:tc>
          <w:tcPr>
            <w:tcW w:w="1984" w:type="dxa"/>
            <w:shd w:val="clear" w:color="auto" w:fill="auto"/>
          </w:tcPr>
          <w:p w14:paraId="16A93147" w14:textId="0571C51B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73D43832" w14:textId="77777777" w:rsidR="00EB750A" w:rsidRPr="008649D8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F7CDA57" w14:textId="667183B2" w:rsidR="00EB750A" w:rsidRPr="008649D8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133" w:type="dxa"/>
            <w:shd w:val="clear" w:color="auto" w:fill="auto"/>
          </w:tcPr>
          <w:p w14:paraId="63D0FEF7" w14:textId="70BE50A6" w:rsidR="00EB750A" w:rsidRPr="008649D8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(563)</w:t>
            </w:r>
          </w:p>
        </w:tc>
        <w:tc>
          <w:tcPr>
            <w:tcW w:w="993" w:type="dxa"/>
            <w:shd w:val="clear" w:color="auto" w:fill="auto"/>
          </w:tcPr>
          <w:p w14:paraId="63D22EE2" w14:textId="1388FB28" w:rsidR="00EB750A" w:rsidRPr="008649D8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  <w:tc>
          <w:tcPr>
            <w:tcW w:w="851" w:type="dxa"/>
          </w:tcPr>
          <w:p w14:paraId="363F2044" w14:textId="444EC85E" w:rsidR="00EB750A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42142C8B" w14:textId="5834612A" w:rsidR="00EB750A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(563)</w:t>
            </w:r>
          </w:p>
        </w:tc>
        <w:tc>
          <w:tcPr>
            <w:tcW w:w="850" w:type="dxa"/>
          </w:tcPr>
          <w:p w14:paraId="4A0928C3" w14:textId="15376B1B" w:rsidR="00EB750A" w:rsidRDefault="00EB750A" w:rsidP="00EB750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</w:tr>
      <w:tr w:rsidR="004C467B" w:rsidRPr="008649D8" w14:paraId="3D2CBD96" w14:textId="77777777" w:rsidTr="00B51892">
        <w:tc>
          <w:tcPr>
            <w:tcW w:w="1984" w:type="dxa"/>
            <w:shd w:val="clear" w:color="auto" w:fill="auto"/>
          </w:tcPr>
          <w:p w14:paraId="3C3054F6" w14:textId="77777777" w:rsidR="004C467B" w:rsidRDefault="004C467B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5383CB5" w14:textId="77777777" w:rsidR="004C467B" w:rsidRPr="008649D8" w:rsidRDefault="004C467B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97DAF56" w14:textId="77777777" w:rsidR="004C467B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5BC704C" w14:textId="77777777" w:rsidR="004C467B" w:rsidRPr="008649D8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2D0FC5" w14:textId="77777777" w:rsidR="004C467B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C2AB38" w14:textId="77777777" w:rsidR="004C467B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F5517" w14:textId="77777777" w:rsidR="004C467B" w:rsidRPr="008649D8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E033B7" w14:textId="77777777" w:rsidR="004C467B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1892" w:rsidRPr="008649D8" w14:paraId="2A7E0ACB" w14:textId="77777777" w:rsidTr="00B51892">
        <w:tc>
          <w:tcPr>
            <w:tcW w:w="1984" w:type="dxa"/>
            <w:shd w:val="clear" w:color="auto" w:fill="auto"/>
          </w:tcPr>
          <w:p w14:paraId="6B33429C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8F3C9B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1A14C95F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892" w:rsidRPr="008649D8" w14:paraId="5DAFECA0" w14:textId="77777777" w:rsidTr="00B51892">
        <w:tc>
          <w:tcPr>
            <w:tcW w:w="1984" w:type="dxa"/>
            <w:shd w:val="clear" w:color="auto" w:fill="auto"/>
          </w:tcPr>
          <w:p w14:paraId="4070D9F3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660EB4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1A4ED78D" w14:textId="7A08E7A8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</w:tr>
      <w:tr w:rsidR="00B51892" w:rsidRPr="008649D8" w14:paraId="13907A6E" w14:textId="77777777" w:rsidTr="00B51892">
        <w:tc>
          <w:tcPr>
            <w:tcW w:w="1984" w:type="dxa"/>
            <w:shd w:val="clear" w:color="auto" w:fill="auto"/>
          </w:tcPr>
          <w:p w14:paraId="41159D00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34F1E6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0B30E9C9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6E8586C7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51892" w:rsidRPr="008649D8" w14:paraId="278068A9" w14:textId="77777777" w:rsidTr="00B51892">
        <w:tc>
          <w:tcPr>
            <w:tcW w:w="1984" w:type="dxa"/>
            <w:shd w:val="clear" w:color="auto" w:fill="auto"/>
          </w:tcPr>
          <w:p w14:paraId="28B58470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A6722F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4A776970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14CAE6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B8B1E5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128D7DF4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5925B25C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16386085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DB93C7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1C0FB62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</w:tcPr>
          <w:p w14:paraId="63789A05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B98D3C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6BF1FD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312F63C8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0213C6A7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50" w:type="dxa"/>
          </w:tcPr>
          <w:p w14:paraId="4BB8A3B9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56DCCC0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549260" w14:textId="77777777" w:rsidR="008C40A9" w:rsidRPr="008649D8" w:rsidRDefault="008C40A9" w:rsidP="00AF49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B51892" w:rsidRPr="008649D8" w14:paraId="67CB5764" w14:textId="77777777" w:rsidTr="00B51892">
        <w:tc>
          <w:tcPr>
            <w:tcW w:w="1984" w:type="dxa"/>
            <w:shd w:val="clear" w:color="auto" w:fill="auto"/>
          </w:tcPr>
          <w:p w14:paraId="043BD192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38E08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CC8108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17EC542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762350A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99A617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857196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6347EE" w14:textId="77777777" w:rsidR="008C40A9" w:rsidRPr="008649D8" w:rsidRDefault="008C40A9" w:rsidP="00AF49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1892" w:rsidRPr="008649D8" w14:paraId="7F6172F8" w14:textId="77777777" w:rsidTr="00B51892">
        <w:tc>
          <w:tcPr>
            <w:tcW w:w="1984" w:type="dxa"/>
            <w:shd w:val="clear" w:color="auto" w:fill="auto"/>
          </w:tcPr>
          <w:p w14:paraId="4F048BE5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7C77B4BE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175DD416" w14:textId="3FBAC619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55,586</w:t>
            </w:r>
          </w:p>
        </w:tc>
        <w:tc>
          <w:tcPr>
            <w:tcW w:w="1133" w:type="dxa"/>
            <w:shd w:val="clear" w:color="auto" w:fill="auto"/>
          </w:tcPr>
          <w:p w14:paraId="059E1B99" w14:textId="0B7BC15D" w:rsidR="008C40A9" w:rsidRPr="008649D8" w:rsidRDefault="008C40A9" w:rsidP="008C40A9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(1,349)</w:t>
            </w:r>
          </w:p>
        </w:tc>
        <w:tc>
          <w:tcPr>
            <w:tcW w:w="993" w:type="dxa"/>
            <w:shd w:val="clear" w:color="auto" w:fill="auto"/>
          </w:tcPr>
          <w:p w14:paraId="1D957AA0" w14:textId="47C325D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54,237</w:t>
            </w:r>
          </w:p>
        </w:tc>
        <w:tc>
          <w:tcPr>
            <w:tcW w:w="851" w:type="dxa"/>
          </w:tcPr>
          <w:p w14:paraId="0A8E0EE4" w14:textId="2EA36005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55,586</w:t>
            </w:r>
          </w:p>
        </w:tc>
        <w:tc>
          <w:tcPr>
            <w:tcW w:w="1134" w:type="dxa"/>
          </w:tcPr>
          <w:p w14:paraId="06DDEE3D" w14:textId="506E8E24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(1,349)</w:t>
            </w:r>
          </w:p>
        </w:tc>
        <w:tc>
          <w:tcPr>
            <w:tcW w:w="850" w:type="dxa"/>
          </w:tcPr>
          <w:p w14:paraId="0B09507D" w14:textId="5FC75499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54,237</w:t>
            </w:r>
          </w:p>
        </w:tc>
      </w:tr>
      <w:tr w:rsidR="00B51892" w:rsidRPr="008649D8" w14:paraId="036944AA" w14:textId="77777777" w:rsidTr="00B51892">
        <w:tc>
          <w:tcPr>
            <w:tcW w:w="1984" w:type="dxa"/>
            <w:shd w:val="clear" w:color="auto" w:fill="auto"/>
          </w:tcPr>
          <w:p w14:paraId="588490B3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150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70AFFF90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AEC1DAB" w14:textId="317F8580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69,817</w:t>
            </w:r>
          </w:p>
        </w:tc>
        <w:tc>
          <w:tcPr>
            <w:tcW w:w="1133" w:type="dxa"/>
            <w:shd w:val="clear" w:color="auto" w:fill="auto"/>
          </w:tcPr>
          <w:p w14:paraId="3F3AE165" w14:textId="71FE4A24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(254)</w:t>
            </w:r>
          </w:p>
        </w:tc>
        <w:tc>
          <w:tcPr>
            <w:tcW w:w="993" w:type="dxa"/>
            <w:shd w:val="clear" w:color="auto" w:fill="auto"/>
          </w:tcPr>
          <w:p w14:paraId="50E5A2FA" w14:textId="1C0649D3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69,563</w:t>
            </w:r>
          </w:p>
        </w:tc>
        <w:tc>
          <w:tcPr>
            <w:tcW w:w="851" w:type="dxa"/>
          </w:tcPr>
          <w:p w14:paraId="14AA2F02" w14:textId="531C3283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69,817</w:t>
            </w:r>
          </w:p>
        </w:tc>
        <w:tc>
          <w:tcPr>
            <w:tcW w:w="1134" w:type="dxa"/>
          </w:tcPr>
          <w:p w14:paraId="5FDA1F90" w14:textId="29DCEBC1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(254)</w:t>
            </w:r>
          </w:p>
        </w:tc>
        <w:tc>
          <w:tcPr>
            <w:tcW w:w="850" w:type="dxa"/>
          </w:tcPr>
          <w:p w14:paraId="4DF9CE39" w14:textId="75902459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69,563</w:t>
            </w:r>
          </w:p>
        </w:tc>
      </w:tr>
      <w:tr w:rsidR="00B51892" w:rsidRPr="008649D8" w14:paraId="587C2F6B" w14:textId="77777777" w:rsidTr="00B51892">
        <w:tc>
          <w:tcPr>
            <w:tcW w:w="1984" w:type="dxa"/>
            <w:shd w:val="clear" w:color="auto" w:fill="auto"/>
          </w:tcPr>
          <w:p w14:paraId="787BED12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4542B809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9B0BB6" w14:textId="2B2BB32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125,403</w:t>
            </w:r>
          </w:p>
        </w:tc>
        <w:tc>
          <w:tcPr>
            <w:tcW w:w="1133" w:type="dxa"/>
            <w:shd w:val="clear" w:color="auto" w:fill="auto"/>
          </w:tcPr>
          <w:p w14:paraId="761D01CE" w14:textId="6970194A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(1,603)</w:t>
            </w:r>
          </w:p>
        </w:tc>
        <w:tc>
          <w:tcPr>
            <w:tcW w:w="993" w:type="dxa"/>
            <w:shd w:val="clear" w:color="auto" w:fill="auto"/>
          </w:tcPr>
          <w:p w14:paraId="51DB40FC" w14:textId="359C9D3B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123,800</w:t>
            </w:r>
          </w:p>
        </w:tc>
        <w:tc>
          <w:tcPr>
            <w:tcW w:w="851" w:type="dxa"/>
          </w:tcPr>
          <w:p w14:paraId="6358D4D8" w14:textId="728A0C41" w:rsidR="008C40A9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125,403</w:t>
            </w:r>
          </w:p>
        </w:tc>
        <w:tc>
          <w:tcPr>
            <w:tcW w:w="1134" w:type="dxa"/>
          </w:tcPr>
          <w:p w14:paraId="61EA3F61" w14:textId="1CD3BA18" w:rsidR="008C40A9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(1,603)</w:t>
            </w:r>
          </w:p>
        </w:tc>
        <w:tc>
          <w:tcPr>
            <w:tcW w:w="850" w:type="dxa"/>
          </w:tcPr>
          <w:p w14:paraId="728E4F11" w14:textId="187FE02B" w:rsidR="008C40A9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123,800</w:t>
            </w:r>
          </w:p>
        </w:tc>
      </w:tr>
      <w:tr w:rsidR="00B51892" w:rsidRPr="008649D8" w14:paraId="68423EC4" w14:textId="77777777" w:rsidTr="00B51892">
        <w:tc>
          <w:tcPr>
            <w:tcW w:w="1984" w:type="dxa"/>
            <w:shd w:val="clear" w:color="auto" w:fill="auto"/>
          </w:tcPr>
          <w:p w14:paraId="2F33F99C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77FB9210" w14:textId="77777777" w:rsidR="008C40A9" w:rsidRPr="008649D8" w:rsidRDefault="008C40A9" w:rsidP="008C40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26A2046" w14:textId="77777777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A982C7" w14:textId="3C64CC2F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33,356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0FBE2EB" w14:textId="77777777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A81787" w14:textId="0A3D4BA9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5C9ACB18" w14:textId="77777777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D676B6" w14:textId="396E51ED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32,838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FA2B23B" w14:textId="77777777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6DA76B" w14:textId="6F9C31E9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33,356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6609157" w14:textId="77777777" w:rsidR="008C40A9" w:rsidRPr="008649D8" w:rsidRDefault="008C40A9" w:rsidP="008C40A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C8E2F4" w14:textId="11B483C9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3DD038DC" w14:textId="77777777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79B5DA" w14:textId="78222B8E" w:rsidR="008C40A9" w:rsidRPr="008649D8" w:rsidRDefault="008C40A9" w:rsidP="008C40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32,838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51892" w:rsidRPr="008649D8" w14:paraId="1B7670CC" w14:textId="77777777" w:rsidTr="00B51892">
        <w:tc>
          <w:tcPr>
            <w:tcW w:w="1984" w:type="dxa"/>
            <w:shd w:val="clear" w:color="auto" w:fill="auto"/>
          </w:tcPr>
          <w:p w14:paraId="506EC57C" w14:textId="3C287ED0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449B0F8C" w14:textId="77777777" w:rsidR="008C40A9" w:rsidRPr="008649D8" w:rsidRDefault="008C40A9" w:rsidP="008C40A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BB03E1C" w14:textId="2373B9EB" w:rsidR="008C40A9" w:rsidRPr="008649D8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92,047</w:t>
            </w:r>
          </w:p>
        </w:tc>
        <w:tc>
          <w:tcPr>
            <w:tcW w:w="1133" w:type="dxa"/>
            <w:shd w:val="clear" w:color="auto" w:fill="auto"/>
          </w:tcPr>
          <w:p w14:paraId="034B8042" w14:textId="6A06BCD9" w:rsidR="008C40A9" w:rsidRPr="008649D8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(1,085)</w:t>
            </w:r>
          </w:p>
        </w:tc>
        <w:tc>
          <w:tcPr>
            <w:tcW w:w="993" w:type="dxa"/>
            <w:shd w:val="clear" w:color="auto" w:fill="auto"/>
          </w:tcPr>
          <w:p w14:paraId="02840D6A" w14:textId="362951F0" w:rsidR="008C40A9" w:rsidRPr="008649D8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90,962</w:t>
            </w:r>
          </w:p>
        </w:tc>
        <w:tc>
          <w:tcPr>
            <w:tcW w:w="851" w:type="dxa"/>
          </w:tcPr>
          <w:p w14:paraId="1F036026" w14:textId="2F933B82" w:rsidR="008C40A9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92,047</w:t>
            </w:r>
          </w:p>
        </w:tc>
        <w:tc>
          <w:tcPr>
            <w:tcW w:w="1134" w:type="dxa"/>
          </w:tcPr>
          <w:p w14:paraId="5F8C449A" w14:textId="5086E089" w:rsidR="008C40A9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(1,085)</w:t>
            </w:r>
          </w:p>
        </w:tc>
        <w:tc>
          <w:tcPr>
            <w:tcW w:w="850" w:type="dxa"/>
          </w:tcPr>
          <w:p w14:paraId="23309FFD" w14:textId="569A3EBC" w:rsidR="008C40A9" w:rsidRDefault="008C40A9" w:rsidP="008C40A9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90,962</w:t>
            </w:r>
          </w:p>
        </w:tc>
      </w:tr>
    </w:tbl>
    <w:p w14:paraId="4E4D5130" w14:textId="27A4522C" w:rsidR="00D475D9" w:rsidRDefault="00D475D9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5F13959" w14:textId="77777777" w:rsidR="00EB750A" w:rsidRDefault="00EB750A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E5E45AB" w14:textId="01BCD492" w:rsidR="00CC15B8" w:rsidRDefault="00CC15B8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4339392" w14:textId="0B430D68" w:rsidR="00CC15B8" w:rsidRDefault="00CC1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413E685" w14:textId="0E7C7493" w:rsidR="006321BA" w:rsidRPr="00F70BA1" w:rsidRDefault="006321BA" w:rsidP="006321BA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</w:t>
      </w:r>
      <w:r>
        <w:rPr>
          <w:rFonts w:ascii="BrowalliaUPC" w:hAnsi="BrowalliaUPC" w:cs="BrowalliaUPC" w:hint="cs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256</w:t>
      </w:r>
      <w:r>
        <w:rPr>
          <w:rFonts w:ascii="BrowalliaUPC" w:hAnsi="BrowalliaUPC" w:cs="BrowalliaUPC"/>
          <w:sz w:val="28"/>
          <w:szCs w:val="28"/>
          <w:lang w:val="en-GB"/>
        </w:rPr>
        <w:t>5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06E6E71" w14:textId="77777777" w:rsidR="006321BA" w:rsidRDefault="0063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34"/>
        <w:gridCol w:w="1134"/>
        <w:gridCol w:w="141"/>
        <w:gridCol w:w="1134"/>
        <w:gridCol w:w="142"/>
        <w:gridCol w:w="1134"/>
        <w:gridCol w:w="142"/>
        <w:gridCol w:w="1144"/>
      </w:tblGrid>
      <w:tr w:rsidR="0076569A" w:rsidRPr="00A52B94" w14:paraId="65BCFEC4" w14:textId="77777777" w:rsidTr="00CC13E7">
        <w:trPr>
          <w:cantSplit/>
          <w:trHeight w:val="20"/>
        </w:trPr>
        <w:tc>
          <w:tcPr>
            <w:tcW w:w="567" w:type="dxa"/>
          </w:tcPr>
          <w:p w14:paraId="3DA1FBA8" w14:textId="77777777" w:rsidR="0076569A" w:rsidRPr="00F202EA" w:rsidRDefault="0076569A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534" w:type="dxa"/>
            <w:tcBorders>
              <w:left w:val="nil"/>
            </w:tcBorders>
          </w:tcPr>
          <w:p w14:paraId="0A40374C" w14:textId="77777777" w:rsidR="0076569A" w:rsidRPr="00F202EA" w:rsidRDefault="0076569A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5C961B3A" w14:textId="77777777" w:rsidR="0076569A" w:rsidRPr="00F202EA" w:rsidRDefault="0076569A" w:rsidP="00CC13E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59F57E4" w14:textId="77777777" w:rsidR="0076569A" w:rsidRPr="00F202EA" w:rsidRDefault="0076569A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shd w:val="clear" w:color="auto" w:fill="auto"/>
          </w:tcPr>
          <w:p w14:paraId="4CFB74CF" w14:textId="77777777" w:rsidR="0076569A" w:rsidRPr="00F202EA" w:rsidRDefault="0076569A" w:rsidP="00CC13E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76569A" w:rsidRPr="00A52B94" w14:paraId="5253AB6B" w14:textId="77777777" w:rsidTr="00CC13E7">
        <w:trPr>
          <w:cantSplit/>
          <w:trHeight w:val="20"/>
        </w:trPr>
        <w:tc>
          <w:tcPr>
            <w:tcW w:w="567" w:type="dxa"/>
          </w:tcPr>
          <w:p w14:paraId="1E868FAE" w14:textId="77777777" w:rsidR="0076569A" w:rsidRPr="00F202EA" w:rsidRDefault="0076569A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534" w:type="dxa"/>
            <w:tcBorders>
              <w:left w:val="nil"/>
            </w:tcBorders>
          </w:tcPr>
          <w:p w14:paraId="2B42BDF6" w14:textId="77777777" w:rsidR="0076569A" w:rsidRPr="00F202EA" w:rsidRDefault="0076569A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A7E3F3D" w14:textId="77777777" w:rsidR="0076569A" w:rsidRPr="00F202EA" w:rsidRDefault="0076569A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84CDBD5" w14:textId="77777777" w:rsidR="0076569A" w:rsidRPr="00F202EA" w:rsidRDefault="0076569A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A3798" w14:textId="77777777" w:rsidR="0076569A" w:rsidRPr="00F202EA" w:rsidRDefault="0076569A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6569A" w:rsidRPr="00A52B94" w14:paraId="5A3BE9D6" w14:textId="77777777" w:rsidTr="00CC13E7">
        <w:trPr>
          <w:cantSplit/>
          <w:trHeight w:val="20"/>
        </w:trPr>
        <w:tc>
          <w:tcPr>
            <w:tcW w:w="567" w:type="dxa"/>
          </w:tcPr>
          <w:p w14:paraId="6EE4029B" w14:textId="77777777" w:rsidR="0076569A" w:rsidRPr="00F202EA" w:rsidRDefault="0076569A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534" w:type="dxa"/>
            <w:tcBorders>
              <w:left w:val="nil"/>
            </w:tcBorders>
          </w:tcPr>
          <w:p w14:paraId="3C44F33D" w14:textId="77777777" w:rsidR="0076569A" w:rsidRPr="00F202EA" w:rsidRDefault="0076569A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4399C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A92F654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DA7F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42CAF5C8" w14:textId="77777777" w:rsidR="0076569A" w:rsidRPr="00F202EA" w:rsidRDefault="0076569A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C39B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B41C39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BADEB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76569A" w:rsidRPr="00A52B94" w14:paraId="12DD49D9" w14:textId="77777777" w:rsidTr="00CC13E7">
        <w:trPr>
          <w:cantSplit/>
          <w:trHeight w:val="20"/>
        </w:trPr>
        <w:tc>
          <w:tcPr>
            <w:tcW w:w="567" w:type="dxa"/>
          </w:tcPr>
          <w:p w14:paraId="47868BEF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534" w:type="dxa"/>
            <w:tcBorders>
              <w:left w:val="nil"/>
            </w:tcBorders>
          </w:tcPr>
          <w:p w14:paraId="0FB33DD2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A576DA4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371609F1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63882276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789F06BE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D2AD39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84C2379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5BF9A289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76569A" w:rsidRPr="00A52B94" w14:paraId="63FFA98B" w14:textId="77777777" w:rsidTr="00CC13E7">
        <w:trPr>
          <w:cantSplit/>
          <w:trHeight w:val="20"/>
        </w:trPr>
        <w:tc>
          <w:tcPr>
            <w:tcW w:w="4101" w:type="dxa"/>
            <w:gridSpan w:val="2"/>
          </w:tcPr>
          <w:p w14:paraId="4E66C8C5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8311D95" w14:textId="4AEED994" w:rsidR="0076569A" w:rsidRPr="00F202EA" w:rsidRDefault="00521DC6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  <w:tc>
          <w:tcPr>
            <w:tcW w:w="141" w:type="dxa"/>
            <w:vAlign w:val="bottom"/>
          </w:tcPr>
          <w:p w14:paraId="6F48CC2C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6CD952A" w14:textId="582051CC" w:rsidR="0076569A" w:rsidRPr="00F202EA" w:rsidRDefault="00441AE4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165,661</w:t>
            </w:r>
          </w:p>
        </w:tc>
        <w:tc>
          <w:tcPr>
            <w:tcW w:w="142" w:type="dxa"/>
            <w:vAlign w:val="bottom"/>
          </w:tcPr>
          <w:p w14:paraId="27E05CBA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5217B2" w14:textId="656AAB2A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  <w:tc>
          <w:tcPr>
            <w:tcW w:w="142" w:type="dxa"/>
            <w:shd w:val="clear" w:color="auto" w:fill="auto"/>
          </w:tcPr>
          <w:p w14:paraId="1963F67C" w14:textId="77777777" w:rsidR="0076569A" w:rsidRPr="00F202EA" w:rsidRDefault="0076569A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2AF3BF53" w14:textId="6667BC16" w:rsidR="0076569A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76569A" w:rsidRPr="00A52B94" w14:paraId="17B29DA5" w14:textId="77777777" w:rsidTr="00CC13E7">
        <w:trPr>
          <w:cantSplit/>
          <w:trHeight w:val="20"/>
        </w:trPr>
        <w:tc>
          <w:tcPr>
            <w:tcW w:w="567" w:type="dxa"/>
            <w:vAlign w:val="bottom"/>
          </w:tcPr>
          <w:p w14:paraId="621823E4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534" w:type="dxa"/>
            <w:tcBorders>
              <w:left w:val="nil"/>
            </w:tcBorders>
            <w:vAlign w:val="bottom"/>
          </w:tcPr>
          <w:p w14:paraId="5325DF55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6EF5A33B" w14:textId="3976A297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10,507</w:t>
            </w:r>
          </w:p>
        </w:tc>
        <w:tc>
          <w:tcPr>
            <w:tcW w:w="141" w:type="dxa"/>
          </w:tcPr>
          <w:p w14:paraId="60840917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5D9E88" w14:textId="25F5F793" w:rsidR="0076569A" w:rsidRPr="00F202EA" w:rsidRDefault="00441AE4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  <w:tc>
          <w:tcPr>
            <w:tcW w:w="142" w:type="dxa"/>
          </w:tcPr>
          <w:p w14:paraId="5697A5D1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C117AC" w14:textId="49C84BAE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10,507</w:t>
            </w:r>
          </w:p>
        </w:tc>
        <w:tc>
          <w:tcPr>
            <w:tcW w:w="142" w:type="dxa"/>
            <w:shd w:val="clear" w:color="auto" w:fill="auto"/>
          </w:tcPr>
          <w:p w14:paraId="14B5E5AC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2138B634" w14:textId="65F970A2" w:rsidR="0076569A" w:rsidRPr="00F202EA" w:rsidRDefault="00FA25D5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</w:tr>
      <w:tr w:rsidR="0076569A" w:rsidRPr="00A52B94" w14:paraId="73810A65" w14:textId="77777777" w:rsidTr="00CC13E7">
        <w:trPr>
          <w:cantSplit/>
          <w:trHeight w:val="20"/>
        </w:trPr>
        <w:tc>
          <w:tcPr>
            <w:tcW w:w="567" w:type="dxa"/>
          </w:tcPr>
          <w:p w14:paraId="3BC1B43F" w14:textId="60653064" w:rsidR="0076569A" w:rsidRPr="00F202EA" w:rsidRDefault="0076569A" w:rsidP="0076569A">
            <w:pPr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534" w:type="dxa"/>
            <w:tcBorders>
              <w:left w:val="nil"/>
            </w:tcBorders>
            <w:vAlign w:val="bottom"/>
          </w:tcPr>
          <w:p w14:paraId="112CA417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ind w:left="280" w:hanging="28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รับรู้หนี้สินจากภาระค้ำประกันเงินกู้ยืม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br/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ของบริษัทอื่น</w:t>
            </w:r>
          </w:p>
        </w:tc>
        <w:tc>
          <w:tcPr>
            <w:tcW w:w="1134" w:type="dxa"/>
            <w:shd w:val="clear" w:color="auto" w:fill="auto"/>
          </w:tcPr>
          <w:p w14:paraId="789FB99A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2A05271" w14:textId="17484ABB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B877883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2BBDA4" w14:textId="77777777" w:rsidR="0076569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6039C86" w14:textId="171713DF" w:rsidR="00441AE4" w:rsidRPr="00F202EA" w:rsidRDefault="00441AE4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98B26B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401A8BB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EB3036B" w14:textId="240C25FC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9718E2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221E049D" w14:textId="77777777" w:rsidR="00FA25D5" w:rsidRDefault="00FA25D5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5F2ED29" w14:textId="59C628F4" w:rsidR="0076569A" w:rsidRPr="00F202EA" w:rsidRDefault="00FA25D5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152,430</w:t>
            </w:r>
          </w:p>
        </w:tc>
      </w:tr>
      <w:tr w:rsidR="0076569A" w:rsidRPr="00A52B94" w14:paraId="38770089" w14:textId="77777777" w:rsidTr="00CC13E7">
        <w:trPr>
          <w:cantSplit/>
          <w:trHeight w:val="20"/>
        </w:trPr>
        <w:tc>
          <w:tcPr>
            <w:tcW w:w="567" w:type="dxa"/>
          </w:tcPr>
          <w:p w14:paraId="3878AFFD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534" w:type="dxa"/>
            <w:tcBorders>
              <w:left w:val="nil"/>
            </w:tcBorders>
            <w:vAlign w:val="bottom"/>
          </w:tcPr>
          <w:p w14:paraId="09045AF3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ind w:left="280" w:hanging="28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หักกลบเงินฝากธนาคารที่มีข้อจำกัดในการใช้กับหนี้สินจากภาระค้ำประกันเงินกู้ยืมของบริษัทอื่น</w:t>
            </w:r>
          </w:p>
        </w:tc>
        <w:tc>
          <w:tcPr>
            <w:tcW w:w="1134" w:type="dxa"/>
            <w:shd w:val="clear" w:color="auto" w:fill="auto"/>
          </w:tcPr>
          <w:p w14:paraId="0721CE2F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EF9380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FFA78B5" w14:textId="4B67B389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6F57E1C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FD159B" w14:textId="77777777" w:rsidR="0076569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DB8EE60" w14:textId="77777777" w:rsidR="00441AE4" w:rsidRDefault="00441AE4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97E5EEC" w14:textId="737A2E38" w:rsidR="00441AE4" w:rsidRPr="00F202EA" w:rsidRDefault="00441AE4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(13,231)</w:t>
            </w:r>
          </w:p>
        </w:tc>
        <w:tc>
          <w:tcPr>
            <w:tcW w:w="142" w:type="dxa"/>
          </w:tcPr>
          <w:p w14:paraId="000C77BA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59D4F0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64AE823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2B84C07" w14:textId="665E1F26" w:rsidR="0076569A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495CB1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4AB1D7FD" w14:textId="77777777" w:rsidR="0076569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0453948" w14:textId="77777777" w:rsidR="00FA25D5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BC039D2" w14:textId="5AB36E20" w:rsidR="00FA25D5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6569A" w:rsidRPr="00A52B94" w14:paraId="5A2AF1FB" w14:textId="77777777" w:rsidTr="00CC13E7">
        <w:trPr>
          <w:cantSplit/>
          <w:trHeight w:val="20"/>
        </w:trPr>
        <w:tc>
          <w:tcPr>
            <w:tcW w:w="567" w:type="dxa"/>
            <w:vAlign w:val="bottom"/>
          </w:tcPr>
          <w:p w14:paraId="485C5A0A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534" w:type="dxa"/>
            <w:tcBorders>
              <w:left w:val="nil"/>
            </w:tcBorders>
            <w:vAlign w:val="bottom"/>
          </w:tcPr>
          <w:p w14:paraId="19F71C69" w14:textId="77777777" w:rsidR="0076569A" w:rsidRPr="00F202EA" w:rsidRDefault="0076569A" w:rsidP="00CC13E7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38099567" w14:textId="28AE2483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(43,865)</w:t>
            </w:r>
          </w:p>
        </w:tc>
        <w:tc>
          <w:tcPr>
            <w:tcW w:w="141" w:type="dxa"/>
          </w:tcPr>
          <w:p w14:paraId="62B55F2A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10CAC9" w14:textId="1BAA8657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(41,088)</w:t>
            </w:r>
          </w:p>
        </w:tc>
        <w:tc>
          <w:tcPr>
            <w:tcW w:w="142" w:type="dxa"/>
          </w:tcPr>
          <w:p w14:paraId="16407CE1" w14:textId="77777777" w:rsidR="0076569A" w:rsidRPr="00F202EA" w:rsidRDefault="0076569A" w:rsidP="00CC13E7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0380E1" w14:textId="297C9D88" w:rsidR="0076569A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(43,865)</w:t>
            </w:r>
          </w:p>
        </w:tc>
        <w:tc>
          <w:tcPr>
            <w:tcW w:w="142" w:type="dxa"/>
            <w:shd w:val="clear" w:color="auto" w:fill="auto"/>
          </w:tcPr>
          <w:p w14:paraId="787419F7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19151DF5" w14:textId="4C3CFE90" w:rsidR="0076569A" w:rsidRPr="00F202EA" w:rsidRDefault="00C760C2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(41,088)</w:t>
            </w:r>
          </w:p>
        </w:tc>
      </w:tr>
      <w:tr w:rsidR="0076569A" w:rsidRPr="00A52B94" w14:paraId="4C4BB01E" w14:textId="77777777" w:rsidTr="00CC13E7">
        <w:trPr>
          <w:cantSplit/>
          <w:trHeight w:val="20"/>
        </w:trPr>
        <w:tc>
          <w:tcPr>
            <w:tcW w:w="4101" w:type="dxa"/>
            <w:gridSpan w:val="2"/>
            <w:vAlign w:val="bottom"/>
          </w:tcPr>
          <w:p w14:paraId="3C9209F1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</w:tcPr>
          <w:p w14:paraId="499441A2" w14:textId="44D856FC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  <w:tc>
          <w:tcPr>
            <w:tcW w:w="141" w:type="dxa"/>
          </w:tcPr>
          <w:p w14:paraId="57A6D0F2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AABFBD" w14:textId="77F082AE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8A77BF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20BC2B" w14:textId="0C128D9F" w:rsidR="0076569A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  <w:tc>
          <w:tcPr>
            <w:tcW w:w="142" w:type="dxa"/>
            <w:shd w:val="clear" w:color="auto" w:fill="auto"/>
          </w:tcPr>
          <w:p w14:paraId="13DF991D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40198B3" w14:textId="5AFEBB6B" w:rsidR="0076569A" w:rsidRPr="00F202EA" w:rsidRDefault="00C760C2" w:rsidP="00CC13E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6569A" w:rsidRPr="00A52B94" w14:paraId="4CA89663" w14:textId="77777777" w:rsidTr="00CC13E7">
        <w:trPr>
          <w:cantSplit/>
          <w:trHeight w:val="20"/>
        </w:trPr>
        <w:tc>
          <w:tcPr>
            <w:tcW w:w="4101" w:type="dxa"/>
            <w:gridSpan w:val="2"/>
            <w:vAlign w:val="bottom"/>
          </w:tcPr>
          <w:p w14:paraId="0EB0455E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61F227" w14:textId="2C3A2285" w:rsidR="0076569A" w:rsidRPr="00F202EA" w:rsidRDefault="00241100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  <w:tc>
          <w:tcPr>
            <w:tcW w:w="141" w:type="dxa"/>
          </w:tcPr>
          <w:p w14:paraId="17939531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3CF362C" w14:textId="6DE47ACF" w:rsidR="0076569A" w:rsidRPr="00F202EA" w:rsidRDefault="00B45A8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  <w:tc>
          <w:tcPr>
            <w:tcW w:w="142" w:type="dxa"/>
          </w:tcPr>
          <w:p w14:paraId="0F5DE066" w14:textId="77777777" w:rsidR="0076569A" w:rsidRPr="00F202EA" w:rsidRDefault="0076569A" w:rsidP="00CC13E7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F765531" w14:textId="3729AA85" w:rsidR="0076569A" w:rsidRPr="00F202EA" w:rsidRDefault="00FA25D5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  <w:tc>
          <w:tcPr>
            <w:tcW w:w="142" w:type="dxa"/>
            <w:shd w:val="clear" w:color="auto" w:fill="auto"/>
          </w:tcPr>
          <w:p w14:paraId="19AEEBC1" w14:textId="77777777" w:rsidR="0076569A" w:rsidRPr="00F202EA" w:rsidRDefault="0076569A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97125E" w14:textId="6DD26E24" w:rsidR="0076569A" w:rsidRPr="00F202EA" w:rsidRDefault="00C760C2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</w:tr>
    </w:tbl>
    <w:p w14:paraId="29DBFF5B" w14:textId="192AD1B8" w:rsidR="0076569A" w:rsidRDefault="0076569A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00CADD8" w14:textId="77777777" w:rsidR="00206FFA" w:rsidRPr="008649D8" w:rsidRDefault="00206FFA" w:rsidP="007D53AA">
      <w:pPr>
        <w:tabs>
          <w:tab w:val="clear" w:pos="454"/>
          <w:tab w:val="left" w:pos="567"/>
        </w:tabs>
        <w:spacing w:line="240" w:lineRule="auto"/>
        <w:ind w:left="426" w:firstLine="14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1ABC2CBA" w14:textId="77777777" w:rsidR="00206FFA" w:rsidRDefault="00206FFA" w:rsidP="007D53AA">
      <w:pPr>
        <w:pStyle w:val="CordiaNew"/>
        <w:tabs>
          <w:tab w:val="clear" w:pos="4153"/>
          <w:tab w:val="left" w:pos="426"/>
          <w:tab w:val="left" w:pos="567"/>
        </w:tabs>
        <w:ind w:left="426" w:firstLine="141"/>
        <w:jc w:val="thaiDistribute"/>
        <w:rPr>
          <w:rFonts w:ascii="Browallia New" w:hAnsi="Browallia New" w:cs="Browallia New"/>
          <w:sz w:val="28"/>
          <w:szCs w:val="28"/>
        </w:rPr>
      </w:pPr>
    </w:p>
    <w:p w14:paraId="67A43B38" w14:textId="1DE87A44" w:rsidR="001B301C" w:rsidRPr="008649D8" w:rsidRDefault="00D768F7" w:rsidP="00104065">
      <w:pPr>
        <w:tabs>
          <w:tab w:val="clear" w:pos="454"/>
          <w:tab w:val="left" w:pos="810"/>
          <w:tab w:val="left" w:pos="993"/>
        </w:tabs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30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8649D8">
        <w:rPr>
          <w:rFonts w:ascii="Browallia New" w:hAnsi="Browallia New" w:cs="Browallia New"/>
          <w:sz w:val="28"/>
          <w:szCs w:val="28"/>
        </w:rPr>
        <w:t xml:space="preserve">2564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</w:t>
      </w:r>
      <w:r w:rsidRPr="00715107">
        <w:rPr>
          <w:rFonts w:ascii="Browallia New" w:hAnsi="Browallia New" w:cs="Browallia New"/>
          <w:sz w:val="28"/>
          <w:szCs w:val="28"/>
          <w:cs/>
        </w:rPr>
        <w:t>ชำระหนี้ โดยตกลงผ่อนจ่ายชำระเงินต้น</w:t>
      </w:r>
      <w:r w:rsidRPr="00715107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Pr="00715107">
        <w:rPr>
          <w:rFonts w:ascii="Browallia New" w:hAnsi="Browallia New" w:cs="Browallia New"/>
          <w:sz w:val="28"/>
          <w:szCs w:val="28"/>
          <w:cs/>
        </w:rPr>
        <w:t>ณ วันที่ 30 กันยายน 2564 จำนวน 139.6 ล้านบาท และดอกเบี้ย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เป็นระยะเวลา </w:t>
      </w:r>
      <w:r w:rsidRPr="00B41908">
        <w:rPr>
          <w:rFonts w:ascii="Browallia New" w:hAnsi="Browallia New" w:cs="Browallia New"/>
          <w:sz w:val="28"/>
          <w:szCs w:val="28"/>
        </w:rPr>
        <w:t xml:space="preserve">43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งวด งวดที่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1 - 10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B41908">
        <w:rPr>
          <w:rFonts w:ascii="Browallia New" w:hAnsi="Browallia New" w:cs="Browallia New"/>
          <w:sz w:val="28"/>
          <w:szCs w:val="28"/>
        </w:rPr>
        <w:t xml:space="preserve">3.4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11 - 22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B41908">
        <w:rPr>
          <w:rFonts w:ascii="Browallia New" w:hAnsi="Browallia New" w:cs="Browallia New"/>
          <w:sz w:val="28"/>
          <w:szCs w:val="28"/>
        </w:rPr>
        <w:t xml:space="preserve">3.8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23 - 42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B41908">
        <w:rPr>
          <w:rFonts w:ascii="Browallia New" w:hAnsi="Browallia New" w:cs="Browallia New"/>
          <w:sz w:val="28"/>
          <w:szCs w:val="28"/>
        </w:rPr>
        <w:t xml:space="preserve">4.2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31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B41908">
        <w:rPr>
          <w:rFonts w:ascii="Browallia New" w:hAnsi="Browallia New" w:cs="Browallia New"/>
          <w:sz w:val="28"/>
          <w:szCs w:val="28"/>
        </w:rPr>
        <w:t>2568</w:t>
      </w:r>
      <w:r w:rsidR="00715107">
        <w:rPr>
          <w:rFonts w:ascii="Browallia New" w:hAnsi="Browallia New" w:cs="Browallia New"/>
          <w:sz w:val="28"/>
          <w:szCs w:val="28"/>
        </w:rPr>
        <w:t xml:space="preserve"> </w:t>
      </w:r>
    </w:p>
    <w:p w14:paraId="3880CF96" w14:textId="2280CFE0" w:rsidR="00715107" w:rsidRPr="008649D8" w:rsidRDefault="00715107" w:rsidP="00715107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1C4777C" w14:textId="69287F40" w:rsidR="00677E79" w:rsidRDefault="0067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93D4E72" w14:textId="180BE84E" w:rsidR="00F018B8" w:rsidRPr="008649D8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เงินกู้ยืมระยะยาวจากสถาบันการเงิน </w:t>
      </w:r>
    </w:p>
    <w:p w14:paraId="3FF761F3" w14:textId="77777777" w:rsidR="00F018B8" w:rsidRPr="008649D8" w:rsidRDefault="00F018B8" w:rsidP="00BE27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DD94FAC" w14:textId="16CA64F7" w:rsidR="00294ACC" w:rsidRPr="008649D8" w:rsidRDefault="00294ACC" w:rsidP="00294ACC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Pr="008649D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pacing w:val="-4"/>
          <w:sz w:val="28"/>
          <w:szCs w:val="28"/>
          <w:cs/>
        </w:rPr>
        <w:t>โดยมีรายละเอียดดังนี้</w:t>
      </w:r>
    </w:p>
    <w:p w14:paraId="3E59A84A" w14:textId="77777777" w:rsidR="00A904F5" w:rsidRPr="008649D8" w:rsidRDefault="00A904F5" w:rsidP="00A904F5">
      <w:pPr>
        <w:tabs>
          <w:tab w:val="left" w:pos="42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00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417"/>
        <w:gridCol w:w="167"/>
        <w:gridCol w:w="1352"/>
        <w:gridCol w:w="162"/>
        <w:gridCol w:w="1302"/>
      </w:tblGrid>
      <w:tr w:rsidR="008F27AD" w:rsidRPr="00F70BA1" w14:paraId="5F1E3223" w14:textId="77777777" w:rsidTr="00CC13E7">
        <w:trPr>
          <w:cantSplit/>
          <w:trHeight w:val="20"/>
        </w:trPr>
        <w:tc>
          <w:tcPr>
            <w:tcW w:w="4500" w:type="dxa"/>
          </w:tcPr>
          <w:p w14:paraId="581DE588" w14:textId="77777777" w:rsidR="008F27AD" w:rsidRPr="00F70BA1" w:rsidRDefault="008F27AD" w:rsidP="00CC13E7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0DFB8A4B" w14:textId="77777777" w:rsidR="008F27AD" w:rsidRPr="00F70BA1" w:rsidRDefault="008F27AD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5F52AB4" w14:textId="77777777" w:rsidR="008F27AD" w:rsidRPr="00F70BA1" w:rsidRDefault="008F27AD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2973EB7F" w14:textId="77777777" w:rsidR="008F27AD" w:rsidRPr="00F70BA1" w:rsidRDefault="008F27AD" w:rsidP="00CC13E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F27AD" w:rsidRPr="00F70BA1" w14:paraId="48EFB4B7" w14:textId="77777777" w:rsidTr="00CC13E7">
        <w:trPr>
          <w:cantSplit/>
          <w:trHeight w:val="20"/>
        </w:trPr>
        <w:tc>
          <w:tcPr>
            <w:tcW w:w="4500" w:type="dxa"/>
          </w:tcPr>
          <w:p w14:paraId="2476621A" w14:textId="77777777" w:rsidR="008F27AD" w:rsidRPr="00F70BA1" w:rsidRDefault="008F27AD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C9E3CCF" w14:textId="77777777" w:rsidR="008F27AD" w:rsidRPr="00F70BA1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D8FC857" w14:textId="77777777" w:rsidR="008F27AD" w:rsidRPr="00F70BA1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55DE3" w14:textId="658C4262" w:rsidR="008F27AD" w:rsidRPr="00F70BA1" w:rsidRDefault="008F27AD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A767CC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F27AD" w:rsidRPr="00F70BA1" w14:paraId="7A6991D7" w14:textId="77777777" w:rsidTr="00CC13E7">
        <w:trPr>
          <w:cantSplit/>
          <w:trHeight w:val="20"/>
        </w:trPr>
        <w:tc>
          <w:tcPr>
            <w:tcW w:w="4500" w:type="dxa"/>
          </w:tcPr>
          <w:p w14:paraId="2EF4B5DC" w14:textId="77777777" w:rsidR="008F27AD" w:rsidRPr="00F70BA1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7CF1898B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936846B" w14:textId="77777777" w:rsidR="008F27AD" w:rsidRPr="00F70BA1" w:rsidRDefault="008F27AD" w:rsidP="00CC13E7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B82DE81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69EC858" w14:textId="77777777" w:rsidR="008F27AD" w:rsidRPr="00F70BA1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88467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br/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E7C323D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51A9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8F27AD" w:rsidRPr="00F70BA1" w14:paraId="6F2336C0" w14:textId="77777777" w:rsidTr="00464CBE">
        <w:trPr>
          <w:cantSplit/>
          <w:trHeight w:val="20"/>
        </w:trPr>
        <w:tc>
          <w:tcPr>
            <w:tcW w:w="4500" w:type="dxa"/>
          </w:tcPr>
          <w:p w14:paraId="3F0CCFF4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69929E60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8D2C7CE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947F824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9072970" w14:textId="77777777" w:rsidR="008F27AD" w:rsidRPr="00F70BA1" w:rsidRDefault="008F27AD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2CD758C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F27AD" w:rsidRPr="00F70BA1" w14:paraId="11E4F9A3" w14:textId="77777777" w:rsidTr="00464CBE">
        <w:trPr>
          <w:cantSplit/>
          <w:trHeight w:val="20"/>
        </w:trPr>
        <w:tc>
          <w:tcPr>
            <w:tcW w:w="4500" w:type="dxa"/>
            <w:vAlign w:val="bottom"/>
          </w:tcPr>
          <w:p w14:paraId="4903B7A6" w14:textId="494AD49A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A941A8" w14:textId="4231C320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MLR - </w:t>
            </w: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E48A884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3475ABAB" w14:textId="31935BF5" w:rsidR="008F27AD" w:rsidRPr="00F70BA1" w:rsidRDefault="00464CB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  <w:tc>
          <w:tcPr>
            <w:tcW w:w="162" w:type="dxa"/>
            <w:shd w:val="clear" w:color="auto" w:fill="auto"/>
          </w:tcPr>
          <w:p w14:paraId="21477F30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EE71387" w14:textId="1164A0AB" w:rsidR="008F27AD" w:rsidRPr="00F70BA1" w:rsidRDefault="00A1690A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</w:tr>
      <w:tr w:rsidR="008F27AD" w:rsidRPr="00F70BA1" w14:paraId="55B00F76" w14:textId="77777777" w:rsidTr="00464CBE">
        <w:trPr>
          <w:cantSplit/>
          <w:trHeight w:val="20"/>
        </w:trPr>
        <w:tc>
          <w:tcPr>
            <w:tcW w:w="4500" w:type="dxa"/>
            <w:vAlign w:val="bottom"/>
          </w:tcPr>
          <w:p w14:paraId="7842EFC5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AF54B82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F5E8647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85239A5" w14:textId="17998F8A" w:rsidR="008F27AD" w:rsidRPr="00F70BA1" w:rsidRDefault="00464CB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(62,400)</w:t>
            </w:r>
          </w:p>
        </w:tc>
        <w:tc>
          <w:tcPr>
            <w:tcW w:w="162" w:type="dxa"/>
            <w:shd w:val="clear" w:color="auto" w:fill="auto"/>
          </w:tcPr>
          <w:p w14:paraId="257A3F7E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DE2825D" w14:textId="4EBFA1E2" w:rsidR="008F27AD" w:rsidRPr="00F70BA1" w:rsidRDefault="00A1690A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(62,400)</w:t>
            </w:r>
          </w:p>
        </w:tc>
      </w:tr>
      <w:tr w:rsidR="008F27AD" w:rsidRPr="00F70BA1" w14:paraId="7CC433C9" w14:textId="77777777" w:rsidTr="00CC13E7">
        <w:trPr>
          <w:cantSplit/>
          <w:trHeight w:val="20"/>
        </w:trPr>
        <w:tc>
          <w:tcPr>
            <w:tcW w:w="4500" w:type="dxa"/>
            <w:vAlign w:val="bottom"/>
          </w:tcPr>
          <w:p w14:paraId="5E4E0E5D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389E039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B6BCDC4" w14:textId="77777777" w:rsidR="008F27AD" w:rsidRPr="00F70BA1" w:rsidRDefault="008F27AD" w:rsidP="00CC13E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C190C6" w14:textId="538E8DD2" w:rsidR="008F27AD" w:rsidRPr="00F70BA1" w:rsidRDefault="00464CBE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  <w:tc>
          <w:tcPr>
            <w:tcW w:w="162" w:type="dxa"/>
            <w:shd w:val="clear" w:color="auto" w:fill="auto"/>
          </w:tcPr>
          <w:p w14:paraId="39DBDB17" w14:textId="77777777" w:rsidR="008F27AD" w:rsidRPr="00F70BA1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70CF0E" w14:textId="7F034EB1" w:rsidR="008F27AD" w:rsidRPr="00F70BA1" w:rsidRDefault="00A1690A" w:rsidP="00CC13E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</w:tr>
    </w:tbl>
    <w:p w14:paraId="3066D383" w14:textId="5F8AAB95" w:rsidR="00815A99" w:rsidRPr="008649D8" w:rsidRDefault="00815A99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1194D8" w14:textId="077EE21E" w:rsidR="00E7293A" w:rsidRDefault="00E7293A" w:rsidP="00206FF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293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7293A">
        <w:rPr>
          <w:rFonts w:ascii="Browallia New" w:hAnsi="Browallia New" w:cs="Browallia New"/>
          <w:sz w:val="28"/>
          <w:szCs w:val="28"/>
        </w:rPr>
        <w:t xml:space="preserve">30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7293A">
        <w:rPr>
          <w:rFonts w:ascii="Browallia New" w:hAnsi="Browallia New" w:cs="Browallia New"/>
          <w:sz w:val="28"/>
          <w:szCs w:val="28"/>
        </w:rPr>
        <w:t xml:space="preserve">2564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E7293A">
        <w:rPr>
          <w:rFonts w:ascii="Browallia New" w:hAnsi="Browallia New" w:cs="Browallia New"/>
          <w:sz w:val="28"/>
          <w:szCs w:val="28"/>
        </w:rPr>
        <w:t xml:space="preserve">215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 (วงเงินกู้ </w:t>
      </w:r>
      <w:r w:rsidRPr="00E7293A">
        <w:rPr>
          <w:rFonts w:ascii="Browallia New" w:hAnsi="Browallia New" w:cs="Browallia New"/>
          <w:sz w:val="28"/>
          <w:szCs w:val="28"/>
        </w:rPr>
        <w:t xml:space="preserve">1,400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E7293A">
        <w:rPr>
          <w:rFonts w:ascii="Browallia New" w:hAnsi="Browallia New" w:cs="Browallia New"/>
          <w:sz w:val="28"/>
          <w:szCs w:val="28"/>
        </w:rPr>
        <w:t xml:space="preserve">5.2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 ตั้งแต่เดือนมีนาคม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2564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จนถึงเดือนกรกฎาคม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2567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2567 </w:t>
      </w:r>
      <w:r w:rsidRPr="00E7293A">
        <w:rPr>
          <w:rFonts w:ascii="Browallia New" w:hAnsi="Browallia New" w:cs="Browallia New"/>
          <w:sz w:val="28"/>
          <w:szCs w:val="28"/>
          <w:cs/>
        </w:rPr>
        <w:t>เงินกู้ยืมดังกล่าวค้ำประกันโดย</w:t>
      </w:r>
      <w:r w:rsidR="0000230B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03036">
        <w:rPr>
          <w:rFonts w:ascii="Browallia New" w:hAnsi="Browallia New" w:cs="Browallia New" w:hint="cs"/>
          <w:sz w:val="28"/>
          <w:szCs w:val="28"/>
          <w:cs/>
        </w:rPr>
        <w:t>ที่เกี่ยวข้องกันแห่งหนึ่งและ</w:t>
      </w:r>
      <w:r w:rsidRPr="00E7293A">
        <w:rPr>
          <w:rFonts w:ascii="Browallia New" w:hAnsi="Browallia New" w:cs="Browallia New"/>
          <w:sz w:val="28"/>
          <w:szCs w:val="28"/>
          <w:cs/>
        </w:rPr>
        <w:t>กรรมการ</w:t>
      </w:r>
      <w:r w:rsidR="005F78CD">
        <w:rPr>
          <w:rFonts w:ascii="Browallia New" w:hAnsi="Browallia New" w:cs="Browallia New" w:hint="cs"/>
          <w:sz w:val="28"/>
          <w:szCs w:val="28"/>
          <w:cs/>
        </w:rPr>
        <w:t>สอง</w:t>
      </w:r>
      <w:r w:rsidRPr="00E7293A">
        <w:rPr>
          <w:rFonts w:ascii="Browallia New" w:hAnsi="Browallia New" w:cs="Browallia New"/>
          <w:sz w:val="28"/>
          <w:szCs w:val="28"/>
          <w:cs/>
        </w:rPr>
        <w:t>ท่านของบริษัท</w:t>
      </w:r>
    </w:p>
    <w:p w14:paraId="163D0810" w14:textId="77777777" w:rsidR="00E7293A" w:rsidRDefault="00E7293A" w:rsidP="00206FF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CD33FE7" w14:textId="12164995" w:rsidR="00206FFA" w:rsidRPr="008649D8" w:rsidRDefault="00206FFA" w:rsidP="00206FF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เช่น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49082E19" w14:textId="39488B17" w:rsidR="00BF7F9F" w:rsidRPr="008649D8" w:rsidRDefault="00BF7F9F" w:rsidP="00BF7F9F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D0D8947" w14:textId="77B92EDF" w:rsidR="00BF6F68" w:rsidRPr="00F70BA1" w:rsidRDefault="00BF6F68" w:rsidP="00BF6F68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</w:t>
      </w:r>
      <w:r w:rsidR="005F78CD">
        <w:rPr>
          <w:rFonts w:ascii="BrowalliaUPC" w:hAnsi="BrowalliaUPC" w:cs="BrowalliaUPC" w:hint="cs"/>
          <w:sz w:val="28"/>
          <w:szCs w:val="28"/>
          <w:cs/>
        </w:rPr>
        <w:t>ยาว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จากสถาบันการเงินสำหรับปีสิ้นสุดวันที่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256</w:t>
      </w:r>
      <w:r>
        <w:rPr>
          <w:rFonts w:ascii="BrowalliaUPC" w:hAnsi="BrowalliaUPC" w:cs="BrowalliaUPC"/>
          <w:sz w:val="28"/>
          <w:szCs w:val="28"/>
          <w:lang w:val="en-GB"/>
        </w:rPr>
        <w:t>5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B583DE9" w14:textId="77777777" w:rsidR="00BF6F68" w:rsidRPr="00F70BA1" w:rsidRDefault="00BF6F68" w:rsidP="00BF6F68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504"/>
        <w:gridCol w:w="1417"/>
        <w:gridCol w:w="126"/>
        <w:gridCol w:w="1292"/>
      </w:tblGrid>
      <w:tr w:rsidR="0024384C" w:rsidRPr="00F70BA1" w14:paraId="5044B7B4" w14:textId="77777777" w:rsidTr="00FF588C">
        <w:trPr>
          <w:cantSplit/>
          <w:trHeight w:val="20"/>
        </w:trPr>
        <w:tc>
          <w:tcPr>
            <w:tcW w:w="567" w:type="dxa"/>
          </w:tcPr>
          <w:p w14:paraId="334BFAAC" w14:textId="77777777" w:rsidR="0024384C" w:rsidRPr="00F70BA1" w:rsidRDefault="0024384C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5504" w:type="dxa"/>
            <w:tcBorders>
              <w:left w:val="nil"/>
            </w:tcBorders>
          </w:tcPr>
          <w:p w14:paraId="04DC6909" w14:textId="77777777" w:rsidR="0024384C" w:rsidRPr="00F70BA1" w:rsidRDefault="0024384C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D3E7614" w14:textId="77777777" w:rsidR="0024384C" w:rsidRPr="00F70BA1" w:rsidRDefault="0024384C" w:rsidP="00CC13E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24384C" w:rsidRPr="00F70BA1" w14:paraId="58482B65" w14:textId="77777777" w:rsidTr="00FF588C">
        <w:trPr>
          <w:cantSplit/>
          <w:trHeight w:val="20"/>
        </w:trPr>
        <w:tc>
          <w:tcPr>
            <w:tcW w:w="567" w:type="dxa"/>
          </w:tcPr>
          <w:p w14:paraId="77485771" w14:textId="77777777" w:rsidR="0024384C" w:rsidRPr="00F70BA1" w:rsidRDefault="0024384C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504" w:type="dxa"/>
            <w:tcBorders>
              <w:left w:val="nil"/>
            </w:tcBorders>
          </w:tcPr>
          <w:p w14:paraId="2D4F8F33" w14:textId="77777777" w:rsidR="0024384C" w:rsidRPr="00F70BA1" w:rsidRDefault="0024384C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3CE25" w14:textId="3CEA81B6" w:rsidR="0024384C" w:rsidRPr="00F70BA1" w:rsidRDefault="009204A7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24384C"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4384C" w:rsidRPr="00F70BA1" w14:paraId="1F2980F9" w14:textId="77777777" w:rsidTr="00FF588C">
        <w:trPr>
          <w:cantSplit/>
          <w:trHeight w:val="20"/>
        </w:trPr>
        <w:tc>
          <w:tcPr>
            <w:tcW w:w="567" w:type="dxa"/>
          </w:tcPr>
          <w:p w14:paraId="63B5A63E" w14:textId="77777777" w:rsidR="0024384C" w:rsidRPr="00F70BA1" w:rsidRDefault="0024384C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04" w:type="dxa"/>
            <w:tcBorders>
              <w:left w:val="nil"/>
            </w:tcBorders>
          </w:tcPr>
          <w:p w14:paraId="4AB78F96" w14:textId="77777777" w:rsidR="0024384C" w:rsidRPr="00F70BA1" w:rsidRDefault="0024384C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3737881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0FE2CFC6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B49896B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24384C" w:rsidRPr="00F70BA1" w14:paraId="32481650" w14:textId="77777777" w:rsidTr="00FF588C">
        <w:trPr>
          <w:cantSplit/>
          <w:trHeight w:val="20"/>
        </w:trPr>
        <w:tc>
          <w:tcPr>
            <w:tcW w:w="567" w:type="dxa"/>
          </w:tcPr>
          <w:p w14:paraId="1645A5A7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504" w:type="dxa"/>
            <w:tcBorders>
              <w:left w:val="nil"/>
            </w:tcBorders>
          </w:tcPr>
          <w:p w14:paraId="08F0BF4E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73E018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6" w:type="dxa"/>
            <w:shd w:val="clear" w:color="auto" w:fill="auto"/>
          </w:tcPr>
          <w:p w14:paraId="5168B868" w14:textId="77777777" w:rsidR="0024384C" w:rsidRPr="00F70BA1" w:rsidRDefault="0024384C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auto"/>
          </w:tcPr>
          <w:p w14:paraId="397756C2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24384C" w:rsidRPr="00F70BA1" w14:paraId="4577D34B" w14:textId="77777777" w:rsidTr="00FF588C">
        <w:trPr>
          <w:cantSplit/>
          <w:trHeight w:val="20"/>
        </w:trPr>
        <w:tc>
          <w:tcPr>
            <w:tcW w:w="6071" w:type="dxa"/>
            <w:gridSpan w:val="2"/>
          </w:tcPr>
          <w:p w14:paraId="128CB9A1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B190EA" w14:textId="2FC8FBE0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  <w:tc>
          <w:tcPr>
            <w:tcW w:w="126" w:type="dxa"/>
            <w:shd w:val="clear" w:color="auto" w:fill="auto"/>
          </w:tcPr>
          <w:p w14:paraId="17114A96" w14:textId="77777777" w:rsidR="0024384C" w:rsidRPr="00F70BA1" w:rsidRDefault="0024384C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auto"/>
          </w:tcPr>
          <w:p w14:paraId="0D670D59" w14:textId="41EAC0C2" w:rsidR="0024384C" w:rsidRPr="00F70BA1" w:rsidRDefault="00A2614F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220,197</w:t>
            </w:r>
          </w:p>
        </w:tc>
      </w:tr>
      <w:tr w:rsidR="0024384C" w:rsidRPr="00B10E54" w14:paraId="631339C7" w14:textId="77777777" w:rsidTr="00FF588C">
        <w:trPr>
          <w:cantSplit/>
          <w:trHeight w:val="20"/>
        </w:trPr>
        <w:tc>
          <w:tcPr>
            <w:tcW w:w="567" w:type="dxa"/>
          </w:tcPr>
          <w:p w14:paraId="3B4B549A" w14:textId="3EB72025" w:rsidR="0024384C" w:rsidRPr="00F202EA" w:rsidRDefault="0024384C" w:rsidP="00766413">
            <w:pPr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04" w:type="dxa"/>
            <w:tcBorders>
              <w:left w:val="nil"/>
            </w:tcBorders>
            <w:shd w:val="clear" w:color="auto" w:fill="auto"/>
            <w:vAlign w:val="bottom"/>
          </w:tcPr>
          <w:p w14:paraId="53F97D66" w14:textId="5389FAE9" w:rsidR="0024384C" w:rsidRPr="00F202EA" w:rsidRDefault="0024384C" w:rsidP="00CC13E7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</w:t>
            </w:r>
            <w:r w:rsidR="00160683">
              <w:rPr>
                <w:rFonts w:ascii="BrowalliaUPC" w:hAnsi="BrowalliaUPC" w:cs="BrowalliaUPC" w:hint="cs"/>
                <w:sz w:val="28"/>
                <w:szCs w:val="28"/>
                <w:cs/>
              </w:rPr>
              <w:t>จาก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</w:t>
            </w:r>
            <w:r w:rsidR="0008556A">
              <w:rPr>
                <w:rFonts w:ascii="BrowalliaUPC" w:hAnsi="BrowalliaUPC" w:cs="BrowalliaUPC" w:hint="cs"/>
                <w:sz w:val="28"/>
                <w:szCs w:val="28"/>
                <w:cs/>
              </w:rPr>
              <w:t>สั้น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จาก</w:t>
            </w:r>
          </w:p>
          <w:p w14:paraId="254C89A6" w14:textId="77777777" w:rsidR="0024384C" w:rsidRPr="00F202EA" w:rsidRDefault="0024384C" w:rsidP="00CC13E7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469A8C49" w14:textId="77777777" w:rsidR="0024384C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C0D1CE2" w14:textId="141A06C6" w:rsidR="00A2614F" w:rsidRPr="00F202EA" w:rsidRDefault="00A2614F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E19F0AD" w14:textId="77777777" w:rsidR="0024384C" w:rsidRPr="00F202EA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909D4D4" w14:textId="77777777" w:rsidR="00EB7330" w:rsidRDefault="00EB7330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602C382" w14:textId="30D1507F" w:rsidR="0024384C" w:rsidRPr="00F202EA" w:rsidRDefault="00EB7330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</w:tr>
      <w:tr w:rsidR="0024384C" w:rsidRPr="00B10E54" w14:paraId="553E7D9F" w14:textId="77777777" w:rsidTr="00FF588C">
        <w:trPr>
          <w:cantSplit/>
          <w:trHeight w:val="20"/>
        </w:trPr>
        <w:tc>
          <w:tcPr>
            <w:tcW w:w="567" w:type="dxa"/>
            <w:vAlign w:val="bottom"/>
          </w:tcPr>
          <w:p w14:paraId="739C6254" w14:textId="77777777" w:rsidR="0024384C" w:rsidRPr="00F202EA" w:rsidRDefault="0024384C" w:rsidP="00CC13E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504" w:type="dxa"/>
            <w:tcBorders>
              <w:left w:val="nil"/>
            </w:tcBorders>
            <w:vAlign w:val="bottom"/>
          </w:tcPr>
          <w:p w14:paraId="517524F4" w14:textId="77777777" w:rsidR="0024384C" w:rsidRPr="00F202EA" w:rsidRDefault="0024384C" w:rsidP="00CC13E7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523BD5C6" w14:textId="1B7332A4" w:rsidR="0024384C" w:rsidRPr="00F202EA" w:rsidRDefault="00A2614F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(62,400)</w:t>
            </w:r>
          </w:p>
        </w:tc>
        <w:tc>
          <w:tcPr>
            <w:tcW w:w="126" w:type="dxa"/>
            <w:shd w:val="clear" w:color="auto" w:fill="auto"/>
          </w:tcPr>
          <w:p w14:paraId="5C84F7DA" w14:textId="77777777" w:rsidR="0024384C" w:rsidRPr="00F202EA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742547C0" w14:textId="31B2E7EB" w:rsidR="0024384C" w:rsidRPr="00F202EA" w:rsidRDefault="00EB7330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(380,675)</w:t>
            </w:r>
          </w:p>
        </w:tc>
      </w:tr>
      <w:tr w:rsidR="0024384C" w:rsidRPr="00B10E54" w14:paraId="74AA37AA" w14:textId="77777777" w:rsidTr="00FF588C">
        <w:trPr>
          <w:cantSplit/>
          <w:trHeight w:val="20"/>
        </w:trPr>
        <w:tc>
          <w:tcPr>
            <w:tcW w:w="6071" w:type="dxa"/>
            <w:gridSpan w:val="2"/>
            <w:vAlign w:val="bottom"/>
          </w:tcPr>
          <w:p w14:paraId="5413223B" w14:textId="3C2DE02C" w:rsidR="0024384C" w:rsidRPr="00F202EA" w:rsidRDefault="0024384C" w:rsidP="00064A2A">
            <w:pPr>
              <w:tabs>
                <w:tab w:val="clear" w:pos="454"/>
                <w:tab w:val="left" w:pos="459"/>
              </w:tabs>
              <w:spacing w:line="240" w:lineRule="auto"/>
              <w:ind w:firstLine="9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88A8C66" w14:textId="2D6A6D75" w:rsidR="0024384C" w:rsidRPr="00F202EA" w:rsidRDefault="00A2614F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638D469" w14:textId="77777777" w:rsidR="0024384C" w:rsidRPr="00F202EA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399232" w14:textId="0B84B725" w:rsidR="0024384C" w:rsidRPr="00F202EA" w:rsidRDefault="00EB7330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518</w:t>
            </w:r>
          </w:p>
        </w:tc>
      </w:tr>
      <w:tr w:rsidR="0024384C" w:rsidRPr="00F70BA1" w14:paraId="3F18B850" w14:textId="77777777" w:rsidTr="00FF588C">
        <w:trPr>
          <w:cantSplit/>
          <w:trHeight w:val="20"/>
        </w:trPr>
        <w:tc>
          <w:tcPr>
            <w:tcW w:w="6071" w:type="dxa"/>
            <w:gridSpan w:val="2"/>
            <w:vAlign w:val="bottom"/>
          </w:tcPr>
          <w:p w14:paraId="77A73FD5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63AA3A" w14:textId="1E9E593F" w:rsidR="0024384C" w:rsidRPr="00F70BA1" w:rsidRDefault="00A2614F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  <w:tc>
          <w:tcPr>
            <w:tcW w:w="126" w:type="dxa"/>
            <w:shd w:val="clear" w:color="auto" w:fill="auto"/>
          </w:tcPr>
          <w:p w14:paraId="1B864A84" w14:textId="77777777" w:rsidR="0024384C" w:rsidRPr="00F70BA1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E55C75" w14:textId="3AA019A6" w:rsidR="0024384C" w:rsidRPr="00F70BA1" w:rsidRDefault="00F31291" w:rsidP="00CC13E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</w:tr>
    </w:tbl>
    <w:p w14:paraId="60A2BFD1" w14:textId="7A27C8F7" w:rsidR="00960454" w:rsidRPr="008649D8" w:rsidRDefault="00960454" w:rsidP="00960454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3B1F041" w14:textId="77777777" w:rsidR="00EB5C0D" w:rsidRDefault="00EB5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77A628D6" w14:textId="4766A56D" w:rsidR="00ED0B2B" w:rsidRPr="008649D8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รายได้ร</w:t>
      </w:r>
      <w:r w:rsidR="00172076" w:rsidRPr="008649D8">
        <w:rPr>
          <w:rFonts w:ascii="Browallia New" w:hAnsi="Browallia New" w:cs="Browallia New"/>
          <w:b/>
          <w:bCs/>
          <w:sz w:val="28"/>
          <w:szCs w:val="28"/>
          <w:cs/>
        </w:rPr>
        <w:t>อการ</w:t>
      </w:r>
      <w:r w:rsidR="00AB40A3" w:rsidRPr="008649D8">
        <w:rPr>
          <w:rFonts w:ascii="Browallia New" w:hAnsi="Browallia New" w:cs="Browallia New"/>
          <w:b/>
          <w:bCs/>
          <w:sz w:val="28"/>
          <w:szCs w:val="28"/>
          <w:cs/>
        </w:rPr>
        <w:t>รับร</w:t>
      </w:r>
      <w:r w:rsidR="00375365" w:rsidRPr="008649D8">
        <w:rPr>
          <w:rFonts w:ascii="Browallia New" w:hAnsi="Browallia New" w:cs="Browallia New"/>
          <w:b/>
          <w:bCs/>
          <w:sz w:val="28"/>
          <w:szCs w:val="28"/>
          <w:cs/>
        </w:rPr>
        <w:t>ู้</w:t>
      </w:r>
      <w:r w:rsidR="00AB40A3" w:rsidRPr="008649D8">
        <w:rPr>
          <w:rFonts w:ascii="Browallia New" w:hAnsi="Browallia New" w:cs="Browallia New"/>
          <w:b/>
          <w:bCs/>
          <w:sz w:val="28"/>
          <w:szCs w:val="28"/>
          <w:cs/>
        </w:rPr>
        <w:t>ที่มีภาระที่ต้องปฏิบัติ</w:t>
      </w:r>
    </w:p>
    <w:p w14:paraId="4C036F22" w14:textId="54637925" w:rsidR="004457C0" w:rsidRPr="008649D8" w:rsidRDefault="004457C0" w:rsidP="004457C0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C2679F" w:rsidRPr="008649D8" w14:paraId="1C10FF59" w14:textId="77777777" w:rsidTr="00C2679F">
        <w:trPr>
          <w:cantSplit/>
          <w:trHeight w:val="20"/>
        </w:trPr>
        <w:tc>
          <w:tcPr>
            <w:tcW w:w="3912" w:type="dxa"/>
          </w:tcPr>
          <w:p w14:paraId="7C91951E" w14:textId="77777777" w:rsidR="00C2679F" w:rsidRPr="008649D8" w:rsidRDefault="00C2679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65CFEA83" w14:textId="77777777" w:rsidR="00C2679F" w:rsidRPr="008649D8" w:rsidRDefault="00C2679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74648FDC" w14:textId="77777777" w:rsidR="00C2679F" w:rsidRPr="008649D8" w:rsidRDefault="00C2679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50EFD6D1" w14:textId="77777777" w:rsidR="00C2679F" w:rsidRPr="008649D8" w:rsidRDefault="00C2679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679F" w:rsidRPr="008649D8" w14:paraId="17196057" w14:textId="77777777" w:rsidTr="00C2679F">
        <w:trPr>
          <w:cantSplit/>
          <w:trHeight w:val="20"/>
        </w:trPr>
        <w:tc>
          <w:tcPr>
            <w:tcW w:w="3912" w:type="dxa"/>
          </w:tcPr>
          <w:p w14:paraId="5320B0A1" w14:textId="77777777" w:rsidR="00C2679F" w:rsidRPr="008649D8" w:rsidRDefault="00C2679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47A34DFC" w14:textId="77777777" w:rsidR="00C2679F" w:rsidRPr="008649D8" w:rsidRDefault="00C2679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EF39483" w14:textId="77777777" w:rsidR="00C2679F" w:rsidRPr="008649D8" w:rsidRDefault="00C2679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548DF" w14:textId="77777777" w:rsidR="00C2679F" w:rsidRPr="008649D8" w:rsidRDefault="00C2679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94549" w:rsidRPr="008649D8" w14:paraId="197850E1" w14:textId="77777777" w:rsidTr="00CE5B5B">
        <w:trPr>
          <w:cantSplit/>
          <w:trHeight w:val="20"/>
        </w:trPr>
        <w:tc>
          <w:tcPr>
            <w:tcW w:w="3912" w:type="dxa"/>
          </w:tcPr>
          <w:p w14:paraId="4391AE77" w14:textId="77777777" w:rsidR="00894549" w:rsidRPr="008649D8" w:rsidRDefault="00894549" w:rsidP="0089454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5640D" w14:textId="0EE5606A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74C2D74" w14:textId="77777777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86FBE" w14:textId="5EA21F96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77639321" w14:textId="77777777" w:rsidR="00894549" w:rsidRPr="008649D8" w:rsidRDefault="00894549" w:rsidP="00B4414B">
            <w:pPr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0414A" w14:textId="609EA849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A587BB" w14:textId="77777777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E39" w14:textId="53548E13" w:rsidR="00894549" w:rsidRPr="008649D8" w:rsidRDefault="00894549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hanging="4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C2679F" w:rsidRPr="008649D8" w14:paraId="28E2D64A" w14:textId="77777777" w:rsidTr="00C2679F">
        <w:trPr>
          <w:cantSplit/>
          <w:trHeight w:val="20"/>
        </w:trPr>
        <w:tc>
          <w:tcPr>
            <w:tcW w:w="3912" w:type="dxa"/>
          </w:tcPr>
          <w:p w14:paraId="37C377FE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9C522F5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ADADACF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9090DD2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B63E3DF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29866E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E16E813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2FD210FF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27A1A" w:rsidRPr="008649D8" w14:paraId="728D81D2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631E32F0" w14:textId="54BDED23" w:rsidR="007C0687" w:rsidRPr="008649D8" w:rsidRDefault="007C0687" w:rsidP="007C068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34" w:type="dxa"/>
            <w:shd w:val="clear" w:color="auto" w:fill="auto"/>
          </w:tcPr>
          <w:p w14:paraId="55E9D2A8" w14:textId="200B262E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6435B97" w14:textId="77777777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1D5A30" w14:textId="15B01B11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19D554" w14:textId="77777777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019D4F5" w14:textId="35F1BB6D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0B5B85" w14:textId="77777777" w:rsidR="007C0687" w:rsidRPr="008649D8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0C2F714" w14:textId="051C9E4E" w:rsidR="007C0687" w:rsidRPr="008649D8" w:rsidRDefault="007C0687" w:rsidP="007C0687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67BE" w:rsidRPr="008649D8" w14:paraId="7820D915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0583329E" w14:textId="1ADE1E5F" w:rsidR="005667BE" w:rsidRPr="008649D8" w:rsidRDefault="005667BE" w:rsidP="005667B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5399511" w14:textId="3A281294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8,557</w:t>
            </w:r>
          </w:p>
        </w:tc>
        <w:tc>
          <w:tcPr>
            <w:tcW w:w="141" w:type="dxa"/>
          </w:tcPr>
          <w:p w14:paraId="5D187375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1237E2" w14:textId="0269B0DD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6,022</w:t>
            </w:r>
          </w:p>
        </w:tc>
        <w:tc>
          <w:tcPr>
            <w:tcW w:w="142" w:type="dxa"/>
          </w:tcPr>
          <w:p w14:paraId="6BF68D8D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A139C1" w14:textId="363C0B24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8,557</w:t>
            </w:r>
          </w:p>
        </w:tc>
        <w:tc>
          <w:tcPr>
            <w:tcW w:w="142" w:type="dxa"/>
            <w:shd w:val="clear" w:color="auto" w:fill="auto"/>
          </w:tcPr>
          <w:p w14:paraId="003191BC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8B08D13" w14:textId="70F2216C" w:rsidR="005667BE" w:rsidRPr="008649D8" w:rsidRDefault="005667B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6,022</w:t>
            </w:r>
          </w:p>
        </w:tc>
      </w:tr>
      <w:tr w:rsidR="005667BE" w:rsidRPr="008649D8" w14:paraId="6DF1A4E9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76B53025" w14:textId="0C163C5C" w:rsidR="005667BE" w:rsidRPr="008649D8" w:rsidRDefault="005667BE" w:rsidP="005667B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2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134" w:type="dxa"/>
            <w:shd w:val="clear" w:color="auto" w:fill="auto"/>
          </w:tcPr>
          <w:p w14:paraId="20050337" w14:textId="2E5D869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10,337</w:t>
            </w:r>
          </w:p>
        </w:tc>
        <w:tc>
          <w:tcPr>
            <w:tcW w:w="141" w:type="dxa"/>
          </w:tcPr>
          <w:p w14:paraId="7B590D8C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69B962" w14:textId="2BB2CA4E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14,390</w:t>
            </w:r>
          </w:p>
        </w:tc>
        <w:tc>
          <w:tcPr>
            <w:tcW w:w="142" w:type="dxa"/>
          </w:tcPr>
          <w:p w14:paraId="4CF9B274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3FDB6B" w14:textId="1EF4BF51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10,337</w:t>
            </w:r>
          </w:p>
        </w:tc>
        <w:tc>
          <w:tcPr>
            <w:tcW w:w="142" w:type="dxa"/>
            <w:shd w:val="clear" w:color="auto" w:fill="auto"/>
          </w:tcPr>
          <w:p w14:paraId="06D15218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7471B5E" w14:textId="13F91330" w:rsidR="005667BE" w:rsidRPr="008649D8" w:rsidRDefault="005667B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14,390</w:t>
            </w:r>
          </w:p>
        </w:tc>
      </w:tr>
      <w:tr w:rsidR="005667BE" w:rsidRPr="008649D8" w14:paraId="5595C9C0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1BD05BFF" w14:textId="4BA48571" w:rsidR="005667BE" w:rsidRPr="008649D8" w:rsidRDefault="005667BE" w:rsidP="005667BE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4F2D374" w14:textId="67329515" w:rsidR="005667BE" w:rsidRPr="008649D8" w:rsidRDefault="00015C3C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18,894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1" w:type="dxa"/>
          </w:tcPr>
          <w:p w14:paraId="22A70539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C802DC0" w14:textId="2AAE753F" w:rsidR="005667BE" w:rsidRPr="008649D8" w:rsidRDefault="00015C3C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20,412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5C681AFB" w14:textId="77777777" w:rsidR="005667BE" w:rsidRPr="008649D8" w:rsidRDefault="005667BE" w:rsidP="005667BE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DFEF52" w14:textId="36ADC1EF" w:rsidR="005667BE" w:rsidRPr="008649D8" w:rsidRDefault="00015C3C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18,894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  <w:shd w:val="clear" w:color="auto" w:fill="auto"/>
          </w:tcPr>
          <w:p w14:paraId="49ECD1FD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D40AF67" w14:textId="393F0354" w:rsidR="005667BE" w:rsidRPr="008649D8" w:rsidRDefault="00015C3C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20,412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72B6FDD" w14:textId="3E0E331D" w:rsidR="00BC7AE0" w:rsidRPr="008649D8" w:rsidRDefault="00BC7AE0" w:rsidP="004457C0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1CBA7C4" w14:textId="2CF16D4B" w:rsidR="00423053" w:rsidRPr="008649D8" w:rsidRDefault="00423053" w:rsidP="00766D4F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ภาระที่ต้องปฏิบัติตามสัญญาดังกล่าว</w:t>
      </w:r>
      <w:r w:rsidR="00766D4F" w:rsidRPr="008649D8">
        <w:rPr>
          <w:rFonts w:ascii="Browallia New" w:hAnsi="Browallia New" w:cs="Browallia New"/>
          <w:sz w:val="28"/>
          <w:szCs w:val="28"/>
          <w:cs/>
        </w:rPr>
        <w:t>เกี่ยวข้องกับการให้บริการบำรุงรักษาเครื่องมือแพทย</w:t>
      </w:r>
      <w:r w:rsidR="003D3544" w:rsidRPr="008649D8">
        <w:rPr>
          <w:rFonts w:ascii="Browallia New" w:hAnsi="Browallia New" w:cs="Browallia New"/>
          <w:sz w:val="28"/>
          <w:szCs w:val="28"/>
          <w:cs/>
        </w:rPr>
        <w:t>์</w:t>
      </w:r>
      <w:r w:rsidR="00766D4F" w:rsidRPr="008649D8">
        <w:rPr>
          <w:rFonts w:ascii="Browallia New" w:hAnsi="Browallia New" w:cs="Browallia New"/>
          <w:sz w:val="28"/>
          <w:szCs w:val="28"/>
          <w:cs/>
        </w:rPr>
        <w:t xml:space="preserve">ที่จะเสร็จสิ้นภายใน </w:t>
      </w:r>
      <w:r w:rsidR="00096F48" w:rsidRPr="008649D8">
        <w:rPr>
          <w:rFonts w:ascii="Browallia New" w:hAnsi="Browallia New" w:cs="Browallia New"/>
          <w:sz w:val="28"/>
          <w:szCs w:val="28"/>
        </w:rPr>
        <w:t>4</w:t>
      </w:r>
      <w:r w:rsidR="00766D4F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766D4F" w:rsidRPr="008649D8">
        <w:rPr>
          <w:rFonts w:ascii="Browallia New" w:hAnsi="Browallia New" w:cs="Browallia New"/>
          <w:sz w:val="28"/>
          <w:szCs w:val="28"/>
          <w:cs/>
        </w:rPr>
        <w:t>ปี</w:t>
      </w:r>
    </w:p>
    <w:p w14:paraId="1A0A56B2" w14:textId="19ACAD0E" w:rsidR="009050DD" w:rsidRPr="008649D8" w:rsidRDefault="009050DD" w:rsidP="00766D4F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C58FAC" w14:textId="103860B7" w:rsidR="00C2679F" w:rsidRPr="008649D8" w:rsidRDefault="004457C0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 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649D8">
        <w:rPr>
          <w:rFonts w:ascii="Browallia New" w:hAnsi="Browallia New" w:cs="Browallia New"/>
          <w:sz w:val="28"/>
          <w:szCs w:val="28"/>
        </w:rPr>
        <w:t xml:space="preserve"> 256</w:t>
      </w:r>
      <w:r w:rsidR="00B4414B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6AF6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E96AF6">
        <w:rPr>
          <w:rFonts w:ascii="Browallia New" w:hAnsi="Browallia New" w:cs="Browallia New"/>
          <w:sz w:val="28"/>
          <w:szCs w:val="28"/>
        </w:rPr>
        <w:t xml:space="preserve">2564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F8702E5" w14:textId="6986C722" w:rsidR="00C2679F" w:rsidRPr="008649D8" w:rsidRDefault="00C2679F" w:rsidP="00B56BCB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C2679F" w:rsidRPr="008649D8" w14:paraId="5D4A4AAB" w14:textId="77777777" w:rsidTr="00CE5B5B">
        <w:trPr>
          <w:cantSplit/>
          <w:trHeight w:val="20"/>
        </w:trPr>
        <w:tc>
          <w:tcPr>
            <w:tcW w:w="3912" w:type="dxa"/>
          </w:tcPr>
          <w:p w14:paraId="10C572B3" w14:textId="77777777" w:rsidR="00C2679F" w:rsidRPr="008649D8" w:rsidRDefault="00C2679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01CDE9B0" w14:textId="77777777" w:rsidR="00C2679F" w:rsidRPr="008649D8" w:rsidRDefault="00C2679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38AC24E" w14:textId="77777777" w:rsidR="00C2679F" w:rsidRPr="008649D8" w:rsidRDefault="00C2679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0D4CFB1D" w14:textId="77777777" w:rsidR="00C2679F" w:rsidRPr="008649D8" w:rsidRDefault="00C2679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679F" w:rsidRPr="008649D8" w14:paraId="38F1789D" w14:textId="77777777" w:rsidTr="00CE5B5B">
        <w:trPr>
          <w:cantSplit/>
          <w:trHeight w:val="20"/>
        </w:trPr>
        <w:tc>
          <w:tcPr>
            <w:tcW w:w="3912" w:type="dxa"/>
          </w:tcPr>
          <w:p w14:paraId="061F78BD" w14:textId="77777777" w:rsidR="00C2679F" w:rsidRPr="008649D8" w:rsidRDefault="00C2679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00678C62" w14:textId="77777777" w:rsidR="00C2679F" w:rsidRPr="008649D8" w:rsidRDefault="00C2679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F81350A" w14:textId="77777777" w:rsidR="00C2679F" w:rsidRPr="008649D8" w:rsidRDefault="00C2679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DC8545" w14:textId="77777777" w:rsidR="00C2679F" w:rsidRPr="008649D8" w:rsidRDefault="00C2679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4414B" w:rsidRPr="008649D8" w14:paraId="344E4F60" w14:textId="77777777" w:rsidTr="00CE5B5B">
        <w:trPr>
          <w:cantSplit/>
          <w:trHeight w:val="20"/>
        </w:trPr>
        <w:tc>
          <w:tcPr>
            <w:tcW w:w="3912" w:type="dxa"/>
          </w:tcPr>
          <w:p w14:paraId="22AD02FE" w14:textId="77777777" w:rsidR="00B4414B" w:rsidRPr="008649D8" w:rsidRDefault="00B4414B" w:rsidP="00B4414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8996" w14:textId="651EE7EA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9A32BFC" w14:textId="77777777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B635A" w14:textId="299F4AB1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127F3077" w14:textId="77777777" w:rsidR="00B4414B" w:rsidRPr="008649D8" w:rsidRDefault="00B4414B" w:rsidP="00B4414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3049F" w14:textId="55EAC5F5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8514DD" w14:textId="77777777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E3899" w14:textId="1A9C356C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C2679F" w:rsidRPr="008649D8" w14:paraId="2BF8B641" w14:textId="77777777" w:rsidTr="00CE5B5B">
        <w:trPr>
          <w:cantSplit/>
          <w:trHeight w:val="20"/>
        </w:trPr>
        <w:tc>
          <w:tcPr>
            <w:tcW w:w="3912" w:type="dxa"/>
          </w:tcPr>
          <w:p w14:paraId="3B47F137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1FD8E91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07532460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BA7263B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7672777A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5E7F8E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6450245B" w14:textId="77777777" w:rsidR="00C2679F" w:rsidRPr="008649D8" w:rsidRDefault="00C2679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718F929E" w14:textId="77777777" w:rsidR="00C2679F" w:rsidRPr="008649D8" w:rsidRDefault="00C267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667BE" w:rsidRPr="008649D8" w14:paraId="4799F01D" w14:textId="77777777" w:rsidTr="00CE5B5B">
        <w:trPr>
          <w:cantSplit/>
          <w:trHeight w:val="20"/>
        </w:trPr>
        <w:tc>
          <w:tcPr>
            <w:tcW w:w="3912" w:type="dxa"/>
          </w:tcPr>
          <w:p w14:paraId="7F74A304" w14:textId="52E4AB19" w:rsidR="005667BE" w:rsidRPr="008649D8" w:rsidRDefault="005667BE" w:rsidP="005667B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389ED4A1" w14:textId="0781BB5F" w:rsidR="005667BE" w:rsidRPr="008649D8" w:rsidRDefault="00661416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20,412</w:t>
            </w:r>
          </w:p>
        </w:tc>
        <w:tc>
          <w:tcPr>
            <w:tcW w:w="141" w:type="dxa"/>
          </w:tcPr>
          <w:p w14:paraId="404FE7D9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7E54FC" w14:textId="4859A35C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36,339</w:t>
            </w:r>
          </w:p>
        </w:tc>
        <w:tc>
          <w:tcPr>
            <w:tcW w:w="142" w:type="dxa"/>
          </w:tcPr>
          <w:p w14:paraId="0D8F29A2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3CD669" w14:textId="797E8773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20,412</w:t>
            </w:r>
          </w:p>
        </w:tc>
        <w:tc>
          <w:tcPr>
            <w:tcW w:w="142" w:type="dxa"/>
            <w:shd w:val="clear" w:color="auto" w:fill="auto"/>
          </w:tcPr>
          <w:p w14:paraId="60FA5A93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F71B0D6" w14:textId="253CFE6B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14,032</w:t>
            </w:r>
          </w:p>
        </w:tc>
      </w:tr>
      <w:tr w:rsidR="005667BE" w:rsidRPr="008649D8" w14:paraId="30A7EDE9" w14:textId="77777777" w:rsidTr="00CE5B5B">
        <w:trPr>
          <w:cantSplit/>
          <w:trHeight w:val="20"/>
        </w:trPr>
        <w:tc>
          <w:tcPr>
            <w:tcW w:w="3912" w:type="dxa"/>
          </w:tcPr>
          <w:p w14:paraId="0BE652E6" w14:textId="4E7890E9" w:rsidR="005667BE" w:rsidRPr="008649D8" w:rsidRDefault="005667BE" w:rsidP="008E1A53">
            <w:pPr>
              <w:tabs>
                <w:tab w:val="clear" w:pos="454"/>
                <w:tab w:val="clear" w:pos="680"/>
                <w:tab w:val="clear" w:pos="907"/>
                <w:tab w:val="left" w:pos="425"/>
                <w:tab w:val="left" w:pos="567"/>
                <w:tab w:val="left" w:pos="708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 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1E0701EC" w14:textId="7DBC6D3F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8,598</w:t>
            </w:r>
          </w:p>
        </w:tc>
        <w:tc>
          <w:tcPr>
            <w:tcW w:w="141" w:type="dxa"/>
          </w:tcPr>
          <w:p w14:paraId="0DE16F56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78FD5A" w14:textId="33C453A0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14,086</w:t>
            </w:r>
          </w:p>
        </w:tc>
        <w:tc>
          <w:tcPr>
            <w:tcW w:w="142" w:type="dxa"/>
          </w:tcPr>
          <w:p w14:paraId="689C27A1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A945B2" w14:textId="49EE6E6A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8,598</w:t>
            </w:r>
          </w:p>
        </w:tc>
        <w:tc>
          <w:tcPr>
            <w:tcW w:w="142" w:type="dxa"/>
            <w:shd w:val="clear" w:color="auto" w:fill="auto"/>
          </w:tcPr>
          <w:p w14:paraId="7DE3A151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0B09098" w14:textId="1F66D50B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14,086</w:t>
            </w:r>
          </w:p>
        </w:tc>
      </w:tr>
      <w:tr w:rsidR="005667BE" w:rsidRPr="008649D8" w14:paraId="4463CFFE" w14:textId="77777777" w:rsidTr="00CE5B5B">
        <w:trPr>
          <w:cantSplit/>
          <w:trHeight w:val="20"/>
        </w:trPr>
        <w:tc>
          <w:tcPr>
            <w:tcW w:w="3912" w:type="dxa"/>
          </w:tcPr>
          <w:p w14:paraId="779D5170" w14:textId="2869DAD9" w:rsidR="005667BE" w:rsidRPr="008649D8" w:rsidRDefault="005667BE" w:rsidP="005667B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EF386A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134" w:type="dxa"/>
            <w:shd w:val="clear" w:color="auto" w:fill="auto"/>
          </w:tcPr>
          <w:p w14:paraId="694A2BC6" w14:textId="6FAF08A4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65012">
              <w:rPr>
                <w:rFonts w:ascii="Browallia New" w:hAnsi="Browallia New" w:cs="Browallia New"/>
                <w:sz w:val="28"/>
                <w:szCs w:val="28"/>
              </w:rPr>
              <w:t>10,116)</w:t>
            </w:r>
          </w:p>
        </w:tc>
        <w:tc>
          <w:tcPr>
            <w:tcW w:w="141" w:type="dxa"/>
          </w:tcPr>
          <w:p w14:paraId="5D7E2EF5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DC59A6" w14:textId="24EE359A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(7,706)</w:t>
            </w:r>
          </w:p>
        </w:tc>
        <w:tc>
          <w:tcPr>
            <w:tcW w:w="142" w:type="dxa"/>
          </w:tcPr>
          <w:p w14:paraId="3C681DAE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477707" w14:textId="1FB31203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(10,116)</w:t>
            </w:r>
          </w:p>
        </w:tc>
        <w:tc>
          <w:tcPr>
            <w:tcW w:w="142" w:type="dxa"/>
            <w:shd w:val="clear" w:color="auto" w:fill="auto"/>
          </w:tcPr>
          <w:p w14:paraId="2DAE00B7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75E36AA" w14:textId="1B070600" w:rsidR="005667BE" w:rsidRPr="008649D8" w:rsidRDefault="009A618E" w:rsidP="005667BE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(7,706)</w:t>
            </w:r>
          </w:p>
        </w:tc>
      </w:tr>
      <w:tr w:rsidR="005667BE" w:rsidRPr="008649D8" w14:paraId="7D07528F" w14:textId="77777777" w:rsidTr="00CE5B5B">
        <w:trPr>
          <w:cantSplit/>
          <w:trHeight w:val="20"/>
        </w:trPr>
        <w:tc>
          <w:tcPr>
            <w:tcW w:w="3912" w:type="dxa"/>
          </w:tcPr>
          <w:p w14:paraId="7C6B9214" w14:textId="760F9778" w:rsidR="005667BE" w:rsidRPr="008649D8" w:rsidRDefault="00CB2199" w:rsidP="005667B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5667BE"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5D016F4" w14:textId="264C498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B0D7B0F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36E849" w14:textId="56D19B21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(22,307)</w:t>
            </w:r>
          </w:p>
        </w:tc>
        <w:tc>
          <w:tcPr>
            <w:tcW w:w="142" w:type="dxa"/>
          </w:tcPr>
          <w:p w14:paraId="6879F955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5F104A" w14:textId="33C6B942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00BBA1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632AD3AC" w14:textId="4C3E93E3" w:rsidR="005667BE" w:rsidRPr="008649D8" w:rsidRDefault="009A618E" w:rsidP="005667BE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67BE" w:rsidRPr="008649D8" w14:paraId="179592B4" w14:textId="77777777" w:rsidTr="00CE5B5B">
        <w:trPr>
          <w:cantSplit/>
          <w:trHeight w:val="20"/>
        </w:trPr>
        <w:tc>
          <w:tcPr>
            <w:tcW w:w="3912" w:type="dxa"/>
          </w:tcPr>
          <w:p w14:paraId="442F1642" w14:textId="26F37696" w:rsidR="005667BE" w:rsidRPr="008649D8" w:rsidRDefault="005667BE" w:rsidP="005667BE">
            <w:pPr>
              <w:spacing w:line="240" w:lineRule="auto"/>
              <w:ind w:left="114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31 </w:t>
            </w: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5AF00" w14:textId="6C0ADFF5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65012">
              <w:rPr>
                <w:rFonts w:ascii="Browallia New" w:hAnsi="Browallia New" w:cs="Browallia New"/>
                <w:sz w:val="28"/>
                <w:szCs w:val="28"/>
              </w:rPr>
              <w:t>8,894</w:t>
            </w:r>
          </w:p>
        </w:tc>
        <w:tc>
          <w:tcPr>
            <w:tcW w:w="141" w:type="dxa"/>
          </w:tcPr>
          <w:p w14:paraId="06C788B7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D495AB" w14:textId="68B804C0" w:rsidR="005667BE" w:rsidRPr="008649D8" w:rsidRDefault="00A65012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20,412</w:t>
            </w:r>
          </w:p>
        </w:tc>
        <w:tc>
          <w:tcPr>
            <w:tcW w:w="142" w:type="dxa"/>
          </w:tcPr>
          <w:p w14:paraId="097E9C03" w14:textId="77777777" w:rsidR="005667BE" w:rsidRPr="008649D8" w:rsidRDefault="005667BE" w:rsidP="005667BE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33DF3A" w14:textId="366C2853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18,894</w:t>
            </w:r>
          </w:p>
        </w:tc>
        <w:tc>
          <w:tcPr>
            <w:tcW w:w="142" w:type="dxa"/>
            <w:shd w:val="clear" w:color="auto" w:fill="auto"/>
          </w:tcPr>
          <w:p w14:paraId="3607A07E" w14:textId="77777777" w:rsidR="005667BE" w:rsidRPr="008649D8" w:rsidRDefault="005667BE" w:rsidP="0056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A4D53E" w14:textId="6A04511C" w:rsidR="005667BE" w:rsidRPr="008649D8" w:rsidRDefault="009A618E" w:rsidP="005667BE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20,412</w:t>
            </w:r>
          </w:p>
        </w:tc>
      </w:tr>
    </w:tbl>
    <w:p w14:paraId="19946BA7" w14:textId="6EE16C24" w:rsidR="00995C3E" w:rsidRDefault="00995C3E" w:rsidP="009F7E60">
      <w:pPr>
        <w:pStyle w:val="CordiaNew"/>
        <w:tabs>
          <w:tab w:val="clear" w:pos="4153"/>
          <w:tab w:val="left" w:pos="810"/>
        </w:tabs>
        <w:jc w:val="thaiDistribute"/>
        <w:rPr>
          <w:rFonts w:ascii="Browallia New" w:hAnsi="Browallia New" w:cs="Browallia New"/>
          <w:b/>
          <w:bCs/>
        </w:rPr>
      </w:pPr>
    </w:p>
    <w:p w14:paraId="49D49FDD" w14:textId="498710E7" w:rsidR="00D8341E" w:rsidRPr="008649D8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หนี้สิ</w:t>
      </w:r>
      <w:r w:rsidR="00D8341E" w:rsidRPr="008649D8">
        <w:rPr>
          <w:rFonts w:ascii="Browallia New" w:hAnsi="Browallia New" w:cs="Browallia New"/>
          <w:b/>
          <w:bCs/>
          <w:sz w:val="28"/>
          <w:szCs w:val="28"/>
          <w:cs/>
        </w:rPr>
        <w:t>นหมุนเวียนอื่น</w:t>
      </w:r>
    </w:p>
    <w:p w14:paraId="4F0A2392" w14:textId="0E717A94" w:rsidR="00566E70" w:rsidRPr="008649D8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95"/>
      </w:tblGrid>
      <w:tr w:rsidR="009627CF" w:rsidRPr="008649D8" w14:paraId="668786C1" w14:textId="77777777" w:rsidTr="00D03E90">
        <w:trPr>
          <w:cantSplit/>
          <w:trHeight w:val="20"/>
        </w:trPr>
        <w:tc>
          <w:tcPr>
            <w:tcW w:w="3912" w:type="dxa"/>
          </w:tcPr>
          <w:p w14:paraId="2FAB5211" w14:textId="77777777" w:rsidR="009627CF" w:rsidRPr="008649D8" w:rsidRDefault="009627C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5A781C75" w14:textId="77777777" w:rsidR="009627CF" w:rsidRPr="008649D8" w:rsidRDefault="009627C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CE89CE1" w14:textId="77777777" w:rsidR="009627CF" w:rsidRPr="008649D8" w:rsidRDefault="009627C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12D73E8E" w14:textId="77777777" w:rsidR="009627CF" w:rsidRPr="008649D8" w:rsidRDefault="009627C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27CF" w:rsidRPr="008649D8" w14:paraId="0118779A" w14:textId="77777777" w:rsidTr="00D03E90">
        <w:trPr>
          <w:cantSplit/>
          <w:trHeight w:val="20"/>
        </w:trPr>
        <w:tc>
          <w:tcPr>
            <w:tcW w:w="3912" w:type="dxa"/>
          </w:tcPr>
          <w:p w14:paraId="78498AA7" w14:textId="77777777" w:rsidR="009627CF" w:rsidRPr="008649D8" w:rsidRDefault="009627C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8592221" w14:textId="77777777" w:rsidR="009627CF" w:rsidRPr="008649D8" w:rsidRDefault="009627C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E7F1066" w14:textId="77777777" w:rsidR="009627CF" w:rsidRPr="008649D8" w:rsidRDefault="009627C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A4ECAC" w14:textId="77777777" w:rsidR="009627CF" w:rsidRPr="008649D8" w:rsidRDefault="009627C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4414B" w:rsidRPr="008649D8" w14:paraId="33B4C77D" w14:textId="77777777" w:rsidTr="00D03E90">
        <w:trPr>
          <w:cantSplit/>
          <w:trHeight w:val="20"/>
        </w:trPr>
        <w:tc>
          <w:tcPr>
            <w:tcW w:w="3912" w:type="dxa"/>
          </w:tcPr>
          <w:p w14:paraId="22B0FED4" w14:textId="77777777" w:rsidR="00B4414B" w:rsidRPr="008649D8" w:rsidRDefault="00B4414B" w:rsidP="00B4414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CC11D" w14:textId="1B49049A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F9606B" w14:textId="77777777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DA3D" w14:textId="191936F3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2F652942" w14:textId="77777777" w:rsidR="00B4414B" w:rsidRPr="008649D8" w:rsidRDefault="00B4414B" w:rsidP="00B4414B">
            <w:pPr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8D4F" w14:textId="044453AB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F602B7" w14:textId="77777777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F95A" w14:textId="6034326B" w:rsidR="00B4414B" w:rsidRPr="008649D8" w:rsidRDefault="00B4414B" w:rsidP="00B4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9627CF" w:rsidRPr="008649D8" w14:paraId="1C84ECE7" w14:textId="77777777" w:rsidTr="00D03E90">
        <w:trPr>
          <w:cantSplit/>
          <w:trHeight w:val="20"/>
        </w:trPr>
        <w:tc>
          <w:tcPr>
            <w:tcW w:w="3912" w:type="dxa"/>
          </w:tcPr>
          <w:p w14:paraId="3955DF6D" w14:textId="77777777" w:rsidR="009627CF" w:rsidRPr="008649D8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E692A59" w14:textId="77777777" w:rsidR="009627CF" w:rsidRPr="008649D8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8A5254" w14:textId="77777777" w:rsidR="009627CF" w:rsidRPr="008649D8" w:rsidRDefault="009627C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3C852A9F" w14:textId="77777777" w:rsidR="009627CF" w:rsidRPr="008649D8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BC0E1E3" w14:textId="77777777" w:rsidR="009627CF" w:rsidRPr="008649D8" w:rsidRDefault="009627C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A6B049" w14:textId="77777777" w:rsidR="009627CF" w:rsidRPr="008649D8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2C5ACCC" w14:textId="77777777" w:rsidR="009627CF" w:rsidRPr="008649D8" w:rsidRDefault="009627C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3482E481" w14:textId="77777777" w:rsidR="009627CF" w:rsidRPr="008649D8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2FF3" w:rsidRPr="008649D8" w14:paraId="0DE0282B" w14:textId="77777777" w:rsidTr="00D03E90">
        <w:trPr>
          <w:cantSplit/>
          <w:trHeight w:val="20"/>
        </w:trPr>
        <w:tc>
          <w:tcPr>
            <w:tcW w:w="3912" w:type="dxa"/>
            <w:vAlign w:val="center"/>
          </w:tcPr>
          <w:p w14:paraId="32810AB3" w14:textId="0026FF05" w:rsidR="00192FF3" w:rsidRPr="008649D8" w:rsidRDefault="00192FF3" w:rsidP="00714418">
            <w:pPr>
              <w:tabs>
                <w:tab w:val="clear" w:pos="227"/>
                <w:tab w:val="clear" w:pos="454"/>
                <w:tab w:val="left" w:pos="141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1B843206" w14:textId="43FA67AA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15,963</w:t>
            </w:r>
          </w:p>
        </w:tc>
        <w:tc>
          <w:tcPr>
            <w:tcW w:w="141" w:type="dxa"/>
          </w:tcPr>
          <w:p w14:paraId="397FBE1D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AD1F45" w14:textId="04DB51F2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19,221</w:t>
            </w:r>
          </w:p>
        </w:tc>
        <w:tc>
          <w:tcPr>
            <w:tcW w:w="142" w:type="dxa"/>
          </w:tcPr>
          <w:p w14:paraId="309597DF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F01EF3" w14:textId="794B2B7D" w:rsidR="00192FF3" w:rsidRPr="008649D8" w:rsidRDefault="005667BE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14,000</w:t>
            </w:r>
          </w:p>
        </w:tc>
        <w:tc>
          <w:tcPr>
            <w:tcW w:w="142" w:type="dxa"/>
            <w:shd w:val="clear" w:color="auto" w:fill="auto"/>
          </w:tcPr>
          <w:p w14:paraId="17E0416C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13A8A81" w14:textId="194EBBBF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16,701</w:t>
            </w:r>
          </w:p>
        </w:tc>
      </w:tr>
      <w:tr w:rsidR="00192FF3" w:rsidRPr="008649D8" w14:paraId="4166DF9B" w14:textId="77777777" w:rsidTr="00D03E90">
        <w:trPr>
          <w:cantSplit/>
          <w:trHeight w:val="20"/>
        </w:trPr>
        <w:tc>
          <w:tcPr>
            <w:tcW w:w="3912" w:type="dxa"/>
          </w:tcPr>
          <w:p w14:paraId="69E56FC8" w14:textId="75ACE3C2" w:rsidR="00192FF3" w:rsidRPr="008649D8" w:rsidRDefault="00192FF3" w:rsidP="00192FF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1FE4741" w14:textId="028EDDA9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41" w:type="dxa"/>
          </w:tcPr>
          <w:p w14:paraId="33004083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B7A866" w14:textId="34EB181C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847</w:t>
            </w:r>
          </w:p>
        </w:tc>
        <w:tc>
          <w:tcPr>
            <w:tcW w:w="142" w:type="dxa"/>
          </w:tcPr>
          <w:p w14:paraId="3FC41D7B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BDC03" w14:textId="59811A38" w:rsidR="00192FF3" w:rsidRPr="008649D8" w:rsidRDefault="005667BE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42" w:type="dxa"/>
            <w:shd w:val="clear" w:color="auto" w:fill="auto"/>
          </w:tcPr>
          <w:p w14:paraId="19244140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EE7E5C8" w14:textId="7E741B2E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</w:tr>
      <w:tr w:rsidR="00192FF3" w:rsidRPr="008649D8" w14:paraId="74839D46" w14:textId="77777777" w:rsidTr="00D03E90">
        <w:trPr>
          <w:cantSplit/>
          <w:trHeight w:val="20"/>
        </w:trPr>
        <w:tc>
          <w:tcPr>
            <w:tcW w:w="3912" w:type="dxa"/>
          </w:tcPr>
          <w:p w14:paraId="3B4AF32C" w14:textId="1A181080" w:rsidR="00192FF3" w:rsidRPr="008649D8" w:rsidRDefault="00192FF3" w:rsidP="00192FF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34" w:type="dxa"/>
            <w:shd w:val="clear" w:color="auto" w:fill="auto"/>
          </w:tcPr>
          <w:p w14:paraId="455FB1A1" w14:textId="7615FFAF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141" w:type="dxa"/>
          </w:tcPr>
          <w:p w14:paraId="032E54BE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75BC0A" w14:textId="7B7A2E19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142" w:type="dxa"/>
          </w:tcPr>
          <w:p w14:paraId="76BB9C41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66B8B" w14:textId="07D25E9A" w:rsidR="00192FF3" w:rsidRPr="008649D8" w:rsidRDefault="005667BE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  <w:tc>
          <w:tcPr>
            <w:tcW w:w="142" w:type="dxa"/>
            <w:shd w:val="clear" w:color="auto" w:fill="auto"/>
          </w:tcPr>
          <w:p w14:paraId="723865C5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8A53232" w14:textId="0C7F1C91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</w:tr>
      <w:tr w:rsidR="00192FF3" w:rsidRPr="008649D8" w14:paraId="660E72A9" w14:textId="77777777" w:rsidTr="00D03E90">
        <w:trPr>
          <w:cantSplit/>
          <w:trHeight w:val="20"/>
        </w:trPr>
        <w:tc>
          <w:tcPr>
            <w:tcW w:w="3912" w:type="dxa"/>
          </w:tcPr>
          <w:p w14:paraId="0CF11EA2" w14:textId="3560BB2D" w:rsidR="00192FF3" w:rsidRPr="008649D8" w:rsidRDefault="00192FF3" w:rsidP="00192FF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ค่าส่งเสริมการขายค้างจ่าย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930DB29" w14:textId="1D044410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14,914</w:t>
            </w:r>
          </w:p>
        </w:tc>
        <w:tc>
          <w:tcPr>
            <w:tcW w:w="141" w:type="dxa"/>
          </w:tcPr>
          <w:p w14:paraId="02547C9E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3D6484" w14:textId="19476A46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15,920</w:t>
            </w:r>
          </w:p>
        </w:tc>
        <w:tc>
          <w:tcPr>
            <w:tcW w:w="142" w:type="dxa"/>
          </w:tcPr>
          <w:p w14:paraId="14461D79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E560FB" w14:textId="03746981" w:rsidR="00192FF3" w:rsidRPr="008649D8" w:rsidRDefault="005667BE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14,915</w:t>
            </w:r>
          </w:p>
        </w:tc>
        <w:tc>
          <w:tcPr>
            <w:tcW w:w="142" w:type="dxa"/>
            <w:shd w:val="clear" w:color="auto" w:fill="auto"/>
          </w:tcPr>
          <w:p w14:paraId="5AC65599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5CEB550" w14:textId="0377A253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15,920</w:t>
            </w:r>
          </w:p>
        </w:tc>
      </w:tr>
      <w:tr w:rsidR="00192FF3" w:rsidRPr="008649D8" w14:paraId="23DF6BD0" w14:textId="77777777" w:rsidTr="00D03E90">
        <w:trPr>
          <w:cantSplit/>
          <w:trHeight w:val="20"/>
        </w:trPr>
        <w:tc>
          <w:tcPr>
            <w:tcW w:w="3912" w:type="dxa"/>
          </w:tcPr>
          <w:p w14:paraId="399C2858" w14:textId="0F529E07" w:rsidR="00192FF3" w:rsidRPr="008649D8" w:rsidRDefault="00192FF3" w:rsidP="00192FF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36C480BA" w14:textId="75B04E01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8,62</w:t>
            </w:r>
            <w:r w:rsidR="005740A6"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2B8B215C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B8C55" w14:textId="0C8EBA44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8,681</w:t>
            </w:r>
          </w:p>
        </w:tc>
        <w:tc>
          <w:tcPr>
            <w:tcW w:w="142" w:type="dxa"/>
          </w:tcPr>
          <w:p w14:paraId="6B935E69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9D191" w14:textId="74374F43" w:rsidR="00192FF3" w:rsidRPr="008649D8" w:rsidRDefault="008F7FAD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8,208</w:t>
            </w:r>
          </w:p>
        </w:tc>
        <w:tc>
          <w:tcPr>
            <w:tcW w:w="142" w:type="dxa"/>
            <w:shd w:val="clear" w:color="auto" w:fill="auto"/>
          </w:tcPr>
          <w:p w14:paraId="1B095F0D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190321D" w14:textId="159F7695" w:rsidR="00192FF3" w:rsidRPr="008649D8" w:rsidRDefault="00192FF3" w:rsidP="00192FF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7,943</w:t>
            </w:r>
          </w:p>
        </w:tc>
      </w:tr>
      <w:tr w:rsidR="00192FF3" w:rsidRPr="008649D8" w14:paraId="5CD27F4C" w14:textId="77777777" w:rsidTr="00D03E90">
        <w:trPr>
          <w:cantSplit/>
          <w:trHeight w:val="20"/>
        </w:trPr>
        <w:tc>
          <w:tcPr>
            <w:tcW w:w="3912" w:type="dxa"/>
          </w:tcPr>
          <w:p w14:paraId="4D37C5E8" w14:textId="607DF198" w:rsidR="00192FF3" w:rsidRPr="008649D8" w:rsidRDefault="00192FF3" w:rsidP="00192FF3">
            <w:pPr>
              <w:spacing w:line="240" w:lineRule="auto"/>
              <w:ind w:left="114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649D8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B029B9" w14:textId="26EF48A6" w:rsidR="00192FF3" w:rsidRPr="008649D8" w:rsidRDefault="001D14A5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65,39</w:t>
            </w:r>
            <w:r w:rsidR="005740A6"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543D933E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946A73C" w14:textId="5A8C8038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70,221</w:t>
            </w:r>
          </w:p>
        </w:tc>
        <w:tc>
          <w:tcPr>
            <w:tcW w:w="142" w:type="dxa"/>
          </w:tcPr>
          <w:p w14:paraId="068A905A" w14:textId="77777777" w:rsidR="00192FF3" w:rsidRPr="008649D8" w:rsidRDefault="00192FF3" w:rsidP="00192FF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D08139" w14:textId="72BF1D05" w:rsidR="00192FF3" w:rsidRPr="008649D8" w:rsidRDefault="008F7FAD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59,614</w:t>
            </w:r>
          </w:p>
        </w:tc>
        <w:tc>
          <w:tcPr>
            <w:tcW w:w="142" w:type="dxa"/>
            <w:shd w:val="clear" w:color="auto" w:fill="auto"/>
          </w:tcPr>
          <w:p w14:paraId="35FA27D9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D775E4" w14:textId="2194DC77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63,523</w:t>
            </w:r>
          </w:p>
        </w:tc>
      </w:tr>
    </w:tbl>
    <w:p w14:paraId="32784201" w14:textId="1D9A2E63" w:rsidR="009627CF" w:rsidRDefault="009627CF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EF25698" w14:textId="71F0DBC2" w:rsidR="00C1042A" w:rsidRDefault="00C1042A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02B99D0" w14:textId="77777777" w:rsidR="00C1042A" w:rsidRPr="008649D8" w:rsidRDefault="00C1042A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10390AE" w14:textId="7B035625" w:rsidR="00893A1E" w:rsidRPr="008649D8" w:rsidRDefault="00893A1E" w:rsidP="0071441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A0CBE41" w14:textId="77777777" w:rsidR="006E4E1F" w:rsidRPr="008649D8" w:rsidRDefault="006E4E1F" w:rsidP="006E4E1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934" w:type="dxa"/>
        <w:tblInd w:w="4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95"/>
      </w:tblGrid>
      <w:tr w:rsidR="006E4E1F" w:rsidRPr="008649D8" w14:paraId="0F7BACDE" w14:textId="77777777" w:rsidTr="00D03E90">
        <w:trPr>
          <w:cantSplit/>
          <w:trHeight w:val="20"/>
        </w:trPr>
        <w:tc>
          <w:tcPr>
            <w:tcW w:w="3912" w:type="dxa"/>
          </w:tcPr>
          <w:p w14:paraId="72E0AFEF" w14:textId="77777777" w:rsidR="006E4E1F" w:rsidRPr="008649D8" w:rsidRDefault="006E4E1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30CA4CE0" w14:textId="77777777" w:rsidR="006E4E1F" w:rsidRPr="008649D8" w:rsidRDefault="006E4E1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BF3FA53" w14:textId="77777777" w:rsidR="006E4E1F" w:rsidRPr="008649D8" w:rsidRDefault="006E4E1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39D730E6" w14:textId="77777777" w:rsidR="006E4E1F" w:rsidRPr="008649D8" w:rsidRDefault="006E4E1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E4E1F" w:rsidRPr="008649D8" w14:paraId="2F268F38" w14:textId="77777777" w:rsidTr="00D03E90">
        <w:trPr>
          <w:cantSplit/>
          <w:trHeight w:val="20"/>
        </w:trPr>
        <w:tc>
          <w:tcPr>
            <w:tcW w:w="3912" w:type="dxa"/>
          </w:tcPr>
          <w:p w14:paraId="16A374CD" w14:textId="77777777" w:rsidR="006E4E1F" w:rsidRPr="008649D8" w:rsidRDefault="006E4E1F" w:rsidP="00CE5B5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7C4A023" w14:textId="77777777" w:rsidR="006E4E1F" w:rsidRPr="008649D8" w:rsidRDefault="006E4E1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401303" w14:textId="77777777" w:rsidR="006E4E1F" w:rsidRPr="008649D8" w:rsidRDefault="006E4E1F" w:rsidP="00CE5B5B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6520D" w14:textId="77777777" w:rsidR="006E4E1F" w:rsidRPr="008649D8" w:rsidRDefault="006E4E1F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92FF3" w:rsidRPr="008649D8" w14:paraId="3C4D34F1" w14:textId="77777777" w:rsidTr="00D03E90">
        <w:trPr>
          <w:cantSplit/>
          <w:trHeight w:val="20"/>
        </w:trPr>
        <w:tc>
          <w:tcPr>
            <w:tcW w:w="3912" w:type="dxa"/>
          </w:tcPr>
          <w:p w14:paraId="755130A8" w14:textId="77777777" w:rsidR="00192FF3" w:rsidRPr="008649D8" w:rsidRDefault="00192FF3" w:rsidP="00192FF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48AA7" w14:textId="3D01D34D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D07F89D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97F8" w14:textId="3F3A305D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77A7E586" w14:textId="77777777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3D1D" w14:textId="0302659C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BE700F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9FED" w14:textId="50A8FCAF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6E4E1F" w:rsidRPr="008649D8" w14:paraId="5FE70CAB" w14:textId="77777777" w:rsidTr="00D03E90">
        <w:trPr>
          <w:cantSplit/>
          <w:trHeight w:val="20"/>
        </w:trPr>
        <w:tc>
          <w:tcPr>
            <w:tcW w:w="3912" w:type="dxa"/>
          </w:tcPr>
          <w:p w14:paraId="78F4E654" w14:textId="77777777" w:rsidR="006E4E1F" w:rsidRPr="008649D8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350A1E" w14:textId="77777777" w:rsidR="006E4E1F" w:rsidRPr="008649D8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BD2066E" w14:textId="77777777" w:rsidR="006E4E1F" w:rsidRPr="008649D8" w:rsidRDefault="006E4E1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634D6228" w14:textId="77777777" w:rsidR="006E4E1F" w:rsidRPr="008649D8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2ABB7B37" w14:textId="77777777" w:rsidR="006E4E1F" w:rsidRPr="008649D8" w:rsidRDefault="006E4E1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72A8EC" w14:textId="77777777" w:rsidR="006E4E1F" w:rsidRPr="008649D8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AC74B90" w14:textId="77777777" w:rsidR="006E4E1F" w:rsidRPr="008649D8" w:rsidRDefault="006E4E1F" w:rsidP="00CE5B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5AAAA775" w14:textId="77777777" w:rsidR="006E4E1F" w:rsidRPr="008649D8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2FF3" w:rsidRPr="008649D8" w14:paraId="387AD2F4" w14:textId="77777777" w:rsidTr="00D03E90">
        <w:trPr>
          <w:cantSplit/>
          <w:trHeight w:val="20"/>
        </w:trPr>
        <w:tc>
          <w:tcPr>
            <w:tcW w:w="3912" w:type="dxa"/>
          </w:tcPr>
          <w:p w14:paraId="66D0DEAF" w14:textId="3E22623A" w:rsidR="00192FF3" w:rsidRPr="008649D8" w:rsidRDefault="00192FF3" w:rsidP="0071441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</w:tcPr>
          <w:p w14:paraId="75FBC540" w14:textId="7AA6FDFF" w:rsidR="00192FF3" w:rsidRPr="008649D8" w:rsidRDefault="007D6C96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20,44</w:t>
            </w:r>
            <w:r w:rsidR="007B1EEF" w:rsidRPr="008649D8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56CB14BF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E7BDD3" w14:textId="006087F0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20,751</w:t>
            </w:r>
          </w:p>
        </w:tc>
        <w:tc>
          <w:tcPr>
            <w:tcW w:w="142" w:type="dxa"/>
          </w:tcPr>
          <w:p w14:paraId="206A2AB6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F5408A" w14:textId="72615A74" w:rsidR="00192FF3" w:rsidRPr="008649D8" w:rsidRDefault="008F7FAD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19,69</w:t>
            </w:r>
            <w:r w:rsidR="007B1EEF"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2B9BF5C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AEEDC00" w14:textId="097FAE2D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19,990</w:t>
            </w:r>
          </w:p>
        </w:tc>
      </w:tr>
      <w:tr w:rsidR="00192FF3" w:rsidRPr="008649D8" w14:paraId="157B1024" w14:textId="77777777" w:rsidTr="00D03E90">
        <w:trPr>
          <w:cantSplit/>
          <w:trHeight w:val="20"/>
        </w:trPr>
        <w:tc>
          <w:tcPr>
            <w:tcW w:w="3912" w:type="dxa"/>
          </w:tcPr>
          <w:p w14:paraId="5AFBA44B" w14:textId="6E0E6DDB" w:rsidR="00192FF3" w:rsidRPr="008649D8" w:rsidRDefault="00192FF3" w:rsidP="00192FF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2DAC04B" w14:textId="0C79F168" w:rsidR="00192FF3" w:rsidRPr="008649D8" w:rsidRDefault="007D6C96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141" w:type="dxa"/>
          </w:tcPr>
          <w:p w14:paraId="1D0FB811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52E34" w14:textId="124BB870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(4,941)</w:t>
            </w:r>
          </w:p>
        </w:tc>
        <w:tc>
          <w:tcPr>
            <w:tcW w:w="142" w:type="dxa"/>
          </w:tcPr>
          <w:p w14:paraId="6A9A836A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06388" w14:textId="78D13381" w:rsidR="00192FF3" w:rsidRPr="008649D8" w:rsidRDefault="008F7FAD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142" w:type="dxa"/>
            <w:shd w:val="clear" w:color="auto" w:fill="auto"/>
          </w:tcPr>
          <w:p w14:paraId="3DE73312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99F0B22" w14:textId="0249AD13" w:rsidR="00192FF3" w:rsidRPr="008649D8" w:rsidRDefault="00192FF3" w:rsidP="00192FF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(4,810)</w:t>
            </w:r>
          </w:p>
        </w:tc>
      </w:tr>
      <w:tr w:rsidR="00192FF3" w:rsidRPr="008649D8" w14:paraId="2ECF11F3" w14:textId="77777777" w:rsidTr="00D03E90">
        <w:trPr>
          <w:cantSplit/>
          <w:trHeight w:val="20"/>
        </w:trPr>
        <w:tc>
          <w:tcPr>
            <w:tcW w:w="3912" w:type="dxa"/>
          </w:tcPr>
          <w:p w14:paraId="2D26E110" w14:textId="2A53F001" w:rsidR="00192FF3" w:rsidRPr="008649D8" w:rsidRDefault="00192FF3" w:rsidP="00192FF3">
            <w:pPr>
              <w:spacing w:line="240" w:lineRule="auto"/>
              <w:ind w:left="1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94EE31" w14:textId="72909CDF" w:rsidR="00192FF3" w:rsidRPr="008649D8" w:rsidRDefault="007D6C96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19,8</w:t>
            </w:r>
            <w:r w:rsidR="007B1EEF" w:rsidRPr="008649D8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1" w:type="dxa"/>
          </w:tcPr>
          <w:p w14:paraId="37829D4D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8D96219" w14:textId="7DEF67A5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15,810</w:t>
            </w:r>
          </w:p>
        </w:tc>
        <w:tc>
          <w:tcPr>
            <w:tcW w:w="142" w:type="dxa"/>
          </w:tcPr>
          <w:p w14:paraId="36952BBB" w14:textId="77777777" w:rsidR="00192FF3" w:rsidRPr="008649D8" w:rsidRDefault="00192FF3" w:rsidP="00192FF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BB65D3" w14:textId="485E0AA6" w:rsidR="00192FF3" w:rsidRPr="008649D8" w:rsidRDefault="008F7FAD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19,07</w:t>
            </w:r>
            <w:r w:rsidR="007B1EEF" w:rsidRPr="008649D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73E0EAB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2C586BE" w14:textId="5F815245" w:rsidR="00192FF3" w:rsidRPr="008649D8" w:rsidRDefault="00192FF3" w:rsidP="00192FF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15,180</w:t>
            </w:r>
          </w:p>
        </w:tc>
      </w:tr>
    </w:tbl>
    <w:p w14:paraId="40682059" w14:textId="471CEDDD" w:rsidR="005F49C4" w:rsidRPr="008649D8" w:rsidRDefault="005F49C4" w:rsidP="005F4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81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16D42E94" w14:textId="60927E14" w:rsidR="00893A1E" w:rsidRPr="008649D8" w:rsidRDefault="00893A1E" w:rsidP="002F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firstLine="426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รายการ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 </w:t>
      </w:r>
      <w:r w:rsidRPr="008649D8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3D2504" w:rsidRPr="008649D8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="00192FF3" w:rsidRPr="008649D8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>25</w:t>
      </w:r>
      <w:r w:rsidR="00320017" w:rsidRPr="008649D8">
        <w:rPr>
          <w:rFonts w:ascii="Browallia New" w:hAnsi="Browallia New" w:cs="Browallia New"/>
          <w:spacing w:val="-6"/>
          <w:sz w:val="28"/>
          <w:szCs w:val="28"/>
        </w:rPr>
        <w:t>6</w:t>
      </w:r>
      <w:r w:rsidR="00192FF3" w:rsidRPr="008649D8">
        <w:rPr>
          <w:rFonts w:ascii="Browallia New" w:hAnsi="Browallia New" w:cs="Browallia New"/>
          <w:spacing w:val="-6"/>
          <w:sz w:val="28"/>
          <w:szCs w:val="28"/>
        </w:rPr>
        <w:t>4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8649D8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827"/>
        <w:gridCol w:w="1237"/>
        <w:gridCol w:w="1314"/>
        <w:gridCol w:w="1134"/>
        <w:gridCol w:w="1418"/>
      </w:tblGrid>
      <w:tr w:rsidR="00BC7478" w:rsidRPr="008649D8" w14:paraId="0264C482" w14:textId="77777777" w:rsidTr="005E30CA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6BF86D44" w14:textId="77777777" w:rsidR="00BC7478" w:rsidRPr="002F7240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484C809" w14:textId="77777777" w:rsidR="00BC7478" w:rsidRPr="002F7240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2F7240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BC7478" w:rsidRPr="008649D8" w14:paraId="059A5A06" w14:textId="77777777" w:rsidTr="005E30CA">
        <w:trPr>
          <w:trHeight w:val="326"/>
        </w:trPr>
        <w:tc>
          <w:tcPr>
            <w:tcW w:w="3827" w:type="dxa"/>
            <w:shd w:val="clear" w:color="auto" w:fill="auto"/>
            <w:hideMark/>
          </w:tcPr>
          <w:p w14:paraId="6ED36BD7" w14:textId="77777777" w:rsidR="00BC7478" w:rsidRPr="002F7240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2F7240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2F7240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192FF3" w:rsidRPr="008649D8" w14:paraId="7A8E4EC5" w14:textId="77777777" w:rsidTr="005E30CA">
        <w:trPr>
          <w:trHeight w:val="338"/>
        </w:trPr>
        <w:tc>
          <w:tcPr>
            <w:tcW w:w="3827" w:type="dxa"/>
            <w:shd w:val="clear" w:color="auto" w:fill="auto"/>
          </w:tcPr>
          <w:p w14:paraId="0D7C58FF" w14:textId="77777777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hideMark/>
          </w:tcPr>
          <w:p w14:paraId="766EE6AE" w14:textId="49E4F482" w:rsidR="00192FF3" w:rsidRPr="002F7240" w:rsidRDefault="00192FF3" w:rsidP="00192FF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4" w:type="dxa"/>
            <w:shd w:val="clear" w:color="auto" w:fill="auto"/>
            <w:hideMark/>
          </w:tcPr>
          <w:p w14:paraId="17949C52" w14:textId="5E05B3CF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134" w:type="dxa"/>
            <w:shd w:val="clear" w:color="auto" w:fill="auto"/>
            <w:hideMark/>
          </w:tcPr>
          <w:p w14:paraId="3B3DBA0D" w14:textId="6E0E7163" w:rsidR="00192FF3" w:rsidRPr="002F7240" w:rsidRDefault="00192FF3" w:rsidP="00192FF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hideMark/>
          </w:tcPr>
          <w:p w14:paraId="4A174A68" w14:textId="67B39A0B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</w:tr>
      <w:tr w:rsidR="00BC7478" w:rsidRPr="008649D8" w14:paraId="1C90AAE8" w14:textId="77777777" w:rsidTr="005E30CA">
        <w:trPr>
          <w:trHeight w:val="301"/>
        </w:trPr>
        <w:tc>
          <w:tcPr>
            <w:tcW w:w="3827" w:type="dxa"/>
            <w:shd w:val="clear" w:color="auto" w:fill="auto"/>
          </w:tcPr>
          <w:p w14:paraId="4070D759" w14:textId="77777777" w:rsidR="00BC7478" w:rsidRPr="002F7240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4024DDE" w14:textId="77777777" w:rsidR="00BC7478" w:rsidRPr="002F7240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7722401" w14:textId="77777777" w:rsidR="00BC7478" w:rsidRPr="002F7240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BF27C" w14:textId="77777777" w:rsidR="00BC7478" w:rsidRPr="002F7240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F25AC2" w14:textId="77777777" w:rsidR="00BC7478" w:rsidRPr="002F7240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2FF3" w:rsidRPr="008649D8" w14:paraId="57464B6A" w14:textId="77777777" w:rsidTr="005E30CA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74F94571" w14:textId="5589FCF5" w:rsidR="00192FF3" w:rsidRPr="002F7240" w:rsidRDefault="00192FF3" w:rsidP="0034414B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="00EF20D9" w:rsidRPr="002F7240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EA04FA" w14:textId="4807DD9B" w:rsidR="00192FF3" w:rsidRPr="002F7240" w:rsidRDefault="007D6C96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20,751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1CDA74A" w14:textId="4620A459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17,915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978BC4" w14:textId="46ED32EC" w:rsidR="00192FF3" w:rsidRPr="002F7240" w:rsidRDefault="008F7FAD" w:rsidP="004A458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19,99</w:t>
            </w:r>
            <w:r w:rsidR="009050DD" w:rsidRPr="002F7240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D9956E" w14:textId="678A6092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17,063</w:t>
            </w:r>
          </w:p>
        </w:tc>
      </w:tr>
      <w:tr w:rsidR="00192FF3" w:rsidRPr="008649D8" w14:paraId="26CD98D6" w14:textId="77777777" w:rsidTr="005E30CA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3EC81306" w14:textId="77777777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ต้นทุนบริการปีปัจจุบัน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8EAE24" w14:textId="0B588973" w:rsidR="00192FF3" w:rsidRPr="002F7240" w:rsidRDefault="007D6C96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4,237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BB5034" w14:textId="6D4DBBC7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4,511</w:t>
            </w:r>
          </w:p>
        </w:tc>
        <w:tc>
          <w:tcPr>
            <w:tcW w:w="1134" w:type="dxa"/>
            <w:shd w:val="clear" w:color="auto" w:fill="auto"/>
          </w:tcPr>
          <w:p w14:paraId="3500AC6A" w14:textId="4C342B71" w:rsidR="00192FF3" w:rsidRPr="002F7240" w:rsidRDefault="008F7FAD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4,12</w:t>
            </w:r>
            <w:r w:rsidR="009050DD" w:rsidRPr="002F7240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75E329F5" w14:textId="42A7BEFE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4,333</w:t>
            </w:r>
          </w:p>
        </w:tc>
      </w:tr>
      <w:tr w:rsidR="00192FF3" w:rsidRPr="008649D8" w14:paraId="5682185C" w14:textId="77777777" w:rsidTr="005E30CA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386D14E5" w14:textId="77777777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BC77626" w14:textId="256F9216" w:rsidR="00192FF3" w:rsidRPr="002F7240" w:rsidRDefault="00A3742D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0C6B4B" w14:textId="5A29AC24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  <w:tc>
          <w:tcPr>
            <w:tcW w:w="1134" w:type="dxa"/>
            <w:shd w:val="clear" w:color="auto" w:fill="auto"/>
          </w:tcPr>
          <w:p w14:paraId="7D7CEDC4" w14:textId="0EBF5E34" w:rsidR="00192FF3" w:rsidRPr="002F7240" w:rsidRDefault="008F7FAD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5D0438" w:rsidRPr="002F724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CBA6A05" w14:textId="3856FD13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192FF3" w:rsidRPr="008649D8" w14:paraId="7F8920E1" w14:textId="77777777" w:rsidTr="005E30CA">
        <w:trPr>
          <w:trHeight w:val="326"/>
        </w:trPr>
        <w:tc>
          <w:tcPr>
            <w:tcW w:w="3827" w:type="dxa"/>
            <w:shd w:val="clear" w:color="auto" w:fill="auto"/>
            <w:hideMark/>
          </w:tcPr>
          <w:p w14:paraId="6E795150" w14:textId="7FD53B0A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ผลประโยชน์จ่ายระหว่างปี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3154D6" w14:textId="077FDB52" w:rsidR="00192FF3" w:rsidRPr="002F7240" w:rsidRDefault="007D6C96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(4,941)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90696F" w14:textId="586DC513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(2,032)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9C367" w14:textId="6C5AF4E7" w:rsidR="00192FF3" w:rsidRPr="002F7240" w:rsidRDefault="008F7FAD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(4,810)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A3ED4" w14:textId="5CAD6DDE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(1,74</w:t>
            </w:r>
            <w:r w:rsidR="004621EC" w:rsidRPr="002F724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2F72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2FF3" w:rsidRPr="008649D8" w14:paraId="2B146E1C" w14:textId="77777777" w:rsidTr="005E30CA">
        <w:trPr>
          <w:trHeight w:val="326"/>
        </w:trPr>
        <w:tc>
          <w:tcPr>
            <w:tcW w:w="3827" w:type="dxa"/>
            <w:shd w:val="clear" w:color="auto" w:fill="auto"/>
          </w:tcPr>
          <w:p w14:paraId="44149A18" w14:textId="1301DCE3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5685785" w14:textId="01E12A1F" w:rsidR="00192FF3" w:rsidRPr="002F7240" w:rsidRDefault="007D6C96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20,44</w:t>
            </w:r>
            <w:r w:rsidR="00A3742D" w:rsidRPr="002F7240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EF26A1F" w14:textId="062E3CA1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20,751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DE1B2D" w14:textId="7B2C78B7" w:rsidR="00192FF3" w:rsidRPr="002F7240" w:rsidRDefault="008F7FAD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19,69</w:t>
            </w:r>
            <w:r w:rsidR="005D0438" w:rsidRPr="002F7240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56730" w14:textId="4C87CBCC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19,99</w:t>
            </w:r>
            <w:r w:rsidR="004621EC" w:rsidRPr="002F7240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192FF3" w:rsidRPr="008649D8" w14:paraId="536DA5E7" w14:textId="77777777" w:rsidTr="005E30CA">
        <w:trPr>
          <w:trHeight w:val="326"/>
        </w:trPr>
        <w:tc>
          <w:tcPr>
            <w:tcW w:w="3827" w:type="dxa"/>
            <w:shd w:val="clear" w:color="auto" w:fill="auto"/>
          </w:tcPr>
          <w:p w14:paraId="7A73706D" w14:textId="2FCC2672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AD0D72" w14:textId="0C4AA8BA" w:rsidR="00192FF3" w:rsidRPr="002F7240" w:rsidRDefault="007D6C96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E98E07" w14:textId="36D88DFB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(4,941)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A848D" w14:textId="1E0204EC" w:rsidR="00192FF3" w:rsidRPr="002F7240" w:rsidRDefault="008F7FAD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BDF2D" w14:textId="388E7652" w:rsidR="00192FF3" w:rsidRPr="002F7240" w:rsidRDefault="00192FF3" w:rsidP="00192F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(4,810)</w:t>
            </w:r>
          </w:p>
        </w:tc>
      </w:tr>
      <w:tr w:rsidR="00192FF3" w:rsidRPr="008649D8" w14:paraId="434880B0" w14:textId="77777777" w:rsidTr="005E30CA">
        <w:trPr>
          <w:trHeight w:val="362"/>
        </w:trPr>
        <w:tc>
          <w:tcPr>
            <w:tcW w:w="3827" w:type="dxa"/>
            <w:shd w:val="clear" w:color="auto" w:fill="auto"/>
            <w:hideMark/>
          </w:tcPr>
          <w:p w14:paraId="4ABF5E16" w14:textId="715BAB66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="001B0C95" w:rsidRPr="002F7240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2F72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2F72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893FB2" w14:textId="4379C880" w:rsidR="00192FF3" w:rsidRPr="002F7240" w:rsidRDefault="007D6C96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19,8</w:t>
            </w:r>
            <w:r w:rsidR="00A3742D" w:rsidRPr="002F7240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E5D5100" w14:textId="2CCBB771" w:rsidR="00192FF3" w:rsidRPr="002F7240" w:rsidRDefault="00192FF3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15,180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955D4" w14:textId="07FC6662" w:rsidR="00192FF3" w:rsidRPr="002F7240" w:rsidRDefault="008F7FAD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19,07</w:t>
            </w:r>
            <w:r w:rsidR="005D0438" w:rsidRPr="002F7240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E5DFC" w14:textId="38C3B909" w:rsidR="00192FF3" w:rsidRPr="002F7240" w:rsidRDefault="00192FF3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15,18</w:t>
            </w:r>
            <w:r w:rsidR="004621EC" w:rsidRPr="002F7240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192FF3" w:rsidRPr="008649D8" w14:paraId="67F7EE20" w14:textId="77777777" w:rsidTr="005E30CA">
        <w:trPr>
          <w:trHeight w:val="301"/>
        </w:trPr>
        <w:tc>
          <w:tcPr>
            <w:tcW w:w="3827" w:type="dxa"/>
            <w:shd w:val="clear" w:color="auto" w:fill="auto"/>
          </w:tcPr>
          <w:p w14:paraId="4F7DA83E" w14:textId="77777777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2AC373B" w14:textId="77777777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3CF8AB4" w14:textId="77777777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09050B" w14:textId="77777777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132ED1" w14:textId="77777777" w:rsidR="00192FF3" w:rsidRPr="002F7240" w:rsidRDefault="00192FF3" w:rsidP="00192FF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2FF3" w:rsidRPr="008649D8" w14:paraId="09AB2DF3" w14:textId="77777777" w:rsidTr="005E30CA">
        <w:trPr>
          <w:trHeight w:val="350"/>
        </w:trPr>
        <w:tc>
          <w:tcPr>
            <w:tcW w:w="3827" w:type="dxa"/>
            <w:shd w:val="clear" w:color="auto" w:fill="auto"/>
            <w:hideMark/>
          </w:tcPr>
          <w:p w14:paraId="2D77388A" w14:textId="77777777" w:rsidR="00192FF3" w:rsidRPr="002F7240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ไม่ได้จัดตั้งเป็นกองทุนทั้งหมด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C0C3B9" w14:textId="53D0B8A7" w:rsidR="00192FF3" w:rsidRPr="002F7240" w:rsidRDefault="009050DD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20,44</w:t>
            </w:r>
            <w:r w:rsidR="00A3742D" w:rsidRPr="002F7240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2175E2" w14:textId="1E493B0D" w:rsidR="00192FF3" w:rsidRPr="002F7240" w:rsidRDefault="00192FF3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20,751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B44B98" w14:textId="38F5B78B" w:rsidR="00192FF3" w:rsidRPr="002F7240" w:rsidRDefault="008F7FAD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19,69</w:t>
            </w:r>
            <w:r w:rsidR="005D0438" w:rsidRPr="002F7240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50706" w14:textId="2282D20E" w:rsidR="00192FF3" w:rsidRPr="002F7240" w:rsidRDefault="00192FF3" w:rsidP="00192F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7240">
              <w:rPr>
                <w:rFonts w:ascii="Browallia New" w:hAnsi="Browallia New" w:cs="Browallia New"/>
                <w:sz w:val="28"/>
                <w:szCs w:val="28"/>
              </w:rPr>
              <w:t>19,99</w:t>
            </w:r>
            <w:r w:rsidR="004621EC" w:rsidRPr="002F7240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</w:tbl>
    <w:p w14:paraId="3A6A45B7" w14:textId="77777777" w:rsidR="00C1042A" w:rsidRDefault="00C1042A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6DA5AE" w14:textId="63B88F9C" w:rsidR="00B4033D" w:rsidRPr="008649D8" w:rsidRDefault="00893A1E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ข้อสมมติ</w:t>
      </w:r>
      <w:r w:rsidR="009D3029" w:rsidRPr="008649D8">
        <w:rPr>
          <w:rFonts w:ascii="Browallia New" w:hAnsi="Browallia New" w:cs="Browallia New"/>
          <w:sz w:val="28"/>
          <w:szCs w:val="28"/>
          <w:cs/>
          <w:lang w:val="en-GB"/>
        </w:rPr>
        <w:t>ฐาน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</w:t>
      </w:r>
      <w:r w:rsidR="001D026C" w:rsidRPr="008649D8">
        <w:rPr>
          <w:rFonts w:ascii="Browallia New" w:hAnsi="Browallia New" w:cs="Browallia New"/>
          <w:sz w:val="28"/>
          <w:szCs w:val="28"/>
          <w:lang w:val="en-GB"/>
        </w:rPr>
        <w:t>6</w:t>
      </w:r>
      <w:r w:rsidR="00192FF3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25</w:t>
      </w:r>
      <w:r w:rsidR="00320017" w:rsidRPr="008649D8">
        <w:rPr>
          <w:rFonts w:ascii="Browallia New" w:hAnsi="Browallia New" w:cs="Browallia New"/>
          <w:sz w:val="28"/>
          <w:szCs w:val="28"/>
        </w:rPr>
        <w:t>6</w:t>
      </w:r>
      <w:r w:rsidR="00192FF3" w:rsidRPr="008649D8">
        <w:rPr>
          <w:rFonts w:ascii="Browallia New" w:hAnsi="Browallia New" w:cs="Browallia New"/>
          <w:sz w:val="28"/>
          <w:szCs w:val="28"/>
        </w:rPr>
        <w:t>4</w:t>
      </w:r>
      <w:r w:rsidR="00BF3E29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5B9F50" w14:textId="77777777" w:rsidR="00B4033D" w:rsidRPr="008649D8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tbl>
      <w:tblPr>
        <w:tblStyle w:val="TableGrid"/>
        <w:tblW w:w="87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60"/>
        <w:gridCol w:w="1473"/>
      </w:tblGrid>
      <w:tr w:rsidR="00893A1E" w:rsidRPr="008649D8" w14:paraId="0388AF64" w14:textId="77777777" w:rsidTr="00495543">
        <w:tc>
          <w:tcPr>
            <w:tcW w:w="2610" w:type="dxa"/>
            <w:hideMark/>
          </w:tcPr>
          <w:p w14:paraId="1F9618D1" w14:textId="77777777" w:rsidR="00893A1E" w:rsidRPr="008649D8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ab/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5C42DD2B" w14:textId="77777777" w:rsidR="00893A1E" w:rsidRPr="008649D8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033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8649D8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192FF3" w:rsidRPr="008649D8" w14:paraId="6F7E647A" w14:textId="77777777" w:rsidTr="00495543">
        <w:tc>
          <w:tcPr>
            <w:tcW w:w="2610" w:type="dxa"/>
          </w:tcPr>
          <w:p w14:paraId="2DBD3C96" w14:textId="77777777" w:rsidR="00192FF3" w:rsidRPr="008649D8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14:paraId="4FCA153E" w14:textId="3374EE78" w:rsidR="00192FF3" w:rsidRPr="008649D8" w:rsidRDefault="00192FF3" w:rsidP="00192FF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59" w:type="dxa"/>
            <w:hideMark/>
          </w:tcPr>
          <w:p w14:paraId="169DC1B2" w14:textId="5487FD9A" w:rsidR="00192FF3" w:rsidRPr="008649D8" w:rsidRDefault="00192FF3" w:rsidP="00192FF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560" w:type="dxa"/>
            <w:shd w:val="clear" w:color="auto" w:fill="auto"/>
            <w:hideMark/>
          </w:tcPr>
          <w:p w14:paraId="3D1C78CB" w14:textId="7BA4D73A" w:rsidR="00192FF3" w:rsidRPr="008649D8" w:rsidRDefault="00192FF3" w:rsidP="00192FF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73" w:type="dxa"/>
            <w:shd w:val="clear" w:color="auto" w:fill="auto"/>
            <w:hideMark/>
          </w:tcPr>
          <w:p w14:paraId="0852E741" w14:textId="59F93017" w:rsidR="00192FF3" w:rsidRPr="008649D8" w:rsidRDefault="00192FF3" w:rsidP="00192FF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</w:tr>
      <w:tr w:rsidR="00A44D20" w:rsidRPr="008649D8" w14:paraId="4C457687" w14:textId="77777777" w:rsidTr="00495543">
        <w:tc>
          <w:tcPr>
            <w:tcW w:w="2610" w:type="dxa"/>
          </w:tcPr>
          <w:p w14:paraId="5EE1A18B" w14:textId="77777777" w:rsidR="00A44D20" w:rsidRPr="008649D8" w:rsidRDefault="00A44D2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F29D7" w14:textId="26C5C445" w:rsidR="00A44D20" w:rsidRPr="008649D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27F4D681" w14:textId="482570F6" w:rsidR="00A44D20" w:rsidRPr="008649D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5CB95" w14:textId="7C86CCA0" w:rsidR="00A44D20" w:rsidRPr="008649D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2F0003B" w14:textId="5EBCA565" w:rsidR="00A44D20" w:rsidRPr="008649D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ร้อยละ)</w:t>
            </w:r>
          </w:p>
        </w:tc>
      </w:tr>
      <w:tr w:rsidR="00DA7FD0" w:rsidRPr="008649D8" w14:paraId="420CE088" w14:textId="77777777" w:rsidTr="00495543">
        <w:tc>
          <w:tcPr>
            <w:tcW w:w="2610" w:type="dxa"/>
          </w:tcPr>
          <w:p w14:paraId="05E59FEF" w14:textId="77777777" w:rsidR="00DA7FD0" w:rsidRPr="008649D8" w:rsidRDefault="00DA7FD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353CBC" w14:textId="77777777" w:rsidR="00DA7FD0" w:rsidRPr="008649D8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667D8E0" w14:textId="77777777" w:rsidR="00DA7FD0" w:rsidRPr="008649D8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F80EC0" w14:textId="77777777" w:rsidR="00DA7FD0" w:rsidRPr="008649D8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F5A9B84" w14:textId="77777777" w:rsidR="00DA7FD0" w:rsidRPr="008649D8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7D6C96" w:rsidRPr="008649D8" w14:paraId="235E0545" w14:textId="77777777" w:rsidTr="00495543">
        <w:tc>
          <w:tcPr>
            <w:tcW w:w="2610" w:type="dxa"/>
            <w:hideMark/>
          </w:tcPr>
          <w:p w14:paraId="1FE1017F" w14:textId="77777777" w:rsidR="007D6C96" w:rsidRPr="008649D8" w:rsidRDefault="007D6C96" w:rsidP="007D6C96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 (ต่อปี)</w:t>
            </w:r>
          </w:p>
        </w:tc>
        <w:tc>
          <w:tcPr>
            <w:tcW w:w="1559" w:type="dxa"/>
            <w:shd w:val="clear" w:color="auto" w:fill="auto"/>
          </w:tcPr>
          <w:p w14:paraId="16033790" w14:textId="79398E2F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1.49 - 1.60</w:t>
            </w:r>
          </w:p>
        </w:tc>
        <w:tc>
          <w:tcPr>
            <w:tcW w:w="1559" w:type="dxa"/>
          </w:tcPr>
          <w:p w14:paraId="14773B4C" w14:textId="5CACCBB7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1.49 - 1.60</w:t>
            </w:r>
          </w:p>
        </w:tc>
        <w:tc>
          <w:tcPr>
            <w:tcW w:w="1560" w:type="dxa"/>
            <w:shd w:val="clear" w:color="auto" w:fill="auto"/>
          </w:tcPr>
          <w:p w14:paraId="3D2A9DFD" w14:textId="1B4BBC3A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1.</w:t>
            </w:r>
            <w:r w:rsidR="004621EC" w:rsidRPr="008649D8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473" w:type="dxa"/>
            <w:shd w:val="clear" w:color="auto" w:fill="auto"/>
          </w:tcPr>
          <w:p w14:paraId="26FBC269" w14:textId="3B357A34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1.</w:t>
            </w:r>
            <w:r w:rsidR="004621EC" w:rsidRPr="008649D8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</w:tr>
      <w:tr w:rsidR="007D6C96" w:rsidRPr="008649D8" w14:paraId="6A5401C4" w14:textId="77777777" w:rsidTr="00495543">
        <w:tc>
          <w:tcPr>
            <w:tcW w:w="2610" w:type="dxa"/>
            <w:hideMark/>
          </w:tcPr>
          <w:p w14:paraId="68FCFAB6" w14:textId="30B1D87C" w:rsidR="007D6C96" w:rsidRPr="008649D8" w:rsidRDefault="007D6C96" w:rsidP="007D6C96">
            <w:pPr>
              <w:spacing w:line="240" w:lineRule="auto"/>
              <w:ind w:right="-114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9" w:type="dxa"/>
            <w:shd w:val="clear" w:color="auto" w:fill="auto"/>
          </w:tcPr>
          <w:p w14:paraId="4C2AFF5E" w14:textId="301091D8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3.08 - 4.66</w:t>
            </w:r>
          </w:p>
        </w:tc>
        <w:tc>
          <w:tcPr>
            <w:tcW w:w="1559" w:type="dxa"/>
          </w:tcPr>
          <w:p w14:paraId="28939E87" w14:textId="6C101940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3.08 - 4.66</w:t>
            </w:r>
          </w:p>
        </w:tc>
        <w:tc>
          <w:tcPr>
            <w:tcW w:w="1560" w:type="dxa"/>
            <w:shd w:val="clear" w:color="auto" w:fill="auto"/>
          </w:tcPr>
          <w:p w14:paraId="423571AA" w14:textId="7F7EEAEE" w:rsidR="007D6C96" w:rsidRPr="008649D8" w:rsidRDefault="007D6C96" w:rsidP="007D6C96">
            <w:pPr>
              <w:tabs>
                <w:tab w:val="clear" w:pos="454"/>
                <w:tab w:val="left" w:pos="438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4.</w:t>
            </w:r>
            <w:r w:rsidR="004621EC" w:rsidRPr="008649D8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473" w:type="dxa"/>
            <w:shd w:val="clear" w:color="auto" w:fill="auto"/>
          </w:tcPr>
          <w:p w14:paraId="175671AF" w14:textId="24C29A6B" w:rsidR="007D6C96" w:rsidRPr="008649D8" w:rsidRDefault="007D6C96" w:rsidP="007D6C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4.</w:t>
            </w:r>
            <w:r w:rsidR="004621EC" w:rsidRPr="008649D8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</w:tr>
      <w:tr w:rsidR="00192FF3" w:rsidRPr="008649D8" w14:paraId="615E4281" w14:textId="77777777" w:rsidTr="00495543">
        <w:tc>
          <w:tcPr>
            <w:tcW w:w="2610" w:type="dxa"/>
          </w:tcPr>
          <w:p w14:paraId="650ACF0D" w14:textId="77777777" w:rsidR="00192FF3" w:rsidRPr="008649D8" w:rsidRDefault="00192FF3" w:rsidP="00192FF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559" w:type="dxa"/>
            <w:shd w:val="clear" w:color="auto" w:fill="auto"/>
          </w:tcPr>
          <w:p w14:paraId="6821CF0B" w14:textId="54474303" w:rsidR="00192FF3" w:rsidRPr="008649D8" w:rsidRDefault="007D6C96" w:rsidP="00192FF3">
            <w:pPr>
              <w:spacing w:line="240" w:lineRule="auto"/>
              <w:ind w:left="-3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ของตารางมรณะไทยปี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59" w:type="dxa"/>
          </w:tcPr>
          <w:p w14:paraId="7410D3F3" w14:textId="40A58A0F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ของตารางมรณะไทยปี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60" w:type="dxa"/>
            <w:shd w:val="clear" w:color="auto" w:fill="auto"/>
          </w:tcPr>
          <w:p w14:paraId="7D244C9A" w14:textId="77777777" w:rsidR="00D20230" w:rsidRPr="008649D8" w:rsidRDefault="00D20230" w:rsidP="00D20230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4C35C892" w14:textId="749BAC79" w:rsidR="00192FF3" w:rsidRPr="008649D8" w:rsidRDefault="00D20230" w:rsidP="00D20230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ไทยปี 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473" w:type="dxa"/>
            <w:shd w:val="clear" w:color="auto" w:fill="auto"/>
          </w:tcPr>
          <w:p w14:paraId="5299B6AF" w14:textId="649A927B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ของตารามรณะ</w:t>
            </w:r>
          </w:p>
          <w:p w14:paraId="465C6367" w14:textId="6E0234B5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ไทยปี  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</w:tr>
    </w:tbl>
    <w:p w14:paraId="6DD992C1" w14:textId="4B31EF26" w:rsidR="00344698" w:rsidRPr="008649D8" w:rsidRDefault="00344698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848BA7" w14:textId="5BE75DCD" w:rsidR="00D52B9E" w:rsidRPr="008649D8" w:rsidRDefault="00893A1E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มูลค่าปัจจุบันของโครงการผลประโยชน์พนักงาน ถูกวัดโดยใช้วิธีคิดลดแต่ละหน่วยที่ประมาณการระยะเวลา</w:t>
      </w:r>
      <w:r w:rsidR="002C0171">
        <w:rPr>
          <w:rFonts w:ascii="Browallia New" w:hAnsi="Browallia New" w:cs="Browallia New"/>
          <w:sz w:val="28"/>
          <w:szCs w:val="28"/>
          <w:lang w:val="en-GB"/>
        </w:rPr>
        <w:br/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ถัวเฉลี่ยถ่วงน้ำหนักของภาระผูกพันผลประโยชน์ที่กำหนดไว้ </w:t>
      </w:r>
      <w:r w:rsidR="00DA4DB3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="0015754A"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2605F" w:rsidRPr="008649D8">
        <w:rPr>
          <w:rFonts w:ascii="Browallia New" w:hAnsi="Browallia New" w:cs="Browallia New"/>
          <w:sz w:val="28"/>
          <w:szCs w:val="28"/>
          <w:lang w:val="en-GB"/>
        </w:rPr>
        <w:t>-</w:t>
      </w:r>
      <w:r w:rsidR="0015754A"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A4DB3" w:rsidRPr="008649D8">
        <w:rPr>
          <w:rFonts w:ascii="Browallia New" w:hAnsi="Browallia New" w:cs="Browallia New"/>
          <w:sz w:val="28"/>
          <w:szCs w:val="28"/>
          <w:lang w:val="en-GB"/>
        </w:rPr>
        <w:t>24</w:t>
      </w:r>
      <w:r w:rsidR="0015754A"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1029726E" w14:textId="0C3778F9" w:rsidR="00AD0F44" w:rsidRPr="00D16387" w:rsidRDefault="00AD0F44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D16387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ค่าใช้จ่ายในโครงการผลประโยชน์ของพนักงาน</w:t>
      </w:r>
    </w:p>
    <w:p w14:paraId="47289125" w14:textId="77777777" w:rsidR="00947438" w:rsidRPr="008649D8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494558" w14:textId="2117905F" w:rsidR="00AD0F44" w:rsidRPr="008649D8" w:rsidRDefault="00AD0F44" w:rsidP="00D16387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8649D8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236"/>
        <w:gridCol w:w="1181"/>
        <w:gridCol w:w="236"/>
        <w:gridCol w:w="1182"/>
        <w:gridCol w:w="236"/>
        <w:gridCol w:w="1181"/>
      </w:tblGrid>
      <w:tr w:rsidR="00893A1E" w:rsidRPr="008649D8" w14:paraId="38ACE7D5" w14:textId="77777777" w:rsidTr="00544AD9">
        <w:tc>
          <w:tcPr>
            <w:tcW w:w="3685" w:type="dxa"/>
          </w:tcPr>
          <w:p w14:paraId="1E464000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hideMark/>
          </w:tcPr>
          <w:p w14:paraId="08121499" w14:textId="3589297C" w:rsidR="00893A1E" w:rsidRPr="008649D8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8649D8" w14:paraId="439CB36E" w14:textId="77777777" w:rsidTr="00544AD9">
        <w:tc>
          <w:tcPr>
            <w:tcW w:w="3685" w:type="dxa"/>
          </w:tcPr>
          <w:p w14:paraId="5C469D56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8649D8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8649D8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92FF3" w:rsidRPr="008649D8" w14:paraId="78623E9D" w14:textId="77777777" w:rsidTr="00544AD9">
        <w:tc>
          <w:tcPr>
            <w:tcW w:w="3685" w:type="dxa"/>
          </w:tcPr>
          <w:p w14:paraId="6D9C5C7F" w14:textId="77777777" w:rsidR="00192FF3" w:rsidRPr="008649D8" w:rsidRDefault="00192FF3" w:rsidP="00192FF3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9576AA" w14:textId="04968E7A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61B6B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B289" w14:textId="3F58AC33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</w:tcPr>
          <w:p w14:paraId="007C035F" w14:textId="77777777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9FF92" w14:textId="362713E4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E5664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4EAD8" w14:textId="01F20081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893A1E" w:rsidRPr="008649D8" w14:paraId="0799AF7D" w14:textId="77777777" w:rsidTr="00544AD9">
        <w:trPr>
          <w:trHeight w:val="239"/>
        </w:trPr>
        <w:tc>
          <w:tcPr>
            <w:tcW w:w="3685" w:type="dxa"/>
          </w:tcPr>
          <w:p w14:paraId="6C0902F8" w14:textId="77777777" w:rsidR="00893A1E" w:rsidRPr="008649D8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8649D8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6C96" w:rsidRPr="008649D8" w14:paraId="5660AD02" w14:textId="77777777" w:rsidTr="00544AD9">
        <w:tc>
          <w:tcPr>
            <w:tcW w:w="3685" w:type="dxa"/>
            <w:hideMark/>
          </w:tcPr>
          <w:p w14:paraId="2DEE0EED" w14:textId="77777777" w:rsidR="007D6C96" w:rsidRPr="008649D8" w:rsidRDefault="007D6C96" w:rsidP="007D6C9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F5CA3" w14:textId="7E595940" w:rsidR="007D6C96" w:rsidRPr="008649D8" w:rsidRDefault="007D6C96" w:rsidP="007D6C96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4,237</w:t>
            </w:r>
          </w:p>
        </w:tc>
        <w:tc>
          <w:tcPr>
            <w:tcW w:w="236" w:type="dxa"/>
          </w:tcPr>
          <w:p w14:paraId="68519814" w14:textId="77777777" w:rsidR="007D6C96" w:rsidRPr="008649D8" w:rsidRDefault="007D6C96" w:rsidP="007D6C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D442051" w14:textId="62059AB7" w:rsidR="007D6C96" w:rsidRPr="008649D8" w:rsidRDefault="007D6C96" w:rsidP="007D6C96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4,511</w:t>
            </w:r>
          </w:p>
        </w:tc>
        <w:tc>
          <w:tcPr>
            <w:tcW w:w="236" w:type="dxa"/>
          </w:tcPr>
          <w:p w14:paraId="5998903A" w14:textId="77777777" w:rsidR="007D6C96" w:rsidRPr="008649D8" w:rsidRDefault="007D6C96" w:rsidP="007D6C9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CE1E1E1" w14:textId="223EF887" w:rsidR="007D6C96" w:rsidRPr="008649D8" w:rsidRDefault="007D6C96" w:rsidP="007D6C96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4,12</w:t>
            </w:r>
            <w:r w:rsidR="00BB1048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0A3424B" w14:textId="77777777" w:rsidR="007D6C96" w:rsidRPr="008649D8" w:rsidRDefault="007D6C96" w:rsidP="007D6C9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32EAA5" w14:textId="4D6081E8" w:rsidR="007D6C96" w:rsidRPr="008649D8" w:rsidRDefault="007D6C96" w:rsidP="007D6C96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4,333</w:t>
            </w:r>
          </w:p>
        </w:tc>
      </w:tr>
      <w:tr w:rsidR="007D6C96" w:rsidRPr="008649D8" w14:paraId="6DF7D2B5" w14:textId="77777777" w:rsidTr="00544AD9">
        <w:tc>
          <w:tcPr>
            <w:tcW w:w="3685" w:type="dxa"/>
          </w:tcPr>
          <w:p w14:paraId="55DA033C" w14:textId="77777777" w:rsidR="007D6C96" w:rsidRPr="008649D8" w:rsidRDefault="007D6C96" w:rsidP="007D6C9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B0903" w14:textId="73EC90D7" w:rsidR="007D6C96" w:rsidRPr="008649D8" w:rsidRDefault="00154FCC" w:rsidP="007D6C96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236" w:type="dxa"/>
          </w:tcPr>
          <w:p w14:paraId="4D55875D" w14:textId="77777777" w:rsidR="007D6C96" w:rsidRPr="008649D8" w:rsidRDefault="007D6C96" w:rsidP="007D6C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536DB5E" w14:textId="0C0D3B8B" w:rsidR="007D6C96" w:rsidRPr="008649D8" w:rsidRDefault="007D6C96" w:rsidP="007D6C96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048A8429" w14:textId="77777777" w:rsidR="007D6C96" w:rsidRPr="008649D8" w:rsidRDefault="007D6C96" w:rsidP="007D6C9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0FCD8A8" w14:textId="374F8A11" w:rsidR="007D6C96" w:rsidRPr="008649D8" w:rsidRDefault="007D6C96" w:rsidP="007D6C96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5648BD"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F1094FA" w14:textId="77777777" w:rsidR="007D6C96" w:rsidRPr="008649D8" w:rsidRDefault="007D6C96" w:rsidP="007D6C9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2FFC89" w14:textId="0A647F9F" w:rsidR="007D6C96" w:rsidRPr="008649D8" w:rsidRDefault="007D6C96" w:rsidP="007D6C96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192FF3" w:rsidRPr="008649D8" w14:paraId="3C2E1CA1" w14:textId="77777777" w:rsidTr="00544AD9">
        <w:trPr>
          <w:trHeight w:val="36"/>
        </w:trPr>
        <w:tc>
          <w:tcPr>
            <w:tcW w:w="3685" w:type="dxa"/>
            <w:hideMark/>
          </w:tcPr>
          <w:p w14:paraId="05D9E86B" w14:textId="77777777" w:rsidR="00192FF3" w:rsidRPr="008649D8" w:rsidRDefault="00192FF3" w:rsidP="00192FF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07AD6189" w:rsidR="00192FF3" w:rsidRPr="008649D8" w:rsidRDefault="007D6C96" w:rsidP="007D6C96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4,63</w:t>
            </w:r>
            <w:r w:rsidR="00154FCC" w:rsidRPr="008649D8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889BF3D" w14:textId="77777777" w:rsidR="00192FF3" w:rsidRPr="008649D8" w:rsidRDefault="00192FF3" w:rsidP="00192FF3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72B20DE6" w:rsidR="00192FF3" w:rsidRPr="008649D8" w:rsidRDefault="00192FF3" w:rsidP="00192FF3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4,868</w:t>
            </w:r>
          </w:p>
        </w:tc>
        <w:tc>
          <w:tcPr>
            <w:tcW w:w="236" w:type="dxa"/>
          </w:tcPr>
          <w:p w14:paraId="5B080445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04B52097" w:rsidR="00192FF3" w:rsidRPr="008649D8" w:rsidRDefault="00D20230" w:rsidP="00192FF3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4,51</w:t>
            </w:r>
            <w:r w:rsidR="00BB104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390CEBD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4C809E2C" w:rsidR="00192FF3" w:rsidRPr="008649D8" w:rsidRDefault="00192FF3" w:rsidP="00192FF3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4,675</w:t>
            </w:r>
          </w:p>
        </w:tc>
      </w:tr>
    </w:tbl>
    <w:p w14:paraId="7A60E7AB" w14:textId="77777777" w:rsidR="00B37CD1" w:rsidRPr="008649D8" w:rsidRDefault="00B37CD1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389938" w14:textId="77777777" w:rsidR="00A376D3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09034AAD" w14:textId="77777777" w:rsidR="00A376D3" w:rsidRDefault="00A376D3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2EDE9F" w14:textId="595ABCA1" w:rsidR="00893A1E" w:rsidRPr="00364E79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364E79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การวิเคราะห์ความอ่อนไหว</w:t>
      </w:r>
    </w:p>
    <w:p w14:paraId="151F340F" w14:textId="77777777" w:rsidR="00893A1E" w:rsidRPr="008649D8" w:rsidRDefault="00893A1E" w:rsidP="00430EB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F5989A" w14:textId="3275BC99" w:rsidR="00DD5860" w:rsidRPr="008649D8" w:rsidRDefault="00893A1E" w:rsidP="00430EB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77777777" w:rsidR="001B1880" w:rsidRPr="008649D8" w:rsidRDefault="001B1880" w:rsidP="001B188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081923" w:rsidRPr="008649D8" w14:paraId="37D7942B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C2871FD" w14:textId="77777777" w:rsidR="00081923" w:rsidRPr="008649D8" w:rsidRDefault="00081923" w:rsidP="00193597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8649D8" w:rsidRDefault="00081923" w:rsidP="00804F76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81923" w:rsidRPr="008649D8" w14:paraId="0628C921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645C1574" w14:textId="77777777" w:rsidR="00081923" w:rsidRPr="008649D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8649D8" w14:paraId="1428E603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65B8B58D" w14:textId="77777777" w:rsidR="00081923" w:rsidRPr="008649D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A19D5C2" w14:textId="2724F694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92FF3"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4C2A7720" w14:textId="38FDE351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92FF3"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081923" w:rsidRPr="008649D8" w14:paraId="2F659DF8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000CBD56" w14:textId="77777777" w:rsidR="00081923" w:rsidRPr="008649D8" w:rsidRDefault="00081923" w:rsidP="00804F76">
            <w:pPr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64E1BFCF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8649D8" w:rsidRDefault="00081923" w:rsidP="00FD16EA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A459E7" w14:textId="752868C2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19CAF5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8649D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081923" w:rsidRPr="008649D8" w14:paraId="7F547292" w14:textId="77777777" w:rsidTr="00A2240D">
        <w:trPr>
          <w:tblHeader/>
        </w:trPr>
        <w:tc>
          <w:tcPr>
            <w:tcW w:w="4536" w:type="dxa"/>
            <w:shd w:val="clear" w:color="auto" w:fill="auto"/>
            <w:hideMark/>
          </w:tcPr>
          <w:p w14:paraId="686A0656" w14:textId="709D351B" w:rsidR="00081923" w:rsidRPr="008649D8" w:rsidRDefault="00081923" w:rsidP="00804F7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8649D8" w:rsidRDefault="00081923" w:rsidP="00804F7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5C1C127" w14:textId="77777777" w:rsidR="00081923" w:rsidRPr="008649D8" w:rsidRDefault="00081923" w:rsidP="00804F7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51BA26C" w14:textId="77777777" w:rsidR="00081923" w:rsidRPr="008649D8" w:rsidRDefault="00081923" w:rsidP="00804F7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32FE59" w14:textId="77777777" w:rsidR="00081923" w:rsidRPr="008649D8" w:rsidRDefault="00081923" w:rsidP="00804F7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710FAB" w:rsidRPr="008649D8" w14:paraId="13561767" w14:textId="77777777" w:rsidTr="00A2240D">
        <w:tc>
          <w:tcPr>
            <w:tcW w:w="4536" w:type="dxa"/>
            <w:shd w:val="clear" w:color="auto" w:fill="auto"/>
          </w:tcPr>
          <w:p w14:paraId="35F70F81" w14:textId="7DD76283" w:rsidR="00710FAB" w:rsidRPr="008649D8" w:rsidRDefault="00710FAB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21A9543" w14:textId="77777777" w:rsidR="00710FAB" w:rsidRPr="008649D8" w:rsidRDefault="00710FAB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0DD1D88" w14:textId="77777777" w:rsidR="00710FAB" w:rsidRPr="008649D8" w:rsidRDefault="00710FAB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DC2BD5A" w14:textId="77777777" w:rsidR="00710FAB" w:rsidRPr="008649D8" w:rsidRDefault="00710FAB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2E70275" w14:textId="77777777" w:rsidR="00710FAB" w:rsidRPr="008649D8" w:rsidRDefault="00710FAB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7D6C96" w:rsidRPr="008649D8" w14:paraId="294FF9DE" w14:textId="77777777" w:rsidTr="00A2240D">
        <w:tc>
          <w:tcPr>
            <w:tcW w:w="4536" w:type="dxa"/>
            <w:shd w:val="clear" w:color="auto" w:fill="auto"/>
            <w:hideMark/>
          </w:tcPr>
          <w:p w14:paraId="65BC4DDD" w14:textId="77777777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184ADB4E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(1,102)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720A078" w14:textId="09464910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8EEB1" w14:textId="5E995AB9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(1,072)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A9C0A3" w14:textId="28F03D1E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1,166</w:t>
            </w:r>
          </w:p>
        </w:tc>
      </w:tr>
      <w:tr w:rsidR="007D6C96" w:rsidRPr="008649D8" w14:paraId="71AD4DA1" w14:textId="77777777" w:rsidTr="00A2240D">
        <w:trPr>
          <w:trHeight w:val="229"/>
        </w:trPr>
        <w:tc>
          <w:tcPr>
            <w:tcW w:w="4536" w:type="dxa"/>
            <w:shd w:val="clear" w:color="auto" w:fill="auto"/>
          </w:tcPr>
          <w:p w14:paraId="7C318C84" w14:textId="6004749C" w:rsidR="007D6C96" w:rsidRPr="008649D8" w:rsidRDefault="007D6C96" w:rsidP="007D6C96">
            <w:pPr>
              <w:rPr>
                <w:rFonts w:ascii="Browallia New" w:hAnsi="Browallia New" w:cs="Browallia New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E532B43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7AF820E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31D2F52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D6C96" w:rsidRPr="008649D8" w14:paraId="504874C1" w14:textId="77777777" w:rsidTr="00A2240D">
        <w:tc>
          <w:tcPr>
            <w:tcW w:w="4536" w:type="dxa"/>
            <w:shd w:val="clear" w:color="auto" w:fill="auto"/>
            <w:vAlign w:val="bottom"/>
            <w:hideMark/>
          </w:tcPr>
          <w:p w14:paraId="20880876" w14:textId="77777777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7D6C96" w:rsidRPr="008649D8" w:rsidRDefault="007D6C96" w:rsidP="007D6C9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87722DD" w14:textId="77777777" w:rsidR="007D6C96" w:rsidRPr="008649D8" w:rsidRDefault="007D6C96" w:rsidP="007D6C9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815F50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2508A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D6C96" w:rsidRPr="008649D8" w14:paraId="66AB46D6" w14:textId="77777777" w:rsidTr="00A2240D">
        <w:tc>
          <w:tcPr>
            <w:tcW w:w="4536" w:type="dxa"/>
            <w:shd w:val="clear" w:color="auto" w:fill="auto"/>
            <w:hideMark/>
          </w:tcPr>
          <w:p w14:paraId="06B3F9EA" w14:textId="77777777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3B0F2647" w:rsidR="007D6C96" w:rsidRPr="008649D8" w:rsidRDefault="007D6C96" w:rsidP="007D6C9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1,251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727C29" w14:textId="64C41098" w:rsidR="007D6C96" w:rsidRPr="008649D8" w:rsidRDefault="007D6C96" w:rsidP="007D6C9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(1,157)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2288F" w14:textId="082E1739" w:rsidR="007D6C96" w:rsidRPr="008649D8" w:rsidRDefault="007D6C96" w:rsidP="007D6C9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1,216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AAC93" w14:textId="1F73DA5E" w:rsidR="007D6C96" w:rsidRPr="008649D8" w:rsidRDefault="007D6C96" w:rsidP="007D6C9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(1,124)</w:t>
            </w:r>
          </w:p>
        </w:tc>
      </w:tr>
      <w:tr w:rsidR="007D6C96" w:rsidRPr="008649D8" w14:paraId="48089AD6" w14:textId="77777777" w:rsidTr="00A2240D">
        <w:tc>
          <w:tcPr>
            <w:tcW w:w="4536" w:type="dxa"/>
            <w:shd w:val="clear" w:color="auto" w:fill="auto"/>
            <w:vAlign w:val="bottom"/>
          </w:tcPr>
          <w:p w14:paraId="0CC24DB1" w14:textId="44D0DFF5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405DC73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7025D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29AC7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D6C96" w:rsidRPr="008649D8" w14:paraId="0A6D7CDF" w14:textId="77777777" w:rsidTr="00A2240D">
        <w:tc>
          <w:tcPr>
            <w:tcW w:w="4536" w:type="dxa"/>
            <w:shd w:val="clear" w:color="auto" w:fill="auto"/>
            <w:vAlign w:val="bottom"/>
          </w:tcPr>
          <w:p w14:paraId="10DF5FE5" w14:textId="624726DF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6E9680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90A331" w14:textId="77777777" w:rsidR="007D6C96" w:rsidRPr="008649D8" w:rsidRDefault="007D6C96" w:rsidP="007D6C9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1377D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A8218" w14:textId="77777777" w:rsidR="007D6C96" w:rsidRPr="008649D8" w:rsidRDefault="007D6C96" w:rsidP="007D6C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D6C96" w:rsidRPr="008649D8" w14:paraId="4D3F12C5" w14:textId="77777777" w:rsidTr="00A2240D">
        <w:tc>
          <w:tcPr>
            <w:tcW w:w="4536" w:type="dxa"/>
            <w:shd w:val="clear" w:color="auto" w:fill="auto"/>
          </w:tcPr>
          <w:p w14:paraId="0D28D5B8" w14:textId="77777777" w:rsidR="007D6C96" w:rsidRPr="008649D8" w:rsidRDefault="007D6C96" w:rsidP="007D6C9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41173321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(1,401)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CB1957" w14:textId="54738FE1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81238" w14:textId="4D95BDAC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(1,357)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FD29A" w14:textId="2DF11B8B" w:rsidR="007D6C96" w:rsidRPr="008649D8" w:rsidRDefault="007D6C96" w:rsidP="007D6C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1,481</w:t>
            </w:r>
          </w:p>
        </w:tc>
      </w:tr>
    </w:tbl>
    <w:p w14:paraId="1C8EE795" w14:textId="77777777" w:rsidR="00A23AAD" w:rsidRPr="008649D8" w:rsidRDefault="00A23AAD" w:rsidP="00CA77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EEF8764" w14:textId="77777777" w:rsidR="005F49C4" w:rsidRPr="008649D8" w:rsidRDefault="005F49C4" w:rsidP="00CA77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192FF3" w:rsidRPr="008649D8" w14:paraId="7C68CE68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3A001C6" w14:textId="77777777" w:rsidR="00192FF3" w:rsidRPr="008649D8" w:rsidRDefault="00192FF3" w:rsidP="00CE5B5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2C70BF54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192FF3" w:rsidRPr="008649D8" w14:paraId="4A5AF2C9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5BC36444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1EA6189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47ACC6FF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92FF3" w:rsidRPr="008649D8" w14:paraId="633DE8BC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1E20F42B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143E5B7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54D0A45A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192FF3" w:rsidRPr="008649D8" w14:paraId="05A3062A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59165E8B" w14:textId="77777777" w:rsidR="00192FF3" w:rsidRPr="008649D8" w:rsidRDefault="00192FF3" w:rsidP="00CE5B5B">
            <w:pPr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4A35EA10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1161536A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5DC9B6B0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1E726C16" w14:textId="77777777" w:rsidR="00192FF3" w:rsidRPr="008649D8" w:rsidRDefault="00192FF3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6A93BEB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6C7B7D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DCA516F" w14:textId="77777777" w:rsidR="00192FF3" w:rsidRPr="008649D8" w:rsidRDefault="00192FF3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192FF3" w:rsidRPr="008649D8" w14:paraId="522AEF02" w14:textId="77777777" w:rsidTr="00A2240D">
        <w:trPr>
          <w:tblHeader/>
        </w:trPr>
        <w:tc>
          <w:tcPr>
            <w:tcW w:w="4536" w:type="dxa"/>
            <w:shd w:val="clear" w:color="auto" w:fill="auto"/>
            <w:hideMark/>
          </w:tcPr>
          <w:p w14:paraId="5A303007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05AF7448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70CABAC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C22C431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CCD7C6B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192FF3" w:rsidRPr="008649D8" w14:paraId="0CD938A4" w14:textId="77777777" w:rsidTr="00A2240D">
        <w:tc>
          <w:tcPr>
            <w:tcW w:w="4536" w:type="dxa"/>
            <w:shd w:val="clear" w:color="auto" w:fill="auto"/>
          </w:tcPr>
          <w:p w14:paraId="54200D45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CA9FF55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0B555F7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7AFC8C2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0DB5A720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192FF3" w:rsidRPr="008649D8" w14:paraId="3C78E2C0" w14:textId="77777777" w:rsidTr="00A2240D">
        <w:tc>
          <w:tcPr>
            <w:tcW w:w="4536" w:type="dxa"/>
            <w:shd w:val="clear" w:color="auto" w:fill="auto"/>
            <w:hideMark/>
          </w:tcPr>
          <w:p w14:paraId="045EA008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2E0C14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(1,015)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A922572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1,106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35982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(986)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DBAEC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1,075</w:t>
            </w:r>
          </w:p>
        </w:tc>
      </w:tr>
      <w:tr w:rsidR="00192FF3" w:rsidRPr="008649D8" w14:paraId="20015B80" w14:textId="77777777" w:rsidTr="00A2240D">
        <w:trPr>
          <w:trHeight w:val="229"/>
        </w:trPr>
        <w:tc>
          <w:tcPr>
            <w:tcW w:w="4536" w:type="dxa"/>
            <w:shd w:val="clear" w:color="auto" w:fill="auto"/>
          </w:tcPr>
          <w:p w14:paraId="049FB2A0" w14:textId="77777777" w:rsidR="00192FF3" w:rsidRPr="008649D8" w:rsidRDefault="00192FF3" w:rsidP="00CE5B5B">
            <w:pPr>
              <w:rPr>
                <w:rFonts w:ascii="Browallia New" w:hAnsi="Browallia New" w:cs="Browallia New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D94538D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E56479A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F05B0B2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85856A8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92FF3" w:rsidRPr="008649D8" w14:paraId="0589F0E0" w14:textId="77777777" w:rsidTr="00A2240D">
        <w:tc>
          <w:tcPr>
            <w:tcW w:w="4536" w:type="dxa"/>
            <w:shd w:val="clear" w:color="auto" w:fill="auto"/>
            <w:vAlign w:val="bottom"/>
            <w:hideMark/>
          </w:tcPr>
          <w:p w14:paraId="6F2009A0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1E2DF2" w14:textId="77777777" w:rsidR="00192FF3" w:rsidRPr="008649D8" w:rsidRDefault="00192FF3" w:rsidP="00CE5B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FD56945" w14:textId="77777777" w:rsidR="00192FF3" w:rsidRPr="008649D8" w:rsidRDefault="00192FF3" w:rsidP="00CE5B5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43311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97D317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92FF3" w:rsidRPr="008649D8" w14:paraId="155B2358" w14:textId="77777777" w:rsidTr="00A2240D">
        <w:tc>
          <w:tcPr>
            <w:tcW w:w="4536" w:type="dxa"/>
            <w:shd w:val="clear" w:color="auto" w:fill="auto"/>
            <w:hideMark/>
          </w:tcPr>
          <w:p w14:paraId="17EA7AD9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9779686" w14:textId="77777777" w:rsidR="00192FF3" w:rsidRPr="008649D8" w:rsidRDefault="00192FF3" w:rsidP="00CE5B5B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1,073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BD6554B" w14:textId="77777777" w:rsidR="00192FF3" w:rsidRPr="008649D8" w:rsidRDefault="00192FF3" w:rsidP="00CE5B5B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(994)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2E415" w14:textId="77777777" w:rsidR="00192FF3" w:rsidRPr="008649D8" w:rsidRDefault="00192FF3" w:rsidP="00CE5B5B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1,042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44B833" w14:textId="77777777" w:rsidR="00192FF3" w:rsidRPr="008649D8" w:rsidRDefault="00192FF3" w:rsidP="00CE5B5B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(964)</w:t>
            </w:r>
          </w:p>
        </w:tc>
      </w:tr>
      <w:tr w:rsidR="00192FF3" w:rsidRPr="008649D8" w14:paraId="42D6F814" w14:textId="77777777" w:rsidTr="00A2240D">
        <w:tc>
          <w:tcPr>
            <w:tcW w:w="4536" w:type="dxa"/>
            <w:shd w:val="clear" w:color="auto" w:fill="auto"/>
            <w:vAlign w:val="bottom"/>
          </w:tcPr>
          <w:p w14:paraId="64679DE4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6211322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E8015A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88B93A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36D6B0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92FF3" w:rsidRPr="008649D8" w14:paraId="16D8EB4D" w14:textId="77777777" w:rsidTr="00A2240D">
        <w:tc>
          <w:tcPr>
            <w:tcW w:w="4536" w:type="dxa"/>
            <w:shd w:val="clear" w:color="auto" w:fill="auto"/>
            <w:vAlign w:val="bottom"/>
          </w:tcPr>
          <w:p w14:paraId="4BF7DE72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1DAAAE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029CB4D" w14:textId="77777777" w:rsidR="00192FF3" w:rsidRPr="008649D8" w:rsidRDefault="00192FF3" w:rsidP="00CE5B5B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906A3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3087DD" w14:textId="77777777" w:rsidR="00192FF3" w:rsidRPr="008649D8" w:rsidRDefault="00192FF3" w:rsidP="00CE5B5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92FF3" w:rsidRPr="008649D8" w14:paraId="51F47909" w14:textId="77777777" w:rsidTr="00A2240D">
        <w:tc>
          <w:tcPr>
            <w:tcW w:w="4536" w:type="dxa"/>
            <w:shd w:val="clear" w:color="auto" w:fill="auto"/>
          </w:tcPr>
          <w:p w14:paraId="1AC79D6D" w14:textId="77777777" w:rsidR="00192FF3" w:rsidRPr="008649D8" w:rsidRDefault="00192FF3" w:rsidP="00CE5B5B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EF17C4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(1,206)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D6FAABF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1,313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F634A2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(1,167)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4DFD20" w14:textId="77777777" w:rsidR="00192FF3" w:rsidRPr="008649D8" w:rsidRDefault="00192FF3" w:rsidP="00CE5B5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1,272</w:t>
            </w:r>
          </w:p>
        </w:tc>
      </w:tr>
    </w:tbl>
    <w:p w14:paraId="748C9986" w14:textId="1D7DE1F6" w:rsidR="008B5D1F" w:rsidRPr="008649D8" w:rsidRDefault="008B5D1F" w:rsidP="000545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0C52314" w14:textId="31479555" w:rsidR="00F30FDE" w:rsidRPr="00A376D3" w:rsidRDefault="00B22A6E" w:rsidP="00A376D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376D3">
        <w:rPr>
          <w:rFonts w:ascii="Browallia New" w:hAnsi="Browallia New" w:cs="Browallia New"/>
          <w:sz w:val="28"/>
          <w:szCs w:val="28"/>
          <w:cs/>
          <w:lang w:val="en-GB"/>
        </w:rPr>
        <w:t xml:space="preserve">ณ </w:t>
      </w:r>
      <w:r w:rsidR="00F30FDE" w:rsidRPr="00A376D3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F30FDE" w:rsidRPr="00A376D3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F30FDE" w:rsidRPr="00A376D3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30FDE" w:rsidRPr="00A376D3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 w:rsidRPr="00A376D3">
        <w:rPr>
          <w:rFonts w:ascii="Browallia New" w:hAnsi="Browallia New" w:cs="Browallia New"/>
          <w:sz w:val="28"/>
          <w:szCs w:val="28"/>
          <w:lang w:val="en-GB"/>
        </w:rPr>
        <w:t>6</w:t>
      </w:r>
      <w:r w:rsidR="00192FF3" w:rsidRPr="00A376D3">
        <w:rPr>
          <w:rFonts w:ascii="Browallia New" w:hAnsi="Browallia New" w:cs="Browallia New"/>
          <w:sz w:val="28"/>
          <w:szCs w:val="28"/>
          <w:lang w:val="en-GB"/>
        </w:rPr>
        <w:t>5</w:t>
      </w:r>
      <w:r w:rsidR="00F30FDE" w:rsidRPr="00A376D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30FDE" w:rsidRPr="00A376D3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8649D8" w:rsidRDefault="00F30FDE" w:rsidP="00F30FDE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44"/>
        <w:gridCol w:w="297"/>
        <w:gridCol w:w="2246"/>
      </w:tblGrid>
      <w:tr w:rsidR="009B0928" w:rsidRPr="008649D8" w14:paraId="3E1F235B" w14:textId="77777777" w:rsidTr="00171E5A">
        <w:trPr>
          <w:trHeight w:val="325"/>
        </w:trPr>
        <w:tc>
          <w:tcPr>
            <w:tcW w:w="4110" w:type="dxa"/>
          </w:tcPr>
          <w:p w14:paraId="6C57B119" w14:textId="77777777" w:rsidR="009B0928" w:rsidRPr="008649D8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4787" w:type="dxa"/>
            <w:gridSpan w:val="3"/>
            <w:vAlign w:val="bottom"/>
            <w:hideMark/>
          </w:tcPr>
          <w:p w14:paraId="4A085E86" w14:textId="77777777" w:rsidR="009B0928" w:rsidRPr="008649D8" w:rsidRDefault="009B0928">
            <w:pPr>
              <w:ind w:left="-18"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9B0928" w:rsidRPr="008649D8" w14:paraId="54ADB7D1" w14:textId="77777777" w:rsidTr="00171E5A">
        <w:trPr>
          <w:trHeight w:val="325"/>
        </w:trPr>
        <w:tc>
          <w:tcPr>
            <w:tcW w:w="4110" w:type="dxa"/>
          </w:tcPr>
          <w:p w14:paraId="4B9C2A62" w14:textId="77777777" w:rsidR="009B0928" w:rsidRPr="008649D8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8649D8" w:rsidRDefault="009B0928">
            <w:pPr>
              <w:ind w:left="-122" w:right="-1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8649D8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8649D8" w:rsidRDefault="009B0928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8649D8" w14:paraId="69AAEE73" w14:textId="77777777" w:rsidTr="00171E5A">
        <w:trPr>
          <w:trHeight w:hRule="exact" w:val="361"/>
        </w:trPr>
        <w:tc>
          <w:tcPr>
            <w:tcW w:w="4110" w:type="dxa"/>
          </w:tcPr>
          <w:p w14:paraId="2771A618" w14:textId="77777777" w:rsidR="009B0928" w:rsidRPr="008649D8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8649D8" w:rsidRDefault="009B0928" w:rsidP="00FC536B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8649D8" w:rsidRDefault="009B0928" w:rsidP="00FC536B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vAlign w:val="bottom"/>
          </w:tcPr>
          <w:p w14:paraId="6D0EBE64" w14:textId="77777777" w:rsidR="009B0928" w:rsidRPr="008649D8" w:rsidRDefault="009B0928" w:rsidP="00FC536B">
            <w:pPr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</w:pPr>
          </w:p>
        </w:tc>
      </w:tr>
      <w:tr w:rsidR="004E51E5" w:rsidRPr="008649D8" w14:paraId="0EE9E10B" w14:textId="77777777" w:rsidTr="00171E5A">
        <w:trPr>
          <w:trHeight w:val="282"/>
        </w:trPr>
        <w:tc>
          <w:tcPr>
            <w:tcW w:w="4110" w:type="dxa"/>
            <w:hideMark/>
          </w:tcPr>
          <w:p w14:paraId="5D8A8FD0" w14:textId="77777777" w:rsidR="004E51E5" w:rsidRPr="008649D8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6CC0450C" w:rsidR="004E51E5" w:rsidRPr="008649D8" w:rsidRDefault="007D6C96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617</w:t>
            </w:r>
          </w:p>
        </w:tc>
        <w:tc>
          <w:tcPr>
            <w:tcW w:w="297" w:type="dxa"/>
          </w:tcPr>
          <w:p w14:paraId="1AE0F10B" w14:textId="77777777" w:rsidR="004E51E5" w:rsidRPr="008649D8" w:rsidRDefault="004E51E5" w:rsidP="004E51E5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428BF95B" w14:textId="7E2C3810" w:rsidR="004E51E5" w:rsidRPr="008649D8" w:rsidRDefault="00D20230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617</w:t>
            </w:r>
          </w:p>
        </w:tc>
      </w:tr>
      <w:tr w:rsidR="004E51E5" w:rsidRPr="008649D8" w14:paraId="7C77A4F3" w14:textId="77777777" w:rsidTr="00171E5A">
        <w:trPr>
          <w:trHeight w:val="282"/>
        </w:trPr>
        <w:tc>
          <w:tcPr>
            <w:tcW w:w="4110" w:type="dxa"/>
            <w:hideMark/>
          </w:tcPr>
          <w:p w14:paraId="3D6B1353" w14:textId="77777777" w:rsidR="004E51E5" w:rsidRPr="008649D8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2 - 5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67EE7FAE" w:rsidR="004E51E5" w:rsidRPr="008649D8" w:rsidRDefault="007D6C96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7,122</w:t>
            </w:r>
          </w:p>
        </w:tc>
        <w:tc>
          <w:tcPr>
            <w:tcW w:w="297" w:type="dxa"/>
          </w:tcPr>
          <w:p w14:paraId="5A090B72" w14:textId="77777777" w:rsidR="004E51E5" w:rsidRPr="008649D8" w:rsidRDefault="004E51E5" w:rsidP="004E51E5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280900FD" w14:textId="04360D7C" w:rsidR="004E51E5" w:rsidRPr="008649D8" w:rsidRDefault="007B127B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6,523</w:t>
            </w:r>
          </w:p>
        </w:tc>
      </w:tr>
      <w:tr w:rsidR="004E51E5" w:rsidRPr="008649D8" w14:paraId="41A17DE2" w14:textId="77777777" w:rsidTr="00171E5A">
        <w:trPr>
          <w:trHeight w:val="349"/>
        </w:trPr>
        <w:tc>
          <w:tcPr>
            <w:tcW w:w="4110" w:type="dxa"/>
            <w:hideMark/>
          </w:tcPr>
          <w:p w14:paraId="15000394" w14:textId="77777777" w:rsidR="004E51E5" w:rsidRPr="008649D8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6 - 10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305D79FD" w:rsidR="004E51E5" w:rsidRPr="008649D8" w:rsidRDefault="007D6C96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12,836</w:t>
            </w:r>
          </w:p>
        </w:tc>
        <w:tc>
          <w:tcPr>
            <w:tcW w:w="297" w:type="dxa"/>
          </w:tcPr>
          <w:p w14:paraId="0FEA03AF" w14:textId="77777777" w:rsidR="004E51E5" w:rsidRPr="008649D8" w:rsidRDefault="004E51E5" w:rsidP="004E51E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1F9C136A" w14:textId="52FF589F" w:rsidR="004E51E5" w:rsidRPr="008649D8" w:rsidRDefault="007B127B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12,622</w:t>
            </w:r>
          </w:p>
        </w:tc>
      </w:tr>
      <w:tr w:rsidR="004E51E5" w:rsidRPr="008649D8" w14:paraId="1E4E171F" w14:textId="77777777" w:rsidTr="00171E5A">
        <w:trPr>
          <w:trHeight w:val="349"/>
        </w:trPr>
        <w:tc>
          <w:tcPr>
            <w:tcW w:w="4110" w:type="dxa"/>
          </w:tcPr>
          <w:p w14:paraId="2884D2F6" w14:textId="0495C4DA" w:rsidR="004E51E5" w:rsidRPr="008649D8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11 - 15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87938C1" w14:textId="611FFD80" w:rsidR="004E51E5" w:rsidRPr="008649D8" w:rsidRDefault="007D6C96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9,080</w:t>
            </w:r>
          </w:p>
        </w:tc>
        <w:tc>
          <w:tcPr>
            <w:tcW w:w="297" w:type="dxa"/>
          </w:tcPr>
          <w:p w14:paraId="0D83357C" w14:textId="77777777" w:rsidR="004E51E5" w:rsidRPr="008649D8" w:rsidRDefault="004E51E5" w:rsidP="004E51E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</w:tcPr>
          <w:p w14:paraId="7DA782B3" w14:textId="63EE4949" w:rsidR="004E51E5" w:rsidRPr="008649D8" w:rsidRDefault="007B127B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8,650</w:t>
            </w:r>
          </w:p>
        </w:tc>
      </w:tr>
      <w:tr w:rsidR="007B556F" w:rsidRPr="008649D8" w14:paraId="08D85861" w14:textId="77777777" w:rsidTr="00171E5A">
        <w:trPr>
          <w:trHeight w:val="338"/>
        </w:trPr>
        <w:tc>
          <w:tcPr>
            <w:tcW w:w="4110" w:type="dxa"/>
            <w:hideMark/>
          </w:tcPr>
          <w:p w14:paraId="7A6A74CC" w14:textId="77777777" w:rsidR="007B556F" w:rsidRPr="008649D8" w:rsidRDefault="007B556F" w:rsidP="007B556F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4FBE552C" w:rsidR="007B556F" w:rsidRPr="008649D8" w:rsidRDefault="007D6C96" w:rsidP="007B556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29,655</w:t>
            </w:r>
          </w:p>
        </w:tc>
        <w:tc>
          <w:tcPr>
            <w:tcW w:w="297" w:type="dxa"/>
          </w:tcPr>
          <w:p w14:paraId="0B016B4B" w14:textId="77777777" w:rsidR="007B556F" w:rsidRPr="008649D8" w:rsidRDefault="007B556F" w:rsidP="007B556F">
            <w:pPr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3F2BCDF9" w:rsidR="007B556F" w:rsidRPr="008649D8" w:rsidRDefault="007B127B" w:rsidP="00C8607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28,412</w:t>
            </w:r>
          </w:p>
        </w:tc>
      </w:tr>
    </w:tbl>
    <w:p w14:paraId="231B7967" w14:textId="700D2860" w:rsidR="00FD16EA" w:rsidRPr="008649D8" w:rsidRDefault="00FD16EA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5336D2C3" w14:textId="07B2D961" w:rsidR="00917FE4" w:rsidRPr="008649D8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ภาษีเงินได้รอ</w:t>
      </w:r>
      <w:r w:rsidR="00610E15" w:rsidRPr="008649D8">
        <w:rPr>
          <w:rFonts w:ascii="Browallia New" w:hAnsi="Browallia New" w:cs="Browallia New"/>
          <w:b/>
          <w:bCs/>
          <w:sz w:val="28"/>
          <w:szCs w:val="28"/>
          <w:cs/>
        </w:rPr>
        <w:t>การ</w:t>
      </w: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ตัดบัญชีและ</w:t>
      </w:r>
      <w:r w:rsidR="00CD3509" w:rsidRPr="008649D8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</w:t>
      </w:r>
    </w:p>
    <w:p w14:paraId="456178E4" w14:textId="214DA4FC" w:rsidR="007101B8" w:rsidRPr="008649D8" w:rsidRDefault="007101B8" w:rsidP="007101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14A6E858" w14:textId="40842BC5" w:rsidR="00482918" w:rsidRPr="008649D8" w:rsidRDefault="007101B8" w:rsidP="0078560C">
      <w:pPr>
        <w:pStyle w:val="CordiaNew"/>
        <w:numPr>
          <w:ilvl w:val="1"/>
          <w:numId w:val="44"/>
        </w:numPr>
        <w:tabs>
          <w:tab w:val="clear" w:pos="4153"/>
          <w:tab w:val="left" w:pos="426"/>
          <w:tab w:val="left" w:pos="993"/>
        </w:tabs>
        <w:ind w:hanging="56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US"/>
        </w:rPr>
      </w:pPr>
      <w:r w:rsidRPr="008649D8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t>ภาษีเงินได้</w:t>
      </w:r>
    </w:p>
    <w:p w14:paraId="14FE3EE8" w14:textId="77777777" w:rsidR="00482918" w:rsidRPr="008649D8" w:rsidRDefault="00482918" w:rsidP="00482918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</w:pPr>
    </w:p>
    <w:p w14:paraId="35A62B95" w14:textId="77777777" w:rsidR="00876E2E" w:rsidRPr="008649D8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2E2BD15" w14:textId="77777777" w:rsidR="00876E2E" w:rsidRPr="008649D8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F7CB330" w14:textId="77777777" w:rsidR="00876E2E" w:rsidRPr="008649D8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DF2E2C6" w14:textId="77777777" w:rsidR="00876E2E" w:rsidRPr="008649D8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9F29176" w14:textId="77777777" w:rsidR="00876E2E" w:rsidRPr="008649D8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6329222" w14:textId="77777777" w:rsidR="00392200" w:rsidRPr="008649D8" w:rsidRDefault="00392200">
      <w:pPr>
        <w:pStyle w:val="ListParagraph"/>
        <w:numPr>
          <w:ilvl w:val="0"/>
          <w:numId w:val="30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DCFA0C7" w14:textId="77777777" w:rsidR="00392200" w:rsidRPr="008649D8" w:rsidRDefault="00392200">
      <w:pPr>
        <w:pStyle w:val="ListParagraph"/>
        <w:numPr>
          <w:ilvl w:val="0"/>
          <w:numId w:val="30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495E218" w14:textId="6B6B382C" w:rsidR="000738BC" w:rsidRPr="008649D8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  <w:r w:rsidR="00E03E55" w:rsidRPr="008649D8">
        <w:rPr>
          <w:rFonts w:ascii="Browallia New" w:hAnsi="Browallia New" w:cs="Browallia New"/>
          <w:sz w:val="28"/>
          <w:szCs w:val="28"/>
          <w:cs/>
          <w:lang w:val="en-GB"/>
        </w:rPr>
        <w:t>ที่รับรู้ในกำไรขาดทุน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 w:rsidRPr="008649D8">
        <w:rPr>
          <w:rFonts w:ascii="Browallia New" w:hAnsi="Browallia New" w:cs="Browallia New"/>
          <w:sz w:val="28"/>
          <w:szCs w:val="28"/>
          <w:lang w:val="en-GB"/>
        </w:rPr>
        <w:t>6</w:t>
      </w:r>
      <w:r w:rsidR="00192FF3" w:rsidRPr="008649D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>25</w:t>
      </w:r>
      <w:r w:rsidR="00320017" w:rsidRPr="008649D8">
        <w:rPr>
          <w:rFonts w:ascii="Browallia New" w:hAnsi="Browallia New" w:cs="Browallia New"/>
          <w:sz w:val="28"/>
          <w:szCs w:val="28"/>
        </w:rPr>
        <w:t>6</w:t>
      </w:r>
      <w:r w:rsidR="00192FF3" w:rsidRPr="008649D8">
        <w:rPr>
          <w:rFonts w:ascii="Browallia New" w:hAnsi="Browallia New" w:cs="Browallia New"/>
          <w:sz w:val="28"/>
          <w:szCs w:val="28"/>
        </w:rPr>
        <w:t>4</w:t>
      </w:r>
      <w:r w:rsidR="00722716"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8649D8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0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51"/>
      </w:tblGrid>
      <w:tr w:rsidR="00027A1A" w:rsidRPr="008649D8" w14:paraId="215EFC1D" w14:textId="77777777" w:rsidTr="005F7FE3">
        <w:trPr>
          <w:cantSplit/>
        </w:trPr>
        <w:tc>
          <w:tcPr>
            <w:tcW w:w="3420" w:type="dxa"/>
          </w:tcPr>
          <w:p w14:paraId="10D238A6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8649D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14:paraId="6D66F201" w14:textId="77777777" w:rsidR="000738BC" w:rsidRPr="008649D8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7A1A" w:rsidRPr="008649D8" w14:paraId="7E4B1C85" w14:textId="77777777" w:rsidTr="005F7FE3">
        <w:trPr>
          <w:cantSplit/>
        </w:trPr>
        <w:tc>
          <w:tcPr>
            <w:tcW w:w="3420" w:type="dxa"/>
          </w:tcPr>
          <w:p w14:paraId="53FA9FCD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92FF3" w:rsidRPr="008649D8" w14:paraId="1AA894C3" w14:textId="77777777" w:rsidTr="005F7FE3">
        <w:trPr>
          <w:cantSplit/>
        </w:trPr>
        <w:tc>
          <w:tcPr>
            <w:tcW w:w="3420" w:type="dxa"/>
          </w:tcPr>
          <w:p w14:paraId="2292120E" w14:textId="77777777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B60C0" w14:textId="4AA0E186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D4B9266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1511" w14:textId="1923449C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</w:tcPr>
          <w:p w14:paraId="470107FD" w14:textId="77777777" w:rsidR="00192FF3" w:rsidRPr="008649D8" w:rsidRDefault="00192FF3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D9C5472" w14:textId="52EED594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41606398" w14:textId="77777777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9151" w14:textId="070C8435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EB111F" w:rsidRPr="008649D8" w14:paraId="0D70B4EE" w14:textId="77777777" w:rsidTr="005F7FE3">
        <w:trPr>
          <w:cantSplit/>
        </w:trPr>
        <w:tc>
          <w:tcPr>
            <w:tcW w:w="3420" w:type="dxa"/>
          </w:tcPr>
          <w:p w14:paraId="70D46BC9" w14:textId="77777777" w:rsidR="00EB111F" w:rsidRPr="008649D8" w:rsidRDefault="00EB111F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7F7DB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E2C4D86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4A6D3AA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F12ED43" w14:textId="77777777" w:rsidR="00EB111F" w:rsidRPr="008649D8" w:rsidRDefault="00EB111F" w:rsidP="00192F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424E847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EFA378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5EE480" w14:textId="77777777" w:rsidR="00EB111F" w:rsidRPr="008649D8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92FF3" w:rsidRPr="008649D8" w14:paraId="62B6FD3F" w14:textId="77777777" w:rsidTr="005F7FE3">
        <w:trPr>
          <w:cantSplit/>
        </w:trPr>
        <w:tc>
          <w:tcPr>
            <w:tcW w:w="3420" w:type="dxa"/>
          </w:tcPr>
          <w:p w14:paraId="00219F00" w14:textId="7178E98E" w:rsidR="00192FF3" w:rsidRPr="002935D1" w:rsidRDefault="00192FF3" w:rsidP="00192FF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935D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D79C6" w14:textId="416B44AB" w:rsidR="00192FF3" w:rsidRPr="008649D8" w:rsidRDefault="0098561B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589</w:t>
            </w:r>
          </w:p>
        </w:tc>
        <w:tc>
          <w:tcPr>
            <w:tcW w:w="141" w:type="dxa"/>
          </w:tcPr>
          <w:p w14:paraId="5F95724D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34EE63E" w14:textId="74DCCAC9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7,387</w:t>
            </w:r>
          </w:p>
        </w:tc>
        <w:tc>
          <w:tcPr>
            <w:tcW w:w="142" w:type="dxa"/>
          </w:tcPr>
          <w:p w14:paraId="04E38C14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8818D8C" w14:textId="6205B859" w:rsidR="00192FF3" w:rsidRPr="008649D8" w:rsidRDefault="00BA123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" w:type="dxa"/>
          </w:tcPr>
          <w:p w14:paraId="0D1FF9C3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EBD6421" w14:textId="4942EF96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192FF3" w:rsidRPr="008649D8" w14:paraId="71950DAC" w14:textId="77777777" w:rsidTr="005F7FE3">
        <w:trPr>
          <w:cantSplit/>
          <w:trHeight w:val="74"/>
        </w:trPr>
        <w:tc>
          <w:tcPr>
            <w:tcW w:w="3420" w:type="dxa"/>
          </w:tcPr>
          <w:p w14:paraId="528597A6" w14:textId="448F71D6" w:rsidR="00192FF3" w:rsidRPr="008649D8" w:rsidRDefault="002935D1" w:rsidP="00192FF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935D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1B4AA866" w:rsidR="00192FF3" w:rsidRPr="00444A64" w:rsidRDefault="0098561B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4A64">
              <w:rPr>
                <w:rFonts w:ascii="Browallia New" w:hAnsi="Browallia New" w:cs="Browallia New"/>
                <w:sz w:val="28"/>
                <w:szCs w:val="28"/>
                <w:lang w:val="en-GB"/>
              </w:rPr>
              <w:t>2,09</w:t>
            </w:r>
            <w:r w:rsidR="006A04CF" w:rsidRPr="00444A6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1" w:type="dxa"/>
          </w:tcPr>
          <w:p w14:paraId="26E3D10E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555C85CB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(7,135)</w:t>
            </w:r>
          </w:p>
        </w:tc>
        <w:tc>
          <w:tcPr>
            <w:tcW w:w="142" w:type="dxa"/>
          </w:tcPr>
          <w:p w14:paraId="4BC2B1CD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BED2D" w14:textId="50B0D111" w:rsidR="00192FF3" w:rsidRPr="008649D8" w:rsidRDefault="00BA123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1,592</w:t>
            </w:r>
          </w:p>
        </w:tc>
        <w:tc>
          <w:tcPr>
            <w:tcW w:w="142" w:type="dxa"/>
          </w:tcPr>
          <w:p w14:paraId="3B3699CF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7876" w14:textId="27EE2456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(3,710)</w:t>
            </w:r>
          </w:p>
        </w:tc>
      </w:tr>
      <w:tr w:rsidR="00192FF3" w:rsidRPr="008649D8" w14:paraId="52E1A474" w14:textId="77777777" w:rsidTr="005F7FE3">
        <w:trPr>
          <w:cantSplit/>
        </w:trPr>
        <w:tc>
          <w:tcPr>
            <w:tcW w:w="3420" w:type="dxa"/>
          </w:tcPr>
          <w:p w14:paraId="7E3A7245" w14:textId="09D2B671" w:rsidR="00192FF3" w:rsidRPr="008649D8" w:rsidRDefault="00435E34" w:rsidP="00192FF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3ECBC3" w14:textId="7FEC407B" w:rsidR="00192FF3" w:rsidRPr="00444A64" w:rsidRDefault="0098561B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4A64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</w:t>
            </w:r>
            <w:r w:rsidR="006A04CF" w:rsidRPr="00444A6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" w:type="dxa"/>
          </w:tcPr>
          <w:p w14:paraId="3B1BB3B5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CA059D" w14:textId="5985917D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2" w:type="dxa"/>
          </w:tcPr>
          <w:p w14:paraId="5146303A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CB4F2E5" w14:textId="4036FF78" w:rsidR="00192FF3" w:rsidRPr="008649D8" w:rsidRDefault="00BA123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1,592</w:t>
            </w:r>
          </w:p>
        </w:tc>
        <w:tc>
          <w:tcPr>
            <w:tcW w:w="142" w:type="dxa"/>
          </w:tcPr>
          <w:p w14:paraId="14D6FC28" w14:textId="77777777" w:rsidR="00192FF3" w:rsidRPr="008649D8" w:rsidRDefault="00192FF3" w:rsidP="00192FF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6945084" w14:textId="75F4BEB9" w:rsidR="00192FF3" w:rsidRPr="008649D8" w:rsidRDefault="00192FF3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(3,710)</w:t>
            </w:r>
          </w:p>
        </w:tc>
      </w:tr>
    </w:tbl>
    <w:p w14:paraId="3BE7C018" w14:textId="41F9A50F" w:rsidR="0085696C" w:rsidRDefault="0085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13E01E6" w14:textId="77777777" w:rsidR="00794A98" w:rsidRDefault="00794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BC309B9" w14:textId="59AF79FD" w:rsidR="00C03EC6" w:rsidRPr="008649D8" w:rsidRDefault="003B27D6" w:rsidP="00043AEC">
      <w:pPr>
        <w:tabs>
          <w:tab w:val="clear" w:pos="227"/>
          <w:tab w:val="clear" w:pos="907"/>
          <w:tab w:val="left" w:pos="993"/>
        </w:tabs>
        <w:spacing w:after="240" w:line="240" w:lineRule="auto"/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รายละเอียดของการกระทบภาษีเงินได้ มีดังนี้</w:t>
      </w:r>
    </w:p>
    <w:tbl>
      <w:tblPr>
        <w:tblW w:w="842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42"/>
        <w:gridCol w:w="38"/>
        <w:gridCol w:w="990"/>
        <w:gridCol w:w="142"/>
        <w:gridCol w:w="1154"/>
        <w:gridCol w:w="142"/>
        <w:gridCol w:w="1136"/>
      </w:tblGrid>
      <w:tr w:rsidR="000738BC" w:rsidRPr="008649D8" w14:paraId="78D405FC" w14:textId="77777777" w:rsidTr="003C05BB">
        <w:trPr>
          <w:cantSplit/>
          <w:tblHeader/>
        </w:trPr>
        <w:tc>
          <w:tcPr>
            <w:tcW w:w="3420" w:type="dxa"/>
          </w:tcPr>
          <w:p w14:paraId="62C3DC55" w14:textId="77777777" w:rsidR="000738BC" w:rsidRPr="008649D8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4"/>
          </w:tcPr>
          <w:p w14:paraId="0EE88D5C" w14:textId="77777777" w:rsidR="000738BC" w:rsidRPr="008649D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7D3BC3D0" w14:textId="77777777" w:rsidR="000738BC" w:rsidRPr="008649D8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38BC" w:rsidRPr="008649D8" w14:paraId="38E41A44" w14:textId="77777777" w:rsidTr="003C05BB">
        <w:trPr>
          <w:cantSplit/>
          <w:tblHeader/>
        </w:trPr>
        <w:tc>
          <w:tcPr>
            <w:tcW w:w="3420" w:type="dxa"/>
          </w:tcPr>
          <w:p w14:paraId="78F68576" w14:textId="77777777" w:rsidR="000738BC" w:rsidRPr="008649D8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14:paraId="246AF5E2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8649D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92393" w:rsidRPr="008649D8" w14:paraId="72C89011" w14:textId="77777777" w:rsidTr="003C05BB">
        <w:trPr>
          <w:cantSplit/>
          <w:tblHeader/>
        </w:trPr>
        <w:tc>
          <w:tcPr>
            <w:tcW w:w="3420" w:type="dxa"/>
          </w:tcPr>
          <w:p w14:paraId="21D0816A" w14:textId="77777777" w:rsidR="00C92393" w:rsidRPr="008649D8" w:rsidRDefault="00C92393" w:rsidP="00C92393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89C3" w14:textId="505B3F1C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710ED7E7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9F7E" w14:textId="72024BA9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" w:type="dxa"/>
          </w:tcPr>
          <w:p w14:paraId="2B5C983D" w14:textId="77777777" w:rsidR="00C92393" w:rsidRPr="008649D8" w:rsidRDefault="00C92393" w:rsidP="00C923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49327B" w14:textId="74E0D1FE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052255C1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1408204" w14:textId="3D648B03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0738BC" w:rsidRPr="008649D8" w14:paraId="5D9EF8E3" w14:textId="77777777" w:rsidTr="007F4435">
        <w:trPr>
          <w:cantSplit/>
          <w:trHeight w:hRule="exact" w:val="298"/>
          <w:tblHeader/>
        </w:trPr>
        <w:tc>
          <w:tcPr>
            <w:tcW w:w="3420" w:type="dxa"/>
          </w:tcPr>
          <w:p w14:paraId="134BDA5C" w14:textId="77777777" w:rsidR="000738BC" w:rsidRPr="008649D8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04AA66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E0A06FD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BADC05" w14:textId="77777777" w:rsidR="000738BC" w:rsidRPr="008649D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8649D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8932855" w14:textId="77777777" w:rsidR="000738BC" w:rsidRPr="008649D8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8649D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03F371" w14:textId="77777777" w:rsidR="000738BC" w:rsidRPr="008649D8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C92393" w:rsidRPr="008649D8" w14:paraId="1136B544" w14:textId="77777777" w:rsidTr="007F4435">
        <w:trPr>
          <w:cantSplit/>
        </w:trPr>
        <w:tc>
          <w:tcPr>
            <w:tcW w:w="3420" w:type="dxa"/>
          </w:tcPr>
          <w:p w14:paraId="36BF02B5" w14:textId="11596B91" w:rsidR="00C92393" w:rsidRPr="008649D8" w:rsidRDefault="00C92393" w:rsidP="00C923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79AA4" w14:textId="7458F3EE" w:rsidR="00C92393" w:rsidRPr="008649D8" w:rsidRDefault="00FD3D47" w:rsidP="002074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55,72</w:t>
            </w:r>
            <w:r w:rsidR="00F94F9B" w:rsidRPr="008649D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546AF4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9809A0" w14:textId="232170D7" w:rsidR="00C92393" w:rsidRPr="008649D8" w:rsidRDefault="00C92393" w:rsidP="002074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777,937</w:t>
            </w:r>
          </w:p>
        </w:tc>
        <w:tc>
          <w:tcPr>
            <w:tcW w:w="142" w:type="dxa"/>
            <w:vAlign w:val="bottom"/>
          </w:tcPr>
          <w:p w14:paraId="72B62A0B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177EFEA" w14:textId="7F88CB97" w:rsidR="00C92393" w:rsidRPr="008649D8" w:rsidRDefault="00B96FA4" w:rsidP="002074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61,761</w:t>
            </w:r>
          </w:p>
        </w:tc>
        <w:tc>
          <w:tcPr>
            <w:tcW w:w="142" w:type="dxa"/>
            <w:vAlign w:val="bottom"/>
          </w:tcPr>
          <w:p w14:paraId="013BD108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CEDE65" w14:textId="432172FD" w:rsidR="00C92393" w:rsidRPr="008649D8" w:rsidRDefault="00C92393" w:rsidP="002074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222,332</w:t>
            </w:r>
          </w:p>
        </w:tc>
      </w:tr>
      <w:tr w:rsidR="00C92393" w:rsidRPr="008649D8" w14:paraId="70384F41" w14:textId="77777777" w:rsidTr="007F4435">
        <w:trPr>
          <w:cantSplit/>
        </w:trPr>
        <w:tc>
          <w:tcPr>
            <w:tcW w:w="3420" w:type="dxa"/>
          </w:tcPr>
          <w:p w14:paraId="7AD4B85B" w14:textId="528E2CEA" w:rsidR="00C92393" w:rsidRPr="008649D8" w:rsidRDefault="00C92393" w:rsidP="00C923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18646" w14:textId="271B4B75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791827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A05925" w14:textId="54F2C038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DA6311F" w14:textId="54022A3B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01AD3B4" w14:textId="79F0E43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C92393" w:rsidRPr="008649D8" w14:paraId="2DBEFC39" w14:textId="77777777" w:rsidTr="003C05BB">
        <w:trPr>
          <w:cantSplit/>
        </w:trPr>
        <w:tc>
          <w:tcPr>
            <w:tcW w:w="3420" w:type="dxa"/>
          </w:tcPr>
          <w:p w14:paraId="3B457546" w14:textId="6DD2C10C" w:rsidR="00C92393" w:rsidRPr="008649D8" w:rsidRDefault="00C92393" w:rsidP="00C923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</w:t>
            </w:r>
            <w:r w:rsidR="00F34CC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กำไรตาม</w:t>
            </w: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0DC03" w14:textId="0BE1343C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11,145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5F55A47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4FA96" w14:textId="7FC5158F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155,587</w:t>
            </w:r>
          </w:p>
        </w:tc>
        <w:tc>
          <w:tcPr>
            <w:tcW w:w="142" w:type="dxa"/>
            <w:vAlign w:val="bottom"/>
          </w:tcPr>
          <w:p w14:paraId="5E5E0716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17042211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12,352</w:t>
            </w:r>
          </w:p>
        </w:tc>
        <w:tc>
          <w:tcPr>
            <w:tcW w:w="142" w:type="dxa"/>
            <w:vAlign w:val="bottom"/>
          </w:tcPr>
          <w:p w14:paraId="11C5EA35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0B6BEB4" w14:textId="2970102A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44,466 </w:t>
            </w:r>
          </w:p>
        </w:tc>
      </w:tr>
      <w:tr w:rsidR="00C92393" w:rsidRPr="008649D8" w14:paraId="54C23C19" w14:textId="77777777" w:rsidTr="003C05BB">
        <w:trPr>
          <w:cantSplit/>
        </w:trPr>
        <w:tc>
          <w:tcPr>
            <w:tcW w:w="3420" w:type="dxa"/>
          </w:tcPr>
          <w:p w14:paraId="12DEE1DD" w14:textId="35EEE3D8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รายการปรับกระทบยอดภาษี </w:t>
            </w: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B95E2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501B43B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6BE698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74B7F6" w14:textId="77777777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2393" w:rsidRPr="008649D8" w14:paraId="3881FB75" w14:textId="77777777" w:rsidTr="003C05BB">
        <w:trPr>
          <w:cantSplit/>
        </w:trPr>
        <w:tc>
          <w:tcPr>
            <w:tcW w:w="3420" w:type="dxa"/>
          </w:tcPr>
          <w:p w14:paraId="192DF731" w14:textId="77777777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ส่วนต่างจากการถอดงบการเงินของบริษัทย่อยออกจากงบการเงินรวม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0E3A7" w14:textId="599D9DAA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DA30C4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DCAC3" w14:textId="46D8FA65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(107,257)</w:t>
            </w:r>
          </w:p>
        </w:tc>
        <w:tc>
          <w:tcPr>
            <w:tcW w:w="142" w:type="dxa"/>
            <w:vAlign w:val="bottom"/>
          </w:tcPr>
          <w:p w14:paraId="1FA8628C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9D9682F" w14:textId="149BA7F7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7E85F3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4E5A1EE" w14:textId="4B28E151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92393" w:rsidRPr="008649D8" w14:paraId="637CF4F6" w14:textId="77777777" w:rsidTr="003C05BB">
        <w:trPr>
          <w:cantSplit/>
        </w:trPr>
        <w:tc>
          <w:tcPr>
            <w:tcW w:w="3420" w:type="dxa"/>
          </w:tcPr>
          <w:p w14:paraId="6A5CD43F" w14:textId="0E48A5D6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ภาษีสำหรับรายการที่ให้ถือเป็นรายได้</w:t>
            </w: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ตามประมวลรัษฎากร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76343" w14:textId="762FD467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7,925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B7A3CE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1404F4" w14:textId="0D0AE0D1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8,496</w:t>
            </w:r>
          </w:p>
        </w:tc>
        <w:tc>
          <w:tcPr>
            <w:tcW w:w="142" w:type="dxa"/>
            <w:vAlign w:val="bottom"/>
          </w:tcPr>
          <w:p w14:paraId="4E0EECDE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DA1CD87" w14:textId="110DC3BE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7,925</w:t>
            </w:r>
          </w:p>
        </w:tc>
        <w:tc>
          <w:tcPr>
            <w:tcW w:w="142" w:type="dxa"/>
            <w:vAlign w:val="bottom"/>
          </w:tcPr>
          <w:p w14:paraId="33567575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E4D2F0" w14:textId="7A58B3E5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8,496</w:t>
            </w:r>
          </w:p>
        </w:tc>
      </w:tr>
      <w:tr w:rsidR="00C92393" w:rsidRPr="008649D8" w14:paraId="1179A51D" w14:textId="77777777" w:rsidTr="002834DF">
        <w:trPr>
          <w:cantSplit/>
        </w:trPr>
        <w:tc>
          <w:tcPr>
            <w:tcW w:w="3420" w:type="dxa"/>
          </w:tcPr>
          <w:p w14:paraId="3A885BEE" w14:textId="139874A3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ภาษีสำหรับค่าใช้จ่ายที่ไม่สามารถหัก</w:t>
            </w:r>
            <w:r w:rsidR="00160A0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เป็นค่าใช้จ่ายทาง</w:t>
            </w: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ภาษี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3B92EE" w14:textId="3EA5DEC7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6,077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80634B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C6DFBE1" w14:textId="755F6985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5,956</w:t>
            </w:r>
          </w:p>
        </w:tc>
        <w:tc>
          <w:tcPr>
            <w:tcW w:w="142" w:type="dxa"/>
            <w:vAlign w:val="bottom"/>
          </w:tcPr>
          <w:p w14:paraId="6264B317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5EC63D94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5,157</w:t>
            </w:r>
          </w:p>
        </w:tc>
        <w:tc>
          <w:tcPr>
            <w:tcW w:w="142" w:type="dxa"/>
            <w:vAlign w:val="bottom"/>
          </w:tcPr>
          <w:p w14:paraId="020690C3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0EC39FE" w14:textId="37FA3F5E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5,861</w:t>
            </w:r>
          </w:p>
        </w:tc>
      </w:tr>
      <w:tr w:rsidR="00C92393" w:rsidRPr="008649D8" w14:paraId="5356AB65" w14:textId="77777777" w:rsidTr="002834DF">
        <w:trPr>
          <w:cantSplit/>
        </w:trPr>
        <w:tc>
          <w:tcPr>
            <w:tcW w:w="3420" w:type="dxa"/>
          </w:tcPr>
          <w:p w14:paraId="02BFF9DE" w14:textId="0A908054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ภาษีสำหรับรายได้ที่ไม่ต้องเสียภาษีและค่าใช้จ่ายที่หักเพิ่มได้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E17332" w14:textId="41A05F5B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(166)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0D0BD2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048B7326" w14:textId="68600AFA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(2,138)</w:t>
            </w:r>
          </w:p>
        </w:tc>
        <w:tc>
          <w:tcPr>
            <w:tcW w:w="142" w:type="dxa"/>
            <w:vAlign w:val="bottom"/>
          </w:tcPr>
          <w:p w14:paraId="74CD3605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7E4ED126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(1,546)</w:t>
            </w:r>
          </w:p>
        </w:tc>
        <w:tc>
          <w:tcPr>
            <w:tcW w:w="142" w:type="dxa"/>
            <w:vAlign w:val="bottom"/>
          </w:tcPr>
          <w:p w14:paraId="76173F30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4E01370" w14:textId="165DD7A3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(2,141)</w:t>
            </w:r>
          </w:p>
        </w:tc>
      </w:tr>
      <w:tr w:rsidR="00C92393" w:rsidRPr="008649D8" w14:paraId="7A5307E8" w14:textId="77777777" w:rsidTr="002834DF">
        <w:trPr>
          <w:cantSplit/>
        </w:trPr>
        <w:tc>
          <w:tcPr>
            <w:tcW w:w="3420" w:type="dxa"/>
          </w:tcPr>
          <w:p w14:paraId="6AACB83D" w14:textId="057FD558" w:rsidR="00C92393" w:rsidRPr="008649D8" w:rsidRDefault="00C92393" w:rsidP="00C92393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ภาษีสำหรับผลแตกต่างที่ไม่ได้รับรู้เป็นสินทรัพย์ภาษีเงินได้รอตัดบัญชี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24F790" w14:textId="0F8BCB6E" w:rsidR="00C92393" w:rsidRPr="008649D8" w:rsidRDefault="00FD3D47" w:rsidP="005734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(22,296)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3A55BC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00F7E20C" w14:textId="4791F5CE" w:rsidR="00C92393" w:rsidRPr="008649D8" w:rsidRDefault="00C92393" w:rsidP="005734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(59,956)</w:t>
            </w:r>
          </w:p>
        </w:tc>
        <w:tc>
          <w:tcPr>
            <w:tcW w:w="142" w:type="dxa"/>
            <w:vAlign w:val="bottom"/>
          </w:tcPr>
          <w:p w14:paraId="40A7842E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86BDCA" w14:textId="14DF6284" w:rsidR="00C92393" w:rsidRPr="008649D8" w:rsidRDefault="00B96FA4" w:rsidP="005734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(22,296)</w:t>
            </w:r>
          </w:p>
        </w:tc>
        <w:tc>
          <w:tcPr>
            <w:tcW w:w="142" w:type="dxa"/>
            <w:vAlign w:val="bottom"/>
          </w:tcPr>
          <w:p w14:paraId="4D2BD4F6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595AE78" w14:textId="29263D91" w:rsidR="00C92393" w:rsidRPr="008649D8" w:rsidRDefault="00C92393" w:rsidP="005734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(59,956)</w:t>
            </w:r>
          </w:p>
        </w:tc>
      </w:tr>
      <w:tr w:rsidR="00C92393" w:rsidRPr="008649D8" w14:paraId="014D3FA0" w14:textId="77777777" w:rsidTr="002834DF">
        <w:trPr>
          <w:cantSplit/>
          <w:trHeight w:val="280"/>
        </w:trPr>
        <w:tc>
          <w:tcPr>
            <w:tcW w:w="3420" w:type="dxa"/>
          </w:tcPr>
          <w:p w14:paraId="297A82EB" w14:textId="77777777" w:rsidR="00C92393" w:rsidRPr="008649D8" w:rsidRDefault="00C92393" w:rsidP="00C92393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D31F5" w14:textId="14E84E7E" w:rsidR="00C92393" w:rsidRPr="008649D8" w:rsidRDefault="00FD3D47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2,685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7273E0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10D4131F" w14:textId="458FC9A2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142" w:type="dxa"/>
            <w:vAlign w:val="bottom"/>
          </w:tcPr>
          <w:p w14:paraId="32EE4F53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65EC6E" w14:textId="6B8EAA8A" w:rsidR="00C92393" w:rsidRPr="008649D8" w:rsidRDefault="00B96FA4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1,592</w:t>
            </w:r>
          </w:p>
        </w:tc>
        <w:tc>
          <w:tcPr>
            <w:tcW w:w="142" w:type="dxa"/>
            <w:vAlign w:val="bottom"/>
          </w:tcPr>
          <w:p w14:paraId="102C2A88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684C8C" w14:textId="3B14A3BD" w:rsidR="00C92393" w:rsidRPr="008649D8" w:rsidRDefault="00C92393" w:rsidP="00C9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(3,274)</w:t>
            </w:r>
          </w:p>
        </w:tc>
      </w:tr>
      <w:tr w:rsidR="00C92393" w:rsidRPr="008649D8" w14:paraId="7EF414C0" w14:textId="77777777" w:rsidTr="002834DF">
        <w:trPr>
          <w:cantSplit/>
          <w:trHeight w:val="280"/>
        </w:trPr>
        <w:tc>
          <w:tcPr>
            <w:tcW w:w="3420" w:type="dxa"/>
          </w:tcPr>
          <w:p w14:paraId="0B8E8969" w14:textId="77777777" w:rsidR="00C92393" w:rsidRPr="008649D8" w:rsidRDefault="00C92393" w:rsidP="00C92393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A4208" w14:textId="19C7AE5A" w:rsidR="00C92393" w:rsidRPr="008649D8" w:rsidRDefault="00FD3D47" w:rsidP="00AF3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041DC9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1CF78768" w14:textId="383737F9" w:rsidR="00C92393" w:rsidRPr="008649D8" w:rsidRDefault="00C92393" w:rsidP="00AF3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(436)</w:t>
            </w:r>
          </w:p>
        </w:tc>
        <w:tc>
          <w:tcPr>
            <w:tcW w:w="142" w:type="dxa"/>
            <w:vAlign w:val="bottom"/>
          </w:tcPr>
          <w:p w14:paraId="5F125D06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878A84" w14:textId="5B3164DF" w:rsidR="00C92393" w:rsidRPr="008649D8" w:rsidRDefault="00B96FA4" w:rsidP="00AF3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0D9D3E8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FA3189E" w14:textId="21DA6F1D" w:rsidR="00C92393" w:rsidRPr="008649D8" w:rsidRDefault="00C92393" w:rsidP="00AF3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(436)</w:t>
            </w:r>
          </w:p>
        </w:tc>
      </w:tr>
      <w:tr w:rsidR="00C92393" w:rsidRPr="008649D8" w14:paraId="0E053BE4" w14:textId="77777777" w:rsidTr="002834DF">
        <w:trPr>
          <w:cantSplit/>
          <w:trHeight w:val="280"/>
        </w:trPr>
        <w:tc>
          <w:tcPr>
            <w:tcW w:w="3420" w:type="dxa"/>
          </w:tcPr>
          <w:p w14:paraId="74CD0228" w14:textId="7543005B" w:rsidR="00C92393" w:rsidRPr="008649D8" w:rsidRDefault="00C92393" w:rsidP="00C92393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8B4D6" w14:textId="4E889913" w:rsidR="00C92393" w:rsidRPr="008649D8" w:rsidRDefault="00FD3D47" w:rsidP="00AF3AE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2,685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9E5CC5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0959C21E" w14:textId="396B296B" w:rsidR="00C92393" w:rsidRPr="008649D8" w:rsidRDefault="00C92393" w:rsidP="00AF3AE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252</w:t>
            </w:r>
          </w:p>
        </w:tc>
        <w:tc>
          <w:tcPr>
            <w:tcW w:w="142" w:type="dxa"/>
            <w:vAlign w:val="bottom"/>
          </w:tcPr>
          <w:p w14:paraId="5378B67D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FDBF16" w14:textId="1137CEAD" w:rsidR="00C92393" w:rsidRPr="008649D8" w:rsidRDefault="00B96FA4" w:rsidP="00AF3AE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1,592</w:t>
            </w:r>
          </w:p>
        </w:tc>
        <w:tc>
          <w:tcPr>
            <w:tcW w:w="142" w:type="dxa"/>
            <w:vAlign w:val="bottom"/>
          </w:tcPr>
          <w:p w14:paraId="19989B7E" w14:textId="77777777" w:rsidR="00C92393" w:rsidRPr="008649D8" w:rsidRDefault="00C92393" w:rsidP="00C923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E91E4DA" w14:textId="53E58320" w:rsidR="00C92393" w:rsidRPr="008649D8" w:rsidRDefault="00C92393" w:rsidP="00AF3AE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(3,710)</w:t>
            </w:r>
          </w:p>
        </w:tc>
      </w:tr>
    </w:tbl>
    <w:p w14:paraId="0188E235" w14:textId="77777777" w:rsidR="009A01A5" w:rsidRPr="008649D8" w:rsidRDefault="009A01A5" w:rsidP="000865ED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DFFC3B" w14:textId="3B612FD4" w:rsidR="000738BC" w:rsidRPr="008649D8" w:rsidRDefault="005423E1" w:rsidP="00EB6A02">
      <w:pPr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</w:rPr>
        <w:t>24.2</w:t>
      </w:r>
      <w:r w:rsidR="007101B8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0738BC" w:rsidRPr="008649D8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ภาษีเงินได้รอการตัดบัญชี</w:t>
      </w:r>
    </w:p>
    <w:p w14:paraId="66DC60A3" w14:textId="77777777" w:rsidR="000738BC" w:rsidRPr="008649D8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8"/>
          <w:szCs w:val="28"/>
        </w:rPr>
      </w:pPr>
    </w:p>
    <w:p w14:paraId="2F743B23" w14:textId="77777777" w:rsidR="000738BC" w:rsidRPr="008649D8" w:rsidRDefault="000738BC" w:rsidP="00287220">
      <w:pPr>
        <w:tabs>
          <w:tab w:val="clear" w:pos="454"/>
        </w:tabs>
        <w:spacing w:line="240" w:lineRule="auto"/>
        <w:ind w:left="990" w:hanging="139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8649D8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28"/>
        <w:gridCol w:w="1202"/>
        <w:gridCol w:w="1202"/>
        <w:gridCol w:w="1202"/>
        <w:gridCol w:w="1205"/>
      </w:tblGrid>
      <w:tr w:rsidR="003A6215" w:rsidRPr="008649D8" w14:paraId="79E56201" w14:textId="77777777" w:rsidTr="000F24E9">
        <w:trPr>
          <w:trHeight w:val="348"/>
        </w:trPr>
        <w:tc>
          <w:tcPr>
            <w:tcW w:w="3628" w:type="dxa"/>
          </w:tcPr>
          <w:p w14:paraId="34056791" w14:textId="77777777" w:rsidR="003A6215" w:rsidRPr="008649D8" w:rsidRDefault="003A6215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4811" w:type="dxa"/>
            <w:gridSpan w:val="4"/>
          </w:tcPr>
          <w:p w14:paraId="7D246FE3" w14:textId="77777777" w:rsidR="003A6215" w:rsidRPr="008649D8" w:rsidRDefault="003A6215" w:rsidP="00EE5F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8649D8" w14:paraId="42006130" w14:textId="77777777" w:rsidTr="003A6215">
        <w:trPr>
          <w:trHeight w:val="384"/>
        </w:trPr>
        <w:tc>
          <w:tcPr>
            <w:tcW w:w="3628" w:type="dxa"/>
          </w:tcPr>
          <w:p w14:paraId="6FEDBB05" w14:textId="77777777" w:rsidR="000738BC" w:rsidRPr="008649D8" w:rsidRDefault="000738BC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404" w:type="dxa"/>
            <w:gridSpan w:val="2"/>
            <w:hideMark/>
          </w:tcPr>
          <w:p w14:paraId="0E2C95FF" w14:textId="77777777" w:rsidR="000738BC" w:rsidRPr="008649D8" w:rsidRDefault="000738BC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7" w:type="dxa"/>
            <w:gridSpan w:val="2"/>
            <w:hideMark/>
          </w:tcPr>
          <w:p w14:paraId="5F830FC2" w14:textId="77777777" w:rsidR="000738BC" w:rsidRPr="008649D8" w:rsidRDefault="000738BC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B5D5E" w:rsidRPr="008649D8" w14:paraId="0169EB19" w14:textId="77777777" w:rsidTr="003A6215">
        <w:trPr>
          <w:trHeight w:val="372"/>
        </w:trPr>
        <w:tc>
          <w:tcPr>
            <w:tcW w:w="3628" w:type="dxa"/>
          </w:tcPr>
          <w:p w14:paraId="239D54DE" w14:textId="77777777" w:rsidR="001B5D5E" w:rsidRPr="008649D8" w:rsidRDefault="001B5D5E" w:rsidP="001B5D5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  <w:hideMark/>
          </w:tcPr>
          <w:p w14:paraId="65CD87BC" w14:textId="412715AF" w:rsidR="001B5D5E" w:rsidRPr="008649D8" w:rsidRDefault="001B5D5E" w:rsidP="001B5D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2" w:type="dxa"/>
            <w:vAlign w:val="bottom"/>
            <w:hideMark/>
          </w:tcPr>
          <w:p w14:paraId="18DD3541" w14:textId="73C9A73C" w:rsidR="001B5D5E" w:rsidRPr="008649D8" w:rsidRDefault="001B5D5E" w:rsidP="001B5D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</w:t>
            </w:r>
          </w:p>
        </w:tc>
        <w:tc>
          <w:tcPr>
            <w:tcW w:w="1202" w:type="dxa"/>
            <w:vAlign w:val="bottom"/>
            <w:hideMark/>
          </w:tcPr>
          <w:p w14:paraId="7950BF0C" w14:textId="46875504" w:rsidR="001B5D5E" w:rsidRPr="008649D8" w:rsidRDefault="001B5D5E" w:rsidP="001B5D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5" w:type="dxa"/>
            <w:vAlign w:val="bottom"/>
            <w:hideMark/>
          </w:tcPr>
          <w:p w14:paraId="29BE37A8" w14:textId="21606652" w:rsidR="001B5D5E" w:rsidRPr="008649D8" w:rsidRDefault="001B5D5E" w:rsidP="001B5D5E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</w:t>
            </w:r>
          </w:p>
        </w:tc>
      </w:tr>
      <w:tr w:rsidR="000F24E9" w:rsidRPr="008649D8" w14:paraId="685EF6A2" w14:textId="77777777" w:rsidTr="003A6215">
        <w:trPr>
          <w:trHeight w:val="372"/>
        </w:trPr>
        <w:tc>
          <w:tcPr>
            <w:tcW w:w="3628" w:type="dxa"/>
          </w:tcPr>
          <w:p w14:paraId="0B8C7EDF" w14:textId="77777777" w:rsidR="000F24E9" w:rsidRPr="008649D8" w:rsidRDefault="000F24E9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7EBDC8C" w14:textId="77777777" w:rsidR="000F24E9" w:rsidRPr="008649D8" w:rsidRDefault="000F24E9" w:rsidP="000F24E9">
            <w:pP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E78AECB" w14:textId="77777777" w:rsidR="000F24E9" w:rsidRPr="008649D8" w:rsidRDefault="000F24E9" w:rsidP="000F24E9">
            <w:pP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6D6639C" w14:textId="77777777" w:rsidR="000F24E9" w:rsidRPr="008649D8" w:rsidRDefault="000F24E9" w:rsidP="000F24E9">
            <w:pP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8248D" w14:textId="77777777" w:rsidR="000F24E9" w:rsidRPr="008649D8" w:rsidRDefault="000F24E9" w:rsidP="000F24E9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B5D5E" w:rsidRPr="008649D8" w14:paraId="5EFAEB08" w14:textId="77777777" w:rsidTr="00240E6B">
        <w:trPr>
          <w:trHeight w:val="348"/>
        </w:trPr>
        <w:tc>
          <w:tcPr>
            <w:tcW w:w="3628" w:type="dxa"/>
            <w:hideMark/>
          </w:tcPr>
          <w:p w14:paraId="66AA80F7" w14:textId="77777777" w:rsidR="001B5D5E" w:rsidRPr="008649D8" w:rsidRDefault="001B5D5E" w:rsidP="001B5D5E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226211" w14:textId="5EFC053F" w:rsidR="001B5D5E" w:rsidRPr="008649D8" w:rsidRDefault="007D6C96" w:rsidP="00240E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20,488</w:t>
            </w:r>
          </w:p>
        </w:tc>
        <w:tc>
          <w:tcPr>
            <w:tcW w:w="1202" w:type="dxa"/>
            <w:vAlign w:val="bottom"/>
          </w:tcPr>
          <w:p w14:paraId="6018F3F3" w14:textId="602CBE51" w:rsidR="001B5D5E" w:rsidRPr="008649D8" w:rsidRDefault="001B5D5E" w:rsidP="00240E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22,585</w:t>
            </w:r>
          </w:p>
        </w:tc>
        <w:tc>
          <w:tcPr>
            <w:tcW w:w="1202" w:type="dxa"/>
            <w:shd w:val="clear" w:color="auto" w:fill="auto"/>
          </w:tcPr>
          <w:p w14:paraId="38539FF2" w14:textId="4B6BE339" w:rsidR="001B5D5E" w:rsidRPr="008649D8" w:rsidRDefault="00BA1233" w:rsidP="00240E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18,287</w:t>
            </w:r>
          </w:p>
        </w:tc>
        <w:tc>
          <w:tcPr>
            <w:tcW w:w="1205" w:type="dxa"/>
          </w:tcPr>
          <w:p w14:paraId="7B2BEB9D" w14:textId="70008D85" w:rsidR="001B5D5E" w:rsidRPr="008649D8" w:rsidRDefault="001B5D5E" w:rsidP="00240E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19,879</w:t>
            </w:r>
          </w:p>
        </w:tc>
      </w:tr>
      <w:tr w:rsidR="00240E6B" w:rsidRPr="008649D8" w14:paraId="1926112F" w14:textId="77777777" w:rsidTr="00240E6B">
        <w:trPr>
          <w:trHeight w:val="348"/>
        </w:trPr>
        <w:tc>
          <w:tcPr>
            <w:tcW w:w="3628" w:type="dxa"/>
          </w:tcPr>
          <w:p w14:paraId="34AD0E45" w14:textId="5FF97ADE" w:rsidR="00240E6B" w:rsidRPr="008649D8" w:rsidRDefault="00C37A57" w:rsidP="001B5D5E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หนี้สิน</w:t>
            </w:r>
            <w:r w:rsidR="00240E6B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E094DDF" w14:textId="00EB7D74" w:rsidR="00240E6B" w:rsidRPr="008649D8" w:rsidRDefault="00C37A57" w:rsidP="00C37A5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vAlign w:val="bottom"/>
          </w:tcPr>
          <w:p w14:paraId="75FD57EC" w14:textId="653886B5" w:rsidR="00240E6B" w:rsidRPr="008649D8" w:rsidRDefault="00C37A57" w:rsidP="00C37A5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1322F8F1" w14:textId="4494B71B" w:rsidR="00240E6B" w:rsidRPr="008649D8" w:rsidRDefault="00C37A57" w:rsidP="00C37A5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</w:tcPr>
          <w:p w14:paraId="3FB4E0EF" w14:textId="18415496" w:rsidR="00240E6B" w:rsidRPr="008649D8" w:rsidRDefault="00C37A57" w:rsidP="00C37A5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1B5D5E" w:rsidRPr="008649D8" w14:paraId="5C6AFA37" w14:textId="77777777" w:rsidTr="003A6215">
        <w:trPr>
          <w:trHeight w:val="396"/>
        </w:trPr>
        <w:tc>
          <w:tcPr>
            <w:tcW w:w="3628" w:type="dxa"/>
            <w:hideMark/>
          </w:tcPr>
          <w:p w14:paraId="3411DEA5" w14:textId="77777777" w:rsidR="001B5D5E" w:rsidRPr="008649D8" w:rsidRDefault="001B5D5E" w:rsidP="001B5D5E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C9728C6" w14:textId="7FCD85E0" w:rsidR="001B5D5E" w:rsidRPr="008649D8" w:rsidRDefault="007D6C96" w:rsidP="00C37A5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20,488</w:t>
            </w:r>
          </w:p>
        </w:tc>
        <w:tc>
          <w:tcPr>
            <w:tcW w:w="1202" w:type="dxa"/>
            <w:vAlign w:val="bottom"/>
          </w:tcPr>
          <w:p w14:paraId="3E03FCAF" w14:textId="765996C9" w:rsidR="001B5D5E" w:rsidRPr="008649D8" w:rsidRDefault="001B5D5E" w:rsidP="00C37A5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22,585</w:t>
            </w:r>
          </w:p>
        </w:tc>
        <w:tc>
          <w:tcPr>
            <w:tcW w:w="1202" w:type="dxa"/>
            <w:shd w:val="clear" w:color="auto" w:fill="auto"/>
          </w:tcPr>
          <w:p w14:paraId="3A01ADBA" w14:textId="4E670A5F" w:rsidR="001B5D5E" w:rsidRPr="008649D8" w:rsidRDefault="00BA1233" w:rsidP="00C37A5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18,287</w:t>
            </w:r>
          </w:p>
        </w:tc>
        <w:tc>
          <w:tcPr>
            <w:tcW w:w="1205" w:type="dxa"/>
          </w:tcPr>
          <w:p w14:paraId="6D727E7A" w14:textId="64ADEE2A" w:rsidR="001B5D5E" w:rsidRPr="008649D8" w:rsidRDefault="001B5D5E" w:rsidP="00C37A5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19,879</w:t>
            </w:r>
          </w:p>
        </w:tc>
      </w:tr>
    </w:tbl>
    <w:p w14:paraId="7A0526E1" w14:textId="19222361" w:rsidR="00D10BD7" w:rsidRPr="008649D8" w:rsidRDefault="00D10BD7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</w:rPr>
      </w:pPr>
    </w:p>
    <w:p w14:paraId="4DB40A58" w14:textId="4D1F5A57" w:rsidR="00165423" w:rsidRPr="008649D8" w:rsidRDefault="00165423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</w:rPr>
      </w:pPr>
    </w:p>
    <w:p w14:paraId="6799D98D" w14:textId="77777777" w:rsidR="00E44E8D" w:rsidRPr="008649D8" w:rsidRDefault="00E44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047855A" w14:textId="63E1C6F0" w:rsidR="009F5828" w:rsidRPr="008649D8" w:rsidRDefault="000738BC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8649D8" w:rsidRDefault="00A5542F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512897" w:rsidRPr="00FE3C6B" w14:paraId="3B9BAA3D" w14:textId="77777777" w:rsidTr="00512897">
        <w:tc>
          <w:tcPr>
            <w:tcW w:w="3628" w:type="dxa"/>
            <w:shd w:val="clear" w:color="auto" w:fill="auto"/>
            <w:vAlign w:val="bottom"/>
          </w:tcPr>
          <w:p w14:paraId="460F1719" w14:textId="77777777" w:rsidR="00512897" w:rsidRPr="008649D8" w:rsidRDefault="00512897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6BAE979" w14:textId="77777777" w:rsidR="00512897" w:rsidRPr="00FE3C6B" w:rsidRDefault="00512897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FE3C6B" w14:paraId="4D8A3922" w14:textId="77777777" w:rsidTr="00512897">
        <w:tc>
          <w:tcPr>
            <w:tcW w:w="3628" w:type="dxa"/>
            <w:shd w:val="clear" w:color="auto" w:fill="auto"/>
            <w:vAlign w:val="bottom"/>
          </w:tcPr>
          <w:p w14:paraId="5DDEB37C" w14:textId="77777777" w:rsidR="000738BC" w:rsidRPr="00FE3C6B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FE3C6B" w14:paraId="533C1F3F" w14:textId="77777777" w:rsidTr="00512897">
        <w:tc>
          <w:tcPr>
            <w:tcW w:w="3628" w:type="dxa"/>
            <w:shd w:val="clear" w:color="auto" w:fill="auto"/>
            <w:vAlign w:val="bottom"/>
          </w:tcPr>
          <w:p w14:paraId="4ABEA9BD" w14:textId="77777777" w:rsidR="000738BC" w:rsidRPr="00FE3C6B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FE3C6B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0A6E73" w14:textId="77777777" w:rsidR="000738BC" w:rsidRPr="00FE3C6B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38BC" w:rsidRPr="00FE3C6B" w14:paraId="247DDD39" w14:textId="77777777" w:rsidTr="00512897">
        <w:tc>
          <w:tcPr>
            <w:tcW w:w="3628" w:type="dxa"/>
            <w:shd w:val="clear" w:color="auto" w:fill="auto"/>
            <w:vAlign w:val="bottom"/>
          </w:tcPr>
          <w:p w14:paraId="44879C30" w14:textId="77777777" w:rsidR="000738BC" w:rsidRPr="00FE3C6B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FB149" w14:textId="079C992F" w:rsidR="000738BC" w:rsidRPr="00FE3C6B" w:rsidRDefault="000738BC" w:rsidP="006E343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FF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E3C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32A15"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A754A"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3AC0FAD0" w14:textId="77777777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1862C75F" w14:textId="77777777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E733324" w14:textId="2061F7C1" w:rsidR="000738BC" w:rsidRPr="00FE3C6B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E3C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E3C6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FE3C6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A754A" w:rsidRPr="00FE3C6B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0738BC" w:rsidRPr="00FE3C6B" w14:paraId="1B03420C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0B9C91FA" w14:textId="181B68E1" w:rsidR="000738BC" w:rsidRPr="00FE3C6B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FE3C6B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34F408" w14:textId="77777777" w:rsidR="000738BC" w:rsidRPr="00FE3C6B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82B4B7" w14:textId="77777777" w:rsidR="000738BC" w:rsidRPr="00FE3C6B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5BBA35" w14:textId="77777777" w:rsidR="000738BC" w:rsidRPr="00FE3C6B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FE3C6B" w14:paraId="3BA8B906" w14:textId="77777777" w:rsidTr="00512897">
        <w:tc>
          <w:tcPr>
            <w:tcW w:w="3628" w:type="dxa"/>
            <w:shd w:val="clear" w:color="auto" w:fill="auto"/>
            <w:vAlign w:val="bottom"/>
          </w:tcPr>
          <w:p w14:paraId="312FD6FD" w14:textId="6E93480B" w:rsidR="00FA754A" w:rsidRPr="00FE3C6B" w:rsidRDefault="00FA754A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3577A8F" w14:textId="77777777" w:rsidR="00FA754A" w:rsidRPr="00FE3C6B" w:rsidRDefault="00FA754A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0580D7" w14:textId="77777777" w:rsidR="00FA754A" w:rsidRPr="00FE3C6B" w:rsidRDefault="00FA754A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2C771F" w14:textId="77777777" w:rsidR="00FA754A" w:rsidRPr="00FE3C6B" w:rsidRDefault="00FA754A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8E2B0E2" w14:textId="77777777" w:rsidR="00FA754A" w:rsidRPr="00FE3C6B" w:rsidRDefault="00FA754A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FE3C6B" w14:paraId="664611B8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67098213" w14:textId="6292B9A6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ค่าเผื่อผลขาดทุนการด้อยค่าของลูกหนี้การค้า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2D00A2F" w14:textId="133E1A41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23B3DF" w14:textId="51A29D21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02" w:type="dxa"/>
            <w:shd w:val="clear" w:color="auto" w:fill="auto"/>
          </w:tcPr>
          <w:p w14:paraId="1EB84329" w14:textId="278A95C1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F54ADF" w14:textId="4EBFD226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</w:tr>
      <w:tr w:rsidR="00FA754A" w:rsidRPr="00FE3C6B" w14:paraId="7AA447F9" w14:textId="77777777" w:rsidTr="00512897">
        <w:tc>
          <w:tcPr>
            <w:tcW w:w="3628" w:type="dxa"/>
            <w:shd w:val="clear" w:color="auto" w:fill="auto"/>
            <w:vAlign w:val="bottom"/>
          </w:tcPr>
          <w:p w14:paraId="2922AF57" w14:textId="23BE0B6C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2AD5ADF" w14:textId="5081FBE4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7,665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3F4AE" w14:textId="674C59D5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02" w:type="dxa"/>
            <w:shd w:val="clear" w:color="auto" w:fill="auto"/>
          </w:tcPr>
          <w:p w14:paraId="444E7E9E" w14:textId="0A9FD100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25C5136" w14:textId="6D5FFC4E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8,057</w:t>
            </w:r>
          </w:p>
        </w:tc>
      </w:tr>
      <w:tr w:rsidR="00FA754A" w:rsidRPr="00FE3C6B" w14:paraId="4ED8F87F" w14:textId="77777777" w:rsidTr="00512897">
        <w:trPr>
          <w:trHeight w:val="306"/>
        </w:trPr>
        <w:tc>
          <w:tcPr>
            <w:tcW w:w="3628" w:type="dxa"/>
            <w:shd w:val="clear" w:color="auto" w:fill="auto"/>
          </w:tcPr>
          <w:p w14:paraId="241B5714" w14:textId="15A2BF12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7E85B14" w14:textId="25A93039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FAECAD" w14:textId="671B97D8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(142)</w:t>
            </w:r>
          </w:p>
        </w:tc>
        <w:tc>
          <w:tcPr>
            <w:tcW w:w="1202" w:type="dxa"/>
            <w:shd w:val="clear" w:color="auto" w:fill="auto"/>
          </w:tcPr>
          <w:p w14:paraId="30567D98" w14:textId="3021B635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1CF468" w14:textId="0491D9F8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</w:tr>
      <w:tr w:rsidR="00FA754A" w:rsidRPr="00FE3C6B" w14:paraId="0CEAA674" w14:textId="77777777" w:rsidTr="00512897">
        <w:tc>
          <w:tcPr>
            <w:tcW w:w="3628" w:type="dxa"/>
            <w:shd w:val="clear" w:color="auto" w:fill="auto"/>
          </w:tcPr>
          <w:p w14:paraId="72F3C530" w14:textId="4A92859B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E0B11C" w14:textId="66ABBEBD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F73D97" w14:textId="32C00CE6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02" w:type="dxa"/>
            <w:shd w:val="clear" w:color="auto" w:fill="auto"/>
          </w:tcPr>
          <w:p w14:paraId="02028919" w14:textId="1857D47E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2433F" w14:textId="708D1F71" w:rsidR="00FA754A" w:rsidRPr="00FE3C6B" w:rsidRDefault="00381B46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FA754A" w:rsidRPr="00FE3C6B" w14:paraId="6073FC05" w14:textId="77777777" w:rsidTr="00512897">
        <w:tc>
          <w:tcPr>
            <w:tcW w:w="3628" w:type="dxa"/>
            <w:shd w:val="clear" w:color="auto" w:fill="auto"/>
          </w:tcPr>
          <w:p w14:paraId="1198093B" w14:textId="4872C726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A6D66E" w14:textId="65C1562A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</w:rPr>
              <w:t>4,876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7D0410" w14:textId="03D0296F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3611CC4E" w14:textId="7C7F92F4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D794CA" w14:textId="53CB4027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</w:rPr>
              <w:t>4,876</w:t>
            </w:r>
          </w:p>
        </w:tc>
      </w:tr>
      <w:tr w:rsidR="00FA754A" w:rsidRPr="00FE3C6B" w14:paraId="791C3F20" w14:textId="77777777" w:rsidTr="00512897">
        <w:tc>
          <w:tcPr>
            <w:tcW w:w="3628" w:type="dxa"/>
            <w:shd w:val="clear" w:color="auto" w:fill="auto"/>
            <w:vAlign w:val="bottom"/>
          </w:tcPr>
          <w:p w14:paraId="26006153" w14:textId="7852C2AF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7A26D70" w14:textId="45136C9D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4,150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4D5C0C" w14:textId="369EC3F4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(61)</w:t>
            </w:r>
          </w:p>
        </w:tc>
        <w:tc>
          <w:tcPr>
            <w:tcW w:w="1202" w:type="dxa"/>
            <w:shd w:val="clear" w:color="auto" w:fill="auto"/>
          </w:tcPr>
          <w:p w14:paraId="0BD103AA" w14:textId="453588C9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865949" w14:textId="530AC0EE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4,089</w:t>
            </w:r>
          </w:p>
        </w:tc>
      </w:tr>
      <w:tr w:rsidR="00FA754A" w:rsidRPr="00FE3C6B" w14:paraId="4BFBA2E6" w14:textId="77777777" w:rsidTr="00512897">
        <w:tc>
          <w:tcPr>
            <w:tcW w:w="3628" w:type="dxa"/>
            <w:shd w:val="clear" w:color="auto" w:fill="auto"/>
            <w:vAlign w:val="bottom"/>
          </w:tcPr>
          <w:p w14:paraId="7EF87335" w14:textId="0BCBEEF2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="00AE5B19" w:rsidRPr="00FE3C6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68BFE0" w14:textId="153A9755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4,082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5C585" w14:textId="331AF531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(2,371)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774A9" w14:textId="31CD6176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315E4" w14:textId="775E253C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1,711</w:t>
            </w:r>
          </w:p>
        </w:tc>
      </w:tr>
      <w:tr w:rsidR="00FA754A" w:rsidRPr="00FE3C6B" w14:paraId="3205FBCD" w14:textId="77777777" w:rsidTr="00512897">
        <w:tc>
          <w:tcPr>
            <w:tcW w:w="3628" w:type="dxa"/>
            <w:shd w:val="clear" w:color="auto" w:fill="auto"/>
            <w:vAlign w:val="bottom"/>
          </w:tcPr>
          <w:p w14:paraId="738BA70F" w14:textId="6E7C8572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DA51" w14:textId="03CC589F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8369C" w14:textId="4364E865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02" w:type="dxa"/>
            <w:shd w:val="clear" w:color="auto" w:fill="auto"/>
          </w:tcPr>
          <w:p w14:paraId="30A3C8B4" w14:textId="2F20A88F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57668D" w14:textId="77A2A909" w:rsidR="00FA754A" w:rsidRPr="00FE3C6B" w:rsidRDefault="0098561B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1,124</w:t>
            </w:r>
          </w:p>
        </w:tc>
      </w:tr>
      <w:tr w:rsidR="00FA754A" w:rsidRPr="00FE3C6B" w14:paraId="1D27B159" w14:textId="77777777" w:rsidTr="00512897">
        <w:tc>
          <w:tcPr>
            <w:tcW w:w="3628" w:type="dxa"/>
            <w:shd w:val="clear" w:color="auto" w:fill="auto"/>
            <w:vAlign w:val="bottom"/>
          </w:tcPr>
          <w:p w14:paraId="7C664C6C" w14:textId="3E071FC9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B8ECD15" w14:textId="51707CD7" w:rsidR="00FA754A" w:rsidRPr="00FE3C6B" w:rsidRDefault="00FA754A" w:rsidP="00FA7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05E9697" w14:textId="56687E48" w:rsidR="00FA754A" w:rsidRPr="00FE3C6B" w:rsidRDefault="0098561B" w:rsidP="00FA7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(1</w:t>
            </w:r>
            <w:r w:rsidR="00B2314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7C3F15A" w14:textId="12EF54BD" w:rsidR="00FA754A" w:rsidRPr="00FE3C6B" w:rsidRDefault="0098561B" w:rsidP="00FA7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0EE302" w14:textId="704079AF" w:rsidR="00FA754A" w:rsidRPr="00FE3C6B" w:rsidRDefault="0098561B" w:rsidP="00FA7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(22)</w:t>
            </w:r>
          </w:p>
        </w:tc>
      </w:tr>
      <w:tr w:rsidR="00FA754A" w:rsidRPr="00FE3C6B" w14:paraId="61A49FDA" w14:textId="77777777" w:rsidTr="00512897">
        <w:tc>
          <w:tcPr>
            <w:tcW w:w="3628" w:type="dxa"/>
            <w:shd w:val="clear" w:color="auto" w:fill="auto"/>
            <w:vAlign w:val="bottom"/>
          </w:tcPr>
          <w:p w14:paraId="4409AB97" w14:textId="46972315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20898A5" w14:textId="63721CF8" w:rsidR="00FA754A" w:rsidRPr="00FE3C6B" w:rsidRDefault="00FA754A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22,585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ED4D525" w14:textId="5A3AC445" w:rsidR="00FA754A" w:rsidRPr="00FE3C6B" w:rsidRDefault="0098561B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(2,09</w:t>
            </w:r>
            <w:r w:rsidR="00676F9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1D92A" w14:textId="02928186" w:rsidR="00FA754A" w:rsidRPr="00FE3C6B" w:rsidRDefault="0098561B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F4E93D" w14:textId="6D7D5643" w:rsidR="00FA754A" w:rsidRPr="00FE3C6B" w:rsidRDefault="00381B46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20,488</w:t>
            </w:r>
          </w:p>
        </w:tc>
      </w:tr>
      <w:tr w:rsidR="00FA754A" w:rsidRPr="00FE3C6B" w14:paraId="3D09F0A5" w14:textId="77777777" w:rsidTr="00512897">
        <w:tc>
          <w:tcPr>
            <w:tcW w:w="3628" w:type="dxa"/>
            <w:shd w:val="clear" w:color="auto" w:fill="auto"/>
            <w:vAlign w:val="bottom"/>
          </w:tcPr>
          <w:p w14:paraId="26CABB9F" w14:textId="779FD720" w:rsidR="00FA754A" w:rsidRPr="00FE3C6B" w:rsidRDefault="00FA754A" w:rsidP="00FA754A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8C867F" w14:textId="77777777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1097C6" w14:textId="77777777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9B2E0A" w14:textId="77777777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422ECB" w14:textId="77777777" w:rsidR="00FA754A" w:rsidRPr="00FE3C6B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A754A" w:rsidRPr="008649D8" w14:paraId="378DFB54" w14:textId="77777777" w:rsidTr="00512897">
        <w:tc>
          <w:tcPr>
            <w:tcW w:w="3628" w:type="dxa"/>
            <w:shd w:val="clear" w:color="auto" w:fill="auto"/>
            <w:vAlign w:val="bottom"/>
          </w:tcPr>
          <w:p w14:paraId="25895B35" w14:textId="591A35DC" w:rsidR="00FA754A" w:rsidRPr="00FE3C6B" w:rsidRDefault="00AE5B19" w:rsidP="00AE5B19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CCA0F" w14:textId="2BCE4045" w:rsidR="00FA754A" w:rsidRPr="00FE3C6B" w:rsidRDefault="00FA754A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607811" w14:textId="497FA142" w:rsidR="00FA754A" w:rsidRPr="00FE3C6B" w:rsidRDefault="0098561B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4EEAFD1D" w14:textId="405A47EE" w:rsidR="00FA754A" w:rsidRPr="00FE3C6B" w:rsidRDefault="0098561B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7FD32AE" w14:textId="628655F7" w:rsidR="00FA754A" w:rsidRPr="008649D8" w:rsidRDefault="0098561B" w:rsidP="00FA754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14F588D" w14:textId="3E8CB3F8" w:rsidR="008F7A24" w:rsidRPr="008649D8" w:rsidRDefault="008F7A24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FA754A" w:rsidRPr="00FE3C6B" w14:paraId="009D0A84" w14:textId="77777777" w:rsidTr="00CE5B5B">
        <w:tc>
          <w:tcPr>
            <w:tcW w:w="3628" w:type="dxa"/>
            <w:shd w:val="clear" w:color="auto" w:fill="auto"/>
            <w:vAlign w:val="bottom"/>
          </w:tcPr>
          <w:p w14:paraId="1B879350" w14:textId="0986B3EF" w:rsidR="00FA754A" w:rsidRPr="008649D8" w:rsidRDefault="008F7A24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B2B20FB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E3C6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FA754A" w:rsidRPr="00FE3C6B" w14:paraId="2E65185C" w14:textId="77777777" w:rsidTr="00CE5B5B">
        <w:tc>
          <w:tcPr>
            <w:tcW w:w="3628" w:type="dxa"/>
            <w:shd w:val="clear" w:color="auto" w:fill="auto"/>
            <w:vAlign w:val="bottom"/>
          </w:tcPr>
          <w:p w14:paraId="23A90873" w14:textId="77777777" w:rsidR="00FA754A" w:rsidRPr="00FE3C6B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6B5FAD9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A754A" w:rsidRPr="00FE3C6B" w14:paraId="417A23EF" w14:textId="77777777" w:rsidTr="00CE5B5B">
        <w:tc>
          <w:tcPr>
            <w:tcW w:w="3628" w:type="dxa"/>
            <w:shd w:val="clear" w:color="auto" w:fill="auto"/>
            <w:vAlign w:val="bottom"/>
          </w:tcPr>
          <w:p w14:paraId="7764421F" w14:textId="77777777" w:rsidR="00FA754A" w:rsidRPr="00FE3C6B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C498666" w14:textId="77777777" w:rsidR="00FA754A" w:rsidRPr="00FE3C6B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0BB5E547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C298FAF" w14:textId="77777777" w:rsidR="00FA754A" w:rsidRPr="00FE3C6B" w:rsidRDefault="00FA754A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FE3C6B" w14:paraId="160D8DCF" w14:textId="77777777" w:rsidTr="00CE5B5B">
        <w:tc>
          <w:tcPr>
            <w:tcW w:w="3628" w:type="dxa"/>
            <w:shd w:val="clear" w:color="auto" w:fill="auto"/>
            <w:vAlign w:val="bottom"/>
          </w:tcPr>
          <w:p w14:paraId="05C16F3B" w14:textId="77777777" w:rsidR="00FA754A" w:rsidRPr="00FE3C6B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8D4D105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FF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E3C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</w:t>
            </w: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47639B8F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5353A89F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4B78B646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0F58573" w14:textId="77777777" w:rsidR="00FA754A" w:rsidRPr="00FE3C6B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E3C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E3C6B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FA754A" w:rsidRPr="00FE3C6B" w14:paraId="610FEE28" w14:textId="77777777" w:rsidTr="00CE5B5B">
        <w:tc>
          <w:tcPr>
            <w:tcW w:w="3628" w:type="dxa"/>
            <w:shd w:val="clear" w:color="auto" w:fill="auto"/>
            <w:vAlign w:val="bottom"/>
            <w:hideMark/>
          </w:tcPr>
          <w:p w14:paraId="2105E996" w14:textId="3E2B5DDC" w:rsidR="00FA754A" w:rsidRPr="00FE3C6B" w:rsidRDefault="00FA754A" w:rsidP="00CE5B5B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ADED97C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4A5A83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97F4629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2B33BF4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FE3C6B" w14:paraId="1A6D8FE9" w14:textId="77777777" w:rsidTr="00CE5B5B">
        <w:tc>
          <w:tcPr>
            <w:tcW w:w="3628" w:type="dxa"/>
            <w:shd w:val="clear" w:color="auto" w:fill="auto"/>
            <w:vAlign w:val="bottom"/>
          </w:tcPr>
          <w:p w14:paraId="70FE55CE" w14:textId="20BC9B96" w:rsidR="00FA754A" w:rsidRPr="00FE3C6B" w:rsidRDefault="00FA754A" w:rsidP="00CE5B5B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82EB360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2A4474F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3508EF2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488AD4F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FE3C6B" w14:paraId="02BFA2CC" w14:textId="77777777" w:rsidTr="00CE5B5B">
        <w:tc>
          <w:tcPr>
            <w:tcW w:w="3628" w:type="dxa"/>
            <w:shd w:val="clear" w:color="auto" w:fill="auto"/>
            <w:vAlign w:val="bottom"/>
            <w:hideMark/>
          </w:tcPr>
          <w:p w14:paraId="3B3071BD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ค่าเผื่อผลขาดทุนการด้อยค่าของลูกหนี้การค้า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C882724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E5274DC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(497)</w:t>
            </w:r>
          </w:p>
        </w:tc>
        <w:tc>
          <w:tcPr>
            <w:tcW w:w="1202" w:type="dxa"/>
            <w:shd w:val="clear" w:color="auto" w:fill="auto"/>
          </w:tcPr>
          <w:p w14:paraId="5C59DB29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E39996B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</w:tr>
      <w:tr w:rsidR="00FA754A" w:rsidRPr="00FE3C6B" w14:paraId="3A82D408" w14:textId="77777777" w:rsidTr="00CE5B5B">
        <w:tc>
          <w:tcPr>
            <w:tcW w:w="3628" w:type="dxa"/>
            <w:shd w:val="clear" w:color="auto" w:fill="auto"/>
            <w:vAlign w:val="bottom"/>
          </w:tcPr>
          <w:p w14:paraId="0CD52894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8827FA5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7,239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167D185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02" w:type="dxa"/>
            <w:shd w:val="clear" w:color="auto" w:fill="auto"/>
          </w:tcPr>
          <w:p w14:paraId="36DDBE26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D481C2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7,665</w:t>
            </w:r>
          </w:p>
        </w:tc>
      </w:tr>
      <w:tr w:rsidR="00FA754A" w:rsidRPr="00FE3C6B" w14:paraId="1AA35D0F" w14:textId="77777777" w:rsidTr="00CE5B5B">
        <w:trPr>
          <w:trHeight w:val="306"/>
        </w:trPr>
        <w:tc>
          <w:tcPr>
            <w:tcW w:w="3628" w:type="dxa"/>
            <w:shd w:val="clear" w:color="auto" w:fill="auto"/>
          </w:tcPr>
          <w:p w14:paraId="480D07C1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6EF5094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F312F6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(90)</w:t>
            </w:r>
          </w:p>
        </w:tc>
        <w:tc>
          <w:tcPr>
            <w:tcW w:w="1202" w:type="dxa"/>
            <w:shd w:val="clear" w:color="auto" w:fill="auto"/>
          </w:tcPr>
          <w:p w14:paraId="292B2F00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8B6DF59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FA754A" w:rsidRPr="00FE3C6B" w14:paraId="584EE3B2" w14:textId="77777777" w:rsidTr="00CE5B5B">
        <w:tc>
          <w:tcPr>
            <w:tcW w:w="3628" w:type="dxa"/>
            <w:shd w:val="clear" w:color="auto" w:fill="auto"/>
          </w:tcPr>
          <w:p w14:paraId="0835C884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25A2F0C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8CB9097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</w:tcPr>
          <w:p w14:paraId="2476B14C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87C6C2D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</w:tr>
      <w:tr w:rsidR="00FA754A" w:rsidRPr="00FE3C6B" w14:paraId="6B70A6CB" w14:textId="77777777" w:rsidTr="00CE5B5B">
        <w:tc>
          <w:tcPr>
            <w:tcW w:w="3628" w:type="dxa"/>
            <w:shd w:val="clear" w:color="auto" w:fill="auto"/>
          </w:tcPr>
          <w:p w14:paraId="65820C7D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925F5AB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4E8E4A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2" w:type="dxa"/>
            <w:shd w:val="clear" w:color="auto" w:fill="auto"/>
          </w:tcPr>
          <w:p w14:paraId="70B59FAC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BB6DD1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</w:rPr>
              <w:t>4,876</w:t>
            </w:r>
          </w:p>
        </w:tc>
      </w:tr>
      <w:tr w:rsidR="00FA754A" w:rsidRPr="00FE3C6B" w14:paraId="5CA05F41" w14:textId="77777777" w:rsidTr="00CE5B5B">
        <w:tc>
          <w:tcPr>
            <w:tcW w:w="3628" w:type="dxa"/>
            <w:shd w:val="clear" w:color="auto" w:fill="auto"/>
            <w:vAlign w:val="bottom"/>
          </w:tcPr>
          <w:p w14:paraId="5BBB989B" w14:textId="77777777" w:rsidR="00FA754A" w:rsidRPr="00FE3C6B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6DA6194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3,583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DE3A7D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02" w:type="dxa"/>
            <w:shd w:val="clear" w:color="auto" w:fill="auto"/>
          </w:tcPr>
          <w:p w14:paraId="6276B170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E820254" w14:textId="77777777" w:rsidR="00FA754A" w:rsidRPr="00FE3C6B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4,150</w:t>
            </w:r>
          </w:p>
        </w:tc>
      </w:tr>
      <w:tr w:rsidR="009553A5" w:rsidRPr="00FE3C6B" w14:paraId="16CE0AE8" w14:textId="77777777" w:rsidTr="00CE5B5B">
        <w:tc>
          <w:tcPr>
            <w:tcW w:w="3628" w:type="dxa"/>
            <w:shd w:val="clear" w:color="auto" w:fill="auto"/>
            <w:vAlign w:val="bottom"/>
          </w:tcPr>
          <w:p w14:paraId="0F731B81" w14:textId="1A484E70" w:rsidR="009553A5" w:rsidRPr="00FE3C6B" w:rsidRDefault="009553A5" w:rsidP="009553A5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FE3C6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DF2E400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2,806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A21C06B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1,276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BDFC2B4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23D5AB7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4,082</w:t>
            </w:r>
          </w:p>
        </w:tc>
      </w:tr>
      <w:tr w:rsidR="009553A5" w:rsidRPr="00FE3C6B" w14:paraId="5B6B2AF9" w14:textId="77777777" w:rsidTr="00CE5B5B">
        <w:tc>
          <w:tcPr>
            <w:tcW w:w="3628" w:type="dxa"/>
            <w:shd w:val="clear" w:color="auto" w:fill="auto"/>
            <w:vAlign w:val="bottom"/>
          </w:tcPr>
          <w:p w14:paraId="79851363" w14:textId="77777777" w:rsidR="009553A5" w:rsidRPr="00FE3C6B" w:rsidRDefault="009553A5" w:rsidP="009553A5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145A425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7B6D790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02" w:type="dxa"/>
            <w:shd w:val="clear" w:color="auto" w:fill="auto"/>
          </w:tcPr>
          <w:p w14:paraId="6C788B06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7A5712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1,077</w:t>
            </w:r>
          </w:p>
        </w:tc>
      </w:tr>
      <w:tr w:rsidR="009553A5" w:rsidRPr="00FE3C6B" w14:paraId="7E949800" w14:textId="77777777" w:rsidTr="00CE5B5B">
        <w:tc>
          <w:tcPr>
            <w:tcW w:w="3628" w:type="dxa"/>
            <w:shd w:val="clear" w:color="auto" w:fill="auto"/>
            <w:vAlign w:val="bottom"/>
          </w:tcPr>
          <w:p w14:paraId="395C7FB4" w14:textId="77777777" w:rsidR="009553A5" w:rsidRPr="00FE3C6B" w:rsidRDefault="009553A5" w:rsidP="009553A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C9BEFCA" w14:textId="77777777" w:rsidR="009553A5" w:rsidRPr="00FE3C6B" w:rsidRDefault="009553A5" w:rsidP="00955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4AD239" w14:textId="77777777" w:rsidR="009553A5" w:rsidRPr="00FE3C6B" w:rsidRDefault="009553A5" w:rsidP="00955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(213)</w:t>
            </w:r>
          </w:p>
        </w:tc>
        <w:tc>
          <w:tcPr>
            <w:tcW w:w="1202" w:type="dxa"/>
            <w:shd w:val="clear" w:color="auto" w:fill="auto"/>
          </w:tcPr>
          <w:p w14:paraId="526FDD9A" w14:textId="77777777" w:rsidR="009553A5" w:rsidRPr="00FE3C6B" w:rsidRDefault="009553A5" w:rsidP="00955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953164" w14:textId="77777777" w:rsidR="009553A5" w:rsidRPr="00FE3C6B" w:rsidRDefault="009553A5" w:rsidP="00955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(9)</w:t>
            </w:r>
          </w:p>
        </w:tc>
      </w:tr>
      <w:tr w:rsidR="009553A5" w:rsidRPr="00FE3C6B" w14:paraId="39CDE7CD" w14:textId="77777777" w:rsidTr="00CE5B5B">
        <w:tc>
          <w:tcPr>
            <w:tcW w:w="3628" w:type="dxa"/>
            <w:shd w:val="clear" w:color="auto" w:fill="auto"/>
            <w:vAlign w:val="bottom"/>
          </w:tcPr>
          <w:p w14:paraId="25982D90" w14:textId="77777777" w:rsidR="009553A5" w:rsidRPr="00FE3C6B" w:rsidRDefault="009553A5" w:rsidP="009553A5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A18C700" w14:textId="77777777" w:rsidR="009553A5" w:rsidRPr="00FE3C6B" w:rsidRDefault="009553A5" w:rsidP="00955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15,450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97351A" w14:textId="77777777" w:rsidR="009553A5" w:rsidRPr="00FE3C6B" w:rsidRDefault="009553A5" w:rsidP="00955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7,135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ADCE1B6" w14:textId="77777777" w:rsidR="009553A5" w:rsidRPr="00FE3C6B" w:rsidRDefault="009553A5" w:rsidP="00955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6CBF6F4" w14:textId="77777777" w:rsidR="009553A5" w:rsidRPr="00FE3C6B" w:rsidRDefault="009553A5" w:rsidP="00955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22,585</w:t>
            </w:r>
          </w:p>
        </w:tc>
      </w:tr>
      <w:tr w:rsidR="009553A5" w:rsidRPr="00FE3C6B" w14:paraId="27984CD2" w14:textId="77777777" w:rsidTr="00CE5B5B">
        <w:tc>
          <w:tcPr>
            <w:tcW w:w="3628" w:type="dxa"/>
            <w:shd w:val="clear" w:color="auto" w:fill="auto"/>
            <w:vAlign w:val="bottom"/>
          </w:tcPr>
          <w:p w14:paraId="2B42724C" w14:textId="77777777" w:rsidR="009553A5" w:rsidRPr="00FE3C6B" w:rsidRDefault="009553A5" w:rsidP="009553A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F27AABF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FCE32C3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47E205B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AC21C5" w14:textId="77777777" w:rsidR="009553A5" w:rsidRPr="00FE3C6B" w:rsidRDefault="009553A5" w:rsidP="009553A5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553A5" w:rsidRPr="008649D8" w14:paraId="3FC24163" w14:textId="77777777" w:rsidTr="00CE5B5B">
        <w:tc>
          <w:tcPr>
            <w:tcW w:w="3628" w:type="dxa"/>
            <w:shd w:val="clear" w:color="auto" w:fill="auto"/>
            <w:vAlign w:val="bottom"/>
          </w:tcPr>
          <w:p w14:paraId="7F428264" w14:textId="761D9882" w:rsidR="009553A5" w:rsidRPr="00FE3C6B" w:rsidRDefault="00984BBE" w:rsidP="00984BBE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 New" w:hAnsi="Browallia New" w:cs="Browallia New"/>
                <w:sz w:val="24"/>
                <w:szCs w:val="24"/>
              </w:rPr>
            </w:pPr>
            <w:bookmarkStart w:id="1" w:name="_Hlk127667311"/>
            <w:r w:rsidRPr="00FE3C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59133FC" w14:textId="2E2BD5B6" w:rsidR="009553A5" w:rsidRPr="00FE3C6B" w:rsidRDefault="009553A5" w:rsidP="00846F6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84158D" w14:textId="31373653" w:rsidR="009553A5" w:rsidRPr="00FE3C6B" w:rsidRDefault="009553A5" w:rsidP="00846F6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4C3B953E" w14:textId="60B5A37D" w:rsidR="009553A5" w:rsidRPr="00FE3C6B" w:rsidRDefault="009553A5" w:rsidP="00846F6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4D94F41" w14:textId="1A41931E" w:rsidR="009553A5" w:rsidRPr="008649D8" w:rsidRDefault="009553A5" w:rsidP="00846F6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bookmarkEnd w:id="1"/>
      <w:tr w:rsidR="00846F6E" w:rsidRPr="008649D8" w14:paraId="50EAEAE3" w14:textId="77777777" w:rsidTr="00CE5B5B">
        <w:tc>
          <w:tcPr>
            <w:tcW w:w="3628" w:type="dxa"/>
            <w:shd w:val="clear" w:color="auto" w:fill="auto"/>
            <w:vAlign w:val="bottom"/>
          </w:tcPr>
          <w:p w14:paraId="00A92BB9" w14:textId="5D0D022A" w:rsidR="00846F6E" w:rsidRPr="00FE3C6B" w:rsidRDefault="008A1383" w:rsidP="008A1383">
            <w:pPr>
              <w:tabs>
                <w:tab w:val="clear" w:pos="227"/>
              </w:tabs>
              <w:spacing w:line="240" w:lineRule="auto"/>
              <w:ind w:left="342" w:hanging="1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4FF0832" w14:textId="35616405" w:rsidR="00846F6E" w:rsidRPr="00FE3C6B" w:rsidRDefault="00846F6E" w:rsidP="00846F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6EA6042" w14:textId="7446EF3A" w:rsidR="00846F6E" w:rsidRPr="00FE3C6B" w:rsidRDefault="00846F6E" w:rsidP="00846F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C6B">
              <w:rPr>
                <w:rFonts w:ascii="Browallia New" w:hAnsi="Browallia New" w:cs="Browallia New"/>
                <w:sz w:val="24"/>
                <w:szCs w:val="24"/>
              </w:rPr>
              <w:t>(16,560)</w:t>
            </w:r>
          </w:p>
        </w:tc>
        <w:tc>
          <w:tcPr>
            <w:tcW w:w="1202" w:type="dxa"/>
            <w:shd w:val="clear" w:color="auto" w:fill="auto"/>
          </w:tcPr>
          <w:p w14:paraId="187BBBF1" w14:textId="07406EC6" w:rsidR="00846F6E" w:rsidRPr="00FE3C6B" w:rsidRDefault="00846F6E" w:rsidP="00846F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DE5B8AF" w14:textId="4DE661C5" w:rsidR="00846F6E" w:rsidRPr="00FE3C6B" w:rsidRDefault="00846F6E" w:rsidP="00846F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1DFB9CD" w14:textId="0EE7C0DF" w:rsidR="002B4850" w:rsidRPr="008649D8" w:rsidRDefault="002B48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6BDEE4DB" w14:textId="60FE8816" w:rsidR="002B4850" w:rsidRPr="008649D8" w:rsidRDefault="002B48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334E16" w:rsidRPr="00106C59" w14:paraId="0A6D310C" w14:textId="77777777" w:rsidTr="00610EFD">
        <w:trPr>
          <w:tblHeader/>
        </w:trPr>
        <w:tc>
          <w:tcPr>
            <w:tcW w:w="3625" w:type="dxa"/>
            <w:vAlign w:val="bottom"/>
          </w:tcPr>
          <w:p w14:paraId="1D5A3170" w14:textId="77777777" w:rsidR="00334E16" w:rsidRPr="008649D8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827657D" w14:textId="67A83AA5" w:rsidR="00334E16" w:rsidRPr="00106C59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106C5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106C5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106C59" w14:paraId="2A94F178" w14:textId="77777777" w:rsidTr="00610EFD">
        <w:trPr>
          <w:tblHeader/>
        </w:trPr>
        <w:tc>
          <w:tcPr>
            <w:tcW w:w="3625" w:type="dxa"/>
            <w:vAlign w:val="bottom"/>
          </w:tcPr>
          <w:p w14:paraId="19FF5B86" w14:textId="77777777" w:rsidR="00334E16" w:rsidRPr="00106C59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7466E610" w14:textId="77777777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106C59" w14:paraId="7438C141" w14:textId="77777777" w:rsidTr="00C03616">
        <w:trPr>
          <w:tblHeader/>
        </w:trPr>
        <w:tc>
          <w:tcPr>
            <w:tcW w:w="3625" w:type="dxa"/>
            <w:vAlign w:val="bottom"/>
          </w:tcPr>
          <w:p w14:paraId="2F005399" w14:textId="77777777" w:rsidR="00334E16" w:rsidRPr="00106C59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A93E79A" w14:textId="77777777" w:rsidR="00334E16" w:rsidRPr="00106C59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68CD79F" w14:textId="77777777" w:rsidR="00334E16" w:rsidRPr="00106C59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106C59" w14:paraId="2A1895FB" w14:textId="77777777" w:rsidTr="00C03616">
        <w:trPr>
          <w:tblHeader/>
        </w:trPr>
        <w:tc>
          <w:tcPr>
            <w:tcW w:w="3625" w:type="dxa"/>
            <w:vAlign w:val="bottom"/>
          </w:tcPr>
          <w:p w14:paraId="405ADA4B" w14:textId="77777777" w:rsidR="00334E16" w:rsidRPr="00106C59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78753680" w14:textId="0B9FDB67" w:rsidR="00334E16" w:rsidRPr="00106C59" w:rsidRDefault="00DA527B" w:rsidP="00F806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106C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A754A" w:rsidRPr="00106C59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01" w:type="dxa"/>
            <w:vAlign w:val="bottom"/>
            <w:hideMark/>
          </w:tcPr>
          <w:p w14:paraId="43B8C2BD" w14:textId="77777777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213986A" w14:textId="77777777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56F903EE" w14:textId="2C4C285D" w:rsidR="00334E16" w:rsidRPr="00106C59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106C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06C5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A754A" w:rsidRPr="00106C59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334E16" w:rsidRPr="00106C59" w14:paraId="2EA877CD" w14:textId="77777777" w:rsidTr="00C03616">
        <w:tc>
          <w:tcPr>
            <w:tcW w:w="3625" w:type="dxa"/>
            <w:vAlign w:val="bottom"/>
            <w:hideMark/>
          </w:tcPr>
          <w:p w14:paraId="0C3E93D5" w14:textId="25D1956E" w:rsidR="00334E16" w:rsidRPr="00106C59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7B9F718" w14:textId="77777777" w:rsidR="00334E16" w:rsidRPr="00106C59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334E16" w:rsidRPr="00106C59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334E16" w:rsidRPr="00106C59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6F29B8EE" w14:textId="77777777" w:rsidR="00334E16" w:rsidRPr="00106C59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1CED" w:rsidRPr="00106C59" w14:paraId="15166508" w14:textId="77777777" w:rsidTr="00C03616">
        <w:tc>
          <w:tcPr>
            <w:tcW w:w="3625" w:type="dxa"/>
            <w:vAlign w:val="bottom"/>
          </w:tcPr>
          <w:p w14:paraId="6E3D0B65" w14:textId="71CB7843" w:rsidR="000C1CED" w:rsidRPr="00106C59" w:rsidRDefault="000C1CED" w:rsidP="00C7630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106C5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36EB0486" w14:textId="77777777" w:rsidR="000C1CED" w:rsidRPr="00106C59" w:rsidRDefault="000C1CED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711952A2" w14:textId="77777777" w:rsidR="000C1CED" w:rsidRPr="00106C59" w:rsidRDefault="000C1CED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7383F567" w14:textId="77777777" w:rsidR="000C1CED" w:rsidRPr="00106C59" w:rsidRDefault="000C1CED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286A67A1" w14:textId="77777777" w:rsidR="000C1CED" w:rsidRPr="00106C59" w:rsidRDefault="000C1CED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106C59" w14:paraId="58CF9A43" w14:textId="77777777" w:rsidTr="00C03616">
        <w:tc>
          <w:tcPr>
            <w:tcW w:w="3625" w:type="dxa"/>
            <w:shd w:val="clear" w:color="auto" w:fill="auto"/>
            <w:vAlign w:val="bottom"/>
          </w:tcPr>
          <w:p w14:paraId="1008B856" w14:textId="7EBF6561" w:rsidR="00FA754A" w:rsidRPr="00106C59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ค่าเผื่อผลขาดทุนการด้อยค่า</w:t>
            </w:r>
            <w:r w:rsidR="004833E8" w:rsidRPr="00106C59">
              <w:rPr>
                <w:rFonts w:ascii="Browallia New" w:hAnsi="Browallia New" w:cs="Browallia New" w:hint="cs"/>
                <w:sz w:val="24"/>
                <w:szCs w:val="24"/>
                <w:cs/>
              </w:rPr>
              <w:t>ของ</w:t>
            </w: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946BF2" w14:textId="4134924C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FDFF4E" w14:textId="4BD50DF0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(25)</w:t>
            </w:r>
          </w:p>
        </w:tc>
        <w:tc>
          <w:tcPr>
            <w:tcW w:w="1203" w:type="dxa"/>
            <w:shd w:val="clear" w:color="auto" w:fill="auto"/>
          </w:tcPr>
          <w:p w14:paraId="64380563" w14:textId="7477D1E2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338DB1" w14:textId="5EC67ED8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FA754A" w:rsidRPr="00106C59" w14:paraId="7A717F13" w14:textId="77777777" w:rsidTr="00C03616">
        <w:tc>
          <w:tcPr>
            <w:tcW w:w="3625" w:type="dxa"/>
            <w:shd w:val="clear" w:color="auto" w:fill="auto"/>
            <w:vAlign w:val="bottom"/>
          </w:tcPr>
          <w:p w14:paraId="2F5DE9D0" w14:textId="5AE82337" w:rsidR="00FA754A" w:rsidRPr="00106C59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DF9280" w14:textId="18DD54F0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5,110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040C58" w14:textId="0E44D17D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03" w:type="dxa"/>
            <w:shd w:val="clear" w:color="auto" w:fill="auto"/>
          </w:tcPr>
          <w:p w14:paraId="225A6FA0" w14:textId="33BBC9BB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7916EF" w14:textId="31AE673B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6,050</w:t>
            </w:r>
          </w:p>
        </w:tc>
      </w:tr>
      <w:tr w:rsidR="00FA754A" w:rsidRPr="00106C59" w14:paraId="20C10B80" w14:textId="77777777" w:rsidTr="00C03616">
        <w:tc>
          <w:tcPr>
            <w:tcW w:w="3625" w:type="dxa"/>
            <w:shd w:val="clear" w:color="auto" w:fill="auto"/>
          </w:tcPr>
          <w:p w14:paraId="6F24FB35" w14:textId="7193C8E2" w:rsidR="00FA754A" w:rsidRPr="00106C59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C60208" w14:textId="7E10412B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F48EEC1" w14:textId="620D8394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(142)</w:t>
            </w:r>
          </w:p>
        </w:tc>
        <w:tc>
          <w:tcPr>
            <w:tcW w:w="1203" w:type="dxa"/>
            <w:shd w:val="clear" w:color="auto" w:fill="auto"/>
          </w:tcPr>
          <w:p w14:paraId="0BFC5A14" w14:textId="4636E3E0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185D52" w14:textId="45803602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</w:tr>
      <w:tr w:rsidR="00FA754A" w:rsidRPr="00106C59" w14:paraId="385D7683" w14:textId="77777777" w:rsidTr="00C03616">
        <w:tc>
          <w:tcPr>
            <w:tcW w:w="3625" w:type="dxa"/>
            <w:shd w:val="clear" w:color="auto" w:fill="auto"/>
          </w:tcPr>
          <w:p w14:paraId="28E2F8F4" w14:textId="6C50B7B5" w:rsidR="00FA754A" w:rsidRPr="00106C59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757F1C" w14:textId="50A1017C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9A202E" w14:textId="41AA6BFC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03" w:type="dxa"/>
            <w:shd w:val="clear" w:color="auto" w:fill="auto"/>
          </w:tcPr>
          <w:p w14:paraId="27D1315F" w14:textId="42D0D327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FC6E1" w14:textId="71D12D72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FA754A" w:rsidRPr="00106C59" w14:paraId="50E97B1C" w14:textId="77777777" w:rsidTr="00C03616">
        <w:tc>
          <w:tcPr>
            <w:tcW w:w="3625" w:type="dxa"/>
            <w:shd w:val="clear" w:color="auto" w:fill="auto"/>
          </w:tcPr>
          <w:p w14:paraId="33C604F3" w14:textId="5EEC1D4D" w:rsidR="00FA754A" w:rsidRPr="00106C59" w:rsidRDefault="00FA754A" w:rsidP="00FA754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B8A024" w14:textId="4BC2DD6B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E451F5" w14:textId="41FD7352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128E56B" w14:textId="604163A5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F6034D" w14:textId="30579467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4,876</w:t>
            </w:r>
          </w:p>
        </w:tc>
      </w:tr>
      <w:tr w:rsidR="00FA754A" w:rsidRPr="00106C59" w14:paraId="07E880F6" w14:textId="77777777" w:rsidTr="00C03616">
        <w:tc>
          <w:tcPr>
            <w:tcW w:w="3625" w:type="dxa"/>
            <w:shd w:val="clear" w:color="auto" w:fill="auto"/>
            <w:vAlign w:val="bottom"/>
          </w:tcPr>
          <w:p w14:paraId="055E4EA1" w14:textId="2165C7A2" w:rsidR="00FA754A" w:rsidRPr="00106C59" w:rsidRDefault="00FA754A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FB2A1E" w14:textId="0DB536E1" w:rsidR="00FA754A" w:rsidRPr="00106C59" w:rsidRDefault="00FA754A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3,998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78B7A24" w14:textId="612CE4DF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(59)</w:t>
            </w:r>
          </w:p>
        </w:tc>
        <w:tc>
          <w:tcPr>
            <w:tcW w:w="1203" w:type="dxa"/>
            <w:shd w:val="clear" w:color="auto" w:fill="auto"/>
          </w:tcPr>
          <w:p w14:paraId="3CD9AE97" w14:textId="4798A109" w:rsidR="00FA754A" w:rsidRPr="00106C59" w:rsidRDefault="006A756C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A5E9" w14:textId="7C6135EE" w:rsidR="00FA754A" w:rsidRPr="00106C59" w:rsidRDefault="00021577" w:rsidP="00FA754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3,939</w:t>
            </w:r>
          </w:p>
        </w:tc>
      </w:tr>
      <w:tr w:rsidR="00ED64C4" w:rsidRPr="00106C59" w14:paraId="36BCB53E" w14:textId="77777777" w:rsidTr="00C13DD2">
        <w:tc>
          <w:tcPr>
            <w:tcW w:w="3625" w:type="dxa"/>
            <w:shd w:val="clear" w:color="auto" w:fill="auto"/>
            <w:vAlign w:val="bottom"/>
          </w:tcPr>
          <w:p w14:paraId="1DCE029D" w14:textId="79EC532F" w:rsidR="00ED64C4" w:rsidRPr="00106C59" w:rsidRDefault="00ED64C4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106C59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46F258" w14:textId="7C070384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4,082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CBBB03" w14:textId="7637C783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(2,371)</w:t>
            </w:r>
          </w:p>
        </w:tc>
        <w:tc>
          <w:tcPr>
            <w:tcW w:w="1203" w:type="dxa"/>
            <w:shd w:val="clear" w:color="auto" w:fill="auto"/>
          </w:tcPr>
          <w:p w14:paraId="49D23FE7" w14:textId="4566A5EB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EA5B49" w14:textId="21E6AFDB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1,711</w:t>
            </w:r>
          </w:p>
        </w:tc>
      </w:tr>
      <w:tr w:rsidR="00ED64C4" w:rsidRPr="00106C59" w14:paraId="2A3A09E4" w14:textId="77777777" w:rsidTr="00C03616">
        <w:tc>
          <w:tcPr>
            <w:tcW w:w="3625" w:type="dxa"/>
            <w:shd w:val="clear" w:color="auto" w:fill="auto"/>
            <w:vAlign w:val="bottom"/>
          </w:tcPr>
          <w:p w14:paraId="40B8AD20" w14:textId="7AFB4DC7" w:rsidR="00ED64C4" w:rsidRPr="00106C59" w:rsidRDefault="00ED64C4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D68A75" w14:textId="341EDE7B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A5836" w14:textId="233036B3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03" w:type="dxa"/>
            <w:shd w:val="clear" w:color="auto" w:fill="auto"/>
          </w:tcPr>
          <w:p w14:paraId="7266E1D0" w14:textId="0DF8056F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F1CC5D" w14:textId="43D9F3FB" w:rsidR="00ED64C4" w:rsidRPr="00106C59" w:rsidRDefault="00ED64C4" w:rsidP="00ED64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1,125</w:t>
            </w:r>
          </w:p>
        </w:tc>
      </w:tr>
      <w:tr w:rsidR="00ED64C4" w:rsidRPr="00106C59" w14:paraId="18366929" w14:textId="77777777" w:rsidTr="00C03616">
        <w:tc>
          <w:tcPr>
            <w:tcW w:w="3625" w:type="dxa"/>
            <w:shd w:val="clear" w:color="auto" w:fill="auto"/>
            <w:vAlign w:val="bottom"/>
            <w:hideMark/>
          </w:tcPr>
          <w:p w14:paraId="579194DA" w14:textId="6DF05F2D" w:rsidR="00ED64C4" w:rsidRPr="00106C59" w:rsidRDefault="00ED64C4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0842F8" w14:textId="1F49F485" w:rsidR="00ED64C4" w:rsidRPr="00106C59" w:rsidRDefault="00ED64C4" w:rsidP="00ED64C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2FDDA6A" w14:textId="06EBE927" w:rsidR="00ED64C4" w:rsidRPr="00106C59" w:rsidRDefault="00ED64C4" w:rsidP="00ED64C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03" w:type="dxa"/>
            <w:shd w:val="clear" w:color="auto" w:fill="auto"/>
          </w:tcPr>
          <w:p w14:paraId="3FB108CC" w14:textId="7EF53DB9" w:rsidR="00ED64C4" w:rsidRPr="00106C59" w:rsidRDefault="00ED64C4" w:rsidP="00ED64C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AB505B" w14:textId="7EBFC3AE" w:rsidR="00ED64C4" w:rsidRPr="00106C59" w:rsidRDefault="00ED64C4" w:rsidP="00ED64C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(22)</w:t>
            </w:r>
          </w:p>
        </w:tc>
      </w:tr>
      <w:tr w:rsidR="00ED64C4" w:rsidRPr="008649D8" w14:paraId="108FA7B0" w14:textId="77777777" w:rsidTr="00C03616">
        <w:tc>
          <w:tcPr>
            <w:tcW w:w="3625" w:type="dxa"/>
            <w:shd w:val="clear" w:color="auto" w:fill="auto"/>
            <w:vAlign w:val="bottom"/>
          </w:tcPr>
          <w:p w14:paraId="18AF81F5" w14:textId="77777777" w:rsidR="00ED64C4" w:rsidRPr="00106C59" w:rsidRDefault="00ED64C4" w:rsidP="00ED64C4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194383" w14:textId="73365201" w:rsidR="00ED64C4" w:rsidRPr="00106C59" w:rsidRDefault="00ED64C4" w:rsidP="00ED64C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19,879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3FBDB7" w14:textId="7354D44A" w:rsidR="00ED64C4" w:rsidRPr="00106C59" w:rsidRDefault="00ED64C4" w:rsidP="00ED64C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(1,592)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5DCB65" w14:textId="214DF093" w:rsidR="00ED64C4" w:rsidRPr="00106C59" w:rsidRDefault="00ED64C4" w:rsidP="00ED64C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509C79" w14:textId="19524BA5" w:rsidR="00ED64C4" w:rsidRPr="008649D8" w:rsidRDefault="00ED64C4" w:rsidP="00ED64C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6C59">
              <w:rPr>
                <w:rFonts w:ascii="Browallia New" w:hAnsi="Browallia New" w:cs="Browallia New"/>
                <w:sz w:val="24"/>
                <w:szCs w:val="24"/>
                <w:lang w:val="en-GB"/>
              </w:rPr>
              <w:t>18,287</w:t>
            </w:r>
          </w:p>
        </w:tc>
      </w:tr>
    </w:tbl>
    <w:p w14:paraId="44BB2C37" w14:textId="64B916E7" w:rsidR="001C6DBB" w:rsidRPr="008649D8" w:rsidRDefault="001C6DBB" w:rsidP="001C6DBB">
      <w:pPr>
        <w:spacing w:line="240" w:lineRule="auto"/>
        <w:ind w:right="-18"/>
        <w:jc w:val="thaiDistribute"/>
        <w:outlineLvl w:val="0"/>
        <w:rPr>
          <w:rFonts w:ascii="Browallia New" w:hAnsi="Browallia New" w:cs="Browallia New"/>
          <w:color w:val="0000FF"/>
          <w:sz w:val="36"/>
          <w:szCs w:val="36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FA754A" w:rsidRPr="0041380E" w14:paraId="5E2E7740" w14:textId="77777777" w:rsidTr="00CE5B5B">
        <w:trPr>
          <w:tblHeader/>
        </w:trPr>
        <w:tc>
          <w:tcPr>
            <w:tcW w:w="3625" w:type="dxa"/>
            <w:vAlign w:val="bottom"/>
          </w:tcPr>
          <w:p w14:paraId="36A3E22E" w14:textId="77777777" w:rsidR="00FA754A" w:rsidRPr="008649D8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4828BED9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41380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4138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FA754A" w:rsidRPr="0041380E" w14:paraId="276D453F" w14:textId="77777777" w:rsidTr="00CE5B5B">
        <w:trPr>
          <w:tblHeader/>
        </w:trPr>
        <w:tc>
          <w:tcPr>
            <w:tcW w:w="3625" w:type="dxa"/>
            <w:vAlign w:val="bottom"/>
          </w:tcPr>
          <w:p w14:paraId="37A1CC16" w14:textId="77777777" w:rsidR="00FA754A" w:rsidRPr="0041380E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551F28CE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A754A" w:rsidRPr="0041380E" w14:paraId="3BF3D275" w14:textId="77777777" w:rsidTr="00CE5B5B">
        <w:trPr>
          <w:tblHeader/>
        </w:trPr>
        <w:tc>
          <w:tcPr>
            <w:tcW w:w="3625" w:type="dxa"/>
            <w:vAlign w:val="bottom"/>
          </w:tcPr>
          <w:p w14:paraId="260656A2" w14:textId="77777777" w:rsidR="00FA754A" w:rsidRPr="0041380E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C364909" w14:textId="77777777" w:rsidR="00FA754A" w:rsidRPr="0041380E" w:rsidRDefault="00FA754A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299CC359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7DFF0871" w14:textId="77777777" w:rsidR="00FA754A" w:rsidRPr="0041380E" w:rsidRDefault="00FA754A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41380E" w14:paraId="450769D0" w14:textId="77777777" w:rsidTr="00CE5B5B">
        <w:trPr>
          <w:tblHeader/>
        </w:trPr>
        <w:tc>
          <w:tcPr>
            <w:tcW w:w="3625" w:type="dxa"/>
            <w:vAlign w:val="bottom"/>
          </w:tcPr>
          <w:p w14:paraId="13DDB2A4" w14:textId="77777777" w:rsidR="00FA754A" w:rsidRPr="0041380E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3B1AF2C7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41380E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01" w:type="dxa"/>
            <w:vAlign w:val="bottom"/>
            <w:hideMark/>
          </w:tcPr>
          <w:p w14:paraId="13E094C9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9B8AA5A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C6C158A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4983169D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138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1380E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FA754A" w:rsidRPr="0041380E" w14:paraId="62D6E2AB" w14:textId="77777777" w:rsidTr="00CE5B5B">
        <w:tc>
          <w:tcPr>
            <w:tcW w:w="3625" w:type="dxa"/>
            <w:vAlign w:val="bottom"/>
            <w:hideMark/>
          </w:tcPr>
          <w:p w14:paraId="4873362A" w14:textId="77777777" w:rsidR="00FA754A" w:rsidRPr="0041380E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6F1CECA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0596D395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063FB773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556D72B8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41380E" w14:paraId="4B1F4833" w14:textId="77777777" w:rsidTr="00CE5B5B">
        <w:tc>
          <w:tcPr>
            <w:tcW w:w="3625" w:type="dxa"/>
            <w:vAlign w:val="bottom"/>
          </w:tcPr>
          <w:p w14:paraId="68C2B48D" w14:textId="77777777" w:rsidR="00FA754A" w:rsidRPr="0041380E" w:rsidRDefault="00FA754A" w:rsidP="00CE5B5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41380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10957DC9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52074576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7C00979B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3DC50A0C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A754A" w:rsidRPr="0041380E" w14:paraId="13098561" w14:textId="77777777" w:rsidTr="00CE5B5B">
        <w:tc>
          <w:tcPr>
            <w:tcW w:w="3625" w:type="dxa"/>
            <w:shd w:val="clear" w:color="auto" w:fill="auto"/>
            <w:vAlign w:val="bottom"/>
          </w:tcPr>
          <w:p w14:paraId="0A219E34" w14:textId="46C81AC2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ค่าเผื่อผลขาดทุนการด้อยค่า</w:t>
            </w:r>
            <w:r w:rsidR="004833E8" w:rsidRPr="0041380E">
              <w:rPr>
                <w:rFonts w:ascii="Browallia New" w:hAnsi="Browallia New" w:cs="Browallia New" w:hint="cs"/>
                <w:sz w:val="24"/>
                <w:szCs w:val="24"/>
                <w:cs/>
              </w:rPr>
              <w:t>ของ</w:t>
            </w: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6BEE3EB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43A7C99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03" w:type="dxa"/>
            <w:shd w:val="clear" w:color="auto" w:fill="auto"/>
          </w:tcPr>
          <w:p w14:paraId="72CAC555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8014038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FA754A" w:rsidRPr="0041380E" w14:paraId="6BC5E9DD" w14:textId="77777777" w:rsidTr="00CE5B5B">
        <w:tc>
          <w:tcPr>
            <w:tcW w:w="3625" w:type="dxa"/>
            <w:shd w:val="clear" w:color="auto" w:fill="auto"/>
            <w:vAlign w:val="bottom"/>
          </w:tcPr>
          <w:p w14:paraId="6F4E9654" w14:textId="77777777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4EA0848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3,873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14C7E10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1,237</w:t>
            </w:r>
          </w:p>
        </w:tc>
        <w:tc>
          <w:tcPr>
            <w:tcW w:w="1203" w:type="dxa"/>
            <w:shd w:val="clear" w:color="auto" w:fill="auto"/>
          </w:tcPr>
          <w:p w14:paraId="3E8CDF5D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D61CB6D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5,110</w:t>
            </w:r>
          </w:p>
        </w:tc>
      </w:tr>
      <w:tr w:rsidR="00FA754A" w:rsidRPr="0041380E" w14:paraId="56C15F21" w14:textId="77777777" w:rsidTr="00CE5B5B">
        <w:tc>
          <w:tcPr>
            <w:tcW w:w="3625" w:type="dxa"/>
            <w:shd w:val="clear" w:color="auto" w:fill="auto"/>
          </w:tcPr>
          <w:p w14:paraId="22A9B840" w14:textId="77777777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40E378E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076274B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(48)</w:t>
            </w:r>
          </w:p>
        </w:tc>
        <w:tc>
          <w:tcPr>
            <w:tcW w:w="1203" w:type="dxa"/>
            <w:shd w:val="clear" w:color="auto" w:fill="auto"/>
          </w:tcPr>
          <w:p w14:paraId="1FCE2085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1C2519A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FA754A" w:rsidRPr="0041380E" w14:paraId="7798BED4" w14:textId="77777777" w:rsidTr="00CE5B5B">
        <w:tc>
          <w:tcPr>
            <w:tcW w:w="3625" w:type="dxa"/>
            <w:shd w:val="clear" w:color="auto" w:fill="auto"/>
          </w:tcPr>
          <w:p w14:paraId="536B5B31" w14:textId="77777777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8963759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5D6354A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203" w:type="dxa"/>
            <w:shd w:val="clear" w:color="auto" w:fill="auto"/>
          </w:tcPr>
          <w:p w14:paraId="55C71732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1D1C5A9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</w:tr>
      <w:tr w:rsidR="00FA754A" w:rsidRPr="0041380E" w14:paraId="7F620C13" w14:textId="77777777" w:rsidTr="00CE5B5B">
        <w:tc>
          <w:tcPr>
            <w:tcW w:w="3625" w:type="dxa"/>
            <w:shd w:val="clear" w:color="auto" w:fill="auto"/>
          </w:tcPr>
          <w:p w14:paraId="39DDD46F" w14:textId="77777777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E2B8543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6A41423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FA5506A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40ADA36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4,876</w:t>
            </w:r>
          </w:p>
        </w:tc>
      </w:tr>
      <w:tr w:rsidR="00FA754A" w:rsidRPr="0041380E" w14:paraId="10445D6D" w14:textId="77777777" w:rsidTr="00CE5B5B">
        <w:tc>
          <w:tcPr>
            <w:tcW w:w="3625" w:type="dxa"/>
            <w:shd w:val="clear" w:color="auto" w:fill="auto"/>
            <w:vAlign w:val="bottom"/>
          </w:tcPr>
          <w:p w14:paraId="6F763986" w14:textId="3FECBF16" w:rsidR="00FA754A" w:rsidRPr="0041380E" w:rsidRDefault="00FA754A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589B701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3,412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F3E5571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03" w:type="dxa"/>
            <w:shd w:val="clear" w:color="auto" w:fill="auto"/>
          </w:tcPr>
          <w:p w14:paraId="05608CBF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40433CE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3,998</w:t>
            </w:r>
          </w:p>
        </w:tc>
      </w:tr>
      <w:tr w:rsidR="00FA754A" w:rsidRPr="0041380E" w14:paraId="0648CD77" w14:textId="77777777" w:rsidTr="00CE5B5B">
        <w:tc>
          <w:tcPr>
            <w:tcW w:w="3625" w:type="dxa"/>
            <w:shd w:val="clear" w:color="auto" w:fill="auto"/>
            <w:vAlign w:val="bottom"/>
          </w:tcPr>
          <w:p w14:paraId="29C0CE2E" w14:textId="62DC7BCD" w:rsidR="00FA754A" w:rsidRPr="0041380E" w:rsidRDefault="00741B77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41380E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4B27B4C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2,806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E31027B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1,276</w:t>
            </w:r>
          </w:p>
        </w:tc>
        <w:tc>
          <w:tcPr>
            <w:tcW w:w="1203" w:type="dxa"/>
            <w:shd w:val="clear" w:color="auto" w:fill="auto"/>
          </w:tcPr>
          <w:p w14:paraId="2938E36E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79B607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4,082</w:t>
            </w:r>
          </w:p>
        </w:tc>
      </w:tr>
      <w:tr w:rsidR="00FA754A" w:rsidRPr="0041380E" w14:paraId="1103E49A" w14:textId="77777777" w:rsidTr="00CE5B5B">
        <w:tc>
          <w:tcPr>
            <w:tcW w:w="3625" w:type="dxa"/>
            <w:shd w:val="clear" w:color="auto" w:fill="auto"/>
            <w:vAlign w:val="bottom"/>
          </w:tcPr>
          <w:p w14:paraId="31FEF412" w14:textId="799CB71E" w:rsidR="00FA754A" w:rsidRPr="0041380E" w:rsidRDefault="00FA754A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E625F7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44B3CE3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03" w:type="dxa"/>
            <w:shd w:val="clear" w:color="auto" w:fill="auto"/>
          </w:tcPr>
          <w:p w14:paraId="156BA73C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DFB694F" w14:textId="77777777" w:rsidR="00FA754A" w:rsidRPr="0041380E" w:rsidRDefault="00FA754A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1,078</w:t>
            </w:r>
          </w:p>
        </w:tc>
      </w:tr>
      <w:tr w:rsidR="00FA754A" w:rsidRPr="0041380E" w14:paraId="7EAFE1C4" w14:textId="77777777" w:rsidTr="00CE5B5B">
        <w:tc>
          <w:tcPr>
            <w:tcW w:w="3625" w:type="dxa"/>
            <w:shd w:val="clear" w:color="auto" w:fill="auto"/>
            <w:vAlign w:val="bottom"/>
            <w:hideMark/>
          </w:tcPr>
          <w:p w14:paraId="5D65A6CF" w14:textId="71C3D1EC" w:rsidR="00FA754A" w:rsidRPr="0041380E" w:rsidRDefault="00FA754A" w:rsidP="00ED64C4">
            <w:pPr>
              <w:spacing w:line="240" w:lineRule="auto"/>
              <w:ind w:left="159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BD3C40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9BD300D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(213)</w:t>
            </w:r>
          </w:p>
        </w:tc>
        <w:tc>
          <w:tcPr>
            <w:tcW w:w="1203" w:type="dxa"/>
            <w:shd w:val="clear" w:color="auto" w:fill="auto"/>
          </w:tcPr>
          <w:p w14:paraId="29E94388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D085F4" w14:textId="77777777" w:rsidR="00FA754A" w:rsidRPr="0041380E" w:rsidRDefault="00FA754A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(9)</w:t>
            </w:r>
          </w:p>
        </w:tc>
      </w:tr>
      <w:tr w:rsidR="00FA754A" w:rsidRPr="008649D8" w14:paraId="609D0725" w14:textId="77777777" w:rsidTr="00CE5B5B">
        <w:tc>
          <w:tcPr>
            <w:tcW w:w="3625" w:type="dxa"/>
            <w:shd w:val="clear" w:color="auto" w:fill="auto"/>
            <w:vAlign w:val="bottom"/>
          </w:tcPr>
          <w:p w14:paraId="3C750D6C" w14:textId="77777777" w:rsidR="00FA754A" w:rsidRPr="0041380E" w:rsidRDefault="00FA754A" w:rsidP="00CE5B5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190AD64" w14:textId="77777777" w:rsidR="00FA754A" w:rsidRPr="0041380E" w:rsidRDefault="00FA754A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16,169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658C844" w14:textId="77777777" w:rsidR="00FA754A" w:rsidRPr="0041380E" w:rsidRDefault="00FA754A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3,710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707CB1F" w14:textId="77777777" w:rsidR="00FA754A" w:rsidRPr="0041380E" w:rsidRDefault="00FA754A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10825BF" w14:textId="77777777" w:rsidR="00FA754A" w:rsidRPr="008649D8" w:rsidRDefault="00FA754A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380E">
              <w:rPr>
                <w:rFonts w:ascii="Browallia New" w:hAnsi="Browallia New" w:cs="Browallia New"/>
                <w:sz w:val="24"/>
                <w:szCs w:val="24"/>
                <w:lang w:val="en-GB"/>
              </w:rPr>
              <w:t>19,879</w:t>
            </w:r>
          </w:p>
        </w:tc>
      </w:tr>
    </w:tbl>
    <w:p w14:paraId="66D3FF8B" w14:textId="77777777" w:rsidR="00482918" w:rsidRPr="008649D8" w:rsidRDefault="00482918" w:rsidP="001C6DBB">
      <w:pPr>
        <w:spacing w:line="240" w:lineRule="auto"/>
        <w:ind w:right="-18"/>
        <w:jc w:val="thaiDistribute"/>
        <w:outlineLvl w:val="0"/>
        <w:rPr>
          <w:rFonts w:ascii="Browallia New" w:hAnsi="Browallia New" w:cs="Browallia New"/>
          <w:color w:val="0000FF"/>
          <w:sz w:val="28"/>
          <w:szCs w:val="28"/>
        </w:rPr>
      </w:pPr>
    </w:p>
    <w:p w14:paraId="1B440355" w14:textId="77777777" w:rsidR="00ED3D2B" w:rsidRPr="008649D8" w:rsidRDefault="00ED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90C09D4" w14:textId="13A1F5E2" w:rsidR="00BF35B5" w:rsidRPr="008649D8" w:rsidRDefault="00A60D95" w:rsidP="00E65D92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ภาษีเงินได้รอตัดบัญชีจาก</w:t>
      </w:r>
      <w:r w:rsidR="00BF35B5" w:rsidRPr="008649D8">
        <w:rPr>
          <w:rFonts w:ascii="Browallia New" w:hAnsi="Browallia New" w:cs="Browallia New"/>
          <w:sz w:val="28"/>
          <w:szCs w:val="28"/>
          <w:cs/>
        </w:rPr>
        <w:t>ผลแตกต่างชั่วคราวที่ไม่ได้รับรู้เป็นสินทรัพย์ภาษีเงินได้รอการตัดบัญชีในงบการเงิน</w:t>
      </w:r>
      <w:r w:rsidR="009D76A0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527C20">
        <w:rPr>
          <w:rFonts w:ascii="Browallia New" w:hAnsi="Browallia New" w:cs="Browallia New"/>
          <w:sz w:val="28"/>
          <w:szCs w:val="28"/>
        </w:rPr>
        <w:br/>
      </w:r>
      <w:r w:rsidR="00BF35B5" w:rsidRPr="008649D8">
        <w:rPr>
          <w:rFonts w:ascii="Browallia New" w:hAnsi="Browallia New" w:cs="Browallia New"/>
          <w:sz w:val="28"/>
          <w:szCs w:val="28"/>
          <w:cs/>
        </w:rPr>
        <w:t>มีรายละเอียดดังนี้</w:t>
      </w:r>
    </w:p>
    <w:p w14:paraId="2DE1B6C0" w14:textId="4E107015" w:rsidR="00BF35B5" w:rsidRPr="008649D8" w:rsidRDefault="00BF35B5" w:rsidP="00BF35B5">
      <w:pPr>
        <w:pStyle w:val="BodyText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391" w:type="pct"/>
        <w:tblInd w:w="990" w:type="dxa"/>
        <w:tblLook w:val="04A0" w:firstRow="1" w:lastRow="0" w:firstColumn="1" w:lastColumn="0" w:noHBand="0" w:noVBand="1"/>
      </w:tblPr>
      <w:tblGrid>
        <w:gridCol w:w="3699"/>
        <w:gridCol w:w="2271"/>
        <w:gridCol w:w="2271"/>
      </w:tblGrid>
      <w:tr w:rsidR="00965B82" w:rsidRPr="008649D8" w14:paraId="17210A3A" w14:textId="77777777" w:rsidTr="00527C20">
        <w:trPr>
          <w:trHeight w:val="348"/>
        </w:trPr>
        <w:tc>
          <w:tcPr>
            <w:tcW w:w="2244" w:type="pct"/>
          </w:tcPr>
          <w:p w14:paraId="2EF72C19" w14:textId="77777777" w:rsidR="00363394" w:rsidRPr="008649D8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756" w:type="pct"/>
            <w:gridSpan w:val="2"/>
          </w:tcPr>
          <w:p w14:paraId="48FAB600" w14:textId="77777777" w:rsidR="00363394" w:rsidRPr="008649D8" w:rsidRDefault="00363394" w:rsidP="00CE5B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65B82" w:rsidRPr="008649D8" w14:paraId="52AEB1D8" w14:textId="77777777" w:rsidTr="00527C20">
        <w:trPr>
          <w:trHeight w:val="384"/>
        </w:trPr>
        <w:tc>
          <w:tcPr>
            <w:tcW w:w="2244" w:type="pct"/>
          </w:tcPr>
          <w:p w14:paraId="69921468" w14:textId="77777777" w:rsidR="00363394" w:rsidRPr="008649D8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756" w:type="pct"/>
            <w:gridSpan w:val="2"/>
            <w:hideMark/>
          </w:tcPr>
          <w:p w14:paraId="2425C29C" w14:textId="209BEB98" w:rsidR="00363394" w:rsidRPr="008649D8" w:rsidRDefault="0036339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  <w:r w:rsidR="00127079"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และงบการเงินเฉพาะของบริษัท</w:t>
            </w:r>
          </w:p>
        </w:tc>
      </w:tr>
      <w:tr w:rsidR="00965B82" w:rsidRPr="008649D8" w14:paraId="35296AFD" w14:textId="77777777" w:rsidTr="00527C20">
        <w:trPr>
          <w:trHeight w:val="372"/>
        </w:trPr>
        <w:tc>
          <w:tcPr>
            <w:tcW w:w="2244" w:type="pct"/>
          </w:tcPr>
          <w:p w14:paraId="12E99E43" w14:textId="77777777" w:rsidR="00363394" w:rsidRPr="008649D8" w:rsidRDefault="00363394" w:rsidP="00FA754A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78" w:type="pct"/>
            <w:vAlign w:val="bottom"/>
            <w:hideMark/>
          </w:tcPr>
          <w:p w14:paraId="27692E4F" w14:textId="29EB638F" w:rsidR="00363394" w:rsidRPr="008649D8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78" w:type="pct"/>
            <w:vAlign w:val="bottom"/>
            <w:hideMark/>
          </w:tcPr>
          <w:p w14:paraId="0922487F" w14:textId="17D4EDD0" w:rsidR="00363394" w:rsidRPr="008649D8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</w:t>
            </w:r>
          </w:p>
        </w:tc>
      </w:tr>
      <w:tr w:rsidR="00965B82" w:rsidRPr="008649D8" w14:paraId="50D85F5C" w14:textId="77777777" w:rsidTr="00527C20">
        <w:trPr>
          <w:trHeight w:val="372"/>
        </w:trPr>
        <w:tc>
          <w:tcPr>
            <w:tcW w:w="2244" w:type="pct"/>
          </w:tcPr>
          <w:p w14:paraId="4EF2E528" w14:textId="32F5B2FA" w:rsidR="00363394" w:rsidRPr="008649D8" w:rsidRDefault="00363394" w:rsidP="00A743C2">
            <w:pPr>
              <w:spacing w:line="240" w:lineRule="auto"/>
              <w:ind w:left="-10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ผลแตกต่างชั่วคราวจาก</w:t>
            </w: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78" w:type="pct"/>
            <w:vAlign w:val="bottom"/>
          </w:tcPr>
          <w:p w14:paraId="574E0FE3" w14:textId="77777777" w:rsidR="00363394" w:rsidRPr="008649D8" w:rsidRDefault="00363394" w:rsidP="00CE5B5B">
            <w:pP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378" w:type="pct"/>
            <w:vAlign w:val="bottom"/>
          </w:tcPr>
          <w:p w14:paraId="68C467EE" w14:textId="77777777" w:rsidR="00363394" w:rsidRPr="008649D8" w:rsidRDefault="00363394" w:rsidP="00CE5B5B">
            <w:pP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65B82" w:rsidRPr="008649D8" w14:paraId="727CFC46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79DDD69E" w14:textId="21406F9F" w:rsidR="00363394" w:rsidRPr="008649D8" w:rsidRDefault="00363394" w:rsidP="00E94BF7">
            <w:pPr>
              <w:tabs>
                <w:tab w:val="clear" w:pos="454"/>
                <w:tab w:val="left" w:pos="-18"/>
                <w:tab w:val="left" w:pos="3431"/>
              </w:tabs>
              <w:spacing w:line="240" w:lineRule="auto"/>
              <w:ind w:left="-18" w:hanging="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ค่าเผื่อการด้อยค่าของลูกหนี้อื่น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4E7F5F63" w14:textId="316A56FF" w:rsidR="00363394" w:rsidRPr="008649D8" w:rsidRDefault="00801365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67,</w:t>
            </w:r>
            <w:r w:rsidR="00D85ED7" w:rsidRPr="008649D8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378" w:type="pct"/>
            <w:vAlign w:val="bottom"/>
          </w:tcPr>
          <w:p w14:paraId="077B39B3" w14:textId="167F555B" w:rsidR="00363394" w:rsidRPr="008649D8" w:rsidRDefault="00363394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64,880</w:t>
            </w:r>
          </w:p>
        </w:tc>
      </w:tr>
      <w:tr w:rsidR="00965B82" w:rsidRPr="008649D8" w14:paraId="0265288F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2CE9781E" w14:textId="74C256D3" w:rsidR="00363394" w:rsidRPr="008649D8" w:rsidRDefault="00363394" w:rsidP="00E94BF7">
            <w:pPr>
              <w:tabs>
                <w:tab w:val="clear" w:pos="454"/>
                <w:tab w:val="left" w:pos="-18"/>
                <w:tab w:val="left" w:pos="3431"/>
              </w:tabs>
              <w:spacing w:line="240" w:lineRule="auto"/>
              <w:ind w:left="-18" w:hanging="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ค่าเผื่อการด้อยค่าของเงินให้กู้ยืม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13B1E6B3" w14:textId="16A0B95E" w:rsidR="00363394" w:rsidRPr="008649D8" w:rsidRDefault="00363394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142,990</w:t>
            </w:r>
          </w:p>
        </w:tc>
        <w:tc>
          <w:tcPr>
            <w:tcW w:w="1378" w:type="pct"/>
            <w:vAlign w:val="bottom"/>
          </w:tcPr>
          <w:p w14:paraId="2AEC25AA" w14:textId="2DFA3570" w:rsidR="00363394" w:rsidRPr="008649D8" w:rsidRDefault="00363394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142,990</w:t>
            </w:r>
          </w:p>
        </w:tc>
      </w:tr>
      <w:tr w:rsidR="00965B82" w:rsidRPr="008649D8" w14:paraId="76FFBA11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414470AC" w14:textId="3C92BAB6" w:rsidR="00363394" w:rsidRPr="008649D8" w:rsidRDefault="00363394" w:rsidP="002E4156">
            <w:pPr>
              <w:tabs>
                <w:tab w:val="clear" w:pos="454"/>
                <w:tab w:val="left" w:pos="-18"/>
                <w:tab w:val="left" w:pos="3431"/>
              </w:tabs>
              <w:spacing w:line="240" w:lineRule="auto"/>
              <w:ind w:left="-18" w:hanging="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79A35BA2" w14:textId="60767D90" w:rsidR="00363394" w:rsidRPr="008649D8" w:rsidRDefault="00363394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8,800</w:t>
            </w:r>
          </w:p>
        </w:tc>
        <w:tc>
          <w:tcPr>
            <w:tcW w:w="1378" w:type="pct"/>
            <w:vAlign w:val="bottom"/>
          </w:tcPr>
          <w:p w14:paraId="0AFF5E4D" w14:textId="36CDB781" w:rsidR="00363394" w:rsidRPr="008649D8" w:rsidRDefault="00363394" w:rsidP="00381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8,800</w:t>
            </w:r>
          </w:p>
        </w:tc>
      </w:tr>
      <w:tr w:rsidR="00965B82" w:rsidRPr="008649D8" w14:paraId="12C526F5" w14:textId="77777777" w:rsidTr="00527C20">
        <w:trPr>
          <w:trHeight w:val="225"/>
        </w:trPr>
        <w:tc>
          <w:tcPr>
            <w:tcW w:w="2244" w:type="pct"/>
            <w:hideMark/>
          </w:tcPr>
          <w:p w14:paraId="7F6747C7" w14:textId="016CA1DD" w:rsidR="00363394" w:rsidRPr="008649D8" w:rsidRDefault="00363394" w:rsidP="002E4156">
            <w:pPr>
              <w:tabs>
                <w:tab w:val="clear" w:pos="454"/>
                <w:tab w:val="left" w:pos="-18"/>
                <w:tab w:val="left" w:pos="3431"/>
              </w:tabs>
              <w:spacing w:line="240" w:lineRule="auto"/>
              <w:ind w:left="-18" w:hanging="93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38398944" w14:textId="1BD71319" w:rsidR="00363394" w:rsidRPr="008649D8" w:rsidRDefault="00C260C2" w:rsidP="00381B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422,145</w:t>
            </w:r>
          </w:p>
        </w:tc>
        <w:tc>
          <w:tcPr>
            <w:tcW w:w="1378" w:type="pct"/>
            <w:vAlign w:val="bottom"/>
          </w:tcPr>
          <w:p w14:paraId="1253C5CE" w14:textId="0D0593AD" w:rsidR="00363394" w:rsidRPr="008649D8" w:rsidRDefault="00363394" w:rsidP="00381B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387,730</w:t>
            </w:r>
          </w:p>
        </w:tc>
      </w:tr>
      <w:tr w:rsidR="00965B82" w:rsidRPr="008649D8" w14:paraId="2326C7A3" w14:textId="77777777" w:rsidTr="00527C20">
        <w:trPr>
          <w:trHeight w:val="396"/>
        </w:trPr>
        <w:tc>
          <w:tcPr>
            <w:tcW w:w="2244" w:type="pct"/>
            <w:hideMark/>
          </w:tcPr>
          <w:p w14:paraId="30744E36" w14:textId="7B79D48A" w:rsidR="00363394" w:rsidRPr="008649D8" w:rsidRDefault="00363394" w:rsidP="002E4156">
            <w:pPr>
              <w:tabs>
                <w:tab w:val="clear" w:pos="454"/>
                <w:tab w:val="left" w:pos="-18"/>
                <w:tab w:val="left" w:pos="3431"/>
              </w:tabs>
              <w:spacing w:line="240" w:lineRule="auto"/>
              <w:ind w:left="-18" w:hanging="93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78E932D9" w14:textId="5FA96820" w:rsidR="00363394" w:rsidRPr="008649D8" w:rsidRDefault="00D85ED7" w:rsidP="00381B46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649D8">
              <w:rPr>
                <w:rFonts w:ascii="Browallia New" w:hAnsi="Browallia New" w:cs="Browallia New"/>
                <w:noProof/>
                <w:sz w:val="28"/>
                <w:szCs w:val="28"/>
              </w:rPr>
              <w:t>641,019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378" w:type="pct"/>
            <w:vAlign w:val="bottom"/>
          </w:tcPr>
          <w:p w14:paraId="2550A8BE" w14:textId="7B871118" w:rsidR="00363394" w:rsidRPr="008649D8" w:rsidRDefault="002B60C4" w:rsidP="00381B46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649D8">
              <w:rPr>
                <w:rFonts w:ascii="Browallia New" w:hAnsi="Browallia New" w:cs="Browallia New"/>
                <w:noProof/>
                <w:sz w:val="28"/>
                <w:szCs w:val="28"/>
              </w:rPr>
              <w:t>604,400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13E8BFB" w14:textId="77777777" w:rsidR="0029360F" w:rsidRPr="008649D8" w:rsidRDefault="0029360F" w:rsidP="00E65D92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</w:p>
    <w:p w14:paraId="60A0E6BB" w14:textId="15C6A1EA" w:rsidR="00BF35B5" w:rsidRPr="008649D8" w:rsidRDefault="00BF35B5" w:rsidP="004B2F44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ขาดทุนทางภาษี</w:t>
      </w:r>
      <w:r w:rsidR="00934E8C" w:rsidRPr="008649D8">
        <w:rPr>
          <w:rFonts w:ascii="Browallia New" w:hAnsi="Browallia New" w:cs="Browallia New"/>
          <w:sz w:val="28"/>
          <w:szCs w:val="28"/>
          <w:cs/>
        </w:rPr>
        <w:t>ที่ยังไม่ได้ใช้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จะสิ้นอายุในปี </w:t>
      </w:r>
      <w:r w:rsidR="00934E8C" w:rsidRPr="008649D8">
        <w:rPr>
          <w:rFonts w:ascii="Browallia New" w:hAnsi="Browallia New" w:cs="Browallia New"/>
          <w:sz w:val="28"/>
          <w:szCs w:val="28"/>
        </w:rPr>
        <w:t>2569</w:t>
      </w:r>
    </w:p>
    <w:p w14:paraId="003E5040" w14:textId="77777777" w:rsidR="004B2F44" w:rsidRPr="008649D8" w:rsidRDefault="004B2F44" w:rsidP="004B2F44">
      <w:pPr>
        <w:spacing w:line="240" w:lineRule="auto"/>
        <w:ind w:left="990" w:right="-18"/>
        <w:outlineLvl w:val="0"/>
        <w:rPr>
          <w:rFonts w:ascii="Browallia New" w:hAnsi="Browallia New" w:cs="Browallia New"/>
          <w:color w:val="0000FF"/>
          <w:sz w:val="28"/>
          <w:szCs w:val="28"/>
        </w:rPr>
      </w:pPr>
    </w:p>
    <w:p w14:paraId="163767E3" w14:textId="638DBA61" w:rsidR="009D6197" w:rsidRPr="008649D8" w:rsidRDefault="006A723C" w:rsidP="008D52DB">
      <w:pPr>
        <w:pStyle w:val="CordiaNew"/>
        <w:numPr>
          <w:ilvl w:val="0"/>
          <w:numId w:val="16"/>
        </w:numPr>
        <w:tabs>
          <w:tab w:val="clear" w:pos="4153"/>
          <w:tab w:val="left" w:pos="1710"/>
        </w:tabs>
        <w:ind w:left="432" w:hanging="432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ทุนเรือนหุ้น</w:t>
      </w:r>
      <w:r w:rsidR="00184F2B" w:rsidRPr="008649D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</w:p>
    <w:p w14:paraId="148CBF68" w14:textId="6DD5EDD2" w:rsidR="009758ED" w:rsidRPr="008649D8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A2F7E8" w14:textId="77E9EAD2" w:rsidR="00A04012" w:rsidRPr="008649D8" w:rsidRDefault="00A04012" w:rsidP="00A04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รายการเคลื่อนไหวของทุนจดทะเบียนและทุนที่ชำระแล้วสำหรับปีสิ้นสุดวันที่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E20209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E20209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C0D5A3F" w14:textId="77777777" w:rsidR="00A04012" w:rsidRPr="008649D8" w:rsidRDefault="00A04012" w:rsidP="00A04012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2" w:name="_Hlk490506733"/>
    </w:p>
    <w:tbl>
      <w:tblPr>
        <w:tblW w:w="8982" w:type="dxa"/>
        <w:tblInd w:w="270" w:type="dxa"/>
        <w:tblLook w:val="04A0" w:firstRow="1" w:lastRow="0" w:firstColumn="1" w:lastColumn="0" w:noHBand="0" w:noVBand="1"/>
      </w:tblPr>
      <w:tblGrid>
        <w:gridCol w:w="3803"/>
        <w:gridCol w:w="1843"/>
        <w:gridCol w:w="1842"/>
        <w:gridCol w:w="1494"/>
      </w:tblGrid>
      <w:tr w:rsidR="00A04012" w:rsidRPr="008649D8" w14:paraId="733A264C" w14:textId="77777777" w:rsidTr="003E3408">
        <w:trPr>
          <w:trHeight w:val="204"/>
        </w:trPr>
        <w:tc>
          <w:tcPr>
            <w:tcW w:w="3803" w:type="dxa"/>
            <w:noWrap/>
            <w:vAlign w:val="bottom"/>
            <w:hideMark/>
          </w:tcPr>
          <w:bookmarkEnd w:id="2"/>
          <w:p w14:paraId="674BE9FE" w14:textId="77777777" w:rsidR="00A04012" w:rsidRPr="008649D8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43" w:type="dxa"/>
            <w:noWrap/>
            <w:vAlign w:val="bottom"/>
            <w:hideMark/>
          </w:tcPr>
          <w:p w14:paraId="665C9D92" w14:textId="77777777" w:rsidR="00A04012" w:rsidRPr="008649D8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42" w:type="dxa"/>
            <w:noWrap/>
            <w:vAlign w:val="bottom"/>
            <w:hideMark/>
          </w:tcPr>
          <w:p w14:paraId="0A15E440" w14:textId="77777777" w:rsidR="00A04012" w:rsidRPr="008649D8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494" w:type="dxa"/>
            <w:noWrap/>
            <w:vAlign w:val="bottom"/>
            <w:hideMark/>
          </w:tcPr>
          <w:p w14:paraId="04E2288C" w14:textId="77777777" w:rsidR="00A04012" w:rsidRPr="008649D8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A04012" w:rsidRPr="008649D8" w14:paraId="091F7CA6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18DC2E98" w14:textId="77777777" w:rsidR="00A04012" w:rsidRPr="008649D8" w:rsidRDefault="00A04012" w:rsidP="00CE5B5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F42FCB" w14:textId="77777777" w:rsidR="00A04012" w:rsidRPr="008649D8" w:rsidRDefault="00A04012" w:rsidP="00CE5B5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2" w:type="dxa"/>
            <w:noWrap/>
            <w:vAlign w:val="bottom"/>
          </w:tcPr>
          <w:p w14:paraId="1FDA6FE4" w14:textId="77777777" w:rsidR="00A04012" w:rsidRPr="008649D8" w:rsidRDefault="00A04012" w:rsidP="00CE5B5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1A033BF2" w14:textId="77777777" w:rsidR="00A04012" w:rsidRPr="008649D8" w:rsidRDefault="00A04012" w:rsidP="00CE5B5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12123" w:rsidRPr="008649D8" w14:paraId="1FAC2A8A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4F10862B" w14:textId="134AFEDC" w:rsidR="00312123" w:rsidRPr="008649D8" w:rsidRDefault="00312123" w:rsidP="00312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A275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="008A2751">
              <w:rPr>
                <w:rFonts w:ascii="BrowalliaUPC" w:hAnsi="BrowalliaUPC" w:cs="BrowalliaUPC" w:hint="cs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8A275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43" w:type="dxa"/>
            <w:noWrap/>
            <w:vAlign w:val="bottom"/>
          </w:tcPr>
          <w:p w14:paraId="47F80526" w14:textId="4E187716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42" w:type="dxa"/>
            <w:noWrap/>
            <w:vAlign w:val="bottom"/>
          </w:tcPr>
          <w:p w14:paraId="10EA615E" w14:textId="1B9D579E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0AA60F78" w14:textId="7E370CF4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  <w:tr w:rsidR="00312123" w:rsidRPr="008649D8" w14:paraId="250004CC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4ABF88F2" w14:textId="20F8F490" w:rsidR="00312123" w:rsidRPr="008649D8" w:rsidRDefault="00312123" w:rsidP="00312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43" w:type="dxa"/>
            <w:noWrap/>
            <w:vAlign w:val="bottom"/>
          </w:tcPr>
          <w:p w14:paraId="30F57B90" w14:textId="09CAFEF9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(10,200,702)</w:t>
            </w:r>
          </w:p>
        </w:tc>
        <w:tc>
          <w:tcPr>
            <w:tcW w:w="1842" w:type="dxa"/>
            <w:noWrap/>
            <w:vAlign w:val="bottom"/>
          </w:tcPr>
          <w:p w14:paraId="5492205F" w14:textId="4BA454F2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04F0CD48" w14:textId="7A5BB47B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(765,053)</w:t>
            </w:r>
          </w:p>
        </w:tc>
      </w:tr>
      <w:tr w:rsidR="00312123" w:rsidRPr="008649D8" w14:paraId="7AA2454F" w14:textId="77777777" w:rsidTr="0095798B">
        <w:trPr>
          <w:trHeight w:val="204"/>
        </w:trPr>
        <w:tc>
          <w:tcPr>
            <w:tcW w:w="3803" w:type="dxa"/>
            <w:noWrap/>
            <w:vAlign w:val="bottom"/>
          </w:tcPr>
          <w:p w14:paraId="4868B540" w14:textId="2B27DA75" w:rsidR="00312123" w:rsidRPr="008649D8" w:rsidRDefault="00312123" w:rsidP="00312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43" w:type="dxa"/>
            <w:noWrap/>
            <w:vAlign w:val="bottom"/>
          </w:tcPr>
          <w:p w14:paraId="73FE231A" w14:textId="32F47313" w:rsidR="00312123" w:rsidRPr="008649D8" w:rsidRDefault="00312123" w:rsidP="0031212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842" w:type="dxa"/>
            <w:noWrap/>
          </w:tcPr>
          <w:p w14:paraId="779587E4" w14:textId="66EF7F0F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3E8B21F3" w14:textId="0CEA5684" w:rsidR="00312123" w:rsidRPr="008649D8" w:rsidRDefault="00312123" w:rsidP="0031212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</w:tr>
      <w:tr w:rsidR="00312123" w:rsidRPr="008649D8" w14:paraId="593DAEBD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17FD9598" w14:textId="5947BD12" w:rsidR="00312123" w:rsidRPr="008649D8" w:rsidRDefault="00312123" w:rsidP="00312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ยอดคงเหลือ ณ วันที่</w:t>
            </w:r>
            <w:r w:rsidR="00952EE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31 </w:t>
            </w:r>
            <w:r w:rsidR="00952EE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952EE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43" w:type="dxa"/>
            <w:noWrap/>
            <w:vAlign w:val="bottom"/>
          </w:tcPr>
          <w:p w14:paraId="76609EEA" w14:textId="30BC90EF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42" w:type="dxa"/>
            <w:noWrap/>
          </w:tcPr>
          <w:p w14:paraId="73BD67C6" w14:textId="0178C8A0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442FF01" w14:textId="1CD7FB2D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2,998,399</w:t>
            </w:r>
          </w:p>
        </w:tc>
      </w:tr>
      <w:tr w:rsidR="00312123" w:rsidRPr="008649D8" w14:paraId="767D8756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0F354974" w14:textId="4B6E6090" w:rsidR="00312123" w:rsidRPr="008649D8" w:rsidRDefault="00312123" w:rsidP="00312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43" w:type="dxa"/>
            <w:noWrap/>
            <w:vAlign w:val="bottom"/>
          </w:tcPr>
          <w:p w14:paraId="0A4F9141" w14:textId="647B4E00" w:rsidR="00312123" w:rsidRPr="008649D8" w:rsidRDefault="00312123" w:rsidP="0031212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11,993,595</w:t>
            </w:r>
          </w:p>
        </w:tc>
        <w:tc>
          <w:tcPr>
            <w:tcW w:w="1842" w:type="dxa"/>
            <w:noWrap/>
          </w:tcPr>
          <w:p w14:paraId="2984213D" w14:textId="696C4019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CFBE498" w14:textId="78E3E0B6" w:rsidR="00312123" w:rsidRPr="008649D8" w:rsidRDefault="00312123" w:rsidP="0031212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899,519</w:t>
            </w:r>
          </w:p>
        </w:tc>
      </w:tr>
      <w:tr w:rsidR="00312123" w:rsidRPr="008649D8" w14:paraId="6E227BBC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2E657FA6" w14:textId="30ED2E14" w:rsidR="00312123" w:rsidRPr="008649D8" w:rsidRDefault="00312123" w:rsidP="00100B14">
            <w:pPr>
              <w:spacing w:line="240" w:lineRule="auto"/>
              <w:ind w:left="249" w:hanging="249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ทุนจดทะเบียนก่อนการรวมหุ้นและ</w:t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br/>
            </w: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การเปลี่ยนแปลงมูลค่าที่ตราไว้</w:t>
            </w:r>
          </w:p>
        </w:tc>
        <w:tc>
          <w:tcPr>
            <w:tcW w:w="1843" w:type="dxa"/>
            <w:noWrap/>
            <w:vAlign w:val="bottom"/>
          </w:tcPr>
          <w:p w14:paraId="06DEC7DE" w14:textId="082E3284" w:rsidR="00312123" w:rsidRPr="008649D8" w:rsidRDefault="00312123" w:rsidP="00B4268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51,972,245</w:t>
            </w:r>
          </w:p>
        </w:tc>
        <w:tc>
          <w:tcPr>
            <w:tcW w:w="1842" w:type="dxa"/>
            <w:noWrap/>
          </w:tcPr>
          <w:p w14:paraId="14BAB55C" w14:textId="77777777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2BA64AD8" w14:textId="75B75166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259206FA" w14:textId="45432E97" w:rsidR="00312123" w:rsidRPr="008649D8" w:rsidRDefault="00312123" w:rsidP="00B4268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3,897,918</w:t>
            </w:r>
          </w:p>
        </w:tc>
      </w:tr>
      <w:tr w:rsidR="00312123" w:rsidRPr="008649D8" w14:paraId="7D431D53" w14:textId="77777777" w:rsidTr="003E3408">
        <w:trPr>
          <w:trHeight w:val="204"/>
        </w:trPr>
        <w:tc>
          <w:tcPr>
            <w:tcW w:w="3803" w:type="dxa"/>
            <w:noWrap/>
            <w:vAlign w:val="bottom"/>
          </w:tcPr>
          <w:p w14:paraId="24EEA844" w14:textId="1CE917F6" w:rsidR="00312123" w:rsidRPr="008649D8" w:rsidRDefault="00312123" w:rsidP="00312123">
            <w:pPr>
              <w:spacing w:line="240" w:lineRule="auto"/>
              <w:ind w:firstLine="69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2B9F3F8" w14:textId="77777777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2" w:type="dxa"/>
            <w:noWrap/>
          </w:tcPr>
          <w:p w14:paraId="62D164EE" w14:textId="77777777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1619F7C6" w14:textId="77777777" w:rsidR="00312123" w:rsidRPr="008649D8" w:rsidRDefault="00312123" w:rsidP="00312123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12123" w:rsidRPr="008649D8" w14:paraId="23E57251" w14:textId="77777777" w:rsidTr="003E3408">
        <w:trPr>
          <w:trHeight w:val="204"/>
        </w:trPr>
        <w:tc>
          <w:tcPr>
            <w:tcW w:w="3803" w:type="dxa"/>
            <w:noWrap/>
            <w:vAlign w:val="bottom"/>
            <w:hideMark/>
          </w:tcPr>
          <w:p w14:paraId="6D3C646A" w14:textId="26F48C52" w:rsidR="00312123" w:rsidRPr="008649D8" w:rsidRDefault="00312123" w:rsidP="00312123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>3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ธันวาคม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AU" w:eastAsia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2565</w:t>
            </w:r>
          </w:p>
          <w:p w14:paraId="6D751DE3" w14:textId="5D35C999" w:rsidR="00312123" w:rsidRPr="008649D8" w:rsidRDefault="00312123" w:rsidP="008C64AD">
            <w:pPr>
              <w:tabs>
                <w:tab w:val="clear" w:pos="227"/>
                <w:tab w:val="clear" w:pos="454"/>
                <w:tab w:val="left" w:pos="249"/>
              </w:tabs>
              <w:spacing w:line="240" w:lineRule="auto"/>
              <w:ind w:left="249" w:hanging="387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AU" w:eastAsia="en-GB"/>
              </w:rPr>
              <w:t xml:space="preserve">  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>(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หลังการรวมหุ้นและการเปลี่ยนแปลง</w:t>
            </w:r>
            <w:r w:rsidR="00DA56C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br/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มูลค่าที่ตราไว้)</w:t>
            </w:r>
          </w:p>
          <w:p w14:paraId="3BF1D01C" w14:textId="54842B11" w:rsidR="00312123" w:rsidRPr="008649D8" w:rsidRDefault="00312123" w:rsidP="00312123">
            <w:pPr>
              <w:spacing w:line="240" w:lineRule="auto"/>
              <w:ind w:left="145" w:hanging="283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6C9A2E7" w14:textId="69D6D47F" w:rsidR="00312123" w:rsidRPr="008649D8" w:rsidRDefault="00312123" w:rsidP="0031212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5,197,224</w:t>
            </w:r>
          </w:p>
        </w:tc>
        <w:tc>
          <w:tcPr>
            <w:tcW w:w="1842" w:type="dxa"/>
            <w:noWrap/>
          </w:tcPr>
          <w:p w14:paraId="1CC8CE67" w14:textId="1B9A52B9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78BE762D" w14:textId="77777777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407B64DD" w14:textId="6101CAAA" w:rsidR="00312123" w:rsidRPr="008649D8" w:rsidRDefault="00312123" w:rsidP="0031212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0.75</w:t>
            </w:r>
          </w:p>
        </w:tc>
        <w:tc>
          <w:tcPr>
            <w:tcW w:w="1494" w:type="dxa"/>
            <w:noWrap/>
            <w:vAlign w:val="bottom"/>
          </w:tcPr>
          <w:p w14:paraId="58D9502B" w14:textId="1E8FAC70" w:rsidR="00312123" w:rsidRPr="008649D8" w:rsidRDefault="00312123" w:rsidP="0031212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3,897,918</w:t>
            </w:r>
          </w:p>
        </w:tc>
      </w:tr>
    </w:tbl>
    <w:p w14:paraId="190C7BB1" w14:textId="71994A3D" w:rsidR="0080475D" w:rsidRPr="008649D8" w:rsidRDefault="0080475D">
      <w:pPr>
        <w:rPr>
          <w:rFonts w:ascii="Browallia New" w:hAnsi="Browallia New" w:cs="Browallia New"/>
          <w:sz w:val="36"/>
          <w:szCs w:val="36"/>
        </w:rPr>
      </w:pPr>
    </w:p>
    <w:p w14:paraId="20C1FFB3" w14:textId="4D7B295A" w:rsidR="004B2F44" w:rsidRPr="008649D8" w:rsidRDefault="004B2F44">
      <w:pPr>
        <w:rPr>
          <w:rFonts w:ascii="Browallia New" w:hAnsi="Browallia New" w:cs="Browallia New"/>
          <w:sz w:val="36"/>
          <w:szCs w:val="36"/>
        </w:rPr>
      </w:pPr>
    </w:p>
    <w:p w14:paraId="08EE4BCC" w14:textId="4C08246C" w:rsidR="004B2F44" w:rsidRDefault="004B2F44">
      <w:pPr>
        <w:rPr>
          <w:rFonts w:ascii="Browallia New" w:hAnsi="Browallia New" w:cs="Browallia New"/>
          <w:sz w:val="36"/>
          <w:szCs w:val="36"/>
        </w:rPr>
      </w:pPr>
    </w:p>
    <w:p w14:paraId="6F6A1FEB" w14:textId="55576EA9" w:rsidR="005D5CEA" w:rsidRDefault="005D5CEA">
      <w:pPr>
        <w:rPr>
          <w:rFonts w:ascii="Browallia New" w:hAnsi="Browallia New" w:cs="Browallia New"/>
          <w:sz w:val="36"/>
          <w:szCs w:val="36"/>
        </w:rPr>
      </w:pPr>
    </w:p>
    <w:p w14:paraId="163D1FA4" w14:textId="77777777" w:rsidR="005D5CEA" w:rsidRPr="008649D8" w:rsidRDefault="005D5CEA">
      <w:pPr>
        <w:rPr>
          <w:rFonts w:ascii="Browallia New" w:hAnsi="Browallia New" w:cs="Browallia New"/>
          <w:sz w:val="36"/>
          <w:szCs w:val="36"/>
        </w:rPr>
      </w:pPr>
    </w:p>
    <w:tbl>
      <w:tblPr>
        <w:tblW w:w="9108" w:type="dxa"/>
        <w:tblInd w:w="364" w:type="dxa"/>
        <w:tblLook w:val="04A0" w:firstRow="1" w:lastRow="0" w:firstColumn="1" w:lastColumn="0" w:noHBand="0" w:noVBand="1"/>
      </w:tblPr>
      <w:tblGrid>
        <w:gridCol w:w="3682"/>
        <w:gridCol w:w="1341"/>
        <w:gridCol w:w="1134"/>
        <w:gridCol w:w="1134"/>
        <w:gridCol w:w="1817"/>
      </w:tblGrid>
      <w:tr w:rsidR="00D67E4B" w:rsidRPr="008649D8" w14:paraId="55F740B1" w14:textId="77777777" w:rsidTr="00EB022D">
        <w:trPr>
          <w:trHeight w:val="408"/>
        </w:trPr>
        <w:tc>
          <w:tcPr>
            <w:tcW w:w="3682" w:type="dxa"/>
            <w:noWrap/>
            <w:vAlign w:val="bottom"/>
            <w:hideMark/>
          </w:tcPr>
          <w:p w14:paraId="080997AB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30C3257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ทุนชำระแล้ว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35F42ECA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จำนวนหุ้น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br/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(พันหุ้น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73B3C688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52D456BA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370FF935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ส่วนเกิน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ต่ำ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) </w:t>
            </w:r>
          </w:p>
          <w:p w14:paraId="7AD845B6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มูลค่าหุ้น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พันบาท)</w:t>
            </w:r>
          </w:p>
        </w:tc>
      </w:tr>
      <w:tr w:rsidR="00D67E4B" w:rsidRPr="008649D8" w14:paraId="5372C383" w14:textId="77777777" w:rsidTr="00EB022D">
        <w:trPr>
          <w:trHeight w:val="333"/>
        </w:trPr>
        <w:tc>
          <w:tcPr>
            <w:tcW w:w="3682" w:type="dxa"/>
            <w:noWrap/>
            <w:vAlign w:val="bottom"/>
          </w:tcPr>
          <w:p w14:paraId="09799D99" w14:textId="77777777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199F9B26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1B0FCCDC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4832D569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6131ED8A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70B30" w:rsidRPr="008649D8" w14:paraId="3EEADB9D" w14:textId="77777777" w:rsidTr="00EB022D">
        <w:trPr>
          <w:trHeight w:val="333"/>
        </w:trPr>
        <w:tc>
          <w:tcPr>
            <w:tcW w:w="3682" w:type="dxa"/>
            <w:noWrap/>
            <w:vAlign w:val="bottom"/>
          </w:tcPr>
          <w:p w14:paraId="1ED65E60" w14:textId="4FBE7CC4" w:rsidR="00870B30" w:rsidRPr="008649D8" w:rsidRDefault="002757E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AU" w:eastAsia="en-GB"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41" w:type="dxa"/>
            <w:noWrap/>
            <w:vAlign w:val="bottom"/>
          </w:tcPr>
          <w:p w14:paraId="20EF52FB" w14:textId="3BC6FD3F" w:rsidR="00870B30" w:rsidRPr="008649D8" w:rsidRDefault="00114C99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32,220,029</w:t>
            </w:r>
          </w:p>
        </w:tc>
        <w:tc>
          <w:tcPr>
            <w:tcW w:w="1134" w:type="dxa"/>
            <w:noWrap/>
            <w:vAlign w:val="bottom"/>
          </w:tcPr>
          <w:p w14:paraId="184F3350" w14:textId="750609BA" w:rsidR="00870B30" w:rsidRPr="008649D8" w:rsidRDefault="00223A02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  <w:vAlign w:val="bottom"/>
          </w:tcPr>
          <w:p w14:paraId="31704C85" w14:textId="781B8157" w:rsidR="00870B30" w:rsidRPr="008649D8" w:rsidRDefault="00223A02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2,416,502</w:t>
            </w:r>
          </w:p>
        </w:tc>
        <w:tc>
          <w:tcPr>
            <w:tcW w:w="1817" w:type="dxa"/>
            <w:noWrap/>
            <w:vAlign w:val="bottom"/>
          </w:tcPr>
          <w:p w14:paraId="3C345698" w14:textId="4F8A153B" w:rsidR="00870B30" w:rsidRPr="008649D8" w:rsidRDefault="00CE5393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(299,155)</w:t>
            </w:r>
          </w:p>
        </w:tc>
      </w:tr>
      <w:tr w:rsidR="00870B30" w:rsidRPr="008649D8" w14:paraId="537158F5" w14:textId="77777777" w:rsidTr="00EB022D">
        <w:trPr>
          <w:trHeight w:val="333"/>
        </w:trPr>
        <w:tc>
          <w:tcPr>
            <w:tcW w:w="3682" w:type="dxa"/>
            <w:noWrap/>
            <w:vAlign w:val="bottom"/>
          </w:tcPr>
          <w:p w14:paraId="25A1C81E" w14:textId="0BBFF7B8" w:rsidR="00870B30" w:rsidRPr="008649D8" w:rsidRDefault="00A10406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เพิ่มทุน</w:t>
            </w:r>
          </w:p>
        </w:tc>
        <w:tc>
          <w:tcPr>
            <w:tcW w:w="1341" w:type="dxa"/>
            <w:noWrap/>
            <w:vAlign w:val="bottom"/>
          </w:tcPr>
          <w:p w14:paraId="4A86F4C0" w14:textId="4C7066DE" w:rsidR="00870B30" w:rsidRPr="008649D8" w:rsidRDefault="00415337" w:rsidP="009C5FE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7,758,621</w:t>
            </w:r>
          </w:p>
        </w:tc>
        <w:tc>
          <w:tcPr>
            <w:tcW w:w="1134" w:type="dxa"/>
            <w:noWrap/>
            <w:vAlign w:val="bottom"/>
          </w:tcPr>
          <w:p w14:paraId="36683906" w14:textId="735A6EFD" w:rsidR="00870B30" w:rsidRPr="008649D8" w:rsidRDefault="00415337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  <w:vAlign w:val="bottom"/>
          </w:tcPr>
          <w:p w14:paraId="57607BC3" w14:textId="1E7DBA23" w:rsidR="00870B30" w:rsidRPr="008649D8" w:rsidRDefault="005C02C2" w:rsidP="009C5FE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581,897</w:t>
            </w:r>
          </w:p>
        </w:tc>
        <w:tc>
          <w:tcPr>
            <w:tcW w:w="1817" w:type="dxa"/>
            <w:noWrap/>
            <w:vAlign w:val="bottom"/>
          </w:tcPr>
          <w:p w14:paraId="2B78C6DA" w14:textId="596083B2" w:rsidR="00870B30" w:rsidRPr="008649D8" w:rsidRDefault="00A10406" w:rsidP="009C5FE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(225,060)</w:t>
            </w:r>
          </w:p>
        </w:tc>
      </w:tr>
      <w:tr w:rsidR="00D67E4B" w:rsidRPr="008649D8" w14:paraId="2D22B82C" w14:textId="77777777" w:rsidTr="00EB022D">
        <w:trPr>
          <w:trHeight w:val="333"/>
        </w:trPr>
        <w:tc>
          <w:tcPr>
            <w:tcW w:w="3682" w:type="dxa"/>
            <w:noWrap/>
            <w:vAlign w:val="bottom"/>
          </w:tcPr>
          <w:p w14:paraId="74C36682" w14:textId="5BE37C4C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2757EB" w:rsidRPr="008649D8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 xml:space="preserve">31 </w:t>
            </w:r>
            <w:r w:rsidR="002757EB" w:rsidRPr="008649D8">
              <w:rPr>
                <w:rFonts w:ascii="Browallia New" w:hAnsi="Browallia New" w:cs="Browallia New"/>
                <w:sz w:val="24"/>
                <w:szCs w:val="24"/>
                <w:cs/>
                <w:lang w:val="en-AU" w:eastAsia="en-GB"/>
              </w:rPr>
              <w:t xml:space="preserve">ธันวาคม </w:t>
            </w:r>
            <w:r w:rsidR="002757EB"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41" w:type="dxa"/>
            <w:noWrap/>
          </w:tcPr>
          <w:p w14:paraId="074074FA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4ED45617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</w:tcPr>
          <w:p w14:paraId="42F77DD5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2BA3272D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(524,215)</w:t>
            </w:r>
          </w:p>
        </w:tc>
      </w:tr>
      <w:tr w:rsidR="00D67E4B" w:rsidRPr="008649D8" w14:paraId="4DD4C13A" w14:textId="77777777" w:rsidTr="00EB022D">
        <w:trPr>
          <w:trHeight w:val="204"/>
        </w:trPr>
        <w:tc>
          <w:tcPr>
            <w:tcW w:w="3682" w:type="dxa"/>
            <w:noWrap/>
            <w:vAlign w:val="bottom"/>
            <w:hideMark/>
          </w:tcPr>
          <w:p w14:paraId="28004D1F" w14:textId="77777777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เพิ่มทุน</w:t>
            </w:r>
          </w:p>
        </w:tc>
        <w:tc>
          <w:tcPr>
            <w:tcW w:w="1341" w:type="dxa"/>
            <w:noWrap/>
          </w:tcPr>
          <w:p w14:paraId="2E9B6FA3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noWrap/>
          </w:tcPr>
          <w:p w14:paraId="1C167DBC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</w:tcPr>
          <w:p w14:paraId="25E24DA5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7" w:type="dxa"/>
            <w:noWrap/>
          </w:tcPr>
          <w:p w14:paraId="75C97D31" w14:textId="77777777" w:rsidR="00D67E4B" w:rsidRPr="008649D8" w:rsidRDefault="00D67E4B" w:rsidP="00EB02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67E4B" w:rsidRPr="008649D8" w14:paraId="720D874D" w14:textId="77777777" w:rsidTr="00EB022D">
        <w:trPr>
          <w:trHeight w:val="204"/>
        </w:trPr>
        <w:tc>
          <w:tcPr>
            <w:tcW w:w="3682" w:type="dxa"/>
            <w:noWrap/>
            <w:vAlign w:val="bottom"/>
          </w:tcPr>
          <w:p w14:paraId="7605B4CB" w14:textId="77777777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ทุนที่ชำระแล้วก่อนการรวมหุ้นและ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br/>
              <w:t xml:space="preserve">      การเปลี่ยนแปลงมูลค่าที่ตราไว้</w:t>
            </w:r>
          </w:p>
        </w:tc>
        <w:tc>
          <w:tcPr>
            <w:tcW w:w="1341" w:type="dxa"/>
            <w:noWrap/>
            <w:vAlign w:val="bottom"/>
          </w:tcPr>
          <w:p w14:paraId="53F5D112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18628D29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17CE2DC5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5BBEAA2B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C931807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(524,215)</w:t>
            </w:r>
          </w:p>
        </w:tc>
      </w:tr>
      <w:tr w:rsidR="00D67E4B" w:rsidRPr="008649D8" w14:paraId="390B9EFB" w14:textId="77777777" w:rsidTr="00EB022D">
        <w:trPr>
          <w:trHeight w:val="204"/>
        </w:trPr>
        <w:tc>
          <w:tcPr>
            <w:tcW w:w="3682" w:type="dxa"/>
            <w:noWrap/>
            <w:vAlign w:val="bottom"/>
          </w:tcPr>
          <w:p w14:paraId="0C0C8F1C" w14:textId="77777777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58DADBA5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</w:tcPr>
          <w:p w14:paraId="5F2924CD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4875C0D6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</w:tcPr>
          <w:p w14:paraId="6873AEF3" w14:textId="77777777" w:rsidR="00D67E4B" w:rsidRPr="008649D8" w:rsidRDefault="00D67E4B" w:rsidP="00EB022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7E4B" w:rsidRPr="008649D8" w14:paraId="6EF83F03" w14:textId="77777777" w:rsidTr="00EB022D">
        <w:trPr>
          <w:trHeight w:val="204"/>
        </w:trPr>
        <w:tc>
          <w:tcPr>
            <w:tcW w:w="3682" w:type="dxa"/>
            <w:noWrap/>
            <w:vAlign w:val="bottom"/>
            <w:hideMark/>
          </w:tcPr>
          <w:p w14:paraId="0DDEE2F2" w14:textId="7FAE5626" w:rsidR="00D67E4B" w:rsidRPr="008649D8" w:rsidRDefault="00D67E4B" w:rsidP="00EB022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AU" w:eastAsia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2565</w:t>
            </w:r>
          </w:p>
          <w:p w14:paraId="3AB516A3" w14:textId="2B904165" w:rsidR="00D67E4B" w:rsidRPr="008649D8" w:rsidRDefault="00D67E4B" w:rsidP="00200FC8">
            <w:pPr>
              <w:tabs>
                <w:tab w:val="clear" w:pos="680"/>
                <w:tab w:val="left" w:pos="334"/>
              </w:tabs>
              <w:spacing w:line="240" w:lineRule="auto"/>
              <w:ind w:left="334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>(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หลังการรวมหุ้นและการเปลี่ยนแปลง</w:t>
            </w:r>
            <w:r w:rsidR="005254B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br/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มูลค่าที่ตราไว้)</w:t>
            </w:r>
          </w:p>
        </w:tc>
        <w:tc>
          <w:tcPr>
            <w:tcW w:w="1341" w:type="dxa"/>
            <w:noWrap/>
          </w:tcPr>
          <w:p w14:paraId="503231F2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0B2FCBD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D96A0BF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3,997,865</w:t>
            </w:r>
          </w:p>
        </w:tc>
        <w:tc>
          <w:tcPr>
            <w:tcW w:w="1134" w:type="dxa"/>
            <w:noWrap/>
          </w:tcPr>
          <w:p w14:paraId="76A1A12A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1B0CA09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64385D2" w14:textId="77777777" w:rsidR="00D67E4B" w:rsidRPr="008649D8" w:rsidRDefault="00D67E4B" w:rsidP="00EB022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0.75</w:t>
            </w:r>
          </w:p>
        </w:tc>
        <w:tc>
          <w:tcPr>
            <w:tcW w:w="1134" w:type="dxa"/>
            <w:noWrap/>
          </w:tcPr>
          <w:p w14:paraId="4771BF3A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71C1EA29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37411BC9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57D3AF48" w14:textId="77777777" w:rsidR="00D67E4B" w:rsidRPr="008649D8" w:rsidRDefault="00D67E4B" w:rsidP="00EB02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(524,215)</w:t>
            </w:r>
          </w:p>
        </w:tc>
      </w:tr>
    </w:tbl>
    <w:p w14:paraId="7116856D" w14:textId="77777777" w:rsidR="00D67E4B" w:rsidRPr="008649D8" w:rsidRDefault="00D67E4B">
      <w:pPr>
        <w:rPr>
          <w:rFonts w:ascii="Browallia New" w:hAnsi="Browallia New" w:cs="Browallia New"/>
          <w:sz w:val="36"/>
          <w:szCs w:val="36"/>
        </w:rPr>
      </w:pPr>
    </w:p>
    <w:p w14:paraId="64D8FFF0" w14:textId="14F4DA69" w:rsidR="00431B17" w:rsidRDefault="00431B17" w:rsidP="00431B17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B1476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AB1476">
        <w:rPr>
          <w:rFonts w:ascii="Browallia New" w:hAnsi="Browallia New" w:cs="Browallia New"/>
          <w:sz w:val="28"/>
          <w:szCs w:val="28"/>
          <w:lang w:val="en-GB"/>
        </w:rPr>
        <w:t>1/2564</w:t>
      </w:r>
      <w:r w:rsidRPr="00AB1476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เมื่อวันที่ วันที่ </w:t>
      </w:r>
      <w:r w:rsidRPr="00AB147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AB1476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</w:t>
      </w:r>
      <w:r w:rsidRPr="00AB1476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B1476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106B9E67" w14:textId="77777777" w:rsidR="00AF0D7F" w:rsidRPr="00AB1476" w:rsidRDefault="00AF0D7F" w:rsidP="00431B17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E8B3D4" w14:textId="23E24257" w:rsidR="00B77655" w:rsidRPr="00AB1476" w:rsidRDefault="00B77655" w:rsidP="00B7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09"/>
          <w:tab w:val="left" w:pos="851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B1476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ab/>
      </w:r>
      <w:r w:rsidR="005B0C1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ลดทุนจดทะเบียนของบริษัทจำนวน </w:t>
      </w:r>
      <w:r w:rsidR="00023014">
        <w:rPr>
          <w:rFonts w:ascii="Browallia New" w:hAnsi="Browallia New" w:cs="Browallia New" w:hint="cs"/>
          <w:spacing w:val="-6"/>
          <w:sz w:val="28"/>
          <w:szCs w:val="28"/>
          <w:cs/>
        </w:rPr>
        <w:t>765</w:t>
      </w:r>
      <w:r w:rsidR="00023014">
        <w:rPr>
          <w:rFonts w:ascii="Browallia New" w:hAnsi="Browallia New" w:cs="Browallia New"/>
          <w:spacing w:val="-6"/>
          <w:sz w:val="28"/>
          <w:szCs w:val="28"/>
        </w:rPr>
        <w:t xml:space="preserve">,052,653.075 </w:t>
      </w:r>
      <w:r w:rsidR="00023014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บาท จากเดิม </w:t>
      </w:r>
      <w:r w:rsidR="00023014">
        <w:rPr>
          <w:rFonts w:ascii="Browallia New" w:hAnsi="Browallia New" w:cs="Browallia New"/>
          <w:spacing w:val="-6"/>
          <w:sz w:val="28"/>
          <w:szCs w:val="28"/>
        </w:rPr>
        <w:t xml:space="preserve">3,181,554,810.300 </w:t>
      </w:r>
      <w:r w:rsidR="00023014">
        <w:rPr>
          <w:rFonts w:ascii="Browallia New" w:hAnsi="Browallia New" w:cs="Browallia New" w:hint="cs"/>
          <w:spacing w:val="-6"/>
          <w:sz w:val="28"/>
          <w:szCs w:val="28"/>
          <w:cs/>
        </w:rPr>
        <w:t>บาท เป็นจำนวน</w:t>
      </w:r>
      <w:r w:rsidR="00023014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023014">
        <w:rPr>
          <w:rFonts w:ascii="Browallia New" w:hAnsi="Browallia New" w:cs="Browallia New" w:hint="cs"/>
          <w:spacing w:val="-6"/>
          <w:sz w:val="28"/>
          <w:szCs w:val="28"/>
          <w:cs/>
        </w:rPr>
        <w:t>2</w:t>
      </w:r>
      <w:r w:rsidR="00023014">
        <w:rPr>
          <w:rFonts w:ascii="Browallia New" w:hAnsi="Browallia New" w:cs="Browallia New"/>
          <w:spacing w:val="-6"/>
          <w:sz w:val="28"/>
          <w:szCs w:val="28"/>
        </w:rPr>
        <w:t xml:space="preserve">,416,502,157.225 </w:t>
      </w:r>
      <w:r w:rsidR="00023014">
        <w:rPr>
          <w:rFonts w:ascii="Browallia New" w:hAnsi="Browallia New" w:cs="Browallia New" w:hint="cs"/>
          <w:spacing w:val="-6"/>
          <w:sz w:val="28"/>
          <w:szCs w:val="28"/>
          <w:cs/>
        </w:rPr>
        <w:t>บาท โดยตัดหุ้นสามัญ</w:t>
      </w:r>
      <w:r w:rsidR="00873D06">
        <w:rPr>
          <w:rFonts w:ascii="Browallia New" w:hAnsi="Browallia New" w:cs="Browallia New" w:hint="cs"/>
          <w:spacing w:val="-6"/>
          <w:sz w:val="28"/>
          <w:szCs w:val="28"/>
          <w:cs/>
        </w:rPr>
        <w:t>ที่ยังไม่ได้จำหน่ายจำนวน 10</w:t>
      </w:r>
      <w:r w:rsidR="00873D06">
        <w:rPr>
          <w:rFonts w:ascii="Browallia New" w:hAnsi="Browallia New" w:cs="Browallia New"/>
          <w:spacing w:val="-6"/>
          <w:sz w:val="28"/>
          <w:szCs w:val="28"/>
        </w:rPr>
        <w:t xml:space="preserve">,200,702,041 </w:t>
      </w:r>
      <w:r w:rsidR="00873D06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หุ้น มูลค่าที่ตราไว้หุ้นละ 0.075 บาท </w:t>
      </w:r>
    </w:p>
    <w:p w14:paraId="69A69917" w14:textId="5BEC4DF3" w:rsidR="00431B17" w:rsidRPr="00AB1476" w:rsidRDefault="00060AA7" w:rsidP="002A6BF1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99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6BF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</w:p>
    <w:p w14:paraId="374C08E8" w14:textId="618C90B0" w:rsidR="00431B17" w:rsidRPr="00AB1476" w:rsidRDefault="00431B17" w:rsidP="00C81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09"/>
          <w:tab w:val="left" w:pos="851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B1476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ab/>
      </w:r>
      <w:r w:rsidRPr="0036294C">
        <w:rPr>
          <w:rFonts w:ascii="Browallia New" w:hAnsi="Browallia New" w:cs="Browallia New"/>
          <w:spacing w:val="-6"/>
          <w:sz w:val="28"/>
          <w:szCs w:val="28"/>
          <w:cs/>
        </w:rPr>
        <w:t xml:space="preserve">เพิ่มทุนจดทะเบียนของบริษัทจำนวน </w:t>
      </w:r>
      <w:r w:rsidRPr="0036294C">
        <w:rPr>
          <w:rFonts w:ascii="Browallia New" w:hAnsi="Browallia New" w:cs="Browallia New"/>
          <w:spacing w:val="-6"/>
          <w:sz w:val="28"/>
          <w:szCs w:val="28"/>
        </w:rPr>
        <w:t>581,896,551.750</w:t>
      </w:r>
      <w:r w:rsidRPr="0036294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จากจำนวน </w:t>
      </w:r>
      <w:r w:rsidRPr="0036294C">
        <w:rPr>
          <w:rFonts w:ascii="Browallia New" w:hAnsi="Browallia New" w:cs="Browallia New"/>
          <w:spacing w:val="-6"/>
          <w:sz w:val="28"/>
          <w:szCs w:val="28"/>
        </w:rPr>
        <w:t>2,416,502,157.225</w:t>
      </w:r>
      <w:r w:rsidRPr="0036294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เป็นจำนวน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2,998,398,708.975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โดยการออกหุ้นสามัญจำนวน 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7,758,620,690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0.075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</w:t>
      </w:r>
      <w:r w:rsidR="0036294C" w:rsidRPr="00C816F8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>เพื่อเสนอขายแก่บุคคลในวงจำกัด (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 xml:space="preserve">Private Placement) 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3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ราย ในราคาหุ้นละ 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0.0348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มูลค่ารวม </w:t>
      </w:r>
      <w:r w:rsidRPr="00C816F8">
        <w:rPr>
          <w:rFonts w:ascii="Browallia New" w:hAnsi="Browallia New" w:cs="Browallia New"/>
          <w:spacing w:val="-6"/>
          <w:sz w:val="28"/>
          <w:szCs w:val="28"/>
        </w:rPr>
        <w:t>270,000,000</w:t>
      </w:r>
      <w:r w:rsidRPr="00C816F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</w:t>
      </w:r>
    </w:p>
    <w:p w14:paraId="7AFE884A" w14:textId="77777777" w:rsidR="00431B17" w:rsidRPr="00AB1476" w:rsidRDefault="00431B17" w:rsidP="00431B17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5B37068" w14:textId="7AD8C5D5" w:rsidR="0033175F" w:rsidRPr="00996A72" w:rsidRDefault="00431B17" w:rsidP="00DD1B48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996A72">
        <w:rPr>
          <w:rFonts w:ascii="Browallia New" w:hAnsi="Browallia New" w:cs="Browallia New"/>
          <w:sz w:val="28"/>
          <w:szCs w:val="28"/>
          <w:cs/>
        </w:rPr>
        <w:t>ในระหว่างปี</w:t>
      </w:r>
      <w:r w:rsidR="00790DE1" w:rsidRPr="00996A72">
        <w:rPr>
          <w:rFonts w:ascii="Browallia New" w:hAnsi="Browallia New" w:cs="Browallia New"/>
          <w:sz w:val="28"/>
          <w:szCs w:val="28"/>
        </w:rPr>
        <w:t xml:space="preserve"> 2564</w:t>
      </w:r>
      <w:r w:rsidRPr="00996A72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บริษัทได้รับชำระเงินค่าหุ้นสามัญเพิ่มทุนที่เสนอขายแก่บุคคลในวงจำกัดจำนวน </w:t>
      </w:r>
      <w:r w:rsidRPr="00996A72">
        <w:rPr>
          <w:rFonts w:ascii="Browallia New" w:hAnsi="Browallia New" w:cs="Browallia New"/>
          <w:sz w:val="28"/>
          <w:szCs w:val="28"/>
        </w:rPr>
        <w:t>3</w:t>
      </w:r>
      <w:r w:rsidRPr="00996A72">
        <w:rPr>
          <w:rFonts w:ascii="Browallia New" w:hAnsi="Browallia New" w:cs="Browallia New"/>
          <w:sz w:val="28"/>
          <w:szCs w:val="28"/>
          <w:cs/>
        </w:rPr>
        <w:t xml:space="preserve"> ราย จำนวนหุ้นสามัญรวม </w:t>
      </w:r>
      <w:r w:rsidRPr="00996A72">
        <w:rPr>
          <w:rFonts w:ascii="Browallia New" w:hAnsi="Browallia New" w:cs="Browallia New"/>
          <w:sz w:val="28"/>
          <w:szCs w:val="28"/>
        </w:rPr>
        <w:t xml:space="preserve">7,758,620,690 </w:t>
      </w:r>
      <w:r w:rsidRPr="00996A72">
        <w:rPr>
          <w:rFonts w:ascii="Browallia New" w:hAnsi="Browallia New" w:cs="Browallia New"/>
          <w:sz w:val="28"/>
          <w:szCs w:val="28"/>
          <w:cs/>
        </w:rPr>
        <w:t xml:space="preserve">หุ้น เป็นเงิน </w:t>
      </w:r>
      <w:r w:rsidRPr="00996A72">
        <w:rPr>
          <w:rFonts w:ascii="Browallia New" w:hAnsi="Browallia New" w:cs="Browallia New"/>
          <w:sz w:val="28"/>
          <w:szCs w:val="28"/>
        </w:rPr>
        <w:t xml:space="preserve">356.84 </w:t>
      </w:r>
      <w:r w:rsidRPr="00996A72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62F184F8" w14:textId="77777777" w:rsidR="00790DE1" w:rsidRPr="008649D8" w:rsidRDefault="00790DE1" w:rsidP="00431B17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364000E" w14:textId="3877959A" w:rsidR="00842BFF" w:rsidRPr="008649D8" w:rsidRDefault="00182062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 ประจำปี </w:t>
      </w:r>
      <w:r w:rsidRPr="008649D8">
        <w:rPr>
          <w:rFonts w:ascii="Browallia New" w:hAnsi="Browallia New" w:cs="Browallia New"/>
          <w:sz w:val="28"/>
          <w:szCs w:val="28"/>
          <w:lang w:val="en-AU"/>
        </w:rPr>
        <w:t xml:space="preserve">2565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  <w:lang w:val="en-AU"/>
        </w:rPr>
        <w:t xml:space="preserve">8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8649D8">
        <w:rPr>
          <w:rFonts w:ascii="Browallia New" w:hAnsi="Browallia New" w:cs="Browallia New"/>
          <w:sz w:val="28"/>
          <w:szCs w:val="28"/>
          <w:lang w:val="en-AU"/>
        </w:rPr>
        <w:t xml:space="preserve">2565 </w:t>
      </w:r>
      <w:r w:rsidRPr="008649D8">
        <w:rPr>
          <w:rFonts w:ascii="Browallia New" w:hAnsi="Browallia New" w:cs="Browallia New"/>
          <w:sz w:val="28"/>
          <w:szCs w:val="28"/>
          <w:cs/>
          <w:lang w:val="en-AU"/>
        </w:rPr>
        <w:t>ที่ประชุม</w:t>
      </w:r>
      <w:r w:rsidRPr="008649D8">
        <w:rPr>
          <w:rFonts w:ascii="Browallia New" w:hAnsi="Browallia New" w:cs="Browallia New"/>
          <w:sz w:val="28"/>
          <w:szCs w:val="28"/>
          <w:cs/>
        </w:rPr>
        <w:t>มีมติอนุมัติ ดังนี้</w:t>
      </w:r>
    </w:p>
    <w:p w14:paraId="7E62C5AA" w14:textId="77777777" w:rsidR="00842BFF" w:rsidRPr="008649D8" w:rsidRDefault="00842BFF" w:rsidP="00842B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2E460DE2" w14:textId="66557401" w:rsidR="00842BFF" w:rsidRPr="008649D8" w:rsidRDefault="00F548BD" w:rsidP="0036294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pacing w:val="-6"/>
          <w:sz w:val="28"/>
          <w:szCs w:val="28"/>
          <w:cs/>
        </w:rPr>
        <w:t xml:space="preserve">เพิ่มทุนจดทะเบียนของบริษัทจำนวน 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>899,519,617.2</w:t>
      </w:r>
      <w:r w:rsidRPr="008649D8">
        <w:rPr>
          <w:rFonts w:ascii="Browallia New" w:hAnsi="Browallia New" w:cs="Browallia New"/>
          <w:spacing w:val="-6"/>
          <w:sz w:val="28"/>
          <w:szCs w:val="28"/>
          <w:lang w:val="en-AU"/>
        </w:rPr>
        <w:t>8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จากเดิม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 xml:space="preserve"> 2,998,398,708.98</w:t>
      </w:r>
      <w:r w:rsidRPr="008649D8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เป็น 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>3,897,9</w:t>
      </w:r>
      <w:r w:rsidR="00E93498">
        <w:rPr>
          <w:rFonts w:ascii="Browallia New" w:hAnsi="Browallia New" w:cs="Browallia New" w:hint="cs"/>
          <w:spacing w:val="-6"/>
          <w:sz w:val="28"/>
          <w:szCs w:val="28"/>
          <w:cs/>
        </w:rPr>
        <w:t>98</w:t>
      </w:r>
      <w:r w:rsidRPr="008649D8">
        <w:rPr>
          <w:rFonts w:ascii="Browallia New" w:hAnsi="Browallia New" w:cs="Browallia New"/>
          <w:spacing w:val="-6"/>
          <w:sz w:val="28"/>
          <w:szCs w:val="28"/>
        </w:rPr>
        <w:t>,326.2</w:t>
      </w:r>
      <w:r w:rsidR="00160775">
        <w:rPr>
          <w:rFonts w:ascii="Browallia New" w:hAnsi="Browallia New" w:cs="Browallia New" w:hint="cs"/>
          <w:spacing w:val="-6"/>
          <w:sz w:val="28"/>
          <w:szCs w:val="28"/>
          <w:cs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โดยการออกหุ้นสามัญจำนวน </w:t>
      </w:r>
      <w:r w:rsidRPr="008649D8">
        <w:rPr>
          <w:rFonts w:ascii="Browallia New" w:hAnsi="Browallia New" w:cs="Browallia New"/>
          <w:sz w:val="28"/>
          <w:szCs w:val="28"/>
        </w:rPr>
        <w:t>11,993,594,897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8649D8">
        <w:rPr>
          <w:rFonts w:ascii="Browallia New" w:hAnsi="Browallia New" w:cs="Browallia New"/>
          <w:sz w:val="28"/>
          <w:szCs w:val="28"/>
        </w:rPr>
        <w:t>0.075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บาท เพื่อแบ่งการจัดสรรดังนี้</w:t>
      </w:r>
    </w:p>
    <w:p w14:paraId="6FD6C914" w14:textId="3A2DDE08" w:rsidR="006A4F1B" w:rsidRPr="008649D8" w:rsidRDefault="006A4F1B" w:rsidP="006A4F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CABB0BA" w14:textId="6A7D47BE" w:rsidR="006A4F1B" w:rsidRPr="008649D8" w:rsidRDefault="00F0525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จัดสรรให้แก่บุคคลในวงจำกัด (</w:t>
      </w:r>
      <w:r w:rsidRPr="008649D8">
        <w:rPr>
          <w:rFonts w:ascii="Browallia New" w:hAnsi="Browallia New" w:cs="Browallia New"/>
          <w:sz w:val="28"/>
          <w:szCs w:val="28"/>
        </w:rPr>
        <w:t xml:space="preserve">Private Placement)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8649D8">
        <w:rPr>
          <w:rFonts w:ascii="Browallia New" w:hAnsi="Browallia New" w:cs="Browallia New"/>
          <w:sz w:val="28"/>
          <w:szCs w:val="28"/>
        </w:rPr>
        <w:t>47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หุ้นเพื่อรองรับการเปลี่ยนแปลงมูลค่าหุ้นที่ตราไว้โดยการรวมหุ้นเพื่อมิให้เกิดเศษหุ้นภายหลังการรวมหุ้นและ</w:t>
      </w:r>
    </w:p>
    <w:p w14:paraId="6336220E" w14:textId="1448B473" w:rsidR="00F0525F" w:rsidRPr="008649D8" w:rsidRDefault="0017083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เพื่อรองรับการใช้สิทธิตามใบสำคัญแสดงสิทธิ</w:t>
      </w:r>
      <w:r w:rsidRPr="008649D8">
        <w:rPr>
          <w:rFonts w:ascii="Browallia New" w:hAnsi="Browallia New" w:cs="Browallia New"/>
          <w:sz w:val="28"/>
          <w:szCs w:val="28"/>
        </w:rPr>
        <w:t xml:space="preserve"> EFORL-W5 </w:t>
      </w:r>
      <w:r w:rsidRPr="008649D8">
        <w:rPr>
          <w:rFonts w:ascii="Browallia New" w:hAnsi="Browallia New" w:cs="Browallia New"/>
          <w:sz w:val="28"/>
          <w:szCs w:val="28"/>
          <w:cs/>
        </w:rPr>
        <w:t>จำนวนไม่เกิน</w:t>
      </w:r>
      <w:r w:rsidRPr="008649D8">
        <w:rPr>
          <w:rFonts w:ascii="Browallia New" w:hAnsi="Browallia New" w:cs="Browallia New"/>
          <w:sz w:val="28"/>
          <w:szCs w:val="28"/>
        </w:rPr>
        <w:t xml:space="preserve"> 799,572,990 </w:t>
      </w:r>
      <w:r w:rsidRPr="008649D8">
        <w:rPr>
          <w:rFonts w:ascii="Browallia New" w:hAnsi="Browallia New" w:cs="Browallia New"/>
          <w:sz w:val="28"/>
          <w:szCs w:val="28"/>
          <w:cs/>
        </w:rPr>
        <w:t>หุ้นและรองรับการใช้สิทธิตามใบสำคัญแสดงสิทธิ</w:t>
      </w:r>
      <w:r w:rsidRPr="008649D8">
        <w:rPr>
          <w:rFonts w:ascii="Browallia New" w:hAnsi="Browallia New" w:cs="Browallia New"/>
          <w:sz w:val="28"/>
          <w:szCs w:val="28"/>
        </w:rPr>
        <w:t xml:space="preserve"> EFORL-W6 </w:t>
      </w:r>
      <w:r w:rsidRPr="008649D8">
        <w:rPr>
          <w:rFonts w:ascii="Browallia New" w:hAnsi="Browallia New" w:cs="Browallia New"/>
          <w:sz w:val="28"/>
          <w:szCs w:val="28"/>
          <w:cs/>
        </w:rPr>
        <w:t>จำนวนไม่เกิน</w:t>
      </w:r>
      <w:r w:rsidRPr="008649D8">
        <w:rPr>
          <w:rFonts w:ascii="Browallia New" w:hAnsi="Browallia New" w:cs="Browallia New"/>
          <w:sz w:val="28"/>
          <w:szCs w:val="28"/>
        </w:rPr>
        <w:t xml:space="preserve"> 399,786,495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หุ้นรวมทั้งหมดจำนวน </w:t>
      </w:r>
      <w:r w:rsidRPr="008649D8">
        <w:rPr>
          <w:rFonts w:ascii="Browallia New" w:hAnsi="Browallia New" w:cs="Browallia New"/>
          <w:sz w:val="28"/>
          <w:szCs w:val="28"/>
        </w:rPr>
        <w:t xml:space="preserve">1,199,359,485 </w:t>
      </w:r>
      <w:r w:rsidRPr="008649D8">
        <w:rPr>
          <w:rFonts w:ascii="Browallia New" w:hAnsi="Browallia New" w:cs="Browallia New"/>
          <w:sz w:val="28"/>
          <w:szCs w:val="28"/>
          <w:cs/>
        </w:rPr>
        <w:t>หุ้น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(ภายหลังการเปลี่ยนแปลงมูลค่าที่ตราไว้จากเดิมหุ้นละ </w:t>
      </w:r>
      <w:r w:rsidRPr="008649D8">
        <w:rPr>
          <w:rFonts w:ascii="Browallia New" w:hAnsi="Browallia New" w:cs="Browallia New"/>
          <w:sz w:val="28"/>
          <w:szCs w:val="28"/>
        </w:rPr>
        <w:t xml:space="preserve">0.075 </w:t>
      </w:r>
      <w:r w:rsidRPr="008649D8">
        <w:rPr>
          <w:rFonts w:ascii="Browallia New" w:hAnsi="Browallia New" w:cs="Browallia New"/>
          <w:sz w:val="28"/>
          <w:szCs w:val="28"/>
          <w:cs/>
        </w:rPr>
        <w:t>เป็น</w:t>
      </w:r>
      <w:r w:rsidRPr="008649D8">
        <w:rPr>
          <w:rFonts w:ascii="Browallia New" w:hAnsi="Browallia New" w:cs="Browallia New"/>
          <w:sz w:val="28"/>
          <w:szCs w:val="28"/>
        </w:rPr>
        <w:t xml:space="preserve"> 0.75 </w:t>
      </w:r>
      <w:r w:rsidRPr="008649D8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1BA8720D" w14:textId="77777777" w:rsidR="00610F65" w:rsidRPr="008649D8" w:rsidRDefault="00610F65" w:rsidP="0015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34A780" w14:textId="665E0DA8" w:rsidR="00842BFF" w:rsidRPr="005260E6" w:rsidRDefault="00341305" w:rsidP="005260E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260E6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 xml:space="preserve">เปลี่ยนแปลงมูลค่าที่ตราไว้ของหุ้นของบริษัทโดยการรวมมูลค่าที่ตราไว้ (รวมพาร์) จากเดิมมูลค่าที่ตราไว้หุ้นละ </w:t>
      </w:r>
      <w:r w:rsidRPr="005260E6">
        <w:rPr>
          <w:rFonts w:ascii="Browallia New" w:hAnsi="Browallia New" w:cs="Browallia New"/>
          <w:spacing w:val="-6"/>
          <w:sz w:val="28"/>
          <w:szCs w:val="28"/>
        </w:rPr>
        <w:t xml:space="preserve">0.075 </w:t>
      </w:r>
      <w:r w:rsidRPr="005260E6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เป็นหุ้นละ </w:t>
      </w:r>
      <w:r w:rsidRPr="005260E6">
        <w:rPr>
          <w:rFonts w:ascii="Browallia New" w:hAnsi="Browallia New" w:cs="Browallia New"/>
          <w:spacing w:val="-6"/>
          <w:sz w:val="28"/>
          <w:szCs w:val="28"/>
        </w:rPr>
        <w:t xml:space="preserve">0.75 </w:t>
      </w:r>
      <w:r w:rsidRPr="005260E6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</w:p>
    <w:p w14:paraId="640AAE18" w14:textId="77777777" w:rsidR="00842BFF" w:rsidRPr="008649D8" w:rsidRDefault="00842BFF" w:rsidP="00842BFF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8C5AB55" w14:textId="1BA29092" w:rsidR="00842BFF" w:rsidRPr="008649D8" w:rsidRDefault="00B40B10" w:rsidP="00842BFF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8649D8">
        <w:rPr>
          <w:rFonts w:ascii="Browallia New" w:hAnsi="Browallia New" w:cs="Browallia New"/>
          <w:sz w:val="28"/>
          <w:szCs w:val="28"/>
        </w:rPr>
        <w:t xml:space="preserve"> 11 </w:t>
      </w:r>
      <w:r w:rsidRPr="008649D8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8649D8">
        <w:rPr>
          <w:rFonts w:ascii="Browallia New" w:hAnsi="Browallia New" w:cs="Browallia New"/>
          <w:sz w:val="28"/>
          <w:szCs w:val="28"/>
        </w:rPr>
        <w:t xml:space="preserve"> 2565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บริษัทได้รับชำระค่าหุ้นสามัญเพิ่มทุนที่จัดสรรให้แก่บุคคลในวงจำกัด ในราคาเสนอขาย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หุ้นละ </w:t>
      </w:r>
      <w:r w:rsidRPr="008649D8">
        <w:rPr>
          <w:rFonts w:ascii="Browallia New" w:hAnsi="Browallia New" w:cs="Browallia New"/>
          <w:sz w:val="28"/>
          <w:szCs w:val="28"/>
        </w:rPr>
        <w:t xml:space="preserve">0.12 </w:t>
      </w:r>
      <w:r w:rsidRPr="008649D8">
        <w:rPr>
          <w:rFonts w:ascii="Browallia New" w:hAnsi="Browallia New" w:cs="Browallia New"/>
          <w:sz w:val="28"/>
          <w:szCs w:val="28"/>
          <w:cs/>
        </w:rPr>
        <w:t>บาท จำนวน</w:t>
      </w:r>
      <w:r w:rsidRPr="008649D8">
        <w:rPr>
          <w:rFonts w:ascii="Browallia New" w:hAnsi="Browallia New" w:cs="Browallia New"/>
          <w:sz w:val="28"/>
          <w:szCs w:val="28"/>
        </w:rPr>
        <w:t xml:space="preserve"> 47 </w:t>
      </w:r>
      <w:r w:rsidRPr="008649D8">
        <w:rPr>
          <w:rFonts w:ascii="Browallia New" w:hAnsi="Browallia New" w:cs="Browallia New"/>
          <w:sz w:val="28"/>
          <w:szCs w:val="28"/>
          <w:cs/>
        </w:rPr>
        <w:t>หุ้น คิดเป็นมูลค่า</w:t>
      </w:r>
      <w:r w:rsidRPr="008649D8">
        <w:rPr>
          <w:rFonts w:ascii="Browallia New" w:hAnsi="Browallia New" w:cs="Browallia New"/>
          <w:sz w:val="28"/>
          <w:szCs w:val="28"/>
        </w:rPr>
        <w:t xml:space="preserve"> 5.64 </w:t>
      </w:r>
      <w:r w:rsidRPr="008649D8">
        <w:rPr>
          <w:rFonts w:ascii="Browallia New" w:hAnsi="Browallia New" w:cs="Browallia New"/>
          <w:sz w:val="28"/>
          <w:szCs w:val="28"/>
          <w:cs/>
        </w:rPr>
        <w:t>บาท และดำเนินการจดทะเบียนทุนชำระแล้ว</w:t>
      </w:r>
    </w:p>
    <w:p w14:paraId="4690FCDE" w14:textId="01E9A1E6" w:rsidR="00B40B10" w:rsidRPr="008649D8" w:rsidRDefault="00B40B10" w:rsidP="0054067D">
      <w:pPr>
        <w:tabs>
          <w:tab w:val="clear" w:pos="454"/>
          <w:tab w:val="left" w:pos="720"/>
        </w:tabs>
        <w:spacing w:line="240" w:lineRule="auto"/>
        <w:ind w:left="441"/>
        <w:jc w:val="both"/>
        <w:rPr>
          <w:rFonts w:ascii="Browallia New" w:hAnsi="Browallia New" w:cs="Browallia New"/>
          <w:sz w:val="28"/>
          <w:szCs w:val="28"/>
        </w:rPr>
      </w:pPr>
    </w:p>
    <w:p w14:paraId="42083A6B" w14:textId="133DF0F4" w:rsidR="00037CBE" w:rsidRDefault="00903DD0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8649D8">
        <w:rPr>
          <w:rFonts w:ascii="Browallia New" w:hAnsi="Browallia New" w:cs="Browallia New"/>
          <w:sz w:val="28"/>
          <w:szCs w:val="28"/>
        </w:rPr>
        <w:t xml:space="preserve"> 12 </w:t>
      </w:r>
      <w:r w:rsidRPr="008649D8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8649D8">
        <w:rPr>
          <w:rFonts w:ascii="Browallia New" w:hAnsi="Browallia New" w:cs="Browallia New"/>
          <w:sz w:val="28"/>
          <w:szCs w:val="28"/>
        </w:rPr>
        <w:t xml:space="preserve"> 2565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บริษัทจดทะเบียนเปลี่ยนแปลงมูลค่าที่ตราไว้ของหุ้นของบริษัท โดยการรวมมูลค่าที่ตราไว้ (รวมหุ้นในอัตรา </w:t>
      </w:r>
      <w:r w:rsidRPr="008649D8">
        <w:rPr>
          <w:rFonts w:ascii="Browallia New" w:hAnsi="Browallia New" w:cs="Browallia New"/>
          <w:sz w:val="28"/>
          <w:szCs w:val="28"/>
        </w:rPr>
        <w:t xml:space="preserve">10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หุ้นเดิม ต่อ </w:t>
      </w:r>
      <w:r w:rsidRPr="008649D8">
        <w:rPr>
          <w:rFonts w:ascii="Browallia New" w:hAnsi="Browallia New" w:cs="Browallia New"/>
          <w:sz w:val="28"/>
          <w:szCs w:val="28"/>
        </w:rPr>
        <w:t xml:space="preserve">1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หุ้นใหม่) จากเดิมมูลค่าที่ตราไว้หุ้นละ </w:t>
      </w:r>
      <w:r w:rsidRPr="008649D8">
        <w:rPr>
          <w:rFonts w:ascii="Browallia New" w:hAnsi="Browallia New" w:cs="Browallia New"/>
          <w:sz w:val="28"/>
          <w:szCs w:val="28"/>
        </w:rPr>
        <w:t xml:space="preserve">0.075 </w:t>
      </w:r>
      <w:r w:rsidRPr="008649D8">
        <w:rPr>
          <w:rFonts w:ascii="Browallia New" w:hAnsi="Browallia New" w:cs="Browallia New"/>
          <w:sz w:val="28"/>
          <w:szCs w:val="28"/>
          <w:cs/>
        </w:rPr>
        <w:t>บาท เป็นหุ้นละ</w:t>
      </w:r>
      <w:r w:rsidRPr="008649D8">
        <w:rPr>
          <w:rFonts w:ascii="Browallia New" w:hAnsi="Browallia New" w:cs="Browallia New"/>
          <w:sz w:val="28"/>
          <w:szCs w:val="28"/>
        </w:rPr>
        <w:t xml:space="preserve"> 0.75 </w:t>
      </w:r>
      <w:r w:rsidRPr="008649D8">
        <w:rPr>
          <w:rFonts w:ascii="Browallia New" w:hAnsi="Browallia New" w:cs="Browallia New"/>
          <w:sz w:val="28"/>
          <w:szCs w:val="28"/>
          <w:cs/>
        </w:rPr>
        <w:t>บาท ปัจจุบัน</w:t>
      </w:r>
      <w:r w:rsidRPr="008649D8">
        <w:rPr>
          <w:rFonts w:ascii="Browallia New" w:hAnsi="Browallia New" w:cs="Browallia New"/>
          <w:spacing w:val="-8"/>
          <w:sz w:val="28"/>
          <w:szCs w:val="28"/>
          <w:cs/>
        </w:rPr>
        <w:t>ทุนจดทะเบียนมีจำนวน</w:t>
      </w:r>
      <w:r w:rsidRPr="008649D8">
        <w:rPr>
          <w:rFonts w:ascii="Browallia New" w:hAnsi="Browallia New" w:cs="Browallia New"/>
          <w:spacing w:val="-8"/>
          <w:sz w:val="28"/>
          <w:szCs w:val="28"/>
        </w:rPr>
        <w:t xml:space="preserve"> 3,897,918,326.25</w:t>
      </w:r>
      <w:r w:rsidRPr="008649D8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คิดเป็นจำนวนหุ้นสามัญจำนวน</w:t>
      </w:r>
      <w:r w:rsidRPr="008649D8">
        <w:rPr>
          <w:rFonts w:ascii="Browallia New" w:hAnsi="Browallia New" w:cs="Browallia New"/>
          <w:spacing w:val="-8"/>
          <w:sz w:val="28"/>
          <w:szCs w:val="28"/>
        </w:rPr>
        <w:t xml:space="preserve"> 5,197,224,435</w:t>
      </w:r>
      <w:r w:rsidRPr="008649D8">
        <w:rPr>
          <w:rFonts w:ascii="Browallia New" w:hAnsi="Browallia New" w:cs="Browallia New"/>
          <w:spacing w:val="-8"/>
          <w:sz w:val="28"/>
          <w:szCs w:val="28"/>
          <w:cs/>
        </w:rPr>
        <w:t xml:space="preserve"> หุ้น มูลค่าหุ้นละ</w:t>
      </w:r>
      <w:r w:rsidRPr="008649D8">
        <w:rPr>
          <w:rFonts w:ascii="Browallia New" w:hAnsi="Browallia New" w:cs="Browallia New"/>
          <w:spacing w:val="-8"/>
          <w:sz w:val="28"/>
          <w:szCs w:val="28"/>
        </w:rPr>
        <w:t xml:space="preserve"> 0.75 </w:t>
      </w:r>
      <w:r w:rsidRPr="008649D8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</w:p>
    <w:p w14:paraId="4A517F5B" w14:textId="338FA12C" w:rsidR="009B5EF8" w:rsidRDefault="009B5EF8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826EA08" w14:textId="7E40AF96" w:rsidR="009B5EF8" w:rsidRPr="00115967" w:rsidRDefault="009B5EF8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เมื่อวันที่ </w:t>
      </w:r>
      <w:r w:rsidRPr="0087185E">
        <w:rPr>
          <w:rFonts w:ascii="Browallia New" w:hAnsi="Browallia New" w:cs="Browallia New"/>
          <w:spacing w:val="-8"/>
          <w:sz w:val="28"/>
          <w:szCs w:val="28"/>
        </w:rPr>
        <w:t xml:space="preserve">30 </w:t>
      </w:r>
      <w:r w:rsidR="00115967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มิถุนายน </w:t>
      </w:r>
      <w:r w:rsidR="00115967" w:rsidRPr="0087185E">
        <w:rPr>
          <w:rFonts w:ascii="Browallia New" w:hAnsi="Browallia New" w:cs="Browallia New"/>
          <w:spacing w:val="-8"/>
          <w:sz w:val="28"/>
          <w:szCs w:val="28"/>
        </w:rPr>
        <w:t xml:space="preserve">2565 </w:t>
      </w:r>
      <w:r w:rsidR="00115967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ผู้ถือใบสำคัญแสดงสิทธิ </w:t>
      </w:r>
      <w:r w:rsidR="00115967" w:rsidRPr="0087185E">
        <w:rPr>
          <w:rFonts w:ascii="Browallia New" w:hAnsi="Browallia New" w:cs="Browallia New"/>
          <w:spacing w:val="-8"/>
          <w:sz w:val="28"/>
          <w:szCs w:val="28"/>
        </w:rPr>
        <w:t xml:space="preserve">EFORL-W5 </w:t>
      </w:r>
      <w:r w:rsidR="00115967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>ได้ใช้สิทธิซื้อหุ้นสามัญ</w:t>
      </w:r>
      <w:r w:rsidR="00E66BD0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จำนวน </w:t>
      </w:r>
      <w:r w:rsidR="00E66BD0" w:rsidRPr="0087185E">
        <w:rPr>
          <w:rFonts w:ascii="Browallia New" w:hAnsi="Browallia New" w:cs="Browallia New"/>
          <w:spacing w:val="-8"/>
          <w:sz w:val="28"/>
          <w:szCs w:val="28"/>
        </w:rPr>
        <w:t xml:space="preserve">30 </w:t>
      </w:r>
      <w:r w:rsidR="00E66BD0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หน่วย โดยจัดสรรเป็นหุ้นสามัญเพิ่มทุนจำนวน </w:t>
      </w:r>
      <w:r w:rsidR="00E66BD0" w:rsidRPr="0087185E">
        <w:rPr>
          <w:rFonts w:ascii="Browallia New" w:hAnsi="Browallia New" w:cs="Browallia New"/>
          <w:spacing w:val="-8"/>
          <w:sz w:val="28"/>
          <w:szCs w:val="28"/>
        </w:rPr>
        <w:t xml:space="preserve">30 </w:t>
      </w:r>
      <w:r w:rsidR="00E66BD0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>หุ้น</w:t>
      </w:r>
      <w:r w:rsidR="009C1802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มูลค่าที่ตราไว้หุ้นละ </w:t>
      </w:r>
      <w:r w:rsidR="009C1802" w:rsidRPr="0087185E">
        <w:rPr>
          <w:rFonts w:ascii="Browallia New" w:hAnsi="Browallia New" w:cs="Browallia New"/>
          <w:spacing w:val="-8"/>
          <w:sz w:val="28"/>
          <w:szCs w:val="28"/>
        </w:rPr>
        <w:t xml:space="preserve">0.75 </w:t>
      </w:r>
      <w:r w:rsidR="009C1802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บาท ในราคาการใช้สิทธิหุ้นละ </w:t>
      </w:r>
      <w:r w:rsidR="009C1802" w:rsidRPr="0087185E">
        <w:rPr>
          <w:rFonts w:ascii="Browallia New" w:hAnsi="Browallia New" w:cs="Browallia New"/>
          <w:spacing w:val="-8"/>
          <w:sz w:val="28"/>
          <w:szCs w:val="28"/>
        </w:rPr>
        <w:t xml:space="preserve">1 </w:t>
      </w:r>
      <w:r w:rsidR="009C1802" w:rsidRPr="0087185E">
        <w:rPr>
          <w:rFonts w:ascii="Browallia New" w:hAnsi="Browallia New" w:cs="Browallia New" w:hint="cs"/>
          <w:spacing w:val="-8"/>
          <w:sz w:val="28"/>
          <w:szCs w:val="28"/>
          <w:cs/>
        </w:rPr>
        <w:t>บาท</w:t>
      </w:r>
    </w:p>
    <w:p w14:paraId="521813D7" w14:textId="113B9816" w:rsidR="00BB4ACF" w:rsidRPr="008649D8" w:rsidRDefault="002B27AD" w:rsidP="002B27A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</w:rPr>
        <w:tab/>
      </w:r>
    </w:p>
    <w:p w14:paraId="73454790" w14:textId="646D58CF" w:rsidR="00EB255F" w:rsidRPr="008649D8" w:rsidRDefault="00EB255F" w:rsidP="00EB255F">
      <w:pPr>
        <w:pStyle w:val="CordiaNew"/>
        <w:numPr>
          <w:ilvl w:val="0"/>
          <w:numId w:val="16"/>
        </w:numPr>
        <w:tabs>
          <w:tab w:val="clear" w:pos="4153"/>
          <w:tab w:val="num" w:pos="360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ใบสำคัญแสดงสิทธิ</w:t>
      </w:r>
      <w:r w:rsidR="000A6FF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ที่จะ</w:t>
      </w:r>
      <w:r w:rsidR="00612AC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ซื้อหุ้น</w:t>
      </w:r>
    </w:p>
    <w:p w14:paraId="6CB87D88" w14:textId="77777777" w:rsidR="00FA4A4E" w:rsidRPr="008649D8" w:rsidRDefault="00FA4A4E" w:rsidP="00FA4A4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1BCB2D" w14:textId="5E0E337A" w:rsidR="00FA4A4E" w:rsidRPr="008649D8" w:rsidRDefault="00FA4A4E" w:rsidP="00FA4A4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D4F89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บริษัทออกและเสนอขายใบสำคัญแสดงสิทธิที่จะซื้อหุ้นสามัญของบริษัท รุ่นที่ </w:t>
      </w:r>
      <w:r w:rsidRPr="008649D8">
        <w:rPr>
          <w:rFonts w:ascii="Browallia New" w:hAnsi="Browallia New" w:cs="Browallia New"/>
          <w:sz w:val="28"/>
          <w:szCs w:val="28"/>
        </w:rPr>
        <w:t>5 (EFORL-W5)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รุ่นที่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6 (EFORL-W6) </w:t>
      </w:r>
      <w:r w:rsidRPr="008649D8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254B11E0" w14:textId="4BF98615" w:rsidR="002809CB" w:rsidRPr="008649D8" w:rsidRDefault="002809CB" w:rsidP="00FA4A4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2809CB" w:rsidRPr="008649D8" w14:paraId="71D4F03C" w14:textId="77777777" w:rsidTr="00EB022D">
        <w:trPr>
          <w:trHeight w:val="354"/>
        </w:trPr>
        <w:tc>
          <w:tcPr>
            <w:tcW w:w="3128" w:type="dxa"/>
          </w:tcPr>
          <w:p w14:paraId="27A69185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95B9B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19AC1D4E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D0490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2809CB" w:rsidRPr="008649D8" w14:paraId="680E412A" w14:textId="77777777" w:rsidTr="00EB022D">
        <w:trPr>
          <w:trHeight w:val="354"/>
        </w:trPr>
        <w:tc>
          <w:tcPr>
            <w:tcW w:w="3128" w:type="dxa"/>
          </w:tcPr>
          <w:p w14:paraId="11112B9B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8BE2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14:paraId="747D4E3E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F8502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809CB" w:rsidRPr="008649D8" w14:paraId="161B642B" w14:textId="77777777" w:rsidTr="00EB022D">
        <w:trPr>
          <w:trHeight w:val="354"/>
        </w:trPr>
        <w:tc>
          <w:tcPr>
            <w:tcW w:w="3128" w:type="dxa"/>
          </w:tcPr>
          <w:p w14:paraId="05E6E53E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5F52E1B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799,572,990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9F6663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CBC7D2F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399,786,495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2809CB" w:rsidRPr="008649D8" w14:paraId="3F8D6DB9" w14:textId="77777777" w:rsidTr="00EB022D">
        <w:trPr>
          <w:trHeight w:val="1432"/>
        </w:trPr>
        <w:tc>
          <w:tcPr>
            <w:tcW w:w="3128" w:type="dxa"/>
          </w:tcPr>
          <w:p w14:paraId="33DE9545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7D115520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br/>
              <w:t xml:space="preserve">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หุ้นสามัญเดิมต่อ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1CFB9D65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BD1ED66" w14:textId="77777777" w:rsidR="002809CB" w:rsidRPr="008649D8" w:rsidRDefault="002809CB" w:rsidP="00EB022D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EFORL-W5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ในอัตราส่วน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2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EFORL-5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ต่อ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ใบสำคัญแสดงสิทธิ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EFORL-W6</w:t>
            </w:r>
          </w:p>
        </w:tc>
      </w:tr>
      <w:tr w:rsidR="002809CB" w:rsidRPr="008649D8" w14:paraId="576260CA" w14:textId="77777777" w:rsidTr="00EB022D">
        <w:trPr>
          <w:trHeight w:val="354"/>
        </w:trPr>
        <w:tc>
          <w:tcPr>
            <w:tcW w:w="3128" w:type="dxa"/>
          </w:tcPr>
          <w:p w14:paraId="2FB71BDD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1EB4B5F8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25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14:paraId="15B5A5E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4AACC09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809CB" w:rsidRPr="008649D8" w14:paraId="77F31AFE" w14:textId="77777777" w:rsidTr="00EB022D">
        <w:trPr>
          <w:trHeight w:val="354"/>
        </w:trPr>
        <w:tc>
          <w:tcPr>
            <w:tcW w:w="3128" w:type="dxa"/>
          </w:tcPr>
          <w:p w14:paraId="74281865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413CD3ED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59B010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683C396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809CB" w:rsidRPr="008649D8" w14:paraId="5EFE8517" w14:textId="77777777" w:rsidTr="00EB022D">
        <w:trPr>
          <w:trHeight w:val="354"/>
        </w:trPr>
        <w:tc>
          <w:tcPr>
            <w:tcW w:w="3128" w:type="dxa"/>
          </w:tcPr>
          <w:p w14:paraId="445F89BE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20342773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พฤษภาคม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2565</w:t>
            </w:r>
          </w:p>
        </w:tc>
        <w:tc>
          <w:tcPr>
            <w:tcW w:w="246" w:type="dxa"/>
          </w:tcPr>
          <w:p w14:paraId="0BDA3010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4C727BA7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พฤษภาคม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2565</w:t>
            </w:r>
          </w:p>
        </w:tc>
      </w:tr>
      <w:tr w:rsidR="002809CB" w:rsidRPr="008649D8" w14:paraId="7D3FF45C" w14:textId="77777777" w:rsidTr="00EB022D">
        <w:trPr>
          <w:trHeight w:val="354"/>
        </w:trPr>
        <w:tc>
          <w:tcPr>
            <w:tcW w:w="3128" w:type="dxa"/>
          </w:tcPr>
          <w:p w14:paraId="6544B1DF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1768B525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2566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26FA0CF5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1CFD58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2568)</w:t>
            </w:r>
          </w:p>
        </w:tc>
      </w:tr>
      <w:tr w:rsidR="002809CB" w:rsidRPr="008649D8" w14:paraId="562BD9B5" w14:textId="77777777" w:rsidTr="00EB022D">
        <w:trPr>
          <w:trHeight w:val="366"/>
        </w:trPr>
        <w:tc>
          <w:tcPr>
            <w:tcW w:w="3128" w:type="dxa"/>
          </w:tcPr>
          <w:p w14:paraId="198E5679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04982CE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CFFAF06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EA64DA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809CB" w:rsidRPr="008649D8" w14:paraId="0C99AC48" w14:textId="77777777" w:rsidTr="00EB022D">
        <w:trPr>
          <w:trHeight w:val="354"/>
        </w:trPr>
        <w:tc>
          <w:tcPr>
            <w:tcW w:w="3128" w:type="dxa"/>
          </w:tcPr>
          <w:p w14:paraId="6B4BDEC6" w14:textId="77777777" w:rsidR="002809CB" w:rsidRPr="008649D8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8AE52F4" w14:textId="77777777" w:rsidR="002809CB" w:rsidRPr="008649D8" w:rsidRDefault="002809CB" w:rsidP="00EB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มิถุนายน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32B152C0" w14:textId="77777777" w:rsidR="002809CB" w:rsidRPr="008649D8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C0701B" w14:textId="77777777" w:rsidR="002809CB" w:rsidRPr="008649D8" w:rsidRDefault="002809CB" w:rsidP="00EB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พฤศจิกายน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</w:tr>
    </w:tbl>
    <w:p w14:paraId="7D821F23" w14:textId="77777777" w:rsidR="00E85C7E" w:rsidRPr="008649D8" w:rsidRDefault="00E85C7E" w:rsidP="00E85C7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B9D96FC" w14:textId="50606AC4" w:rsidR="00E85C7E" w:rsidRPr="008649D8" w:rsidRDefault="00E85C7E" w:rsidP="00E85C7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F36F05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8649D8">
        <w:rPr>
          <w:rFonts w:ascii="Browallia New" w:hAnsi="Browallia New" w:cs="Browallia New"/>
          <w:sz w:val="28"/>
          <w:szCs w:val="28"/>
        </w:rPr>
        <w:t xml:space="preserve"> EFORL-W5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8649D8">
        <w:rPr>
          <w:rFonts w:ascii="Browallia New" w:hAnsi="Browallia New" w:cs="Browallia New"/>
          <w:sz w:val="28"/>
          <w:szCs w:val="28"/>
        </w:rPr>
        <w:t>3,575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8649D8">
        <w:rPr>
          <w:rFonts w:ascii="Browallia New" w:hAnsi="Browallia New" w:cs="Browallia New"/>
          <w:sz w:val="28"/>
          <w:szCs w:val="28"/>
        </w:rPr>
        <w:t xml:space="preserve">151,229,857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หน่วย เป็นเงิน </w:t>
      </w:r>
      <w:r w:rsidRPr="008649D8">
        <w:rPr>
          <w:rFonts w:ascii="Browallia New" w:hAnsi="Browallia New" w:cs="Browallia New"/>
          <w:sz w:val="28"/>
          <w:szCs w:val="28"/>
        </w:rPr>
        <w:t>60.49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37B60176" w14:textId="77777777" w:rsidR="00E85C7E" w:rsidRPr="008649D8" w:rsidRDefault="00E85C7E" w:rsidP="00E8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F7E902B" w14:textId="1BDA4D45" w:rsidR="00793D81" w:rsidRDefault="00E85C7E" w:rsidP="00E85C7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>3</w:t>
      </w:r>
      <w:r w:rsidR="002A377D" w:rsidRPr="008649D8">
        <w:rPr>
          <w:rFonts w:ascii="Browallia New" w:hAnsi="Browallia New" w:cs="Browallia New"/>
          <w:sz w:val="28"/>
          <w:szCs w:val="28"/>
        </w:rPr>
        <w:t xml:space="preserve">1 </w:t>
      </w:r>
      <w:r w:rsidR="002A377D" w:rsidRPr="008649D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</w:rPr>
        <w:t xml:space="preserve">2565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บริษัทมีใบสำคัญแสดงสิทธิ </w:t>
      </w:r>
      <w:r w:rsidRPr="008649D8">
        <w:rPr>
          <w:rFonts w:ascii="Browallia New" w:hAnsi="Browallia New" w:cs="Browallia New"/>
          <w:sz w:val="28"/>
          <w:szCs w:val="28"/>
        </w:rPr>
        <w:t xml:space="preserve">EFORL-W5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 xml:space="preserve">EFORL-W6 </w:t>
      </w:r>
      <w:r w:rsidRPr="008649D8">
        <w:rPr>
          <w:rFonts w:ascii="Browallia New" w:hAnsi="Browallia New" w:cs="Browallia New"/>
          <w:sz w:val="28"/>
          <w:szCs w:val="28"/>
          <w:cs/>
        </w:rPr>
        <w:t>ที่ยังไม่ได้ใช้สิทธิคงเหลือ</w:t>
      </w:r>
      <w:r w:rsidRPr="008649D8">
        <w:rPr>
          <w:rFonts w:ascii="Browallia New" w:hAnsi="Browallia New" w:cs="Browallia New"/>
          <w:sz w:val="28"/>
          <w:szCs w:val="28"/>
        </w:rPr>
        <w:t xml:space="preserve"> 151,229,</w:t>
      </w:r>
      <w:r w:rsidR="00E90097">
        <w:rPr>
          <w:rFonts w:ascii="Browallia New" w:hAnsi="Browallia New" w:cs="Browallia New"/>
          <w:sz w:val="28"/>
          <w:szCs w:val="28"/>
        </w:rPr>
        <w:t>827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หน่วย และ </w:t>
      </w:r>
      <w:r w:rsidRPr="008649D8">
        <w:rPr>
          <w:rFonts w:ascii="Browallia New" w:hAnsi="Browallia New" w:cs="Browallia New"/>
          <w:sz w:val="28"/>
          <w:szCs w:val="28"/>
        </w:rPr>
        <w:t xml:space="preserve">75,614,910 </w:t>
      </w:r>
      <w:r w:rsidRPr="008649D8">
        <w:rPr>
          <w:rFonts w:ascii="Browallia New" w:hAnsi="Browallia New" w:cs="Browallia New"/>
          <w:sz w:val="28"/>
          <w:szCs w:val="28"/>
          <w:cs/>
        </w:rPr>
        <w:t>หน่วย ตามลำดับ</w:t>
      </w:r>
    </w:p>
    <w:p w14:paraId="6A49AD2C" w14:textId="30B74AD4" w:rsidR="003F1C53" w:rsidRDefault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9007871" w14:textId="4EBCE3DE" w:rsidR="00B07CCF" w:rsidRPr="008649D8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22197114" w14:textId="77777777" w:rsidR="00E330E1" w:rsidRPr="008649D8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513C0A4" w14:textId="0DAC1B57" w:rsidR="00B07CCF" w:rsidRPr="008649D8" w:rsidRDefault="00B07CCF" w:rsidP="0064676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649D8">
        <w:rPr>
          <w:rFonts w:ascii="Browallia New" w:hAnsi="Browallia New" w:cs="Browallia New"/>
          <w:sz w:val="28"/>
          <w:szCs w:val="28"/>
        </w:rPr>
        <w:t>2535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8649D8">
        <w:rPr>
          <w:rFonts w:ascii="Browallia New" w:hAnsi="Browallia New" w:cs="Browallia New"/>
          <w:sz w:val="28"/>
          <w:szCs w:val="28"/>
        </w:rPr>
        <w:t>116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</w:t>
      </w:r>
      <w:r w:rsidRPr="008649D8">
        <w:rPr>
          <w:rFonts w:ascii="Browallia New" w:hAnsi="Browallia New" w:cs="Browallia New"/>
          <w:sz w:val="28"/>
          <w:szCs w:val="28"/>
        </w:rPr>
        <w:t>“</w:t>
      </w:r>
      <w:r w:rsidRPr="008649D8">
        <w:rPr>
          <w:rFonts w:ascii="Browallia New" w:hAnsi="Browallia New" w:cs="Browallia New"/>
          <w:sz w:val="28"/>
          <w:szCs w:val="28"/>
          <w:cs/>
        </w:rPr>
        <w:t>สำรองตามกฎหมาย</w:t>
      </w:r>
      <w:r w:rsidRPr="008649D8">
        <w:rPr>
          <w:rFonts w:ascii="Browallia New" w:hAnsi="Browallia New" w:cs="Browallia New"/>
          <w:sz w:val="28"/>
          <w:szCs w:val="28"/>
        </w:rPr>
        <w:t>”)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อย่างน้อยร้อยละ </w:t>
      </w:r>
      <w:r w:rsidRPr="008649D8">
        <w:rPr>
          <w:rFonts w:ascii="Browallia New" w:hAnsi="Browallia New" w:cs="Browallia New"/>
          <w:sz w:val="28"/>
          <w:szCs w:val="28"/>
        </w:rPr>
        <w:t xml:space="preserve">5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649D8">
        <w:rPr>
          <w:rFonts w:ascii="Browallia New" w:hAnsi="Browallia New" w:cs="Browallia New"/>
          <w:sz w:val="28"/>
          <w:szCs w:val="28"/>
        </w:rPr>
        <w:t>10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4F8F2D6" w14:textId="417C5F8F" w:rsidR="006E6C6C" w:rsidRPr="008649D8" w:rsidRDefault="006E6C6C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FD5D5BB" w14:textId="77777777" w:rsidR="005C7D3A" w:rsidRPr="008649D8" w:rsidRDefault="005C7D3A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</w:t>
      </w:r>
    </w:p>
    <w:p w14:paraId="79756975" w14:textId="77777777" w:rsidR="005C7D3A" w:rsidRPr="008649D8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4D4D7E2D" w14:textId="0F180FE2" w:rsidR="00D118D8" w:rsidRDefault="00D118D8" w:rsidP="005D5CEA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8649D8">
        <w:rPr>
          <w:rFonts w:ascii="Browallia New" w:hAnsi="Browallia New" w:cs="Browallia New"/>
          <w:sz w:val="28"/>
          <w:szCs w:val="28"/>
        </w:rPr>
        <w:t xml:space="preserve"> (</w:t>
      </w:r>
      <w:r w:rsidRPr="008649D8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8649D8">
        <w:rPr>
          <w:rFonts w:ascii="Browallia New" w:hAnsi="Browallia New" w:cs="Browallia New"/>
          <w:sz w:val="28"/>
          <w:szCs w:val="28"/>
        </w:rPr>
        <w:t xml:space="preserve">) </w:t>
      </w:r>
      <w:r w:rsidRPr="008649D8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</w:p>
    <w:p w14:paraId="2926179C" w14:textId="77777777" w:rsidR="00D455A3" w:rsidRDefault="00D455A3" w:rsidP="005D5CEA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52E7A9C7" w14:textId="1137222D" w:rsidR="00E12295" w:rsidRDefault="0053673F" w:rsidP="005D5CEA">
      <w:pPr>
        <w:tabs>
          <w:tab w:val="clear" w:pos="227"/>
          <w:tab w:val="clear" w:pos="454"/>
          <w:tab w:val="left" w:pos="432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53673F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53673F">
        <w:rPr>
          <w:rFonts w:ascii="Browallia New" w:hAnsi="Browallia New" w:cs="Browallia New"/>
          <w:sz w:val="28"/>
          <w:szCs w:val="28"/>
        </w:rPr>
        <w:t>2565</w:t>
      </w:r>
      <w:r w:rsidRPr="0053673F">
        <w:rPr>
          <w:rFonts w:ascii="Browallia New" w:hAnsi="Browallia New" w:cs="Browallia New"/>
          <w:sz w:val="28"/>
          <w:szCs w:val="28"/>
          <w:cs/>
        </w:rPr>
        <w:t xml:space="preserve"> บริษัทได้ปรับเพิ่มมูลค่าหุ้นจากเดิมหุ้นละ </w:t>
      </w:r>
      <w:r w:rsidRPr="0053673F">
        <w:rPr>
          <w:rFonts w:ascii="Browallia New" w:hAnsi="Browallia New" w:cs="Browallia New"/>
          <w:sz w:val="28"/>
          <w:szCs w:val="28"/>
        </w:rPr>
        <w:t>0.075</w:t>
      </w:r>
      <w:r w:rsidRPr="0053673F">
        <w:rPr>
          <w:rFonts w:ascii="Browallia New" w:hAnsi="Browallia New" w:cs="Browallia New"/>
          <w:sz w:val="28"/>
          <w:szCs w:val="28"/>
          <w:cs/>
        </w:rPr>
        <w:t xml:space="preserve"> บาท เป็นหุ้นละ </w:t>
      </w:r>
      <w:r w:rsidRPr="0053673F">
        <w:rPr>
          <w:rFonts w:ascii="Browallia New" w:hAnsi="Browallia New" w:cs="Browallia New"/>
          <w:sz w:val="28"/>
          <w:szCs w:val="28"/>
        </w:rPr>
        <w:t>0.75</w:t>
      </w:r>
      <w:r w:rsidRPr="0053673F">
        <w:rPr>
          <w:rFonts w:ascii="Browallia New" w:hAnsi="Browallia New" w:cs="Browallia New"/>
          <w:sz w:val="28"/>
          <w:szCs w:val="28"/>
          <w:cs/>
        </w:rPr>
        <w:t xml:space="preserve"> บาท กำไรต่อหุ้นขั้นพื้นฐานของงวดก่อนจึงได้ถูกคำนวณขึ้นใหม่ โดยถือเสมือนว่าการปรับเพิ่มมูลค่าหุ้นได้เกิดขึ้นตั้งแต่วันเริ่มต้นของงวดแรกที่เสนอรายงาน</w:t>
      </w:r>
    </w:p>
    <w:p w14:paraId="751CBC5C" w14:textId="77777777" w:rsidR="00410E15" w:rsidRPr="008649D8" w:rsidRDefault="00410E15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4871" w:type="pct"/>
        <w:tblInd w:w="284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097"/>
        <w:gridCol w:w="265"/>
        <w:gridCol w:w="1092"/>
        <w:gridCol w:w="364"/>
        <w:gridCol w:w="1066"/>
        <w:gridCol w:w="229"/>
        <w:gridCol w:w="1060"/>
      </w:tblGrid>
      <w:tr w:rsidR="009165AF" w:rsidRPr="008649D8" w14:paraId="5829968A" w14:textId="77777777" w:rsidTr="005D5CEA">
        <w:trPr>
          <w:tblHeader/>
        </w:trPr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1DDCA61D" w14:textId="77777777" w:rsidR="009165AF" w:rsidRPr="008649D8" w:rsidRDefault="009165AF" w:rsidP="00EB022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4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D7536" w14:textId="77777777" w:rsidR="009165AF" w:rsidRPr="008649D8" w:rsidRDefault="009165AF" w:rsidP="00E84D43">
            <w:pPr>
              <w:tabs>
                <w:tab w:val="clear" w:pos="2580"/>
                <w:tab w:val="left" w:pos="2523"/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EE667D1" w14:textId="77777777" w:rsidR="009165AF" w:rsidRPr="008649D8" w:rsidRDefault="009165AF" w:rsidP="00EB022D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165AF" w:rsidRPr="008649D8" w14:paraId="5C8EBA9B" w14:textId="77777777" w:rsidTr="005D5CEA">
        <w:trPr>
          <w:tblHeader/>
        </w:trPr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4E810F43" w14:textId="77777777" w:rsidR="009165AF" w:rsidRPr="008649D8" w:rsidRDefault="009165AF" w:rsidP="00EB022D">
            <w:pPr>
              <w:pStyle w:val="BodyText"/>
              <w:spacing w:after="0"/>
              <w:ind w:righ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6318" w14:textId="77777777" w:rsidR="009165AF" w:rsidRPr="008649D8" w:rsidRDefault="009165AF" w:rsidP="00EB022D">
            <w:pPr>
              <w:pStyle w:val="BodyText"/>
              <w:pBdr>
                <w:bottom w:val="single" w:sz="4" w:space="1" w:color="auto"/>
              </w:pBdr>
              <w:tabs>
                <w:tab w:val="left" w:pos="155"/>
              </w:tabs>
              <w:spacing w:after="0"/>
              <w:ind w:left="-115" w:right="17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66D5CD1" w14:textId="77777777" w:rsidR="009165AF" w:rsidRPr="008649D8" w:rsidRDefault="009165AF" w:rsidP="00EB022D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งบการเงินเฉพาะของบริษัท  </w:t>
            </w:r>
          </w:p>
        </w:tc>
      </w:tr>
      <w:tr w:rsidR="009165AF" w:rsidRPr="008649D8" w14:paraId="4FB100B7" w14:textId="77777777" w:rsidTr="005D5CEA">
        <w:trPr>
          <w:tblHeader/>
        </w:trPr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6A99AFBC" w14:textId="77777777" w:rsidR="009165AF" w:rsidRPr="008649D8" w:rsidRDefault="009165AF" w:rsidP="00EB022D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2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7C0ED" w14:textId="026ABE44" w:rsidR="009165AF" w:rsidRPr="008649D8" w:rsidRDefault="009165AF" w:rsidP="00EB022D">
            <w:pPr>
              <w:pStyle w:val="BodyText"/>
              <w:tabs>
                <w:tab w:val="decimal" w:pos="-11205"/>
                <w:tab w:val="decimal" w:pos="1062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="0038292E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4ACE"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4ACE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9165AF" w:rsidRPr="008649D8" w14:paraId="4DD6F174" w14:textId="77777777" w:rsidTr="005D5CEA">
        <w:trPr>
          <w:tblHeader/>
        </w:trPr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5475444C" w14:textId="77777777" w:rsidR="009165AF" w:rsidRPr="008649D8" w:rsidRDefault="009165AF" w:rsidP="00EB022D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9ECF4" w14:textId="77777777" w:rsidR="009165AF" w:rsidRPr="008649D8" w:rsidRDefault="009165AF" w:rsidP="00EB022D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2A942236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135BB" w14:textId="77777777" w:rsidR="009165AF" w:rsidRPr="008649D8" w:rsidRDefault="009165AF" w:rsidP="00EB022D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33A6FEAE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53872" w14:textId="77777777" w:rsidR="009165AF" w:rsidRPr="008649D8" w:rsidRDefault="009165AF" w:rsidP="00EB022D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9D34216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B0335" w14:textId="77777777" w:rsidR="009165AF" w:rsidRPr="008649D8" w:rsidRDefault="009165AF" w:rsidP="00EB022D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9165AF" w:rsidRPr="008649D8" w14:paraId="0FE671F3" w14:textId="77777777" w:rsidTr="005D5CEA">
        <w:trPr>
          <w:trHeight w:val="323"/>
          <w:tblHeader/>
        </w:trPr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49F9C9E1" w14:textId="77777777" w:rsidR="009165AF" w:rsidRPr="008649D8" w:rsidRDefault="009165AF" w:rsidP="00EB022D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2954F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9E69FA2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7F8702EF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7988790A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7C55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BE67A8F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3F883D6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9165AF" w:rsidRPr="008649D8" w14:paraId="76611541" w14:textId="77777777" w:rsidTr="005D5CEA"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</w:tcPr>
          <w:p w14:paraId="16AE3C84" w14:textId="4557263B" w:rsidR="009165AF" w:rsidRPr="008649D8" w:rsidRDefault="005D5CEA" w:rsidP="00EB022D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5D5C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65AF"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35544123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C53A37E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2FB4196D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2B403FCB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ADC1660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8535397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FBAA537" w14:textId="77777777" w:rsidR="009165AF" w:rsidRPr="008649D8" w:rsidRDefault="009165AF" w:rsidP="00EB022D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165AF" w:rsidRPr="008649D8" w14:paraId="080F5407" w14:textId="77777777" w:rsidTr="005D5CEA"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795C7F" w14:textId="3399CC5A" w:rsidR="009165AF" w:rsidRPr="008649D8" w:rsidRDefault="005D5CEA" w:rsidP="00EB022D">
            <w:pPr>
              <w:pStyle w:val="BodyText"/>
              <w:tabs>
                <w:tab w:val="left" w:pos="162"/>
              </w:tabs>
              <w:spacing w:after="0"/>
              <w:ind w:right="-100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165AF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กำไรส่วนที่เป็นของผู้ถือของบริษัท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1BDE2D9C" w14:textId="366DB363" w:rsidR="009165AF" w:rsidRPr="008649D8" w:rsidRDefault="0091157D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53,037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588795D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4FA4A765" w14:textId="6517CEE9" w:rsidR="009165AF" w:rsidRPr="008649D8" w:rsidRDefault="0091157D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812,030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7AB6B9E2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4F061E65" w14:textId="6B79EC26" w:rsidR="009165AF" w:rsidRPr="008649D8" w:rsidRDefault="0091157D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60,169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8C8D5F1" w14:textId="77777777" w:rsidR="009165AF" w:rsidRPr="008649D8" w:rsidRDefault="009165AF" w:rsidP="00EB022D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BC462CF" w14:textId="7A7DB07D" w:rsidR="009165AF" w:rsidRPr="008649D8" w:rsidRDefault="0091157D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226,042</w:t>
            </w:r>
          </w:p>
        </w:tc>
      </w:tr>
      <w:tr w:rsidR="009165AF" w:rsidRPr="008649D8" w14:paraId="56F4A339" w14:textId="77777777" w:rsidTr="005D5CEA"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4631" w14:textId="2E41590F" w:rsidR="009165AF" w:rsidRPr="008649D8" w:rsidRDefault="005D5CEA" w:rsidP="00EB022D">
            <w:pPr>
              <w:pStyle w:val="BodyText"/>
              <w:tabs>
                <w:tab w:val="left" w:pos="162"/>
              </w:tabs>
              <w:spacing w:after="0"/>
              <w:ind w:left="-122" w:right="-1485" w:firstLine="122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165AF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CA1BD" w14:textId="77777777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305A4A0" w14:textId="77777777" w:rsidR="009165AF" w:rsidRPr="008649D8" w:rsidRDefault="009165AF" w:rsidP="00EB022D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98D94" w14:textId="3C4BDA90" w:rsidR="009165AF" w:rsidRPr="008649D8" w:rsidRDefault="0038292E" w:rsidP="00FA70A6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3,687,194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4A093F8E" w14:textId="77777777" w:rsidR="009165AF" w:rsidRPr="008649D8" w:rsidRDefault="009165AF" w:rsidP="00EB022D">
            <w:pPr>
              <w:pStyle w:val="BodyText"/>
              <w:tabs>
                <w:tab w:val="decimal" w:pos="808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80DCA" w14:textId="77777777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E95EB1A" w14:textId="77777777" w:rsidR="009165AF" w:rsidRPr="008649D8" w:rsidRDefault="009165AF" w:rsidP="00EB022D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933CA" w14:textId="39A9BEF3" w:rsidR="009165AF" w:rsidRPr="008649D8" w:rsidRDefault="00AD13A5" w:rsidP="00FA70A6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3,687,194</w:t>
            </w:r>
          </w:p>
        </w:tc>
      </w:tr>
      <w:tr w:rsidR="009165AF" w:rsidRPr="008649D8" w14:paraId="1EC29FEC" w14:textId="77777777" w:rsidTr="005D5CEA"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6AF8E" w14:textId="1C026F6A" w:rsidR="009165AF" w:rsidRPr="008649D8" w:rsidRDefault="005D5CEA" w:rsidP="00EB022D">
            <w:pPr>
              <w:pStyle w:val="BodyText"/>
              <w:tabs>
                <w:tab w:val="left" w:pos="162"/>
              </w:tabs>
              <w:spacing w:after="0"/>
              <w:ind w:right="-148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165AF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 (บาท</w:t>
            </w:r>
            <w:r w:rsidR="009165AF" w:rsidRPr="008649D8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9165AF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299901" w14:textId="1A4F0421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426046"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8292E" w:rsidRPr="008649D8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3DF7A9B" w14:textId="77777777" w:rsidR="009165AF" w:rsidRPr="008649D8" w:rsidRDefault="009165AF" w:rsidP="00EB022D">
            <w:pPr>
              <w:pStyle w:val="BodyText"/>
              <w:tabs>
                <w:tab w:val="decimal" w:pos="764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6F627A" w14:textId="48F92CF9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38292E" w:rsidRPr="008649D8">
              <w:rPr>
                <w:rFonts w:ascii="Browallia New" w:hAnsi="Browallia New" w:cs="Browallia New"/>
                <w:sz w:val="28"/>
                <w:szCs w:val="28"/>
              </w:rPr>
              <w:t>2202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14:paraId="2F21B7D1" w14:textId="77777777" w:rsidR="009165AF" w:rsidRPr="008649D8" w:rsidRDefault="009165AF" w:rsidP="00EB022D">
            <w:pPr>
              <w:pStyle w:val="BodyText"/>
              <w:tabs>
                <w:tab w:val="decimal" w:pos="764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958A11" w14:textId="15FA2697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0.01</w:t>
            </w:r>
            <w:r w:rsidR="00AD13A5" w:rsidRPr="008649D8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2DE9067" w14:textId="77777777" w:rsidR="009165AF" w:rsidRPr="008649D8" w:rsidRDefault="009165AF" w:rsidP="00EB022D">
            <w:pPr>
              <w:pStyle w:val="BodyText"/>
              <w:tabs>
                <w:tab w:val="decimal" w:pos="764"/>
              </w:tabs>
              <w:spacing w:after="0"/>
              <w:ind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F56C4A4" w14:textId="1F7F606B" w:rsidR="009165AF" w:rsidRPr="008649D8" w:rsidRDefault="009165AF" w:rsidP="00EB022D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AD13A5" w:rsidRPr="008649D8">
              <w:rPr>
                <w:rFonts w:ascii="Browallia New" w:hAnsi="Browallia New" w:cs="Browallia New"/>
                <w:sz w:val="28"/>
                <w:szCs w:val="28"/>
              </w:rPr>
              <w:t>613</w:t>
            </w:r>
          </w:p>
        </w:tc>
      </w:tr>
    </w:tbl>
    <w:p w14:paraId="00A8B310" w14:textId="52E1E265" w:rsidR="006B7282" w:rsidRDefault="006B7282" w:rsidP="0048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EB710C3" w14:textId="593C9BBA" w:rsidR="006B7282" w:rsidRPr="005D5CEA" w:rsidRDefault="00A0657B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5D5CEA">
        <w:rPr>
          <w:rFonts w:ascii="Browallia New" w:hAnsi="Browallia New" w:cs="Browallia New" w:hint="cs"/>
          <w:b/>
          <w:bCs/>
          <w:sz w:val="28"/>
          <w:szCs w:val="28"/>
          <w:u w:val="single"/>
          <w:cs/>
        </w:rPr>
        <w:t>กำไรต่อหุ้นปรับลด</w:t>
      </w:r>
    </w:p>
    <w:p w14:paraId="604935B6" w14:textId="1A87F764" w:rsidR="00D455A3" w:rsidRPr="008649D8" w:rsidRDefault="00D455A3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F5EFF">
        <w:rPr>
          <w:rFonts w:ascii="Browallia New" w:hAnsi="Browallia New" w:cs="Browallia New" w:hint="cs"/>
          <w:sz w:val="28"/>
          <w:szCs w:val="28"/>
          <w:cs/>
        </w:rPr>
        <w:t>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  <w:r w:rsidR="000426BB">
        <w:rPr>
          <w:rFonts w:ascii="Browallia New" w:hAnsi="Browallia New" w:cs="Browallia New"/>
          <w:sz w:val="28"/>
          <w:szCs w:val="28"/>
        </w:rPr>
        <w:br/>
      </w:r>
      <w:r w:rsidRPr="001F5EFF">
        <w:rPr>
          <w:rFonts w:ascii="Browallia New" w:hAnsi="Browallia New" w:cs="Browallia New" w:hint="cs"/>
          <w:sz w:val="28"/>
          <w:szCs w:val="28"/>
          <w:cs/>
        </w:rPr>
        <w:t>บริษัทจึงไม่ได้รวมกำไรปรับลดในงบกำไรขาดทุน</w:t>
      </w:r>
    </w:p>
    <w:p w14:paraId="49890CB0" w14:textId="77777777" w:rsidR="00E12295" w:rsidRPr="008649D8" w:rsidRDefault="00E12295" w:rsidP="0048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13A23CE" w14:textId="77777777" w:rsidR="00B07CCF" w:rsidRPr="008649D8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เงินกองทุนสำรองเลี้ยงชีพ</w:t>
      </w:r>
    </w:p>
    <w:p w14:paraId="6E7C64CF" w14:textId="77777777" w:rsidR="00B07CCF" w:rsidRPr="008649D8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344446" w14:textId="24ABDCED" w:rsidR="00B07CCF" w:rsidRPr="008649D8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0"/>
          <w:szCs w:val="20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8649D8">
        <w:rPr>
          <w:rFonts w:ascii="Browallia New" w:hAnsi="Browallia New" w:cs="Browallia New"/>
          <w:sz w:val="28"/>
          <w:szCs w:val="28"/>
        </w:rPr>
        <w:t>2530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8649D8">
        <w:rPr>
          <w:rFonts w:ascii="Browallia New" w:hAnsi="Browallia New" w:cs="Browallia New"/>
          <w:sz w:val="28"/>
          <w:szCs w:val="28"/>
        </w:rPr>
        <w:t>2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8649D8">
        <w:rPr>
          <w:rFonts w:ascii="Browallia New" w:hAnsi="Browallia New" w:cs="Browallia New"/>
          <w:sz w:val="28"/>
          <w:szCs w:val="28"/>
          <w:cs/>
        </w:rPr>
        <w:t>กองทุนสำรองเลี้ยงชีพ</w:t>
      </w:r>
      <w:r w:rsidR="00631DB5" w:rsidRPr="008649D8">
        <w:rPr>
          <w:rFonts w:ascii="Browallia New" w:hAnsi="Browallia New" w:cs="Browallia New"/>
          <w:sz w:val="28"/>
          <w:szCs w:val="28"/>
          <w:cs/>
        </w:rPr>
        <w:t xml:space="preserve"> เค มาสเตอร์ พูล ฟันด์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8649D8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7CAF5227" w14:textId="77AC9D67" w:rsidR="00291A06" w:rsidRPr="008649D8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</w:t>
      </w:r>
      <w:r w:rsidR="00032A15" w:rsidRPr="008649D8">
        <w:rPr>
          <w:rFonts w:ascii="Browallia New" w:hAnsi="Browallia New" w:cs="Browallia New"/>
          <w:sz w:val="28"/>
          <w:szCs w:val="28"/>
        </w:rPr>
        <w:t>6</w:t>
      </w:r>
      <w:r w:rsidR="00353A74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</w:t>
      </w:r>
      <w:r w:rsidR="00334E16" w:rsidRPr="008649D8">
        <w:rPr>
          <w:rFonts w:ascii="Browallia New" w:hAnsi="Browallia New" w:cs="Browallia New"/>
          <w:sz w:val="28"/>
          <w:szCs w:val="28"/>
        </w:rPr>
        <w:t>6</w:t>
      </w:r>
      <w:r w:rsidR="00353A74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เป็นจำนวนเงิน</w:t>
      </w:r>
      <w:r w:rsidR="0055007B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4621EC" w:rsidRPr="008649D8">
        <w:rPr>
          <w:rFonts w:ascii="Browallia New" w:hAnsi="Browallia New" w:cs="Browallia New"/>
          <w:sz w:val="28"/>
          <w:szCs w:val="28"/>
        </w:rPr>
        <w:t>1</w:t>
      </w:r>
      <w:r w:rsidR="00934D72" w:rsidRPr="008649D8">
        <w:rPr>
          <w:rFonts w:ascii="Browallia New" w:hAnsi="Browallia New" w:cs="Browallia New"/>
          <w:sz w:val="28"/>
          <w:szCs w:val="28"/>
          <w:cs/>
        </w:rPr>
        <w:t>.</w:t>
      </w:r>
      <w:r w:rsidR="004621EC" w:rsidRPr="008649D8">
        <w:rPr>
          <w:rFonts w:ascii="Browallia New" w:hAnsi="Browallia New" w:cs="Browallia New"/>
          <w:sz w:val="28"/>
          <w:szCs w:val="28"/>
        </w:rPr>
        <w:t>96</w:t>
      </w:r>
      <w:r w:rsidR="00C76699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353A74" w:rsidRPr="008649D8">
        <w:rPr>
          <w:rFonts w:ascii="Browallia New" w:hAnsi="Browallia New" w:cs="Browallia New"/>
          <w:sz w:val="28"/>
          <w:szCs w:val="28"/>
        </w:rPr>
        <w:t xml:space="preserve">2.09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79DB0911" w14:textId="0470D84F" w:rsidR="00946D00" w:rsidRPr="008649D8" w:rsidRDefault="00265468" w:rsidP="0026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</w:rPr>
        <w:br w:type="page"/>
      </w:r>
    </w:p>
    <w:p w14:paraId="521C73D8" w14:textId="3B2C40AE" w:rsidR="001C5189" w:rsidRPr="008649D8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รายได้อื่น</w:t>
      </w:r>
    </w:p>
    <w:p w14:paraId="2BBA1CDE" w14:textId="1DF23955" w:rsidR="00EF5132" w:rsidRPr="008649D8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45"/>
        <w:gridCol w:w="1034"/>
        <w:gridCol w:w="280"/>
        <w:gridCol w:w="1034"/>
        <w:gridCol w:w="272"/>
        <w:gridCol w:w="1038"/>
        <w:gridCol w:w="280"/>
        <w:gridCol w:w="1039"/>
      </w:tblGrid>
      <w:tr w:rsidR="00EF5132" w:rsidRPr="008649D8" w14:paraId="037940E6" w14:textId="77777777" w:rsidTr="002F302A">
        <w:trPr>
          <w:cantSplit/>
          <w:tblHeader/>
        </w:trPr>
        <w:tc>
          <w:tcPr>
            <w:tcW w:w="2242" w:type="pct"/>
          </w:tcPr>
          <w:p w14:paraId="6B16446B" w14:textId="77777777" w:rsidR="00EF5132" w:rsidRPr="008649D8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8" w:type="pct"/>
            <w:gridSpan w:val="7"/>
          </w:tcPr>
          <w:p w14:paraId="504BB55B" w14:textId="77777777" w:rsidR="00EF5132" w:rsidRPr="008649D8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8649D8" w14:paraId="665D9F44" w14:textId="77777777" w:rsidTr="002F302A">
        <w:trPr>
          <w:cantSplit/>
          <w:trHeight w:val="351"/>
          <w:tblHeader/>
        </w:trPr>
        <w:tc>
          <w:tcPr>
            <w:tcW w:w="2242" w:type="pct"/>
          </w:tcPr>
          <w:p w14:paraId="5DBB6D0D" w14:textId="77777777" w:rsidR="00EF5132" w:rsidRPr="008649D8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065A933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0719083C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F5132" w:rsidRPr="008649D8" w14:paraId="1A4AFA31" w14:textId="77777777" w:rsidTr="002F302A">
        <w:trPr>
          <w:cantSplit/>
          <w:trHeight w:val="351"/>
          <w:tblHeader/>
        </w:trPr>
        <w:tc>
          <w:tcPr>
            <w:tcW w:w="2242" w:type="pct"/>
          </w:tcPr>
          <w:p w14:paraId="30B3D9C2" w14:textId="77777777" w:rsidR="00EF5132" w:rsidRPr="008649D8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8" w:type="pct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3A74" w:rsidRPr="008649D8" w14:paraId="5B00016F" w14:textId="77777777" w:rsidTr="002F302A">
        <w:trPr>
          <w:cantSplit/>
          <w:trHeight w:val="351"/>
          <w:tblHeader/>
        </w:trPr>
        <w:tc>
          <w:tcPr>
            <w:tcW w:w="2242" w:type="pct"/>
          </w:tcPr>
          <w:p w14:paraId="496CE85E" w14:textId="77777777" w:rsidR="00353A74" w:rsidRPr="008649D8" w:rsidRDefault="00353A74" w:rsidP="00353A74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21B2B52" w14:textId="0953B134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1759EC71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D06412" w14:textId="294D13AF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1" w:type="pct"/>
          </w:tcPr>
          <w:p w14:paraId="289BE925" w14:textId="77777777" w:rsidR="00353A74" w:rsidRPr="008649D8" w:rsidRDefault="00353A74" w:rsidP="00353A7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4C0BC9" w14:textId="1E5814C4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006CBB3F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580D38" w14:textId="028AAEE6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EF5132" w:rsidRPr="008649D8" w14:paraId="1D382106" w14:textId="77777777" w:rsidTr="002F302A">
        <w:trPr>
          <w:trHeight w:val="338"/>
        </w:trPr>
        <w:tc>
          <w:tcPr>
            <w:tcW w:w="2242" w:type="pct"/>
          </w:tcPr>
          <w:p w14:paraId="2A43E78D" w14:textId="77777777" w:rsidR="00EF5132" w:rsidRPr="008649D8" w:rsidRDefault="00EF5132" w:rsidP="00876DA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73" w:type="pct"/>
          </w:tcPr>
          <w:p w14:paraId="0A16D91A" w14:textId="77777777" w:rsidR="00EF5132" w:rsidRPr="008649D8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29937BDC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1A03705B" w14:textId="77777777" w:rsidR="00EF5132" w:rsidRPr="008649D8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0FA06D6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E506EC" w14:textId="77777777" w:rsidR="00EF5132" w:rsidRPr="008649D8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07477B02" w14:textId="77777777" w:rsidR="00EF5132" w:rsidRPr="008649D8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C46A516" w14:textId="77777777" w:rsidR="00EF5132" w:rsidRPr="008649D8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3A74" w:rsidRPr="008649D8" w14:paraId="54BB9369" w14:textId="77777777" w:rsidTr="002F302A">
        <w:trPr>
          <w:trHeight w:val="113"/>
        </w:trPr>
        <w:tc>
          <w:tcPr>
            <w:tcW w:w="2242" w:type="pct"/>
          </w:tcPr>
          <w:p w14:paraId="0D57A977" w14:textId="4ED822F6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573" w:type="pct"/>
            <w:shd w:val="clear" w:color="auto" w:fill="auto"/>
          </w:tcPr>
          <w:p w14:paraId="770CFC3D" w14:textId="41C6EE97" w:rsidR="00353A74" w:rsidRPr="008649D8" w:rsidRDefault="0021379A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1,76</w:t>
            </w:r>
            <w:r w:rsidR="00335E39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55" w:type="pct"/>
            <w:vAlign w:val="bottom"/>
          </w:tcPr>
          <w:p w14:paraId="4835B156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E10FC6" w14:textId="73A44CEF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649</w:t>
            </w:r>
          </w:p>
        </w:tc>
        <w:tc>
          <w:tcPr>
            <w:tcW w:w="151" w:type="pct"/>
            <w:vAlign w:val="bottom"/>
          </w:tcPr>
          <w:p w14:paraId="2B270F79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89680E" w14:textId="76A84B38" w:rsidR="00353A74" w:rsidRPr="008649D8" w:rsidRDefault="00934D72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1,224</w:t>
            </w:r>
          </w:p>
        </w:tc>
        <w:tc>
          <w:tcPr>
            <w:tcW w:w="155" w:type="pct"/>
            <w:vAlign w:val="bottom"/>
          </w:tcPr>
          <w:p w14:paraId="7669A56B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DFBECE3" w14:textId="4019DB0C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</w:tr>
      <w:tr w:rsidR="00353A74" w:rsidRPr="008649D8" w14:paraId="7AFCD552" w14:textId="77777777" w:rsidTr="002F302A">
        <w:trPr>
          <w:trHeight w:val="113"/>
        </w:trPr>
        <w:tc>
          <w:tcPr>
            <w:tcW w:w="2242" w:type="pct"/>
          </w:tcPr>
          <w:p w14:paraId="7AE9A243" w14:textId="21F37B71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573" w:type="pct"/>
            <w:shd w:val="clear" w:color="auto" w:fill="auto"/>
          </w:tcPr>
          <w:p w14:paraId="7002D16F" w14:textId="515B1F55" w:rsidR="00353A74" w:rsidRPr="008649D8" w:rsidRDefault="001F11E6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2,44</w:t>
            </w:r>
            <w:r w:rsidR="00335E39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5" w:type="pct"/>
            <w:vAlign w:val="bottom"/>
          </w:tcPr>
          <w:p w14:paraId="37297B26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6622F7" w14:textId="01286EFB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  <w:tc>
          <w:tcPr>
            <w:tcW w:w="151" w:type="pct"/>
            <w:vAlign w:val="bottom"/>
          </w:tcPr>
          <w:p w14:paraId="6258467A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94B3F9" w14:textId="198C7B88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2,441</w:t>
            </w:r>
          </w:p>
        </w:tc>
        <w:tc>
          <w:tcPr>
            <w:tcW w:w="155" w:type="pct"/>
            <w:vAlign w:val="bottom"/>
          </w:tcPr>
          <w:p w14:paraId="36C948C0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F8B9CD" w14:textId="3AF53EB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353A74" w:rsidRPr="008649D8" w14:paraId="2AF13091" w14:textId="77777777" w:rsidTr="002F302A">
        <w:trPr>
          <w:trHeight w:val="113"/>
        </w:trPr>
        <w:tc>
          <w:tcPr>
            <w:tcW w:w="2242" w:type="pct"/>
          </w:tcPr>
          <w:p w14:paraId="5090A18D" w14:textId="65596B51" w:rsidR="00353A74" w:rsidRPr="00BA76F1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76F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BA76F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76F1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7927450" w14:textId="12DEEBEB" w:rsidR="00353A74" w:rsidRPr="00BA76F1" w:rsidRDefault="002F302A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13,86</w:t>
            </w:r>
            <w:r w:rsidR="005B0ACD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55" w:type="pct"/>
            <w:vAlign w:val="bottom"/>
          </w:tcPr>
          <w:p w14:paraId="288515F4" w14:textId="77777777" w:rsidR="00353A74" w:rsidRPr="00BA76F1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7F2E8" w14:textId="002AC609" w:rsidR="00353A74" w:rsidRPr="00BA76F1" w:rsidRDefault="00DF096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12,330</w:t>
            </w:r>
          </w:p>
        </w:tc>
        <w:tc>
          <w:tcPr>
            <w:tcW w:w="151" w:type="pct"/>
            <w:vAlign w:val="bottom"/>
          </w:tcPr>
          <w:p w14:paraId="0A1E69C7" w14:textId="77777777" w:rsidR="00353A74" w:rsidRPr="00BA76F1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BCCB34F" w14:textId="17168E51" w:rsidR="00353A74" w:rsidRPr="00BA76F1" w:rsidRDefault="00DF096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</w:t>
            </w:r>
            <w:r w:rsidR="005B0ACD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55" w:type="pct"/>
            <w:vAlign w:val="bottom"/>
          </w:tcPr>
          <w:p w14:paraId="0707CA80" w14:textId="77777777" w:rsidR="00353A74" w:rsidRPr="00BA76F1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F03A16" w14:textId="5539909B" w:rsidR="00353A74" w:rsidRPr="00BA76F1" w:rsidRDefault="004A31CA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,543</w:t>
            </w:r>
          </w:p>
        </w:tc>
      </w:tr>
      <w:tr w:rsidR="00353A74" w:rsidRPr="008649D8" w14:paraId="1284C45B" w14:textId="77777777" w:rsidTr="002F302A">
        <w:trPr>
          <w:trHeight w:val="113"/>
        </w:trPr>
        <w:tc>
          <w:tcPr>
            <w:tcW w:w="2242" w:type="pct"/>
          </w:tcPr>
          <w:p w14:paraId="1A781606" w14:textId="75F3E271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5BAD24D4" w:rsidR="00353A74" w:rsidRPr="008649D8" w:rsidRDefault="00EB4540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649D8">
              <w:rPr>
                <w:rFonts w:ascii="Browallia New" w:hAnsi="Browallia New" w:cs="Browallia New"/>
                <w:noProof/>
                <w:sz w:val="28"/>
                <w:szCs w:val="28"/>
              </w:rPr>
              <w:t>18,071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5" w:type="pct"/>
            <w:vAlign w:val="bottom"/>
          </w:tcPr>
          <w:p w14:paraId="5289C935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65F06F66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13,304</w:t>
            </w:r>
          </w:p>
        </w:tc>
        <w:tc>
          <w:tcPr>
            <w:tcW w:w="151" w:type="pct"/>
            <w:vAlign w:val="bottom"/>
          </w:tcPr>
          <w:p w14:paraId="04A1EDEC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633E5855" w:rsidR="00353A74" w:rsidRPr="008649D8" w:rsidRDefault="005B0ACD" w:rsidP="005B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16,865</w:t>
            </w:r>
          </w:p>
        </w:tc>
        <w:tc>
          <w:tcPr>
            <w:tcW w:w="155" w:type="pct"/>
            <w:vAlign w:val="bottom"/>
          </w:tcPr>
          <w:p w14:paraId="2160BD74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6E6BE758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7,346</w:t>
            </w:r>
          </w:p>
        </w:tc>
      </w:tr>
    </w:tbl>
    <w:p w14:paraId="1207C3B7" w14:textId="77777777" w:rsidR="00037CBE" w:rsidRPr="008649D8" w:rsidRDefault="00037CBE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6A6EA3" w14:textId="11A89B69" w:rsidR="005753E0" w:rsidRPr="008649D8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ค่าใช้จ่ายตามลักษณะ</w:t>
      </w:r>
    </w:p>
    <w:p w14:paraId="26D58C95" w14:textId="77777777" w:rsidR="00691D21" w:rsidRPr="008649D8" w:rsidRDefault="00691D21" w:rsidP="00AE6BB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46"/>
        <w:gridCol w:w="1034"/>
        <w:gridCol w:w="280"/>
        <w:gridCol w:w="1034"/>
        <w:gridCol w:w="272"/>
        <w:gridCol w:w="1038"/>
        <w:gridCol w:w="280"/>
        <w:gridCol w:w="1038"/>
      </w:tblGrid>
      <w:tr w:rsidR="00DD2775" w:rsidRPr="008649D8" w14:paraId="2B7903C5" w14:textId="77777777" w:rsidTr="00572CEB">
        <w:trPr>
          <w:cantSplit/>
          <w:tblHeader/>
        </w:trPr>
        <w:tc>
          <w:tcPr>
            <w:tcW w:w="2243" w:type="pct"/>
          </w:tcPr>
          <w:p w14:paraId="1C9932DE" w14:textId="77777777" w:rsidR="00DD2775" w:rsidRPr="008649D8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3C412D70" w14:textId="77777777" w:rsidR="00DD2775" w:rsidRPr="008649D8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8649D8" w14:paraId="4DCC746F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5C926D7D" w14:textId="77777777" w:rsidR="00DD2775" w:rsidRPr="008649D8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1B138B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8649D8" w14:paraId="2B2E150A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379BAD34" w14:textId="77777777" w:rsidR="00DD2775" w:rsidRPr="008649D8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3A74" w:rsidRPr="008649D8" w14:paraId="01566E92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21E9F8FA" w14:textId="77777777" w:rsidR="00353A74" w:rsidRPr="008649D8" w:rsidRDefault="00353A74" w:rsidP="00353A74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014838" w14:textId="5199B880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543C4510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73263E9" w14:textId="0F7E83DF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1" w:type="pct"/>
          </w:tcPr>
          <w:p w14:paraId="532FA71A" w14:textId="77777777" w:rsidR="00353A74" w:rsidRPr="008649D8" w:rsidRDefault="00353A74" w:rsidP="00353A7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2A78E5" w14:textId="7799D01C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066CCAFA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6B38DDF" w14:textId="259BDD4B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DD2775" w:rsidRPr="008649D8" w14:paraId="785A9F13" w14:textId="77777777" w:rsidTr="00572CEB">
        <w:trPr>
          <w:trHeight w:val="338"/>
        </w:trPr>
        <w:tc>
          <w:tcPr>
            <w:tcW w:w="2243" w:type="pct"/>
          </w:tcPr>
          <w:p w14:paraId="6BDC803F" w14:textId="77777777" w:rsidR="00DD2775" w:rsidRPr="008649D8" w:rsidRDefault="00DD2775" w:rsidP="00A355E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73" w:type="pct"/>
          </w:tcPr>
          <w:p w14:paraId="0530ED59" w14:textId="77777777" w:rsidR="00DD2775" w:rsidRPr="008649D8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410E231C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65B05A" w14:textId="77777777" w:rsidR="00DD2775" w:rsidRPr="008649D8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62B5BF7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73E275" w14:textId="77777777" w:rsidR="00DD2775" w:rsidRPr="008649D8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30C3602C" w14:textId="77777777" w:rsidR="00DD2775" w:rsidRPr="008649D8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4D3E44" w14:textId="77777777" w:rsidR="00DD2775" w:rsidRPr="008649D8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3A74" w:rsidRPr="008649D8" w14:paraId="75F364C6" w14:textId="77777777" w:rsidTr="00F20BCD">
        <w:trPr>
          <w:trHeight w:val="113"/>
        </w:trPr>
        <w:tc>
          <w:tcPr>
            <w:tcW w:w="2243" w:type="pct"/>
          </w:tcPr>
          <w:p w14:paraId="47959D14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B7E7CC" w14:textId="1B1AE9E1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932,830</w:t>
            </w:r>
          </w:p>
        </w:tc>
        <w:tc>
          <w:tcPr>
            <w:tcW w:w="155" w:type="pct"/>
            <w:vAlign w:val="bottom"/>
          </w:tcPr>
          <w:p w14:paraId="17446DA8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72F72C4" w14:textId="6D112244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1,471,785</w:t>
            </w:r>
          </w:p>
        </w:tc>
        <w:tc>
          <w:tcPr>
            <w:tcW w:w="151" w:type="pct"/>
            <w:vAlign w:val="bottom"/>
          </w:tcPr>
          <w:p w14:paraId="32528D8A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0CB3C9" w14:textId="6B9AB8DA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873,939</w:t>
            </w:r>
          </w:p>
        </w:tc>
        <w:tc>
          <w:tcPr>
            <w:tcW w:w="155" w:type="pct"/>
            <w:vAlign w:val="bottom"/>
          </w:tcPr>
          <w:p w14:paraId="1659F8E5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AE18A0" w14:textId="6D5FB445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1,323,469</w:t>
            </w:r>
          </w:p>
        </w:tc>
      </w:tr>
      <w:tr w:rsidR="00353A74" w:rsidRPr="008649D8" w14:paraId="66064490" w14:textId="77777777" w:rsidTr="00F20BCD">
        <w:trPr>
          <w:trHeight w:val="113"/>
        </w:trPr>
        <w:tc>
          <w:tcPr>
            <w:tcW w:w="2243" w:type="pct"/>
          </w:tcPr>
          <w:p w14:paraId="156DF80B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6D17811" w14:textId="7333030E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212,373</w:t>
            </w:r>
          </w:p>
        </w:tc>
        <w:tc>
          <w:tcPr>
            <w:tcW w:w="155" w:type="pct"/>
            <w:vAlign w:val="bottom"/>
          </w:tcPr>
          <w:p w14:paraId="1CF7F540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F886041" w14:textId="455C7E64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227,314</w:t>
            </w:r>
          </w:p>
        </w:tc>
        <w:tc>
          <w:tcPr>
            <w:tcW w:w="151" w:type="pct"/>
            <w:vAlign w:val="bottom"/>
          </w:tcPr>
          <w:p w14:paraId="5DE18CCE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0E3A9F5" w14:textId="38245034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187,627</w:t>
            </w:r>
          </w:p>
        </w:tc>
        <w:tc>
          <w:tcPr>
            <w:tcW w:w="155" w:type="pct"/>
            <w:vAlign w:val="bottom"/>
          </w:tcPr>
          <w:p w14:paraId="28FBDDCB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1787AA7" w14:textId="0B93B48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197,355</w:t>
            </w:r>
          </w:p>
        </w:tc>
      </w:tr>
      <w:tr w:rsidR="00353A74" w:rsidRPr="008649D8" w14:paraId="6E23ACB9" w14:textId="77777777" w:rsidTr="00F20BCD">
        <w:trPr>
          <w:trHeight w:val="113"/>
        </w:trPr>
        <w:tc>
          <w:tcPr>
            <w:tcW w:w="2243" w:type="pct"/>
          </w:tcPr>
          <w:p w14:paraId="198137BC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D43DE99" w14:textId="41286F19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46,</w:t>
            </w:r>
            <w:r w:rsidR="00241AE0" w:rsidRPr="008649D8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55" w:type="pct"/>
            <w:vAlign w:val="bottom"/>
          </w:tcPr>
          <w:p w14:paraId="7FBF4901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86098C2" w14:textId="0869AD8E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60,349</w:t>
            </w:r>
          </w:p>
        </w:tc>
        <w:tc>
          <w:tcPr>
            <w:tcW w:w="151" w:type="pct"/>
            <w:vAlign w:val="bottom"/>
          </w:tcPr>
          <w:p w14:paraId="5CD12BCF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A7C2A" w14:textId="4E1B54D6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41AE0" w:rsidRPr="008649D8">
              <w:rPr>
                <w:rFonts w:ascii="Browallia New" w:hAnsi="Browallia New" w:cs="Browallia New"/>
                <w:sz w:val="28"/>
                <w:szCs w:val="28"/>
              </w:rPr>
              <w:t>5,70</w:t>
            </w:r>
            <w:r w:rsidR="00E5032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55" w:type="pct"/>
            <w:vAlign w:val="bottom"/>
          </w:tcPr>
          <w:p w14:paraId="5ECA3A89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F348D76" w14:textId="3C816374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54,259</w:t>
            </w:r>
          </w:p>
        </w:tc>
      </w:tr>
      <w:tr w:rsidR="00353A74" w:rsidRPr="008649D8" w14:paraId="3291B9CC" w14:textId="77777777" w:rsidTr="00F20BCD">
        <w:trPr>
          <w:trHeight w:val="113"/>
        </w:trPr>
        <w:tc>
          <w:tcPr>
            <w:tcW w:w="2243" w:type="pct"/>
          </w:tcPr>
          <w:p w14:paraId="4D21CDAD" w14:textId="750F5AC2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4DC495B" w14:textId="692F5D9A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2,664</w:t>
            </w:r>
          </w:p>
        </w:tc>
        <w:tc>
          <w:tcPr>
            <w:tcW w:w="155" w:type="pct"/>
            <w:vAlign w:val="bottom"/>
          </w:tcPr>
          <w:p w14:paraId="31F6E3ED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792D9F4" w14:textId="5933D14A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2,457</w:t>
            </w:r>
          </w:p>
        </w:tc>
        <w:tc>
          <w:tcPr>
            <w:tcW w:w="151" w:type="pct"/>
            <w:vAlign w:val="bottom"/>
          </w:tcPr>
          <w:p w14:paraId="07C06433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D0A3FC" w14:textId="7DBCED89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55" w:type="pct"/>
            <w:vAlign w:val="bottom"/>
          </w:tcPr>
          <w:p w14:paraId="312FE1E0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F91470" w14:textId="4AD12CC3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</w:tr>
      <w:tr w:rsidR="00353A74" w:rsidRPr="008649D8" w14:paraId="09555477" w14:textId="77777777" w:rsidTr="00F20BCD">
        <w:trPr>
          <w:trHeight w:val="113"/>
        </w:trPr>
        <w:tc>
          <w:tcPr>
            <w:tcW w:w="2243" w:type="pct"/>
          </w:tcPr>
          <w:p w14:paraId="799B41EE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43D39BA" w14:textId="73875420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66,583</w:t>
            </w:r>
          </w:p>
        </w:tc>
        <w:tc>
          <w:tcPr>
            <w:tcW w:w="155" w:type="pct"/>
            <w:vAlign w:val="bottom"/>
          </w:tcPr>
          <w:p w14:paraId="4BDC6E8F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28A438E" w14:textId="33F0E045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81,893</w:t>
            </w:r>
          </w:p>
        </w:tc>
        <w:tc>
          <w:tcPr>
            <w:tcW w:w="151" w:type="pct"/>
            <w:vAlign w:val="bottom"/>
          </w:tcPr>
          <w:p w14:paraId="6D4E9618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E10C0E" w14:textId="164ED778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63,218</w:t>
            </w:r>
          </w:p>
        </w:tc>
        <w:tc>
          <w:tcPr>
            <w:tcW w:w="155" w:type="pct"/>
            <w:vAlign w:val="bottom"/>
          </w:tcPr>
          <w:p w14:paraId="2698604F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EB38DD7" w14:textId="55AF039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76,802</w:t>
            </w:r>
          </w:p>
        </w:tc>
      </w:tr>
      <w:tr w:rsidR="00353A74" w:rsidRPr="008649D8" w14:paraId="31E0BA04" w14:textId="77777777" w:rsidTr="00241AE0">
        <w:trPr>
          <w:trHeight w:val="113"/>
        </w:trPr>
        <w:tc>
          <w:tcPr>
            <w:tcW w:w="2243" w:type="pct"/>
          </w:tcPr>
          <w:p w14:paraId="2996072A" w14:textId="77777777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96FE" w14:textId="4C7997D7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40,249</w:t>
            </w:r>
          </w:p>
        </w:tc>
        <w:tc>
          <w:tcPr>
            <w:tcW w:w="155" w:type="pct"/>
            <w:vAlign w:val="bottom"/>
          </w:tcPr>
          <w:p w14:paraId="67B68C13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128B434" w14:textId="3AD88F7C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36,498</w:t>
            </w:r>
          </w:p>
        </w:tc>
        <w:tc>
          <w:tcPr>
            <w:tcW w:w="151" w:type="pct"/>
            <w:vAlign w:val="bottom"/>
          </w:tcPr>
          <w:p w14:paraId="71962008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2757B763" w14:textId="4AD247BF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37,345</w:t>
            </w:r>
          </w:p>
        </w:tc>
        <w:tc>
          <w:tcPr>
            <w:tcW w:w="155" w:type="pct"/>
            <w:vAlign w:val="bottom"/>
          </w:tcPr>
          <w:p w14:paraId="6B231AC4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3CC6CE2F" w14:textId="36298E06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34,771</w:t>
            </w:r>
          </w:p>
        </w:tc>
      </w:tr>
      <w:tr w:rsidR="00353A74" w:rsidRPr="008649D8" w14:paraId="1B14F33B" w14:textId="77777777" w:rsidTr="00241AE0">
        <w:trPr>
          <w:trHeight w:val="113"/>
        </w:trPr>
        <w:tc>
          <w:tcPr>
            <w:tcW w:w="2243" w:type="pct"/>
          </w:tcPr>
          <w:p w14:paraId="20818C03" w14:textId="77777777" w:rsidR="002E0C74" w:rsidRDefault="00353A74" w:rsidP="002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8" w:right="-72" w:hanging="3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154CF63C" w14:textId="54CB90DF" w:rsidR="00353A74" w:rsidRPr="008649D8" w:rsidRDefault="00353A74" w:rsidP="00E7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8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แล</w:t>
            </w:r>
            <w:r w:rsidR="002E0C74">
              <w:rPr>
                <w:rFonts w:ascii="Browallia New" w:hAnsi="Browallia New" w:cs="Browallia New" w:hint="cs"/>
                <w:sz w:val="28"/>
                <w:szCs w:val="28"/>
                <w:cs/>
              </w:rPr>
              <w:t>ะ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8F19EA" w14:textId="3838C002" w:rsidR="00353A74" w:rsidRPr="008649D8" w:rsidRDefault="00564295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(33,457)</w:t>
            </w:r>
          </w:p>
        </w:tc>
        <w:tc>
          <w:tcPr>
            <w:tcW w:w="155" w:type="pct"/>
            <w:vAlign w:val="bottom"/>
          </w:tcPr>
          <w:p w14:paraId="40E1EFBD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6B6F54F" w14:textId="2105486A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133,394</w:t>
            </w:r>
          </w:p>
        </w:tc>
        <w:tc>
          <w:tcPr>
            <w:tcW w:w="151" w:type="pct"/>
            <w:vAlign w:val="bottom"/>
          </w:tcPr>
          <w:p w14:paraId="23EDB4C3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13C673E" w14:textId="3A8B9EA4" w:rsidR="00353A74" w:rsidRPr="008649D8" w:rsidRDefault="00DE359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(26,417)</w:t>
            </w:r>
          </w:p>
        </w:tc>
        <w:tc>
          <w:tcPr>
            <w:tcW w:w="155" w:type="pct"/>
            <w:vAlign w:val="bottom"/>
          </w:tcPr>
          <w:p w14:paraId="35519D86" w14:textId="77777777" w:rsidR="00353A74" w:rsidRPr="008649D8" w:rsidRDefault="00353A74" w:rsidP="00353A7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714FC04" w14:textId="733A51AC" w:rsidR="00353A74" w:rsidRPr="008649D8" w:rsidRDefault="00353A74" w:rsidP="0035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133,308</w:t>
            </w:r>
          </w:p>
        </w:tc>
      </w:tr>
    </w:tbl>
    <w:p w14:paraId="522B2F7B" w14:textId="788041C4" w:rsidR="00CC7A3C" w:rsidRPr="008649D8" w:rsidRDefault="00CC7A3C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67E434" w14:textId="51F439AB" w:rsidR="00076938" w:rsidRPr="008649D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553A20" w14:textId="5DA3B1C5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E7ABBB" w14:textId="31B4049E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221F996" w14:textId="4C70E7AD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274BF2D" w14:textId="73D6E754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6757462" w14:textId="32FE989D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C317DAC" w14:textId="4592CA42" w:rsidR="0048291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B6623B7" w14:textId="0874DFE0" w:rsidR="00F46F26" w:rsidRDefault="00F46F26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BD574A" w14:textId="77777777" w:rsidR="00F46F26" w:rsidRPr="008649D8" w:rsidRDefault="00F46F26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EACE83" w14:textId="06015E3F" w:rsidR="00482918" w:rsidRPr="008649D8" w:rsidRDefault="0048291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888FDE" w14:textId="499B189D" w:rsidR="00482918" w:rsidRPr="008649D8" w:rsidRDefault="00482918" w:rsidP="00DE411C">
      <w:pPr>
        <w:pStyle w:val="CordiaNew"/>
        <w:tabs>
          <w:tab w:val="clear" w:pos="4153"/>
          <w:tab w:val="left" w:pos="441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39BE15E" w14:textId="192C00A1" w:rsidR="00B9427B" w:rsidRPr="008649D8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E218F3D" w14:textId="77777777" w:rsidR="00691D21" w:rsidRPr="008649D8" w:rsidRDefault="00691D21" w:rsidP="00AE6BB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ED9F50A" w14:textId="06810DAB" w:rsidR="00EF4E7C" w:rsidRPr="008649D8" w:rsidRDefault="004C0417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มีส่วนงานที่รายงานทั้งสิ้น </w:t>
      </w:r>
      <w:r w:rsidR="00B9427B" w:rsidRPr="008649D8">
        <w:rPr>
          <w:rFonts w:ascii="Browallia New" w:hAnsi="Browallia New" w:cs="Browallia New"/>
          <w:sz w:val="28"/>
          <w:szCs w:val="28"/>
          <w:lang w:val="en-GB"/>
        </w:rPr>
        <w:t>2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="00B9427B" w:rsidRPr="008649D8">
        <w:rPr>
          <w:rFonts w:ascii="Browallia New" w:hAnsi="Browallia New" w:cs="Browallia New"/>
          <w:sz w:val="28"/>
          <w:szCs w:val="28"/>
        </w:rPr>
        <w:t>(1)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="00B9427B" w:rsidRPr="008649D8">
        <w:rPr>
          <w:rFonts w:ascii="Browallia New" w:hAnsi="Browallia New" w:cs="Browallia New"/>
          <w:sz w:val="28"/>
          <w:szCs w:val="28"/>
        </w:rPr>
        <w:t>2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="00B9427B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>สำหรับปีสิ้นสุดวันที่</w:t>
      </w:r>
      <w:r w:rsidR="00B9427B" w:rsidRPr="008649D8">
        <w:rPr>
          <w:rFonts w:ascii="Browallia New" w:hAnsi="Browallia New" w:cs="Browallia New"/>
          <w:sz w:val="28"/>
          <w:szCs w:val="28"/>
        </w:rPr>
        <w:t xml:space="preserve"> 31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B9427B" w:rsidRPr="008649D8">
        <w:rPr>
          <w:rFonts w:ascii="Browallia New" w:hAnsi="Browallia New" w:cs="Browallia New"/>
          <w:sz w:val="28"/>
          <w:szCs w:val="28"/>
        </w:rPr>
        <w:t xml:space="preserve"> 25</w:t>
      </w:r>
      <w:r w:rsidR="00B11C16" w:rsidRPr="008649D8">
        <w:rPr>
          <w:rFonts w:ascii="Browallia New" w:hAnsi="Browallia New" w:cs="Browallia New"/>
          <w:sz w:val="28"/>
          <w:szCs w:val="28"/>
        </w:rPr>
        <w:t>6</w:t>
      </w:r>
      <w:r w:rsidR="00CA14C5" w:rsidRPr="008649D8">
        <w:rPr>
          <w:rFonts w:ascii="Browallia New" w:hAnsi="Browallia New" w:cs="Browallia New"/>
          <w:sz w:val="28"/>
          <w:szCs w:val="28"/>
        </w:rPr>
        <w:t>5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9427B" w:rsidRPr="008649D8">
        <w:rPr>
          <w:rFonts w:ascii="Browallia New" w:hAnsi="Browallia New" w:cs="Browallia New"/>
          <w:sz w:val="28"/>
          <w:szCs w:val="28"/>
        </w:rPr>
        <w:t>25</w:t>
      </w:r>
      <w:r w:rsidR="00C76308" w:rsidRPr="008649D8">
        <w:rPr>
          <w:rFonts w:ascii="Browallia New" w:hAnsi="Browallia New" w:cs="Browallia New"/>
          <w:sz w:val="28"/>
          <w:szCs w:val="28"/>
        </w:rPr>
        <w:t>6</w:t>
      </w:r>
      <w:r w:rsidR="00CA14C5" w:rsidRPr="008649D8">
        <w:rPr>
          <w:rFonts w:ascii="Browallia New" w:hAnsi="Browallia New" w:cs="Browallia New"/>
          <w:sz w:val="28"/>
          <w:szCs w:val="28"/>
        </w:rPr>
        <w:t>4</w:t>
      </w:r>
      <w:r w:rsidR="00B9427B" w:rsidRPr="008649D8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3BD7CBC6" w14:textId="77777777" w:rsidR="006C5DCC" w:rsidRPr="008649D8" w:rsidRDefault="006C5DCC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9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850"/>
        <w:gridCol w:w="851"/>
        <w:gridCol w:w="850"/>
        <w:gridCol w:w="851"/>
        <w:gridCol w:w="850"/>
        <w:gridCol w:w="850"/>
        <w:gridCol w:w="850"/>
        <w:gridCol w:w="832"/>
        <w:gridCol w:w="19"/>
      </w:tblGrid>
      <w:tr w:rsidR="007F3D44" w:rsidRPr="008649D8" w14:paraId="28FF3F7A" w14:textId="77777777" w:rsidTr="00B06F27">
        <w:trPr>
          <w:gridAfter w:val="1"/>
          <w:wAfter w:w="18" w:type="dxa"/>
          <w:trHeight w:val="233"/>
        </w:trPr>
        <w:tc>
          <w:tcPr>
            <w:tcW w:w="2367" w:type="dxa"/>
            <w:tcBorders>
              <w:right w:val="nil"/>
            </w:tcBorders>
          </w:tcPr>
          <w:p w14:paraId="5DBF8C79" w14:textId="77777777" w:rsidR="007F3D44" w:rsidRPr="008649D8" w:rsidRDefault="007F3D44" w:rsidP="0077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784" w:type="dxa"/>
            <w:gridSpan w:val="8"/>
          </w:tcPr>
          <w:p w14:paraId="6C80EC89" w14:textId="77777777" w:rsidR="007F3D44" w:rsidRPr="008649D8" w:rsidRDefault="007F3D44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7F3D44" w:rsidRPr="008649D8" w14:paraId="164DD20D" w14:textId="77777777" w:rsidTr="00B06F27">
        <w:trPr>
          <w:gridAfter w:val="1"/>
          <w:wAfter w:w="18" w:type="dxa"/>
          <w:trHeight w:val="257"/>
        </w:trPr>
        <w:tc>
          <w:tcPr>
            <w:tcW w:w="2367" w:type="dxa"/>
            <w:tcBorders>
              <w:right w:val="nil"/>
            </w:tcBorders>
          </w:tcPr>
          <w:p w14:paraId="633300F6" w14:textId="77777777" w:rsidR="007F3D44" w:rsidRPr="008649D8" w:rsidRDefault="007F3D44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84" w:type="dxa"/>
            <w:gridSpan w:val="8"/>
          </w:tcPr>
          <w:p w14:paraId="6AE2B530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F3D44" w:rsidRPr="008649D8" w14:paraId="75C96D13" w14:textId="77777777" w:rsidTr="00B06F27">
        <w:trPr>
          <w:gridAfter w:val="1"/>
          <w:wAfter w:w="18" w:type="dxa"/>
          <w:trHeight w:val="269"/>
        </w:trPr>
        <w:tc>
          <w:tcPr>
            <w:tcW w:w="2367" w:type="dxa"/>
            <w:tcBorders>
              <w:right w:val="nil"/>
            </w:tcBorders>
          </w:tcPr>
          <w:p w14:paraId="427FE782" w14:textId="77777777" w:rsidR="007F3D44" w:rsidRPr="008649D8" w:rsidRDefault="007F3D44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84" w:type="dxa"/>
            <w:gridSpan w:val="8"/>
          </w:tcPr>
          <w:p w14:paraId="3DC2D09A" w14:textId="77777777" w:rsidR="007F3D44" w:rsidRPr="008649D8" w:rsidRDefault="007F3D44" w:rsidP="001E202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1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F3D44" w:rsidRPr="008649D8" w14:paraId="3FA80AB5" w14:textId="77777777" w:rsidTr="00B06F27">
        <w:trPr>
          <w:trHeight w:val="491"/>
        </w:trPr>
        <w:tc>
          <w:tcPr>
            <w:tcW w:w="2367" w:type="dxa"/>
            <w:tcBorders>
              <w:right w:val="nil"/>
            </w:tcBorders>
          </w:tcPr>
          <w:p w14:paraId="4B6A5688" w14:textId="77777777" w:rsidR="007F3D44" w:rsidRPr="008649D8" w:rsidRDefault="007F3D44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nil"/>
            </w:tcBorders>
            <w:vAlign w:val="bottom"/>
          </w:tcPr>
          <w:p w14:paraId="4695BB2E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0" w:type="dxa"/>
            <w:gridSpan w:val="2"/>
            <w:tcBorders>
              <w:bottom w:val="nil"/>
            </w:tcBorders>
            <w:vAlign w:val="bottom"/>
          </w:tcPr>
          <w:p w14:paraId="793AAD66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B1B0C27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0" w:type="dxa"/>
            <w:gridSpan w:val="2"/>
            <w:tcBorders>
              <w:top w:val="nil"/>
              <w:bottom w:val="nil"/>
            </w:tcBorders>
            <w:vAlign w:val="bottom"/>
          </w:tcPr>
          <w:p w14:paraId="37AE15CD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C8726F3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bottom"/>
          </w:tcPr>
          <w:p w14:paraId="57EE0B12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2BA6BA" w14:textId="77777777" w:rsidR="007F3D44" w:rsidRPr="008649D8" w:rsidRDefault="007F3D44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64043" w:rsidRPr="008649D8" w14:paraId="1905DACB" w14:textId="77777777" w:rsidTr="00B06F2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2CAF9321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72E83192" w14:textId="582B8023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50C29EA8" w14:textId="79819F05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54D6D2B" w14:textId="5A240C20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1661F82B" w14:textId="6A2E55DC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77A5287" w14:textId="7B5472B1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ind w:left="-108"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ABCD4C4" w14:textId="132D674C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3B473B" w14:textId="4DA74141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2288F14" w14:textId="3EEF591B" w:rsidR="00E64043" w:rsidRPr="008649D8" w:rsidRDefault="00E64043" w:rsidP="00B06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</w:tr>
      <w:tr w:rsidR="007F3D44" w:rsidRPr="008649D8" w14:paraId="3EE83B6B" w14:textId="77777777" w:rsidTr="00B06F27">
        <w:trPr>
          <w:trHeight w:val="113"/>
        </w:trPr>
        <w:tc>
          <w:tcPr>
            <w:tcW w:w="2367" w:type="dxa"/>
            <w:tcBorders>
              <w:right w:val="nil"/>
            </w:tcBorders>
          </w:tcPr>
          <w:p w14:paraId="5F8D6ABE" w14:textId="77777777" w:rsidR="007F3D44" w:rsidRPr="008649D8" w:rsidRDefault="007F3D44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1F5EEBAF" w14:textId="77777777" w:rsidR="007F3D44" w:rsidRPr="008649D8" w:rsidRDefault="007F3D44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17845066" w14:textId="77777777" w:rsidR="007F3D44" w:rsidRPr="008649D8" w:rsidRDefault="007F3D44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A0D18E5" w14:textId="77777777" w:rsidR="007F3D44" w:rsidRPr="008649D8" w:rsidRDefault="007F3D44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380D9BD" w14:textId="77777777" w:rsidR="007F3D44" w:rsidRPr="008649D8" w:rsidRDefault="007F3D44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12E0B9E" w14:textId="77777777" w:rsidR="007F3D44" w:rsidRPr="008649D8" w:rsidRDefault="007F3D44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E806BDD" w14:textId="77777777" w:rsidR="007F3D44" w:rsidRPr="008649D8" w:rsidRDefault="007F3D44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FB6D15B" w14:textId="77777777" w:rsidR="007F3D44" w:rsidRPr="008649D8" w:rsidRDefault="007F3D44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38A6242" w14:textId="77777777" w:rsidR="007F3D44" w:rsidRPr="008649D8" w:rsidRDefault="007F3D44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64043" w:rsidRPr="008649D8" w14:paraId="0E94D132" w14:textId="77777777" w:rsidTr="00B06F27">
        <w:trPr>
          <w:trHeight w:val="409"/>
        </w:trPr>
        <w:tc>
          <w:tcPr>
            <w:tcW w:w="2367" w:type="dxa"/>
            <w:tcBorders>
              <w:right w:val="nil"/>
            </w:tcBorders>
          </w:tcPr>
          <w:p w14:paraId="661A7447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2F4E0262" w14:textId="10EFA144" w:rsidR="00E64043" w:rsidRPr="008649D8" w:rsidRDefault="000558F7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5F3FC8">
              <w:rPr>
                <w:rFonts w:ascii="Browallia New" w:hAnsi="Browallia New" w:cs="Browallia New"/>
                <w:sz w:val="20"/>
                <w:szCs w:val="20"/>
              </w:rPr>
              <w:t>492,481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4B251C6" w14:textId="2EE5C0EB" w:rsidR="00E64043" w:rsidRPr="008649D8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2,161,216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7F7F492" w14:textId="72974649" w:rsidR="00E64043" w:rsidRPr="008649D8" w:rsidRDefault="000558F7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E6E3E22" w14:textId="273BD969" w:rsidR="00E64043" w:rsidRPr="008649D8" w:rsidRDefault="00E64043" w:rsidP="003C1B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4,113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287EC" w14:textId="03F354B9" w:rsidR="00E64043" w:rsidRPr="008649D8" w:rsidRDefault="000558F7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56650" w14:textId="6CB2BB29" w:rsidR="00E64043" w:rsidRPr="008649D8" w:rsidRDefault="00E64043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2F563" w14:textId="4B54B0F9" w:rsidR="00E64043" w:rsidRPr="008649D8" w:rsidRDefault="00992508" w:rsidP="003C1B75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1,492,481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CA724" w14:textId="500D0D0E" w:rsidR="00E64043" w:rsidRPr="008649D8" w:rsidRDefault="00E64043" w:rsidP="003C1B75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2,165,329 </w:t>
            </w:r>
          </w:p>
        </w:tc>
      </w:tr>
      <w:tr w:rsidR="00E64043" w:rsidRPr="008649D8" w14:paraId="1E1DADB8" w14:textId="77777777" w:rsidTr="00383C77">
        <w:trPr>
          <w:trHeight w:val="331"/>
        </w:trPr>
        <w:tc>
          <w:tcPr>
            <w:tcW w:w="2367" w:type="dxa"/>
            <w:tcBorders>
              <w:right w:val="nil"/>
            </w:tcBorders>
          </w:tcPr>
          <w:p w14:paraId="7E2A18B8" w14:textId="77777777" w:rsidR="00E64043" w:rsidRPr="008649D8" w:rsidRDefault="00E64043" w:rsidP="00E64043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219214A8" w14:textId="7075B2BE" w:rsidR="00E64043" w:rsidRPr="008649D8" w:rsidRDefault="000558F7" w:rsidP="0002342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16,647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C106D6D" w14:textId="630B27BF" w:rsidR="00E64043" w:rsidRPr="008649D8" w:rsidRDefault="00E64043" w:rsidP="0002342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10,434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D42D16D" w14:textId="30704A45" w:rsidR="00E64043" w:rsidRPr="008649D8" w:rsidRDefault="000558F7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76932D7" w14:textId="3E00B516" w:rsidR="00E64043" w:rsidRPr="008649D8" w:rsidRDefault="00E64043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03FB1" w14:textId="620A0E65" w:rsidR="00E64043" w:rsidRPr="008649D8" w:rsidRDefault="000558F7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(16,647)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83E1E" w14:textId="1FC2F527" w:rsidR="00E64043" w:rsidRPr="008649D8" w:rsidRDefault="00E64043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3F66B" w14:textId="0E813737" w:rsidR="00E64043" w:rsidRPr="008649D8" w:rsidRDefault="000558F7" w:rsidP="003C1B75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12177" w14:textId="3C2FE51C" w:rsidR="00E64043" w:rsidRPr="008649D8" w:rsidRDefault="00E64043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E64043" w:rsidRPr="008649D8" w14:paraId="5F1A8DA3" w14:textId="77777777" w:rsidTr="00383C7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739E3D5D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0E948C7E" w14:textId="1A67045F" w:rsidR="00E64043" w:rsidRPr="00BE0B52" w:rsidRDefault="005F3FC8" w:rsidP="00383C7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BE0B52">
              <w:rPr>
                <w:rFonts w:ascii="Browallia New" w:hAnsi="Browallia New" w:cs="Browallia New"/>
                <w:sz w:val="20"/>
                <w:szCs w:val="20"/>
              </w:rPr>
              <w:instrText xml:space="preserve"> =SUM(ABOVE) </w:instrText>
            </w:r>
            <w:r w:rsidRPr="00BE0B52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Pr="00BE0B52">
              <w:rPr>
                <w:rFonts w:ascii="Browallia New" w:hAnsi="Browallia New" w:cs="Browallia New"/>
                <w:noProof/>
                <w:sz w:val="20"/>
                <w:szCs w:val="20"/>
              </w:rPr>
              <w:t>1,509,128</w:t>
            </w:r>
            <w:r w:rsidRPr="00BE0B52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3DE6961" w14:textId="14752E07" w:rsidR="00E64043" w:rsidRPr="00BE0B52" w:rsidRDefault="00E64043" w:rsidP="00383C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>2,171,650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67DA381" w14:textId="5EDDF455" w:rsidR="00E64043" w:rsidRPr="00BE0B52" w:rsidRDefault="000558F7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CF649AF" w14:textId="6E7387A0" w:rsidR="00E64043" w:rsidRPr="00BE0B52" w:rsidRDefault="00E64043" w:rsidP="003C1B75">
            <w:pPr>
              <w:pBdr>
                <w:bottom w:val="single" w:sz="4" w:space="1" w:color="auto"/>
              </w:pBdr>
              <w:tabs>
                <w:tab w:val="clear" w:pos="454"/>
                <w:tab w:val="left" w:pos="0"/>
                <w:tab w:val="left" w:pos="456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4,134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56C6E" w14:textId="1394D817" w:rsidR="00E64043" w:rsidRPr="00BE0B52" w:rsidRDefault="000558F7" w:rsidP="003C1B7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(16,647)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D9818" w14:textId="1543AA51" w:rsidR="00E64043" w:rsidRPr="00BE0B52" w:rsidRDefault="00E64043" w:rsidP="003C1B75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0AC49" w14:textId="62E84555" w:rsidR="00E64043" w:rsidRPr="00BE0B52" w:rsidRDefault="000558F7" w:rsidP="003C1B75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</w:t>
            </w:r>
            <w:r w:rsidR="00992508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492,481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E1EA6" w14:textId="6126F118" w:rsidR="00E64043" w:rsidRPr="008649D8" w:rsidRDefault="00E64043" w:rsidP="003C1B75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2,165,329</w:t>
            </w:r>
          </w:p>
        </w:tc>
      </w:tr>
      <w:tr w:rsidR="00E64043" w:rsidRPr="008649D8" w14:paraId="4C15E98D" w14:textId="77777777" w:rsidTr="00B06F27">
        <w:trPr>
          <w:trHeight w:val="102"/>
        </w:trPr>
        <w:tc>
          <w:tcPr>
            <w:tcW w:w="2367" w:type="dxa"/>
            <w:tcBorders>
              <w:right w:val="nil"/>
            </w:tcBorders>
          </w:tcPr>
          <w:p w14:paraId="18B87D0F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0AACE23E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57023D7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A1BB53D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04BF99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733A2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4D326" w14:textId="77777777" w:rsidR="00E64043" w:rsidRPr="00BE0B52" w:rsidRDefault="00E64043" w:rsidP="00B06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5380A" w14:textId="77777777" w:rsidR="00E64043" w:rsidRPr="00BE0B52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3AC4E" w14:textId="77777777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64043" w:rsidRPr="008649D8" w14:paraId="7FC44D74" w14:textId="77777777" w:rsidTr="00B06F2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7FADAF6B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EA5D519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AECF55A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F8D4C4B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AB4C7D7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360D7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FADC" w14:textId="77777777" w:rsidR="00E64043" w:rsidRPr="00BE0B52" w:rsidRDefault="00E64043" w:rsidP="00B06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2B332" w14:textId="77777777" w:rsidR="00E64043" w:rsidRPr="00BE0B52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166E0" w14:textId="77777777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558F7" w:rsidRPr="008649D8" w14:paraId="64CE14F7" w14:textId="77777777" w:rsidTr="00B06F2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28DC502E" w14:textId="77777777" w:rsidR="000558F7" w:rsidRPr="008649D8" w:rsidRDefault="000558F7" w:rsidP="0005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9FA5B00" w14:textId="4C77B823" w:rsidR="000558F7" w:rsidRPr="00BE0B52" w:rsidRDefault="000558F7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5F3FC8" w:rsidRPr="00BE0B52">
              <w:rPr>
                <w:rFonts w:ascii="Browallia New" w:hAnsi="Browallia New" w:cs="Browallia New"/>
                <w:sz w:val="20"/>
                <w:szCs w:val="20"/>
              </w:rPr>
              <w:t>475,462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481E9E4" w14:textId="353FE625" w:rsidR="000558F7" w:rsidRPr="00BE0B52" w:rsidRDefault="000558F7" w:rsidP="00B06F27">
            <w:pPr>
              <w:tabs>
                <w:tab w:val="clear" w:pos="680"/>
                <w:tab w:val="left" w:pos="0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 xml:space="preserve">2,135,893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6F68FF8" w14:textId="3A7C4CC6" w:rsidR="000558F7" w:rsidRPr="00BE0B52" w:rsidRDefault="000558F7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BFDE326" w14:textId="54C0C9B0" w:rsidR="000558F7" w:rsidRPr="00BE0B52" w:rsidRDefault="000558F7" w:rsidP="00B06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2,989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022A4" w14:textId="016E730D" w:rsidR="000558F7" w:rsidRPr="00BE0B52" w:rsidRDefault="000558F7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(16,647)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DAE64" w14:textId="5FE9B466" w:rsidR="000558F7" w:rsidRPr="00BE0B52" w:rsidRDefault="000558F7" w:rsidP="00B06F27">
            <w:pPr>
              <w:tabs>
                <w:tab w:val="clear" w:pos="680"/>
                <w:tab w:val="left" w:pos="0"/>
              </w:tabs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810BC" w14:textId="5BC5BA56" w:rsidR="000558F7" w:rsidRPr="00BE0B52" w:rsidRDefault="000558F7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</w:t>
            </w:r>
            <w:r w:rsidR="005532B8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458,815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6F767" w14:textId="04D416BA" w:rsidR="000558F7" w:rsidRPr="008649D8" w:rsidRDefault="000558F7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2,128,427 </w:t>
            </w:r>
          </w:p>
        </w:tc>
      </w:tr>
      <w:tr w:rsidR="00E64043" w:rsidRPr="008649D8" w14:paraId="6A9A0F8B" w14:textId="77777777" w:rsidTr="00B06F2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51072CCF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3B66BE1B" w14:textId="431D6BB7" w:rsidR="00E64043" w:rsidRPr="00BE0B52" w:rsidRDefault="000558F7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>33,666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F97F1DD" w14:textId="6F6CF30E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 xml:space="preserve">35,757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326A63E" w14:textId="75583FAA" w:rsidR="00E64043" w:rsidRPr="00BE0B52" w:rsidRDefault="00CB63DA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CC47535" w14:textId="03064DFE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1,145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1668B" w14:textId="3227226D" w:rsidR="00E64043" w:rsidRPr="00BE0B52" w:rsidRDefault="00D7545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7B8BD" w14:textId="23BA9821" w:rsidR="00E64043" w:rsidRPr="00BE0B52" w:rsidRDefault="00E64043" w:rsidP="00B06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70720" w14:textId="37924FE0" w:rsidR="00E64043" w:rsidRPr="00BE0B52" w:rsidRDefault="000558F7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33,666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90FA6" w14:textId="57789AC9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36,902 </w:t>
            </w:r>
          </w:p>
        </w:tc>
      </w:tr>
      <w:tr w:rsidR="00E64043" w:rsidRPr="008649D8" w14:paraId="57CF317E" w14:textId="77777777" w:rsidTr="00B06F27">
        <w:trPr>
          <w:trHeight w:val="113"/>
        </w:trPr>
        <w:tc>
          <w:tcPr>
            <w:tcW w:w="2367" w:type="dxa"/>
            <w:tcBorders>
              <w:right w:val="nil"/>
            </w:tcBorders>
          </w:tcPr>
          <w:p w14:paraId="49F4073E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2F256A3E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49699341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6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243106F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1DA5AC7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0D93FDD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973C446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93D73BE" w14:textId="77777777" w:rsidR="00E64043" w:rsidRPr="00BE0B52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58E1BDA" w14:textId="77777777" w:rsidR="00E64043" w:rsidRPr="008649D8" w:rsidRDefault="00E64043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64043" w:rsidRPr="008649D8" w14:paraId="3D24A438" w14:textId="77777777" w:rsidTr="00B06F27">
        <w:trPr>
          <w:trHeight w:val="257"/>
        </w:trPr>
        <w:tc>
          <w:tcPr>
            <w:tcW w:w="2367" w:type="dxa"/>
            <w:tcBorders>
              <w:bottom w:val="nil"/>
              <w:right w:val="nil"/>
            </w:tcBorders>
            <w:vAlign w:val="bottom"/>
          </w:tcPr>
          <w:p w14:paraId="5226634F" w14:textId="5924F888" w:rsidR="00E64043" w:rsidRPr="008649D8" w:rsidRDefault="00E64043" w:rsidP="00E64043">
            <w:pPr>
              <w:spacing w:line="240" w:lineRule="auto"/>
              <w:ind w:left="155" w:right="-14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14BEC9D" w14:textId="2DEEBAAD" w:rsidR="00E64043" w:rsidRPr="00BE0B52" w:rsidRDefault="000558F7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>495,896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8C12FC1" w14:textId="41B5433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</w:rPr>
              <w:t xml:space="preserve">725,789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51EE75" w14:textId="2495D965" w:rsidR="00E64043" w:rsidRPr="00BE0B52" w:rsidRDefault="00BA0E94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35D533" w14:textId="23EAAFB7" w:rsidR="00E64043" w:rsidRPr="00BE0B52" w:rsidRDefault="00E64043" w:rsidP="00B06F27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1,407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40BF12" w14:textId="43C9B620" w:rsidR="00E64043" w:rsidRPr="00BE0B52" w:rsidRDefault="000558F7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(162)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EF028F" w14:textId="486AF31E" w:rsidR="00E64043" w:rsidRPr="00BE0B52" w:rsidRDefault="00E64043" w:rsidP="00B06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(72)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E420CCD" w14:textId="3C78B3BC" w:rsidR="00E64043" w:rsidRPr="00BE0B52" w:rsidRDefault="000558F7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495,734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6F20131" w14:textId="48D6FA38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727,124 </w:t>
            </w:r>
          </w:p>
        </w:tc>
      </w:tr>
      <w:tr w:rsidR="00E64043" w:rsidRPr="008649D8" w14:paraId="5AEEABF6" w14:textId="77777777" w:rsidTr="00B06F27">
        <w:trPr>
          <w:trHeight w:val="113"/>
        </w:trPr>
        <w:tc>
          <w:tcPr>
            <w:tcW w:w="2367" w:type="dxa"/>
            <w:tcBorders>
              <w:right w:val="nil"/>
            </w:tcBorders>
          </w:tcPr>
          <w:p w14:paraId="42B3CD09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476957B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1AA6E77A" w14:textId="55EBDC7D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6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00AF350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F24FC30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8EB72CA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B9F6F73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E834DDE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E4F153E" w14:textId="77777777" w:rsidR="00E64043" w:rsidRPr="008649D8" w:rsidRDefault="00E64043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64043" w:rsidRPr="008649D8" w14:paraId="229832B9" w14:textId="77777777" w:rsidTr="00B06F27">
        <w:trPr>
          <w:trHeight w:val="233"/>
        </w:trPr>
        <w:tc>
          <w:tcPr>
            <w:tcW w:w="2367" w:type="dxa"/>
            <w:tcBorders>
              <w:right w:val="nil"/>
            </w:tcBorders>
          </w:tcPr>
          <w:p w14:paraId="6900ABE4" w14:textId="37D827DB" w:rsidR="00E64043" w:rsidRPr="008649D8" w:rsidRDefault="00E64043" w:rsidP="00E64043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7C10B7D9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869FCD0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5149082" w14:textId="77777777" w:rsidR="00E64043" w:rsidRPr="00BE0B52" w:rsidRDefault="00E64043" w:rsidP="00B06F27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F86FA5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5DFCB0E" w14:textId="77777777" w:rsidR="00E64043" w:rsidRPr="00BE0B52" w:rsidRDefault="00E64043" w:rsidP="00B06F27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57DC82F" w14:textId="77777777" w:rsidR="00E64043" w:rsidRPr="00BE0B52" w:rsidRDefault="00E64043" w:rsidP="00B06F27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567D3" w14:textId="51E957A3" w:rsidR="00E64043" w:rsidRPr="00BE0B52" w:rsidRDefault="00BA0E94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1,76</w:t>
            </w:r>
            <w:r w:rsidR="00E5032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41CDEB2" w14:textId="7A4A1114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649 </w:t>
            </w:r>
          </w:p>
        </w:tc>
      </w:tr>
      <w:tr w:rsidR="00E64043" w:rsidRPr="008649D8" w14:paraId="73AC6B1E" w14:textId="77777777" w:rsidTr="00B06F27">
        <w:trPr>
          <w:trHeight w:val="233"/>
        </w:trPr>
        <w:tc>
          <w:tcPr>
            <w:tcW w:w="2367" w:type="dxa"/>
            <w:tcBorders>
              <w:right w:val="nil"/>
            </w:tcBorders>
          </w:tcPr>
          <w:p w14:paraId="327704EE" w14:textId="77777777" w:rsidR="00E64043" w:rsidRPr="008649D8" w:rsidRDefault="00E64043" w:rsidP="00E64043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275B431E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5411B7B" w14:textId="684E8543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E64043" w:rsidRPr="00BE0B52" w:rsidRDefault="00E64043" w:rsidP="00B06F27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E64043" w:rsidRPr="00BE0B52" w:rsidRDefault="00E64043" w:rsidP="00B06F27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E64043" w:rsidRPr="00BE0B52" w:rsidRDefault="00E64043" w:rsidP="00B06F27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17A832" w14:textId="4869F3E1" w:rsidR="00E64043" w:rsidRPr="00BE0B52" w:rsidRDefault="00BA0E94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(2</w:t>
            </w:r>
            <w:r w:rsidR="00A3461A" w:rsidRPr="00BE0B52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3461A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69C4268" w14:textId="067E2B33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(48,903)</w:t>
            </w:r>
          </w:p>
        </w:tc>
      </w:tr>
      <w:tr w:rsidR="00E64043" w:rsidRPr="008649D8" w14:paraId="0CEACA15" w14:textId="77777777" w:rsidTr="00B06F27">
        <w:trPr>
          <w:trHeight w:val="257"/>
        </w:trPr>
        <w:tc>
          <w:tcPr>
            <w:tcW w:w="2367" w:type="dxa"/>
            <w:tcBorders>
              <w:right w:val="nil"/>
            </w:tcBorders>
          </w:tcPr>
          <w:p w14:paraId="389647D9" w14:textId="5B08A508" w:rsidR="00E64043" w:rsidRPr="008649D8" w:rsidRDefault="00E64043" w:rsidP="00E64043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52F33A8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188781" w14:textId="732A9F53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E64043" w:rsidRPr="00BE0B52" w:rsidRDefault="00E64043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19C9C62B" w:rsidR="00E64043" w:rsidRPr="00BE0B52" w:rsidRDefault="00BA0E94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(46,</w:t>
            </w:r>
            <w:r w:rsidR="00A3461A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31287B" w14:textId="314BEB9D" w:rsidR="00E64043" w:rsidRPr="008649D8" w:rsidRDefault="00E64043" w:rsidP="00B06F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(60,349)</w:t>
            </w:r>
          </w:p>
        </w:tc>
      </w:tr>
      <w:tr w:rsidR="00E64043" w:rsidRPr="008649D8" w14:paraId="2B2428F3" w14:textId="77777777" w:rsidTr="00B06F27">
        <w:trPr>
          <w:trHeight w:val="64"/>
        </w:trPr>
        <w:tc>
          <w:tcPr>
            <w:tcW w:w="2367" w:type="dxa"/>
            <w:tcBorders>
              <w:bottom w:val="nil"/>
              <w:right w:val="nil"/>
            </w:tcBorders>
          </w:tcPr>
          <w:p w14:paraId="62B91147" w14:textId="1B6E07F4" w:rsidR="00E64043" w:rsidRPr="008649D8" w:rsidRDefault="00E64043" w:rsidP="00E64043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กำไร 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83686AB" w14:textId="5DF3F7D9" w:rsidR="00E64043" w:rsidRPr="00BE0B52" w:rsidRDefault="00BA0E94" w:rsidP="00B06F2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62,885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583BE97" w14:textId="61E07ACE" w:rsidR="00E64043" w:rsidRPr="00BE0B52" w:rsidRDefault="00E64043" w:rsidP="00B06F2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241,654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A33789A" w14:textId="23C1CD43" w:rsidR="00E64043" w:rsidRPr="00BE0B52" w:rsidRDefault="00BA0E94" w:rsidP="00B06F27">
            <w:pPr>
              <w:tabs>
                <w:tab w:val="clear" w:pos="680"/>
                <w:tab w:val="left" w:pos="0"/>
                <w:tab w:val="left" w:pos="90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7D63B9EC" w:rsidR="00E64043" w:rsidRPr="00BE0B52" w:rsidRDefault="00E64043" w:rsidP="00B06F2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(38,533)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5DD605C1" w:rsidR="00E64043" w:rsidRPr="00BE0B52" w:rsidRDefault="00BA0E94" w:rsidP="00B06F2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0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(7,162)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49FDAA87" w:rsidR="00E64043" w:rsidRPr="00BE0B52" w:rsidRDefault="00E64043" w:rsidP="00B06F2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0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574,816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3BFA8525" w:rsidR="00E64043" w:rsidRPr="00BE0B52" w:rsidRDefault="00BA0E94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55,72</w:t>
            </w:r>
            <w:r w:rsidR="00A3461A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489AC6B1" w:rsidR="00E64043" w:rsidRPr="008649D8" w:rsidRDefault="00E64043" w:rsidP="00B06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777,937</w:t>
            </w:r>
          </w:p>
        </w:tc>
      </w:tr>
      <w:tr w:rsidR="00E64043" w:rsidRPr="008649D8" w14:paraId="5A575334" w14:textId="77777777" w:rsidTr="00B06F27">
        <w:trPr>
          <w:trHeight w:val="113"/>
        </w:trPr>
        <w:tc>
          <w:tcPr>
            <w:tcW w:w="2367" w:type="dxa"/>
            <w:tcBorders>
              <w:right w:val="nil"/>
            </w:tcBorders>
          </w:tcPr>
          <w:p w14:paraId="310C8E7D" w14:textId="77777777" w:rsidR="00E64043" w:rsidRPr="008649D8" w:rsidRDefault="00E64043" w:rsidP="00E6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D95FC7C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5E03FD82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6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A21439C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492B9A47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8CA7122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62E8EF" w14:textId="77777777" w:rsidR="00E64043" w:rsidRPr="00BE0B52" w:rsidRDefault="00E64043" w:rsidP="00B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28F12E1" w14:textId="77777777" w:rsidR="00E64043" w:rsidRPr="00BE0B52" w:rsidRDefault="00E64043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5D43DE5" w14:textId="77777777" w:rsidR="00E64043" w:rsidRPr="008649D8" w:rsidRDefault="00E64043" w:rsidP="00B06F27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64043" w:rsidRPr="008649D8" w14:paraId="07DEB459" w14:textId="77777777" w:rsidTr="00B06F27">
        <w:trPr>
          <w:trHeight w:val="269"/>
        </w:trPr>
        <w:tc>
          <w:tcPr>
            <w:tcW w:w="2367" w:type="dxa"/>
            <w:tcBorders>
              <w:top w:val="nil"/>
              <w:right w:val="nil"/>
            </w:tcBorders>
          </w:tcPr>
          <w:p w14:paraId="02EABA40" w14:textId="77777777" w:rsidR="00E64043" w:rsidRPr="008649D8" w:rsidRDefault="00E64043" w:rsidP="00E64043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351CC5" w14:textId="48B158CE" w:rsidR="00E64043" w:rsidRPr="00BE0B52" w:rsidRDefault="00BA0E94" w:rsidP="00B06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1,611,118</w:t>
            </w:r>
          </w:p>
        </w:tc>
        <w:tc>
          <w:tcPr>
            <w:tcW w:w="85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ABC55B1" w14:textId="7BD42B44" w:rsidR="00E64043" w:rsidRPr="00BE0B52" w:rsidRDefault="00E64043" w:rsidP="00B06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1,737,868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6301693" w14:textId="5CEC4773" w:rsidR="00E64043" w:rsidRPr="00BE0B52" w:rsidRDefault="00BA0E94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3DDEEF34" w14:textId="75E09DA6" w:rsidR="00E64043" w:rsidRPr="00BE0B52" w:rsidRDefault="00E64043" w:rsidP="003C1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6FD5AF08" w:rsidR="00E64043" w:rsidRPr="00BE0B52" w:rsidRDefault="00BA0E94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(67,008)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2383D4B6" w:rsidR="00E64043" w:rsidRPr="00BE0B52" w:rsidRDefault="00E64043" w:rsidP="003C1B7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(60,680)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793D1C3B" w:rsidR="00E64043" w:rsidRPr="00BE0B52" w:rsidRDefault="00BA0E94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1,544,110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74C55A46" w:rsidR="00E64043" w:rsidRPr="008649D8" w:rsidRDefault="00E64043" w:rsidP="003C1B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1,677,188 </w:t>
            </w:r>
          </w:p>
        </w:tc>
      </w:tr>
      <w:tr w:rsidR="00E64043" w:rsidRPr="008649D8" w14:paraId="6A7FBEBF" w14:textId="77777777" w:rsidTr="00B06F27">
        <w:trPr>
          <w:trHeight w:val="269"/>
        </w:trPr>
        <w:tc>
          <w:tcPr>
            <w:tcW w:w="2367" w:type="dxa"/>
            <w:tcBorders>
              <w:bottom w:val="nil"/>
              <w:right w:val="nil"/>
            </w:tcBorders>
          </w:tcPr>
          <w:p w14:paraId="05B98018" w14:textId="77777777" w:rsidR="00E64043" w:rsidRPr="008649D8" w:rsidRDefault="00E64043" w:rsidP="00E64043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66FECA9" w14:textId="032F70F1" w:rsidR="00E64043" w:rsidRPr="00BE0B52" w:rsidRDefault="00BA0E94" w:rsidP="001C0F69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1,045,147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0B84B9" w14:textId="158CC844" w:rsidR="00E64043" w:rsidRPr="00BE0B52" w:rsidRDefault="00E64043" w:rsidP="001C0F69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ind w:left="-108" w:right="-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1,285,589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AEF8A1F" w14:textId="6F7DE4E2" w:rsidR="00E64043" w:rsidRPr="00BE0B52" w:rsidRDefault="00BA0E94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450CE084" w:rsidR="00E64043" w:rsidRPr="00BE0B52" w:rsidRDefault="00E64043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0677D65F" w:rsidR="00E64043" w:rsidRPr="00BE0B52" w:rsidRDefault="00BA0E94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(7,45</w:t>
            </w:r>
            <w:r w:rsidR="005F3FC8"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13841187" w:rsidR="00E64043" w:rsidRPr="00BE0B52" w:rsidRDefault="00E64043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(1,287)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67A3B268" w:rsidR="00E64043" w:rsidRPr="00BE0B52" w:rsidRDefault="00BA0E94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0B52">
              <w:rPr>
                <w:rFonts w:ascii="Browallia New" w:hAnsi="Browallia New" w:cs="Browallia New"/>
                <w:sz w:val="20"/>
                <w:szCs w:val="20"/>
                <w:lang w:val="en-GB"/>
              </w:rPr>
              <w:t>1,037,69</w:t>
            </w:r>
            <w:r w:rsidR="00C15E3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522537CC" w:rsidR="00E64043" w:rsidRPr="008649D8" w:rsidRDefault="00E64043" w:rsidP="003C1B7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1,284,302 </w:t>
            </w:r>
          </w:p>
        </w:tc>
      </w:tr>
    </w:tbl>
    <w:p w14:paraId="0457EDEC" w14:textId="73A749BF" w:rsidR="00A24F24" w:rsidRDefault="00A24F24" w:rsidP="00A24F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3C5190C" w14:textId="472DB3A7" w:rsidR="0060112F" w:rsidRDefault="0060112F" w:rsidP="001E7D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1E7DFB"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 w:rsidRPr="001E7DFB">
        <w:rPr>
          <w:rFonts w:ascii="Browallia New" w:hAnsi="Browallia New" w:cs="Browallia New"/>
          <w:sz w:val="28"/>
          <w:szCs w:val="28"/>
        </w:rPr>
        <w:t xml:space="preserve">2565 </w:t>
      </w:r>
      <w:r w:rsidRPr="001E7DFB">
        <w:rPr>
          <w:rFonts w:ascii="Browallia New" w:hAnsi="Browallia New" w:cs="Browallia New" w:hint="cs"/>
          <w:sz w:val="28"/>
          <w:szCs w:val="28"/>
          <w:cs/>
        </w:rPr>
        <w:t>กลุ่มบริษัทไม่มีส่วนงานดำเนินงานจากธุรกิจ</w:t>
      </w:r>
      <w:r w:rsidR="00D445C3" w:rsidRPr="001E7DFB">
        <w:rPr>
          <w:rFonts w:ascii="Browallia New" w:hAnsi="Browallia New" w:cs="Browallia New" w:hint="cs"/>
          <w:sz w:val="28"/>
          <w:szCs w:val="28"/>
          <w:cs/>
        </w:rPr>
        <w:t>บริการด้านความงาม เนื่องจากบริษัทได้ขายเงินลงทุนใน</w:t>
      </w:r>
      <w:r w:rsidR="0031729A" w:rsidRPr="001E7DFB">
        <w:rPr>
          <w:rFonts w:ascii="Browallia New" w:hAnsi="Browallia New" w:cs="Browallia New" w:hint="cs"/>
          <w:sz w:val="28"/>
          <w:szCs w:val="28"/>
          <w:cs/>
        </w:rPr>
        <w:t>กลุ่มบริษัทย่อย</w:t>
      </w:r>
      <w:r w:rsidR="001E7DFB" w:rsidRPr="001E7DFB">
        <w:rPr>
          <w:rFonts w:ascii="Browallia New" w:hAnsi="Browallia New" w:cs="Browallia New" w:hint="cs"/>
          <w:sz w:val="28"/>
          <w:szCs w:val="28"/>
          <w:cs/>
        </w:rPr>
        <w:t xml:space="preserve">ที่ให้บริการด้านความงามตั้งแต่ปี </w:t>
      </w:r>
      <w:r w:rsidR="001E7DFB" w:rsidRPr="001E7DFB">
        <w:rPr>
          <w:rFonts w:ascii="Browallia New" w:hAnsi="Browallia New" w:cs="Browallia New"/>
          <w:sz w:val="28"/>
          <w:szCs w:val="28"/>
        </w:rPr>
        <w:t>2564</w:t>
      </w:r>
    </w:p>
    <w:p w14:paraId="3F51E5A3" w14:textId="77777777" w:rsidR="001E7DFB" w:rsidRPr="001E7DFB" w:rsidRDefault="001E7DFB" w:rsidP="001E7D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559D6CA" w14:textId="77777777" w:rsidR="005F3399" w:rsidRPr="008649D8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404FE47" w14:textId="1362D124" w:rsidR="00313F59" w:rsidRPr="008649D8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9F8BB7" w14:textId="77777777" w:rsidR="00FF089E" w:rsidRPr="008649D8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59B738" w14:textId="45436165" w:rsidR="00645126" w:rsidRPr="00B1276C" w:rsidRDefault="00645126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1276C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14:paraId="7495BD82" w14:textId="4210FDD4" w:rsidR="00DB3A54" w:rsidRDefault="00645126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1276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B1276C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B1276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B1276C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B1276C">
        <w:rPr>
          <w:rFonts w:ascii="Browallia New" w:hAnsi="Browallia New" w:cs="Browallia New"/>
          <w:sz w:val="28"/>
          <w:szCs w:val="28"/>
          <w:lang w:val="en-GB"/>
        </w:rPr>
        <w:t>6</w:t>
      </w:r>
      <w:r w:rsidR="00C600E4" w:rsidRPr="00B1276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B127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1276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B1276C">
        <w:rPr>
          <w:rFonts w:ascii="Browallia New" w:hAnsi="Browallia New" w:cs="Browallia New"/>
          <w:sz w:val="28"/>
          <w:szCs w:val="28"/>
          <w:lang w:val="en-GB"/>
        </w:rPr>
        <w:t>25</w:t>
      </w:r>
      <w:r w:rsidR="00C76308" w:rsidRPr="00B1276C">
        <w:rPr>
          <w:rFonts w:ascii="Browallia New" w:hAnsi="Browallia New" w:cs="Browallia New"/>
          <w:sz w:val="28"/>
          <w:szCs w:val="28"/>
          <w:lang w:val="en-GB"/>
        </w:rPr>
        <w:t>6</w:t>
      </w:r>
      <w:r w:rsidR="00C600E4" w:rsidRPr="00B1276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B127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45D" w:rsidRPr="00B1276C">
        <w:rPr>
          <w:rFonts w:ascii="Browallia New" w:hAnsi="Browallia New" w:cs="Browallia New" w:hint="cs"/>
          <w:sz w:val="28"/>
          <w:szCs w:val="28"/>
          <w:cs/>
          <w:lang w:val="en-GB"/>
        </w:rPr>
        <w:t>บ</w:t>
      </w:r>
      <w:r w:rsidR="002C04ED" w:rsidRPr="00B1276C">
        <w:rPr>
          <w:rFonts w:ascii="Browallia New" w:hAnsi="Browallia New" w:cs="Browallia New" w:hint="cs"/>
          <w:sz w:val="28"/>
          <w:szCs w:val="28"/>
          <w:cs/>
          <w:lang w:val="en-GB"/>
        </w:rPr>
        <w:t>ริษัท</w:t>
      </w:r>
      <w:r w:rsidR="00BC6B78" w:rsidRPr="00B1276C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</w:t>
      </w:r>
      <w:r w:rsidR="005C745D" w:rsidRPr="00B1276C">
        <w:rPr>
          <w:rFonts w:ascii="Browallia New" w:hAnsi="Browallia New" w:cs="Browallia New" w:hint="cs"/>
          <w:sz w:val="28"/>
          <w:szCs w:val="28"/>
          <w:cs/>
          <w:lang w:val="en-GB"/>
        </w:rPr>
        <w:t>ย่อย</w:t>
      </w:r>
      <w:r w:rsidR="002C04ED" w:rsidRPr="00B1276C">
        <w:rPr>
          <w:rFonts w:ascii="Browallia New" w:hAnsi="Browallia New" w:cs="Browallia New" w:hint="cs"/>
          <w:sz w:val="28"/>
          <w:szCs w:val="28"/>
          <w:cs/>
          <w:lang w:val="en-GB"/>
        </w:rPr>
        <w:t>ไม่มีลูกค้ารายใหญ่</w:t>
      </w:r>
    </w:p>
    <w:p w14:paraId="6E3A6DBD" w14:textId="77777777" w:rsidR="002C04ED" w:rsidRPr="008649D8" w:rsidRDefault="002C04ED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5EED71" w14:textId="1128C0BF" w:rsidR="00764324" w:rsidRPr="008649D8" w:rsidRDefault="00764324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6B4791D" w14:textId="77777777" w:rsidR="008961C8" w:rsidRPr="008649D8" w:rsidRDefault="00645126" w:rsidP="008961C8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50" w:hanging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เครื่องมือทางการเงิน</w:t>
      </w:r>
      <w:r w:rsidR="00C362C8"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280C923F" w14:textId="77777777" w:rsidR="008961C8" w:rsidRPr="008649D8" w:rsidRDefault="008961C8" w:rsidP="008961C8">
      <w:pPr>
        <w:pStyle w:val="CordiaNew"/>
        <w:tabs>
          <w:tab w:val="clear" w:pos="4153"/>
          <w:tab w:val="left" w:pos="720"/>
        </w:tabs>
        <w:ind w:left="45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6F4C86" w14:textId="6D4C9E04" w:rsidR="00BA6764" w:rsidRPr="008649D8" w:rsidRDefault="00BA6764" w:rsidP="00072E39">
      <w:pPr>
        <w:pStyle w:val="CordiaNew"/>
        <w:numPr>
          <w:ilvl w:val="1"/>
          <w:numId w:val="42"/>
        </w:numPr>
        <w:tabs>
          <w:tab w:val="clear" w:pos="4153"/>
          <w:tab w:val="left" w:pos="720"/>
        </w:tabs>
        <w:ind w:hanging="561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>256</w:t>
      </w:r>
      <w:r w:rsidR="00C600E4" w:rsidRPr="008649D8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>256</w:t>
      </w:r>
      <w:r w:rsidR="00C600E4" w:rsidRPr="008649D8">
        <w:rPr>
          <w:rFonts w:ascii="Browallia New" w:hAnsi="Browallia New" w:cs="Browallia New"/>
          <w:color w:val="auto"/>
          <w:sz w:val="28"/>
          <w:szCs w:val="28"/>
        </w:rPr>
        <w:t>4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br/>
        <w:t>มีดังต่อไปนี้</w:t>
      </w:r>
    </w:p>
    <w:p w14:paraId="2B50BED4" w14:textId="77777777" w:rsidR="0056016E" w:rsidRPr="008649D8" w:rsidRDefault="0056016E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W w:w="8530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769"/>
        <w:gridCol w:w="1188"/>
        <w:gridCol w:w="1179"/>
        <w:gridCol w:w="1197"/>
        <w:gridCol w:w="1197"/>
      </w:tblGrid>
      <w:tr w:rsidR="00AE5E2C" w:rsidRPr="008649D8" w14:paraId="4B1C782E" w14:textId="77777777" w:rsidTr="00C200EE">
        <w:trPr>
          <w:tblHeader/>
        </w:trPr>
        <w:tc>
          <w:tcPr>
            <w:tcW w:w="3769" w:type="dxa"/>
          </w:tcPr>
          <w:p w14:paraId="7BDAF3CB" w14:textId="77777777" w:rsidR="00833EB4" w:rsidRPr="008649D8" w:rsidRDefault="00833EB4" w:rsidP="00CE5B5B">
            <w:pPr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19C7AC6F" w14:textId="77777777" w:rsidR="00833EB4" w:rsidRPr="008649D8" w:rsidRDefault="00833EB4" w:rsidP="00CE5B5B">
            <w:pPr>
              <w:ind w:right="-2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4" w:type="dxa"/>
            <w:gridSpan w:val="2"/>
            <w:vAlign w:val="bottom"/>
          </w:tcPr>
          <w:p w14:paraId="1C2ED134" w14:textId="4F36C1B6" w:rsidR="00833EB4" w:rsidRPr="008649D8" w:rsidRDefault="00833EB4" w:rsidP="00CE5B5B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(หน่วย : </w:t>
            </w:r>
            <w:r w:rsidR="009A4054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AE5E2C" w:rsidRPr="008649D8" w14:paraId="39EAA48A" w14:textId="77777777" w:rsidTr="00C200EE">
        <w:trPr>
          <w:tblHeader/>
        </w:trPr>
        <w:tc>
          <w:tcPr>
            <w:tcW w:w="3769" w:type="dxa"/>
          </w:tcPr>
          <w:p w14:paraId="1E3B50B5" w14:textId="77777777" w:rsidR="00833EB4" w:rsidRPr="008649D8" w:rsidRDefault="00833EB4" w:rsidP="00CE5B5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6493FAFB" w14:textId="77777777" w:rsidR="00833EB4" w:rsidRPr="008649D8" w:rsidRDefault="00833EB4" w:rsidP="00CE5B5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1C10571D" w14:textId="77777777" w:rsidR="00833EB4" w:rsidRPr="008649D8" w:rsidRDefault="00833EB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600E4" w:rsidRPr="008649D8" w14:paraId="34986C55" w14:textId="77777777" w:rsidTr="00C200EE">
        <w:trPr>
          <w:trHeight w:val="345"/>
          <w:tblHeader/>
        </w:trPr>
        <w:tc>
          <w:tcPr>
            <w:tcW w:w="3769" w:type="dxa"/>
            <w:vAlign w:val="bottom"/>
          </w:tcPr>
          <w:p w14:paraId="79B71407" w14:textId="23F01E11" w:rsidR="00C600E4" w:rsidRPr="008649D8" w:rsidRDefault="00C600E4" w:rsidP="00C600E4">
            <w:pPr>
              <w:ind w:right="3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7F883ED5" w14:textId="4C056333" w:rsidR="00C600E4" w:rsidRPr="008649D8" w:rsidRDefault="00C600E4" w:rsidP="00C600E4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179" w:type="dxa"/>
            <w:vAlign w:val="bottom"/>
          </w:tcPr>
          <w:p w14:paraId="28DF7FF8" w14:textId="05E28E2F" w:rsidR="00C600E4" w:rsidRPr="008649D8" w:rsidRDefault="00C600E4" w:rsidP="00C600E4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197" w:type="dxa"/>
            <w:vAlign w:val="bottom"/>
          </w:tcPr>
          <w:p w14:paraId="213D1A0C" w14:textId="451A49E5" w:rsidR="00C600E4" w:rsidRPr="008649D8" w:rsidRDefault="00C600E4" w:rsidP="00C600E4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197" w:type="dxa"/>
            <w:vAlign w:val="bottom"/>
          </w:tcPr>
          <w:p w14:paraId="401D06BE" w14:textId="1D9383A4" w:rsidR="00C600E4" w:rsidRPr="008649D8" w:rsidRDefault="00C600E4" w:rsidP="00C600E4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AE5E2C" w:rsidRPr="008649D8" w14:paraId="73FAC0DF" w14:textId="77777777" w:rsidTr="00C200EE">
        <w:tc>
          <w:tcPr>
            <w:tcW w:w="3769" w:type="dxa"/>
          </w:tcPr>
          <w:p w14:paraId="58C348CE" w14:textId="77777777" w:rsidR="00134CF3" w:rsidRPr="008649D8" w:rsidRDefault="00134CF3" w:rsidP="00CE5B5B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6CCE625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DA5F515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2B7DFBA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EA5C8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8649D8" w14:paraId="4B86739B" w14:textId="77777777" w:rsidTr="00C200EE">
        <w:tc>
          <w:tcPr>
            <w:tcW w:w="3769" w:type="dxa"/>
          </w:tcPr>
          <w:p w14:paraId="00A76F1C" w14:textId="30747D45" w:rsidR="00134CF3" w:rsidRPr="008649D8" w:rsidRDefault="00134CF3" w:rsidP="00CE5B5B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88" w:type="dxa"/>
            <w:shd w:val="clear" w:color="auto" w:fill="auto"/>
          </w:tcPr>
          <w:p w14:paraId="325E4743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5E090C2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1E4963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BF25A7E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8649D8" w14:paraId="3AA43772" w14:textId="77777777" w:rsidTr="00C200EE">
        <w:tc>
          <w:tcPr>
            <w:tcW w:w="3769" w:type="dxa"/>
          </w:tcPr>
          <w:p w14:paraId="31E31D53" w14:textId="77777777" w:rsidR="00134CF3" w:rsidRPr="008649D8" w:rsidRDefault="00134CF3" w:rsidP="00134CF3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สินทรัพย์ทางการเงินที่วัดด้วยราคาทุน</w:t>
            </w:r>
          </w:p>
          <w:p w14:paraId="3E6BE8B2" w14:textId="70E8B46B" w:rsidR="00134CF3" w:rsidRPr="008649D8" w:rsidRDefault="00134CF3" w:rsidP="00134CF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 xml:space="preserve">    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CCADD6A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D9D02CD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B813D67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81D6479" w14:textId="77777777" w:rsidR="00134CF3" w:rsidRPr="008649D8" w:rsidRDefault="00134CF3" w:rsidP="00CE5B5B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</w:tr>
      <w:tr w:rsidR="00C600E4" w:rsidRPr="008649D8" w14:paraId="55D85072" w14:textId="77777777" w:rsidTr="00C200EE">
        <w:tc>
          <w:tcPr>
            <w:tcW w:w="3769" w:type="dxa"/>
          </w:tcPr>
          <w:p w14:paraId="6B014BDB" w14:textId="794CF638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C7FFFB" w14:textId="7446CBAB" w:rsidR="00C600E4" w:rsidRPr="008649D8" w:rsidRDefault="00037CBE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144,263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2B3F78F" w14:textId="5D416B2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134,348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D2CE558" w14:textId="75B39C6D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142,878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6723E0" w14:textId="28D597F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131,853 </w:t>
            </w:r>
          </w:p>
        </w:tc>
      </w:tr>
      <w:tr w:rsidR="00C600E4" w:rsidRPr="008649D8" w14:paraId="4E989BE7" w14:textId="77777777" w:rsidTr="00C200EE">
        <w:tc>
          <w:tcPr>
            <w:tcW w:w="3769" w:type="dxa"/>
          </w:tcPr>
          <w:p w14:paraId="6A81BA78" w14:textId="75336FD1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DB8A47" w14:textId="576159C2" w:rsidR="00C600E4" w:rsidRPr="008649D8" w:rsidRDefault="00037CBE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328,512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A5482DC" w14:textId="31B7DD2E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451,876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72D0D2F" w14:textId="2FED0C0C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310,471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65FA70D" w14:textId="2533991A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430,481 </w:t>
            </w:r>
          </w:p>
        </w:tc>
      </w:tr>
      <w:tr w:rsidR="00C600E4" w:rsidRPr="008649D8" w14:paraId="45FBC04B" w14:textId="77777777" w:rsidTr="00C200EE">
        <w:tc>
          <w:tcPr>
            <w:tcW w:w="3769" w:type="dxa"/>
          </w:tcPr>
          <w:p w14:paraId="4FA1C243" w14:textId="5CC99EE0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cs/>
              </w:rPr>
              <w:t xml:space="preserve">ลูกหนี้การค้า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BA659E9" w14:textId="40CBAEBB" w:rsidR="00C600E4" w:rsidRPr="008649D8" w:rsidRDefault="00037CBE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1,994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D403C2" w14:textId="75AD01C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463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BA0E139" w14:textId="1BB1D371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7,353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ED26F2" w14:textId="4785410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 480 </w:t>
            </w:r>
          </w:p>
        </w:tc>
      </w:tr>
      <w:tr w:rsidR="00C600E4" w:rsidRPr="008649D8" w14:paraId="77AE9B10" w14:textId="77777777" w:rsidTr="00C200EE">
        <w:tc>
          <w:tcPr>
            <w:tcW w:w="3769" w:type="dxa"/>
          </w:tcPr>
          <w:p w14:paraId="0616D390" w14:textId="79945367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BEDE3B" w14:textId="60FB177F" w:rsidR="00C600E4" w:rsidRPr="008649D8" w:rsidRDefault="00037CBE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6049A3" w14:textId="3147BA13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F5C1A4" w14:textId="10095B70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1278BB" w14:textId="0784514B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   40 </w:t>
            </w:r>
          </w:p>
        </w:tc>
      </w:tr>
      <w:tr w:rsidR="00C600E4" w:rsidRPr="008649D8" w14:paraId="6EA91A8A" w14:textId="77777777" w:rsidTr="00C200EE">
        <w:tc>
          <w:tcPr>
            <w:tcW w:w="3769" w:type="dxa"/>
          </w:tcPr>
          <w:p w14:paraId="352B023C" w14:textId="3DADEF7D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01880B" w14:textId="21A999E2" w:rsidR="00C600E4" w:rsidRPr="008649D8" w:rsidRDefault="00037CBE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19,398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BCCFC71" w14:textId="30A6D64A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17,277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FD4AD9" w14:textId="5E86AC53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13,448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2D51D5" w14:textId="073F4778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10,108 </w:t>
            </w:r>
          </w:p>
        </w:tc>
      </w:tr>
      <w:tr w:rsidR="00C600E4" w:rsidRPr="008649D8" w14:paraId="2742B3EB" w14:textId="77777777" w:rsidTr="00C200EE">
        <w:tc>
          <w:tcPr>
            <w:tcW w:w="3769" w:type="dxa"/>
          </w:tcPr>
          <w:p w14:paraId="0506EDF6" w14:textId="54C96AF2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5E3B4C8" w14:textId="088E41E5" w:rsidR="00C600E4" w:rsidRPr="008649D8" w:rsidRDefault="00095CA6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3,845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B9B4242" w14:textId="0B77AEF3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28,033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E49C381" w14:textId="403D7E42" w:rsidR="00C600E4" w:rsidRPr="008649D8" w:rsidRDefault="00B70CD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3,815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DE0A6B" w14:textId="21A56DC9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23,477</w:t>
            </w:r>
          </w:p>
        </w:tc>
      </w:tr>
      <w:tr w:rsidR="00C600E4" w:rsidRPr="008649D8" w14:paraId="24356F8E" w14:textId="77777777" w:rsidTr="00C200EE">
        <w:tc>
          <w:tcPr>
            <w:tcW w:w="3769" w:type="dxa"/>
          </w:tcPr>
          <w:p w14:paraId="0DB2D556" w14:textId="4E18AC44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0AEF46C" w14:textId="20786791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131,978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2E3A534" w14:textId="097F607F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82,021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245B128" w14:textId="6E03A0C8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121,978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6AA0958" w14:textId="62716B6B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72,021 </w:t>
            </w:r>
          </w:p>
        </w:tc>
      </w:tr>
      <w:tr w:rsidR="00C600E4" w:rsidRPr="008649D8" w14:paraId="6F652E08" w14:textId="77777777" w:rsidTr="00C200EE">
        <w:tc>
          <w:tcPr>
            <w:tcW w:w="3769" w:type="dxa"/>
          </w:tcPr>
          <w:p w14:paraId="29D861E8" w14:textId="3B098C26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30D1D4" w14:textId="57A47114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1,56</w:t>
            </w:r>
            <w:r w:rsidR="00830D0C" w:rsidRPr="008649D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EE95F9" w14:textId="48641DD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 1,257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FFC30EC" w14:textId="14B17DD6" w:rsidR="00C600E4" w:rsidRPr="008649D8" w:rsidRDefault="008E5CC2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</w:t>
            </w:r>
            <w:r w:rsidR="00280697" w:rsidRPr="008649D8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8EDA1CE" w14:textId="1DB94CB3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  1,058 </w:t>
            </w:r>
          </w:p>
        </w:tc>
      </w:tr>
      <w:tr w:rsidR="00C600E4" w:rsidRPr="008649D8" w14:paraId="5E7953AB" w14:textId="77777777" w:rsidTr="00C200EE">
        <w:tc>
          <w:tcPr>
            <w:tcW w:w="3769" w:type="dxa"/>
          </w:tcPr>
          <w:p w14:paraId="32FC12E8" w14:textId="77777777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B6E1E4F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A8D6FE1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09C08A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42C31A4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00E4" w:rsidRPr="008649D8" w14:paraId="1C28C149" w14:textId="77777777" w:rsidTr="00C200EE">
        <w:tc>
          <w:tcPr>
            <w:tcW w:w="3769" w:type="dxa"/>
            <w:vAlign w:val="bottom"/>
          </w:tcPr>
          <w:p w14:paraId="0B45766B" w14:textId="77777777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 xml:space="preserve">สินทรัพย์ทางการเงินที่วัดมูลค่าด้วยมูลค่า    </w:t>
            </w:r>
          </w:p>
          <w:p w14:paraId="0F574BD7" w14:textId="400B3295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 xml:space="preserve">    ยุติธรรมผ่านกำไรหรือขาดทุน</w:t>
            </w: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lang w:val="en-GB" w:eastAsia="en-GB"/>
              </w:rPr>
              <w:t xml:space="preserve"> (FVPL)</w:t>
            </w:r>
          </w:p>
        </w:tc>
        <w:tc>
          <w:tcPr>
            <w:tcW w:w="1188" w:type="dxa"/>
            <w:shd w:val="clear" w:color="auto" w:fill="auto"/>
          </w:tcPr>
          <w:p w14:paraId="23053E11" w14:textId="7E3D3515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B2AC62E" w14:textId="7359C32C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1886F" w14:textId="408B451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CDBED3A" w14:textId="0BB5CA65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600E4" w:rsidRPr="008649D8" w14:paraId="0531D975" w14:textId="77777777" w:rsidTr="00C200EE">
        <w:tc>
          <w:tcPr>
            <w:tcW w:w="3769" w:type="dxa"/>
            <w:vAlign w:val="bottom"/>
          </w:tcPr>
          <w:p w14:paraId="628BC0B2" w14:textId="2E6F1653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สินทรัพย์หมุนเวียนอื่น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FC22544" w14:textId="77777777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266C48D4" w14:textId="6AD45762" w:rsidR="00C600E4" w:rsidRPr="008649D8" w:rsidRDefault="00280697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111</w:t>
            </w:r>
          </w:p>
        </w:tc>
        <w:tc>
          <w:tcPr>
            <w:tcW w:w="1179" w:type="dxa"/>
            <w:shd w:val="clear" w:color="auto" w:fill="auto"/>
          </w:tcPr>
          <w:p w14:paraId="736C3ADD" w14:textId="77777777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  <w:p w14:paraId="2332B087" w14:textId="1A1B12AB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249E65E5" w14:textId="77777777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  <w:p w14:paraId="6AAAF7C4" w14:textId="6573E6DF" w:rsidR="00C600E4" w:rsidRPr="008649D8" w:rsidRDefault="008D683A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111</w:t>
            </w:r>
          </w:p>
        </w:tc>
        <w:tc>
          <w:tcPr>
            <w:tcW w:w="1197" w:type="dxa"/>
            <w:shd w:val="clear" w:color="auto" w:fill="auto"/>
          </w:tcPr>
          <w:p w14:paraId="31EC5303" w14:textId="77777777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3BF01A68" w14:textId="52397AAC" w:rsidR="00C600E4" w:rsidRPr="008649D8" w:rsidRDefault="00C600E4" w:rsidP="00C600E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</w:t>
            </w:r>
          </w:p>
        </w:tc>
      </w:tr>
      <w:tr w:rsidR="00C600E4" w:rsidRPr="008649D8" w14:paraId="38CE2FAE" w14:textId="77777777" w:rsidTr="00C200EE">
        <w:tc>
          <w:tcPr>
            <w:tcW w:w="3769" w:type="dxa"/>
          </w:tcPr>
          <w:p w14:paraId="64701087" w14:textId="77777777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36FFA2" w14:textId="7AAFC9C4" w:rsidR="00C600E4" w:rsidRPr="008649D8" w:rsidRDefault="001A03CA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631,66</w:t>
            </w:r>
            <w:r w:rsidR="008F2859"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F9B59A" w14:textId="1BA7F0A2" w:rsidR="00C600E4" w:rsidRPr="008649D8" w:rsidRDefault="00C600E4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715,280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8B8C74A" w14:textId="5AE9DE9B" w:rsidR="00C600E4" w:rsidRPr="008649D8" w:rsidRDefault="00DD60CD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601,</w:t>
            </w:r>
            <w:r w:rsidR="001A03CA" w:rsidRPr="008649D8">
              <w:rPr>
                <w:rFonts w:ascii="Browallia New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3C21C8E" w14:textId="0223F77F" w:rsidR="00C600E4" w:rsidRPr="008649D8" w:rsidRDefault="00C600E4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669,523</w:t>
            </w:r>
          </w:p>
        </w:tc>
      </w:tr>
      <w:tr w:rsidR="00C600E4" w:rsidRPr="008649D8" w14:paraId="0D59EA51" w14:textId="77777777" w:rsidTr="00C200EE">
        <w:tc>
          <w:tcPr>
            <w:tcW w:w="3769" w:type="dxa"/>
          </w:tcPr>
          <w:p w14:paraId="5907F39C" w14:textId="77777777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1999DD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E30863A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69A6232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BB5ED34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</w:tr>
      <w:tr w:rsidR="00C600E4" w:rsidRPr="008649D8" w14:paraId="3DDAC70B" w14:textId="77777777" w:rsidTr="00C200EE">
        <w:tc>
          <w:tcPr>
            <w:tcW w:w="3769" w:type="dxa"/>
          </w:tcPr>
          <w:p w14:paraId="72740FB2" w14:textId="2405108A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88" w:type="dxa"/>
            <w:shd w:val="clear" w:color="auto" w:fill="auto"/>
          </w:tcPr>
          <w:p w14:paraId="698B050A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54D47B2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0C44331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4528C3D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</w:tr>
      <w:tr w:rsidR="00C600E4" w:rsidRPr="008649D8" w14:paraId="49C3D784" w14:textId="77777777" w:rsidTr="00C200EE">
        <w:tc>
          <w:tcPr>
            <w:tcW w:w="3769" w:type="dxa"/>
          </w:tcPr>
          <w:p w14:paraId="5B1EFE15" w14:textId="1FBA45AF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>หนี้สินทางการเงินที่วัดด้วยราคาทุน</w:t>
            </w:r>
            <w:r w:rsidR="00C200EE">
              <w:rPr>
                <w:rFonts w:ascii="Browallia New" w:hAnsi="Browallia New" w:cs="Browallia New"/>
                <w:i/>
                <w:iCs/>
                <w:sz w:val="28"/>
                <w:szCs w:val="28"/>
                <w:lang w:val="en-GB" w:eastAsia="en-GB"/>
              </w:rPr>
              <w:br/>
            </w:r>
            <w:r w:rsidRPr="008649D8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F063F8C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C87C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7D802BB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4ED96ED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600E4" w:rsidRPr="008649D8" w14:paraId="2F26D9FA" w14:textId="77777777" w:rsidTr="00C200EE">
        <w:tc>
          <w:tcPr>
            <w:tcW w:w="3769" w:type="dxa"/>
          </w:tcPr>
          <w:p w14:paraId="792FBF7D" w14:textId="289B1C0D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D204C3" w14:textId="2BE1C278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F0D8B7A" w14:textId="6501CF55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100,432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AC8A9C" w14:textId="54AB5AD6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74E3A7F" w14:textId="09B1F54C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63,225</w:t>
            </w:r>
          </w:p>
        </w:tc>
      </w:tr>
      <w:tr w:rsidR="00C600E4" w:rsidRPr="008649D8" w14:paraId="2FD60452" w14:textId="77777777" w:rsidTr="00C200EE">
        <w:tc>
          <w:tcPr>
            <w:tcW w:w="3769" w:type="dxa"/>
          </w:tcPr>
          <w:p w14:paraId="00851C5F" w14:textId="67DE44E9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ผู้ค้าทั่วไป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9E261B" w14:textId="03ED71C0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246,658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289921" w14:textId="117BEAB1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249,595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B873243" w14:textId="6B51CC25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242,907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C9FF710" w14:textId="0B1C0F19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236,120</w:t>
            </w:r>
          </w:p>
        </w:tc>
      </w:tr>
      <w:tr w:rsidR="00C600E4" w:rsidRPr="008649D8" w14:paraId="6B1BDFFC" w14:textId="77777777" w:rsidTr="00C200EE">
        <w:tc>
          <w:tcPr>
            <w:tcW w:w="3769" w:type="dxa"/>
          </w:tcPr>
          <w:p w14:paraId="210CEA1F" w14:textId="550684D9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77E5D5D" w14:textId="2AE3A6DD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49,719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5D071CF" w14:textId="59E7309C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61,608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AACE70" w14:textId="1823586D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50,015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BBEA063" w14:textId="4E7BE52F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62,793</w:t>
            </w:r>
          </w:p>
        </w:tc>
      </w:tr>
      <w:tr w:rsidR="00C600E4" w:rsidRPr="008649D8" w14:paraId="7ED6663F" w14:textId="77777777" w:rsidTr="00C200EE">
        <w:tc>
          <w:tcPr>
            <w:tcW w:w="3769" w:type="dxa"/>
          </w:tcPr>
          <w:p w14:paraId="7B92E027" w14:textId="42C2F231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AE329A" w14:textId="1E16E81E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41,875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D8104A" w14:textId="7101C569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54,370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8F5D89F" w14:textId="3BC5C6A2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41,999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8441A0" w14:textId="56E74BB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54,328</w:t>
            </w:r>
          </w:p>
        </w:tc>
      </w:tr>
      <w:tr w:rsidR="00C600E4" w:rsidRPr="008649D8" w14:paraId="1232D2AD" w14:textId="77777777" w:rsidTr="00C200EE">
        <w:tc>
          <w:tcPr>
            <w:tcW w:w="3769" w:type="dxa"/>
          </w:tcPr>
          <w:p w14:paraId="43FBBF93" w14:textId="4BD227A1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F142E5" w14:textId="6020BAAE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A01285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4F37585" w14:textId="39E34D7E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AF05D2A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00E4" w:rsidRPr="008649D8" w14:paraId="5726F1BB" w14:textId="77777777" w:rsidTr="00C200EE">
        <w:tc>
          <w:tcPr>
            <w:tcW w:w="3769" w:type="dxa"/>
          </w:tcPr>
          <w:p w14:paraId="34ECC50B" w14:textId="3B928325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    -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A4FF75B" w14:textId="15C4A609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60,042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8D15F62" w14:textId="37EBD34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3452039" w14:textId="5B7C0045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35,887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DF1FA94" w14:textId="4D13239A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31,767</w:t>
            </w:r>
          </w:p>
        </w:tc>
      </w:tr>
      <w:tr w:rsidR="00C600E4" w:rsidRPr="008649D8" w14:paraId="4902D0C2" w14:textId="77777777" w:rsidTr="00C200EE">
        <w:tc>
          <w:tcPr>
            <w:tcW w:w="3769" w:type="dxa"/>
          </w:tcPr>
          <w:p w14:paraId="73744A90" w14:textId="32E5CC2C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F5D5D57" w14:textId="0342921C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32,933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BD2A327" w14:textId="6D145F1E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41,106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AC9F31F" w14:textId="1738A105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32,933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080D1F0" w14:textId="7249A828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41,106</w:t>
            </w:r>
          </w:p>
        </w:tc>
      </w:tr>
      <w:tr w:rsidR="00C600E4" w:rsidRPr="008649D8" w14:paraId="19C32291" w14:textId="77777777" w:rsidTr="00C200EE">
        <w:tc>
          <w:tcPr>
            <w:tcW w:w="3769" w:type="dxa"/>
          </w:tcPr>
          <w:p w14:paraId="1B0CBBA0" w14:textId="0168C4E7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286B6FA" w14:textId="00E8A7E1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5266F99" w14:textId="4192016D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940969" w14:textId="093041CD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039F044" w14:textId="0EC4F5E1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</w:tr>
      <w:tr w:rsidR="00C600E4" w:rsidRPr="008649D8" w14:paraId="099E67E7" w14:textId="77777777" w:rsidTr="00C200EE">
        <w:tc>
          <w:tcPr>
            <w:tcW w:w="3769" w:type="dxa"/>
          </w:tcPr>
          <w:p w14:paraId="0390CDA1" w14:textId="355446CB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2D410D" w14:textId="3781E00A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4257457" w14:textId="194D926F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242,286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BECEE6A" w14:textId="42640599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B835D48" w14:textId="35196938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242,286</w:t>
            </w:r>
          </w:p>
        </w:tc>
      </w:tr>
      <w:tr w:rsidR="00983A5F" w:rsidRPr="008649D8" w14:paraId="1B9A0635" w14:textId="77777777" w:rsidTr="00C200EE">
        <w:tc>
          <w:tcPr>
            <w:tcW w:w="3769" w:type="dxa"/>
          </w:tcPr>
          <w:p w14:paraId="0420BC87" w14:textId="77777777" w:rsidR="00983A5F" w:rsidRPr="008649D8" w:rsidRDefault="00983A5F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6ED3E90" w14:textId="77777777" w:rsidR="00983A5F" w:rsidRPr="008649D8" w:rsidRDefault="00983A5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6860B02" w14:textId="77777777" w:rsidR="00983A5F" w:rsidRPr="008649D8" w:rsidRDefault="00983A5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F610665" w14:textId="77777777" w:rsidR="00983A5F" w:rsidRPr="008649D8" w:rsidRDefault="00983A5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83F3326" w14:textId="77777777" w:rsidR="00983A5F" w:rsidRPr="008649D8" w:rsidRDefault="00983A5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00E4" w:rsidRPr="008649D8" w14:paraId="53418208" w14:textId="77777777" w:rsidTr="00C200EE">
        <w:tc>
          <w:tcPr>
            <w:tcW w:w="3769" w:type="dxa"/>
          </w:tcPr>
          <w:p w14:paraId="5AF81D81" w14:textId="77777777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หนี้สินจากภาระค้ำประกันเงินกู้ยืมของ</w:t>
            </w:r>
          </w:p>
          <w:p w14:paraId="0FFB05AB" w14:textId="3750A4F9" w:rsidR="00C600E4" w:rsidRPr="008649D8" w:rsidRDefault="00C600E4" w:rsidP="00C600E4">
            <w:pPr>
              <w:ind w:left="149" w:right="-43" w:firstLine="24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98D13D" w14:textId="77777777" w:rsidR="00AD2178" w:rsidRPr="008649D8" w:rsidRDefault="00AD2178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152BCB" w14:textId="5E7693F2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90,96</w:t>
            </w:r>
            <w:r w:rsidR="00D11234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2918A02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33DC6D7" w14:textId="546853A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123,800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F6CA5B3" w14:textId="77777777" w:rsidR="00AD2178" w:rsidRPr="008649D8" w:rsidRDefault="00AD2178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401F382" w14:textId="3A9FCC47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90,962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D9FC88F" w14:textId="77777777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E78E0E" w14:textId="75DE21D6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123,800</w:t>
            </w:r>
          </w:p>
        </w:tc>
      </w:tr>
      <w:tr w:rsidR="00C600E4" w:rsidRPr="008649D8" w14:paraId="3E2248EF" w14:textId="77777777" w:rsidTr="00C200EE">
        <w:tc>
          <w:tcPr>
            <w:tcW w:w="3769" w:type="dxa"/>
          </w:tcPr>
          <w:p w14:paraId="57B88C7A" w14:textId="5995C7DF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F1FADC" w14:textId="6B7948CF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100,473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31C242" w14:textId="415E2148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162,873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F62CE0" w14:textId="6D22F4CC" w:rsidR="00C600E4" w:rsidRPr="008649D8" w:rsidRDefault="008D683A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100,473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124717B" w14:textId="65C513BD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162,873</w:t>
            </w:r>
          </w:p>
        </w:tc>
      </w:tr>
      <w:tr w:rsidR="00C600E4" w:rsidRPr="008649D8" w14:paraId="6E01F76A" w14:textId="77777777" w:rsidTr="00C200EE">
        <w:tc>
          <w:tcPr>
            <w:tcW w:w="3769" w:type="dxa"/>
          </w:tcPr>
          <w:p w14:paraId="2A9C72FD" w14:textId="62218F53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F4152C" w14:textId="0A4035E0" w:rsidR="00C600E4" w:rsidRPr="008649D8" w:rsidRDefault="00280697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59,651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DD1AD8" w14:textId="532FAB69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64,764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15B8C7D" w14:textId="1E1A1A38" w:rsidR="00C600E4" w:rsidRPr="008649D8" w:rsidRDefault="00B70CDF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53,160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0295DD8" w14:textId="54932362" w:rsidR="00C600E4" w:rsidRPr="008649D8" w:rsidRDefault="00C600E4" w:rsidP="00C600E4">
            <w:pP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57,498</w:t>
            </w:r>
          </w:p>
        </w:tc>
      </w:tr>
      <w:tr w:rsidR="00C600E4" w:rsidRPr="008649D8" w14:paraId="20B1E563" w14:textId="77777777" w:rsidTr="00C200EE">
        <w:tc>
          <w:tcPr>
            <w:tcW w:w="3769" w:type="dxa"/>
          </w:tcPr>
          <w:p w14:paraId="67BBD751" w14:textId="42FBF3D8" w:rsidR="00C600E4" w:rsidRPr="008649D8" w:rsidRDefault="00C600E4" w:rsidP="00C600E4">
            <w:pPr>
              <w:ind w:left="149" w:right="-4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03557" w14:textId="5A355C5D" w:rsidR="00C600E4" w:rsidRPr="008649D8" w:rsidRDefault="00280697" w:rsidP="00C06DC6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D2178" w:rsidRPr="008649D8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4B0833" w14:textId="66CFB655" w:rsidR="00C600E4" w:rsidRPr="008649D8" w:rsidRDefault="00C600E4" w:rsidP="00C06DC6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568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7864BD7" w14:textId="22424241" w:rsidR="00C600E4" w:rsidRPr="008649D8" w:rsidRDefault="008D683A" w:rsidP="00C06DC6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186399" w14:textId="2BC14BC2" w:rsidR="00C600E4" w:rsidRPr="008649D8" w:rsidRDefault="00C600E4" w:rsidP="00C06DC6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613</w:t>
            </w:r>
          </w:p>
        </w:tc>
      </w:tr>
      <w:tr w:rsidR="00C600E4" w:rsidRPr="008649D8" w14:paraId="64BEC4EC" w14:textId="77777777" w:rsidTr="00C200EE">
        <w:tc>
          <w:tcPr>
            <w:tcW w:w="3769" w:type="dxa"/>
          </w:tcPr>
          <w:p w14:paraId="0FFE6A04" w14:textId="77777777" w:rsidR="00C600E4" w:rsidRPr="008649D8" w:rsidRDefault="00C600E4" w:rsidP="00C600E4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35DF90" w14:textId="2D632DDD" w:rsidR="00C600E4" w:rsidRPr="008649D8" w:rsidRDefault="00095CA6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972,9</w:t>
            </w:r>
            <w:r w:rsidR="00D90C79">
              <w:rPr>
                <w:rFonts w:ascii="Browallia New" w:hAnsi="Browallia New" w:cs="Browallia New" w:hint="cs"/>
                <w:sz w:val="28"/>
                <w:szCs w:val="28"/>
                <w:cs/>
              </w:rPr>
              <w:t>37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3CE756C" w14:textId="4D9EB9C3" w:rsidR="00C600E4" w:rsidRPr="008649D8" w:rsidRDefault="00C600E4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1,213,928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27B8F79" w14:textId="535741D7" w:rsidR="00C600E4" w:rsidRPr="008649D8" w:rsidRDefault="00DD60CD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926,394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93BC343" w14:textId="70E4A521" w:rsidR="00C600E4" w:rsidRPr="008649D8" w:rsidRDefault="00C600E4" w:rsidP="00C600E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1,157,168</w:t>
            </w:r>
          </w:p>
        </w:tc>
      </w:tr>
    </w:tbl>
    <w:p w14:paraId="0F0CE16C" w14:textId="7C30A1E1" w:rsidR="00080989" w:rsidRPr="008649D8" w:rsidRDefault="00080989" w:rsidP="0048291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51CF681D" w14:textId="52C37B5D" w:rsidR="00C014C1" w:rsidRPr="008649D8" w:rsidRDefault="005B452F">
      <w:pPr>
        <w:pStyle w:val="CordiaNew"/>
        <w:numPr>
          <w:ilvl w:val="1"/>
          <w:numId w:val="42"/>
        </w:numPr>
        <w:tabs>
          <w:tab w:val="clear" w:pos="4153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มู</w:t>
      </w:r>
      <w:r w:rsidR="00C014C1" w:rsidRPr="008649D8">
        <w:rPr>
          <w:rFonts w:ascii="Browallia New" w:hAnsi="Browallia New" w:cs="Browallia New"/>
          <w:sz w:val="28"/>
          <w:szCs w:val="28"/>
          <w:cs/>
        </w:rPr>
        <w:t>ลค่ายุติธรรม</w:t>
      </w:r>
      <w:r w:rsidR="00954150" w:rsidRPr="008649D8">
        <w:rPr>
          <w:rFonts w:ascii="Browallia New" w:hAnsi="Browallia New" w:cs="Browallia New"/>
          <w:sz w:val="28"/>
          <w:szCs w:val="28"/>
          <w:cs/>
        </w:rPr>
        <w:t>ของเครื่องมือทางการเงิน</w:t>
      </w:r>
    </w:p>
    <w:p w14:paraId="1CD9F25C" w14:textId="77777777" w:rsidR="00C014C1" w:rsidRPr="008649D8" w:rsidRDefault="00C014C1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 New" w:hAnsi="Browallia New" w:cs="Browallia New"/>
          <w:sz w:val="22"/>
        </w:rPr>
      </w:pPr>
    </w:p>
    <w:p w14:paraId="7C8ED3C6" w14:textId="1978F914" w:rsidR="00A60109" w:rsidRPr="008649D8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ฝ่ายบริหารของบริษั</w:t>
      </w:r>
      <w:r w:rsidR="00A60109" w:rsidRPr="008649D8">
        <w:rPr>
          <w:rFonts w:ascii="Browallia New" w:hAnsi="Browallia New" w:cs="Browallia New"/>
          <w:sz w:val="28"/>
          <w:szCs w:val="28"/>
          <w:cs/>
        </w:rPr>
        <w:t>ท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6827FD5" w14:textId="7183E449" w:rsidR="00973075" w:rsidRPr="008649D8" w:rsidRDefault="00C014C1" w:rsidP="0050048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F6E9BF6" w14:textId="77777777" w:rsidR="00973075" w:rsidRPr="008649D8" w:rsidRDefault="00973075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2"/>
          <w:szCs w:val="22"/>
        </w:rPr>
      </w:pPr>
    </w:p>
    <w:p w14:paraId="2E4499EE" w14:textId="2FE9A6EB" w:rsidR="00C014C1" w:rsidRPr="008649D8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C600E4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C600E4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7DEA860A" w14:textId="2925382D" w:rsidR="00E9600E" w:rsidRPr="008649D8" w:rsidRDefault="00E9600E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 New" w:hAnsi="Browallia New" w:cs="Browallia New"/>
          <w:sz w:val="22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E9600E" w:rsidRPr="008649D8" w14:paraId="71E3CBE0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5F5ED8F7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4B654E6" w14:textId="77777777" w:rsidR="00E9600E" w:rsidRPr="008649D8" w:rsidRDefault="00E9600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E9600E" w:rsidRPr="008649D8" w14:paraId="09BD64B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B1145CA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0AF2222" w14:textId="5A2ECB47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  <w:r w:rsidR="00C8097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</w:t>
            </w:r>
            <w:r w:rsidR="00C80971"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E9600E" w:rsidRPr="008649D8" w14:paraId="15D046A5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1CCBB55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663B8E55" w14:textId="5F944D71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600E4"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E9600E" w:rsidRPr="008649D8" w14:paraId="2A6CEBDC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7232F3C4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BE9F84" w14:textId="77777777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FA416D" w14:textId="77777777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ACCE75" w14:textId="77777777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57952DE" w14:textId="77777777" w:rsidR="00E9600E" w:rsidRPr="008649D8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E9600E" w:rsidRPr="008649D8" w14:paraId="361682E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0A7C8187" w14:textId="77777777" w:rsidR="00E9600E" w:rsidRPr="008649D8" w:rsidRDefault="00E9600E" w:rsidP="00CE5B5B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1C0E0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1515A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2ACCD4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00A067" w14:textId="77777777" w:rsidR="00E9600E" w:rsidRPr="008649D8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600E" w:rsidRPr="008649D8" w14:paraId="3B18784C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18A7EE6C" w14:textId="5283F965" w:rsidR="00E9600E" w:rsidRPr="008649D8" w:rsidRDefault="00B8073B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72624C" w14:textId="77777777" w:rsidR="00E9600E" w:rsidRPr="008649D8" w:rsidRDefault="00E9600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831FF3D" w14:textId="77777777" w:rsidR="00E9600E" w:rsidRPr="008649D8" w:rsidRDefault="00E9600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1983EE" w14:textId="77777777" w:rsidR="00E9600E" w:rsidRPr="008649D8" w:rsidRDefault="00E9600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AE700D9" w14:textId="77777777" w:rsidR="00E9600E" w:rsidRPr="008649D8" w:rsidRDefault="00E9600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331C" w:rsidRPr="008649D8" w14:paraId="33A0BE84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34CBD201" w14:textId="77777777" w:rsidR="00ED331C" w:rsidRPr="008649D8" w:rsidRDefault="00ED331C" w:rsidP="00ED331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443467" w14:textId="5585A73A" w:rsidR="00ED331C" w:rsidRPr="008649D8" w:rsidRDefault="00DD60CD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59B0431" w14:textId="28387172" w:rsidR="00ED331C" w:rsidRPr="008649D8" w:rsidRDefault="00DD60CD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6FCD585" w14:textId="1864D944" w:rsidR="00ED331C" w:rsidRPr="008649D8" w:rsidRDefault="00DD60CD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C9823C3" w14:textId="09B6D137" w:rsidR="00ED331C" w:rsidRPr="008649D8" w:rsidRDefault="00DD60CD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111</w:t>
            </w:r>
          </w:p>
        </w:tc>
      </w:tr>
    </w:tbl>
    <w:p w14:paraId="13E8EAA5" w14:textId="697E7CAD" w:rsidR="00E9600E" w:rsidRPr="008649D8" w:rsidRDefault="00E9600E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C600E4" w:rsidRPr="008649D8" w14:paraId="4CED920A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2AEDC3A" w14:textId="77777777" w:rsidR="00C600E4" w:rsidRPr="008649D8" w:rsidRDefault="00C600E4" w:rsidP="00C6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19437BB5" w14:textId="77777777" w:rsidR="00C600E4" w:rsidRPr="008649D8" w:rsidRDefault="00C600E4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C600E4" w:rsidRPr="008649D8" w14:paraId="3715F98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10867D1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A83A321" w14:textId="5C507D37" w:rsidR="00C600E4" w:rsidRPr="008649D8" w:rsidRDefault="00C80971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C600E4" w:rsidRPr="008649D8" w14:paraId="4796109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6112E0B9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2C43FEE3" w14:textId="77777777" w:rsidR="00C600E4" w:rsidRPr="008649D8" w:rsidRDefault="00C600E4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C600E4" w:rsidRPr="008649D8" w14:paraId="39308B3E" w14:textId="77777777" w:rsidTr="00CE5B5B">
        <w:trPr>
          <w:tblHeader/>
        </w:trPr>
        <w:tc>
          <w:tcPr>
            <w:tcW w:w="3919" w:type="dxa"/>
            <w:shd w:val="clear" w:color="auto" w:fill="auto"/>
          </w:tcPr>
          <w:p w14:paraId="63079805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5FDADF" w14:textId="77777777" w:rsidR="00C600E4" w:rsidRPr="008649D8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5C7BCC" w14:textId="77777777" w:rsidR="00C600E4" w:rsidRPr="008649D8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061255" w14:textId="77777777" w:rsidR="00C600E4" w:rsidRPr="008649D8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FA1CD1" w14:textId="77777777" w:rsidR="00C600E4" w:rsidRPr="008649D8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600E4" w:rsidRPr="008649D8" w14:paraId="2F2B0A50" w14:textId="77777777" w:rsidTr="00CE5B5B">
        <w:trPr>
          <w:tblHeader/>
        </w:trPr>
        <w:tc>
          <w:tcPr>
            <w:tcW w:w="3919" w:type="dxa"/>
            <w:shd w:val="clear" w:color="auto" w:fill="auto"/>
          </w:tcPr>
          <w:p w14:paraId="165A932E" w14:textId="77777777" w:rsidR="00C600E4" w:rsidRPr="008649D8" w:rsidRDefault="00C600E4" w:rsidP="00CE5B5B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D1465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42182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6689E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860EC" w14:textId="77777777" w:rsidR="00C600E4" w:rsidRPr="008649D8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600E4" w:rsidRPr="008649D8" w14:paraId="143BAA02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21376AF8" w14:textId="77777777" w:rsidR="00C600E4" w:rsidRPr="008649D8" w:rsidRDefault="00C600E4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0F5FA4" w14:textId="77777777" w:rsidR="00C600E4" w:rsidRPr="008649D8" w:rsidRDefault="00C600E4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6D51594" w14:textId="77777777" w:rsidR="00C600E4" w:rsidRPr="008649D8" w:rsidRDefault="00C600E4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7A9CA65" w14:textId="77777777" w:rsidR="00C600E4" w:rsidRPr="008649D8" w:rsidRDefault="00C600E4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7C679CD" w14:textId="77777777" w:rsidR="00C600E4" w:rsidRPr="008649D8" w:rsidRDefault="00C600E4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600E4" w:rsidRPr="008649D8" w14:paraId="3B784C63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4FF5BE01" w14:textId="77777777" w:rsidR="00C600E4" w:rsidRPr="008649D8" w:rsidRDefault="00C600E4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871DCF" w14:textId="77777777" w:rsidR="00C600E4" w:rsidRPr="008649D8" w:rsidRDefault="00C600E4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78F41D3" w14:textId="77777777" w:rsidR="00C600E4" w:rsidRPr="008649D8" w:rsidRDefault="00C600E4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DDD1B43" w14:textId="77777777" w:rsidR="00C600E4" w:rsidRPr="008649D8" w:rsidRDefault="00C600E4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66BAA7D" w14:textId="77777777" w:rsidR="00C600E4" w:rsidRPr="008649D8" w:rsidRDefault="00C600E4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</w:tbl>
    <w:p w14:paraId="2720482F" w14:textId="554ABDBB" w:rsidR="001F5F60" w:rsidRPr="008649D8" w:rsidRDefault="001F5F60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256A7D54" w14:textId="77777777" w:rsidR="007223E2" w:rsidRDefault="00722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6C719DE" w14:textId="3EC4F7FD" w:rsidR="00D1546F" w:rsidRPr="008649D8" w:rsidRDefault="00D1546F">
      <w:pPr>
        <w:pStyle w:val="CordiaNew"/>
        <w:numPr>
          <w:ilvl w:val="1"/>
          <w:numId w:val="42"/>
        </w:numPr>
        <w:tabs>
          <w:tab w:val="clear" w:pos="4153"/>
          <w:tab w:val="left" w:pos="72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>นโยบายการ</w:t>
      </w:r>
      <w:r w:rsidR="00BE305F" w:rsidRPr="008649D8">
        <w:rPr>
          <w:rFonts w:ascii="Browallia New" w:hAnsi="Browallia New" w:cs="Browallia New"/>
          <w:sz w:val="28"/>
          <w:szCs w:val="28"/>
          <w:cs/>
        </w:rPr>
        <w:t>บริหาร</w:t>
      </w:r>
      <w:r w:rsidRPr="008649D8">
        <w:rPr>
          <w:rFonts w:ascii="Browallia New" w:hAnsi="Browallia New" w:cs="Browallia New"/>
          <w:sz w:val="28"/>
          <w:szCs w:val="28"/>
          <w:cs/>
        </w:rPr>
        <w:t>ความเสี่ยงทางด้านการเงิน</w:t>
      </w:r>
      <w:r w:rsidRPr="008649D8">
        <w:rPr>
          <w:rFonts w:ascii="Browallia New" w:hAnsi="Browallia New" w:cs="Browallia New"/>
          <w:sz w:val="28"/>
          <w:szCs w:val="28"/>
        </w:rPr>
        <w:t xml:space="preserve">   </w:t>
      </w:r>
    </w:p>
    <w:p w14:paraId="42135DFF" w14:textId="77777777" w:rsidR="009135CF" w:rsidRPr="008649D8" w:rsidRDefault="009135CF" w:rsidP="0040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26"/>
        <w:jc w:val="both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D763CD7" w14:textId="1F713D53" w:rsidR="007A7327" w:rsidRPr="008649D8" w:rsidRDefault="00C66BB2" w:rsidP="000256CE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sz w:val="28"/>
          <w:szCs w:val="28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  <w:r w:rsidR="00B659E0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B659E0" w:rsidRPr="008649D8">
        <w:rPr>
          <w:rFonts w:ascii="Browallia New" w:hAnsi="Browallia New" w:cs="Browallia New"/>
          <w:sz w:val="28"/>
          <w:szCs w:val="28"/>
          <w:cs/>
        </w:rPr>
        <w:t>โดยกลุ่มบริษัทมีนโยบายในการบริหาร</w:t>
      </w:r>
      <w:r w:rsidR="00B659E0" w:rsidRPr="008649D8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 ดังนี้</w:t>
      </w:r>
    </w:p>
    <w:p w14:paraId="1A00ADFE" w14:textId="77777777" w:rsidR="00CB2911" w:rsidRPr="008649D8" w:rsidRDefault="00CB2911" w:rsidP="004055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45E3CCF" w14:textId="77777777" w:rsidR="00645126" w:rsidRPr="008649D8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ความเสี่ยงด้านสภาพคล่อง</w:t>
      </w:r>
    </w:p>
    <w:p w14:paraId="0C9391E9" w14:textId="0AF89561" w:rsidR="00D20A83" w:rsidRPr="008649D8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</w:t>
      </w:r>
      <w:r w:rsidR="00D20A83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7AB73619" w14:textId="01D10731" w:rsidR="009B363F" w:rsidRPr="008649D8" w:rsidRDefault="009B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cs/>
          <w:lang w:eastAsia="th-TH"/>
        </w:rPr>
      </w:pPr>
    </w:p>
    <w:p w14:paraId="49513BD4" w14:textId="61A7BAD4" w:rsidR="00F70BA1" w:rsidRPr="008649D8" w:rsidRDefault="009A2C93" w:rsidP="00425B4B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หนี้สินทางการเงิน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ณ วันที่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</w:rPr>
        <w:t>256</w:t>
      </w:r>
      <w:r w:rsidR="00421F82" w:rsidRPr="008649D8">
        <w:rPr>
          <w:rFonts w:ascii="Browallia New" w:hAnsi="Browallia New" w:cs="Browallia New"/>
          <w:color w:val="auto"/>
          <w:sz w:val="28"/>
          <w:szCs w:val="28"/>
        </w:rPr>
        <w:t>5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</w:rPr>
        <w:t>256</w:t>
      </w:r>
      <w:r w:rsidR="00421F82" w:rsidRPr="008649D8">
        <w:rPr>
          <w:rFonts w:ascii="Browallia New" w:hAnsi="Browallia New" w:cs="Browallia New"/>
          <w:color w:val="auto"/>
          <w:sz w:val="28"/>
          <w:szCs w:val="28"/>
        </w:rPr>
        <w:t>4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A3DBA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6E06DC31" w14:textId="77777777" w:rsidR="005C53B2" w:rsidRPr="008649D8" w:rsidRDefault="005C53B2" w:rsidP="00425B4B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0000FF"/>
          <w:sz w:val="28"/>
          <w:szCs w:val="28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572B3C" w:rsidRPr="008649D8" w14:paraId="584743F0" w14:textId="77777777" w:rsidTr="000C24EE">
        <w:trPr>
          <w:tblHeader/>
        </w:trPr>
        <w:tc>
          <w:tcPr>
            <w:tcW w:w="2778" w:type="dxa"/>
          </w:tcPr>
          <w:p w14:paraId="5A36F97D" w14:textId="77777777" w:rsidR="00D267C5" w:rsidRPr="008649D8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A0E0E4D" w14:textId="77777777" w:rsidR="00D267C5" w:rsidRPr="008649D8" w:rsidRDefault="00D267C5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572B3C" w:rsidRPr="008649D8" w14:paraId="49D7DAE0" w14:textId="77777777" w:rsidTr="000C24EE">
        <w:trPr>
          <w:tblHeader/>
        </w:trPr>
        <w:tc>
          <w:tcPr>
            <w:tcW w:w="2778" w:type="dxa"/>
          </w:tcPr>
          <w:p w14:paraId="41062F38" w14:textId="77777777" w:rsidR="00D267C5" w:rsidRPr="008649D8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54E59CD" w14:textId="58BCB8D6" w:rsidR="00D267C5" w:rsidRPr="008649D8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72B3C" w:rsidRPr="008649D8" w14:paraId="378F3E94" w14:textId="77777777" w:rsidTr="000C24EE">
        <w:trPr>
          <w:tblHeader/>
        </w:trPr>
        <w:tc>
          <w:tcPr>
            <w:tcW w:w="2778" w:type="dxa"/>
          </w:tcPr>
          <w:p w14:paraId="78F48F33" w14:textId="77777777" w:rsidR="00D267C5" w:rsidRPr="008649D8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2690D6" w14:textId="7A9DFECB" w:rsidR="00D267C5" w:rsidRPr="008649D8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1F82"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572B3C" w:rsidRPr="008649D8" w14:paraId="64E2CFD8" w14:textId="77777777" w:rsidTr="000C24EE">
        <w:trPr>
          <w:tblHeader/>
        </w:trPr>
        <w:tc>
          <w:tcPr>
            <w:tcW w:w="2778" w:type="dxa"/>
          </w:tcPr>
          <w:p w14:paraId="0D608FA2" w14:textId="77777777" w:rsidR="00D267C5" w:rsidRPr="008649D8" w:rsidRDefault="00D267C5" w:rsidP="00D267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72E17D" w14:textId="76F359F7" w:rsidR="00D267C5" w:rsidRPr="008649D8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6E41559E" w14:textId="5BF5AD31" w:rsidR="00D267C5" w:rsidRPr="008649D8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B7E8D1A" w14:textId="1C0DDCD5" w:rsidR="00D267C5" w:rsidRPr="008649D8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0F7FE48" w14:textId="77777777" w:rsidR="00D267C5" w:rsidRPr="008649D8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72B3C" w:rsidRPr="008649D8" w14:paraId="698AECDB" w14:textId="77777777" w:rsidTr="000C24EE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28E4522A" w14:textId="3CE9BB58" w:rsidR="00D267C5" w:rsidRPr="008649D8" w:rsidRDefault="00D267C5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A30CE5A" w14:textId="77777777" w:rsidR="00D267C5" w:rsidRPr="008649D8" w:rsidRDefault="00D267C5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693C46" w14:textId="77777777" w:rsidR="00D267C5" w:rsidRPr="008649D8" w:rsidRDefault="00D267C5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39FA48" w14:textId="77777777" w:rsidR="00D267C5" w:rsidRPr="008649D8" w:rsidRDefault="00D267C5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43867A" w14:textId="77777777" w:rsidR="00D267C5" w:rsidRPr="008649D8" w:rsidRDefault="00D267C5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F584E" w:rsidRPr="008649D8" w14:paraId="4917A5DA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EB937D2" w14:textId="23E881BC" w:rsidR="008F584E" w:rsidRPr="008649D8" w:rsidRDefault="008F584E" w:rsidP="008F584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29F42A3" w14:textId="5F15AACF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30,930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CC4EC3" w14:textId="43105035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69018" w14:textId="63E1E655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02A8EE" w14:textId="433EF9BF" w:rsidR="008F584E" w:rsidRPr="008649D8" w:rsidRDefault="008F584E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30,930</w:t>
            </w:r>
          </w:p>
        </w:tc>
      </w:tr>
      <w:tr w:rsidR="008F584E" w:rsidRPr="008649D8" w14:paraId="15B2F5A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A88388F" w14:textId="25B6C021" w:rsidR="008F584E" w:rsidRPr="008649D8" w:rsidRDefault="008F584E" w:rsidP="008F584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EEB9CB" w14:textId="312E47DE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246,658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5A4D2F" w14:textId="6040418F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64FAC8A" w14:textId="1C1FE684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9AE0E9" w14:textId="7F105646" w:rsidR="008F584E" w:rsidRPr="008649D8" w:rsidRDefault="008F584E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246,658</w:t>
            </w:r>
          </w:p>
        </w:tc>
      </w:tr>
      <w:tr w:rsidR="008F584E" w:rsidRPr="008649D8" w14:paraId="412D2DAF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3D8D0F0" w14:textId="5AF12D7B" w:rsidR="008F584E" w:rsidRPr="008649D8" w:rsidRDefault="008F584E" w:rsidP="008F584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color w:val="FFFFFF" w:themeColor="background1"/>
                <w:sz w:val="24"/>
                <w:szCs w:val="24"/>
                <w:cs/>
              </w:rPr>
              <w:t>เจ้าหนี้การค้า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D45C62" w14:textId="4A061505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49,719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E8E33C" w14:textId="23E3B836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1624125" w14:textId="721EB719" w:rsidR="008F584E" w:rsidRPr="008649D8" w:rsidRDefault="008F584E" w:rsidP="008F584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6A2C2A" w14:textId="7F7BCEC5" w:rsidR="008F584E" w:rsidRPr="008649D8" w:rsidRDefault="008F584E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49,719</w:t>
            </w:r>
          </w:p>
        </w:tc>
      </w:tr>
      <w:tr w:rsidR="00F90BD6" w:rsidRPr="008649D8" w14:paraId="342C215B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DE24031" w14:textId="1FF445E9" w:rsidR="00F90BD6" w:rsidRPr="008649D8" w:rsidRDefault="00F90BD6" w:rsidP="00F90BD6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C58C89" w14:textId="6C0124A7" w:rsidR="00F90BD6" w:rsidRPr="008649D8" w:rsidRDefault="00F90BD6" w:rsidP="00F90B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</w:t>
            </w:r>
            <w:r w:rsidR="008F584E"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AD63FA" w14:textId="7D93B113" w:rsidR="00F90BD6" w:rsidRPr="008649D8" w:rsidRDefault="00F90BD6" w:rsidP="00F90B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AE11934" w14:textId="25FD26B5" w:rsidR="00F90BD6" w:rsidRPr="008649D8" w:rsidRDefault="00F90BD6" w:rsidP="00F90B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0C041" w14:textId="607160A1" w:rsidR="00F90BD6" w:rsidRPr="008649D8" w:rsidRDefault="00F90BD6" w:rsidP="00F90BD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</w:t>
            </w:r>
            <w:r w:rsidR="008F584E"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F8518C" w:rsidRPr="008649D8" w14:paraId="3874BC0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F82959A" w14:textId="77777777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0A521335" w14:textId="690D54FE" w:rsidR="00F8518C" w:rsidRPr="008649D8" w:rsidRDefault="00F8518C" w:rsidP="00F8518C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9B78FEE" w14:textId="6135F1B1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15,857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2194F5D" w14:textId="066FF7C0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44,185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067B94" w14:textId="470C828F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BF999C" w14:textId="11AB3BBC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60,042</w:t>
            </w:r>
          </w:p>
        </w:tc>
      </w:tr>
      <w:tr w:rsidR="00F8518C" w:rsidRPr="008649D8" w14:paraId="7966AF9B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48D6EAD" w14:textId="54166EF3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DBBAAB" w14:textId="76149611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4E11B" w14:textId="4B081F24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7,192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8C7804" w14:textId="3230648C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25,741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E50110" w14:textId="3AB081B5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32,933</w:t>
            </w:r>
          </w:p>
        </w:tc>
      </w:tr>
      <w:tr w:rsidR="00F8518C" w:rsidRPr="008649D8" w14:paraId="4E66C7FB" w14:textId="77777777" w:rsidTr="0028069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DD2EF2D" w14:textId="77777777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3FA8DE32" w14:textId="6217C6BC" w:rsidR="00F8518C" w:rsidRPr="008649D8" w:rsidRDefault="00F8518C" w:rsidP="00F8518C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6385C7" w14:textId="77777777" w:rsidR="00716747" w:rsidRPr="008649D8" w:rsidRDefault="00716747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C610AE4" w14:textId="5C7B045F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EBA7CB" w14:textId="099F8056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90DDDB" w14:textId="0E794DC5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52,831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9BDC7F" w14:textId="1DDD2B8E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64,795</w:t>
            </w:r>
          </w:p>
        </w:tc>
      </w:tr>
      <w:tr w:rsidR="00F8518C" w:rsidRPr="008649D8" w14:paraId="64B26070" w14:textId="77777777" w:rsidTr="0028069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FEB02D3" w14:textId="77777777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0E43FD8" w14:textId="18F16637" w:rsidR="00F8518C" w:rsidRPr="008649D8" w:rsidRDefault="00F8518C" w:rsidP="00F8518C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723456" w14:textId="18563B70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4E8C2D" w14:textId="559E607D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F647863" w14:textId="6B880E30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158,574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6B1FDD" w14:textId="403B2F29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194,430</w:t>
            </w:r>
          </w:p>
        </w:tc>
      </w:tr>
      <w:tr w:rsidR="00F8518C" w:rsidRPr="008649D8" w14:paraId="500933A9" w14:textId="77777777" w:rsidTr="0028069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4B8A3D3" w14:textId="77777777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3DD5D6E5" w14:textId="2B6E622A" w:rsidR="00F8518C" w:rsidRPr="008649D8" w:rsidRDefault="00F8518C" w:rsidP="00F8518C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A1E3A3" w14:textId="209F7214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A6B2E5" w14:textId="71FCE157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40,673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629A406" w14:textId="5F2B4131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50,289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867A28" w14:textId="1AA8393D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90,962</w:t>
            </w:r>
          </w:p>
        </w:tc>
      </w:tr>
      <w:tr w:rsidR="00F8518C" w:rsidRPr="008649D8" w14:paraId="2C5E2E50" w14:textId="77777777" w:rsidTr="0028069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8B1A827" w14:textId="6D3AB9C3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28CB272" w14:textId="2BE7774B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AA67477" w14:textId="5B63CA21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CEC3C9" w14:textId="3B126F3A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39C597" w14:textId="731063A2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100,473</w:t>
            </w:r>
          </w:p>
        </w:tc>
      </w:tr>
      <w:tr w:rsidR="00F8518C" w:rsidRPr="008649D8" w14:paraId="6C42DF8C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1008601" w14:textId="0BA9E7A6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C219074" w14:textId="2741CD27" w:rsidR="00F8518C" w:rsidRPr="00840A14" w:rsidRDefault="00052C2D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59,651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FA5E8" w14:textId="1553527B" w:rsidR="00F8518C" w:rsidRPr="00840A14" w:rsidRDefault="00E80F15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7C8130" w14:textId="38900722" w:rsidR="00F8518C" w:rsidRPr="00840A14" w:rsidRDefault="00E80F15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74C1FC" w14:textId="48C85321" w:rsidR="00F8518C" w:rsidRPr="00840A14" w:rsidRDefault="00052C2D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59,651</w:t>
            </w:r>
          </w:p>
        </w:tc>
      </w:tr>
      <w:tr w:rsidR="00F8518C" w:rsidRPr="008649D8" w14:paraId="130C9319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D3960BA" w14:textId="00F56940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409104" w14:textId="44509E70" w:rsidR="00F8518C" w:rsidRPr="00840A14" w:rsidRDefault="00F8518C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08314E" w14:textId="38124526" w:rsidR="00F8518C" w:rsidRPr="00840A14" w:rsidRDefault="00F8518C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583191" w14:textId="2FF3A69C" w:rsidR="00F8518C" w:rsidRPr="00840A14" w:rsidRDefault="00F8518C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722BF2" w14:textId="1EE7A784" w:rsidR="00F8518C" w:rsidRPr="00840A14" w:rsidRDefault="00F8518C" w:rsidP="00F8518C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</w:tr>
      <w:tr w:rsidR="00572B3C" w:rsidRPr="008649D8" w14:paraId="49A7AD3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1AD7530" w14:textId="306B560E" w:rsidR="00732CD5" w:rsidRPr="008649D8" w:rsidRDefault="00732CD5" w:rsidP="00732CD5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6756DEE" w14:textId="1E217E50" w:rsidR="00732CD5" w:rsidRPr="00840A14" w:rsidRDefault="00495543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445,159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0725D8" w14:textId="484BB52A" w:rsidR="00732CD5" w:rsidRPr="00840A14" w:rsidRDefault="00E80F15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202,270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74395E8" w14:textId="7B673C5D" w:rsidR="00732CD5" w:rsidRPr="00840A14" w:rsidRDefault="00E80F15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325,508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DA8EDE" w14:textId="3E0077E9" w:rsidR="00732CD5" w:rsidRPr="00E249DE" w:rsidRDefault="00E80F15" w:rsidP="00732CD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0A14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E249D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</w:t>
            </w:r>
            <w:r w:rsidR="00E249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2C2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95543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</w:tr>
    </w:tbl>
    <w:p w14:paraId="7EA89874" w14:textId="77777777" w:rsidR="0016559E" w:rsidRPr="008649D8" w:rsidRDefault="0016559E">
      <w:pPr>
        <w:rPr>
          <w:rFonts w:ascii="Browallia New" w:hAnsi="Browallia New" w:cs="Browallia New"/>
        </w:rPr>
      </w:pPr>
    </w:p>
    <w:p w14:paraId="06ECF0CD" w14:textId="0EA65BCA" w:rsidR="00D267C5" w:rsidRPr="008649D8" w:rsidRDefault="00D267C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36"/>
          <w:szCs w:val="36"/>
        </w:rPr>
      </w:pPr>
    </w:p>
    <w:p w14:paraId="1F1C14D3" w14:textId="13579E39" w:rsidR="00421F82" w:rsidRPr="008649D8" w:rsidRDefault="00421F8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36"/>
          <w:szCs w:val="36"/>
        </w:rPr>
      </w:pPr>
    </w:p>
    <w:p w14:paraId="235DB3B2" w14:textId="5CC375F9" w:rsidR="00421F82" w:rsidRPr="008649D8" w:rsidRDefault="00421F8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36"/>
          <w:szCs w:val="36"/>
        </w:rPr>
      </w:pPr>
    </w:p>
    <w:p w14:paraId="5191C825" w14:textId="60B8027D" w:rsidR="00421F82" w:rsidRPr="008649D8" w:rsidRDefault="00421F8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36"/>
          <w:szCs w:val="36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421F82" w:rsidRPr="008649D8" w14:paraId="529F7FAE" w14:textId="77777777" w:rsidTr="00CE5B5B">
        <w:trPr>
          <w:tblHeader/>
        </w:trPr>
        <w:tc>
          <w:tcPr>
            <w:tcW w:w="2778" w:type="dxa"/>
          </w:tcPr>
          <w:p w14:paraId="2B829F22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4D1FA8E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421F82" w:rsidRPr="008649D8" w14:paraId="70B3FA2F" w14:textId="77777777" w:rsidTr="00CE5B5B">
        <w:trPr>
          <w:tblHeader/>
        </w:trPr>
        <w:tc>
          <w:tcPr>
            <w:tcW w:w="2778" w:type="dxa"/>
          </w:tcPr>
          <w:p w14:paraId="4BF22747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3D9AC4E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21F82" w:rsidRPr="008649D8" w14:paraId="51EF21C7" w14:textId="77777777" w:rsidTr="00CE5B5B">
        <w:trPr>
          <w:tblHeader/>
        </w:trPr>
        <w:tc>
          <w:tcPr>
            <w:tcW w:w="2778" w:type="dxa"/>
          </w:tcPr>
          <w:p w14:paraId="4391D2B6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C4D70D9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21F82" w:rsidRPr="008649D8" w14:paraId="311E9E6E" w14:textId="77777777" w:rsidTr="00CE5B5B">
        <w:trPr>
          <w:tblHeader/>
        </w:trPr>
        <w:tc>
          <w:tcPr>
            <w:tcW w:w="2778" w:type="dxa"/>
          </w:tcPr>
          <w:p w14:paraId="5DEFAD2D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ED3880A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2416C8AB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91D0437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09377F63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21F82" w:rsidRPr="008649D8" w14:paraId="2512F2C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7EB0B4E7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C19050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6E34C0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E8FBB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0C89E5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1F82" w:rsidRPr="008649D8" w14:paraId="0BDABEB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2F98FC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B0E391D" w14:textId="454D27C2" w:rsidR="00421F82" w:rsidRPr="008649D8" w:rsidRDefault="00706C18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100,432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BB1C343" w14:textId="3BFB26D4" w:rsidR="00421F82" w:rsidRPr="008649D8" w:rsidRDefault="00706C18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D9C9DE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C61B7F3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100,432</w:t>
            </w:r>
          </w:p>
        </w:tc>
      </w:tr>
      <w:tr w:rsidR="00421F82" w:rsidRPr="008649D8" w14:paraId="5AA6517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1D45437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9AFAFF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249,595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FED62C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26B335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59D9D40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249,595</w:t>
            </w:r>
          </w:p>
        </w:tc>
      </w:tr>
      <w:tr w:rsidR="00421F82" w:rsidRPr="008649D8" w14:paraId="51D8A48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9909C1F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BC2333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61,608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432C826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B3542A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549F8C0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61,608</w:t>
            </w:r>
          </w:p>
        </w:tc>
      </w:tr>
      <w:tr w:rsidR="00421F82" w:rsidRPr="008649D8" w14:paraId="59504F09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F2DCE5F" w14:textId="77777777" w:rsidR="00421F82" w:rsidRPr="008649D8" w:rsidRDefault="00421F82" w:rsidP="00CE5B5B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B531D35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54,370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E94361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ED221E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42D775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54,370</w:t>
            </w:r>
          </w:p>
        </w:tc>
      </w:tr>
      <w:tr w:rsidR="00421F82" w:rsidRPr="008649D8" w14:paraId="095DACD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8F4FA90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693D658A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36D4974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2A7DDAD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31,767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CF01D79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2A78CD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0D1E9F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008AF59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3BB949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63FD1B9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31,767</w:t>
            </w:r>
          </w:p>
        </w:tc>
      </w:tr>
      <w:tr w:rsidR="00421F82" w:rsidRPr="008649D8" w14:paraId="6F1968B0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9BD10C4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5392CC9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77DEF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7,282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AB2135C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33,824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C9D7188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41,106</w:t>
            </w:r>
          </w:p>
        </w:tc>
      </w:tr>
      <w:tr w:rsidR="00421F82" w:rsidRPr="008649D8" w14:paraId="4E7CE194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CD21290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621EE412" w14:textId="48697FBD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20648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BC53CC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AE79605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17320A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8B84A2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02CAA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68,795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32595AE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3EBF759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80,759</w:t>
            </w:r>
          </w:p>
        </w:tc>
      </w:tr>
      <w:tr w:rsidR="00421F82" w:rsidRPr="008649D8" w14:paraId="5A6015FD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7E6D936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5E27BC6A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574198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2035263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7C88B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895ABC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0EB95D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8E0E4F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206,430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BD0C63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D90E2F8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242,286</w:t>
            </w:r>
          </w:p>
        </w:tc>
      </w:tr>
      <w:tr w:rsidR="00421F82" w:rsidRPr="008649D8" w14:paraId="4628C857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3387935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188EA81E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3D453C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39EBAB4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B6D7B2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B943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32,838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711C92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05F192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90,962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552FFA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E1E9437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123,800</w:t>
            </w:r>
          </w:p>
        </w:tc>
      </w:tr>
      <w:tr w:rsidR="00421F82" w:rsidRPr="008649D8" w14:paraId="4371F798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59A7A96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25DA32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4A21F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0068735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57DBABF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162,873</w:t>
            </w:r>
          </w:p>
        </w:tc>
      </w:tr>
      <w:tr w:rsidR="00421F82" w:rsidRPr="008649D8" w14:paraId="00FA9872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63463A1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DED010" w14:textId="52A6A3B5" w:rsidR="00421F82" w:rsidRPr="008649D8" w:rsidRDefault="00052C2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64,764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8E0AE9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E97645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F27836" w14:textId="1A9B0220" w:rsidR="00421F82" w:rsidRPr="008649D8" w:rsidRDefault="00052C2D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64,764</w:t>
            </w:r>
          </w:p>
        </w:tc>
      </w:tr>
      <w:tr w:rsidR="00421F82" w:rsidRPr="008649D8" w14:paraId="5C3F0A7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8B70550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05394E0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8306F0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AAE182A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E1E5F1" w14:textId="77777777" w:rsidR="00421F82" w:rsidRPr="008649D8" w:rsidRDefault="00421F82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  <w:tr w:rsidR="00421F82" w:rsidRPr="008649D8" w14:paraId="5C045CC9" w14:textId="77777777" w:rsidTr="003245E4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9826999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B1A0D04" w14:textId="3D70380B" w:rsidR="00421F82" w:rsidRPr="008649D8" w:rsidRDefault="00A5258C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563,104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17224CC" w14:textId="58E0DE80" w:rsidR="00421F82" w:rsidRPr="008649D8" w:rsidRDefault="00495543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150,340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A97DA" w14:textId="77777777" w:rsidR="00421F82" w:rsidRPr="008649D8" w:rsidRDefault="00421F82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500,484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A055B3" w14:textId="0B3C1B1B" w:rsidR="00421F82" w:rsidRPr="008649D8" w:rsidRDefault="009404EC" w:rsidP="00CE5B5B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1,213,928</w:t>
            </w:r>
          </w:p>
        </w:tc>
      </w:tr>
      <w:tr w:rsidR="003245E4" w:rsidRPr="008649D8" w14:paraId="654F6A0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8EA8D56" w14:textId="77777777" w:rsidR="003245E4" w:rsidRPr="008649D8" w:rsidRDefault="003245E4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93CD2CB" w14:textId="77777777" w:rsidR="003245E4" w:rsidRPr="008649D8" w:rsidRDefault="003245E4" w:rsidP="003245E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D6F7237" w14:textId="77777777" w:rsidR="003245E4" w:rsidRPr="008649D8" w:rsidRDefault="003245E4" w:rsidP="003245E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77D71DC" w14:textId="77777777" w:rsidR="003245E4" w:rsidRPr="008649D8" w:rsidRDefault="003245E4" w:rsidP="003245E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85E283" w14:textId="77777777" w:rsidR="003245E4" w:rsidRPr="008649D8" w:rsidRDefault="003245E4" w:rsidP="003245E4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1F82" w:rsidRPr="008649D8" w14:paraId="34DE0DED" w14:textId="77777777" w:rsidTr="003245E4">
        <w:trPr>
          <w:tblHeader/>
        </w:trPr>
        <w:tc>
          <w:tcPr>
            <w:tcW w:w="2778" w:type="dxa"/>
          </w:tcPr>
          <w:p w14:paraId="276496BE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58F7C8C5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421F82" w:rsidRPr="008649D8" w14:paraId="6DF3E245" w14:textId="77777777" w:rsidTr="003245E4">
        <w:trPr>
          <w:tblHeader/>
        </w:trPr>
        <w:tc>
          <w:tcPr>
            <w:tcW w:w="2778" w:type="dxa"/>
          </w:tcPr>
          <w:p w14:paraId="45C90734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  <w:vAlign w:val="bottom"/>
          </w:tcPr>
          <w:p w14:paraId="4C262204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21F82" w:rsidRPr="008649D8" w14:paraId="48A14E95" w14:textId="77777777" w:rsidTr="00CE5B5B">
        <w:trPr>
          <w:tblHeader/>
        </w:trPr>
        <w:tc>
          <w:tcPr>
            <w:tcW w:w="2778" w:type="dxa"/>
          </w:tcPr>
          <w:p w14:paraId="403C63B5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7C9ED4B" w14:textId="5BAC279A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421F82" w:rsidRPr="008649D8" w14:paraId="5A54834C" w14:textId="77777777" w:rsidTr="00CE5B5B">
        <w:trPr>
          <w:tblHeader/>
        </w:trPr>
        <w:tc>
          <w:tcPr>
            <w:tcW w:w="2778" w:type="dxa"/>
          </w:tcPr>
          <w:p w14:paraId="6F507907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D3FE5A5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1759DE8F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6DBBD1EA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5970E02A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21F82" w:rsidRPr="008649D8" w14:paraId="358FA42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773DE4D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C81952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42D84C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970B61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07AD4A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1F82" w:rsidRPr="008649D8" w14:paraId="1444FDE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29A70A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9E148E7" w14:textId="778BC10C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18,319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2B6BEA1" w14:textId="4779E9C9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7BBF1DE" w14:textId="2B0AAABF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3AA125" w14:textId="055C4D4D" w:rsidR="00421F82" w:rsidRPr="008649D8" w:rsidRDefault="00DD60CD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18,319</w:t>
            </w:r>
          </w:p>
        </w:tc>
      </w:tr>
      <w:tr w:rsidR="00421F82" w:rsidRPr="008649D8" w14:paraId="76B89A4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5CE661C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A30010F" w14:textId="53B682D5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242,907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581D4" w14:textId="1BC61626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7272A4" w14:textId="194C7172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7A4C224" w14:textId="19B684FC" w:rsidR="00421F82" w:rsidRPr="008649D8" w:rsidRDefault="00DD60CD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242,907</w:t>
            </w:r>
          </w:p>
        </w:tc>
      </w:tr>
      <w:tr w:rsidR="00421F82" w:rsidRPr="008649D8" w14:paraId="12ACDF6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30335F0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390F2E" w14:textId="5F50DDAB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50,015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1082D22" w14:textId="3C54DAF0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B82786" w14:textId="1E5FFFA8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0D12609" w14:textId="29A63D0E" w:rsidR="00421F82" w:rsidRPr="008649D8" w:rsidRDefault="00DD60CD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50,015</w:t>
            </w:r>
          </w:p>
        </w:tc>
      </w:tr>
      <w:tr w:rsidR="00421F82" w:rsidRPr="008649D8" w14:paraId="18B11E7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D02DB0B" w14:textId="77777777" w:rsidR="00421F82" w:rsidRPr="008649D8" w:rsidRDefault="00421F82" w:rsidP="00CE5B5B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99F50F" w14:textId="2C9058EB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41,999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A5B25E7" w14:textId="38AFFA73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C9E683" w14:textId="5227E7C4" w:rsidR="00421F82" w:rsidRPr="008649D8" w:rsidRDefault="00DD60CD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9CF007" w14:textId="512B66DB" w:rsidR="00421F82" w:rsidRPr="008649D8" w:rsidRDefault="00DD60CD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41,999</w:t>
            </w:r>
          </w:p>
        </w:tc>
      </w:tr>
      <w:tr w:rsidR="00421F82" w:rsidRPr="008649D8" w14:paraId="1CF8E88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DEAF14E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9382603" w14:textId="3F50A3E9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17116A" w14:textId="67E10A2F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03DE90" w14:textId="49D412C6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7DDFA0" w14:textId="0505C7F1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8518C" w:rsidRPr="008649D8" w14:paraId="04B596D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3FC4C25" w14:textId="77777777" w:rsidR="00F8518C" w:rsidRPr="008649D8" w:rsidRDefault="00F8518C" w:rsidP="00F851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  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01F285" w14:textId="74B2F826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15,857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C1B24E" w14:textId="10E6CA29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20,030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E239F1" w14:textId="00E64038" w:rsidR="00F8518C" w:rsidRPr="008649D8" w:rsidRDefault="00F8518C" w:rsidP="00F851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D5CA0F" w14:textId="1C3A5619" w:rsidR="00F8518C" w:rsidRPr="008649D8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35,887</w:t>
            </w:r>
          </w:p>
        </w:tc>
      </w:tr>
      <w:tr w:rsidR="00421F82" w:rsidRPr="008649D8" w14:paraId="08FE6B52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56967F6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C633BD" w14:textId="7BEAFFC3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BBBEAB" w14:textId="0EEB6116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7,192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8E53E8" w14:textId="093D9796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25,741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359E16" w14:textId="02C41139" w:rsidR="00421F82" w:rsidRPr="008649D8" w:rsidRDefault="00EA2E5E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32,933</w:t>
            </w:r>
          </w:p>
        </w:tc>
      </w:tr>
      <w:tr w:rsidR="00421F82" w:rsidRPr="008649D8" w14:paraId="04CA879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367CB2F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5FEA8BDC" w14:textId="43FEF243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4046331" w14:textId="36D56424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E3AB2" w14:textId="526F67AC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4FEAE14" w14:textId="312ABB97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52,831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69395D" w14:textId="0DC1D32E" w:rsidR="00421F82" w:rsidRPr="008649D8" w:rsidRDefault="00EA2E5E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64,795</w:t>
            </w:r>
          </w:p>
        </w:tc>
      </w:tr>
      <w:tr w:rsidR="00421F82" w:rsidRPr="008649D8" w14:paraId="5AF8FF4D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8C18247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2AFBB60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B44D10" w14:textId="5FCF4F12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FD039A" w14:textId="6B8654AD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2800BE8" w14:textId="354C4556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158,574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557868" w14:textId="36E11EC7" w:rsidR="00421F82" w:rsidRPr="008649D8" w:rsidRDefault="00EA2E5E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194,430</w:t>
            </w:r>
          </w:p>
        </w:tc>
      </w:tr>
      <w:tr w:rsidR="00421F82" w:rsidRPr="008649D8" w14:paraId="646BE3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D671EC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181501DA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8F4D332" w14:textId="75667E33" w:rsidR="00421F82" w:rsidRPr="008649D8" w:rsidRDefault="00EA2E5E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571E8C" w14:textId="230A711D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40,673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3BC497" w14:textId="638BEC39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50,289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F1A5A1" w14:textId="52F8A59F" w:rsidR="00421F82" w:rsidRPr="008649D8" w:rsidRDefault="0039796F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90,962</w:t>
            </w:r>
          </w:p>
        </w:tc>
      </w:tr>
      <w:tr w:rsidR="00421F82" w:rsidRPr="008649D8" w14:paraId="3E43B450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A1613DD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C04CC8A" w14:textId="27F6AFB0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F27C05F" w14:textId="3042C8A7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30BC81D" w14:textId="6CFF16A8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608E4F1" w14:textId="64B500A9" w:rsidR="00421F82" w:rsidRPr="008649D8" w:rsidRDefault="0039796F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100,473</w:t>
            </w:r>
          </w:p>
        </w:tc>
      </w:tr>
      <w:tr w:rsidR="00421F82" w:rsidRPr="008649D8" w14:paraId="1BAFF57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66934D5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1CAC11" w14:textId="01DDB7EA" w:rsidR="00421F82" w:rsidRPr="008649D8" w:rsidRDefault="00EA5311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53,160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01D619" w14:textId="3C21CB82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7F79B0" w14:textId="7789212D" w:rsidR="00421F82" w:rsidRPr="008649D8" w:rsidRDefault="0039796F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6C3166" w14:textId="522DC781" w:rsidR="00421F82" w:rsidRPr="008649D8" w:rsidRDefault="00EA5311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53,160</w:t>
            </w:r>
          </w:p>
        </w:tc>
      </w:tr>
      <w:tr w:rsidR="00421F82" w:rsidRPr="008649D8" w14:paraId="04E4110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867AC4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499495" w14:textId="775B4D80" w:rsidR="00421F82" w:rsidRPr="008649D8" w:rsidRDefault="0039796F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D60214" w14:textId="04B9156C" w:rsidR="00421F82" w:rsidRPr="008649D8" w:rsidRDefault="0039796F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1A8CF6" w14:textId="4B7795B1" w:rsidR="00421F82" w:rsidRPr="008649D8" w:rsidRDefault="0039796F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9E8F16" w14:textId="5CF62ED1" w:rsidR="00421F82" w:rsidRPr="008649D8" w:rsidRDefault="0039796F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</w:tr>
      <w:tr w:rsidR="00421F82" w:rsidRPr="008649D8" w14:paraId="1C8174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C6E8280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91487B" w14:textId="315A3017" w:rsidR="00421F82" w:rsidRPr="008649D8" w:rsidRDefault="00335A27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422,771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968AAC" w14:textId="2F555A78" w:rsidR="00421F82" w:rsidRPr="008649D8" w:rsidRDefault="008F584E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178,115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052C938" w14:textId="785642E4" w:rsidR="00421F82" w:rsidRPr="008649D8" w:rsidRDefault="00EE33FA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325,508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FE2FEC" w14:textId="0AE56AC0" w:rsidR="00421F82" w:rsidRPr="008649D8" w:rsidRDefault="00D3145F" w:rsidP="00CE5B5B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A5311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26,394</w:t>
            </w:r>
          </w:p>
        </w:tc>
      </w:tr>
      <w:tr w:rsidR="00421F82" w:rsidRPr="008649D8" w14:paraId="79F2B9AA" w14:textId="77777777" w:rsidTr="00CE5B5B">
        <w:trPr>
          <w:tblHeader/>
        </w:trPr>
        <w:tc>
          <w:tcPr>
            <w:tcW w:w="2778" w:type="dxa"/>
          </w:tcPr>
          <w:p w14:paraId="3C2CAFC1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195F5954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421F82" w:rsidRPr="008649D8" w14:paraId="4DA00E90" w14:textId="77777777" w:rsidTr="00CE5B5B">
        <w:trPr>
          <w:tblHeader/>
        </w:trPr>
        <w:tc>
          <w:tcPr>
            <w:tcW w:w="2778" w:type="dxa"/>
          </w:tcPr>
          <w:p w14:paraId="6FC999E7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222988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21F82" w:rsidRPr="008649D8" w14:paraId="711224FA" w14:textId="77777777" w:rsidTr="00CE5B5B">
        <w:trPr>
          <w:tblHeader/>
        </w:trPr>
        <w:tc>
          <w:tcPr>
            <w:tcW w:w="2778" w:type="dxa"/>
          </w:tcPr>
          <w:p w14:paraId="105B8115" w14:textId="1095898C" w:rsidR="00421F82" w:rsidRPr="008649D8" w:rsidRDefault="00421F82" w:rsidP="000E05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73C325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21F82" w:rsidRPr="008649D8" w14:paraId="15F5A665" w14:textId="77777777" w:rsidTr="00CE5B5B">
        <w:trPr>
          <w:tblHeader/>
        </w:trPr>
        <w:tc>
          <w:tcPr>
            <w:tcW w:w="2778" w:type="dxa"/>
          </w:tcPr>
          <w:p w14:paraId="6021700C" w14:textId="77777777" w:rsidR="00421F82" w:rsidRPr="008649D8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DD4657B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584619D1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45943C4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3F896BB4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21F82" w:rsidRPr="008649D8" w14:paraId="1779C79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0BFD278B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9E2B17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8BF4EB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E3BA19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B1FE69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1F82" w:rsidRPr="008649D8" w14:paraId="4D5619D8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5EB4765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1ECF7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63,225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F0A305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4EE771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B5A96C0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63,225</w:t>
            </w:r>
          </w:p>
        </w:tc>
      </w:tr>
      <w:tr w:rsidR="00421F82" w:rsidRPr="008649D8" w14:paraId="5DFE2436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B2A41FE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3294E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236,120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871D7C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4830765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BF9683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236,120</w:t>
            </w:r>
          </w:p>
        </w:tc>
      </w:tr>
      <w:tr w:rsidR="00421F82" w:rsidRPr="008649D8" w14:paraId="111D8268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9C018EF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989898D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62,793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6EC276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026F359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15265F0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62,793</w:t>
            </w:r>
          </w:p>
        </w:tc>
      </w:tr>
      <w:tr w:rsidR="00421F82" w:rsidRPr="008649D8" w14:paraId="5A652BB3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4207792" w14:textId="77777777" w:rsidR="00421F82" w:rsidRPr="008649D8" w:rsidRDefault="00421F82" w:rsidP="00CE5B5B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C97E0D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54,328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998CEC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407C43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EBC804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54,328</w:t>
            </w:r>
          </w:p>
        </w:tc>
      </w:tr>
      <w:tr w:rsidR="00421F82" w:rsidRPr="008649D8" w14:paraId="79FC2A9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64A61BE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94AF8F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91FCC6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3F161E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450C78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21F82" w:rsidRPr="008649D8" w14:paraId="66899566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9FBACC3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 xml:space="preserve">     -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71FAC0D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31,767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518483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F962EA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87C47C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31,767</w:t>
            </w:r>
          </w:p>
        </w:tc>
      </w:tr>
      <w:tr w:rsidR="00421F82" w:rsidRPr="008649D8" w14:paraId="7CF7247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735476A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20193C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8F5D8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7,282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404309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33,824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FC96A12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41,106</w:t>
            </w:r>
          </w:p>
        </w:tc>
      </w:tr>
      <w:tr w:rsidR="00421F82" w:rsidRPr="008649D8" w14:paraId="46E13B7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03F6AC3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0BEF79DC" w14:textId="048AE3CF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D22972E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0EAAA2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4B4EA7B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68,795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B946486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80,759</w:t>
            </w:r>
          </w:p>
        </w:tc>
      </w:tr>
      <w:tr w:rsidR="00421F82" w:rsidRPr="008649D8" w14:paraId="2DB02E8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9B38625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072E1695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E24FD24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C100B9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E99A4ED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206,430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908B6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242,286</w:t>
            </w:r>
          </w:p>
        </w:tc>
      </w:tr>
      <w:tr w:rsidR="00421F82" w:rsidRPr="008649D8" w14:paraId="1A07CF37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AF67139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3B6272AC" w14:textId="77777777" w:rsidR="00421F82" w:rsidRPr="008649D8" w:rsidRDefault="00421F82" w:rsidP="00CE5B5B">
            <w:pPr>
              <w:spacing w:line="240" w:lineRule="auto"/>
              <w:ind w:firstLine="3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AD5F797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884429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32,838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FAB866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90,962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4EF488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123,800</w:t>
            </w:r>
          </w:p>
        </w:tc>
      </w:tr>
      <w:tr w:rsidR="00421F82" w:rsidRPr="008649D8" w14:paraId="685D6458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8A5213C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1F8D3BD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1DFC471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07FE12A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100,473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4EDF859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162,873</w:t>
            </w:r>
          </w:p>
        </w:tc>
      </w:tr>
      <w:tr w:rsidR="00421F82" w:rsidRPr="008649D8" w14:paraId="454F5186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1DF611A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9D1A2E" w14:textId="12330B45" w:rsidR="00421F82" w:rsidRPr="008649D8" w:rsidRDefault="00311B86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57,498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023A98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78E9190" w14:textId="77777777" w:rsidR="00421F82" w:rsidRPr="008649D8" w:rsidRDefault="00421F82" w:rsidP="00CE5B5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7331EF" w14:textId="77777777" w:rsidR="00421F82" w:rsidRPr="008649D8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63,523</w:t>
            </w:r>
          </w:p>
        </w:tc>
      </w:tr>
      <w:tr w:rsidR="00421F82" w:rsidRPr="008649D8" w14:paraId="6CDFC93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EF76843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4677901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99EAB6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BCE2FAB" w14:textId="77777777" w:rsidR="00421F82" w:rsidRPr="008649D8" w:rsidRDefault="00421F8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078E02" w14:textId="77777777" w:rsidR="00421F82" w:rsidRPr="008649D8" w:rsidRDefault="00421F82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421F82" w:rsidRPr="008649D8" w14:paraId="618AF3E0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037A27D" w14:textId="77777777" w:rsidR="00421F82" w:rsidRPr="008649D8" w:rsidRDefault="00421F82" w:rsidP="00CE5B5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618F51" w14:textId="2B749DA2" w:rsidR="00421F82" w:rsidRPr="008649D8" w:rsidRDefault="00581432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506,344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6C40492" w14:textId="77777777" w:rsidR="00421F82" w:rsidRPr="008649D8" w:rsidRDefault="00421F82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150,340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8F02F54" w14:textId="77777777" w:rsidR="00421F82" w:rsidRPr="008649D8" w:rsidRDefault="00421F82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lang w:val="en-GB"/>
              </w:rPr>
              <w:t>500,484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1547EA2" w14:textId="378370D0" w:rsidR="00421F82" w:rsidRPr="008649D8" w:rsidRDefault="00F43AE1" w:rsidP="00CE5B5B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1,157,168</w:t>
            </w:r>
          </w:p>
        </w:tc>
      </w:tr>
    </w:tbl>
    <w:p w14:paraId="30F9E0DF" w14:textId="77777777" w:rsidR="007478B7" w:rsidRPr="008649D8" w:rsidRDefault="007478B7" w:rsidP="004B3E16">
      <w:pPr>
        <w:pStyle w:val="CordiaNew"/>
        <w:tabs>
          <w:tab w:val="clear" w:pos="4153"/>
          <w:tab w:val="left" w:pos="72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5833518" w14:textId="77777777" w:rsidR="00645126" w:rsidRPr="008649D8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67E43646" w:rsidR="00EE4AC3" w:rsidRPr="008649D8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ไม่มีการกระจุกตัวของลูกหนี้ที่เป็นสาระสำคัญ เนื่องจาก</w:t>
      </w:r>
      <w:r w:rsidR="000720F0"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มีลูกค้าเป็นจำนวนมากและ</w:t>
      </w:r>
      <w:r w:rsidR="000720F0"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8649D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หากมีลูกหนี้ที่</w:t>
      </w:r>
      <w:r w:rsidR="000720F0"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8649D8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ให้เพียงพอกับโอกาสที่จะเกิดความสูญเสียดังกล่าว</w:t>
      </w:r>
      <w:r w:rsidR="00222A55" w:rsidRPr="008649D8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="00222A55" w:rsidRPr="008649D8">
        <w:rPr>
          <w:rFonts w:ascii="Browallia New" w:hAnsi="Browallia New" w:cs="Browallia New"/>
          <w:color w:val="auto"/>
          <w:sz w:val="28"/>
          <w:szCs w:val="28"/>
          <w:cs/>
        </w:rPr>
        <w:t>ข้อมูลเกี่ยวกับลูกหนี้การค้าเปิดเผยในหมายเหตุข้อ</w:t>
      </w:r>
      <w:r w:rsidR="00222A55" w:rsidRPr="008649D8">
        <w:rPr>
          <w:rFonts w:ascii="Browallia New" w:hAnsi="Browallia New" w:cs="Browallia New"/>
          <w:color w:val="auto"/>
          <w:sz w:val="28"/>
          <w:szCs w:val="28"/>
        </w:rPr>
        <w:t xml:space="preserve"> 8)</w:t>
      </w:r>
    </w:p>
    <w:p w14:paraId="04F9403D" w14:textId="77777777" w:rsidR="00F57725" w:rsidRPr="008649D8" w:rsidRDefault="00F5772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E42C0C1" w14:textId="1019B82A" w:rsidR="00645126" w:rsidRPr="008649D8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0E30E3A" w14:textId="2D78F4FE" w:rsidR="00236476" w:rsidRPr="008649D8" w:rsidRDefault="00BE151D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="001E2E2C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</w:t>
      </w:r>
      <w:r w:rsidR="00BA2194"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เพื่อลดความเสี่ยงจากอัตราแลกเปลี่ยนที่อาจเกิดขึ้น </w:t>
      </w:r>
      <w:r w:rsidR="00645126" w:rsidRPr="008649D8">
        <w:rPr>
          <w:rFonts w:ascii="Browallia New" w:hAnsi="Browallia New" w:cs="Browallia New"/>
          <w:color w:val="auto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69C1DA95" w14:textId="2DD740B9" w:rsidR="00E364E1" w:rsidRPr="008649D8" w:rsidRDefault="00E364E1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35DACE54" w14:textId="262A2D2E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3B140E2F" w14:textId="0B70FE10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08CF6F40" w14:textId="18EBB003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24CC1AB0" w14:textId="4528A33C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430B11B5" w14:textId="1AB32F96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6735575F" w14:textId="2B512382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62CBF715" w14:textId="45D2DE0F" w:rsidR="00983839" w:rsidRPr="008649D8" w:rsidRDefault="00983839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4CE154E7" w14:textId="7B82ED11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68CDAC7E" w14:textId="355F5FC6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26EA0E64" w14:textId="7C36D589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5EAAE659" w14:textId="5D53CEA7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732BD334" w14:textId="77777777" w:rsidR="00421F82" w:rsidRPr="008649D8" w:rsidRDefault="00421F82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4C398504" w14:textId="393B3F25" w:rsidR="00645126" w:rsidRPr="008649D8" w:rsidRDefault="00645126" w:rsidP="00DF447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ณ วันที่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8649D8">
        <w:rPr>
          <w:rFonts w:ascii="Browallia New" w:hAnsi="Browallia New" w:cs="Browallia New"/>
          <w:color w:val="auto"/>
          <w:sz w:val="28"/>
          <w:szCs w:val="28"/>
        </w:rPr>
        <w:t>25</w:t>
      </w:r>
      <w:r w:rsidR="00860507" w:rsidRPr="008649D8">
        <w:rPr>
          <w:rFonts w:ascii="Browallia New" w:hAnsi="Browallia New" w:cs="Browallia New"/>
          <w:color w:val="auto"/>
          <w:sz w:val="28"/>
          <w:szCs w:val="28"/>
        </w:rPr>
        <w:t>6</w:t>
      </w:r>
      <w:r w:rsidR="00421F82" w:rsidRPr="008649D8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649D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8649D8" w:rsidRDefault="00645126" w:rsidP="004055A2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6C1D50" w:rsidRPr="008649D8" w14:paraId="2C8E5DD8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77E33460" w14:textId="77777777" w:rsidR="00645126" w:rsidRPr="008649D8" w:rsidRDefault="00645126" w:rsidP="004055A2">
            <w:pPr>
              <w:spacing w:line="240" w:lineRule="auto"/>
              <w:ind w:left="426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8649D8" w:rsidRDefault="00645126" w:rsidP="004055A2">
            <w:pPr>
              <w:pStyle w:val="Heading4"/>
              <w:framePr w:wrap="around"/>
              <w:spacing w:line="240" w:lineRule="auto"/>
              <w:ind w:left="426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C1D50" w:rsidRPr="008649D8" w14:paraId="07316F34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6CB2E9DA" w14:textId="77777777" w:rsidR="00645126" w:rsidRPr="008649D8" w:rsidRDefault="00645126" w:rsidP="004055A2">
            <w:pPr>
              <w:spacing w:line="240" w:lineRule="auto"/>
              <w:ind w:left="4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044AA65E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21F82"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6C1D50" w:rsidRPr="008649D8" w14:paraId="540B92DA" w14:textId="77777777" w:rsidTr="00457C15">
        <w:trPr>
          <w:cantSplit/>
        </w:trPr>
        <w:tc>
          <w:tcPr>
            <w:tcW w:w="2430" w:type="dxa"/>
          </w:tcPr>
          <w:p w14:paraId="0E83CA8D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Pr="008649D8" w:rsidRDefault="00645126" w:rsidP="00E44291">
            <w:pPr>
              <w:pStyle w:val="a8"/>
              <w:tabs>
                <w:tab w:val="left" w:pos="709"/>
              </w:tabs>
              <w:ind w:left="426" w:right="-108" w:hanging="42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8649D8" w:rsidRDefault="00645126" w:rsidP="00E44291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8649D8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13783" w14:textId="77777777" w:rsidR="00E44291" w:rsidRPr="008649D8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</w:t>
            </w:r>
          </w:p>
          <w:p w14:paraId="52C83F9A" w14:textId="550BD6ED" w:rsidR="00645126" w:rsidRPr="008649D8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8649D8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F456C" w14:textId="77777777" w:rsidR="00E44291" w:rsidRPr="008649D8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</w:t>
            </w:r>
            <w:r w:rsidR="00E44291"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  <w:p w14:paraId="24DD2CC7" w14:textId="03C991E9" w:rsidR="00645126" w:rsidRPr="008649D8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6C1D50" w:rsidRPr="008649D8" w14:paraId="1563A009" w14:textId="77777777" w:rsidTr="00457C15">
        <w:trPr>
          <w:cantSplit/>
        </w:trPr>
        <w:tc>
          <w:tcPr>
            <w:tcW w:w="2430" w:type="dxa"/>
            <w:hideMark/>
          </w:tcPr>
          <w:p w14:paraId="5B0D96C0" w14:textId="77777777" w:rsidR="00645126" w:rsidRPr="008649D8" w:rsidRDefault="00645126" w:rsidP="00E44291">
            <w:pPr>
              <w:pStyle w:val="a8"/>
              <w:tabs>
                <w:tab w:val="left" w:pos="317"/>
              </w:tabs>
              <w:ind w:left="426" w:hanging="257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191F1AAE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495B0D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8649D8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90BD6" w:rsidRPr="008649D8" w14:paraId="49A5C53C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29FF433A" w14:textId="744F0853" w:rsidR="00F90BD6" w:rsidRPr="008649D8" w:rsidRDefault="00F90BD6" w:rsidP="00F90BD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bookmarkStart w:id="3" w:name="_Hlk284875292"/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40C2C643" w14:textId="484BE55E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2,549,496</w:t>
            </w:r>
          </w:p>
        </w:tc>
        <w:tc>
          <w:tcPr>
            <w:tcW w:w="254" w:type="dxa"/>
          </w:tcPr>
          <w:p w14:paraId="0B3CC90B" w14:textId="77777777" w:rsidR="00F90BD6" w:rsidRPr="008649D8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35F95029" w14:textId="49BD6220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34.73</w:t>
            </w:r>
          </w:p>
        </w:tc>
        <w:tc>
          <w:tcPr>
            <w:tcW w:w="232" w:type="dxa"/>
          </w:tcPr>
          <w:p w14:paraId="38851255" w14:textId="7777777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41D0DC2" w14:textId="53B26CF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88,552,920</w:t>
            </w:r>
          </w:p>
        </w:tc>
      </w:tr>
      <w:tr w:rsidR="00F90BD6" w:rsidRPr="008649D8" w14:paraId="12C154AA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778C6F00" w14:textId="5E70922E" w:rsidR="00F90BD6" w:rsidRPr="008649D8" w:rsidRDefault="00F90BD6" w:rsidP="00F90BD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18B5BE4" w14:textId="22AB355F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247,943</w:t>
            </w:r>
          </w:p>
        </w:tc>
        <w:tc>
          <w:tcPr>
            <w:tcW w:w="254" w:type="dxa"/>
          </w:tcPr>
          <w:p w14:paraId="3A5134A3" w14:textId="77777777" w:rsidR="00F90BD6" w:rsidRPr="008649D8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585D1FE3" w14:textId="638D4FD9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37.2</w:t>
            </w:r>
            <w:r w:rsidR="00E67B74" w:rsidRPr="008649D8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2" w:type="dxa"/>
          </w:tcPr>
          <w:p w14:paraId="079D3D08" w14:textId="7777777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63B0F28" w14:textId="7F0B1A1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9,224,800</w:t>
            </w:r>
          </w:p>
        </w:tc>
      </w:tr>
      <w:tr w:rsidR="00F90BD6" w:rsidRPr="008649D8" w14:paraId="4C2B2F68" w14:textId="77777777" w:rsidTr="00280697">
        <w:trPr>
          <w:cantSplit/>
        </w:trPr>
        <w:tc>
          <w:tcPr>
            <w:tcW w:w="2430" w:type="dxa"/>
            <w:shd w:val="clear" w:color="auto" w:fill="auto"/>
          </w:tcPr>
          <w:p w14:paraId="1DD9BD26" w14:textId="1379EAF0" w:rsidR="00F90BD6" w:rsidRPr="008649D8" w:rsidRDefault="00F90BD6" w:rsidP="00F90BD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453A27E8" w14:textId="1D2B3868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337,044</w:t>
            </w:r>
          </w:p>
        </w:tc>
        <w:tc>
          <w:tcPr>
            <w:tcW w:w="254" w:type="dxa"/>
          </w:tcPr>
          <w:p w14:paraId="6319C599" w14:textId="77777777" w:rsidR="00F90BD6" w:rsidRPr="008649D8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EBE6202" w14:textId="3F3D355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37.78</w:t>
            </w:r>
          </w:p>
        </w:tc>
        <w:tc>
          <w:tcPr>
            <w:tcW w:w="232" w:type="dxa"/>
          </w:tcPr>
          <w:p w14:paraId="18C2E85B" w14:textId="77777777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858A7D4" w14:textId="67F4E6CE" w:rsidR="00F90BD6" w:rsidRPr="008649D8" w:rsidRDefault="00F90BD6" w:rsidP="00F90BD6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12,734,682</w:t>
            </w:r>
          </w:p>
        </w:tc>
      </w:tr>
      <w:tr w:rsidR="003F540C" w:rsidRPr="008649D8" w14:paraId="7876AFB7" w14:textId="77777777" w:rsidTr="00CE5B5B">
        <w:trPr>
          <w:cantSplit/>
        </w:trPr>
        <w:tc>
          <w:tcPr>
            <w:tcW w:w="2430" w:type="dxa"/>
            <w:shd w:val="clear" w:color="auto" w:fill="auto"/>
          </w:tcPr>
          <w:p w14:paraId="2FC675E2" w14:textId="5AA6B5D5" w:rsidR="003F540C" w:rsidRPr="008649D8" w:rsidRDefault="003F540C" w:rsidP="003F540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881" w:type="dxa"/>
            <w:shd w:val="clear" w:color="auto" w:fill="auto"/>
          </w:tcPr>
          <w:p w14:paraId="6BA5356B" w14:textId="7AED017A" w:rsidR="003F540C" w:rsidRPr="008649D8" w:rsidRDefault="00F90BD6" w:rsidP="003F540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41,724</w:t>
            </w:r>
          </w:p>
        </w:tc>
        <w:tc>
          <w:tcPr>
            <w:tcW w:w="254" w:type="dxa"/>
          </w:tcPr>
          <w:p w14:paraId="3BFF2D4D" w14:textId="77777777" w:rsidR="003F540C" w:rsidRPr="008649D8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4779BE4F" w14:textId="1864813D" w:rsidR="003F540C" w:rsidRPr="008649D8" w:rsidRDefault="00F90BD6" w:rsidP="003F540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26.0</w:t>
            </w:r>
            <w:r w:rsidR="0015707C" w:rsidRPr="008649D8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2" w:type="dxa"/>
          </w:tcPr>
          <w:p w14:paraId="2486C6A6" w14:textId="77777777" w:rsidR="003F540C" w:rsidRPr="008649D8" w:rsidRDefault="003F540C" w:rsidP="003F540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17FA1FF" w14:textId="07967AAC" w:rsidR="003F540C" w:rsidRPr="008649D8" w:rsidRDefault="00F90BD6" w:rsidP="003F540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1,085,512</w:t>
            </w:r>
          </w:p>
        </w:tc>
      </w:tr>
      <w:bookmarkEnd w:id="3"/>
    </w:tbl>
    <w:p w14:paraId="19833B8F" w14:textId="305173BB" w:rsidR="00DD70E5" w:rsidRPr="008649D8" w:rsidRDefault="00DD70E5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421F82" w:rsidRPr="008649D8" w14:paraId="1D189ECC" w14:textId="77777777" w:rsidTr="00CE5B5B">
        <w:trPr>
          <w:trHeight w:val="214"/>
        </w:trPr>
        <w:tc>
          <w:tcPr>
            <w:tcW w:w="2430" w:type="dxa"/>
            <w:vAlign w:val="bottom"/>
          </w:tcPr>
          <w:p w14:paraId="649C7DC7" w14:textId="77777777" w:rsidR="00421F82" w:rsidRPr="008649D8" w:rsidRDefault="00421F82" w:rsidP="00CE5B5B">
            <w:pPr>
              <w:spacing w:line="240" w:lineRule="auto"/>
              <w:ind w:left="426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922EC1" w14:textId="77777777" w:rsidR="00421F82" w:rsidRPr="008649D8" w:rsidRDefault="00421F82" w:rsidP="00CE5B5B">
            <w:pPr>
              <w:pStyle w:val="Heading4"/>
              <w:framePr w:wrap="around"/>
              <w:spacing w:line="240" w:lineRule="auto"/>
              <w:ind w:left="426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21F82" w:rsidRPr="008649D8" w14:paraId="2037F5A8" w14:textId="77777777" w:rsidTr="00CE5B5B">
        <w:trPr>
          <w:trHeight w:val="214"/>
        </w:trPr>
        <w:tc>
          <w:tcPr>
            <w:tcW w:w="2430" w:type="dxa"/>
            <w:vAlign w:val="bottom"/>
          </w:tcPr>
          <w:p w14:paraId="5490B52D" w14:textId="77777777" w:rsidR="00421F82" w:rsidRPr="008649D8" w:rsidRDefault="00421F82" w:rsidP="00CE5B5B">
            <w:pPr>
              <w:spacing w:line="240" w:lineRule="auto"/>
              <w:ind w:left="4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835A9C" w14:textId="19B13EB5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21F82" w:rsidRPr="008649D8" w14:paraId="607D90A0" w14:textId="77777777" w:rsidTr="00CE5B5B">
        <w:trPr>
          <w:cantSplit/>
        </w:trPr>
        <w:tc>
          <w:tcPr>
            <w:tcW w:w="2430" w:type="dxa"/>
          </w:tcPr>
          <w:p w14:paraId="1DD7DF7D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A56D63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426" w:right="-108" w:hanging="42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4E626AE5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BDD1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9DC09C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</w:t>
            </w:r>
          </w:p>
          <w:p w14:paraId="09F2F7AB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0A2D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D73CE3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7C479073" w14:textId="77777777" w:rsidR="00421F82" w:rsidRPr="008649D8" w:rsidRDefault="00421F82" w:rsidP="00CE5B5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421F82" w:rsidRPr="008649D8" w14:paraId="5BCFBF62" w14:textId="77777777" w:rsidTr="00CE5B5B">
        <w:trPr>
          <w:cantSplit/>
        </w:trPr>
        <w:tc>
          <w:tcPr>
            <w:tcW w:w="2430" w:type="dxa"/>
            <w:hideMark/>
          </w:tcPr>
          <w:p w14:paraId="4C2225E9" w14:textId="77777777" w:rsidR="00421F82" w:rsidRPr="008649D8" w:rsidRDefault="00421F82" w:rsidP="00CE5B5B">
            <w:pPr>
              <w:pStyle w:val="a8"/>
              <w:tabs>
                <w:tab w:val="left" w:pos="317"/>
              </w:tabs>
              <w:ind w:left="426" w:hanging="306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8649D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5490A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2C9FE5F7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60CB3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61EBF1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5703D" w14:textId="77777777" w:rsidR="00421F82" w:rsidRPr="008649D8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97D8B" w:rsidRPr="008649D8" w14:paraId="620A32FD" w14:textId="77777777" w:rsidTr="00CE5B5B">
        <w:trPr>
          <w:cantSplit/>
        </w:trPr>
        <w:tc>
          <w:tcPr>
            <w:tcW w:w="2430" w:type="dxa"/>
            <w:shd w:val="clear" w:color="auto" w:fill="auto"/>
            <w:hideMark/>
          </w:tcPr>
          <w:p w14:paraId="4BEDE9BE" w14:textId="77777777" w:rsidR="00D97D8B" w:rsidRPr="008649D8" w:rsidRDefault="00D97D8B" w:rsidP="00D97D8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012D0162" w14:textId="784A16DC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2,549,496</w:t>
            </w:r>
          </w:p>
        </w:tc>
        <w:tc>
          <w:tcPr>
            <w:tcW w:w="254" w:type="dxa"/>
          </w:tcPr>
          <w:p w14:paraId="369ABA89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8F2DA82" w14:textId="62BEB156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34.73</w:t>
            </w:r>
          </w:p>
        </w:tc>
        <w:tc>
          <w:tcPr>
            <w:tcW w:w="232" w:type="dxa"/>
          </w:tcPr>
          <w:p w14:paraId="47B59022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1B673934" w14:textId="6F2C4AE5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88,552,920</w:t>
            </w:r>
          </w:p>
        </w:tc>
      </w:tr>
      <w:tr w:rsidR="00D97D8B" w:rsidRPr="008649D8" w14:paraId="50520580" w14:textId="77777777" w:rsidTr="00CE5B5B">
        <w:trPr>
          <w:cantSplit/>
        </w:trPr>
        <w:tc>
          <w:tcPr>
            <w:tcW w:w="2430" w:type="dxa"/>
            <w:shd w:val="clear" w:color="auto" w:fill="auto"/>
            <w:hideMark/>
          </w:tcPr>
          <w:p w14:paraId="3C530F78" w14:textId="77777777" w:rsidR="00D97D8B" w:rsidRPr="008649D8" w:rsidRDefault="00D97D8B" w:rsidP="00D97D8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59853639" w14:textId="67B959D6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247,943</w:t>
            </w:r>
          </w:p>
        </w:tc>
        <w:tc>
          <w:tcPr>
            <w:tcW w:w="254" w:type="dxa"/>
          </w:tcPr>
          <w:p w14:paraId="667E1B6C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0EEEDB99" w14:textId="296F84AB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37.2</w:t>
            </w:r>
            <w:r w:rsidR="0015707C" w:rsidRPr="008649D8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2" w:type="dxa"/>
          </w:tcPr>
          <w:p w14:paraId="7C6B3C7E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8FCABA7" w14:textId="40ADA742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9,224,800</w:t>
            </w:r>
          </w:p>
        </w:tc>
      </w:tr>
      <w:tr w:rsidR="00D97D8B" w:rsidRPr="008649D8" w14:paraId="4D0A2249" w14:textId="77777777" w:rsidTr="00CE5B5B">
        <w:trPr>
          <w:cantSplit/>
        </w:trPr>
        <w:tc>
          <w:tcPr>
            <w:tcW w:w="2430" w:type="dxa"/>
            <w:shd w:val="clear" w:color="auto" w:fill="auto"/>
          </w:tcPr>
          <w:p w14:paraId="75A9E58D" w14:textId="77777777" w:rsidR="00D97D8B" w:rsidRPr="008649D8" w:rsidRDefault="00D97D8B" w:rsidP="00D97D8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11D83B33" w14:textId="364CD929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337,044</w:t>
            </w:r>
          </w:p>
        </w:tc>
        <w:tc>
          <w:tcPr>
            <w:tcW w:w="254" w:type="dxa"/>
          </w:tcPr>
          <w:p w14:paraId="2F63D970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4996339" w14:textId="364151DD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37.78</w:t>
            </w:r>
          </w:p>
        </w:tc>
        <w:tc>
          <w:tcPr>
            <w:tcW w:w="232" w:type="dxa"/>
          </w:tcPr>
          <w:p w14:paraId="2B804AC4" w14:textId="777777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3C0F87F" w14:textId="53045D77" w:rsidR="00D97D8B" w:rsidRPr="008649D8" w:rsidRDefault="00D97D8B" w:rsidP="00D97D8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12,734,682</w:t>
            </w:r>
          </w:p>
        </w:tc>
      </w:tr>
    </w:tbl>
    <w:p w14:paraId="3FD189B3" w14:textId="77777777" w:rsidR="00421F82" w:rsidRPr="008649D8" w:rsidRDefault="00421F8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067F724A" w14:textId="7B1D611E" w:rsidR="00FC4E1A" w:rsidRPr="008649D8" w:rsidRDefault="00990035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649D8">
        <w:rPr>
          <w:rFonts w:ascii="Browallia New" w:hAnsi="Browallia New" w:cs="Browallia New"/>
          <w:i/>
          <w:iCs/>
          <w:sz w:val="28"/>
          <w:szCs w:val="28"/>
          <w:cs/>
        </w:rPr>
        <w:t>ตราสารอนุพันธ์ทางการเงิน</w:t>
      </w:r>
    </w:p>
    <w:p w14:paraId="3D410859" w14:textId="625035A2" w:rsidR="000256CE" w:rsidRPr="008649D8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ไม่ใช่เพื่อการเก็งกำไรหรือเพื่อการค้า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8649D8">
        <w:rPr>
          <w:rFonts w:ascii="Browallia New" w:hAnsi="Browallia New" w:cs="Browallia New"/>
          <w:sz w:val="28"/>
          <w:szCs w:val="28"/>
        </w:rPr>
        <w:t>12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เดือนหลังรอบระยะเวลาบัญชี</w:t>
      </w:r>
    </w:p>
    <w:p w14:paraId="02EA0585" w14:textId="77777777" w:rsidR="000256CE" w:rsidRPr="008649D8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6E261DB" w14:textId="77777777" w:rsidR="000256CE" w:rsidRPr="008649D8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15D104A7" w14:textId="77777777" w:rsidR="000256CE" w:rsidRPr="008649D8" w:rsidRDefault="000256CE" w:rsidP="000256CE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2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2381"/>
        <w:gridCol w:w="238"/>
        <w:gridCol w:w="2361"/>
      </w:tblGrid>
      <w:tr w:rsidR="000256CE" w:rsidRPr="008649D8" w14:paraId="66B68E78" w14:textId="77777777" w:rsidTr="000D05EF">
        <w:trPr>
          <w:cantSplit/>
          <w:trHeight w:val="385"/>
        </w:trPr>
        <w:tc>
          <w:tcPr>
            <w:tcW w:w="3544" w:type="dxa"/>
          </w:tcPr>
          <w:p w14:paraId="0EAC28FA" w14:textId="77777777" w:rsidR="000256CE" w:rsidRPr="008649D8" w:rsidRDefault="000256CE" w:rsidP="00CE5B5B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0" w:type="dxa"/>
            <w:gridSpan w:val="3"/>
          </w:tcPr>
          <w:p w14:paraId="7DACBC09" w14:textId="77777777" w:rsidR="000256CE" w:rsidRPr="008649D8" w:rsidRDefault="000256CE" w:rsidP="00CE5B5B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256CE" w:rsidRPr="008649D8" w14:paraId="233BD0B7" w14:textId="77777777" w:rsidTr="000D05EF">
        <w:trPr>
          <w:cantSplit/>
          <w:trHeight w:val="385"/>
        </w:trPr>
        <w:tc>
          <w:tcPr>
            <w:tcW w:w="3544" w:type="dxa"/>
          </w:tcPr>
          <w:p w14:paraId="04846C56" w14:textId="77777777" w:rsidR="000256CE" w:rsidRPr="008649D8" w:rsidRDefault="000256CE" w:rsidP="00CE5B5B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0" w:type="dxa"/>
            <w:gridSpan w:val="3"/>
          </w:tcPr>
          <w:p w14:paraId="673CD171" w14:textId="77777777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256CE" w:rsidRPr="008649D8" w14:paraId="19361955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8C2CF33" w14:textId="77777777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7493C5BE" w14:textId="16BBACDE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256</w:t>
            </w:r>
            <w:r w:rsidR="00421F82" w:rsidRPr="008649D8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center"/>
          </w:tcPr>
          <w:p w14:paraId="641611A4" w14:textId="77777777" w:rsidR="000256CE" w:rsidRPr="008649D8" w:rsidRDefault="000256CE" w:rsidP="00CE5B5B">
            <w:pPr>
              <w:ind w:left="851"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1" w:type="dxa"/>
            <w:vAlign w:val="bottom"/>
          </w:tcPr>
          <w:p w14:paraId="3DAFB817" w14:textId="0B6324D9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31</w:t>
            </w: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256</w:t>
            </w:r>
            <w:r w:rsidR="00421F82" w:rsidRPr="008649D8"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</w:tr>
      <w:tr w:rsidR="000256CE" w:rsidRPr="008649D8" w14:paraId="41204A03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B769696" w14:textId="77777777" w:rsidR="000256CE" w:rsidRPr="008649D8" w:rsidRDefault="000256CE" w:rsidP="00CE5B5B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1" w:type="dxa"/>
            <w:vAlign w:val="bottom"/>
          </w:tcPr>
          <w:p w14:paraId="1F7BE7FD" w14:textId="77777777" w:rsidR="000256CE" w:rsidRPr="008649D8" w:rsidRDefault="000256CE" w:rsidP="00CE5B5B">
            <w:pPr>
              <w:ind w:left="851"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F7F932C" w14:textId="77777777" w:rsidR="000256CE" w:rsidRPr="008649D8" w:rsidRDefault="000256CE" w:rsidP="00CE5B5B">
            <w:pPr>
              <w:ind w:left="851"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1" w:type="dxa"/>
            <w:vAlign w:val="bottom"/>
          </w:tcPr>
          <w:p w14:paraId="0C3DFD04" w14:textId="77777777" w:rsidR="000256CE" w:rsidRPr="008649D8" w:rsidRDefault="000256CE" w:rsidP="00CE5B5B">
            <w:pPr>
              <w:ind w:left="851"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421F82" w:rsidRPr="008649D8" w14:paraId="309AB545" w14:textId="77777777" w:rsidTr="000D05EF">
        <w:trPr>
          <w:cantSplit/>
          <w:trHeight w:val="155"/>
        </w:trPr>
        <w:tc>
          <w:tcPr>
            <w:tcW w:w="3544" w:type="dxa"/>
          </w:tcPr>
          <w:p w14:paraId="0EC41A7A" w14:textId="77777777" w:rsidR="00421F82" w:rsidRPr="008649D8" w:rsidRDefault="00421F82" w:rsidP="00421F82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ซื้อ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ขาย</w:t>
            </w: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4387571" w14:textId="69AD438D" w:rsidR="00421F82" w:rsidRPr="008649D8" w:rsidRDefault="00053A7B" w:rsidP="00421F82">
            <w:pPr>
              <w:ind w:left="8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238" w:type="dxa"/>
            <w:vAlign w:val="center"/>
          </w:tcPr>
          <w:p w14:paraId="54FE2F97" w14:textId="77777777" w:rsidR="00421F82" w:rsidRPr="008649D8" w:rsidRDefault="00421F82" w:rsidP="00421F82">
            <w:pPr>
              <w:tabs>
                <w:tab w:val="left" w:pos="988"/>
              </w:tabs>
              <w:ind w:left="851"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auto"/>
          </w:tcPr>
          <w:p w14:paraId="36748EE5" w14:textId="7A2A81AA" w:rsidR="00421F82" w:rsidRPr="008649D8" w:rsidRDefault="00421F82" w:rsidP="00421F82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</w:tbl>
    <w:p w14:paraId="3A28D5E2" w14:textId="3FBF6452" w:rsidR="000256CE" w:rsidRPr="008649D8" w:rsidRDefault="000256CE" w:rsidP="000256CE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786AF7" w14:textId="22AC6305" w:rsidR="00421F82" w:rsidRPr="008649D8" w:rsidRDefault="00421F82" w:rsidP="000256CE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5F6FC3" w14:textId="4A4F677A" w:rsidR="00421F82" w:rsidRPr="008649D8" w:rsidRDefault="00421F82" w:rsidP="000256CE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BA21352" w14:textId="58443FA8" w:rsidR="000256CE" w:rsidRPr="008649D8" w:rsidRDefault="000256CE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649D8">
        <w:rPr>
          <w:rFonts w:ascii="Browallia New" w:hAnsi="Browallia New" w:cs="Browallia New"/>
          <w:sz w:val="28"/>
          <w:szCs w:val="28"/>
        </w:rPr>
        <w:t xml:space="preserve"> 256</w:t>
      </w:r>
      <w:r w:rsidR="00155D54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บริษัทมีสัญญาซื้อขายเงินตราต่างประเทศล่วงหน้าที่มีสถานะเปิด ดังนี้</w:t>
      </w:r>
    </w:p>
    <w:p w14:paraId="23CC10ED" w14:textId="77777777" w:rsidR="000256CE" w:rsidRPr="008649D8" w:rsidRDefault="000256CE" w:rsidP="000256CE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854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381"/>
        <w:gridCol w:w="236"/>
        <w:gridCol w:w="2379"/>
      </w:tblGrid>
      <w:tr w:rsidR="000256CE" w:rsidRPr="008649D8" w14:paraId="553489C7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2094B" w14:textId="77777777" w:rsidR="000256CE" w:rsidRPr="008649D8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8119" w14:textId="77777777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256CE" w:rsidRPr="008649D8" w14:paraId="49C9B2B2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966E22" w14:textId="77777777" w:rsidR="000256CE" w:rsidRPr="008649D8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C33" w14:textId="77777777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6EEF2" w14:textId="77777777" w:rsidR="000256CE" w:rsidRPr="008649D8" w:rsidRDefault="000256CE" w:rsidP="00CE5B5B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7926" w14:textId="77777777" w:rsidR="000256CE" w:rsidRPr="008649D8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0256CE" w:rsidRPr="008649D8" w14:paraId="6E01868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D9354C" w14:textId="77777777" w:rsidR="000256CE" w:rsidRPr="008649D8" w:rsidRDefault="000256CE" w:rsidP="00CE5B5B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CDE8E41" w14:textId="77777777" w:rsidR="000256CE" w:rsidRPr="008649D8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4582A" w14:textId="77777777" w:rsidR="000256CE" w:rsidRPr="008649D8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EB7032D" w14:textId="77777777" w:rsidR="000256CE" w:rsidRPr="008649D8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42C29" w:rsidRPr="008649D8" w14:paraId="61AE15B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C7D6" w14:textId="77777777" w:rsidR="00642C29" w:rsidRPr="008649D8" w:rsidRDefault="00642C29" w:rsidP="00642C2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2AC2B31" w14:textId="448DFD09" w:rsidR="00642C29" w:rsidRPr="008649D8" w:rsidRDefault="00053A7B" w:rsidP="00642C29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1,396,203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1D776" w14:textId="77777777" w:rsidR="00642C29" w:rsidRPr="008649D8" w:rsidRDefault="00642C29" w:rsidP="00642C29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897B" w14:textId="4340467A" w:rsidR="00642C29" w:rsidRPr="008649D8" w:rsidRDefault="00053A7B" w:rsidP="00642C29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34.57 - 38.13</w:t>
            </w:r>
          </w:p>
        </w:tc>
      </w:tr>
    </w:tbl>
    <w:p w14:paraId="271DE87D" w14:textId="416CD71B" w:rsidR="000256CE" w:rsidRPr="008649D8" w:rsidRDefault="000256CE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D4E208A" w14:textId="77777777" w:rsidR="00645126" w:rsidRPr="008649D8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649D8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0D32BDAE" w:rsidR="006E6C6C" w:rsidRPr="008649D8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</w:t>
      </w:r>
      <w:r w:rsidR="009C2DF9"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9C2DF9"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8649D8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Pr="008649D8">
        <w:rPr>
          <w:rFonts w:ascii="Browallia New" w:hAnsi="Browallia New" w:cs="Browallia New"/>
          <w:sz w:val="28"/>
          <w:szCs w:val="28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13B52F49" w14:textId="28E3CB01" w:rsidR="006E68C3" w:rsidRPr="008649D8" w:rsidRDefault="006E68C3" w:rsidP="00053A7B">
      <w:pPr>
        <w:pStyle w:val="CordiaNew"/>
        <w:tabs>
          <w:tab w:val="clear" w:pos="4153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8E298E9" w14:textId="7CDB071F" w:rsidR="006E6C6C" w:rsidRPr="008649D8" w:rsidRDefault="00B50E8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>31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155D54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155D54" w:rsidRPr="008649D8">
        <w:rPr>
          <w:rFonts w:ascii="Browallia New" w:hAnsi="Browallia New" w:cs="Browallia New"/>
          <w:sz w:val="28"/>
          <w:szCs w:val="28"/>
        </w:rPr>
        <w:t>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336CF03" w14:textId="77777777" w:rsidR="00CD3B49" w:rsidRPr="008649D8" w:rsidRDefault="00CD3B4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1166"/>
        <w:gridCol w:w="1167"/>
        <w:gridCol w:w="1166"/>
        <w:gridCol w:w="1167"/>
        <w:gridCol w:w="18"/>
      </w:tblGrid>
      <w:tr w:rsidR="00C30F7A" w:rsidRPr="008649D8" w14:paraId="78A6A8D2" w14:textId="77777777" w:rsidTr="00C168C4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003363D1" w14:textId="77777777" w:rsidR="00C30F7A" w:rsidRPr="008649D8" w:rsidRDefault="00C30F7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  <w:noWrap/>
          </w:tcPr>
          <w:p w14:paraId="4E88FEE0" w14:textId="64B515D0" w:rsidR="00C30F7A" w:rsidRPr="008649D8" w:rsidRDefault="00873A5C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30F7A" w:rsidRPr="008649D8" w14:paraId="53A8BDB6" w14:textId="77777777" w:rsidTr="00C168C4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CA77986" w14:textId="77777777" w:rsidR="00C30F7A" w:rsidRPr="008649D8" w:rsidRDefault="00C30F7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  <w:noWrap/>
            <w:vAlign w:val="bottom"/>
          </w:tcPr>
          <w:p w14:paraId="2FEDDFA0" w14:textId="77777777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30F7A" w:rsidRPr="008649D8" w14:paraId="4A89D217" w14:textId="77777777" w:rsidTr="00C168C4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0B82DEFD" w14:textId="77777777" w:rsidR="00C30F7A" w:rsidRPr="008649D8" w:rsidRDefault="00C30F7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  <w:noWrap/>
            <w:vAlign w:val="bottom"/>
          </w:tcPr>
          <w:p w14:paraId="36B14AA8" w14:textId="1DE570E0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55D54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C30F7A" w:rsidRPr="008649D8" w14:paraId="626F127F" w14:textId="77777777" w:rsidTr="00C168C4">
        <w:trPr>
          <w:gridAfter w:val="1"/>
          <w:wAfter w:w="18" w:type="dxa"/>
          <w:cantSplit/>
          <w:trHeight w:val="286"/>
          <w:tblHeader/>
        </w:trPr>
        <w:tc>
          <w:tcPr>
            <w:tcW w:w="2520" w:type="dxa"/>
            <w:vAlign w:val="bottom"/>
          </w:tcPr>
          <w:p w14:paraId="244DAC00" w14:textId="77777777" w:rsidR="00C30F7A" w:rsidRPr="008649D8" w:rsidRDefault="00C30F7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2CC4834" w14:textId="77777777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66" w:type="dxa"/>
            <w:vAlign w:val="bottom"/>
          </w:tcPr>
          <w:p w14:paraId="01FAC252" w14:textId="77777777" w:rsidR="00C30F7A" w:rsidRPr="008649D8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</w:t>
            </w:r>
          </w:p>
          <w:p w14:paraId="0BFD6596" w14:textId="77777777" w:rsidR="00C30F7A" w:rsidRPr="008649D8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167" w:type="dxa"/>
            <w:noWrap/>
            <w:vAlign w:val="bottom"/>
          </w:tcPr>
          <w:p w14:paraId="132EDBE7" w14:textId="77777777" w:rsidR="00C30F7A" w:rsidRPr="008649D8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66" w:type="dxa"/>
            <w:noWrap/>
            <w:vAlign w:val="bottom"/>
          </w:tcPr>
          <w:p w14:paraId="07B6DE11" w14:textId="77777777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7" w:type="dxa"/>
            <w:noWrap/>
            <w:vAlign w:val="bottom"/>
          </w:tcPr>
          <w:p w14:paraId="0D71DC67" w14:textId="77777777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  <w:p w14:paraId="6421094F" w14:textId="77777777" w:rsidR="00C30F7A" w:rsidRPr="008649D8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(ร้อยละต่อปี)</w:t>
            </w:r>
          </w:p>
        </w:tc>
      </w:tr>
      <w:tr w:rsidR="00873A5C" w:rsidRPr="008649D8" w14:paraId="64DC0014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6AB2BA9C" w14:textId="5DCB4E0D" w:rsidR="00873A5C" w:rsidRPr="008649D8" w:rsidRDefault="00873A5C" w:rsidP="00873A5C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65ADEBE7" w14:textId="43435E52" w:rsidR="00873A5C" w:rsidRPr="008649D8" w:rsidRDefault="00873A5C" w:rsidP="00873A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3FF913" w14:textId="5F2FAE6C" w:rsidR="00873A5C" w:rsidRPr="008649D8" w:rsidRDefault="00873A5C" w:rsidP="00873A5C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1D4326EB" w14:textId="2CFC1EA0" w:rsidR="00873A5C" w:rsidRPr="008649D8" w:rsidRDefault="00873A5C" w:rsidP="00873A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3438D71E" w14:textId="29A7FF5B" w:rsidR="00873A5C" w:rsidRPr="008649D8" w:rsidRDefault="00873A5C" w:rsidP="00873A5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03A17A43" w14:textId="51F47136" w:rsidR="00873A5C" w:rsidRPr="008649D8" w:rsidRDefault="00873A5C" w:rsidP="00873A5C">
            <w:pPr>
              <w:ind w:left="-18" w:righ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1CBD" w:rsidRPr="008649D8" w14:paraId="7020F29C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51B7A358" w14:textId="5B7E40AE" w:rsidR="000E1CBD" w:rsidRPr="008649D8" w:rsidRDefault="000E1CBD" w:rsidP="00873A5C">
            <w:pPr>
              <w:ind w:left="175" w:hanging="1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66" w:type="dxa"/>
            <w:noWrap/>
            <w:vAlign w:val="bottom"/>
          </w:tcPr>
          <w:p w14:paraId="0D024322" w14:textId="77777777" w:rsidR="000E1CBD" w:rsidRPr="008649D8" w:rsidRDefault="000E1CBD" w:rsidP="00873A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AD632DD" w14:textId="77777777" w:rsidR="000E1CBD" w:rsidRPr="008649D8" w:rsidRDefault="000E1CBD" w:rsidP="00873A5C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66A1502" w14:textId="77777777" w:rsidR="000E1CBD" w:rsidRPr="008649D8" w:rsidRDefault="000E1CBD" w:rsidP="00873A5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EB4EDED" w14:textId="77777777" w:rsidR="000E1CBD" w:rsidRPr="008649D8" w:rsidRDefault="000E1CBD" w:rsidP="00873A5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E189535" w14:textId="77777777" w:rsidR="000E1CBD" w:rsidRPr="008649D8" w:rsidRDefault="000E1CBD" w:rsidP="00873A5C">
            <w:pPr>
              <w:ind w:left="-18" w:righ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32D4" w:rsidRPr="008649D8" w14:paraId="57831EB3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66FBF1C1" w14:textId="6E7A5374" w:rsidR="00A932D4" w:rsidRPr="008649D8" w:rsidRDefault="00A932D4" w:rsidP="00A932D4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noWrap/>
            <w:vAlign w:val="bottom"/>
          </w:tcPr>
          <w:p w14:paraId="6A7667EE" w14:textId="6A57AF7A" w:rsidR="00A932D4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144,263</w:t>
            </w:r>
          </w:p>
        </w:tc>
        <w:tc>
          <w:tcPr>
            <w:tcW w:w="1166" w:type="dxa"/>
            <w:vAlign w:val="bottom"/>
          </w:tcPr>
          <w:p w14:paraId="5B7E081A" w14:textId="481C7222" w:rsidR="00A932D4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D09A3D7" w14:textId="065357A0" w:rsidR="00A932D4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5DF3324" w14:textId="7160B71A" w:rsidR="00A932D4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144,263</w:t>
            </w:r>
          </w:p>
        </w:tc>
        <w:tc>
          <w:tcPr>
            <w:tcW w:w="1167" w:type="dxa"/>
            <w:noWrap/>
            <w:vAlign w:val="bottom"/>
          </w:tcPr>
          <w:p w14:paraId="1EB9C339" w14:textId="337EF307" w:rsidR="00A932D4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</w:t>
            </w:r>
            <w:r w:rsidR="000A6A28" w:rsidRPr="008649D8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- 0.</w:t>
            </w:r>
            <w:r w:rsidR="000A6A28" w:rsidRPr="008649D8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9D53A9" w:rsidRPr="008649D8" w14:paraId="05DBAFEB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35C7BF4F" w14:textId="7761F0F0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4B030500" w14:textId="15083431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4DE3BFE5" w14:textId="11658F97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19,398</w:t>
            </w:r>
          </w:p>
        </w:tc>
        <w:tc>
          <w:tcPr>
            <w:tcW w:w="1167" w:type="dxa"/>
            <w:noWrap/>
            <w:vAlign w:val="bottom"/>
          </w:tcPr>
          <w:p w14:paraId="35458770" w14:textId="4A2C5913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769A5F5" w14:textId="4DC0BDC8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19,398</w:t>
            </w:r>
          </w:p>
        </w:tc>
        <w:tc>
          <w:tcPr>
            <w:tcW w:w="1167" w:type="dxa"/>
            <w:noWrap/>
            <w:vAlign w:val="bottom"/>
          </w:tcPr>
          <w:p w14:paraId="3B1092C7" w14:textId="270087FD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5.00 - 28.27</w:t>
            </w:r>
          </w:p>
        </w:tc>
      </w:tr>
      <w:tr w:rsidR="009D53A9" w:rsidRPr="008649D8" w14:paraId="2C1B0A02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0C6B1B37" w14:textId="03650CF2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6" w:type="dxa"/>
            <w:noWrap/>
            <w:vAlign w:val="bottom"/>
          </w:tcPr>
          <w:p w14:paraId="03FFCBED" w14:textId="5A6DBF76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73EE665" w14:textId="24D807DA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10,004</w:t>
            </w:r>
          </w:p>
        </w:tc>
        <w:tc>
          <w:tcPr>
            <w:tcW w:w="1167" w:type="dxa"/>
            <w:noWrap/>
            <w:vAlign w:val="bottom"/>
          </w:tcPr>
          <w:p w14:paraId="13195303" w14:textId="08D33FEF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121,974</w:t>
            </w:r>
          </w:p>
        </w:tc>
        <w:tc>
          <w:tcPr>
            <w:tcW w:w="1166" w:type="dxa"/>
            <w:noWrap/>
            <w:vAlign w:val="bottom"/>
          </w:tcPr>
          <w:p w14:paraId="4D9254E8" w14:textId="43CD14BB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131,978</w:t>
            </w:r>
          </w:p>
        </w:tc>
        <w:tc>
          <w:tcPr>
            <w:tcW w:w="1167" w:type="dxa"/>
            <w:noWrap/>
            <w:vAlign w:val="bottom"/>
          </w:tcPr>
          <w:p w14:paraId="01D038AE" w14:textId="734483FB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0.15</w:t>
            </w:r>
            <w:r w:rsidR="005127F8" w:rsidRPr="008649D8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="002C1B7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127F8" w:rsidRPr="008649D8">
              <w:rPr>
                <w:rFonts w:ascii="Browallia New" w:hAnsi="Browallia New" w:cs="Browallia New"/>
                <w:sz w:val="22"/>
                <w:szCs w:val="22"/>
              </w:rPr>
              <w:t>1.38</w:t>
            </w:r>
          </w:p>
        </w:tc>
      </w:tr>
      <w:tr w:rsidR="009D53A9" w:rsidRPr="008649D8" w14:paraId="2C98410A" w14:textId="77777777" w:rsidTr="00C168C4">
        <w:trPr>
          <w:gridAfter w:val="1"/>
          <w:wAfter w:w="18" w:type="dxa"/>
          <w:cantSplit/>
          <w:trHeight w:val="135"/>
        </w:trPr>
        <w:tc>
          <w:tcPr>
            <w:tcW w:w="2520" w:type="dxa"/>
          </w:tcPr>
          <w:p w14:paraId="436D48D0" w14:textId="77777777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6" w:type="dxa"/>
            <w:noWrap/>
            <w:vAlign w:val="bottom"/>
          </w:tcPr>
          <w:p w14:paraId="528F3678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B296A71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EE54A83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D687F26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CE29C70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D53A9" w:rsidRPr="008649D8" w14:paraId="7FC9C97B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4B959492" w14:textId="56AE46CD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66" w:type="dxa"/>
            <w:noWrap/>
            <w:vAlign w:val="bottom"/>
          </w:tcPr>
          <w:p w14:paraId="4471938F" w14:textId="77777777" w:rsidR="009D53A9" w:rsidRPr="008649D8" w:rsidRDefault="009D53A9" w:rsidP="00C168C4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6ABB7" w14:textId="77777777" w:rsidR="009D53A9" w:rsidRPr="008649D8" w:rsidRDefault="009D53A9" w:rsidP="00C168C4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066725B" w14:textId="77777777" w:rsidR="009D53A9" w:rsidRPr="008649D8" w:rsidRDefault="009D53A9" w:rsidP="00C168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053DF5F6" w14:textId="77777777" w:rsidR="009D53A9" w:rsidRPr="008649D8" w:rsidRDefault="009D53A9" w:rsidP="00C168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  <w:noWrap/>
            <w:vAlign w:val="bottom"/>
          </w:tcPr>
          <w:p w14:paraId="35119D3C" w14:textId="77777777" w:rsidR="009D53A9" w:rsidRPr="008649D8" w:rsidRDefault="009D53A9" w:rsidP="00C168C4">
            <w:pPr>
              <w:ind w:right="-34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D53A9" w:rsidRPr="008649D8" w14:paraId="0D7EE66E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15A42C85" w14:textId="76DF0AB9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564CA49C" w14:textId="4DDC0BD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553DAA6" w14:textId="264E5CD9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30,930</w:t>
            </w:r>
          </w:p>
        </w:tc>
        <w:tc>
          <w:tcPr>
            <w:tcW w:w="1167" w:type="dxa"/>
            <w:noWrap/>
            <w:vAlign w:val="bottom"/>
          </w:tcPr>
          <w:p w14:paraId="0CF7F450" w14:textId="774196D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F646B05" w14:textId="2DD17389" w:rsidR="009D53A9" w:rsidRPr="008649D8" w:rsidRDefault="00A932D4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30,930</w:t>
            </w:r>
          </w:p>
        </w:tc>
        <w:tc>
          <w:tcPr>
            <w:tcW w:w="1167" w:type="dxa"/>
            <w:noWrap/>
            <w:vAlign w:val="bottom"/>
          </w:tcPr>
          <w:p w14:paraId="6A6A5D01" w14:textId="3CAD4092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2.125 -</w:t>
            </w:r>
            <w:r w:rsidR="000B68E5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2.350</w:t>
            </w:r>
          </w:p>
        </w:tc>
      </w:tr>
      <w:tr w:rsidR="009D53A9" w:rsidRPr="008649D8" w14:paraId="5F4A5D94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66B0E26C" w14:textId="74EF6C56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noWrap/>
            <w:vAlign w:val="bottom"/>
          </w:tcPr>
          <w:p w14:paraId="2AEB4252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E5C0BA6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C379A33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C236787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5476715" w14:textId="7777777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D53A9" w:rsidRPr="008649D8" w14:paraId="7B85A595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671B584D" w14:textId="42C954FC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1F17718C" w14:textId="74054A34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16BBDBB" w14:textId="6E240693" w:rsidR="009D53A9" w:rsidRPr="008649D8" w:rsidRDefault="0084703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60,042</w:t>
            </w:r>
          </w:p>
        </w:tc>
        <w:tc>
          <w:tcPr>
            <w:tcW w:w="1167" w:type="dxa"/>
            <w:noWrap/>
            <w:vAlign w:val="bottom"/>
          </w:tcPr>
          <w:p w14:paraId="7D5A9FC6" w14:textId="398431C4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8B05DE7" w14:textId="2253574F" w:rsidR="009D53A9" w:rsidRPr="008649D8" w:rsidRDefault="0084703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60,042</w:t>
            </w:r>
          </w:p>
        </w:tc>
        <w:tc>
          <w:tcPr>
            <w:tcW w:w="1167" w:type="dxa"/>
            <w:noWrap/>
            <w:vAlign w:val="bottom"/>
          </w:tcPr>
          <w:p w14:paraId="410F1AD8" w14:textId="14BB58F2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5.00 </w:t>
            </w:r>
            <w:r w:rsidR="00B516E7"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6.00</w:t>
            </w:r>
          </w:p>
        </w:tc>
      </w:tr>
      <w:tr w:rsidR="009D53A9" w:rsidRPr="008649D8" w14:paraId="2CC974A2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2578FFEE" w14:textId="67F2717A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2DFF26ED" w14:textId="1EA16965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085274B" w14:textId="31551B16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32,933</w:t>
            </w:r>
          </w:p>
        </w:tc>
        <w:tc>
          <w:tcPr>
            <w:tcW w:w="1167" w:type="dxa"/>
            <w:noWrap/>
            <w:vAlign w:val="bottom"/>
          </w:tcPr>
          <w:p w14:paraId="7F412FE0" w14:textId="28FCFB34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2D69718" w14:textId="0C3DB610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32,933</w:t>
            </w:r>
          </w:p>
        </w:tc>
        <w:tc>
          <w:tcPr>
            <w:tcW w:w="1167" w:type="dxa"/>
            <w:noWrap/>
            <w:vAlign w:val="bottom"/>
          </w:tcPr>
          <w:p w14:paraId="7D6F2ACA" w14:textId="367E31D2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4.50 - 5.25</w:t>
            </w:r>
          </w:p>
        </w:tc>
      </w:tr>
      <w:tr w:rsidR="009D53A9" w:rsidRPr="008649D8" w14:paraId="75DAFC1A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67239030" w14:textId="19046474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</w:t>
            </w:r>
            <w:r w:rsidR="00C168C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5A5F66E4" w14:textId="224A0CFF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18FB106C" w14:textId="0DE165F6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64,795</w:t>
            </w:r>
          </w:p>
        </w:tc>
        <w:tc>
          <w:tcPr>
            <w:tcW w:w="1167" w:type="dxa"/>
            <w:noWrap/>
            <w:vAlign w:val="bottom"/>
          </w:tcPr>
          <w:p w14:paraId="72B1BFAC" w14:textId="1B11413F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8130B6B" w14:textId="0000CE2E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64,795</w:t>
            </w:r>
          </w:p>
        </w:tc>
        <w:tc>
          <w:tcPr>
            <w:tcW w:w="1167" w:type="dxa"/>
            <w:noWrap/>
            <w:vAlign w:val="bottom"/>
          </w:tcPr>
          <w:p w14:paraId="7DA9CAEE" w14:textId="0B9C6AA7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9D53A9" w:rsidRPr="008649D8" w14:paraId="46893234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44C12C20" w14:textId="7A4A8D80" w:rsidR="009D53A9" w:rsidRPr="008649D8" w:rsidRDefault="009D53A9" w:rsidP="009D53A9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="00C168C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66" w:type="dxa"/>
            <w:noWrap/>
            <w:vAlign w:val="bottom"/>
          </w:tcPr>
          <w:p w14:paraId="41C6A7C2" w14:textId="2399C333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7D1E9909" w14:textId="5CE24AE0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194,430</w:t>
            </w:r>
          </w:p>
        </w:tc>
        <w:tc>
          <w:tcPr>
            <w:tcW w:w="1167" w:type="dxa"/>
            <w:noWrap/>
            <w:vAlign w:val="bottom"/>
          </w:tcPr>
          <w:p w14:paraId="19E1ED20" w14:textId="705F5AEC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B52AC09" w14:textId="153010FD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194,430</w:t>
            </w:r>
          </w:p>
        </w:tc>
        <w:tc>
          <w:tcPr>
            <w:tcW w:w="1167" w:type="dxa"/>
            <w:noWrap/>
            <w:vAlign w:val="bottom"/>
          </w:tcPr>
          <w:p w14:paraId="7D9E8CB7" w14:textId="4217AAB9" w:rsidR="009D53A9" w:rsidRPr="008649D8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CB3422" w:rsidRPr="008649D8" w14:paraId="2DD2C209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25C9CEE5" w14:textId="19235F3D" w:rsidR="00CB3422" w:rsidRPr="008649D8" w:rsidRDefault="00CB3422" w:rsidP="00CB342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หนี้สินจากภาระค้ำประกัน</w:t>
            </w:r>
            <w:r w:rsidR="00C168C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66" w:type="dxa"/>
            <w:noWrap/>
            <w:vAlign w:val="bottom"/>
          </w:tcPr>
          <w:p w14:paraId="4A12DAE4" w14:textId="5B4A8787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0644367" w14:textId="55257ED3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90,96</w:t>
            </w:r>
            <w:r w:rsidR="000034D0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67" w:type="dxa"/>
            <w:noWrap/>
            <w:vAlign w:val="bottom"/>
          </w:tcPr>
          <w:p w14:paraId="317AB9CF" w14:textId="24904693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C37098C" w14:textId="13AA56E7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90,962</w:t>
            </w:r>
          </w:p>
        </w:tc>
        <w:tc>
          <w:tcPr>
            <w:tcW w:w="1167" w:type="dxa"/>
            <w:noWrap/>
            <w:vAlign w:val="bottom"/>
          </w:tcPr>
          <w:p w14:paraId="76762768" w14:textId="21521A96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</w:t>
            </w:r>
            <w:r w:rsidR="000C66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C1B7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15.00</w:t>
            </w:r>
          </w:p>
        </w:tc>
      </w:tr>
      <w:tr w:rsidR="00CB3422" w:rsidRPr="008649D8" w14:paraId="5261DBC7" w14:textId="77777777" w:rsidTr="00C168C4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57F872C2" w14:textId="24C0D3CD" w:rsidR="00CB3422" w:rsidRPr="008649D8" w:rsidRDefault="00CB3422" w:rsidP="00CB342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715752A4" w14:textId="2E992395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100,473</w:t>
            </w:r>
          </w:p>
        </w:tc>
        <w:tc>
          <w:tcPr>
            <w:tcW w:w="1166" w:type="dxa"/>
            <w:vAlign w:val="bottom"/>
          </w:tcPr>
          <w:p w14:paraId="3E0A596F" w14:textId="6FBE06A7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2E15DAE8" w14:textId="1D86008F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77BB91F" w14:textId="22EFCC29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100,473</w:t>
            </w:r>
          </w:p>
        </w:tc>
        <w:tc>
          <w:tcPr>
            <w:tcW w:w="1167" w:type="dxa"/>
            <w:noWrap/>
            <w:vAlign w:val="bottom"/>
          </w:tcPr>
          <w:p w14:paraId="00798EA4" w14:textId="303BEFF9" w:rsidR="00CB3422" w:rsidRPr="008649D8" w:rsidRDefault="00CB3422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9143A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1.00</w:t>
            </w:r>
          </w:p>
        </w:tc>
      </w:tr>
    </w:tbl>
    <w:p w14:paraId="4E1D33C4" w14:textId="5B7CF51C" w:rsidR="00896ABE" w:rsidRPr="008649D8" w:rsidRDefault="00896ABE">
      <w:pPr>
        <w:rPr>
          <w:rFonts w:ascii="Browallia New" w:hAnsi="Browallia New" w:cs="Browallia New"/>
        </w:rPr>
      </w:pPr>
    </w:p>
    <w:p w14:paraId="63D40837" w14:textId="584C060A" w:rsidR="00234620" w:rsidRPr="008649D8" w:rsidRDefault="00234620">
      <w:pPr>
        <w:rPr>
          <w:rFonts w:ascii="Browallia New" w:hAnsi="Browallia New" w:cs="Browallia New"/>
        </w:rPr>
      </w:pPr>
    </w:p>
    <w:p w14:paraId="77908239" w14:textId="7DE0C7AE" w:rsidR="00234620" w:rsidRPr="008649D8" w:rsidRDefault="00234620">
      <w:pPr>
        <w:rPr>
          <w:rFonts w:ascii="Browallia New" w:hAnsi="Browallia New" w:cs="Browallia New"/>
        </w:rPr>
      </w:pPr>
    </w:p>
    <w:p w14:paraId="33594B88" w14:textId="03B37AD9" w:rsidR="00234620" w:rsidRPr="008649D8" w:rsidRDefault="00234620">
      <w:pPr>
        <w:rPr>
          <w:rFonts w:ascii="Browallia New" w:hAnsi="Browallia New" w:cs="Browallia New"/>
        </w:rPr>
      </w:pPr>
    </w:p>
    <w:p w14:paraId="177C9387" w14:textId="21345A77" w:rsidR="00234620" w:rsidRPr="008649D8" w:rsidRDefault="00234620">
      <w:pPr>
        <w:rPr>
          <w:rFonts w:ascii="Browallia New" w:hAnsi="Browallia New" w:cs="Browallia New"/>
        </w:rPr>
      </w:pPr>
    </w:p>
    <w:p w14:paraId="707F5873" w14:textId="60713015" w:rsidR="00234620" w:rsidRPr="008649D8" w:rsidRDefault="00234620">
      <w:pPr>
        <w:rPr>
          <w:rFonts w:ascii="Browallia New" w:hAnsi="Browallia New" w:cs="Browallia New"/>
        </w:rPr>
      </w:pPr>
    </w:p>
    <w:p w14:paraId="714E7CA7" w14:textId="77777777" w:rsidR="00234620" w:rsidRPr="008649D8" w:rsidRDefault="00234620">
      <w:pPr>
        <w:rPr>
          <w:rFonts w:ascii="Browallia New" w:hAnsi="Browallia New" w:cs="Browallia New"/>
        </w:rPr>
      </w:pP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48"/>
        <w:gridCol w:w="1148"/>
        <w:gridCol w:w="1149"/>
        <w:gridCol w:w="1148"/>
        <w:gridCol w:w="1149"/>
        <w:gridCol w:w="18"/>
      </w:tblGrid>
      <w:tr w:rsidR="00155D54" w:rsidRPr="008649D8" w14:paraId="3BA0E4E8" w14:textId="77777777" w:rsidTr="00CD520C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37DFF7B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  <w:noWrap/>
          </w:tcPr>
          <w:p w14:paraId="33BED93E" w14:textId="77777777" w:rsidR="00155D54" w:rsidRPr="008649D8" w:rsidRDefault="00155D54" w:rsidP="00F94CEE">
            <w:pPr>
              <w:pStyle w:val="Heading4"/>
              <w:framePr w:wrap="around"/>
              <w:ind w:left="-108" w:right="-49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155D54" w:rsidRPr="008649D8" w14:paraId="22683B10" w14:textId="77777777" w:rsidTr="00CD520C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67A79C4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  <w:noWrap/>
            <w:vAlign w:val="bottom"/>
          </w:tcPr>
          <w:p w14:paraId="439E13BE" w14:textId="77777777" w:rsidR="00155D54" w:rsidRPr="008649D8" w:rsidRDefault="00155D54" w:rsidP="00F94CE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55D54" w:rsidRPr="008649D8" w14:paraId="31570829" w14:textId="77777777" w:rsidTr="00CD520C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13AEA2E4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  <w:noWrap/>
            <w:vAlign w:val="bottom"/>
          </w:tcPr>
          <w:p w14:paraId="2DABC2A5" w14:textId="77777777" w:rsidR="00155D54" w:rsidRPr="008649D8" w:rsidRDefault="00155D54" w:rsidP="00F94CE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155D54" w:rsidRPr="008649D8" w14:paraId="602B67FC" w14:textId="77777777" w:rsidTr="00CD520C">
        <w:trPr>
          <w:gridAfter w:val="1"/>
          <w:wAfter w:w="18" w:type="dxa"/>
          <w:cantSplit/>
          <w:trHeight w:val="286"/>
          <w:tblHeader/>
        </w:trPr>
        <w:tc>
          <w:tcPr>
            <w:tcW w:w="2520" w:type="dxa"/>
            <w:vAlign w:val="bottom"/>
          </w:tcPr>
          <w:p w14:paraId="72E0ED06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noWrap/>
            <w:vAlign w:val="bottom"/>
          </w:tcPr>
          <w:p w14:paraId="39F2011B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48" w:type="dxa"/>
            <w:vAlign w:val="bottom"/>
          </w:tcPr>
          <w:p w14:paraId="14214174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</w:t>
            </w:r>
          </w:p>
          <w:p w14:paraId="5AD8AE0B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149" w:type="dxa"/>
            <w:noWrap/>
            <w:vAlign w:val="bottom"/>
          </w:tcPr>
          <w:p w14:paraId="4599D0F6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48" w:type="dxa"/>
            <w:noWrap/>
            <w:vAlign w:val="bottom"/>
          </w:tcPr>
          <w:p w14:paraId="38F23599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49" w:type="dxa"/>
            <w:noWrap/>
            <w:vAlign w:val="bottom"/>
          </w:tcPr>
          <w:p w14:paraId="3EFF0C51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  <w:p w14:paraId="5988622E" w14:textId="77777777" w:rsidR="00155D54" w:rsidRPr="008649D8" w:rsidRDefault="00155D5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(ร้อยละต่อปี)</w:t>
            </w:r>
          </w:p>
        </w:tc>
      </w:tr>
      <w:tr w:rsidR="00155D54" w:rsidRPr="008649D8" w14:paraId="6692D15F" w14:textId="77777777" w:rsidTr="00CD520C">
        <w:trPr>
          <w:gridAfter w:val="1"/>
          <w:wAfter w:w="18" w:type="dxa"/>
          <w:cantSplit/>
          <w:trHeight w:val="139"/>
        </w:trPr>
        <w:tc>
          <w:tcPr>
            <w:tcW w:w="2520" w:type="dxa"/>
            <w:vAlign w:val="bottom"/>
          </w:tcPr>
          <w:p w14:paraId="7C411040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6719620E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3D3A833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79E882B1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noWrap/>
            <w:vAlign w:val="bottom"/>
          </w:tcPr>
          <w:p w14:paraId="67EABC28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33412E1D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5D54" w:rsidRPr="008649D8" w14:paraId="25E67DE4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29770440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48" w:type="dxa"/>
            <w:noWrap/>
            <w:vAlign w:val="bottom"/>
          </w:tcPr>
          <w:p w14:paraId="55EAE3D0" w14:textId="77777777" w:rsidR="00155D54" w:rsidRPr="008649D8" w:rsidRDefault="00155D54" w:rsidP="00CE5B5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2F32973A" w14:textId="77777777" w:rsidR="00155D54" w:rsidRPr="008649D8" w:rsidRDefault="00155D54" w:rsidP="00CE5B5B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42E05ECB" w14:textId="77777777" w:rsidR="00155D54" w:rsidRPr="008649D8" w:rsidRDefault="00155D54" w:rsidP="00CE5B5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noWrap/>
            <w:vAlign w:val="bottom"/>
          </w:tcPr>
          <w:p w14:paraId="34A1599A" w14:textId="77777777" w:rsidR="00155D54" w:rsidRPr="008649D8" w:rsidRDefault="00155D5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2CF74A34" w14:textId="77777777" w:rsidR="00155D54" w:rsidRPr="008649D8" w:rsidRDefault="00155D54" w:rsidP="00CE5B5B">
            <w:pPr>
              <w:ind w:left="-18" w:righ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5D54" w:rsidRPr="008649D8" w14:paraId="3EF9B040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167854DE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8" w:type="dxa"/>
            <w:noWrap/>
            <w:vAlign w:val="center"/>
          </w:tcPr>
          <w:p w14:paraId="215C959A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134,348</w:t>
            </w:r>
          </w:p>
        </w:tc>
        <w:tc>
          <w:tcPr>
            <w:tcW w:w="1148" w:type="dxa"/>
            <w:vAlign w:val="center"/>
          </w:tcPr>
          <w:p w14:paraId="77E3FD53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noWrap/>
            <w:vAlign w:val="center"/>
          </w:tcPr>
          <w:p w14:paraId="007A44D4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6DAF2D3D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134,348</w:t>
            </w:r>
          </w:p>
        </w:tc>
        <w:tc>
          <w:tcPr>
            <w:tcW w:w="1149" w:type="dxa"/>
            <w:noWrap/>
            <w:vAlign w:val="center"/>
          </w:tcPr>
          <w:p w14:paraId="74676E26" w14:textId="60E4DA43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A6A28" w:rsidRPr="008649D8">
              <w:rPr>
                <w:rFonts w:ascii="Browallia New" w:hAnsi="Browallia New" w:cs="Browallia New"/>
                <w:sz w:val="22"/>
                <w:szCs w:val="22"/>
              </w:rPr>
              <w:t>.125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- 0.</w:t>
            </w:r>
            <w:r w:rsidR="00BE7143" w:rsidRPr="008649D8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155D54" w:rsidRPr="008649D8" w14:paraId="1E14A145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0BEB5840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48" w:type="dxa"/>
            <w:noWrap/>
            <w:vAlign w:val="center"/>
          </w:tcPr>
          <w:p w14:paraId="5EA55049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0705F3D7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17,277</w:t>
            </w:r>
          </w:p>
        </w:tc>
        <w:tc>
          <w:tcPr>
            <w:tcW w:w="1149" w:type="dxa"/>
            <w:noWrap/>
            <w:vAlign w:val="center"/>
          </w:tcPr>
          <w:p w14:paraId="0A682120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57CB8DEF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17,277</w:t>
            </w:r>
          </w:p>
        </w:tc>
        <w:tc>
          <w:tcPr>
            <w:tcW w:w="1149" w:type="dxa"/>
            <w:noWrap/>
            <w:vAlign w:val="center"/>
          </w:tcPr>
          <w:p w14:paraId="3710E457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5.00 - 28.27</w:t>
            </w:r>
          </w:p>
        </w:tc>
      </w:tr>
      <w:tr w:rsidR="00155D54" w:rsidRPr="008649D8" w14:paraId="671F7684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187B885E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48" w:type="dxa"/>
            <w:noWrap/>
            <w:vAlign w:val="center"/>
          </w:tcPr>
          <w:p w14:paraId="562B4FBF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569F24CF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10,004</w:t>
            </w:r>
          </w:p>
        </w:tc>
        <w:tc>
          <w:tcPr>
            <w:tcW w:w="1149" w:type="dxa"/>
            <w:noWrap/>
            <w:vAlign w:val="center"/>
          </w:tcPr>
          <w:p w14:paraId="3253EB8C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72,017</w:t>
            </w:r>
          </w:p>
        </w:tc>
        <w:tc>
          <w:tcPr>
            <w:tcW w:w="1148" w:type="dxa"/>
            <w:noWrap/>
            <w:vAlign w:val="center"/>
          </w:tcPr>
          <w:p w14:paraId="5880253C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82,021</w:t>
            </w:r>
          </w:p>
        </w:tc>
        <w:tc>
          <w:tcPr>
            <w:tcW w:w="1149" w:type="dxa"/>
            <w:noWrap/>
            <w:vAlign w:val="center"/>
          </w:tcPr>
          <w:p w14:paraId="472164A9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0.15 - 1.38</w:t>
            </w:r>
          </w:p>
        </w:tc>
      </w:tr>
      <w:tr w:rsidR="00155D54" w:rsidRPr="008649D8" w14:paraId="54A5B353" w14:textId="77777777" w:rsidTr="00CD520C">
        <w:trPr>
          <w:gridAfter w:val="1"/>
          <w:wAfter w:w="18" w:type="dxa"/>
          <w:cantSplit/>
          <w:trHeight w:val="135"/>
        </w:trPr>
        <w:tc>
          <w:tcPr>
            <w:tcW w:w="2520" w:type="dxa"/>
          </w:tcPr>
          <w:p w14:paraId="3D129EF6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0E692A9F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7394D4C6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2FB3A6E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noWrap/>
            <w:vAlign w:val="bottom"/>
          </w:tcPr>
          <w:p w14:paraId="1A1749EF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0A7C110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5D54" w:rsidRPr="008649D8" w14:paraId="10ABE266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73DD4E11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48" w:type="dxa"/>
            <w:noWrap/>
            <w:vAlign w:val="bottom"/>
          </w:tcPr>
          <w:p w14:paraId="0C08D6FE" w14:textId="77777777" w:rsidR="00155D54" w:rsidRPr="008649D8" w:rsidRDefault="00155D54" w:rsidP="00CE5B5B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A2C88A4" w14:textId="77777777" w:rsidR="00155D54" w:rsidRPr="008649D8" w:rsidRDefault="00155D54" w:rsidP="00CE5B5B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bottom"/>
          </w:tcPr>
          <w:p w14:paraId="2982E887" w14:textId="77777777" w:rsidR="00155D54" w:rsidRPr="008649D8" w:rsidRDefault="00155D54" w:rsidP="00CE5B5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noWrap/>
            <w:vAlign w:val="bottom"/>
          </w:tcPr>
          <w:p w14:paraId="1E1F3A91" w14:textId="77777777" w:rsidR="00155D54" w:rsidRPr="008649D8" w:rsidRDefault="00155D54" w:rsidP="00CE5B5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9" w:type="dxa"/>
            <w:noWrap/>
            <w:vAlign w:val="bottom"/>
          </w:tcPr>
          <w:p w14:paraId="2F169702" w14:textId="77777777" w:rsidR="00155D54" w:rsidRPr="008649D8" w:rsidRDefault="00155D54" w:rsidP="00CE5B5B">
            <w:pPr>
              <w:ind w:right="-3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5D54" w:rsidRPr="008649D8" w14:paraId="548F0D4A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2D191F26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noWrap/>
            <w:vAlign w:val="center"/>
          </w:tcPr>
          <w:p w14:paraId="37CCC23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4543371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100,432</w:t>
            </w:r>
          </w:p>
        </w:tc>
        <w:tc>
          <w:tcPr>
            <w:tcW w:w="1149" w:type="dxa"/>
            <w:noWrap/>
            <w:vAlign w:val="center"/>
          </w:tcPr>
          <w:p w14:paraId="3EA4F393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59212B2A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100,432</w:t>
            </w:r>
          </w:p>
        </w:tc>
        <w:tc>
          <w:tcPr>
            <w:tcW w:w="1149" w:type="dxa"/>
            <w:noWrap/>
            <w:vAlign w:val="center"/>
          </w:tcPr>
          <w:p w14:paraId="6881BF26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2.00 - 4.00</w:t>
            </w:r>
          </w:p>
        </w:tc>
      </w:tr>
      <w:tr w:rsidR="00155D54" w:rsidRPr="008649D8" w14:paraId="10D9F17E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0EFDACB9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noWrap/>
            <w:vAlign w:val="center"/>
          </w:tcPr>
          <w:p w14:paraId="34D7EAB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5A53EFC1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center"/>
          </w:tcPr>
          <w:p w14:paraId="61219C53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noWrap/>
            <w:vAlign w:val="center"/>
          </w:tcPr>
          <w:p w14:paraId="6176F47E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noWrap/>
            <w:vAlign w:val="center"/>
          </w:tcPr>
          <w:p w14:paraId="2B8E6589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5D54" w:rsidRPr="008649D8" w14:paraId="26CA91F4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14123582" w14:textId="735C9CEE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48" w:type="dxa"/>
            <w:noWrap/>
            <w:vAlign w:val="center"/>
          </w:tcPr>
          <w:p w14:paraId="199B81B0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7DCAFF0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31,767</w:t>
            </w:r>
          </w:p>
        </w:tc>
        <w:tc>
          <w:tcPr>
            <w:tcW w:w="1149" w:type="dxa"/>
            <w:noWrap/>
            <w:vAlign w:val="center"/>
          </w:tcPr>
          <w:p w14:paraId="6FA66AF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5E623ADA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31,767</w:t>
            </w:r>
          </w:p>
        </w:tc>
        <w:tc>
          <w:tcPr>
            <w:tcW w:w="1149" w:type="dxa"/>
            <w:noWrap/>
            <w:vAlign w:val="center"/>
          </w:tcPr>
          <w:p w14:paraId="7978B527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6.00</w:t>
            </w:r>
          </w:p>
        </w:tc>
      </w:tr>
      <w:tr w:rsidR="00155D54" w:rsidRPr="008649D8" w14:paraId="1A0AB137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</w:tcPr>
          <w:p w14:paraId="444E0FFD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noWrap/>
            <w:vAlign w:val="center"/>
          </w:tcPr>
          <w:p w14:paraId="01C8284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76BE6E61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41,106</w:t>
            </w:r>
          </w:p>
        </w:tc>
        <w:tc>
          <w:tcPr>
            <w:tcW w:w="1149" w:type="dxa"/>
            <w:noWrap/>
            <w:vAlign w:val="center"/>
          </w:tcPr>
          <w:p w14:paraId="029D74B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6D93ED4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41,106</w:t>
            </w:r>
          </w:p>
        </w:tc>
        <w:tc>
          <w:tcPr>
            <w:tcW w:w="1149" w:type="dxa"/>
            <w:noWrap/>
            <w:vAlign w:val="center"/>
          </w:tcPr>
          <w:p w14:paraId="5F033B66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4.50 - 5.25</w:t>
            </w:r>
          </w:p>
        </w:tc>
      </w:tr>
      <w:tr w:rsidR="00155D54" w:rsidRPr="008649D8" w14:paraId="5221A253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273D59CF" w14:textId="03925738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48" w:type="dxa"/>
            <w:noWrap/>
            <w:vAlign w:val="center"/>
          </w:tcPr>
          <w:p w14:paraId="78B6F1D3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41EE30B8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80,759</w:t>
            </w:r>
          </w:p>
        </w:tc>
        <w:tc>
          <w:tcPr>
            <w:tcW w:w="1149" w:type="dxa"/>
            <w:noWrap/>
            <w:vAlign w:val="center"/>
          </w:tcPr>
          <w:p w14:paraId="63CB3458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7DCFC564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80,759</w:t>
            </w:r>
          </w:p>
        </w:tc>
        <w:tc>
          <w:tcPr>
            <w:tcW w:w="1149" w:type="dxa"/>
            <w:noWrap/>
            <w:vAlign w:val="center"/>
          </w:tcPr>
          <w:p w14:paraId="44ECF938" w14:textId="6649CF83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67462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67462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155D54" w:rsidRPr="008649D8" w14:paraId="3440011C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6F5D20D8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48" w:type="dxa"/>
            <w:noWrap/>
            <w:vAlign w:val="center"/>
          </w:tcPr>
          <w:p w14:paraId="427CF5E5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3D368D91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242,286</w:t>
            </w:r>
          </w:p>
        </w:tc>
        <w:tc>
          <w:tcPr>
            <w:tcW w:w="1149" w:type="dxa"/>
            <w:noWrap/>
            <w:vAlign w:val="center"/>
          </w:tcPr>
          <w:p w14:paraId="22B86591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540FE387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242,286</w:t>
            </w:r>
          </w:p>
        </w:tc>
        <w:tc>
          <w:tcPr>
            <w:tcW w:w="1149" w:type="dxa"/>
            <w:noWrap/>
            <w:vAlign w:val="center"/>
          </w:tcPr>
          <w:p w14:paraId="78B0DDF5" w14:textId="0B1A13C9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67462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67462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155D54" w:rsidRPr="008649D8" w14:paraId="77057415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7B5C8DDE" w14:textId="56B5F14D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หนี้สินจากภาระค้ำประกันเงินกู้ยืมของ</w:t>
            </w:r>
            <w:r w:rsidR="000E1CBD" w:rsidRPr="008649D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48" w:type="dxa"/>
            <w:noWrap/>
            <w:vAlign w:val="center"/>
          </w:tcPr>
          <w:p w14:paraId="28BB7BD4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8A495C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center"/>
          </w:tcPr>
          <w:p w14:paraId="432D23FD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5CA8B62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123,800</w:t>
            </w:r>
          </w:p>
        </w:tc>
        <w:tc>
          <w:tcPr>
            <w:tcW w:w="1149" w:type="dxa"/>
            <w:noWrap/>
            <w:vAlign w:val="center"/>
          </w:tcPr>
          <w:p w14:paraId="36520CB6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BE815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1B752E5E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80895D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123,800</w:t>
            </w:r>
          </w:p>
        </w:tc>
        <w:tc>
          <w:tcPr>
            <w:tcW w:w="1149" w:type="dxa"/>
            <w:noWrap/>
            <w:vAlign w:val="center"/>
          </w:tcPr>
          <w:p w14:paraId="53229DFC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13A748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5.00, 15.00</w:t>
            </w:r>
          </w:p>
        </w:tc>
      </w:tr>
      <w:tr w:rsidR="00155D54" w:rsidRPr="008649D8" w14:paraId="791F798C" w14:textId="77777777" w:rsidTr="00CD520C">
        <w:trPr>
          <w:gridAfter w:val="1"/>
          <w:wAfter w:w="18" w:type="dxa"/>
          <w:cantSplit/>
          <w:trHeight w:val="286"/>
        </w:trPr>
        <w:tc>
          <w:tcPr>
            <w:tcW w:w="2520" w:type="dxa"/>
            <w:vAlign w:val="center"/>
          </w:tcPr>
          <w:p w14:paraId="27433E72" w14:textId="77777777" w:rsidR="00155D54" w:rsidRPr="008649D8" w:rsidRDefault="00155D54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8" w:type="dxa"/>
            <w:noWrap/>
            <w:vAlign w:val="center"/>
          </w:tcPr>
          <w:p w14:paraId="59BF55C8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162,873</w:t>
            </w:r>
          </w:p>
        </w:tc>
        <w:tc>
          <w:tcPr>
            <w:tcW w:w="1148" w:type="dxa"/>
            <w:vAlign w:val="center"/>
          </w:tcPr>
          <w:p w14:paraId="1C4AC69B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noWrap/>
            <w:vAlign w:val="center"/>
          </w:tcPr>
          <w:p w14:paraId="7BB1DFD4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8" w:type="dxa"/>
            <w:noWrap/>
            <w:vAlign w:val="center"/>
          </w:tcPr>
          <w:p w14:paraId="71E4B8B4" w14:textId="77777777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162,873</w:t>
            </w:r>
          </w:p>
        </w:tc>
        <w:tc>
          <w:tcPr>
            <w:tcW w:w="1149" w:type="dxa"/>
            <w:noWrap/>
            <w:vAlign w:val="center"/>
          </w:tcPr>
          <w:p w14:paraId="6E8ED8C9" w14:textId="23B66F31" w:rsidR="00155D54" w:rsidRPr="008649D8" w:rsidRDefault="00155D54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0B41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0B41F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1.00</w:t>
            </w:r>
          </w:p>
        </w:tc>
      </w:tr>
    </w:tbl>
    <w:p w14:paraId="18A4974B" w14:textId="77777777" w:rsidR="000E1CBD" w:rsidRPr="008649D8" w:rsidRDefault="000E1CBD">
      <w:pPr>
        <w:rPr>
          <w:rFonts w:ascii="Browallia New" w:hAnsi="Browallia New" w:cs="Browallia New"/>
        </w:rPr>
      </w:pP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</w:tblGrid>
      <w:tr w:rsidR="00C14824" w:rsidRPr="008649D8" w14:paraId="2CF0A119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A5F4559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</w:tcPr>
          <w:p w14:paraId="63F44464" w14:textId="77777777" w:rsidR="00C14824" w:rsidRPr="008649D8" w:rsidRDefault="00C14824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14824" w:rsidRPr="008649D8" w14:paraId="797A647C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2660FDB9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71F25A2D" w14:textId="4A5195E9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C14824" w:rsidRPr="008649D8" w14:paraId="0747D95D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76DD7DD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7BFF2BFF" w14:textId="5EA67B90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A3139A"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C14824" w:rsidRPr="008649D8" w14:paraId="19BABC99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A6A84D9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13775E4A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52" w:type="dxa"/>
            <w:vAlign w:val="bottom"/>
          </w:tcPr>
          <w:p w14:paraId="6568EE1C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</w:t>
            </w:r>
          </w:p>
          <w:p w14:paraId="05838EFA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2310C864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55E46750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365C50BD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  <w:p w14:paraId="0E9232FD" w14:textId="77777777" w:rsidR="00C14824" w:rsidRPr="008649D8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(ร้อยละต่อปี)</w:t>
            </w:r>
          </w:p>
        </w:tc>
      </w:tr>
      <w:tr w:rsidR="00C14824" w:rsidRPr="008649D8" w14:paraId="6D7E9057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2BE20543" w14:textId="74207565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8F0A05A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445B55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370C662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8779D21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2FD3DAD3" w14:textId="77777777" w:rsidR="00C14824" w:rsidRPr="008649D8" w:rsidRDefault="00C14824" w:rsidP="00CE5B5B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F6C8F" w:rsidRPr="008649D8" w14:paraId="4CF8908F" w14:textId="77777777" w:rsidTr="00CD520C">
        <w:trPr>
          <w:cantSplit/>
          <w:trHeight w:val="286"/>
        </w:trPr>
        <w:tc>
          <w:tcPr>
            <w:tcW w:w="2520" w:type="dxa"/>
          </w:tcPr>
          <w:p w14:paraId="2B744295" w14:textId="49CDDE23" w:rsidR="00EF6C8F" w:rsidRPr="008649D8" w:rsidRDefault="00EF6C8F" w:rsidP="00EF6C8F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262B140A" w14:textId="77777777" w:rsidR="00EF6C8F" w:rsidRPr="008649D8" w:rsidRDefault="00EF6C8F" w:rsidP="00EF6C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AC892A" w14:textId="77777777" w:rsidR="00EF6C8F" w:rsidRPr="008649D8" w:rsidRDefault="00EF6C8F" w:rsidP="00EF6C8F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F16FFAD" w14:textId="77777777" w:rsidR="00EF6C8F" w:rsidRPr="008649D8" w:rsidRDefault="00EF6C8F" w:rsidP="00EF6C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05B6D81" w14:textId="77777777" w:rsidR="00EF6C8F" w:rsidRPr="008649D8" w:rsidRDefault="00EF6C8F" w:rsidP="00EF6C8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E84F003" w14:textId="77777777" w:rsidR="00EF6C8F" w:rsidRPr="008649D8" w:rsidRDefault="00EF6C8F" w:rsidP="00EF6C8F">
            <w:pPr>
              <w:ind w:left="-18" w:righ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4DA2" w:rsidRPr="008649D8" w14:paraId="3E4BE924" w14:textId="77777777" w:rsidTr="00CD520C">
        <w:trPr>
          <w:cantSplit/>
          <w:trHeight w:val="286"/>
        </w:trPr>
        <w:tc>
          <w:tcPr>
            <w:tcW w:w="2520" w:type="dxa"/>
          </w:tcPr>
          <w:p w14:paraId="76CEA652" w14:textId="79CFD0AF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70CF98F6" w14:textId="77EA5108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142,878</w:t>
            </w:r>
          </w:p>
        </w:tc>
        <w:tc>
          <w:tcPr>
            <w:tcW w:w="1152" w:type="dxa"/>
            <w:vAlign w:val="center"/>
          </w:tcPr>
          <w:p w14:paraId="672C1B43" w14:textId="52A1190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21EC9F6" w14:textId="094B2F44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2369612" w14:textId="248E3075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142,878</w:t>
            </w:r>
          </w:p>
        </w:tc>
        <w:tc>
          <w:tcPr>
            <w:tcW w:w="1152" w:type="dxa"/>
            <w:noWrap/>
            <w:vAlign w:val="center"/>
          </w:tcPr>
          <w:p w14:paraId="5327F0C0" w14:textId="0A1F6C16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C70E0" w:rsidRPr="008649D8">
              <w:rPr>
                <w:rFonts w:ascii="Browallia New" w:hAnsi="Browallia New" w:cs="Browallia New"/>
                <w:sz w:val="22"/>
                <w:szCs w:val="22"/>
              </w:rPr>
              <w:t>.125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- 0.</w:t>
            </w:r>
            <w:r w:rsidR="00AC70E0" w:rsidRPr="008649D8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844DA2" w:rsidRPr="008649D8" w14:paraId="0135B889" w14:textId="77777777" w:rsidTr="00CD520C">
        <w:trPr>
          <w:cantSplit/>
          <w:trHeight w:val="286"/>
        </w:trPr>
        <w:tc>
          <w:tcPr>
            <w:tcW w:w="2520" w:type="dxa"/>
          </w:tcPr>
          <w:p w14:paraId="7E7F39A4" w14:textId="29127D8C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71D33A04" w14:textId="0AAD05A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4F65ABF4" w14:textId="3295D5F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13,448</w:t>
            </w:r>
          </w:p>
        </w:tc>
        <w:tc>
          <w:tcPr>
            <w:tcW w:w="1152" w:type="dxa"/>
            <w:noWrap/>
            <w:vAlign w:val="center"/>
          </w:tcPr>
          <w:p w14:paraId="0A829D44" w14:textId="1B718D4C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FD7E336" w14:textId="3CA4A2A8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13,448</w:t>
            </w:r>
          </w:p>
        </w:tc>
        <w:tc>
          <w:tcPr>
            <w:tcW w:w="1152" w:type="dxa"/>
            <w:noWrap/>
            <w:vAlign w:val="center"/>
          </w:tcPr>
          <w:p w14:paraId="28348096" w14:textId="5300F7D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5.00 </w:t>
            </w:r>
            <w:r w:rsidR="0067462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22440" w:rsidRPr="008649D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747532" w:rsidRPr="008649D8">
              <w:rPr>
                <w:rFonts w:ascii="Browallia New" w:hAnsi="Browallia New" w:cs="Browallia New"/>
                <w:sz w:val="22"/>
                <w:szCs w:val="22"/>
              </w:rPr>
              <w:t>.62</w:t>
            </w:r>
          </w:p>
        </w:tc>
      </w:tr>
      <w:tr w:rsidR="00844DA2" w:rsidRPr="008649D8" w14:paraId="61B827A6" w14:textId="77777777" w:rsidTr="00CD520C">
        <w:trPr>
          <w:cantSplit/>
          <w:trHeight w:val="286"/>
        </w:trPr>
        <w:tc>
          <w:tcPr>
            <w:tcW w:w="2520" w:type="dxa"/>
          </w:tcPr>
          <w:p w14:paraId="04F52289" w14:textId="60CD07F8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4B3A8F2D" w14:textId="7FD2FC68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0939988" w14:textId="0078E5A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52" w:type="dxa"/>
            <w:noWrap/>
            <w:vAlign w:val="center"/>
          </w:tcPr>
          <w:p w14:paraId="5975CB60" w14:textId="3915F924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121,974</w:t>
            </w:r>
          </w:p>
        </w:tc>
        <w:tc>
          <w:tcPr>
            <w:tcW w:w="1152" w:type="dxa"/>
            <w:noWrap/>
            <w:vAlign w:val="center"/>
          </w:tcPr>
          <w:p w14:paraId="1707FAF8" w14:textId="24726674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121,978</w:t>
            </w:r>
          </w:p>
        </w:tc>
        <w:tc>
          <w:tcPr>
            <w:tcW w:w="1152" w:type="dxa"/>
            <w:noWrap/>
            <w:vAlign w:val="center"/>
          </w:tcPr>
          <w:p w14:paraId="2833AE73" w14:textId="2EC8127B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0.15</w:t>
            </w:r>
          </w:p>
        </w:tc>
      </w:tr>
      <w:tr w:rsidR="00844DA2" w:rsidRPr="008649D8" w14:paraId="23A0BFA6" w14:textId="77777777" w:rsidTr="00CD520C">
        <w:trPr>
          <w:cantSplit/>
          <w:trHeight w:val="286"/>
        </w:trPr>
        <w:tc>
          <w:tcPr>
            <w:tcW w:w="2520" w:type="dxa"/>
          </w:tcPr>
          <w:p w14:paraId="70D5FC25" w14:textId="77777777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5C370669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FDC46F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365AB72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E6EF513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1BCD0BD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4DA2" w:rsidRPr="008649D8" w14:paraId="79571A9F" w14:textId="77777777" w:rsidTr="00CD520C">
        <w:trPr>
          <w:cantSplit/>
          <w:trHeight w:val="286"/>
        </w:trPr>
        <w:tc>
          <w:tcPr>
            <w:tcW w:w="2520" w:type="dxa"/>
          </w:tcPr>
          <w:p w14:paraId="6A5E6509" w14:textId="629923FD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4257012E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ED525AB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212D06F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6D31ED2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C5238B9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4DA2" w:rsidRPr="008649D8" w14:paraId="49067B82" w14:textId="77777777" w:rsidTr="00CD520C">
        <w:trPr>
          <w:cantSplit/>
          <w:trHeight w:val="286"/>
        </w:trPr>
        <w:tc>
          <w:tcPr>
            <w:tcW w:w="2520" w:type="dxa"/>
          </w:tcPr>
          <w:p w14:paraId="49D11296" w14:textId="28067E46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74C2DA82" w14:textId="4C79D2E6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72459B25" w14:textId="63195C98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18,319</w:t>
            </w:r>
          </w:p>
        </w:tc>
        <w:tc>
          <w:tcPr>
            <w:tcW w:w="1152" w:type="dxa"/>
            <w:noWrap/>
            <w:vAlign w:val="center"/>
          </w:tcPr>
          <w:p w14:paraId="735DC643" w14:textId="78077236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F8BE0DD" w14:textId="06CF03F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18,319</w:t>
            </w:r>
          </w:p>
        </w:tc>
        <w:tc>
          <w:tcPr>
            <w:tcW w:w="1152" w:type="dxa"/>
            <w:noWrap/>
            <w:vAlign w:val="center"/>
          </w:tcPr>
          <w:p w14:paraId="643E671C" w14:textId="10CDA283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2.125 </w:t>
            </w:r>
            <w:r w:rsidR="009B57EE"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674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7EE" w:rsidRPr="008649D8">
              <w:rPr>
                <w:rFonts w:ascii="Browallia New" w:hAnsi="Browallia New" w:cs="Browallia New"/>
                <w:sz w:val="22"/>
                <w:szCs w:val="22"/>
              </w:rPr>
              <w:t>2.350</w:t>
            </w:r>
          </w:p>
        </w:tc>
      </w:tr>
      <w:tr w:rsidR="00844DA2" w:rsidRPr="008649D8" w14:paraId="4AA1D094" w14:textId="77777777" w:rsidTr="00CD520C">
        <w:trPr>
          <w:cantSplit/>
          <w:trHeight w:val="286"/>
        </w:trPr>
        <w:tc>
          <w:tcPr>
            <w:tcW w:w="2520" w:type="dxa"/>
          </w:tcPr>
          <w:p w14:paraId="535306AD" w14:textId="03727A4C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3333ECF8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A16C2ED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410054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B63E28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187B3B62" w14:textId="777777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4DA2" w:rsidRPr="008649D8" w14:paraId="5A18B2F2" w14:textId="77777777" w:rsidTr="00CD520C">
        <w:trPr>
          <w:cantSplit/>
          <w:trHeight w:val="286"/>
        </w:trPr>
        <w:tc>
          <w:tcPr>
            <w:tcW w:w="2520" w:type="dxa"/>
          </w:tcPr>
          <w:p w14:paraId="302F139C" w14:textId="37CFA8CF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19100C29" w14:textId="045E6560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17AF351F" w14:textId="70129AF0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35,887</w:t>
            </w:r>
          </w:p>
        </w:tc>
        <w:tc>
          <w:tcPr>
            <w:tcW w:w="1152" w:type="dxa"/>
            <w:noWrap/>
            <w:vAlign w:val="center"/>
          </w:tcPr>
          <w:p w14:paraId="3795B0E4" w14:textId="7575DBC0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4AFF160" w14:textId="45653BF8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35,887</w:t>
            </w:r>
          </w:p>
        </w:tc>
        <w:tc>
          <w:tcPr>
            <w:tcW w:w="1152" w:type="dxa"/>
            <w:noWrap/>
            <w:vAlign w:val="center"/>
          </w:tcPr>
          <w:p w14:paraId="6CCB9B7B" w14:textId="4C09033A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44DA2" w:rsidRPr="008649D8">
              <w:rPr>
                <w:rFonts w:ascii="Browallia New" w:hAnsi="Browallia New" w:cs="Browallia New"/>
                <w:sz w:val="22"/>
                <w:szCs w:val="22"/>
              </w:rPr>
              <w:t>.00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7462D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 xml:space="preserve"> 6.00</w:t>
            </w:r>
          </w:p>
        </w:tc>
      </w:tr>
      <w:tr w:rsidR="00844DA2" w:rsidRPr="008649D8" w14:paraId="32579798" w14:textId="77777777" w:rsidTr="00CD520C">
        <w:trPr>
          <w:cantSplit/>
          <w:trHeight w:val="286"/>
        </w:trPr>
        <w:tc>
          <w:tcPr>
            <w:tcW w:w="2520" w:type="dxa"/>
          </w:tcPr>
          <w:p w14:paraId="633A061C" w14:textId="54BCB9C5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44093D28" w14:textId="0125AC6B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317C1155" w14:textId="12AF3730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32,933</w:t>
            </w:r>
          </w:p>
        </w:tc>
        <w:tc>
          <w:tcPr>
            <w:tcW w:w="1152" w:type="dxa"/>
            <w:noWrap/>
            <w:vAlign w:val="center"/>
          </w:tcPr>
          <w:p w14:paraId="7FB1AFA2" w14:textId="457523D0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EABDE2C" w14:textId="38067CE6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32,933</w:t>
            </w:r>
          </w:p>
        </w:tc>
        <w:tc>
          <w:tcPr>
            <w:tcW w:w="1152" w:type="dxa"/>
            <w:noWrap/>
            <w:vAlign w:val="center"/>
          </w:tcPr>
          <w:p w14:paraId="027735CC" w14:textId="22E865BB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4.50 - 5.25</w:t>
            </w:r>
          </w:p>
        </w:tc>
      </w:tr>
      <w:tr w:rsidR="00844DA2" w:rsidRPr="008649D8" w14:paraId="611980A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772B9855" w14:textId="24403E79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5E7FD9F5" w14:textId="489372F3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9D96730" w14:textId="764AEFBB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64,795</w:t>
            </w:r>
          </w:p>
        </w:tc>
        <w:tc>
          <w:tcPr>
            <w:tcW w:w="1152" w:type="dxa"/>
            <w:noWrap/>
            <w:vAlign w:val="center"/>
          </w:tcPr>
          <w:p w14:paraId="54589ED0" w14:textId="33D4C5DA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6D16D7F" w14:textId="694D43FC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64,795</w:t>
            </w:r>
          </w:p>
        </w:tc>
        <w:tc>
          <w:tcPr>
            <w:tcW w:w="1152" w:type="dxa"/>
            <w:noWrap/>
            <w:vAlign w:val="center"/>
          </w:tcPr>
          <w:p w14:paraId="0B629C79" w14:textId="2A5D2595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844DA2" w:rsidRPr="008649D8" w14:paraId="3FDC4B48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2A6A924A" w14:textId="292CA65E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="00754D5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557AFD1E" w14:textId="09E25F8D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A4D58BD" w14:textId="651B5DF5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194,430</w:t>
            </w:r>
          </w:p>
        </w:tc>
        <w:tc>
          <w:tcPr>
            <w:tcW w:w="1152" w:type="dxa"/>
            <w:noWrap/>
            <w:vAlign w:val="center"/>
          </w:tcPr>
          <w:p w14:paraId="345239A1" w14:textId="3E595041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179AFB4" w14:textId="02C9D698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194,430</w:t>
            </w:r>
          </w:p>
        </w:tc>
        <w:tc>
          <w:tcPr>
            <w:tcW w:w="1152" w:type="dxa"/>
            <w:noWrap/>
            <w:vAlign w:val="center"/>
          </w:tcPr>
          <w:p w14:paraId="44565A8A" w14:textId="5065756C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844DA2" w:rsidRPr="008649D8" w14:paraId="115DE46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21AD9E06" w14:textId="15EFBD28" w:rsidR="00844DA2" w:rsidRPr="008649D8" w:rsidRDefault="00844DA2" w:rsidP="00844DA2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highlight w:val="cyan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หนี้สินจากภาระค้ำประกัน</w:t>
            </w:r>
            <w:r w:rsidR="00754D5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52" w:type="dxa"/>
            <w:noWrap/>
            <w:vAlign w:val="center"/>
          </w:tcPr>
          <w:p w14:paraId="06D1A483" w14:textId="77777777" w:rsidR="00970632" w:rsidRPr="008649D8" w:rsidRDefault="0097063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94038E" w14:textId="52865758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3F731ED7" w14:textId="77777777" w:rsidR="00970632" w:rsidRPr="008649D8" w:rsidRDefault="0097063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591AFA" w14:textId="33A0EB64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90,962</w:t>
            </w:r>
          </w:p>
        </w:tc>
        <w:tc>
          <w:tcPr>
            <w:tcW w:w="1152" w:type="dxa"/>
            <w:noWrap/>
            <w:vAlign w:val="center"/>
          </w:tcPr>
          <w:p w14:paraId="59A7C737" w14:textId="77777777" w:rsidR="00970632" w:rsidRPr="008649D8" w:rsidRDefault="0097063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6CD217" w14:textId="3E72EAD5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36C4FD7" w14:textId="77777777" w:rsidR="00970632" w:rsidRPr="008649D8" w:rsidRDefault="0097063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C4C480" w14:textId="14928105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90,962</w:t>
            </w:r>
          </w:p>
        </w:tc>
        <w:tc>
          <w:tcPr>
            <w:tcW w:w="1152" w:type="dxa"/>
            <w:noWrap/>
            <w:vAlign w:val="center"/>
          </w:tcPr>
          <w:p w14:paraId="16757B6B" w14:textId="77777777" w:rsidR="00970632" w:rsidRPr="008649D8" w:rsidRDefault="0097063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B33DFC" w14:textId="7D3FDFB1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5.00, 15.00</w:t>
            </w:r>
          </w:p>
        </w:tc>
      </w:tr>
      <w:tr w:rsidR="00844DA2" w:rsidRPr="008649D8" w14:paraId="5FD035F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0140D942" w14:textId="12A52A4B" w:rsidR="00844DA2" w:rsidRPr="008649D8" w:rsidRDefault="00844DA2" w:rsidP="00844DA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2FDB731F" w14:textId="0A6AB29D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100,473</w:t>
            </w:r>
          </w:p>
        </w:tc>
        <w:tc>
          <w:tcPr>
            <w:tcW w:w="1152" w:type="dxa"/>
            <w:vAlign w:val="center"/>
          </w:tcPr>
          <w:p w14:paraId="10DC444F" w14:textId="62D9AB77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D3533B8" w14:textId="5393F0AF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D0E1810" w14:textId="3229E262" w:rsidR="00844DA2" w:rsidRPr="008649D8" w:rsidRDefault="009B57E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100,473</w:t>
            </w:r>
          </w:p>
        </w:tc>
        <w:tc>
          <w:tcPr>
            <w:tcW w:w="1152" w:type="dxa"/>
            <w:noWrap/>
            <w:vAlign w:val="center"/>
          </w:tcPr>
          <w:p w14:paraId="10BDE393" w14:textId="0A92AC84" w:rsidR="00844DA2" w:rsidRPr="008649D8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59712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59712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1.00</w:t>
            </w:r>
          </w:p>
        </w:tc>
      </w:tr>
    </w:tbl>
    <w:p w14:paraId="4C58F6C1" w14:textId="67BA8F4F" w:rsidR="00196B78" w:rsidRPr="008649D8" w:rsidRDefault="00196B78">
      <w:pPr>
        <w:rPr>
          <w:rFonts w:ascii="Browallia New" w:hAnsi="Browallia New" w:cs="Browallia New"/>
          <w:sz w:val="28"/>
          <w:szCs w:val="28"/>
        </w:rPr>
      </w:pPr>
    </w:p>
    <w:p w14:paraId="7B18AE79" w14:textId="7CEA63EB" w:rsidR="00484525" w:rsidRPr="008649D8" w:rsidRDefault="00484525">
      <w:pPr>
        <w:rPr>
          <w:rFonts w:ascii="Browallia New" w:hAnsi="Browallia New" w:cs="Browallia New"/>
          <w:sz w:val="28"/>
          <w:szCs w:val="28"/>
        </w:rPr>
      </w:pPr>
    </w:p>
    <w:tbl>
      <w:tblPr>
        <w:tblW w:w="8286" w:type="dxa"/>
        <w:tblInd w:w="992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8"/>
      </w:tblGrid>
      <w:tr w:rsidR="00A3139A" w:rsidRPr="008649D8" w14:paraId="6CF4B28D" w14:textId="77777777" w:rsidTr="0090631A">
        <w:trPr>
          <w:cantSplit/>
          <w:trHeight w:val="286"/>
        </w:trPr>
        <w:tc>
          <w:tcPr>
            <w:tcW w:w="2520" w:type="dxa"/>
            <w:vAlign w:val="bottom"/>
          </w:tcPr>
          <w:p w14:paraId="6861CD57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6" w:type="dxa"/>
            <w:gridSpan w:val="5"/>
            <w:noWrap/>
          </w:tcPr>
          <w:p w14:paraId="0B0F81D6" w14:textId="77777777" w:rsidR="00A3139A" w:rsidRPr="008649D8" w:rsidRDefault="00A3139A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A3139A" w:rsidRPr="008649D8" w14:paraId="38D472E6" w14:textId="77777777" w:rsidTr="0090631A">
        <w:trPr>
          <w:cantSplit/>
          <w:trHeight w:val="286"/>
        </w:trPr>
        <w:tc>
          <w:tcPr>
            <w:tcW w:w="2520" w:type="dxa"/>
            <w:vAlign w:val="bottom"/>
          </w:tcPr>
          <w:p w14:paraId="0272B3D4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6" w:type="dxa"/>
            <w:gridSpan w:val="5"/>
            <w:noWrap/>
            <w:vAlign w:val="bottom"/>
          </w:tcPr>
          <w:p w14:paraId="05696F03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A3139A" w:rsidRPr="008649D8" w14:paraId="7AEF1CA1" w14:textId="77777777" w:rsidTr="0090631A">
        <w:trPr>
          <w:cantSplit/>
          <w:trHeight w:val="286"/>
        </w:trPr>
        <w:tc>
          <w:tcPr>
            <w:tcW w:w="2520" w:type="dxa"/>
            <w:vAlign w:val="bottom"/>
          </w:tcPr>
          <w:p w14:paraId="4948C3DA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6" w:type="dxa"/>
            <w:gridSpan w:val="5"/>
            <w:noWrap/>
            <w:vAlign w:val="bottom"/>
          </w:tcPr>
          <w:p w14:paraId="078E58BE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A3139A" w:rsidRPr="008649D8" w14:paraId="28414005" w14:textId="77777777" w:rsidTr="0090631A">
        <w:trPr>
          <w:cantSplit/>
          <w:trHeight w:val="286"/>
        </w:trPr>
        <w:tc>
          <w:tcPr>
            <w:tcW w:w="2520" w:type="dxa"/>
            <w:vAlign w:val="bottom"/>
          </w:tcPr>
          <w:p w14:paraId="422A41C0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A2946ED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52" w:type="dxa"/>
            <w:vAlign w:val="bottom"/>
          </w:tcPr>
          <w:p w14:paraId="4C92ECAE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มีอัตราดอกเบี้ย</w:t>
            </w:r>
          </w:p>
          <w:p w14:paraId="3B8EAF58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6BE99E87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7C739FE5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  <w:noWrap/>
            <w:vAlign w:val="bottom"/>
          </w:tcPr>
          <w:p w14:paraId="7ACA01F5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  <w:p w14:paraId="32BA1841" w14:textId="77777777" w:rsidR="00A3139A" w:rsidRPr="008649D8" w:rsidRDefault="00A3139A" w:rsidP="00CE5B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(ร้อยละต่อปี)</w:t>
            </w:r>
          </w:p>
        </w:tc>
      </w:tr>
      <w:tr w:rsidR="00A3139A" w:rsidRPr="008649D8" w14:paraId="3CD1B7E9" w14:textId="77777777" w:rsidTr="0090631A">
        <w:trPr>
          <w:cantSplit/>
          <w:trHeight w:val="286"/>
        </w:trPr>
        <w:tc>
          <w:tcPr>
            <w:tcW w:w="2520" w:type="dxa"/>
            <w:vAlign w:val="bottom"/>
          </w:tcPr>
          <w:p w14:paraId="6A41C174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77A75D79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AB9DF18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7B08A89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ABF9C69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noWrap/>
            <w:vAlign w:val="bottom"/>
          </w:tcPr>
          <w:p w14:paraId="33E03EB0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3139A" w:rsidRPr="008649D8" w14:paraId="66F51874" w14:textId="77777777" w:rsidTr="0090631A">
        <w:trPr>
          <w:cantSplit/>
          <w:trHeight w:val="286"/>
        </w:trPr>
        <w:tc>
          <w:tcPr>
            <w:tcW w:w="2520" w:type="dxa"/>
          </w:tcPr>
          <w:p w14:paraId="5489348B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2EB19C9A" w14:textId="77777777" w:rsidR="00A3139A" w:rsidRPr="008649D8" w:rsidRDefault="00A3139A" w:rsidP="00CE5B5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D18D32" w14:textId="77777777" w:rsidR="00A3139A" w:rsidRPr="008649D8" w:rsidRDefault="00A3139A" w:rsidP="00CE5B5B">
            <w:pPr>
              <w:ind w:right="22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8229B6A" w14:textId="77777777" w:rsidR="00A3139A" w:rsidRPr="008649D8" w:rsidRDefault="00A3139A" w:rsidP="00CE5B5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2B13335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noWrap/>
            <w:vAlign w:val="bottom"/>
          </w:tcPr>
          <w:p w14:paraId="43066247" w14:textId="77777777" w:rsidR="00A3139A" w:rsidRPr="008649D8" w:rsidRDefault="00A3139A" w:rsidP="00CE5B5B">
            <w:pPr>
              <w:ind w:left="-18" w:righ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139A" w:rsidRPr="008649D8" w14:paraId="6B0289D9" w14:textId="77777777" w:rsidTr="0090631A">
        <w:trPr>
          <w:cantSplit/>
          <w:trHeight w:val="286"/>
        </w:trPr>
        <w:tc>
          <w:tcPr>
            <w:tcW w:w="2520" w:type="dxa"/>
          </w:tcPr>
          <w:p w14:paraId="63B81219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279B41D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131,853</w:t>
            </w:r>
          </w:p>
        </w:tc>
        <w:tc>
          <w:tcPr>
            <w:tcW w:w="1152" w:type="dxa"/>
            <w:vAlign w:val="center"/>
          </w:tcPr>
          <w:p w14:paraId="0A3AB400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9180905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A1EADF3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131,853</w:t>
            </w:r>
          </w:p>
        </w:tc>
        <w:tc>
          <w:tcPr>
            <w:tcW w:w="1158" w:type="dxa"/>
            <w:noWrap/>
            <w:vAlign w:val="center"/>
          </w:tcPr>
          <w:p w14:paraId="060438C5" w14:textId="686758C0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0.050 - 0.</w:t>
            </w:r>
            <w:r w:rsidR="008471A5" w:rsidRPr="008649D8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A3139A" w:rsidRPr="008649D8" w14:paraId="1F542581" w14:textId="77777777" w:rsidTr="0090631A">
        <w:trPr>
          <w:cantSplit/>
          <w:trHeight w:val="286"/>
        </w:trPr>
        <w:tc>
          <w:tcPr>
            <w:tcW w:w="2520" w:type="dxa"/>
          </w:tcPr>
          <w:p w14:paraId="5B6F3115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53BAD828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4203551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10,108</w:t>
            </w:r>
          </w:p>
        </w:tc>
        <w:tc>
          <w:tcPr>
            <w:tcW w:w="1152" w:type="dxa"/>
            <w:noWrap/>
            <w:vAlign w:val="center"/>
          </w:tcPr>
          <w:p w14:paraId="14E4360A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1F9D99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10,108</w:t>
            </w:r>
          </w:p>
        </w:tc>
        <w:tc>
          <w:tcPr>
            <w:tcW w:w="1158" w:type="dxa"/>
            <w:noWrap/>
            <w:vAlign w:val="center"/>
          </w:tcPr>
          <w:p w14:paraId="391CC23B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5.00 - 28.27</w:t>
            </w:r>
          </w:p>
        </w:tc>
      </w:tr>
      <w:tr w:rsidR="00A3139A" w:rsidRPr="008649D8" w14:paraId="2A7B5112" w14:textId="77777777" w:rsidTr="0090631A">
        <w:trPr>
          <w:cantSplit/>
          <w:trHeight w:val="286"/>
        </w:trPr>
        <w:tc>
          <w:tcPr>
            <w:tcW w:w="2520" w:type="dxa"/>
          </w:tcPr>
          <w:p w14:paraId="7A2F980E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0EE95B42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95EA45B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52" w:type="dxa"/>
            <w:noWrap/>
            <w:vAlign w:val="center"/>
          </w:tcPr>
          <w:p w14:paraId="2ED4056F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72,017</w:t>
            </w:r>
          </w:p>
        </w:tc>
        <w:tc>
          <w:tcPr>
            <w:tcW w:w="1152" w:type="dxa"/>
            <w:noWrap/>
            <w:vAlign w:val="center"/>
          </w:tcPr>
          <w:p w14:paraId="16E14D0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72,021</w:t>
            </w:r>
          </w:p>
        </w:tc>
        <w:tc>
          <w:tcPr>
            <w:tcW w:w="1158" w:type="dxa"/>
            <w:noWrap/>
            <w:vAlign w:val="center"/>
          </w:tcPr>
          <w:p w14:paraId="5C545630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0.15</w:t>
            </w:r>
          </w:p>
        </w:tc>
      </w:tr>
      <w:tr w:rsidR="00A3139A" w:rsidRPr="008649D8" w14:paraId="6288594E" w14:textId="77777777" w:rsidTr="0090631A">
        <w:trPr>
          <w:cantSplit/>
          <w:trHeight w:val="286"/>
        </w:trPr>
        <w:tc>
          <w:tcPr>
            <w:tcW w:w="2520" w:type="dxa"/>
          </w:tcPr>
          <w:p w14:paraId="57E1ED04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14E8541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C5AB71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F2E310B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A1C1E00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noWrap/>
            <w:vAlign w:val="bottom"/>
          </w:tcPr>
          <w:p w14:paraId="23B7F03F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139A" w:rsidRPr="008649D8" w14:paraId="7224D941" w14:textId="77777777" w:rsidTr="0090631A">
        <w:trPr>
          <w:cantSplit/>
          <w:trHeight w:val="286"/>
        </w:trPr>
        <w:tc>
          <w:tcPr>
            <w:tcW w:w="2520" w:type="dxa"/>
          </w:tcPr>
          <w:p w14:paraId="23D6FCEC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09B1BFA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31336C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132A1FFB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2199AE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noWrap/>
            <w:vAlign w:val="bottom"/>
          </w:tcPr>
          <w:p w14:paraId="3B597686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139A" w:rsidRPr="008649D8" w14:paraId="79FAD451" w14:textId="77777777" w:rsidTr="0090631A">
        <w:trPr>
          <w:cantSplit/>
          <w:trHeight w:val="286"/>
        </w:trPr>
        <w:tc>
          <w:tcPr>
            <w:tcW w:w="2520" w:type="dxa"/>
          </w:tcPr>
          <w:p w14:paraId="0AAF8602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0AB4A3B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4EF964AB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63,225</w:t>
            </w:r>
          </w:p>
        </w:tc>
        <w:tc>
          <w:tcPr>
            <w:tcW w:w="1152" w:type="dxa"/>
            <w:noWrap/>
            <w:vAlign w:val="center"/>
          </w:tcPr>
          <w:p w14:paraId="5097CF02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AED663A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63,225</w:t>
            </w:r>
          </w:p>
        </w:tc>
        <w:tc>
          <w:tcPr>
            <w:tcW w:w="1158" w:type="dxa"/>
            <w:noWrap/>
            <w:vAlign w:val="center"/>
          </w:tcPr>
          <w:p w14:paraId="3077AB7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2.125 - 4.000</w:t>
            </w:r>
          </w:p>
        </w:tc>
      </w:tr>
      <w:tr w:rsidR="00A3139A" w:rsidRPr="008649D8" w14:paraId="2822578F" w14:textId="77777777" w:rsidTr="0090631A">
        <w:trPr>
          <w:cantSplit/>
          <w:trHeight w:val="286"/>
        </w:trPr>
        <w:tc>
          <w:tcPr>
            <w:tcW w:w="2520" w:type="dxa"/>
          </w:tcPr>
          <w:p w14:paraId="26B01592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4C385C7A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9409761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2DFC1CA9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3BE4509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noWrap/>
            <w:vAlign w:val="center"/>
          </w:tcPr>
          <w:p w14:paraId="40F5935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3139A" w:rsidRPr="008649D8" w14:paraId="04738C2D" w14:textId="77777777" w:rsidTr="0090631A">
        <w:trPr>
          <w:cantSplit/>
          <w:trHeight w:val="286"/>
        </w:trPr>
        <w:tc>
          <w:tcPr>
            <w:tcW w:w="2520" w:type="dxa"/>
          </w:tcPr>
          <w:p w14:paraId="4885D274" w14:textId="2C729132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 </w:t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50E78D3F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5E22934F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31,767</w:t>
            </w:r>
          </w:p>
        </w:tc>
        <w:tc>
          <w:tcPr>
            <w:tcW w:w="1152" w:type="dxa"/>
            <w:noWrap/>
            <w:vAlign w:val="center"/>
          </w:tcPr>
          <w:p w14:paraId="6F7A2D5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D2A552C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31,767</w:t>
            </w:r>
          </w:p>
        </w:tc>
        <w:tc>
          <w:tcPr>
            <w:tcW w:w="1158" w:type="dxa"/>
            <w:noWrap/>
            <w:vAlign w:val="center"/>
          </w:tcPr>
          <w:p w14:paraId="1C12487C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6.00</w:t>
            </w:r>
          </w:p>
        </w:tc>
      </w:tr>
      <w:tr w:rsidR="00A3139A" w:rsidRPr="008649D8" w14:paraId="41BA0306" w14:textId="77777777" w:rsidTr="0090631A">
        <w:trPr>
          <w:cantSplit/>
          <w:trHeight w:val="286"/>
        </w:trPr>
        <w:tc>
          <w:tcPr>
            <w:tcW w:w="2520" w:type="dxa"/>
          </w:tcPr>
          <w:p w14:paraId="5FD546A1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140375B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3C8B909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41,106</w:t>
            </w:r>
          </w:p>
        </w:tc>
        <w:tc>
          <w:tcPr>
            <w:tcW w:w="1152" w:type="dxa"/>
            <w:noWrap/>
            <w:vAlign w:val="center"/>
          </w:tcPr>
          <w:p w14:paraId="266F8542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F57F98A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41,106</w:t>
            </w:r>
          </w:p>
        </w:tc>
        <w:tc>
          <w:tcPr>
            <w:tcW w:w="1158" w:type="dxa"/>
            <w:noWrap/>
            <w:vAlign w:val="center"/>
          </w:tcPr>
          <w:p w14:paraId="0D0CDE5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4.50 - 5.25</w:t>
            </w:r>
          </w:p>
        </w:tc>
      </w:tr>
      <w:tr w:rsidR="00A3139A" w:rsidRPr="008649D8" w14:paraId="45CDD1B6" w14:textId="77777777" w:rsidTr="0090631A">
        <w:trPr>
          <w:cantSplit/>
          <w:trHeight w:val="286"/>
        </w:trPr>
        <w:tc>
          <w:tcPr>
            <w:tcW w:w="2520" w:type="dxa"/>
            <w:vAlign w:val="center"/>
          </w:tcPr>
          <w:p w14:paraId="1812D419" w14:textId="3F14445B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255F9189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5E5EEF10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80,759</w:t>
            </w:r>
          </w:p>
        </w:tc>
        <w:tc>
          <w:tcPr>
            <w:tcW w:w="1152" w:type="dxa"/>
            <w:noWrap/>
            <w:vAlign w:val="center"/>
          </w:tcPr>
          <w:p w14:paraId="7B061EC9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4D80D6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80,759</w:t>
            </w:r>
          </w:p>
        </w:tc>
        <w:tc>
          <w:tcPr>
            <w:tcW w:w="1158" w:type="dxa"/>
            <w:noWrap/>
            <w:vAlign w:val="center"/>
          </w:tcPr>
          <w:p w14:paraId="5F867F48" w14:textId="17CD77A0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A3139A" w:rsidRPr="008649D8" w14:paraId="587BC954" w14:textId="77777777" w:rsidTr="0090631A">
        <w:trPr>
          <w:cantSplit/>
          <w:trHeight w:val="286"/>
        </w:trPr>
        <w:tc>
          <w:tcPr>
            <w:tcW w:w="2520" w:type="dxa"/>
            <w:vAlign w:val="center"/>
          </w:tcPr>
          <w:p w14:paraId="03F303D2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1CE63475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46772393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242,286</w:t>
            </w:r>
          </w:p>
        </w:tc>
        <w:tc>
          <w:tcPr>
            <w:tcW w:w="1152" w:type="dxa"/>
            <w:noWrap/>
            <w:vAlign w:val="center"/>
          </w:tcPr>
          <w:p w14:paraId="639CABA5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C71D2B4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242,286</w:t>
            </w:r>
          </w:p>
        </w:tc>
        <w:tc>
          <w:tcPr>
            <w:tcW w:w="1158" w:type="dxa"/>
            <w:noWrap/>
            <w:vAlign w:val="center"/>
          </w:tcPr>
          <w:p w14:paraId="05ACFD3D" w14:textId="16B086D2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4459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0.25</w:t>
            </w:r>
          </w:p>
        </w:tc>
      </w:tr>
      <w:tr w:rsidR="00A3139A" w:rsidRPr="008649D8" w14:paraId="3C23A2DC" w14:textId="77777777" w:rsidTr="0090631A">
        <w:trPr>
          <w:cantSplit/>
          <w:trHeight w:val="286"/>
        </w:trPr>
        <w:tc>
          <w:tcPr>
            <w:tcW w:w="2520" w:type="dxa"/>
            <w:vAlign w:val="center"/>
          </w:tcPr>
          <w:p w14:paraId="1FE76FE3" w14:textId="77777777" w:rsidR="00A3139A" w:rsidRPr="008649D8" w:rsidRDefault="00A3139A" w:rsidP="00CE5B5B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highlight w:val="cyan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หนี้สินจากภาระค้ำประกันเงินกู้ยืมของ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  <w:noWrap/>
            <w:vAlign w:val="center"/>
          </w:tcPr>
          <w:p w14:paraId="0CBC1F2D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804AE4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123,800</w:t>
            </w:r>
          </w:p>
        </w:tc>
        <w:tc>
          <w:tcPr>
            <w:tcW w:w="1152" w:type="dxa"/>
            <w:noWrap/>
            <w:vAlign w:val="center"/>
          </w:tcPr>
          <w:p w14:paraId="569FBF93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985510E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123,800</w:t>
            </w:r>
          </w:p>
        </w:tc>
        <w:tc>
          <w:tcPr>
            <w:tcW w:w="1158" w:type="dxa"/>
            <w:noWrap/>
            <w:vAlign w:val="center"/>
          </w:tcPr>
          <w:p w14:paraId="1A835A15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5.00, 15.00</w:t>
            </w:r>
          </w:p>
        </w:tc>
      </w:tr>
      <w:tr w:rsidR="00A3139A" w:rsidRPr="008649D8" w14:paraId="13B10C3F" w14:textId="77777777" w:rsidTr="0090631A">
        <w:trPr>
          <w:cantSplit/>
          <w:trHeight w:val="286"/>
        </w:trPr>
        <w:tc>
          <w:tcPr>
            <w:tcW w:w="2520" w:type="dxa"/>
            <w:vAlign w:val="center"/>
          </w:tcPr>
          <w:p w14:paraId="3E2B937C" w14:textId="77777777" w:rsidR="00A3139A" w:rsidRPr="008649D8" w:rsidRDefault="00A3139A" w:rsidP="00CE5B5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28C5D36A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162,873</w:t>
            </w:r>
          </w:p>
        </w:tc>
        <w:tc>
          <w:tcPr>
            <w:tcW w:w="1152" w:type="dxa"/>
            <w:vAlign w:val="center"/>
          </w:tcPr>
          <w:p w14:paraId="484C5B6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45B6CB7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32666A58" w14:textId="77777777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162,873</w:t>
            </w:r>
          </w:p>
        </w:tc>
        <w:tc>
          <w:tcPr>
            <w:tcW w:w="1158" w:type="dxa"/>
            <w:noWrap/>
            <w:vAlign w:val="center"/>
          </w:tcPr>
          <w:p w14:paraId="1E0A7ED9" w14:textId="424C9150" w:rsidR="00A3139A" w:rsidRPr="008649D8" w:rsidRDefault="00A3139A" w:rsidP="00CE5B5B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649D8">
              <w:rPr>
                <w:rFonts w:ascii="Browallia New" w:hAnsi="Browallia New" w:cs="Browallia New"/>
                <w:sz w:val="22"/>
                <w:szCs w:val="22"/>
              </w:rPr>
              <w:t>MLR</w:t>
            </w:r>
            <w:r w:rsidR="003A71B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3A71B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649D8">
              <w:rPr>
                <w:rFonts w:ascii="Browallia New" w:hAnsi="Browallia New" w:cs="Browallia New"/>
                <w:sz w:val="22"/>
                <w:szCs w:val="22"/>
              </w:rPr>
              <w:t>1.00</w:t>
            </w:r>
          </w:p>
        </w:tc>
      </w:tr>
    </w:tbl>
    <w:p w14:paraId="674C337C" w14:textId="77777777" w:rsidR="00A3139A" w:rsidRPr="008649D8" w:rsidRDefault="00A3139A">
      <w:pPr>
        <w:rPr>
          <w:rFonts w:ascii="Browallia New" w:hAnsi="Browallia New" w:cs="Browallia New"/>
          <w:sz w:val="28"/>
          <w:szCs w:val="28"/>
        </w:rPr>
      </w:pPr>
    </w:p>
    <w:p w14:paraId="52737C8D" w14:textId="77777777" w:rsidR="00CB455C" w:rsidRPr="008649D8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337DFBE6" w14:textId="77777777" w:rsidR="00CB455C" w:rsidRPr="008649D8" w:rsidRDefault="00CB455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33575C2" w14:textId="77777777" w:rsidR="00CB455C" w:rsidRPr="008649D8" w:rsidRDefault="00CB455C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EB03535" w14:textId="77777777" w:rsidR="009B2327" w:rsidRPr="008649D8" w:rsidRDefault="009B2327" w:rsidP="00C0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magenta"/>
          <w:cs/>
        </w:rPr>
      </w:pPr>
    </w:p>
    <w:p w14:paraId="73ED30B3" w14:textId="77777777" w:rsidR="00CB455C" w:rsidRPr="008649D8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6D723FC8" w14:textId="77777777" w:rsidR="00CB455C" w:rsidRPr="008649D8" w:rsidRDefault="00CB455C" w:rsidP="00CB455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C32C1C" w14:textId="2B1227C5" w:rsidR="00201EC5" w:rsidRPr="008649D8" w:rsidRDefault="00CB455C" w:rsidP="0020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</w:rPr>
        <w:t>256</w:t>
      </w:r>
      <w:r w:rsidR="00A3139A" w:rsidRPr="008649D8">
        <w:rPr>
          <w:rFonts w:ascii="Browallia New" w:hAnsi="Browallia New" w:cs="Browallia New"/>
          <w:sz w:val="28"/>
          <w:szCs w:val="28"/>
        </w:rPr>
        <w:t>5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 ดังต่อไปนี้</w:t>
      </w:r>
    </w:p>
    <w:p w14:paraId="1F8EBE2D" w14:textId="77777777" w:rsidR="00CB455C" w:rsidRPr="008649D8" w:rsidRDefault="00CB455C" w:rsidP="00CB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228430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4135F5FC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4E2AA880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58F1C2D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E38D6D7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596F6E9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B8B0569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F5B72E5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253AEA7" w14:textId="77777777" w:rsidR="00CB455C" w:rsidRPr="008649D8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F60396D" w14:textId="77777777" w:rsidR="00CB455C" w:rsidRPr="008649D8" w:rsidRDefault="00CB455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7987CEB4" w14:textId="77777777" w:rsidR="00CB455C" w:rsidRPr="008649D8" w:rsidRDefault="00CB455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6A11D3DD" w14:textId="77777777" w:rsidR="00CB455C" w:rsidRPr="008649D8" w:rsidRDefault="00CB455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48F9A485" w14:textId="77777777" w:rsidR="00CB455C" w:rsidRPr="008649D8" w:rsidRDefault="00CB45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2C2956FD" w14:textId="444B19EE" w:rsidR="00CB455C" w:rsidRPr="008649D8" w:rsidRDefault="00510DCD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455C" w:rsidRPr="008649D8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48FAE520" w14:textId="77777777" w:rsidR="00CB455C" w:rsidRPr="008649D8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CB455C" w:rsidRPr="008649D8" w14:paraId="2AF37D3D" w14:textId="77777777" w:rsidTr="00CE5B5B">
        <w:tc>
          <w:tcPr>
            <w:tcW w:w="3688" w:type="dxa"/>
          </w:tcPr>
          <w:p w14:paraId="5C34E5D3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461AA63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1D296E4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66F39DA4" w14:textId="1818BEAC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A5BA3" w:rsidRPr="008649D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หน่วย: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B455C" w:rsidRPr="008649D8" w14:paraId="4FCDD26B" w14:textId="77777777" w:rsidTr="00CE5B5B">
        <w:tc>
          <w:tcPr>
            <w:tcW w:w="3688" w:type="dxa"/>
          </w:tcPr>
          <w:p w14:paraId="5A184CC6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629EF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2BC3A625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997B6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CB455C" w:rsidRPr="008649D8" w14:paraId="4AC3D170" w14:textId="77777777" w:rsidTr="00CE5B5B">
        <w:tc>
          <w:tcPr>
            <w:tcW w:w="3688" w:type="dxa"/>
          </w:tcPr>
          <w:p w14:paraId="260E40A5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B164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2CEC0CB1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FA116" w14:textId="77777777" w:rsidR="00CB455C" w:rsidRPr="008649D8" w:rsidRDefault="00CB455C" w:rsidP="00CE5B5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95824" w:rsidRPr="008649D8" w14:paraId="70EB875E" w14:textId="77777777" w:rsidTr="00CE5B5B">
        <w:tc>
          <w:tcPr>
            <w:tcW w:w="3688" w:type="dxa"/>
            <w:hideMark/>
          </w:tcPr>
          <w:p w14:paraId="554686AF" w14:textId="77777777" w:rsidR="00095824" w:rsidRPr="008649D8" w:rsidRDefault="00095824" w:rsidP="00095824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0DA9CEFB" w14:textId="6EFF7530" w:rsidR="00095824" w:rsidRPr="008649D8" w:rsidRDefault="00E933BC" w:rsidP="009D53A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6,329</w:t>
            </w:r>
          </w:p>
        </w:tc>
        <w:tc>
          <w:tcPr>
            <w:tcW w:w="240" w:type="dxa"/>
          </w:tcPr>
          <w:p w14:paraId="467619C6" w14:textId="77777777" w:rsidR="00095824" w:rsidRPr="008649D8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3BC78950" w14:textId="7539A4F2" w:rsidR="00095824" w:rsidRPr="008649D8" w:rsidRDefault="00D16CA5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4,</w:t>
            </w:r>
            <w:r w:rsidR="00FA1792">
              <w:rPr>
                <w:rFonts w:ascii="Browallia New" w:eastAsia="Calibri" w:hAnsi="Browallia New" w:cs="Browallia New"/>
                <w:sz w:val="28"/>
                <w:szCs w:val="28"/>
              </w:rPr>
              <w:t>133</w:t>
            </w:r>
          </w:p>
        </w:tc>
      </w:tr>
      <w:tr w:rsidR="00095824" w:rsidRPr="008649D8" w14:paraId="0E875180" w14:textId="77777777" w:rsidTr="00CE5B5B">
        <w:tc>
          <w:tcPr>
            <w:tcW w:w="3688" w:type="dxa"/>
            <w:hideMark/>
          </w:tcPr>
          <w:p w14:paraId="16B52207" w14:textId="77777777" w:rsidR="00095824" w:rsidRPr="008649D8" w:rsidRDefault="00095824" w:rsidP="00095824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3DE72A34" w14:textId="5C12F0A8" w:rsidR="00095824" w:rsidRPr="008649D8" w:rsidRDefault="009D53A9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2,174</w:t>
            </w:r>
          </w:p>
        </w:tc>
        <w:tc>
          <w:tcPr>
            <w:tcW w:w="240" w:type="dxa"/>
          </w:tcPr>
          <w:p w14:paraId="684AE78D" w14:textId="77777777" w:rsidR="00095824" w:rsidRPr="008649D8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1CA2042F" w14:textId="53A2C639" w:rsidR="00095824" w:rsidRPr="008649D8" w:rsidRDefault="00EE6D85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649D8">
              <w:rPr>
                <w:rFonts w:ascii="Browallia New" w:eastAsia="Calibri" w:hAnsi="Browallia New" w:cs="Browallia New"/>
                <w:sz w:val="28"/>
                <w:szCs w:val="28"/>
              </w:rPr>
              <w:t>160</w:t>
            </w:r>
          </w:p>
        </w:tc>
      </w:tr>
      <w:tr w:rsidR="00095824" w:rsidRPr="008649D8" w14:paraId="6C04F18D" w14:textId="77777777" w:rsidTr="00CE5B5B">
        <w:tc>
          <w:tcPr>
            <w:tcW w:w="3688" w:type="dxa"/>
            <w:hideMark/>
          </w:tcPr>
          <w:p w14:paraId="784E477B" w14:textId="77777777" w:rsidR="00095824" w:rsidRPr="008649D8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49D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E192B6C" w14:textId="0DB572B0" w:rsidR="00095824" w:rsidRPr="008649D8" w:rsidRDefault="00E933BC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8,503</w:t>
            </w:r>
          </w:p>
        </w:tc>
        <w:tc>
          <w:tcPr>
            <w:tcW w:w="240" w:type="dxa"/>
          </w:tcPr>
          <w:p w14:paraId="56A3C43F" w14:textId="77777777" w:rsidR="00095824" w:rsidRPr="008649D8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AC8205" w14:textId="463EE55C" w:rsidR="00095824" w:rsidRPr="008649D8" w:rsidRDefault="00E933BC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4,293</w:t>
            </w:r>
          </w:p>
        </w:tc>
      </w:tr>
    </w:tbl>
    <w:p w14:paraId="2F0C7EA8" w14:textId="77777777" w:rsidR="00CB455C" w:rsidRPr="008649D8" w:rsidRDefault="00CB455C" w:rsidP="00995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0D63C8FA" w14:textId="77777777" w:rsidR="00CB455C" w:rsidRPr="008649D8" w:rsidRDefault="00CB45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4821DF69" w14:textId="77777777" w:rsidR="00CB455C" w:rsidRPr="008649D8" w:rsidRDefault="00CB455C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68488A6" w14:textId="77777777" w:rsidR="00CB455C" w:rsidRPr="008649D8" w:rsidRDefault="00CB455C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357B296A" w14:textId="77777777" w:rsidR="00CB455C" w:rsidRPr="008649D8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50F08A91" w14:textId="2CC36428" w:rsidR="00CB455C" w:rsidRPr="008649D8" w:rsidRDefault="00F64530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lastRenderedPageBreak/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Pr="008649D8">
        <w:rPr>
          <w:rFonts w:ascii="Browallia New" w:hAnsi="Browallia New" w:cs="Browallia New"/>
          <w:sz w:val="28"/>
          <w:szCs w:val="28"/>
          <w:cs/>
        </w:rPr>
        <w:br/>
        <w:t xml:space="preserve">ซึ่งเกี่ยวเนื่องกับภาระผูกพันทางปฏิบัติบางประการตามปกติธุรกิจจำนวน </w:t>
      </w:r>
      <w:r w:rsidRPr="008649D8">
        <w:rPr>
          <w:rFonts w:ascii="Browallia New" w:hAnsi="Browallia New" w:cs="Browallia New"/>
          <w:sz w:val="28"/>
          <w:szCs w:val="28"/>
        </w:rPr>
        <w:t xml:space="preserve">158.29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="001A473A" w:rsidRPr="008649D8">
        <w:rPr>
          <w:rFonts w:ascii="Browallia New" w:hAnsi="Browallia New" w:cs="Browallia New"/>
          <w:sz w:val="28"/>
          <w:szCs w:val="28"/>
        </w:rPr>
        <w:t>4.49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3700CC52" w14:textId="77777777" w:rsidR="00CB455C" w:rsidRPr="008649D8" w:rsidRDefault="00CB455C" w:rsidP="00CB455C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53172F" w14:textId="71120D07" w:rsidR="00CB455C" w:rsidRPr="008649D8" w:rsidRDefault="00B03EC5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8649D8">
        <w:rPr>
          <w:rFonts w:ascii="Browallia New" w:hAnsi="Browallia New" w:cs="Browallia New"/>
          <w:sz w:val="28"/>
          <w:szCs w:val="28"/>
        </w:rPr>
        <w:t>21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แห่ง และ </w:t>
      </w:r>
      <w:r w:rsidRPr="008649D8">
        <w:rPr>
          <w:rFonts w:ascii="Browallia New" w:hAnsi="Browallia New" w:cs="Browallia New"/>
          <w:sz w:val="28"/>
          <w:szCs w:val="28"/>
          <w:cs/>
        </w:rPr>
        <w:br/>
      </w:r>
      <w:r w:rsidR="007C6EAF" w:rsidRPr="008649D8">
        <w:rPr>
          <w:rFonts w:ascii="Browallia New" w:hAnsi="Browallia New" w:cs="Browallia New"/>
          <w:sz w:val="28"/>
          <w:szCs w:val="28"/>
        </w:rPr>
        <w:t>9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แห่ง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r w:rsidR="00CB455C"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CAD3CD7" w14:textId="77777777" w:rsidR="00CB455C" w:rsidRPr="008649D8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D03EAFC" w14:textId="7A8CBDEF" w:rsidR="00CB455C" w:rsidRPr="008649D8" w:rsidRDefault="00CB455C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EE6D85" w:rsidRPr="008649D8">
        <w:rPr>
          <w:rFonts w:ascii="Browallia New" w:hAnsi="Browallia New" w:cs="Browallia New"/>
          <w:sz w:val="28"/>
          <w:szCs w:val="28"/>
        </w:rPr>
        <w:t>39.29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9D53A9" w:rsidRPr="008649D8">
        <w:rPr>
          <w:rFonts w:ascii="Browallia New" w:hAnsi="Browallia New" w:cs="Browallia New"/>
          <w:sz w:val="28"/>
          <w:szCs w:val="28"/>
        </w:rPr>
        <w:t xml:space="preserve">2.12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0A5A8816" w14:textId="77777777" w:rsidR="00CB455C" w:rsidRPr="008649D8" w:rsidRDefault="00CB455C" w:rsidP="00CB455C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E2372DB" w14:textId="090DFC2C" w:rsidR="00CB455C" w:rsidRPr="008649D8" w:rsidRDefault="00CB455C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บริษัทและบริษัทย่อยมีภาระผูกพันเกี่ยวกับการ</w:t>
      </w:r>
      <w:r w:rsidR="00221760" w:rsidRPr="008649D8">
        <w:rPr>
          <w:rFonts w:ascii="Browallia New" w:hAnsi="Browallia New" w:cs="Browallia New"/>
          <w:sz w:val="28"/>
          <w:szCs w:val="28"/>
          <w:cs/>
        </w:rPr>
        <w:t>ส่งมอบ</w:t>
      </w:r>
      <w:r w:rsidRPr="008649D8">
        <w:rPr>
          <w:rFonts w:ascii="Browallia New" w:hAnsi="Browallia New" w:cs="Browallia New"/>
          <w:sz w:val="28"/>
          <w:szCs w:val="28"/>
          <w:cs/>
        </w:rPr>
        <w:t>สินค้า</w:t>
      </w:r>
      <w:r w:rsidR="00950BE5" w:rsidRPr="008649D8">
        <w:rPr>
          <w:rFonts w:ascii="Browallia New" w:hAnsi="Browallia New" w:cs="Browallia New"/>
          <w:sz w:val="28"/>
          <w:szCs w:val="28"/>
          <w:cs/>
        </w:rPr>
        <w:t>ให้กับลูกค้า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EE6D85" w:rsidRPr="008649D8">
        <w:rPr>
          <w:rFonts w:ascii="Browallia New" w:hAnsi="Browallia New" w:cs="Browallia New"/>
          <w:sz w:val="28"/>
          <w:szCs w:val="28"/>
        </w:rPr>
        <w:t>104.00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9D53A9" w:rsidRPr="008649D8">
        <w:rPr>
          <w:rFonts w:ascii="Browallia New" w:hAnsi="Browallia New" w:cs="Browallia New"/>
          <w:sz w:val="28"/>
          <w:szCs w:val="28"/>
        </w:rPr>
        <w:t>1.85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C4301" w:rsidRPr="008649D8">
        <w:rPr>
          <w:rFonts w:ascii="Browallia New" w:hAnsi="Browallia New" w:cs="Browallia New"/>
          <w:sz w:val="28"/>
          <w:szCs w:val="28"/>
        </w:rPr>
        <w:br/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5940498A" w14:textId="77777777" w:rsidR="00462E0E" w:rsidRPr="008649D8" w:rsidRDefault="00462E0E" w:rsidP="00CB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2EB9FC3" w14:textId="621D1D5C" w:rsidR="00CB455C" w:rsidRPr="008649D8" w:rsidRDefault="00CB455C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8649D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8649D8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Pr="008649D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ธันวาคม </w:t>
      </w:r>
      <w:r w:rsidRPr="008649D8">
        <w:rPr>
          <w:rFonts w:ascii="Browallia New" w:hAnsi="Browallia New" w:cs="Browallia New"/>
          <w:sz w:val="28"/>
          <w:szCs w:val="28"/>
          <w:lang w:eastAsia="zh-CN"/>
        </w:rPr>
        <w:t>256</w:t>
      </w:r>
      <w:r w:rsidR="00FC4301" w:rsidRPr="008649D8">
        <w:rPr>
          <w:rFonts w:ascii="Browallia New" w:hAnsi="Browallia New" w:cs="Browallia New"/>
          <w:sz w:val="28"/>
          <w:szCs w:val="28"/>
          <w:lang w:eastAsia="zh-CN"/>
        </w:rPr>
        <w:t>5</w:t>
      </w:r>
      <w:r w:rsidRPr="008649D8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045CEFC2" w14:textId="77777777" w:rsidR="00CB455C" w:rsidRPr="008649D8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p w14:paraId="7C6698E0" w14:textId="77777777" w:rsidR="00CB455C" w:rsidRPr="008649D8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8"/>
          <w:szCs w:val="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CB455C" w:rsidRPr="008649D8" w14:paraId="57C6EC6C" w14:textId="77777777" w:rsidTr="00CE5B5B">
        <w:trPr>
          <w:trHeight w:val="20"/>
        </w:trPr>
        <w:tc>
          <w:tcPr>
            <w:tcW w:w="3511" w:type="dxa"/>
          </w:tcPr>
          <w:p w14:paraId="0703BA72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5145EA3" w14:textId="77777777" w:rsidR="00CB455C" w:rsidRPr="008649D8" w:rsidRDefault="00CB455C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697F6808" w14:textId="77777777" w:rsidR="00CB455C" w:rsidRPr="008649D8" w:rsidRDefault="00CB455C" w:rsidP="00CE5B5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455C" w:rsidRPr="008649D8" w14:paraId="572AB03C" w14:textId="77777777" w:rsidTr="00CE5B5B">
        <w:trPr>
          <w:trHeight w:val="20"/>
        </w:trPr>
        <w:tc>
          <w:tcPr>
            <w:tcW w:w="3511" w:type="dxa"/>
          </w:tcPr>
          <w:p w14:paraId="0568CC32" w14:textId="77777777" w:rsidR="00CB455C" w:rsidRPr="008649D8" w:rsidRDefault="00CB455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206E4F4A" w14:textId="77777777" w:rsidR="00CB455C" w:rsidRPr="008649D8" w:rsidRDefault="00CB455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42E49B68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B455C" w:rsidRPr="008649D8" w14:paraId="56EBB81E" w14:textId="77777777" w:rsidTr="00CE5B5B">
        <w:trPr>
          <w:trHeight w:val="20"/>
        </w:trPr>
        <w:tc>
          <w:tcPr>
            <w:tcW w:w="3511" w:type="dxa"/>
          </w:tcPr>
          <w:p w14:paraId="1BB7C444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73F12FB4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06C005C7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FAA60AA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164B042C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CB455C" w:rsidRPr="008649D8" w14:paraId="16C50BA3" w14:textId="77777777" w:rsidTr="00CE5B5B">
        <w:trPr>
          <w:trHeight w:val="20"/>
        </w:trPr>
        <w:tc>
          <w:tcPr>
            <w:tcW w:w="3511" w:type="dxa"/>
            <w:hideMark/>
          </w:tcPr>
          <w:p w14:paraId="2C033037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115D753E" w14:textId="77777777" w:rsidR="00CB455C" w:rsidRPr="008649D8" w:rsidRDefault="00CB455C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49677509" w14:textId="77777777" w:rsidR="00CB455C" w:rsidRPr="008649D8" w:rsidRDefault="00CB455C" w:rsidP="00CE5B5B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101A5E0" w14:textId="77777777" w:rsidR="00CB455C" w:rsidRPr="008649D8" w:rsidRDefault="00CB455C" w:rsidP="00CE5B5B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5745406A" w14:textId="77777777" w:rsidR="00CB455C" w:rsidRPr="008649D8" w:rsidRDefault="00CB455C" w:rsidP="00CE5B5B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B455C" w:rsidRPr="008649D8" w14:paraId="0CE0FC52" w14:textId="77777777" w:rsidTr="00CE5B5B">
        <w:trPr>
          <w:trHeight w:val="20"/>
        </w:trPr>
        <w:tc>
          <w:tcPr>
            <w:tcW w:w="3511" w:type="dxa"/>
            <w:hideMark/>
          </w:tcPr>
          <w:p w14:paraId="205C19A0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084FC574" w14:textId="77777777" w:rsidR="00CB455C" w:rsidRPr="008649D8" w:rsidRDefault="00CB455C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77569AB3" w14:textId="479EE1ED" w:rsidR="00CB455C" w:rsidRPr="008649D8" w:rsidRDefault="009D53A9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227" w:type="dxa"/>
            <w:shd w:val="clear" w:color="auto" w:fill="FFFFFF"/>
          </w:tcPr>
          <w:p w14:paraId="5079C1A2" w14:textId="504DC99D" w:rsidR="00CB455C" w:rsidRPr="008649D8" w:rsidRDefault="009D53A9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9,278</w:t>
            </w:r>
          </w:p>
        </w:tc>
        <w:tc>
          <w:tcPr>
            <w:tcW w:w="1277" w:type="dxa"/>
            <w:shd w:val="clear" w:color="auto" w:fill="FFFFFF"/>
          </w:tcPr>
          <w:p w14:paraId="6A064063" w14:textId="531C197B" w:rsidR="00CB455C" w:rsidRPr="008649D8" w:rsidRDefault="009D53A9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722</w:t>
            </w:r>
          </w:p>
        </w:tc>
      </w:tr>
      <w:tr w:rsidR="00CB455C" w:rsidRPr="008649D8" w14:paraId="39312D28" w14:textId="77777777" w:rsidTr="00CE5B5B">
        <w:trPr>
          <w:trHeight w:val="20"/>
        </w:trPr>
        <w:tc>
          <w:tcPr>
            <w:tcW w:w="3511" w:type="dxa"/>
          </w:tcPr>
          <w:p w14:paraId="2E3C8DE9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641CFF5B" w14:textId="77777777" w:rsidR="00CB455C" w:rsidRPr="008649D8" w:rsidRDefault="00CB455C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477D2C7C" w14:textId="32EC74E5" w:rsidR="00CB455C" w:rsidRPr="008649D8" w:rsidRDefault="000004B0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360,000</w:t>
            </w:r>
          </w:p>
        </w:tc>
        <w:tc>
          <w:tcPr>
            <w:tcW w:w="1227" w:type="dxa"/>
            <w:shd w:val="clear" w:color="auto" w:fill="auto"/>
          </w:tcPr>
          <w:p w14:paraId="28207680" w14:textId="33BFACFE" w:rsidR="00CB455C" w:rsidRPr="008649D8" w:rsidRDefault="009D53A9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21,65</w:t>
            </w:r>
            <w:r w:rsidR="00403816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14:paraId="006EE418" w14:textId="00BB0FC0" w:rsidR="00CB455C" w:rsidRPr="008649D8" w:rsidRDefault="00611D70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338,34</w:t>
            </w:r>
            <w:r w:rsidR="00403816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</w:t>
            </w:r>
          </w:p>
        </w:tc>
      </w:tr>
      <w:tr w:rsidR="008E11A3" w:rsidRPr="008649D8" w14:paraId="06B8CAD1" w14:textId="77777777" w:rsidTr="00CE5B5B">
        <w:trPr>
          <w:trHeight w:val="20"/>
        </w:trPr>
        <w:tc>
          <w:tcPr>
            <w:tcW w:w="3511" w:type="dxa"/>
          </w:tcPr>
          <w:p w14:paraId="46AFA11D" w14:textId="30D4A71D" w:rsidR="008E11A3" w:rsidRPr="008649D8" w:rsidRDefault="008E11A3" w:rsidP="008E11A3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2" w:type="dxa"/>
          </w:tcPr>
          <w:p w14:paraId="5AC4AF86" w14:textId="691BC5FF" w:rsidR="008E11A3" w:rsidRPr="008649D8" w:rsidRDefault="008E11A3" w:rsidP="008E11A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3" w:type="dxa"/>
          </w:tcPr>
          <w:p w14:paraId="468E874A" w14:textId="6987A5E5" w:rsidR="008E11A3" w:rsidRPr="008649D8" w:rsidRDefault="008E11A3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2,500</w:t>
            </w:r>
          </w:p>
        </w:tc>
        <w:tc>
          <w:tcPr>
            <w:tcW w:w="1227" w:type="dxa"/>
            <w:shd w:val="clear" w:color="auto" w:fill="auto"/>
          </w:tcPr>
          <w:p w14:paraId="64E8F307" w14:textId="13F42F5D" w:rsidR="008E11A3" w:rsidRPr="008649D8" w:rsidRDefault="008E11A3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1,104</w:t>
            </w:r>
          </w:p>
        </w:tc>
        <w:tc>
          <w:tcPr>
            <w:tcW w:w="1277" w:type="dxa"/>
            <w:shd w:val="clear" w:color="auto" w:fill="auto"/>
          </w:tcPr>
          <w:p w14:paraId="57C048E1" w14:textId="19C9CF37" w:rsidR="008E11A3" w:rsidRPr="008649D8" w:rsidRDefault="008E11A3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1,396</w:t>
            </w:r>
          </w:p>
        </w:tc>
      </w:tr>
      <w:tr w:rsidR="00CE4D8A" w:rsidRPr="008649D8" w14:paraId="5A193492" w14:textId="77777777" w:rsidTr="00CE5B5B">
        <w:trPr>
          <w:trHeight w:val="20"/>
        </w:trPr>
        <w:tc>
          <w:tcPr>
            <w:tcW w:w="3511" w:type="dxa"/>
          </w:tcPr>
          <w:p w14:paraId="2881553D" w14:textId="77777777" w:rsidR="00CE4D8A" w:rsidRPr="008649D8" w:rsidRDefault="00CE4D8A" w:rsidP="008E11A3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4AFD5A3" w14:textId="77777777" w:rsidR="00CE4D8A" w:rsidRPr="008649D8" w:rsidRDefault="00CE4D8A" w:rsidP="008E11A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8A384D6" w14:textId="77777777" w:rsidR="00CE4D8A" w:rsidRPr="008649D8" w:rsidRDefault="00CE4D8A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642BEF8A" w14:textId="77777777" w:rsidR="00CE4D8A" w:rsidRPr="008649D8" w:rsidRDefault="00CE4D8A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04916D42" w14:textId="77777777" w:rsidR="00CE4D8A" w:rsidRPr="008649D8" w:rsidRDefault="00CE4D8A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B455C" w:rsidRPr="008649D8" w14:paraId="2B334036" w14:textId="77777777" w:rsidTr="00CE5B5B">
        <w:trPr>
          <w:trHeight w:val="20"/>
        </w:trPr>
        <w:tc>
          <w:tcPr>
            <w:tcW w:w="3511" w:type="dxa"/>
          </w:tcPr>
          <w:p w14:paraId="0E671BF1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24A7B562" w14:textId="77777777" w:rsidR="00CB455C" w:rsidRPr="008649D8" w:rsidRDefault="00CB455C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50E6395B" w14:textId="77777777" w:rsidR="00CB455C" w:rsidRPr="008649D8" w:rsidRDefault="00CB455C" w:rsidP="00CE5B5B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455C" w:rsidRPr="008649D8" w14:paraId="2FF444F3" w14:textId="77777777" w:rsidTr="00CE5B5B">
        <w:trPr>
          <w:trHeight w:val="20"/>
        </w:trPr>
        <w:tc>
          <w:tcPr>
            <w:tcW w:w="3511" w:type="dxa"/>
          </w:tcPr>
          <w:p w14:paraId="68331D86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C008994" w14:textId="77777777" w:rsidR="00CB455C" w:rsidRPr="008649D8" w:rsidRDefault="00CB455C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0BAABBD3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455C" w:rsidRPr="008649D8" w14:paraId="76E53C15" w14:textId="77777777" w:rsidTr="00CE5B5B">
        <w:trPr>
          <w:trHeight w:val="20"/>
        </w:trPr>
        <w:tc>
          <w:tcPr>
            <w:tcW w:w="3511" w:type="dxa"/>
          </w:tcPr>
          <w:p w14:paraId="4905FA10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5572536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7B3B4395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2B9CA976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341DD0EF" w14:textId="77777777" w:rsidR="00CB455C" w:rsidRPr="008649D8" w:rsidRDefault="00CB455C" w:rsidP="00CE5B5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CB455C" w:rsidRPr="008649D8" w14:paraId="235CFD4E" w14:textId="77777777" w:rsidTr="00CE5B5B">
        <w:trPr>
          <w:trHeight w:val="20"/>
        </w:trPr>
        <w:tc>
          <w:tcPr>
            <w:tcW w:w="3511" w:type="dxa"/>
          </w:tcPr>
          <w:p w14:paraId="533EFAF9" w14:textId="77777777" w:rsidR="00CB455C" w:rsidRPr="008649D8" w:rsidRDefault="00CB455C" w:rsidP="00CE5B5B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22EFA59" w14:textId="77777777" w:rsidR="00CB455C" w:rsidRPr="008649D8" w:rsidRDefault="00CB455C" w:rsidP="00CE5B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F4704A5" w14:textId="77777777" w:rsidR="00CB455C" w:rsidRPr="008649D8" w:rsidRDefault="00CB455C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89FF63" w14:textId="77777777" w:rsidR="00CB455C" w:rsidRPr="008649D8" w:rsidRDefault="00CB455C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31763D0" w14:textId="77777777" w:rsidR="00CB455C" w:rsidRPr="008649D8" w:rsidRDefault="00CB455C" w:rsidP="00CE5B5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E11A3" w:rsidRPr="008649D8" w14:paraId="27776029" w14:textId="77777777" w:rsidTr="00CE5B5B">
        <w:trPr>
          <w:trHeight w:val="20"/>
        </w:trPr>
        <w:tc>
          <w:tcPr>
            <w:tcW w:w="3511" w:type="dxa"/>
          </w:tcPr>
          <w:p w14:paraId="416E4B8A" w14:textId="2A09C504" w:rsidR="008E11A3" w:rsidRPr="008649D8" w:rsidRDefault="008E11A3" w:rsidP="008E11A3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3F54BB6F" w14:textId="1F663739" w:rsidR="008E11A3" w:rsidRPr="008649D8" w:rsidRDefault="008E11A3" w:rsidP="008E11A3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30A7640C" w14:textId="7B4990FF" w:rsidR="008E11A3" w:rsidRPr="008649D8" w:rsidRDefault="000004B0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260</w:t>
            </w:r>
            <w:r w:rsidR="008E11A3"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227" w:type="dxa"/>
            <w:shd w:val="clear" w:color="auto" w:fill="auto"/>
          </w:tcPr>
          <w:p w14:paraId="20B5E838" w14:textId="2EC1FA21" w:rsidR="008E11A3" w:rsidRPr="008649D8" w:rsidRDefault="008E11A3" w:rsidP="008E11A3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18,319</w:t>
            </w:r>
          </w:p>
        </w:tc>
        <w:tc>
          <w:tcPr>
            <w:tcW w:w="1277" w:type="dxa"/>
            <w:shd w:val="clear" w:color="auto" w:fill="auto"/>
          </w:tcPr>
          <w:p w14:paraId="7D9A673C" w14:textId="02A83C5E" w:rsidR="008E11A3" w:rsidRPr="008649D8" w:rsidRDefault="00611D70" w:rsidP="008E11A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241,681</w:t>
            </w:r>
          </w:p>
        </w:tc>
      </w:tr>
      <w:tr w:rsidR="00213297" w:rsidRPr="008649D8" w14:paraId="13E863F8" w14:textId="77777777" w:rsidTr="00CE5B5B">
        <w:trPr>
          <w:trHeight w:val="20"/>
        </w:trPr>
        <w:tc>
          <w:tcPr>
            <w:tcW w:w="3511" w:type="dxa"/>
          </w:tcPr>
          <w:p w14:paraId="29B0C602" w14:textId="3DC3A94A" w:rsidR="00213297" w:rsidRPr="008649D8" w:rsidRDefault="008E11A3" w:rsidP="00213297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2" w:type="dxa"/>
          </w:tcPr>
          <w:p w14:paraId="7DA90EA5" w14:textId="26FFB98A" w:rsidR="00213297" w:rsidRPr="008649D8" w:rsidRDefault="008E11A3" w:rsidP="00213297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3" w:type="dxa"/>
            <w:shd w:val="clear" w:color="auto" w:fill="auto"/>
          </w:tcPr>
          <w:p w14:paraId="59A3BA90" w14:textId="2B260101" w:rsidR="00213297" w:rsidRPr="008649D8" w:rsidRDefault="008E11A3" w:rsidP="00CC724F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2,500</w:t>
            </w:r>
          </w:p>
        </w:tc>
        <w:tc>
          <w:tcPr>
            <w:tcW w:w="1227" w:type="dxa"/>
            <w:shd w:val="clear" w:color="auto" w:fill="auto"/>
          </w:tcPr>
          <w:p w14:paraId="7939126E" w14:textId="601D6430" w:rsidR="00213297" w:rsidRPr="008649D8" w:rsidRDefault="008E11A3" w:rsidP="00CC724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1,104</w:t>
            </w:r>
          </w:p>
        </w:tc>
        <w:tc>
          <w:tcPr>
            <w:tcW w:w="1277" w:type="dxa"/>
            <w:shd w:val="clear" w:color="auto" w:fill="auto"/>
          </w:tcPr>
          <w:p w14:paraId="1D850A49" w14:textId="05FE987D" w:rsidR="00213297" w:rsidRPr="008649D8" w:rsidRDefault="008E11A3" w:rsidP="00CC724F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1,396</w:t>
            </w:r>
          </w:p>
        </w:tc>
      </w:tr>
    </w:tbl>
    <w:p w14:paraId="6D085039" w14:textId="77777777" w:rsidR="000852DB" w:rsidRPr="008649D8" w:rsidRDefault="0008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0852DB" w:rsidRPr="008649D8" w:rsidSect="00C200EE">
          <w:footerReference w:type="default" r:id="rId15"/>
          <w:pgSz w:w="11909" w:h="16834" w:code="9"/>
          <w:pgMar w:top="1530" w:right="994" w:bottom="1259" w:left="1531" w:header="720" w:footer="459" w:gutter="0"/>
          <w:cols w:space="720"/>
          <w:docGrid w:linePitch="245"/>
        </w:sectPr>
      </w:pPr>
    </w:p>
    <w:p w14:paraId="06143B64" w14:textId="5DC7A011" w:rsidR="00CB455C" w:rsidRPr="008649D8" w:rsidRDefault="008B68C4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</w:t>
      </w:r>
      <w:r w:rsidR="00CB455C" w:rsidRPr="008649D8">
        <w:rPr>
          <w:rFonts w:ascii="Browallia New" w:hAnsi="Browallia New" w:cs="Browallia New"/>
          <w:b/>
          <w:bCs/>
          <w:sz w:val="28"/>
          <w:szCs w:val="28"/>
          <w:cs/>
        </w:rPr>
        <w:t>รปรับกระทบหนี้สินที่เกิดขึ้นจากกิจกรรมจัดหาเงิน</w:t>
      </w:r>
    </w:p>
    <w:p w14:paraId="51371C55" w14:textId="77777777" w:rsidR="00CB455C" w:rsidRPr="008649D8" w:rsidRDefault="00CB455C" w:rsidP="00CB45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A46BAC6" w14:textId="2BDF2432" w:rsidR="00CB455C" w:rsidRPr="008649D8" w:rsidRDefault="00CB455C" w:rsidP="00CB455C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การเปลี่ยนแปลงต่อหนี้สินที่เกิดขึ้นจากกิจกรรมจัดหาเงินของกลุ่มบริษัท มีดังนี้</w:t>
      </w:r>
    </w:p>
    <w:p w14:paraId="16782C3A" w14:textId="77777777" w:rsidR="00CB455C" w:rsidRPr="008649D8" w:rsidRDefault="00CB455C" w:rsidP="00CB455C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14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1073"/>
      </w:tblGrid>
      <w:tr w:rsidR="00913B91" w:rsidRPr="008649D8" w14:paraId="70D821CD" w14:textId="77777777" w:rsidTr="00494F2A">
        <w:trPr>
          <w:tblHeader/>
        </w:trPr>
        <w:tc>
          <w:tcPr>
            <w:tcW w:w="2694" w:type="dxa"/>
          </w:tcPr>
          <w:p w14:paraId="1B456EEF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51BD93B3" w14:textId="2D1D8DD0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หน่วย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13B91" w:rsidRPr="008649D8" w14:paraId="075754A8" w14:textId="77777777" w:rsidTr="00494F2A">
        <w:trPr>
          <w:tblHeader/>
        </w:trPr>
        <w:tc>
          <w:tcPr>
            <w:tcW w:w="2694" w:type="dxa"/>
          </w:tcPr>
          <w:p w14:paraId="2E95A544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3DF1FBD8" w14:textId="10E487DF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13B91" w:rsidRPr="008649D8" w14:paraId="2B5F98EB" w14:textId="77777777" w:rsidTr="00494F2A">
        <w:trPr>
          <w:tblHeader/>
        </w:trPr>
        <w:tc>
          <w:tcPr>
            <w:tcW w:w="2694" w:type="dxa"/>
          </w:tcPr>
          <w:p w14:paraId="3C575393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2DFE1F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7AF5A7" w14:textId="75D59C6B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1A500C"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02EF463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462694F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E6ED264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3C8A263D" w14:textId="76E8D2EF" w:rsidR="00E35AF5" w:rsidRPr="008649D8" w:rsidRDefault="00640748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</w:t>
            </w:r>
            <w:r w:rsidR="00E35AF5"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งินกู้ยืมระยะสั้นจากบุคคลและบริษัทอื่นๆ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AE9B8D2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13640EC8" w14:textId="1C091C21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97D4DE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DB81D0D" w14:textId="31C6E1B6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39C6312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9C98486" w14:textId="29D3ADBF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FA7F94D" w14:textId="38BB7021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951D0E4" w14:textId="3856A5AF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1462B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82D064F" w14:textId="16EB50B1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000812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BCE03B1" w14:textId="1B476BD2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707C3D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B5AF46C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913B91" w:rsidRPr="008649D8" w14:paraId="03CCF490" w14:textId="77777777" w:rsidTr="00494F2A">
        <w:trPr>
          <w:tblHeader/>
        </w:trPr>
        <w:tc>
          <w:tcPr>
            <w:tcW w:w="2694" w:type="dxa"/>
          </w:tcPr>
          <w:p w14:paraId="0D7A465E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6EA3335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1BB2E6E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4F0F1F4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A7ED5C4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EDB8C8B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ABA4F9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EE4B8F9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992477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49FD03A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B277DA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064994" w14:textId="6C05B30A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0408A2A2" w14:textId="6E2A9E42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C1081D0" w14:textId="14405BA6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AD949A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F9956B0" w14:textId="4EAFC88C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93C26F" w14:textId="77777777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918B462" w14:textId="0D674A22" w:rsidR="00E35AF5" w:rsidRPr="008649D8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07AC72C3" w14:textId="77777777" w:rsidTr="00494F2A">
        <w:tc>
          <w:tcPr>
            <w:tcW w:w="2694" w:type="dxa"/>
          </w:tcPr>
          <w:p w14:paraId="68CEED6F" w14:textId="729B2EEC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9701A7"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577B335" w14:textId="3BCB1DB0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63,873 </w:t>
            </w:r>
          </w:p>
        </w:tc>
        <w:tc>
          <w:tcPr>
            <w:tcW w:w="261" w:type="dxa"/>
            <w:vAlign w:val="center"/>
          </w:tcPr>
          <w:p w14:paraId="3C22EA12" w14:textId="7A3EB390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227A8B02" w14:textId="527B9838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516,277 </w:t>
            </w:r>
          </w:p>
        </w:tc>
        <w:tc>
          <w:tcPr>
            <w:tcW w:w="261" w:type="dxa"/>
            <w:vAlign w:val="center"/>
          </w:tcPr>
          <w:p w14:paraId="523396BB" w14:textId="6A8B6E63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202A56F5" w14:textId="0216C833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15,691 </w:t>
            </w:r>
          </w:p>
        </w:tc>
        <w:tc>
          <w:tcPr>
            <w:tcW w:w="261" w:type="dxa"/>
            <w:vAlign w:val="center"/>
          </w:tcPr>
          <w:p w14:paraId="1356B260" w14:textId="3F0B062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0005B74A" w14:textId="24F7AD6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47,907 </w:t>
            </w:r>
          </w:p>
        </w:tc>
        <w:tc>
          <w:tcPr>
            <w:tcW w:w="261" w:type="dxa"/>
            <w:vAlign w:val="center"/>
          </w:tcPr>
          <w:p w14:paraId="76553E03" w14:textId="4CC54CB2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3277FABE" w14:textId="481C2C8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FC39F52" w14:textId="7BE5AF34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A9B5F65" w14:textId="357F4E82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49DFD3D" w14:textId="6FF3AB5D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21229B63" w14:textId="7201FC54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D6F809F" w14:textId="513A11E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E3483" w14:textId="3BCEDB8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385,858 </w:t>
            </w:r>
          </w:p>
        </w:tc>
        <w:tc>
          <w:tcPr>
            <w:tcW w:w="261" w:type="dxa"/>
            <w:vAlign w:val="center"/>
          </w:tcPr>
          <w:p w14:paraId="551CDF40" w14:textId="09C9DFB5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F38F8C5" w14:textId="2097E5A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1,029,606 </w:t>
            </w:r>
          </w:p>
        </w:tc>
      </w:tr>
      <w:tr w:rsidR="00494F2A" w:rsidRPr="008649D8" w14:paraId="31D20183" w14:textId="77777777" w:rsidTr="00494F2A">
        <w:tc>
          <w:tcPr>
            <w:tcW w:w="2694" w:type="dxa"/>
          </w:tcPr>
          <w:p w14:paraId="7DBB6A7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F0705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811642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E3B599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5E915F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9FCF80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8C4071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350384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8B9D2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4B4570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5F9B7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D17A0D" w14:textId="3CCE38A3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FA0189C" w14:textId="2F5610D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73867086" w14:textId="2EC1E5F8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DFE49D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58AC213" w14:textId="69FB6FD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AD719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2181B09" w14:textId="3B15716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47AA96E0" w14:textId="77777777" w:rsidTr="00494F2A">
        <w:tc>
          <w:tcPr>
            <w:tcW w:w="2694" w:type="dxa"/>
          </w:tcPr>
          <w:p w14:paraId="77091569" w14:textId="469C6095" w:rsidR="00494F2A" w:rsidRPr="008649D8" w:rsidRDefault="00494F2A" w:rsidP="00494F2A">
            <w:pPr>
              <w:tabs>
                <w:tab w:val="clear" w:pos="227"/>
                <w:tab w:val="clear" w:pos="454"/>
                <w:tab w:val="left" w:pos="2085"/>
                <w:tab w:val="right" w:pos="7280"/>
                <w:tab w:val="right" w:pos="8540"/>
              </w:tabs>
              <w:spacing w:line="240" w:lineRule="auto"/>
              <w:ind w:right="-112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32874F3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BF5A99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6A781F2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5033CD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8DFF30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7B05D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49B1E8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DF0228D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B5BF55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D485E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ED54737" w14:textId="7BED1F3E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616728" w14:textId="61199E28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6F91C7F" w14:textId="0BC4F115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F97DC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3CB74E" w14:textId="77CA9D1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3A754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06A4374" w14:textId="7F49C558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45EFD14E" w14:textId="77777777" w:rsidTr="00494F2A">
        <w:tc>
          <w:tcPr>
            <w:tcW w:w="2694" w:type="dxa"/>
          </w:tcPr>
          <w:p w14:paraId="766AF22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bottom"/>
          </w:tcPr>
          <w:p w14:paraId="7FD7C542" w14:textId="7270A080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(10,864)</w:t>
            </w:r>
          </w:p>
        </w:tc>
        <w:tc>
          <w:tcPr>
            <w:tcW w:w="261" w:type="dxa"/>
            <w:vAlign w:val="bottom"/>
          </w:tcPr>
          <w:p w14:paraId="13B77D20" w14:textId="65CA4C2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0147E9C1" w14:textId="1CD86589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(456,803)</w:t>
            </w:r>
          </w:p>
        </w:tc>
        <w:tc>
          <w:tcPr>
            <w:tcW w:w="261" w:type="dxa"/>
            <w:vAlign w:val="bottom"/>
          </w:tcPr>
          <w:p w14:paraId="3EDF3C4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51814E3" w14:textId="34BC0BC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7E6040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2E359042" w14:textId="2D1D281D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(10,780)</w:t>
            </w:r>
          </w:p>
        </w:tc>
        <w:tc>
          <w:tcPr>
            <w:tcW w:w="261" w:type="dxa"/>
            <w:vAlign w:val="bottom"/>
          </w:tcPr>
          <w:p w14:paraId="57EBF64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7DCBBCD4" w14:textId="5298B14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(2,991)</w:t>
            </w:r>
          </w:p>
        </w:tc>
        <w:tc>
          <w:tcPr>
            <w:tcW w:w="261" w:type="dxa"/>
            <w:vAlign w:val="bottom"/>
          </w:tcPr>
          <w:p w14:paraId="1B16AB61" w14:textId="46D6F632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bottom"/>
          </w:tcPr>
          <w:p w14:paraId="1A07B8CD" w14:textId="3FAFB57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(8,964)</w:t>
            </w:r>
          </w:p>
        </w:tc>
        <w:tc>
          <w:tcPr>
            <w:tcW w:w="261" w:type="dxa"/>
            <w:vAlign w:val="bottom"/>
          </w:tcPr>
          <w:p w14:paraId="02994EE9" w14:textId="52D1F6F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bottom"/>
          </w:tcPr>
          <w:p w14:paraId="33010FCE" w14:textId="5BFB4B6C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(41,088)</w:t>
            </w:r>
          </w:p>
        </w:tc>
        <w:tc>
          <w:tcPr>
            <w:tcW w:w="261" w:type="dxa"/>
            <w:vAlign w:val="bottom"/>
          </w:tcPr>
          <w:p w14:paraId="0A3E44C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B068F48" w14:textId="52896033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(396,657)</w:t>
            </w:r>
          </w:p>
        </w:tc>
        <w:tc>
          <w:tcPr>
            <w:tcW w:w="261" w:type="dxa"/>
            <w:vAlign w:val="bottom"/>
          </w:tcPr>
          <w:p w14:paraId="0651B90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12544536" w14:textId="7B3C68EE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(928,147)</w:t>
            </w:r>
          </w:p>
        </w:tc>
      </w:tr>
      <w:tr w:rsidR="00494F2A" w:rsidRPr="008649D8" w14:paraId="46C82D35" w14:textId="77777777" w:rsidTr="00494F2A">
        <w:tc>
          <w:tcPr>
            <w:tcW w:w="2694" w:type="dxa"/>
          </w:tcPr>
          <w:p w14:paraId="1C3D6904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bottom"/>
          </w:tcPr>
          <w:p w14:paraId="7AF28375" w14:textId="57925B9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4AA2AD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F3B8128" w14:textId="24D05D5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493,718 </w:t>
            </w:r>
          </w:p>
        </w:tc>
        <w:tc>
          <w:tcPr>
            <w:tcW w:w="261" w:type="dxa"/>
            <w:vAlign w:val="bottom"/>
          </w:tcPr>
          <w:p w14:paraId="38D6B4B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FDEF05A" w14:textId="68998FE5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2,679 </w:t>
            </w:r>
          </w:p>
        </w:tc>
        <w:tc>
          <w:tcPr>
            <w:tcW w:w="261" w:type="dxa"/>
            <w:vAlign w:val="bottom"/>
          </w:tcPr>
          <w:p w14:paraId="46B75E7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03AF2CA2" w14:textId="6632345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25007E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6F8D71F" w14:textId="2F0F840A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83,750 </w:t>
            </w:r>
          </w:p>
        </w:tc>
        <w:tc>
          <w:tcPr>
            <w:tcW w:w="261" w:type="dxa"/>
            <w:vAlign w:val="bottom"/>
          </w:tcPr>
          <w:p w14:paraId="0E49285A" w14:textId="01494C94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bottom"/>
          </w:tcPr>
          <w:p w14:paraId="39A01251" w14:textId="740B6E2E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251,250 </w:t>
            </w:r>
          </w:p>
        </w:tc>
        <w:tc>
          <w:tcPr>
            <w:tcW w:w="261" w:type="dxa"/>
            <w:vAlign w:val="bottom"/>
          </w:tcPr>
          <w:p w14:paraId="335CCCF3" w14:textId="758EBF30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bottom"/>
          </w:tcPr>
          <w:p w14:paraId="1993FAC2" w14:textId="0049902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 </w:t>
            </w:r>
          </w:p>
        </w:tc>
        <w:tc>
          <w:tcPr>
            <w:tcW w:w="261" w:type="dxa"/>
            <w:vAlign w:val="bottom"/>
          </w:tcPr>
          <w:p w14:paraId="6F7C9395" w14:textId="212BB11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59443EC6" w14:textId="24356413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15,982 </w:t>
            </w:r>
          </w:p>
        </w:tc>
        <w:tc>
          <w:tcPr>
            <w:tcW w:w="261" w:type="dxa"/>
            <w:vAlign w:val="bottom"/>
          </w:tcPr>
          <w:p w14:paraId="48443EA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034D47CD" w14:textId="2F4CEEEA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847,379 </w:t>
            </w:r>
          </w:p>
        </w:tc>
      </w:tr>
      <w:tr w:rsidR="00494F2A" w:rsidRPr="008649D8" w14:paraId="54F58586" w14:textId="77777777" w:rsidTr="00494F2A">
        <w:tc>
          <w:tcPr>
            <w:tcW w:w="2694" w:type="dxa"/>
          </w:tcPr>
          <w:p w14:paraId="0F6B9FCA" w14:textId="505BB35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2EDDBE08" w14:textId="7AE6FADF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BD014D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8BC7770" w14:textId="3A7A24EA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13EDCC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3A89702" w14:textId="4347F47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5B603F7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2C2F0AC" w14:textId="291C71D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B97DD6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16DB32" w14:textId="1A1B6C75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3E3C7E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478F8B5" w14:textId="25ED4276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FEA010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F368278" w14:textId="510773A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382B74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AE7F6B4" w14:textId="2717A45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F0310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C94D67E" w14:textId="117DEDC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71707952" w14:textId="77777777" w:rsidTr="00494F2A">
        <w:tc>
          <w:tcPr>
            <w:tcW w:w="2694" w:type="dxa"/>
          </w:tcPr>
          <w:p w14:paraId="375B7AB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4B808BC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D7E8F4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B4B960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C727F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C55FD8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EB53F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4003E1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5A9D4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C41D47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B3D232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0A361D5" w14:textId="24653F6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68B3516" w14:textId="2C8620C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8CCB145" w14:textId="03704EC9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4C91C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28AC8CE" w14:textId="2489FA1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5D4A3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7513524" w14:textId="6C390E6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14A33" w:rsidRPr="008649D8" w14:paraId="28FD15BE" w14:textId="77777777" w:rsidTr="00CE5B5B">
        <w:tc>
          <w:tcPr>
            <w:tcW w:w="2694" w:type="dxa"/>
            <w:vAlign w:val="center"/>
          </w:tcPr>
          <w:p w14:paraId="02EB376D" w14:textId="6FF0955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จัดประเภทเงินกู้ยืมระยะสั้นเป็นเงินกู้ยืม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096" w:type="dxa"/>
            <w:vAlign w:val="bottom"/>
          </w:tcPr>
          <w:p w14:paraId="6784A94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BA1529" w14:textId="675F4AA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1CA811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0C72CDF" w14:textId="4DBEFF0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(322,833)</w:t>
            </w:r>
          </w:p>
        </w:tc>
        <w:tc>
          <w:tcPr>
            <w:tcW w:w="261" w:type="dxa"/>
            <w:vAlign w:val="bottom"/>
          </w:tcPr>
          <w:p w14:paraId="44110E8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D6613C6" w14:textId="334A385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011738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2889479A" w14:textId="415F123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58C9EB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FAA6DCE" w14:textId="774A371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044871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FB1719B" w14:textId="75317F1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628CD60" w14:textId="33BB9E3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4921A7A8" w14:textId="06E6A09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D51396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3F8C15C" w14:textId="58AC13C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322,833 </w:t>
            </w:r>
          </w:p>
        </w:tc>
        <w:tc>
          <w:tcPr>
            <w:tcW w:w="261" w:type="dxa"/>
            <w:vAlign w:val="bottom"/>
          </w:tcPr>
          <w:p w14:paraId="6F692938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6EB175B2" w14:textId="5C7F9F58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</w:tr>
      <w:tr w:rsidR="00214A33" w:rsidRPr="008649D8" w14:paraId="63B803F5" w14:textId="77777777" w:rsidTr="00CE5B5B">
        <w:tc>
          <w:tcPr>
            <w:tcW w:w="2694" w:type="dxa"/>
            <w:vAlign w:val="center"/>
          </w:tcPr>
          <w:p w14:paraId="77A3D27D" w14:textId="27AA4EC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62CF0217" w14:textId="2710DBF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A900FC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BA6D48" w14:textId="4CD298BF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FF462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9328489" w14:textId="463ABC5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2132AC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745BDD51" w14:textId="56573C9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34656E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C8093BD" w14:textId="6BBCBD3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BB09FDE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1F1C8D6" w14:textId="42B45FB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B294A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4FCCAFE" w14:textId="1CC9D7A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104385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F1E859" w14:textId="06634DD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518 </w:t>
            </w:r>
          </w:p>
        </w:tc>
        <w:tc>
          <w:tcPr>
            <w:tcW w:w="261" w:type="dxa"/>
            <w:vAlign w:val="bottom"/>
          </w:tcPr>
          <w:p w14:paraId="306B858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27EDAAA3" w14:textId="2AAE8DC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518 </w:t>
            </w:r>
          </w:p>
        </w:tc>
      </w:tr>
      <w:tr w:rsidR="00214A33" w:rsidRPr="008649D8" w14:paraId="57C90150" w14:textId="77777777" w:rsidTr="00CE5B5B">
        <w:tc>
          <w:tcPr>
            <w:tcW w:w="2694" w:type="dxa"/>
            <w:vAlign w:val="center"/>
          </w:tcPr>
          <w:p w14:paraId="24CAE757" w14:textId="4B9D3BF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bottom"/>
          </w:tcPr>
          <w:p w14:paraId="1719BCEA" w14:textId="058195C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2,896 </w:t>
            </w:r>
          </w:p>
        </w:tc>
        <w:tc>
          <w:tcPr>
            <w:tcW w:w="261" w:type="dxa"/>
            <w:vAlign w:val="bottom"/>
          </w:tcPr>
          <w:p w14:paraId="51711B59" w14:textId="575C03F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7B3303F7" w14:textId="0011845C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F2C046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6B0DB94" w14:textId="3B0F7E8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9E46441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9E6E0E3" w14:textId="5C7621B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94E450D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ABBBC5F" w14:textId="3AF7553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F36484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07F955F" w14:textId="3D8C4D7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992459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0B8470CC" w14:textId="4A8469B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2E80BC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B1826E2" w14:textId="54D8F7CF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8988D6E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0F76B34B" w14:textId="22A7A7F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2,896 </w:t>
            </w:r>
          </w:p>
        </w:tc>
      </w:tr>
      <w:tr w:rsidR="00214A33" w:rsidRPr="008649D8" w14:paraId="6EA32A67" w14:textId="77777777" w:rsidTr="00CE5B5B">
        <w:tc>
          <w:tcPr>
            <w:tcW w:w="2694" w:type="dxa"/>
            <w:vAlign w:val="center"/>
          </w:tcPr>
          <w:p w14:paraId="7CBC1716" w14:textId="6A12C02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bottom"/>
          </w:tcPr>
          <w:p w14:paraId="56CEB14F" w14:textId="14E3EB4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75098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6EFB541C" w14:textId="06C4D06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(563)</w:t>
            </w:r>
          </w:p>
        </w:tc>
        <w:tc>
          <w:tcPr>
            <w:tcW w:w="261" w:type="dxa"/>
            <w:vAlign w:val="bottom"/>
          </w:tcPr>
          <w:p w14:paraId="3AD6AEBB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8FA1FD0" w14:textId="477B538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EA34D4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29D840AF" w14:textId="613F917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3653A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7337ACC" w14:textId="5EBD84DC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CFA8AC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2AA9D48" w14:textId="279ECFF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6609458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227CEDC" w14:textId="129C89ED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C378E1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51C1DF" w14:textId="1A640B1D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D875B7B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7CCD64DB" w14:textId="0B0B0BFD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(563)</w:t>
            </w:r>
          </w:p>
        </w:tc>
      </w:tr>
      <w:tr w:rsidR="00214A33" w:rsidRPr="008649D8" w14:paraId="6B745E6E" w14:textId="77777777" w:rsidTr="00CE5B5B">
        <w:tc>
          <w:tcPr>
            <w:tcW w:w="2694" w:type="dxa"/>
            <w:vAlign w:val="center"/>
          </w:tcPr>
          <w:p w14:paraId="524DB6E2" w14:textId="66F2147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หักกลบเงินฝากธนาคารที่มีข้อจำกัดในการใช้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กับหนี้สินจากภาระค้ำประกันเงินกู้ยืม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ของบริษัทอื่น</w:t>
            </w:r>
          </w:p>
        </w:tc>
        <w:tc>
          <w:tcPr>
            <w:tcW w:w="1096" w:type="dxa"/>
            <w:vAlign w:val="bottom"/>
          </w:tcPr>
          <w:p w14:paraId="41D7A21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A6DD75E" w14:textId="15D170F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EE6C091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2EBEDC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200D5005" w14:textId="5996DF5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C022D2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C3A52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1A3EB77" w14:textId="48E9D03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CE6B0EA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88CF858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431FFFB7" w14:textId="7C7846A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D3B356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DA1EEB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84FB727" w14:textId="7B041F8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39FC6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32106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CAB68CE" w14:textId="3807671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6E05B3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817FF2F" w14:textId="03800C4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(13,231)</w:t>
            </w:r>
          </w:p>
        </w:tc>
        <w:tc>
          <w:tcPr>
            <w:tcW w:w="261" w:type="dxa"/>
            <w:vAlign w:val="bottom"/>
          </w:tcPr>
          <w:p w14:paraId="6BA57C8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6A70156" w14:textId="6262F92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FEB265F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B2BD417" w14:textId="4350AC7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(13,231)</w:t>
            </w:r>
          </w:p>
        </w:tc>
      </w:tr>
      <w:tr w:rsidR="00214A33" w:rsidRPr="008649D8" w14:paraId="0AA41F98" w14:textId="77777777" w:rsidTr="00214A33">
        <w:trPr>
          <w:trHeight w:val="206"/>
        </w:trPr>
        <w:tc>
          <w:tcPr>
            <w:tcW w:w="2694" w:type="dxa"/>
            <w:vAlign w:val="center"/>
          </w:tcPr>
          <w:p w14:paraId="1037D90B" w14:textId="59E4485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รับรู้หนี้สินจากการค้ำประกันให้แก่บริษัทย่อย</w:t>
            </w:r>
          </w:p>
        </w:tc>
        <w:tc>
          <w:tcPr>
            <w:tcW w:w="1096" w:type="dxa"/>
            <w:vAlign w:val="bottom"/>
          </w:tcPr>
          <w:p w14:paraId="498E2541" w14:textId="22B81A5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D38198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C387E54" w14:textId="7F38C872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E53232C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67933D7" w14:textId="47E716C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2C6855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4F52F78" w14:textId="79437D4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D2AED87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15AEFC3" w14:textId="4076802C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28E693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4B26400" w14:textId="6103399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7D83254" w14:textId="316FAFA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4FC0ED08" w14:textId="53C4498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178,119 </w:t>
            </w:r>
          </w:p>
        </w:tc>
        <w:tc>
          <w:tcPr>
            <w:tcW w:w="261" w:type="dxa"/>
            <w:vAlign w:val="bottom"/>
          </w:tcPr>
          <w:p w14:paraId="507DFEF5" w14:textId="2C451EA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5FD7AB86" w14:textId="72B4B98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(165,661)</w:t>
            </w:r>
          </w:p>
        </w:tc>
        <w:tc>
          <w:tcPr>
            <w:tcW w:w="261" w:type="dxa"/>
            <w:vAlign w:val="bottom"/>
          </w:tcPr>
          <w:p w14:paraId="6DDFDE8D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52E73333" w14:textId="1A3DCB2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12,458 </w:t>
            </w:r>
          </w:p>
        </w:tc>
      </w:tr>
      <w:tr w:rsidR="00214A33" w:rsidRPr="008649D8" w14:paraId="22210177" w14:textId="77777777" w:rsidTr="00CE5B5B">
        <w:tc>
          <w:tcPr>
            <w:tcW w:w="2694" w:type="dxa"/>
            <w:vAlign w:val="center"/>
          </w:tcPr>
          <w:p w14:paraId="555CCB8E" w14:textId="1EEAE8E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vAlign w:val="bottom"/>
          </w:tcPr>
          <w:p w14:paraId="63F9EF69" w14:textId="374D762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(14,799)</w:t>
            </w:r>
          </w:p>
        </w:tc>
        <w:tc>
          <w:tcPr>
            <w:tcW w:w="261" w:type="dxa"/>
            <w:vAlign w:val="bottom"/>
          </w:tcPr>
          <w:p w14:paraId="06626D68" w14:textId="31B9F13C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090BF598" w14:textId="0C4DBDF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D7DFF6E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AD96E4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05BCF01D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68A47C" w14:textId="3C54312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4EE438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37B0B3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43A0E81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269A1EF" w14:textId="0EF4524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E0485A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97611B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E87D25A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FAA570" w14:textId="5B9D7E2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3FD14CD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03EBBD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F13E1A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AFC485" w14:textId="18C3993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D9572E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5F68BE" w14:textId="1958332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06F239C9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F606D11" w14:textId="159F7EB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CD93F1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607A0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3B14D6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42C6F1" w14:textId="03F2715C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FE6104A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1923C53" w14:textId="06F3983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(14,799)</w:t>
            </w:r>
          </w:p>
        </w:tc>
      </w:tr>
      <w:tr w:rsidR="00214A33" w:rsidRPr="008649D8" w14:paraId="71941288" w14:textId="77777777" w:rsidTr="00CE5B5B">
        <w:tc>
          <w:tcPr>
            <w:tcW w:w="2694" w:type="dxa"/>
            <w:vAlign w:val="center"/>
          </w:tcPr>
          <w:p w14:paraId="6741E661" w14:textId="073C5C0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ส่วนต่างจากการถอดงบการเงินของ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บริษัทย่อยออกจากงบการเงินรวม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6300143" w14:textId="232C73D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AAD420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43C9F1F6" w14:textId="4AB7721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(129,364)</w:t>
            </w:r>
          </w:p>
        </w:tc>
        <w:tc>
          <w:tcPr>
            <w:tcW w:w="261" w:type="dxa"/>
            <w:vAlign w:val="bottom"/>
          </w:tcPr>
          <w:p w14:paraId="35543CCA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A9FBD48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BACE3BA" w14:textId="5D2D5B74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(18,370)</w:t>
            </w:r>
          </w:p>
        </w:tc>
        <w:tc>
          <w:tcPr>
            <w:tcW w:w="261" w:type="dxa"/>
            <w:vAlign w:val="bottom"/>
          </w:tcPr>
          <w:p w14:paraId="32A9485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301A6B5A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47F4B7" w14:textId="009518FE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(12,127)</w:t>
            </w:r>
          </w:p>
        </w:tc>
        <w:tc>
          <w:tcPr>
            <w:tcW w:w="261" w:type="dxa"/>
            <w:vAlign w:val="bottom"/>
          </w:tcPr>
          <w:p w14:paraId="1A83C72E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2EC6BB6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671120" w14:textId="72ED221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8984A72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E41FD90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D702066" w14:textId="14A9471F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D1A208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8D1CAE" w14:textId="52D8423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2E5E40E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020B61" w14:textId="70EC5BF8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6911D93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99B65D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8285A34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84458B" w14:textId="3F1979DF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6EE5EC5" w14:textId="7777777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C7CFA1D" w14:textId="4F6538F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(159,861)</w:t>
            </w:r>
          </w:p>
        </w:tc>
      </w:tr>
      <w:tr w:rsidR="00214A33" w:rsidRPr="008649D8" w14:paraId="241CAAAB" w14:textId="77777777" w:rsidTr="00494F2A">
        <w:tc>
          <w:tcPr>
            <w:tcW w:w="2694" w:type="dxa"/>
          </w:tcPr>
          <w:p w14:paraId="5897F01A" w14:textId="04402F6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9701A7"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E309A8" w14:textId="7946B36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3BF667AB" w14:textId="285DF45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F3EBB3" w14:textId="3773EA8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100,432 </w:t>
            </w:r>
          </w:p>
        </w:tc>
        <w:tc>
          <w:tcPr>
            <w:tcW w:w="261" w:type="dxa"/>
            <w:vAlign w:val="center"/>
          </w:tcPr>
          <w:p w14:paraId="06A63767" w14:textId="74F8071D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82A2F" w14:textId="6A35E2D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B6716A8" w14:textId="304C1CF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DCECBE" w14:textId="72FFCE73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22731A54" w14:textId="5A9FFDBF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23573E" w14:textId="46D67ED9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0E7B073D" w14:textId="2DCD2B57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B8BA3D" w14:textId="330480A6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48A07FC0" w14:textId="4EC82430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ACE804" w14:textId="6F213501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5B8E27BC" w14:textId="67FB52F5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0F59DE" w14:textId="2FAA7AE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06EE8C2F" w14:textId="3A3A2ACA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C5D22C" w14:textId="648861AB" w:rsidR="00214A33" w:rsidRPr="008649D8" w:rsidRDefault="00214A33" w:rsidP="00214A3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776,256 </w:t>
            </w:r>
          </w:p>
        </w:tc>
      </w:tr>
      <w:tr w:rsidR="00494F2A" w:rsidRPr="008649D8" w14:paraId="265B5411" w14:textId="77777777" w:rsidTr="00494F2A">
        <w:tc>
          <w:tcPr>
            <w:tcW w:w="2694" w:type="dxa"/>
          </w:tcPr>
          <w:p w14:paraId="7ACC1CF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037F139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1F004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95AE37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ED4F1C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2A4BEC7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BC035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70D85C6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5E69D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3D26D85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70EEF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7FDF0E5" w14:textId="0E75EF7B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16C24D" w14:textId="6C6C0B64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39F02647" w14:textId="4ED17232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135D9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AD49320" w14:textId="36F9FAB2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14E79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3C0EFF0C" w14:textId="4AE00461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1DF4A4BE" w14:textId="77777777" w:rsidTr="00494F2A">
        <w:tc>
          <w:tcPr>
            <w:tcW w:w="2694" w:type="dxa"/>
          </w:tcPr>
          <w:p w14:paraId="317603C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77CEFA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F035A4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EABF40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5BD389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72FB08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B92DD3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C3D6217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9E907C4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BDBA3F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42E630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2998F4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81B910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497B6B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7B4AAB3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A97DB5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EC74C0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</w:tcPr>
          <w:p w14:paraId="2EBCD99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32107D91" w14:textId="77777777" w:rsidTr="00494F2A">
        <w:tc>
          <w:tcPr>
            <w:tcW w:w="2694" w:type="dxa"/>
          </w:tcPr>
          <w:p w14:paraId="74DEA15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BE12CB4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87CA69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110E233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FC2A07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89291D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9F240D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0DAF7B57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01B614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57045E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F375A1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988A2D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9DAD9B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BDECDEB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D8E900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1394134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C8732B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</w:tcPr>
          <w:p w14:paraId="59B28E7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F2A" w:rsidRPr="008649D8" w14:paraId="02157A9B" w14:textId="77777777" w:rsidTr="00494F2A">
        <w:tc>
          <w:tcPr>
            <w:tcW w:w="2694" w:type="dxa"/>
          </w:tcPr>
          <w:p w14:paraId="100AB8C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65F3649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DB2446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AF6A12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291DD97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0EEC412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2E4B4B1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AF4AF1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EDAF18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3462FCD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8B9F9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B7781D6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02BCB7E0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CE6CAA5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F8CD3F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FE6C84C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39EE05A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</w:tcPr>
          <w:p w14:paraId="6111C73E" w14:textId="77777777" w:rsidR="00494F2A" w:rsidRPr="008649D8" w:rsidRDefault="00494F2A" w:rsidP="00494F2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39ED" w:rsidRPr="008649D8" w14:paraId="6347B830" w14:textId="77777777" w:rsidTr="00BE39ED">
        <w:tc>
          <w:tcPr>
            <w:tcW w:w="2694" w:type="dxa"/>
          </w:tcPr>
          <w:p w14:paraId="69175846" w14:textId="507825A4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lastRenderedPageBreak/>
              <w:t>รายการที่เกิดขึ้นจากกระแสเงินสด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3FA2678C" w14:textId="4C14112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46B31D6" w14:textId="64592CAF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2F63BFA0" w14:textId="0307FBF2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0BB31A5" w14:textId="72ECD72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86C5C96" w14:textId="5A97217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028B193" w14:textId="51AC507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4310807" w14:textId="2DF601B5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0DD427" w14:textId="76EE45BB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590BBB4" w14:textId="4C265DE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C7DB292" w14:textId="2AF9CC7B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385E23" w14:textId="1BD08E8F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680290D" w14:textId="6A09FA34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DB3A45F" w14:textId="5CE2209C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B5C9BF" w14:textId="44827C2A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097A55" w14:textId="6C4F97E1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2A6CF78" w14:textId="32A7D97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471F819" w14:textId="0890B622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39ED" w:rsidRPr="008649D8" w14:paraId="2B80A1FF" w14:textId="77777777" w:rsidTr="00BE39ED">
        <w:tc>
          <w:tcPr>
            <w:tcW w:w="2694" w:type="dxa"/>
          </w:tcPr>
          <w:p w14:paraId="75518CC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49292FF" w14:textId="1508E4B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(9,352)</w:t>
            </w:r>
          </w:p>
        </w:tc>
        <w:tc>
          <w:tcPr>
            <w:tcW w:w="261" w:type="dxa"/>
            <w:vAlign w:val="center"/>
          </w:tcPr>
          <w:p w14:paraId="161E1F46" w14:textId="559862A1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CA283B8" w14:textId="54D23D71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C27D7" w:rsidRPr="008649D8">
              <w:rPr>
                <w:rFonts w:ascii="Browallia New" w:hAnsi="Browallia New" w:cs="Browallia New"/>
                <w:sz w:val="20"/>
                <w:szCs w:val="20"/>
              </w:rPr>
              <w:t>235,72</w:t>
            </w:r>
            <w:r w:rsidR="00750FB4" w:rsidRPr="008649D8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61" w:type="dxa"/>
            <w:vAlign w:val="center"/>
          </w:tcPr>
          <w:p w14:paraId="21A3E1A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7151CF6" w14:textId="21B00182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004D9E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528C9F7" w14:textId="7836A43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(10,000)</w:t>
            </w:r>
          </w:p>
        </w:tc>
        <w:tc>
          <w:tcPr>
            <w:tcW w:w="261" w:type="dxa"/>
            <w:vAlign w:val="center"/>
          </w:tcPr>
          <w:p w14:paraId="08D8C83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C2DB62A" w14:textId="63463FC5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(15,964)</w:t>
            </w:r>
          </w:p>
        </w:tc>
        <w:tc>
          <w:tcPr>
            <w:tcW w:w="261" w:type="dxa"/>
            <w:vAlign w:val="center"/>
          </w:tcPr>
          <w:p w14:paraId="4D1209FD" w14:textId="6CFAF001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2D0EA96" w14:textId="1909638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(47,856)</w:t>
            </w:r>
          </w:p>
        </w:tc>
        <w:tc>
          <w:tcPr>
            <w:tcW w:w="261" w:type="dxa"/>
            <w:vAlign w:val="center"/>
          </w:tcPr>
          <w:p w14:paraId="76D8363E" w14:textId="67512408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2D48850" w14:textId="6E5BAEF6" w:rsidR="00BE39ED" w:rsidRPr="008649D8" w:rsidRDefault="005970D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E7C53" w:rsidRPr="008649D8">
              <w:rPr>
                <w:rFonts w:ascii="Browallia New" w:hAnsi="Browallia New" w:cs="Browallia New"/>
                <w:sz w:val="20"/>
                <w:szCs w:val="20"/>
              </w:rPr>
              <w:t>43,865</w:t>
            </w:r>
            <w:r w:rsidR="00551D40" w:rsidRPr="008649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61" w:type="dxa"/>
            <w:vAlign w:val="center"/>
          </w:tcPr>
          <w:p w14:paraId="04D04E4C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CD9A73D" w14:textId="4D4B4C34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(62,400)</w:t>
            </w:r>
          </w:p>
        </w:tc>
        <w:tc>
          <w:tcPr>
            <w:tcW w:w="261" w:type="dxa"/>
            <w:vAlign w:val="center"/>
          </w:tcPr>
          <w:p w14:paraId="24B4B3B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F84FA3B" w14:textId="10412B70" w:rsidR="00BE39ED" w:rsidRPr="008649D8" w:rsidRDefault="00581329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(43</w:t>
            </w:r>
            <w:r w:rsidR="003629D2">
              <w:rPr>
                <w:rFonts w:ascii="Browallia New" w:hAnsi="Browallia New" w:cs="Browallia New"/>
                <w:sz w:val="20"/>
                <w:szCs w:val="20"/>
              </w:rPr>
              <w:t>0,157)</w:t>
            </w:r>
          </w:p>
        </w:tc>
      </w:tr>
      <w:tr w:rsidR="00BE39ED" w:rsidRPr="008649D8" w14:paraId="3A50E429" w14:textId="77777777" w:rsidTr="00BE39ED">
        <w:tc>
          <w:tcPr>
            <w:tcW w:w="2694" w:type="dxa"/>
          </w:tcPr>
          <w:p w14:paraId="00D3712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4AA8C3E1" w14:textId="36409480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6F58FE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5B5EDCE" w14:textId="46662B7A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156,380</w:t>
            </w:r>
          </w:p>
        </w:tc>
        <w:tc>
          <w:tcPr>
            <w:tcW w:w="261" w:type="dxa"/>
            <w:vAlign w:val="center"/>
          </w:tcPr>
          <w:p w14:paraId="7F70B00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11E0597" w14:textId="668DD1F5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7C92DE0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1BF1B0CF" w14:textId="2BD2AFE0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="00BE39ED" w:rsidRPr="008649D8">
              <w:rPr>
                <w:rFonts w:ascii="Browallia New" w:hAnsi="Browallia New" w:cs="Browallia New"/>
                <w:sz w:val="20"/>
                <w:szCs w:val="20"/>
              </w:rPr>
              <w:t>,000</w:t>
            </w:r>
          </w:p>
        </w:tc>
        <w:tc>
          <w:tcPr>
            <w:tcW w:w="261" w:type="dxa"/>
            <w:vAlign w:val="center"/>
          </w:tcPr>
          <w:p w14:paraId="2218C52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F5028D1" w14:textId="69BC8D93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D59CBD8" w14:textId="693194EA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8BCB853" w14:textId="01903DFC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970CA" w14:textId="17B9D64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59DDF7A" w14:textId="15A6B082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22DEAF8" w14:textId="5E485728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963243D" w14:textId="36CE3B67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3AE9DFD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B501561" w14:textId="200315CC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200,380</w:t>
            </w:r>
          </w:p>
        </w:tc>
      </w:tr>
      <w:tr w:rsidR="00BE39ED" w:rsidRPr="008649D8" w14:paraId="483FA791" w14:textId="77777777" w:rsidTr="00494F2A">
        <w:tc>
          <w:tcPr>
            <w:tcW w:w="2694" w:type="dxa"/>
          </w:tcPr>
          <w:p w14:paraId="619B736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23A79CE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03AF2E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20856F7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1229A2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5D3F9ED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027DD4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460C10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ED9703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6B3164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F6A2DB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67684E0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7860AC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5C5862E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5D67C3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067934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08A1A6F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3D24CFA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39ED" w:rsidRPr="008649D8" w14:paraId="5F8567DD" w14:textId="77777777" w:rsidTr="00494F2A">
        <w:tc>
          <w:tcPr>
            <w:tcW w:w="2694" w:type="dxa"/>
          </w:tcPr>
          <w:p w14:paraId="05397C5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963988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CDF501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bottom"/>
          </w:tcPr>
          <w:p w14:paraId="2E10E63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95C8D9E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B1C4BC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2E1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155573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FF70F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3E18C2D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89874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88BF923" w14:textId="291CD0F8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EC798CF" w14:textId="4AF29D5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A0410C4" w14:textId="1EE0BD3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F6E7C3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29F0D7A" w14:textId="6BD181D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911D2F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F9D45A3" w14:textId="1342E9D9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39ED" w:rsidRPr="008649D8" w14:paraId="5BFF3167" w14:textId="77777777" w:rsidTr="00494F2A">
        <w:tc>
          <w:tcPr>
            <w:tcW w:w="2694" w:type="dxa"/>
            <w:vAlign w:val="center"/>
          </w:tcPr>
          <w:p w14:paraId="1129D387" w14:textId="7F5138B2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0CA49C44" w14:textId="210065C5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0B955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16D5D76" w14:textId="274CFC67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BA74172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A869A7D" w14:textId="4F7BB9FC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8E192B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0C64023" w14:textId="589AC5B9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97476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6A0106C" w14:textId="44A0277E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25C1F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BD69F49" w14:textId="4F17EC15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88F32" w14:textId="68E10701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0ED5DED" w14:textId="2856F033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bottom"/>
          </w:tcPr>
          <w:p w14:paraId="38FAEE2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09ADEAC" w14:textId="2A499471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64BB0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69ACEDF" w14:textId="642CAD47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520</w:t>
            </w:r>
          </w:p>
        </w:tc>
      </w:tr>
      <w:tr w:rsidR="00BE39ED" w:rsidRPr="008649D8" w14:paraId="00C21F5C" w14:textId="77777777" w:rsidTr="00BE39ED">
        <w:tc>
          <w:tcPr>
            <w:tcW w:w="2694" w:type="dxa"/>
            <w:vAlign w:val="center"/>
          </w:tcPr>
          <w:p w14:paraId="681727F0" w14:textId="1064F406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5B641520" w14:textId="163091B9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2,107</w:t>
            </w:r>
          </w:p>
        </w:tc>
        <w:tc>
          <w:tcPr>
            <w:tcW w:w="261" w:type="dxa"/>
            <w:vAlign w:val="center"/>
          </w:tcPr>
          <w:p w14:paraId="298B5EE4" w14:textId="6FC23D4D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2C42ABE" w14:textId="63C8BD44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AA893A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035B607" w14:textId="2711B92A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794F92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926C8AC" w14:textId="6DF94377" w:rsidR="00BE39ED" w:rsidRPr="008649D8" w:rsidRDefault="00C8599C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FED4C3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A813BD8" w14:textId="36EC3F8B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4B27D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D5F570A" w14:textId="204E8769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CB5473" w14:textId="1DDE89F6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A66215" w14:textId="7FAD8315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9572F9" w14:textId="6D46F46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7C1A1D" w14:textId="561C1F7D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3907BA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D91E31A" w14:textId="3D6F762C" w:rsidR="00BE39ED" w:rsidRPr="008649D8" w:rsidRDefault="00551D40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2,107</w:t>
            </w:r>
          </w:p>
        </w:tc>
      </w:tr>
      <w:tr w:rsidR="00BE39ED" w:rsidRPr="008649D8" w14:paraId="3755743F" w14:textId="77777777" w:rsidTr="00BE39ED">
        <w:tc>
          <w:tcPr>
            <w:tcW w:w="2694" w:type="dxa"/>
            <w:vAlign w:val="center"/>
          </w:tcPr>
          <w:p w14:paraId="3239C7C4" w14:textId="677644BA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6DB17EA5" w14:textId="3EB3450C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D54807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DD1CC92" w14:textId="0B20928C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56</w:t>
            </w:r>
            <w:r w:rsidR="008E7C53" w:rsidRPr="008649D8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261" w:type="dxa"/>
            <w:vAlign w:val="center"/>
          </w:tcPr>
          <w:p w14:paraId="34A1C75E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D6A422E" w14:textId="599810C5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079C12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9F45C06" w14:textId="4539E878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7B1E02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3BDDF1D" w14:textId="136C8513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3883C7F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44D95BB" w14:textId="3756AE61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4178F2C" w14:textId="59ED6BC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67AA10" w14:textId="268AD694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72EA4C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525F07D" w14:textId="0FF0DE3F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39063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43B05AD" w14:textId="6E82D476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56</w:t>
            </w:r>
            <w:r w:rsidR="00A62183" w:rsidRPr="008649D8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</w:tr>
      <w:tr w:rsidR="00BE39ED" w:rsidRPr="008649D8" w14:paraId="0ABAB117" w14:textId="77777777" w:rsidTr="00494F2A">
        <w:tc>
          <w:tcPr>
            <w:tcW w:w="2694" w:type="dxa"/>
            <w:vAlign w:val="center"/>
          </w:tcPr>
          <w:p w14:paraId="1A5CACA7" w14:textId="71FEE289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</w:t>
            </w:r>
            <w:r w:rsidR="0094625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ปลี่ยน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705848B9" w14:textId="71CAF0A0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(928)</w:t>
            </w:r>
          </w:p>
        </w:tc>
        <w:tc>
          <w:tcPr>
            <w:tcW w:w="261" w:type="dxa"/>
            <w:vAlign w:val="bottom"/>
          </w:tcPr>
          <w:p w14:paraId="05EADB0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DE1F5F6" w14:textId="20C9AB09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0A5A45B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D9EDD32" w14:textId="73B33482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298B277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7034271" w14:textId="3CF260EE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318C04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794F208" w14:textId="397D4E1F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15E403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AD92F64" w14:textId="172AD5EE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FBE32C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246F2A4" w14:textId="615DB6B1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74763" w14:textId="4EFB733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BDA5138" w14:textId="63369D15" w:rsidR="00BE39ED" w:rsidRPr="008649D8" w:rsidRDefault="00600C73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6AAA4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4137D4C" w14:textId="117E1FFE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(928)</w:t>
            </w:r>
          </w:p>
        </w:tc>
      </w:tr>
      <w:tr w:rsidR="00BE39ED" w:rsidRPr="008649D8" w14:paraId="097CCA10" w14:textId="77777777" w:rsidTr="00494F2A">
        <w:tc>
          <w:tcPr>
            <w:tcW w:w="2694" w:type="dxa"/>
          </w:tcPr>
          <w:p w14:paraId="645969C7" w14:textId="2755A984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3BEFC7" w14:textId="100E730C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776A8220" w14:textId="073FEAEF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0F07DA" w14:textId="1592AA35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21,</w:t>
            </w:r>
            <w:r w:rsidR="00D314B7" w:rsidRPr="008649D8">
              <w:rPr>
                <w:rFonts w:ascii="Browallia New" w:hAnsi="Browallia New" w:cs="Browallia New"/>
                <w:sz w:val="20"/>
                <w:szCs w:val="20"/>
              </w:rPr>
              <w:t>652</w:t>
            </w:r>
          </w:p>
        </w:tc>
        <w:tc>
          <w:tcPr>
            <w:tcW w:w="261" w:type="dxa"/>
            <w:vAlign w:val="center"/>
          </w:tcPr>
          <w:p w14:paraId="77AD0458" w14:textId="4D436EE6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8C8F1E" w14:textId="2850FF8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25B4227" w14:textId="1C1A5266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0573E4" w14:textId="4C3777C9" w:rsidR="00BE39ED" w:rsidRPr="008649D8" w:rsidRDefault="005C27D7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59</w:t>
            </w:r>
            <w:r w:rsidR="00BE39ED" w:rsidRPr="008649D8">
              <w:rPr>
                <w:rFonts w:ascii="Browallia New" w:hAnsi="Browallia New" w:cs="Browallia New"/>
                <w:sz w:val="20"/>
                <w:szCs w:val="20"/>
              </w:rPr>
              <w:t>,000</w:t>
            </w:r>
          </w:p>
        </w:tc>
        <w:tc>
          <w:tcPr>
            <w:tcW w:w="261" w:type="dxa"/>
            <w:vAlign w:val="center"/>
          </w:tcPr>
          <w:p w14:paraId="263B9B45" w14:textId="36BC05A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02B2F8" w14:textId="7B49A7AD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61E11F95" w14:textId="5866AFF9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7DDE58" w14:textId="53B28A30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2F646DA8" w14:textId="7EBFE835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3F59C7" w14:textId="41615265" w:rsidR="00BE39ED" w:rsidRPr="008649D8" w:rsidRDefault="00A957C6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80,455</w:t>
            </w:r>
          </w:p>
        </w:tc>
        <w:tc>
          <w:tcPr>
            <w:tcW w:w="261" w:type="dxa"/>
            <w:vAlign w:val="center"/>
          </w:tcPr>
          <w:p w14:paraId="51146DD9" w14:textId="3A8256ED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DD712" w14:textId="6925C20C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72901240" w14:textId="6DAA1EEC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C05B56" w14:textId="20B72244" w:rsidR="00BE39ED" w:rsidRPr="008649D8" w:rsidRDefault="00A957C6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553,738</w:t>
            </w:r>
          </w:p>
        </w:tc>
      </w:tr>
      <w:tr w:rsidR="00BE39ED" w:rsidRPr="008649D8" w14:paraId="1933EAD2" w14:textId="77777777" w:rsidTr="00494F2A">
        <w:tc>
          <w:tcPr>
            <w:tcW w:w="2694" w:type="dxa"/>
          </w:tcPr>
          <w:p w14:paraId="136076CC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76BA1F50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502A8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77CA7F4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44421D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34D32C0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4C7969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24DA707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B1924FF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0B2F05B5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DB110E8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4F89A95A" w14:textId="0BC633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5AD086" w14:textId="120471AD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4AD70119" w14:textId="42F4BF4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24D93FE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FA947AB" w14:textId="59FB21D3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A158D16" w14:textId="7777777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3EAD4B70" w14:textId="6A737327" w:rsidR="00BE39ED" w:rsidRPr="008649D8" w:rsidRDefault="00BE39ED" w:rsidP="00BE39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77C439AD" w14:textId="5CEA8706" w:rsidR="00CB455C" w:rsidRDefault="00CB455C" w:rsidP="00CB455C">
      <w:pPr>
        <w:rPr>
          <w:rFonts w:ascii="Browallia New" w:hAnsi="Browallia New" w:cs="Browallia New"/>
          <w:sz w:val="28"/>
          <w:szCs w:val="28"/>
        </w:rPr>
      </w:pPr>
    </w:p>
    <w:p w14:paraId="2C4AC6E6" w14:textId="4BBD379A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350AE4D0" w14:textId="7DF8DF8B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4FA4CB7C" w14:textId="001F34C9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4838A33D" w14:textId="3FDB390C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58285A13" w14:textId="1F146724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6CC59A8E" w14:textId="73C7288D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3A6BA9E0" w14:textId="4F60CB91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p w14:paraId="4F6E67AB" w14:textId="598BFDD6" w:rsidR="00BD45CF" w:rsidRDefault="00BD45CF" w:rsidP="00CB455C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14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952"/>
      </w:tblGrid>
      <w:tr w:rsidR="00913B91" w:rsidRPr="008649D8" w14:paraId="36F020C9" w14:textId="77777777" w:rsidTr="00CE4D8A">
        <w:trPr>
          <w:tblHeader/>
        </w:trPr>
        <w:tc>
          <w:tcPr>
            <w:tcW w:w="2694" w:type="dxa"/>
          </w:tcPr>
          <w:p w14:paraId="38D54B3B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69B3EF4C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หน่วย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</w:t>
            </w:r>
            <w:r w:rsidRPr="008649D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13B91" w:rsidRPr="008649D8" w14:paraId="377CB20D" w14:textId="77777777" w:rsidTr="00CE4D8A">
        <w:trPr>
          <w:tblHeader/>
        </w:trPr>
        <w:tc>
          <w:tcPr>
            <w:tcW w:w="2694" w:type="dxa"/>
          </w:tcPr>
          <w:p w14:paraId="35268142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21398A55" w14:textId="3B3E5286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913B91" w:rsidRPr="008649D8" w14:paraId="0E2AE5FD" w14:textId="77777777" w:rsidTr="00CE4D8A">
        <w:trPr>
          <w:tblHeader/>
        </w:trPr>
        <w:tc>
          <w:tcPr>
            <w:tcW w:w="2694" w:type="dxa"/>
          </w:tcPr>
          <w:p w14:paraId="45C76807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DEE9D14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0CB527" w14:textId="3C7D0476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F523A7"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8E4515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6CFCD4AC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A77C478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FB909E2" w14:textId="2320F5D1" w:rsidR="003224D9" w:rsidRPr="008649D8" w:rsidRDefault="00F523A7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</w:t>
            </w:r>
            <w:r w:rsidR="003224D9"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งินกู้ยืมระยะสั้นจากบุคคลและบริษัทอื่นๆ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8BCF839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48B635F" w14:textId="4476CE78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7003FD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E55B788" w14:textId="17A6742B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96EC634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9B6A503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EE5420D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C23BE05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3DA2BB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1989C66" w14:textId="73F3C23F" w:rsidR="003224D9" w:rsidRPr="008649D8" w:rsidRDefault="006A4D3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6B4E54C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4CD7232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8A2BCFB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38DAB3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913B91" w:rsidRPr="008649D8" w14:paraId="094C8FD0" w14:textId="77777777" w:rsidTr="00CE4D8A">
        <w:trPr>
          <w:tblHeader/>
        </w:trPr>
        <w:tc>
          <w:tcPr>
            <w:tcW w:w="2694" w:type="dxa"/>
          </w:tcPr>
          <w:p w14:paraId="1EC5D009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5CABACB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6CC932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16F8000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D8E24CB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1263A57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2990297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305616D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0777521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1D5476E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E223C00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2649B5A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A88CE3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53194FD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A2D946A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1A36C90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588CA25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BBFD49D" w14:textId="77777777" w:rsidR="003224D9" w:rsidRPr="008649D8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01D8A25A" w14:textId="77777777" w:rsidTr="00CE4D8A">
        <w:tc>
          <w:tcPr>
            <w:tcW w:w="2694" w:type="dxa"/>
          </w:tcPr>
          <w:p w14:paraId="5935CCF1" w14:textId="76C8D26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0004241A" w14:textId="73E38D0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54,470 </w:t>
            </w:r>
          </w:p>
        </w:tc>
        <w:tc>
          <w:tcPr>
            <w:tcW w:w="261" w:type="dxa"/>
            <w:vAlign w:val="center"/>
          </w:tcPr>
          <w:p w14:paraId="39E9B829" w14:textId="7BA74BE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564AD802" w14:textId="5C185DB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330,910 </w:t>
            </w:r>
          </w:p>
        </w:tc>
        <w:tc>
          <w:tcPr>
            <w:tcW w:w="261" w:type="dxa"/>
            <w:vAlign w:val="center"/>
          </w:tcPr>
          <w:p w14:paraId="104DA7A3" w14:textId="2DCF621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0E24C2B4" w14:textId="07F2B9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4E267E" w14:textId="05C1CB0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82784F7" w14:textId="7697436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46,000 </w:t>
            </w:r>
          </w:p>
        </w:tc>
        <w:tc>
          <w:tcPr>
            <w:tcW w:w="261" w:type="dxa"/>
            <w:vAlign w:val="center"/>
          </w:tcPr>
          <w:p w14:paraId="7F24E5B9" w14:textId="2401C18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458DDCEC" w14:textId="726A1C4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E61272B" w14:textId="6BCCA20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2889DE" w14:textId="247070F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E3DDD31" w14:textId="08AA4A7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365B8EF2" w14:textId="07F65F9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187B433" w14:textId="11BDE07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E190401" w14:textId="3C5959C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220,197 </w:t>
            </w:r>
          </w:p>
        </w:tc>
        <w:tc>
          <w:tcPr>
            <w:tcW w:w="261" w:type="dxa"/>
            <w:vAlign w:val="center"/>
          </w:tcPr>
          <w:p w14:paraId="20BBA7C1" w14:textId="4AD5D64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5A1F67A9" w14:textId="088A110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651,577 </w:t>
            </w:r>
          </w:p>
        </w:tc>
      </w:tr>
      <w:tr w:rsidR="00692B2D" w:rsidRPr="008649D8" w14:paraId="1FC2E729" w14:textId="77777777" w:rsidTr="00CE4D8A">
        <w:tc>
          <w:tcPr>
            <w:tcW w:w="2694" w:type="dxa"/>
          </w:tcPr>
          <w:p w14:paraId="6ED9160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2E373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1D09773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F2FA6A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219A33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C98796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0767C9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C96D00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B84DB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98AABA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57E8837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E07EC2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60FB8D6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D6C7E3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3632B6A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95369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5C6BF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1A5C6A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371C4F54" w14:textId="77777777" w:rsidTr="00CE4D8A">
        <w:tc>
          <w:tcPr>
            <w:tcW w:w="2694" w:type="dxa"/>
          </w:tcPr>
          <w:p w14:paraId="4B1AB75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5AF9059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E590C9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943B073" w14:textId="5BBC472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183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0E2FFF" w14:textId="1BE5D8D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15430D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5E179F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111A3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9270114" w14:textId="58B110F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8611AF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054EA4C" w14:textId="2A13E7D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4AD3AA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4AFF8BA" w14:textId="34C9502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DE5CC5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3DC039C" w14:textId="3B9741E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835CC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5C8A0CDD" w14:textId="63C9463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760A93F2" w14:textId="77777777" w:rsidTr="00CE4D8A">
        <w:tc>
          <w:tcPr>
            <w:tcW w:w="2694" w:type="dxa"/>
          </w:tcPr>
          <w:p w14:paraId="541C299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773C0FF" w14:textId="7FD1A42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(9,636)</w:t>
            </w:r>
          </w:p>
        </w:tc>
        <w:tc>
          <w:tcPr>
            <w:tcW w:w="261" w:type="dxa"/>
            <w:vAlign w:val="center"/>
          </w:tcPr>
          <w:p w14:paraId="0EBFD340" w14:textId="289276F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center"/>
          </w:tcPr>
          <w:p w14:paraId="70180534" w14:textId="15EB51B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(315,967)</w:t>
            </w:r>
          </w:p>
        </w:tc>
        <w:tc>
          <w:tcPr>
            <w:tcW w:w="261" w:type="dxa"/>
            <w:vAlign w:val="center"/>
          </w:tcPr>
          <w:p w14:paraId="648C9C9E" w14:textId="7FAB1E8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27" w:type="dxa"/>
            <w:vAlign w:val="center"/>
          </w:tcPr>
          <w:p w14:paraId="016135A4" w14:textId="62BF896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5378B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24A0D45" w14:textId="6906CBD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(21,000)</w:t>
            </w:r>
          </w:p>
        </w:tc>
        <w:tc>
          <w:tcPr>
            <w:tcW w:w="261" w:type="dxa"/>
            <w:vAlign w:val="center"/>
          </w:tcPr>
          <w:p w14:paraId="4DEBF5C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40D66A" w14:textId="44C7FE3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(2,991)</w:t>
            </w:r>
          </w:p>
        </w:tc>
        <w:tc>
          <w:tcPr>
            <w:tcW w:w="261" w:type="dxa"/>
            <w:vAlign w:val="center"/>
          </w:tcPr>
          <w:p w14:paraId="026E9BC5" w14:textId="4770FD9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center"/>
          </w:tcPr>
          <w:p w14:paraId="685A8066" w14:textId="54BC7F3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(8,964)</w:t>
            </w:r>
          </w:p>
        </w:tc>
        <w:tc>
          <w:tcPr>
            <w:tcW w:w="261" w:type="dxa"/>
            <w:vAlign w:val="center"/>
          </w:tcPr>
          <w:p w14:paraId="72FCACDC" w14:textId="5E6A1FA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center"/>
          </w:tcPr>
          <w:p w14:paraId="628062AA" w14:textId="284D110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(41,088)</w:t>
            </w:r>
          </w:p>
        </w:tc>
        <w:tc>
          <w:tcPr>
            <w:tcW w:w="261" w:type="dxa"/>
            <w:vAlign w:val="center"/>
          </w:tcPr>
          <w:p w14:paraId="7255FF9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83AB937" w14:textId="2F9203D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(396,657)</w:t>
            </w:r>
          </w:p>
        </w:tc>
        <w:tc>
          <w:tcPr>
            <w:tcW w:w="261" w:type="dxa"/>
            <w:vAlign w:val="center"/>
          </w:tcPr>
          <w:p w14:paraId="2FE054E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C2657FE" w14:textId="0FAA3CF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(796,303)</w:t>
            </w:r>
          </w:p>
        </w:tc>
      </w:tr>
      <w:tr w:rsidR="00692B2D" w:rsidRPr="008649D8" w14:paraId="5DF2209A" w14:textId="77777777" w:rsidTr="00CE4D8A">
        <w:tc>
          <w:tcPr>
            <w:tcW w:w="2694" w:type="dxa"/>
          </w:tcPr>
          <w:p w14:paraId="0EDAA19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4765FFE" w14:textId="10F11B0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C4D855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5003996" w14:textId="0CA7CDB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371,118 </w:t>
            </w:r>
          </w:p>
        </w:tc>
        <w:tc>
          <w:tcPr>
            <w:tcW w:w="261" w:type="dxa"/>
            <w:vAlign w:val="center"/>
          </w:tcPr>
          <w:p w14:paraId="34ADFC2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1AEEA51" w14:textId="1C8ABE7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E5FD4D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D75AE93" w14:textId="11B9B9C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6B70F2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7CD052A" w14:textId="1D195D1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83,750 </w:t>
            </w:r>
          </w:p>
        </w:tc>
        <w:tc>
          <w:tcPr>
            <w:tcW w:w="261" w:type="dxa"/>
            <w:vAlign w:val="center"/>
          </w:tcPr>
          <w:p w14:paraId="2F4BE65D" w14:textId="7114111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center"/>
          </w:tcPr>
          <w:p w14:paraId="0DD149EA" w14:textId="29E191B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251,250 </w:t>
            </w:r>
          </w:p>
        </w:tc>
        <w:tc>
          <w:tcPr>
            <w:tcW w:w="261" w:type="dxa"/>
            <w:vAlign w:val="center"/>
          </w:tcPr>
          <w:p w14:paraId="310D5E77" w14:textId="4DA060B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center"/>
          </w:tcPr>
          <w:p w14:paraId="68EDC781" w14:textId="1CAB25A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 </w:t>
            </w:r>
          </w:p>
        </w:tc>
        <w:tc>
          <w:tcPr>
            <w:tcW w:w="261" w:type="dxa"/>
            <w:vAlign w:val="center"/>
          </w:tcPr>
          <w:p w14:paraId="050B9C9F" w14:textId="6CD00A9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center"/>
          </w:tcPr>
          <w:p w14:paraId="298443CC" w14:textId="0434743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15,982 </w:t>
            </w:r>
          </w:p>
        </w:tc>
        <w:tc>
          <w:tcPr>
            <w:tcW w:w="261" w:type="dxa"/>
            <w:vAlign w:val="center"/>
          </w:tcPr>
          <w:p w14:paraId="5229C04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6C13A9B" w14:textId="6B5C396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722,100 </w:t>
            </w:r>
          </w:p>
        </w:tc>
      </w:tr>
      <w:tr w:rsidR="00692B2D" w:rsidRPr="008649D8" w14:paraId="01EC6B2E" w14:textId="77777777" w:rsidTr="00CE4D8A">
        <w:tc>
          <w:tcPr>
            <w:tcW w:w="2694" w:type="dxa"/>
          </w:tcPr>
          <w:p w14:paraId="11DA025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73989C0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A6528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7B9798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1784AD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EDC24A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76C88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7DF79CC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47B32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AFAB4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A4A24F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979330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A88EA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27686F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23D4A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A28D6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4173D6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0A9B468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24ECF5C3" w14:textId="77777777" w:rsidTr="00CE4D8A">
        <w:tc>
          <w:tcPr>
            <w:tcW w:w="2694" w:type="dxa"/>
          </w:tcPr>
          <w:p w14:paraId="3251B5A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3B1ED6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BEC80C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B15F4C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45CCBB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6FF04C3" w14:textId="7C3E1A0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066A74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D2BFAA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B3AAFE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57C1534" w14:textId="44E3593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4463A5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538FC44" w14:textId="425152D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327C5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9D8116F" w14:textId="51F515C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121994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021D58" w14:textId="6F3EA96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92CB00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3269EE6F" w14:textId="5C61122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7A69DF73" w14:textId="77777777" w:rsidTr="00CE4D8A">
        <w:tc>
          <w:tcPr>
            <w:tcW w:w="2694" w:type="dxa"/>
            <w:vAlign w:val="center"/>
          </w:tcPr>
          <w:p w14:paraId="4AE52318" w14:textId="7F64E96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จัดประเภทเงินกู้ยืมระยะสั้นเป็นเงิน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br/>
              <w:t xml:space="preserve">    กู้ยืมระยะยาวจากสถาบันการเงิน</w:t>
            </w:r>
          </w:p>
        </w:tc>
        <w:tc>
          <w:tcPr>
            <w:tcW w:w="1096" w:type="dxa"/>
            <w:vAlign w:val="center"/>
          </w:tcPr>
          <w:p w14:paraId="729186F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3802A75" w14:textId="53F35E29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E9A31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A70402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C21B7D6" w14:textId="7F5A22A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(322,833)</w:t>
            </w:r>
          </w:p>
        </w:tc>
        <w:tc>
          <w:tcPr>
            <w:tcW w:w="261" w:type="dxa"/>
            <w:vAlign w:val="center"/>
          </w:tcPr>
          <w:p w14:paraId="349685E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FEF947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9BBDD2" w14:textId="651F7D8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ACDDF0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420B91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F20328" w14:textId="766A18B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D6FF9C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F42675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BCE6F35" w14:textId="1183460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8D205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4234B9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1E8C83" w14:textId="0916FAA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D014E7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199BD3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2AF827" w14:textId="11FBDE5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7EC55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68C70E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66486B" w14:textId="54D4904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322,833 </w:t>
            </w:r>
          </w:p>
        </w:tc>
        <w:tc>
          <w:tcPr>
            <w:tcW w:w="261" w:type="dxa"/>
            <w:vAlign w:val="center"/>
          </w:tcPr>
          <w:p w14:paraId="31F4FD3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79AFFAB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EA35112" w14:textId="6F3303A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</w:tr>
      <w:tr w:rsidR="00692B2D" w:rsidRPr="008649D8" w14:paraId="60F4AFE1" w14:textId="77777777" w:rsidTr="00CE4D8A">
        <w:tc>
          <w:tcPr>
            <w:tcW w:w="2694" w:type="dxa"/>
            <w:vAlign w:val="center"/>
          </w:tcPr>
          <w:p w14:paraId="316EC9D9" w14:textId="5D5B79C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02425357" w14:textId="13209D4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83EB5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E89EC1" w14:textId="653D69E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71F58C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89CF40C" w14:textId="0014B1F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84B6DF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0C57A83" w14:textId="34FC0B8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2F9C3C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2D7F750" w14:textId="4453EA4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237B26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C4A48A" w14:textId="624E926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BE90AA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4AEF01" w14:textId="7B5394F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3BFCBA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FF3F0A0" w14:textId="5086CB3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518 </w:t>
            </w:r>
          </w:p>
        </w:tc>
        <w:tc>
          <w:tcPr>
            <w:tcW w:w="261" w:type="dxa"/>
            <w:vAlign w:val="center"/>
          </w:tcPr>
          <w:p w14:paraId="3C62FDB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3CAD5723" w14:textId="5E2F67E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518 </w:t>
            </w:r>
          </w:p>
        </w:tc>
      </w:tr>
      <w:tr w:rsidR="00692B2D" w:rsidRPr="008649D8" w14:paraId="046AC35B" w14:textId="77777777" w:rsidTr="00CE4D8A">
        <w:tc>
          <w:tcPr>
            <w:tcW w:w="2694" w:type="dxa"/>
            <w:vAlign w:val="center"/>
          </w:tcPr>
          <w:p w14:paraId="47774DC0" w14:textId="195B7AE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6EE894E" w14:textId="5BB10D9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2,635 </w:t>
            </w:r>
          </w:p>
        </w:tc>
        <w:tc>
          <w:tcPr>
            <w:tcW w:w="261" w:type="dxa"/>
            <w:vAlign w:val="center"/>
          </w:tcPr>
          <w:p w14:paraId="481644E9" w14:textId="32630E1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center"/>
          </w:tcPr>
          <w:p w14:paraId="195E74BD" w14:textId="1D20064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B1452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6B803B3" w14:textId="709CE88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72CBE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7B047F7B" w14:textId="4E91084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69B7E7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65004A2" w14:textId="2CF7CDE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E8D8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172863" w14:textId="39A4158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75435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9A55797" w14:textId="66D9BAD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1E26C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C281ED" w14:textId="49E2E20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FF2E9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2AA9033" w14:textId="2005879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2,635 </w:t>
            </w:r>
          </w:p>
        </w:tc>
      </w:tr>
      <w:tr w:rsidR="00692B2D" w:rsidRPr="008649D8" w14:paraId="7A2405CF" w14:textId="77777777" w:rsidTr="00CE4D8A">
        <w:tc>
          <w:tcPr>
            <w:tcW w:w="2694" w:type="dxa"/>
            <w:vAlign w:val="center"/>
          </w:tcPr>
          <w:p w14:paraId="32278923" w14:textId="658768F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31C4D35D" w14:textId="0F2FD1C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6ED73D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E82163C" w14:textId="388E6C1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(3)</w:t>
            </w:r>
          </w:p>
        </w:tc>
        <w:tc>
          <w:tcPr>
            <w:tcW w:w="261" w:type="dxa"/>
            <w:vAlign w:val="center"/>
          </w:tcPr>
          <w:p w14:paraId="1F9BE3C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A7EE772" w14:textId="4AD4C6A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81CE3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BCFF61B" w14:textId="5FD5E5E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4214E8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CDD63A" w14:textId="2BE0FA8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A0325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FB8AB3E" w14:textId="70F8B8D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8E4FB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095631E" w14:textId="10D7936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0859D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6BE5DF" w14:textId="393EAFF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35E888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CA7BDAA" w14:textId="34F1262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(3)</w:t>
            </w:r>
          </w:p>
        </w:tc>
      </w:tr>
      <w:tr w:rsidR="00692B2D" w:rsidRPr="008649D8" w14:paraId="700BD7A4" w14:textId="77777777" w:rsidTr="0031294E">
        <w:tc>
          <w:tcPr>
            <w:tcW w:w="2694" w:type="dxa"/>
            <w:vAlign w:val="center"/>
          </w:tcPr>
          <w:p w14:paraId="4AAE3CA8" w14:textId="10594EA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รับรู้หนี้สินจากการค้ำประกันให้แก่บริษัทย่อย</w:t>
            </w:r>
          </w:p>
        </w:tc>
        <w:tc>
          <w:tcPr>
            <w:tcW w:w="1096" w:type="dxa"/>
            <w:vAlign w:val="bottom"/>
          </w:tcPr>
          <w:p w14:paraId="1959D8DE" w14:textId="3F4EFC1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6E17C5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36BD838" w14:textId="53188E7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B52A22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C247D47" w14:textId="6B3A4D2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EE6D9F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944DC61" w14:textId="4148631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bottom"/>
          </w:tcPr>
          <w:p w14:paraId="41C7548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7035A80" w14:textId="564F378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6B3999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631845CA" w14:textId="1066923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53A540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9B6CE90" w14:textId="4A04A6D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164,888 </w:t>
            </w:r>
          </w:p>
        </w:tc>
        <w:tc>
          <w:tcPr>
            <w:tcW w:w="261" w:type="dxa"/>
            <w:vAlign w:val="bottom"/>
          </w:tcPr>
          <w:p w14:paraId="151F365E" w14:textId="2F808169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697575A2" w14:textId="18E40C9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A2EBE9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4E53630D" w14:textId="7FC4B12F" w:rsidR="00692B2D" w:rsidRPr="008649D8" w:rsidRDefault="00692B2D" w:rsidP="0031294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164,888 </w:t>
            </w:r>
          </w:p>
        </w:tc>
      </w:tr>
      <w:tr w:rsidR="00692B2D" w:rsidRPr="008649D8" w14:paraId="1D6AF43F" w14:textId="77777777" w:rsidTr="00CE4D8A">
        <w:tc>
          <w:tcPr>
            <w:tcW w:w="2694" w:type="dxa"/>
            <w:vAlign w:val="center"/>
          </w:tcPr>
          <w:p w14:paraId="115C9A54" w14:textId="036D721A" w:rsidR="00692B2D" w:rsidRPr="008649D8" w:rsidRDefault="00692B2D" w:rsidP="00CF775E">
            <w:pPr>
              <w:tabs>
                <w:tab w:val="clear" w:pos="227"/>
                <w:tab w:val="clear" w:pos="454"/>
                <w:tab w:val="left" w:pos="26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="00EA4025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  <w:t xml:space="preserve">    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ลดลงจากการ</w:t>
            </w:r>
            <w:r w:rsidR="000E1D6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ปลี่ยนแปลง</w:t>
            </w:r>
            <w:r w:rsidR="00CF775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สั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9943C9" w14:textId="32B8CC1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(6,363)</w:t>
            </w:r>
          </w:p>
        </w:tc>
        <w:tc>
          <w:tcPr>
            <w:tcW w:w="261" w:type="dxa"/>
            <w:vAlign w:val="bottom"/>
          </w:tcPr>
          <w:p w14:paraId="1ACA437F" w14:textId="767A37F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49C0EB1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8C31EE" w14:textId="0908E4B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9646CA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53A51B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CA8F970" w14:textId="195E87A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976356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5A8773F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EC5444" w14:textId="1978206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bottom"/>
          </w:tcPr>
          <w:p w14:paraId="23697AF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07FAAD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9FFDED" w14:textId="2CC9E66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4DD218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897DCC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25CD765" w14:textId="54FD60F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EC007D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177E813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FAC91C" w14:textId="6B2FAA0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B01FB8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9B2F0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1A76E1" w14:textId="426800E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04F689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16CFE78" w14:textId="2AF6695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(6,363)</w:t>
            </w:r>
          </w:p>
        </w:tc>
      </w:tr>
      <w:tr w:rsidR="00692B2D" w:rsidRPr="008649D8" w14:paraId="6E9F5893" w14:textId="77777777" w:rsidTr="00CE4D8A">
        <w:tc>
          <w:tcPr>
            <w:tcW w:w="2694" w:type="dxa"/>
          </w:tcPr>
          <w:p w14:paraId="2B28E6A3" w14:textId="0EEA115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24B535" w14:textId="4A3411E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2A48A2B9" w14:textId="4A9EFEC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75F56" w14:textId="50A1769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63,225 </w:t>
            </w:r>
          </w:p>
        </w:tc>
        <w:tc>
          <w:tcPr>
            <w:tcW w:w="261" w:type="dxa"/>
            <w:vAlign w:val="center"/>
          </w:tcPr>
          <w:p w14:paraId="2D312EB3" w14:textId="5D4FEF6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D9554E" w14:textId="5E9F124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6AA67BA" w14:textId="178C6CC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5A34F9" w14:textId="01350ED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59AEE53C" w14:textId="6B87291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9D1228" w14:textId="3B3F5EA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15CE4D78" w14:textId="091ED3D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7EAC44" w14:textId="7EB2525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64A384F7" w14:textId="1A0D04D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30F6E2" w14:textId="0080232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217C1F4F" w14:textId="4ED1174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C9E00F" w14:textId="4676307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28A5686E" w14:textId="3F2F3E3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1AA7" w14:textId="1271D7A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 xml:space="preserve">739,049 </w:t>
            </w:r>
          </w:p>
        </w:tc>
      </w:tr>
      <w:tr w:rsidR="00692B2D" w:rsidRPr="008649D8" w14:paraId="1BB533D5" w14:textId="77777777" w:rsidTr="00CE4D8A">
        <w:tc>
          <w:tcPr>
            <w:tcW w:w="2694" w:type="dxa"/>
          </w:tcPr>
          <w:p w14:paraId="7215EC6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4E1BD02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0DA88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5306677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7BCB4D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5D73AB0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974E11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53ED10D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8ACEDB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2D29446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30F31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27EB6A0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0D4EE41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268FEDA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9D60E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029B8F6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DA3F3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63B7C2B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6D85" w:rsidRPr="008649D8" w14:paraId="5F06AA37" w14:textId="77777777" w:rsidTr="00CE4D8A">
        <w:tc>
          <w:tcPr>
            <w:tcW w:w="2694" w:type="dxa"/>
          </w:tcPr>
          <w:p w14:paraId="11922DF3" w14:textId="77777777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2FF98644" w14:textId="0354B0C3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2A0A105" w14:textId="0167B9EF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374DE6C7" w14:textId="21D19C59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29B2F58" w14:textId="2376DB8E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6740EA5" w14:textId="10B8FAB6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62BB50" w14:textId="4DFA270D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FB8D112" w14:textId="34F59FA4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394D52" w14:textId="5C153741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1581BF3" w14:textId="7057318F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353F53" w14:textId="707C6C64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1CB2B59" w14:textId="20B8E6D6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A4AA0CA" w14:textId="5A05847F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C074CB6" w14:textId="45AEB293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F16BF1A" w14:textId="6F2DA8B9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6AE323F" w14:textId="0AEE332B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3CA60A5" w14:textId="52365F2D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15EA77E8" w14:textId="7F8CA8D8" w:rsidR="00EE6D85" w:rsidRPr="008649D8" w:rsidRDefault="00EE6D85" w:rsidP="00EE6D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436DFD33" w14:textId="77777777" w:rsidTr="00CE4D8A">
        <w:tc>
          <w:tcPr>
            <w:tcW w:w="2694" w:type="dxa"/>
          </w:tcPr>
          <w:p w14:paraId="1DBCDCE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172F9A8" w14:textId="55F02E48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(9,352)</w:t>
            </w:r>
          </w:p>
        </w:tc>
        <w:tc>
          <w:tcPr>
            <w:tcW w:w="261" w:type="dxa"/>
            <w:vAlign w:val="center"/>
          </w:tcPr>
          <w:p w14:paraId="62E09246" w14:textId="75031AC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C58652A" w14:textId="3BBF14DB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(161,125)</w:t>
            </w:r>
          </w:p>
        </w:tc>
        <w:tc>
          <w:tcPr>
            <w:tcW w:w="261" w:type="dxa"/>
            <w:vAlign w:val="center"/>
          </w:tcPr>
          <w:p w14:paraId="462DDF03" w14:textId="0F6269C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8D15F5D" w14:textId="71E7351A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344547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F6A3A38" w14:textId="2FE7FD25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(10,000)</w:t>
            </w:r>
          </w:p>
        </w:tc>
        <w:tc>
          <w:tcPr>
            <w:tcW w:w="261" w:type="dxa"/>
            <w:vAlign w:val="center"/>
          </w:tcPr>
          <w:p w14:paraId="1948450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48CA005" w14:textId="25D3A3F2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(15,964)</w:t>
            </w:r>
          </w:p>
        </w:tc>
        <w:tc>
          <w:tcPr>
            <w:tcW w:w="261" w:type="dxa"/>
            <w:vAlign w:val="center"/>
          </w:tcPr>
          <w:p w14:paraId="21E39312" w14:textId="513CBE38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28DD64F" w14:textId="69CF2E63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(47,856)</w:t>
            </w:r>
          </w:p>
        </w:tc>
        <w:tc>
          <w:tcPr>
            <w:tcW w:w="261" w:type="dxa"/>
            <w:vAlign w:val="center"/>
          </w:tcPr>
          <w:p w14:paraId="06635418" w14:textId="711E7E8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9DC375" w14:textId="5FA55195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E7630" w:rsidRPr="008649D8">
              <w:rPr>
                <w:rFonts w:ascii="Browallia New" w:hAnsi="Browallia New" w:cs="Browallia New"/>
                <w:sz w:val="20"/>
                <w:szCs w:val="20"/>
              </w:rPr>
              <w:t>43,865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61" w:type="dxa"/>
            <w:vAlign w:val="center"/>
          </w:tcPr>
          <w:p w14:paraId="5E6035D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BFD9CB8" w14:textId="7636EBC5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(62,400)</w:t>
            </w:r>
          </w:p>
        </w:tc>
        <w:tc>
          <w:tcPr>
            <w:tcW w:w="261" w:type="dxa"/>
            <w:vAlign w:val="center"/>
          </w:tcPr>
          <w:p w14:paraId="3B721A1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36060CA" w14:textId="6040500F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1D40" w:rsidRPr="008649D8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932313" w:rsidRPr="008649D8">
              <w:rPr>
                <w:rFonts w:ascii="Browallia New" w:hAnsi="Browallia New" w:cs="Browallia New"/>
                <w:sz w:val="20"/>
                <w:szCs w:val="20"/>
              </w:rPr>
              <w:t>50,562</w:t>
            </w:r>
            <w:r w:rsidRPr="008649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92B2D" w:rsidRPr="008649D8" w14:paraId="5E5CFFB1" w14:textId="77777777" w:rsidTr="00CE4D8A">
        <w:tc>
          <w:tcPr>
            <w:tcW w:w="2694" w:type="dxa"/>
          </w:tcPr>
          <w:p w14:paraId="6D9762D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63B8DA94" w14:textId="7183CD9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5A64A6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780A404" w14:textId="0560486F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116,216</w:t>
            </w:r>
          </w:p>
        </w:tc>
        <w:tc>
          <w:tcPr>
            <w:tcW w:w="261" w:type="dxa"/>
            <w:vAlign w:val="center"/>
          </w:tcPr>
          <w:p w14:paraId="3D20DE1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0F4A10C" w14:textId="4CD2585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3D325E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661A88B" w14:textId="730763BC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20,000</w:t>
            </w:r>
          </w:p>
        </w:tc>
        <w:tc>
          <w:tcPr>
            <w:tcW w:w="261" w:type="dxa"/>
            <w:vAlign w:val="center"/>
          </w:tcPr>
          <w:p w14:paraId="2B8BBAF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910AE6" w14:textId="1C07DB2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95BD99F" w14:textId="7556BFC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3B867D9" w14:textId="4151AC9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474EDCA" w14:textId="4E522B3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4D31EE6" w14:textId="6D075B9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2552018" w14:textId="1E959F2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6BCF796" w14:textId="37DC6EDB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A72F82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7A7E084" w14:textId="1F8A9B07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136,216</w:t>
            </w:r>
          </w:p>
        </w:tc>
      </w:tr>
      <w:tr w:rsidR="00692B2D" w:rsidRPr="008649D8" w14:paraId="03ADD933" w14:textId="77777777" w:rsidTr="00CE4D8A">
        <w:tc>
          <w:tcPr>
            <w:tcW w:w="2694" w:type="dxa"/>
          </w:tcPr>
          <w:p w14:paraId="35118A8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7CFC804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DD34F0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E8BDB5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669A48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DDA347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71BE6D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4739AA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1FFC1C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BB96DA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3B02CE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8B89D1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D6EA9F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97BF85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3F332F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3F7164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91DA45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1375B1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5611E499" w14:textId="77777777" w:rsidTr="00CE4D8A">
        <w:tc>
          <w:tcPr>
            <w:tcW w:w="2694" w:type="dxa"/>
          </w:tcPr>
          <w:p w14:paraId="0F51E04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5315BA5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39A7E7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8F1589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DF904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4AE2F29" w14:textId="2D726ABD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54030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705C451" w14:textId="687265C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4932E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A330C87" w14:textId="55E42BD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7488D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8B33676" w14:textId="0834350F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3D453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F94AAF0" w14:textId="13E9B79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56EAB3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1ABBB71" w14:textId="4F33DE7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442C30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041C43B" w14:textId="445F8C0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2B2D" w:rsidRPr="008649D8" w14:paraId="5819D165" w14:textId="77777777" w:rsidTr="00CE4D8A">
        <w:tc>
          <w:tcPr>
            <w:tcW w:w="2694" w:type="dxa"/>
            <w:vAlign w:val="center"/>
          </w:tcPr>
          <w:p w14:paraId="448FD28D" w14:textId="3D49E5FC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C8D5505" w14:textId="6437AD40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038CF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442B125" w14:textId="46FE4E36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92D01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446525C" w14:textId="250B3EEB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8D24FE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74FA7B6" w14:textId="3B7973EB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5E1A85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D03E66D" w14:textId="3D60E134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9ABAEC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A5BDCB4" w14:textId="48AC51C5" w:rsidR="00692B2D" w:rsidRPr="008649D8" w:rsidRDefault="006E7630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2EE73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F6A071E" w14:textId="7A9272E1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51A002A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293C5ED" w14:textId="5F4E2D67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A1CBA1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1CBA09" w14:textId="7B771C54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520</w:t>
            </w:r>
          </w:p>
        </w:tc>
      </w:tr>
      <w:tr w:rsidR="00692B2D" w:rsidRPr="008649D8" w14:paraId="3473645C" w14:textId="77777777" w:rsidTr="00CE4D8A">
        <w:tc>
          <w:tcPr>
            <w:tcW w:w="2694" w:type="dxa"/>
            <w:vAlign w:val="center"/>
          </w:tcPr>
          <w:p w14:paraId="7182FFA2" w14:textId="5708CB8A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995D1ED" w14:textId="5B839320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2,107</w:t>
            </w:r>
          </w:p>
        </w:tc>
        <w:tc>
          <w:tcPr>
            <w:tcW w:w="261" w:type="dxa"/>
            <w:vAlign w:val="center"/>
          </w:tcPr>
          <w:p w14:paraId="13A3567B" w14:textId="1ABB97E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C3956F1" w14:textId="33A4006A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C9467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AA17197" w14:textId="35B0AE6A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8F7B5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17B3EAD" w14:textId="561FD78F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02041A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84409E" w14:textId="1E9D7034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AFE52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2F63B9F" w14:textId="18E639E8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B59F65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54B33B4" w14:textId="534849E7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10B55A9" w14:textId="797A3209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E202FF" w14:textId="17480DD8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B99B8D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55FA63" w14:textId="2B906E50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2,</w:t>
            </w:r>
            <w:r w:rsidR="00D314B7" w:rsidRPr="008649D8">
              <w:rPr>
                <w:rFonts w:ascii="Browallia New" w:hAnsi="Browallia New" w:cs="Browallia New"/>
                <w:sz w:val="20"/>
                <w:szCs w:val="20"/>
              </w:rPr>
              <w:t>107</w:t>
            </w:r>
          </w:p>
        </w:tc>
      </w:tr>
      <w:tr w:rsidR="00692B2D" w:rsidRPr="008649D8" w14:paraId="0D691FF1" w14:textId="77777777" w:rsidTr="00CE4D8A">
        <w:tc>
          <w:tcPr>
            <w:tcW w:w="2694" w:type="dxa"/>
            <w:vAlign w:val="center"/>
          </w:tcPr>
          <w:p w14:paraId="49DDE055" w14:textId="0775428E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FF3FE95" w14:textId="46CDC9CA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7A94F0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FB089DD" w14:textId="506C1B48" w:rsidR="00692B2D" w:rsidRPr="008649D8" w:rsidRDefault="00D735DC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261" w:type="dxa"/>
            <w:vAlign w:val="center"/>
          </w:tcPr>
          <w:p w14:paraId="22A5B27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BD18A9" w14:textId="767D7A67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67EE8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C367070" w14:textId="518F0346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841F9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BC2EA8" w14:textId="294B8737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056BE3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ACC465A" w14:textId="63EA299E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9B3ECF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97C7AE" w14:textId="58698A44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D43E45" w14:textId="5FDE7396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465B1A9" w14:textId="4247D2AA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5D7D0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917CAE" w14:textId="018A59CF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692B2D" w:rsidRPr="008649D8" w14:paraId="7226635A" w14:textId="77777777" w:rsidTr="00CE4D8A">
        <w:tc>
          <w:tcPr>
            <w:tcW w:w="2694" w:type="dxa"/>
            <w:vAlign w:val="center"/>
          </w:tcPr>
          <w:p w14:paraId="20DE1217" w14:textId="4B9E10C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</w:t>
            </w:r>
            <w:r w:rsidR="000E1D6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ปลี่ยน</w:t>
            </w:r>
            <w:r w:rsidRPr="008649D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0268B767" w14:textId="415681BD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(928)</w:t>
            </w:r>
          </w:p>
        </w:tc>
        <w:tc>
          <w:tcPr>
            <w:tcW w:w="261" w:type="dxa"/>
            <w:vAlign w:val="bottom"/>
          </w:tcPr>
          <w:p w14:paraId="0650A2FE" w14:textId="318A7700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E89A312" w14:textId="16F45A18" w:rsidR="00692B2D" w:rsidRPr="008649D8" w:rsidRDefault="00AF28C3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41CE3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491A326" w14:textId="5FC31456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2CA9F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682502A" w14:textId="59F00BCB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4A1B66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609DE1D" w14:textId="690161CE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39AD20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75775789" w14:textId="75120DB9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E66278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007D43E" w14:textId="50A57601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76612C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EB6EB3" w14:textId="76ACF1AE" w:rsidR="00692B2D" w:rsidRPr="008649D8" w:rsidRDefault="008F4AD9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02C662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5817306" w14:textId="1FE00320" w:rsidR="00692B2D" w:rsidRPr="008649D8" w:rsidRDefault="001C3281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(928)</w:t>
            </w:r>
          </w:p>
        </w:tc>
      </w:tr>
      <w:tr w:rsidR="00692B2D" w:rsidRPr="008649D8" w14:paraId="15942FE3" w14:textId="77777777" w:rsidTr="00CE4D8A">
        <w:tc>
          <w:tcPr>
            <w:tcW w:w="2694" w:type="dxa"/>
          </w:tcPr>
          <w:p w14:paraId="12E9D814" w14:textId="46371B1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649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13421F" w14:textId="266C76F9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6DDC6458" w14:textId="73E54D4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026FF1" w14:textId="640DB703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18,31</w:t>
            </w:r>
            <w:r w:rsidR="001A43FC" w:rsidRPr="008649D8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261" w:type="dxa"/>
            <w:vAlign w:val="center"/>
          </w:tcPr>
          <w:p w14:paraId="678D40A6" w14:textId="76B89313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600D0" w14:textId="429F2B57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88A039A" w14:textId="68C136C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B91532" w14:textId="5FD4B468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046EE85F" w14:textId="3C82DBE1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549BF" w14:textId="7AEEEB01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6A7AF7EE" w14:textId="2CA6F002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86539C" w14:textId="4B7B17E6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5E423B98" w14:textId="439E35C4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F531B4" w14:textId="74A447BB" w:rsidR="00692B2D" w:rsidRPr="008649D8" w:rsidRDefault="001A43FC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80,455</w:t>
            </w:r>
          </w:p>
        </w:tc>
        <w:tc>
          <w:tcPr>
            <w:tcW w:w="261" w:type="dxa"/>
            <w:vAlign w:val="center"/>
          </w:tcPr>
          <w:p w14:paraId="3280870E" w14:textId="5F147A05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9F490" w14:textId="0DD9285C" w:rsidR="00692B2D" w:rsidRPr="008649D8" w:rsidRDefault="0000523F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69B7EEEF" w14:textId="0CA3B93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56309F" w14:textId="439EDC45" w:rsidR="00692B2D" w:rsidRPr="008649D8" w:rsidRDefault="001C3281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49D8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932313" w:rsidRPr="008649D8">
              <w:rPr>
                <w:rFonts w:ascii="Browallia New" w:hAnsi="Browallia New" w:cs="Browallia New"/>
                <w:sz w:val="20"/>
                <w:szCs w:val="20"/>
              </w:rPr>
              <w:t>26,405</w:t>
            </w:r>
          </w:p>
        </w:tc>
      </w:tr>
      <w:tr w:rsidR="00692B2D" w:rsidRPr="008649D8" w14:paraId="27E58644" w14:textId="77777777" w:rsidTr="00CE4D8A">
        <w:tc>
          <w:tcPr>
            <w:tcW w:w="2694" w:type="dxa"/>
          </w:tcPr>
          <w:p w14:paraId="70FDCF0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53FD6A1C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DC9129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17B9955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45A2A3A3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0B6C822E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CAC9A5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6AA69BD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B5DD07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1FED1F6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66DB4FD1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692001D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2A1AFD5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68753A1B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74431FA8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4E2267EA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8F96DD4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33F70E1F" w14:textId="77777777" w:rsidR="00692B2D" w:rsidRPr="008649D8" w:rsidRDefault="00692B2D" w:rsidP="00692B2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color w:val="0000FF"/>
                <w:sz w:val="20"/>
                <w:szCs w:val="20"/>
              </w:rPr>
            </w:pPr>
          </w:p>
        </w:tc>
      </w:tr>
    </w:tbl>
    <w:p w14:paraId="33260952" w14:textId="77777777" w:rsidR="0013382C" w:rsidRPr="008649D8" w:rsidRDefault="0013382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13382C" w:rsidRPr="008649D8" w:rsidSect="001B6657">
          <w:footerReference w:type="default" r:id="rId16"/>
          <w:pgSz w:w="16834" w:h="11909" w:orient="landscape" w:code="9"/>
          <w:pgMar w:top="1531" w:right="1530" w:bottom="1019" w:left="1259" w:header="720" w:footer="218" w:gutter="0"/>
          <w:cols w:space="720"/>
          <w:docGrid w:linePitch="245"/>
        </w:sectPr>
      </w:pPr>
    </w:p>
    <w:p w14:paraId="23A60E1C" w14:textId="77777777" w:rsidR="00CB455C" w:rsidRPr="008649D8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คดีฟ้องร้อง</w:t>
      </w:r>
    </w:p>
    <w:p w14:paraId="347803F7" w14:textId="77777777" w:rsidR="00CB455C" w:rsidRPr="008649D8" w:rsidRDefault="00CB455C" w:rsidP="00CB455C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44E74BDD" w14:textId="20BB9B38" w:rsidR="002C0271" w:rsidRPr="008649D8" w:rsidRDefault="002C027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8649D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 มีคดีความที่ค้างอยู่ ดังนี้</w:t>
      </w:r>
    </w:p>
    <w:p w14:paraId="583E87B6" w14:textId="71E93F2F" w:rsidR="002C0271" w:rsidRPr="008649D8" w:rsidRDefault="002C027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DFF9496" w14:textId="77777777" w:rsidR="0011604C" w:rsidRPr="008E41AF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8E41AF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30395C7C" w14:textId="5F0090EA" w:rsidR="0011604C" w:rsidRPr="0011604C" w:rsidRDefault="0011604C" w:rsidP="008B77C2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17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กันยายน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2560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บริษัทถูกฟ้องร้องเป็นจำเลยร่วมกับผู้อื่นอีก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275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ล้านบาท และชำระดอกเบี้ยอัตราร้อยละ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7.50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ต่อปี ของเงินต้นจำนวน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242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ล้านบาท ให้แก่โจทก์ ซึ่งเมื่อวันที่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30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เมษายน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2562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56116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บริษัทไม่เห็นด้วยกับคำพิพากษาของศาลชั้นต้นจึงดำเนินการยื่นคำร้องคัดค้านต่อศาลอุทธรณ์</w:t>
      </w:r>
    </w:p>
    <w:p w14:paraId="239DD5B8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791CBC8F" w14:textId="5EF67090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12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มิถุนายน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ศาลอุทธรณ์มีคำพิพากษายืนตามศาลชั้นต้น ซึ่งบริษัทไม่เห็นด้วยกับคำพิพากษาของศาลอุทธรณ์ จึงได้ยื่นฎีกาคัดค้านคำพิพากษาศาลอุทธรณ์เมื่อวันที่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16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พฤศจิกายน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และเมื่อวันที่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27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ตุลาคม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ศาลฎีกามีคำสั่งรับคำร้องขอฎีกาของบริษัท</w:t>
      </w:r>
    </w:p>
    <w:p w14:paraId="5E7AB1CC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403BA4D" w14:textId="3C6EC7D4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8B77C2" w:rsidRPr="0056148E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</w:t>
      </w:r>
      <w:r w:rsidR="00BC1F89"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ซึ่งธนาคารแจ้งว่า</w:t>
      </w:r>
      <w:r w:rsidR="00E43A52"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ได้ถูกกรมบังคับคดี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อายัด</w:t>
      </w:r>
      <w:r w:rsidR="00CC1008"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ไว้</w:t>
      </w:r>
      <w:r w:rsidR="004D132E"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จากคดี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ดังกล่าว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จำนวน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121.98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 เนื่องจากการกระทำของโจทก์เป็นการใช้สิทธิไม่สุจริตและไม่ชอบด้วยกฎหมาย</w:t>
      </w:r>
    </w:p>
    <w:p w14:paraId="3E0ED19F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98C9CB3" w14:textId="4905E264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7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กุมภาพันธ์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ศาลมีคำสั่งว่าคดีมีมูลประทับรับฟ้อง คดีที่บริษัทฟ้องโจทก์ในคดีความเกี่ยวกับการซื้อขายหุ้น</w:t>
      </w:r>
    </w:p>
    <w:p w14:paraId="02645400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DF736BA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 ปัจจุบันคดีเกี่ยวกับการซื้อขายหุ้นดังกล่าวอยู่ระหว่างการพิจารณาของศาลฎีกา</w:t>
      </w:r>
    </w:p>
    <w:p w14:paraId="182A21C3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35DF767" w14:textId="77777777" w:rsidR="0011604C" w:rsidRPr="007A0652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7A0652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66E901C8" w14:textId="384C2C59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ราย ถูกโจทก์ฟ้องเป็นคดีแพ่งให้ศาลมีคำสั่งเพิกถอนการ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="008B77C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และขอให้เพิกถอนการจำนองที่ดินพร้อมสิ่งปลูกสร้าง กับเจ้าหนี้สถาบันการเงินแห่งหนึ่ง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แต่ศาลล้มละลายกลางไม่ได้ยกประเด็นเรื่องนี้มาพิจารณาอย่างใด</w:t>
      </w:r>
    </w:p>
    <w:p w14:paraId="13F64DEB" w14:textId="77777777" w:rsidR="0011604C" w:rsidRPr="0011604C" w:rsidRDefault="0011604C" w:rsidP="0011604C">
      <w:pPr>
        <w:pStyle w:val="CordiaNew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8216213" w14:textId="01B607A1" w:rsidR="008830F3" w:rsidRDefault="0011604C" w:rsidP="0011604C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ฎ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3F4F5406" w14:textId="61574E49" w:rsidR="009202A4" w:rsidRDefault="009202A4" w:rsidP="0011604C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D632AC5" w14:textId="77777777" w:rsidR="009202A4" w:rsidRPr="0011604C" w:rsidRDefault="009202A4" w:rsidP="0011604C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B9D6DE1" w14:textId="77777777" w:rsidR="00CB455C" w:rsidRPr="008649D8" w:rsidRDefault="00CB45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18D2EFF" w14:textId="77777777" w:rsidR="00CB455C" w:rsidRPr="008649D8" w:rsidRDefault="00CB45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050D9CE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8C0A6B3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1C80C5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28DAA31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C6CBB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881912E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DAB74E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5B121BB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767CBE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406A6B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E3600F0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8CEBDD8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E55EC52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157F25D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5F994D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2CF67F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D3B470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9BDFA6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83B8FA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035596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AF7136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3AFAA24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1EDAF7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BC31A8D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6DE42BB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7B2B98E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E854A36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7CDA5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2D17547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88D02AE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4AC9789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C3E6A2B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17BAFC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113ACC1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AD72FD3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C525E9B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F045FE8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5E0545F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119B8C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0893E4C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C27CDC9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E0E929A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1AFE15" w14:textId="77777777" w:rsidR="00CB455C" w:rsidRPr="008649D8" w:rsidRDefault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20497DA" w14:textId="77777777" w:rsidR="00CB455C" w:rsidRPr="008649D8" w:rsidRDefault="00CB455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05424570" w14:textId="77777777" w:rsidR="00CB455C" w:rsidRPr="008649D8" w:rsidRDefault="00CB455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A6E98DA" w14:textId="77777777" w:rsidR="00CB455C" w:rsidRPr="008649D8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49D8">
        <w:rPr>
          <w:rFonts w:ascii="Browallia New" w:hAnsi="Browallia New" w:cs="Browallia New"/>
          <w:b/>
          <w:bCs/>
          <w:sz w:val="28"/>
          <w:szCs w:val="28"/>
          <w:cs/>
        </w:rPr>
        <w:t>การอนุมัติงบการเงิน</w:t>
      </w:r>
    </w:p>
    <w:p w14:paraId="5FEAD8BF" w14:textId="77777777" w:rsidR="00CB455C" w:rsidRPr="008649D8" w:rsidRDefault="00CB455C" w:rsidP="00CB455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0F9AD1E3" w14:textId="1240E6D8" w:rsidR="005753E0" w:rsidRPr="008649D8" w:rsidRDefault="00CB455C" w:rsidP="004327D6">
      <w:pPr>
        <w:tabs>
          <w:tab w:val="clear" w:pos="227"/>
          <w:tab w:val="clear" w:pos="454"/>
          <w:tab w:val="clear" w:pos="680"/>
          <w:tab w:val="left" w:pos="567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649D8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งบการเงินนี้ได้รับอนุมัติจากคณะกรรมการของบริษัทแล้ว เมื่อวันที่</w:t>
      </w:r>
      <w:r w:rsidRPr="00864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0BBB" w:rsidRPr="00FC0BBB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FC0BBB">
        <w:rPr>
          <w:rFonts w:ascii="Browallia New" w:hAnsi="Browallia New" w:cs="Browallia New"/>
          <w:sz w:val="28"/>
          <w:szCs w:val="28"/>
        </w:rPr>
        <w:t xml:space="preserve"> </w:t>
      </w:r>
      <w:r w:rsidRPr="00FC0BBB">
        <w:rPr>
          <w:rFonts w:ascii="Browallia New" w:hAnsi="Browallia New" w:cs="Browallia New"/>
          <w:sz w:val="28"/>
          <w:szCs w:val="28"/>
          <w:cs/>
        </w:rPr>
        <w:t>กุมภาพันธ์</w:t>
      </w:r>
      <w:r w:rsidRPr="00FC0BBB">
        <w:rPr>
          <w:rFonts w:ascii="Browallia New" w:hAnsi="Browallia New" w:cs="Browallia New"/>
          <w:sz w:val="28"/>
          <w:szCs w:val="28"/>
        </w:rPr>
        <w:t xml:space="preserve"> 256</w:t>
      </w:r>
      <w:r w:rsidR="00E861A5" w:rsidRPr="00FC0BBB">
        <w:rPr>
          <w:rFonts w:ascii="Browallia New" w:hAnsi="Browallia New" w:cs="Browallia New"/>
          <w:sz w:val="28"/>
          <w:szCs w:val="28"/>
        </w:rPr>
        <w:t>6</w:t>
      </w:r>
    </w:p>
    <w:sectPr w:rsidR="005753E0" w:rsidRPr="008649D8" w:rsidSect="0013382C">
      <w:footerReference w:type="default" r:id="rId17"/>
      <w:pgSz w:w="11909" w:h="16834" w:code="9"/>
      <w:pgMar w:top="1530" w:right="1019" w:bottom="1259" w:left="1531" w:header="720" w:footer="2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15E4" w14:textId="77777777" w:rsidR="00301F80" w:rsidRDefault="00301F80">
      <w:r>
        <w:separator/>
      </w:r>
    </w:p>
  </w:endnote>
  <w:endnote w:type="continuationSeparator" w:id="0">
    <w:p w14:paraId="5831F7F2" w14:textId="77777777" w:rsidR="00301F80" w:rsidRDefault="00301F80">
      <w:r>
        <w:continuationSeparator/>
      </w:r>
    </w:p>
  </w:endnote>
  <w:endnote w:type="continuationNotice" w:id="1">
    <w:p w14:paraId="32B42C7A" w14:textId="77777777" w:rsidR="00301F80" w:rsidRDefault="00301F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9196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0B5ADC8A" w14:textId="09B6CC27" w:rsidR="00983A5F" w:rsidRPr="0059595E" w:rsidRDefault="00983A5F" w:rsidP="00A26356">
        <w:pPr>
          <w:pStyle w:val="Footer"/>
          <w:rPr>
            <w:rFonts w:ascii="Browallia New" w:hAnsi="Browallia New" w:cs="Browallia New"/>
            <w:sz w:val="28"/>
            <w:szCs w:val="28"/>
          </w:rPr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กรรมการ                                                                                        </w: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9595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23561ADB" w14:textId="38B06ADB" w:rsidR="00983A5F" w:rsidRPr="0059595E" w:rsidRDefault="00983A5F" w:rsidP="002F705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  <w:p w14:paraId="6BA64DD0" w14:textId="77777777" w:rsidR="00983A5F" w:rsidRDefault="00983A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575C" w14:textId="5CC744F6" w:rsidR="00983A5F" w:rsidRDefault="00983A5F" w:rsidP="00ED43B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cs/>
      </w:rPr>
      <w:t>81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5EBB126D" w14:textId="77777777" w:rsidR="00983A5F" w:rsidRPr="00145EC5" w:rsidRDefault="00983A5F" w:rsidP="00ED43BF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  <w:p w14:paraId="2D9A9D7E" w14:textId="7AFB0021" w:rsidR="00983A5F" w:rsidRPr="00D72094" w:rsidRDefault="00983A5F" w:rsidP="00D72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430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1A15AB" w14:textId="210EA02A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F8ED0" w14:textId="77777777" w:rsidR="00983A5F" w:rsidRPr="0059595E" w:rsidRDefault="00983A5F" w:rsidP="00B1753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783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78D2" w14:textId="29731CE6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31E03D" w14:textId="4EFCBB2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8458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C1BD3" w14:textId="5C95C637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46E3A" w14:textId="7777777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5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349F18" w14:textId="49A5E54D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82E2D" w14:textId="7777777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97BD9" w14:textId="77777777" w:rsidR="00301F80" w:rsidRDefault="00301F80">
      <w:r>
        <w:separator/>
      </w:r>
    </w:p>
  </w:footnote>
  <w:footnote w:type="continuationSeparator" w:id="0">
    <w:p w14:paraId="0A3D09A9" w14:textId="77777777" w:rsidR="00301F80" w:rsidRDefault="00301F80">
      <w:r>
        <w:continuationSeparator/>
      </w:r>
    </w:p>
  </w:footnote>
  <w:footnote w:type="continuationNotice" w:id="1">
    <w:p w14:paraId="6C0F0BB8" w14:textId="77777777" w:rsidR="00301F80" w:rsidRDefault="00301F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2B46" w14:textId="77777777" w:rsidR="00983A5F" w:rsidRDefault="00983A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5108BE"/>
    <w:multiLevelType w:val="multilevel"/>
    <w:tmpl w:val="2F9CD8AA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2EC56B5"/>
    <w:multiLevelType w:val="multilevel"/>
    <w:tmpl w:val="8FF2E1D0"/>
    <w:lvl w:ilvl="0">
      <w:start w:val="43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04682FB7"/>
    <w:multiLevelType w:val="multilevel"/>
    <w:tmpl w:val="6A02687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A980964"/>
    <w:multiLevelType w:val="multilevel"/>
    <w:tmpl w:val="350EB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ascii="BrowalliaUPC" w:hAnsi="BrowalliaUPC" w:cs="BrowalliaUPC"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 w15:restartNumberingAfterBreak="0">
    <w:nsid w:val="0B613B89"/>
    <w:multiLevelType w:val="hybridMultilevel"/>
    <w:tmpl w:val="4EC8BF66"/>
    <w:lvl w:ilvl="0" w:tplc="17FC8B64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5" w15:restartNumberingAfterBreak="0">
    <w:nsid w:val="12C65C65"/>
    <w:multiLevelType w:val="hybridMultilevel"/>
    <w:tmpl w:val="D3E483E4"/>
    <w:lvl w:ilvl="0" w:tplc="8214ADD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7BE10E8"/>
    <w:multiLevelType w:val="multilevel"/>
    <w:tmpl w:val="81D8E2CC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0953897"/>
    <w:multiLevelType w:val="multilevel"/>
    <w:tmpl w:val="2F9CD8AA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563455"/>
    <w:multiLevelType w:val="multilevel"/>
    <w:tmpl w:val="D4E86F0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33.%2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 w:val="0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944A3F"/>
    <w:multiLevelType w:val="hybridMultilevel"/>
    <w:tmpl w:val="F9526BE8"/>
    <w:lvl w:ilvl="0" w:tplc="028404CE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096E20"/>
    <w:multiLevelType w:val="multilevel"/>
    <w:tmpl w:val="7D84979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3FFB5474"/>
    <w:multiLevelType w:val="multilevel"/>
    <w:tmpl w:val="985EBEA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419D5E3D"/>
    <w:multiLevelType w:val="multilevel"/>
    <w:tmpl w:val="CEC61F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33" w15:restartNumberingAfterBreak="0">
    <w:nsid w:val="4A1E20E5"/>
    <w:multiLevelType w:val="multilevel"/>
    <w:tmpl w:val="544439D0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24.%2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 w:val="0"/>
      </w:rPr>
    </w:lvl>
  </w:abstractNum>
  <w:abstractNum w:abstractNumId="34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5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8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40" w15:restartNumberingAfterBreak="0">
    <w:nsid w:val="5DC775B6"/>
    <w:multiLevelType w:val="multilevel"/>
    <w:tmpl w:val="2F9CD8AA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2241F10"/>
    <w:multiLevelType w:val="multilevel"/>
    <w:tmpl w:val="D408E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hint="default"/>
      </w:rPr>
    </w:lvl>
  </w:abstractNum>
  <w:abstractNum w:abstractNumId="44" w15:restartNumberingAfterBreak="0">
    <w:nsid w:val="726A27C3"/>
    <w:multiLevelType w:val="multilevel"/>
    <w:tmpl w:val="F86E3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8739E"/>
    <w:multiLevelType w:val="multilevel"/>
    <w:tmpl w:val="22322BD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8" w15:restartNumberingAfterBreak="0">
    <w:nsid w:val="7EB527E0"/>
    <w:multiLevelType w:val="multilevel"/>
    <w:tmpl w:val="C090E8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14578503">
    <w:abstractNumId w:val="6"/>
  </w:num>
  <w:num w:numId="2" w16cid:durableId="1183128008">
    <w:abstractNumId w:val="5"/>
  </w:num>
  <w:num w:numId="3" w16cid:durableId="1205680695">
    <w:abstractNumId w:val="9"/>
  </w:num>
  <w:num w:numId="4" w16cid:durableId="1773669489">
    <w:abstractNumId w:val="7"/>
  </w:num>
  <w:num w:numId="5" w16cid:durableId="1925795517">
    <w:abstractNumId w:val="8"/>
  </w:num>
  <w:num w:numId="6" w16cid:durableId="934435506">
    <w:abstractNumId w:val="3"/>
  </w:num>
  <w:num w:numId="7" w16cid:durableId="669481440">
    <w:abstractNumId w:val="2"/>
  </w:num>
  <w:num w:numId="8" w16cid:durableId="1063218203">
    <w:abstractNumId w:val="0"/>
  </w:num>
  <w:num w:numId="9" w16cid:durableId="1545603506">
    <w:abstractNumId w:val="1"/>
  </w:num>
  <w:num w:numId="10" w16cid:durableId="1856380460">
    <w:abstractNumId w:val="4"/>
  </w:num>
  <w:num w:numId="11" w16cid:durableId="1876309420">
    <w:abstractNumId w:val="25"/>
  </w:num>
  <w:num w:numId="12" w16cid:durableId="483475448">
    <w:abstractNumId w:val="19"/>
  </w:num>
  <w:num w:numId="13" w16cid:durableId="813183809">
    <w:abstractNumId w:val="42"/>
  </w:num>
  <w:num w:numId="14" w16cid:durableId="1792895083">
    <w:abstractNumId w:val="21"/>
  </w:num>
  <w:num w:numId="15" w16cid:durableId="1919707501">
    <w:abstractNumId w:val="29"/>
  </w:num>
  <w:num w:numId="16" w16cid:durableId="382144737">
    <w:abstractNumId w:val="44"/>
  </w:num>
  <w:num w:numId="17" w16cid:durableId="1353265462">
    <w:abstractNumId w:val="13"/>
  </w:num>
  <w:num w:numId="18" w16cid:durableId="410740624">
    <w:abstractNumId w:val="32"/>
  </w:num>
  <w:num w:numId="19" w16cid:durableId="469901932">
    <w:abstractNumId w:val="37"/>
  </w:num>
  <w:num w:numId="20" w16cid:durableId="2070227196">
    <w:abstractNumId w:val="38"/>
  </w:num>
  <w:num w:numId="21" w16cid:durableId="1660033258">
    <w:abstractNumId w:val="46"/>
  </w:num>
  <w:num w:numId="22" w16cid:durableId="304895564">
    <w:abstractNumId w:val="23"/>
  </w:num>
  <w:num w:numId="23" w16cid:durableId="1222793021">
    <w:abstractNumId w:val="26"/>
  </w:num>
  <w:num w:numId="24" w16cid:durableId="1143042197">
    <w:abstractNumId w:val="27"/>
  </w:num>
  <w:num w:numId="25" w16cid:durableId="754669413">
    <w:abstractNumId w:val="35"/>
  </w:num>
  <w:num w:numId="26" w16cid:durableId="1631279229">
    <w:abstractNumId w:val="48"/>
  </w:num>
  <w:num w:numId="27" w16cid:durableId="696779722">
    <w:abstractNumId w:val="28"/>
  </w:num>
  <w:num w:numId="28" w16cid:durableId="1185902719">
    <w:abstractNumId w:val="45"/>
  </w:num>
  <w:num w:numId="29" w16cid:durableId="974607443">
    <w:abstractNumId w:val="16"/>
  </w:num>
  <w:num w:numId="30" w16cid:durableId="310909014">
    <w:abstractNumId w:val="12"/>
  </w:num>
  <w:num w:numId="31" w16cid:durableId="100032246">
    <w:abstractNumId w:val="39"/>
  </w:num>
  <w:num w:numId="32" w16cid:durableId="2141417117">
    <w:abstractNumId w:val="11"/>
  </w:num>
  <w:num w:numId="33" w16cid:durableId="1183780411">
    <w:abstractNumId w:val="43"/>
  </w:num>
  <w:num w:numId="34" w16cid:durableId="148329169">
    <w:abstractNumId w:val="34"/>
  </w:num>
  <w:num w:numId="35" w16cid:durableId="914246776">
    <w:abstractNumId w:val="14"/>
  </w:num>
  <w:num w:numId="36" w16cid:durableId="2105883286">
    <w:abstractNumId w:val="18"/>
  </w:num>
  <w:num w:numId="37" w16cid:durableId="317734938">
    <w:abstractNumId w:val="41"/>
  </w:num>
  <w:num w:numId="38" w16cid:durableId="1707755303">
    <w:abstractNumId w:val="31"/>
  </w:num>
  <w:num w:numId="39" w16cid:durableId="1970430928">
    <w:abstractNumId w:val="24"/>
  </w:num>
  <w:num w:numId="40" w16cid:durableId="1043210274">
    <w:abstractNumId w:val="15"/>
  </w:num>
  <w:num w:numId="41" w16cid:durableId="1973948019">
    <w:abstractNumId w:val="30"/>
  </w:num>
  <w:num w:numId="42" w16cid:durableId="308367380">
    <w:abstractNumId w:val="20"/>
  </w:num>
  <w:num w:numId="43" w16cid:durableId="1973366790">
    <w:abstractNumId w:val="47"/>
  </w:num>
  <w:num w:numId="44" w16cid:durableId="1078288168">
    <w:abstractNumId w:val="33"/>
  </w:num>
  <w:num w:numId="45" w16cid:durableId="700282395">
    <w:abstractNumId w:val="22"/>
  </w:num>
  <w:num w:numId="46" w16cid:durableId="685598601">
    <w:abstractNumId w:val="36"/>
  </w:num>
  <w:num w:numId="47" w16cid:durableId="877426490">
    <w:abstractNumId w:val="10"/>
  </w:num>
  <w:num w:numId="48" w16cid:durableId="1159690659">
    <w:abstractNumId w:val="17"/>
  </w:num>
  <w:num w:numId="49" w16cid:durableId="1859659281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493"/>
    <w:rsid w:val="000004B0"/>
    <w:rsid w:val="0000063B"/>
    <w:rsid w:val="000006B0"/>
    <w:rsid w:val="00000AC9"/>
    <w:rsid w:val="00000BF1"/>
    <w:rsid w:val="0000147C"/>
    <w:rsid w:val="000016E2"/>
    <w:rsid w:val="000016F4"/>
    <w:rsid w:val="000017D6"/>
    <w:rsid w:val="000018FB"/>
    <w:rsid w:val="00001B41"/>
    <w:rsid w:val="00001D67"/>
    <w:rsid w:val="00001DD3"/>
    <w:rsid w:val="000022B6"/>
    <w:rsid w:val="0000230B"/>
    <w:rsid w:val="00002B5A"/>
    <w:rsid w:val="00002B8C"/>
    <w:rsid w:val="00002ECA"/>
    <w:rsid w:val="00003061"/>
    <w:rsid w:val="0000339A"/>
    <w:rsid w:val="000034D0"/>
    <w:rsid w:val="000034EB"/>
    <w:rsid w:val="000035BF"/>
    <w:rsid w:val="0000366C"/>
    <w:rsid w:val="00003704"/>
    <w:rsid w:val="000038E7"/>
    <w:rsid w:val="00003942"/>
    <w:rsid w:val="00003C23"/>
    <w:rsid w:val="00003C2C"/>
    <w:rsid w:val="00003C35"/>
    <w:rsid w:val="00003EB5"/>
    <w:rsid w:val="0000408D"/>
    <w:rsid w:val="000041CA"/>
    <w:rsid w:val="000045E5"/>
    <w:rsid w:val="00004B3F"/>
    <w:rsid w:val="00004DC4"/>
    <w:rsid w:val="00004E04"/>
    <w:rsid w:val="0000523F"/>
    <w:rsid w:val="00005249"/>
    <w:rsid w:val="00005356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C77"/>
    <w:rsid w:val="00006DB8"/>
    <w:rsid w:val="00007036"/>
    <w:rsid w:val="00007043"/>
    <w:rsid w:val="00007097"/>
    <w:rsid w:val="0000737A"/>
    <w:rsid w:val="00007684"/>
    <w:rsid w:val="00007A6E"/>
    <w:rsid w:val="00007AC8"/>
    <w:rsid w:val="00007E11"/>
    <w:rsid w:val="00007E4B"/>
    <w:rsid w:val="00010368"/>
    <w:rsid w:val="00010661"/>
    <w:rsid w:val="0001083F"/>
    <w:rsid w:val="00010945"/>
    <w:rsid w:val="00010B06"/>
    <w:rsid w:val="00010B43"/>
    <w:rsid w:val="00010BB6"/>
    <w:rsid w:val="00010CDE"/>
    <w:rsid w:val="00010E01"/>
    <w:rsid w:val="00010EAF"/>
    <w:rsid w:val="000111BE"/>
    <w:rsid w:val="00011278"/>
    <w:rsid w:val="000112CB"/>
    <w:rsid w:val="00011E9D"/>
    <w:rsid w:val="00011FFD"/>
    <w:rsid w:val="00012460"/>
    <w:rsid w:val="000124E8"/>
    <w:rsid w:val="000126DC"/>
    <w:rsid w:val="00012800"/>
    <w:rsid w:val="00012810"/>
    <w:rsid w:val="00012983"/>
    <w:rsid w:val="000129E1"/>
    <w:rsid w:val="00012C4C"/>
    <w:rsid w:val="00012D47"/>
    <w:rsid w:val="0001304F"/>
    <w:rsid w:val="00013177"/>
    <w:rsid w:val="000136FE"/>
    <w:rsid w:val="0001389A"/>
    <w:rsid w:val="000139AC"/>
    <w:rsid w:val="00013A57"/>
    <w:rsid w:val="00013A8C"/>
    <w:rsid w:val="00013CAA"/>
    <w:rsid w:val="00013F8B"/>
    <w:rsid w:val="00014290"/>
    <w:rsid w:val="00014412"/>
    <w:rsid w:val="000144C8"/>
    <w:rsid w:val="000144D6"/>
    <w:rsid w:val="00014765"/>
    <w:rsid w:val="0001476C"/>
    <w:rsid w:val="0001480A"/>
    <w:rsid w:val="000148B7"/>
    <w:rsid w:val="00014AA6"/>
    <w:rsid w:val="00014CFE"/>
    <w:rsid w:val="00014DE5"/>
    <w:rsid w:val="00014F21"/>
    <w:rsid w:val="00014F9C"/>
    <w:rsid w:val="000150B5"/>
    <w:rsid w:val="000151E2"/>
    <w:rsid w:val="00015281"/>
    <w:rsid w:val="000153ED"/>
    <w:rsid w:val="00015406"/>
    <w:rsid w:val="00015518"/>
    <w:rsid w:val="000155AD"/>
    <w:rsid w:val="00015659"/>
    <w:rsid w:val="000159D6"/>
    <w:rsid w:val="00015C3C"/>
    <w:rsid w:val="00015D57"/>
    <w:rsid w:val="00015EA1"/>
    <w:rsid w:val="000160D3"/>
    <w:rsid w:val="00016408"/>
    <w:rsid w:val="000164BA"/>
    <w:rsid w:val="000164F7"/>
    <w:rsid w:val="00016581"/>
    <w:rsid w:val="00016691"/>
    <w:rsid w:val="00016753"/>
    <w:rsid w:val="00016771"/>
    <w:rsid w:val="000167E8"/>
    <w:rsid w:val="000168B9"/>
    <w:rsid w:val="000169BB"/>
    <w:rsid w:val="00017176"/>
    <w:rsid w:val="00017C34"/>
    <w:rsid w:val="00017D2D"/>
    <w:rsid w:val="00020078"/>
    <w:rsid w:val="0002048E"/>
    <w:rsid w:val="00020883"/>
    <w:rsid w:val="00020963"/>
    <w:rsid w:val="00020983"/>
    <w:rsid w:val="00020C1A"/>
    <w:rsid w:val="00020D0D"/>
    <w:rsid w:val="0002125C"/>
    <w:rsid w:val="00021577"/>
    <w:rsid w:val="00021878"/>
    <w:rsid w:val="000218F8"/>
    <w:rsid w:val="00021922"/>
    <w:rsid w:val="00021A13"/>
    <w:rsid w:val="00021BD9"/>
    <w:rsid w:val="00021DBB"/>
    <w:rsid w:val="00022012"/>
    <w:rsid w:val="000222DB"/>
    <w:rsid w:val="0002246A"/>
    <w:rsid w:val="00022766"/>
    <w:rsid w:val="00022B04"/>
    <w:rsid w:val="00022EBB"/>
    <w:rsid w:val="00023014"/>
    <w:rsid w:val="00023276"/>
    <w:rsid w:val="0002339F"/>
    <w:rsid w:val="000233A6"/>
    <w:rsid w:val="0002342F"/>
    <w:rsid w:val="0002372E"/>
    <w:rsid w:val="0002376F"/>
    <w:rsid w:val="00023D37"/>
    <w:rsid w:val="00023D7B"/>
    <w:rsid w:val="00023EE4"/>
    <w:rsid w:val="00023F64"/>
    <w:rsid w:val="00023FB2"/>
    <w:rsid w:val="000240FC"/>
    <w:rsid w:val="0002414B"/>
    <w:rsid w:val="0002439D"/>
    <w:rsid w:val="000248A4"/>
    <w:rsid w:val="0002491D"/>
    <w:rsid w:val="0002497D"/>
    <w:rsid w:val="00024A01"/>
    <w:rsid w:val="00024A0A"/>
    <w:rsid w:val="00024AEC"/>
    <w:rsid w:val="00024F2B"/>
    <w:rsid w:val="000251FD"/>
    <w:rsid w:val="0002521D"/>
    <w:rsid w:val="00025424"/>
    <w:rsid w:val="00025535"/>
    <w:rsid w:val="00025618"/>
    <w:rsid w:val="00025626"/>
    <w:rsid w:val="000256CC"/>
    <w:rsid w:val="000256CE"/>
    <w:rsid w:val="00025742"/>
    <w:rsid w:val="00025957"/>
    <w:rsid w:val="00025B50"/>
    <w:rsid w:val="00025C1B"/>
    <w:rsid w:val="00025F75"/>
    <w:rsid w:val="000261D6"/>
    <w:rsid w:val="0002628F"/>
    <w:rsid w:val="000264AD"/>
    <w:rsid w:val="00026662"/>
    <w:rsid w:val="00026699"/>
    <w:rsid w:val="0002674C"/>
    <w:rsid w:val="00026876"/>
    <w:rsid w:val="000269AF"/>
    <w:rsid w:val="00026C00"/>
    <w:rsid w:val="00026ECF"/>
    <w:rsid w:val="00027025"/>
    <w:rsid w:val="00027255"/>
    <w:rsid w:val="0002725E"/>
    <w:rsid w:val="0002736C"/>
    <w:rsid w:val="00027601"/>
    <w:rsid w:val="000278A2"/>
    <w:rsid w:val="0002791A"/>
    <w:rsid w:val="00027922"/>
    <w:rsid w:val="00027985"/>
    <w:rsid w:val="00027A1A"/>
    <w:rsid w:val="00027AFF"/>
    <w:rsid w:val="00027B59"/>
    <w:rsid w:val="00027BD0"/>
    <w:rsid w:val="00027C9D"/>
    <w:rsid w:val="00027D78"/>
    <w:rsid w:val="00027F50"/>
    <w:rsid w:val="00027F74"/>
    <w:rsid w:val="00027F97"/>
    <w:rsid w:val="00030399"/>
    <w:rsid w:val="0003045E"/>
    <w:rsid w:val="00030511"/>
    <w:rsid w:val="0003052A"/>
    <w:rsid w:val="000306E1"/>
    <w:rsid w:val="000307CF"/>
    <w:rsid w:val="0003092B"/>
    <w:rsid w:val="00030981"/>
    <w:rsid w:val="00030EB4"/>
    <w:rsid w:val="00030ECC"/>
    <w:rsid w:val="0003131C"/>
    <w:rsid w:val="00031515"/>
    <w:rsid w:val="000316C2"/>
    <w:rsid w:val="00031788"/>
    <w:rsid w:val="000317EF"/>
    <w:rsid w:val="000319B5"/>
    <w:rsid w:val="000319B6"/>
    <w:rsid w:val="00031AC0"/>
    <w:rsid w:val="00031B5A"/>
    <w:rsid w:val="00031B6D"/>
    <w:rsid w:val="00031C95"/>
    <w:rsid w:val="00031DCF"/>
    <w:rsid w:val="00031F04"/>
    <w:rsid w:val="000321F3"/>
    <w:rsid w:val="000323C1"/>
    <w:rsid w:val="00032470"/>
    <w:rsid w:val="00032485"/>
    <w:rsid w:val="0003251D"/>
    <w:rsid w:val="00032547"/>
    <w:rsid w:val="0003258B"/>
    <w:rsid w:val="00032846"/>
    <w:rsid w:val="00032A15"/>
    <w:rsid w:val="00032C6E"/>
    <w:rsid w:val="00032F31"/>
    <w:rsid w:val="0003305D"/>
    <w:rsid w:val="00033329"/>
    <w:rsid w:val="00033413"/>
    <w:rsid w:val="00033520"/>
    <w:rsid w:val="000337BA"/>
    <w:rsid w:val="000339E1"/>
    <w:rsid w:val="00033A2E"/>
    <w:rsid w:val="00033BCA"/>
    <w:rsid w:val="00033C6B"/>
    <w:rsid w:val="00033DA1"/>
    <w:rsid w:val="00033E4D"/>
    <w:rsid w:val="00033EEA"/>
    <w:rsid w:val="000340D1"/>
    <w:rsid w:val="000340F7"/>
    <w:rsid w:val="00034353"/>
    <w:rsid w:val="0003438E"/>
    <w:rsid w:val="00034532"/>
    <w:rsid w:val="0003459E"/>
    <w:rsid w:val="000345F1"/>
    <w:rsid w:val="00034653"/>
    <w:rsid w:val="00034874"/>
    <w:rsid w:val="00034AA4"/>
    <w:rsid w:val="00034BB0"/>
    <w:rsid w:val="00034E10"/>
    <w:rsid w:val="00034FA2"/>
    <w:rsid w:val="00035029"/>
    <w:rsid w:val="00035037"/>
    <w:rsid w:val="00035095"/>
    <w:rsid w:val="000353E5"/>
    <w:rsid w:val="00035BCC"/>
    <w:rsid w:val="00035C81"/>
    <w:rsid w:val="00035E27"/>
    <w:rsid w:val="00035F7A"/>
    <w:rsid w:val="00036109"/>
    <w:rsid w:val="00036271"/>
    <w:rsid w:val="000366D5"/>
    <w:rsid w:val="00036DAD"/>
    <w:rsid w:val="00036DE6"/>
    <w:rsid w:val="00036F5A"/>
    <w:rsid w:val="00036FA6"/>
    <w:rsid w:val="0003766A"/>
    <w:rsid w:val="000379C5"/>
    <w:rsid w:val="00037A0A"/>
    <w:rsid w:val="00037C89"/>
    <w:rsid w:val="00037CBE"/>
    <w:rsid w:val="00037CC6"/>
    <w:rsid w:val="00037D7A"/>
    <w:rsid w:val="00037E95"/>
    <w:rsid w:val="00037EE1"/>
    <w:rsid w:val="00037F77"/>
    <w:rsid w:val="000400A1"/>
    <w:rsid w:val="000400E2"/>
    <w:rsid w:val="000408D4"/>
    <w:rsid w:val="0004093C"/>
    <w:rsid w:val="000409E8"/>
    <w:rsid w:val="00040BA1"/>
    <w:rsid w:val="00040C85"/>
    <w:rsid w:val="00040CE2"/>
    <w:rsid w:val="00040D43"/>
    <w:rsid w:val="00041041"/>
    <w:rsid w:val="0004116C"/>
    <w:rsid w:val="0004127D"/>
    <w:rsid w:val="00041380"/>
    <w:rsid w:val="00041684"/>
    <w:rsid w:val="00041875"/>
    <w:rsid w:val="00041B04"/>
    <w:rsid w:val="00041F7C"/>
    <w:rsid w:val="000423C0"/>
    <w:rsid w:val="00042593"/>
    <w:rsid w:val="000425E5"/>
    <w:rsid w:val="000426BB"/>
    <w:rsid w:val="0004281A"/>
    <w:rsid w:val="0004286D"/>
    <w:rsid w:val="000429D2"/>
    <w:rsid w:val="00042A53"/>
    <w:rsid w:val="00042A8A"/>
    <w:rsid w:val="00042A98"/>
    <w:rsid w:val="00042F01"/>
    <w:rsid w:val="00043897"/>
    <w:rsid w:val="00043AEC"/>
    <w:rsid w:val="00043BFC"/>
    <w:rsid w:val="00043EDE"/>
    <w:rsid w:val="0004419C"/>
    <w:rsid w:val="0004420E"/>
    <w:rsid w:val="00044330"/>
    <w:rsid w:val="000445FB"/>
    <w:rsid w:val="0004468D"/>
    <w:rsid w:val="0004485C"/>
    <w:rsid w:val="00044A58"/>
    <w:rsid w:val="00044C07"/>
    <w:rsid w:val="00044C52"/>
    <w:rsid w:val="00044D6A"/>
    <w:rsid w:val="00044F4A"/>
    <w:rsid w:val="0004526E"/>
    <w:rsid w:val="00045379"/>
    <w:rsid w:val="000459DE"/>
    <w:rsid w:val="00045EB0"/>
    <w:rsid w:val="00046042"/>
    <w:rsid w:val="000461A9"/>
    <w:rsid w:val="00046538"/>
    <w:rsid w:val="00046604"/>
    <w:rsid w:val="0004667D"/>
    <w:rsid w:val="0004677F"/>
    <w:rsid w:val="0004695A"/>
    <w:rsid w:val="00046B63"/>
    <w:rsid w:val="00047061"/>
    <w:rsid w:val="000472E4"/>
    <w:rsid w:val="000472EF"/>
    <w:rsid w:val="000476AC"/>
    <w:rsid w:val="000477D1"/>
    <w:rsid w:val="00047840"/>
    <w:rsid w:val="000479BB"/>
    <w:rsid w:val="00047A36"/>
    <w:rsid w:val="00047C47"/>
    <w:rsid w:val="00047CD9"/>
    <w:rsid w:val="00047CEC"/>
    <w:rsid w:val="00047DEF"/>
    <w:rsid w:val="00047E9A"/>
    <w:rsid w:val="00047F33"/>
    <w:rsid w:val="000500CF"/>
    <w:rsid w:val="00050117"/>
    <w:rsid w:val="000503DF"/>
    <w:rsid w:val="000503F0"/>
    <w:rsid w:val="00050529"/>
    <w:rsid w:val="00050ADF"/>
    <w:rsid w:val="00050CE9"/>
    <w:rsid w:val="00050EA4"/>
    <w:rsid w:val="00050F55"/>
    <w:rsid w:val="000511D6"/>
    <w:rsid w:val="0005136B"/>
    <w:rsid w:val="00051467"/>
    <w:rsid w:val="0005168B"/>
    <w:rsid w:val="00051699"/>
    <w:rsid w:val="0005196D"/>
    <w:rsid w:val="00051B15"/>
    <w:rsid w:val="00051D54"/>
    <w:rsid w:val="00051FDE"/>
    <w:rsid w:val="000521D1"/>
    <w:rsid w:val="0005220A"/>
    <w:rsid w:val="000522C0"/>
    <w:rsid w:val="00052412"/>
    <w:rsid w:val="00052522"/>
    <w:rsid w:val="00052665"/>
    <w:rsid w:val="000528FC"/>
    <w:rsid w:val="0005299F"/>
    <w:rsid w:val="00052B32"/>
    <w:rsid w:val="00052C2D"/>
    <w:rsid w:val="00052CF0"/>
    <w:rsid w:val="00052D27"/>
    <w:rsid w:val="00053581"/>
    <w:rsid w:val="000535BC"/>
    <w:rsid w:val="000537A6"/>
    <w:rsid w:val="00053A7B"/>
    <w:rsid w:val="00053D5F"/>
    <w:rsid w:val="00053E57"/>
    <w:rsid w:val="000540BE"/>
    <w:rsid w:val="0005410B"/>
    <w:rsid w:val="00054311"/>
    <w:rsid w:val="000543F7"/>
    <w:rsid w:val="0005458C"/>
    <w:rsid w:val="00054679"/>
    <w:rsid w:val="00054986"/>
    <w:rsid w:val="00054C13"/>
    <w:rsid w:val="00054E94"/>
    <w:rsid w:val="000550B5"/>
    <w:rsid w:val="00055180"/>
    <w:rsid w:val="0005523F"/>
    <w:rsid w:val="00055267"/>
    <w:rsid w:val="00055276"/>
    <w:rsid w:val="000554EA"/>
    <w:rsid w:val="000555D3"/>
    <w:rsid w:val="000555F4"/>
    <w:rsid w:val="00055829"/>
    <w:rsid w:val="00055851"/>
    <w:rsid w:val="00055861"/>
    <w:rsid w:val="000558F7"/>
    <w:rsid w:val="00055A1C"/>
    <w:rsid w:val="00055EF6"/>
    <w:rsid w:val="00055F6C"/>
    <w:rsid w:val="000563AF"/>
    <w:rsid w:val="00056667"/>
    <w:rsid w:val="0005694A"/>
    <w:rsid w:val="00056BCC"/>
    <w:rsid w:val="0005739A"/>
    <w:rsid w:val="000574CD"/>
    <w:rsid w:val="00057728"/>
    <w:rsid w:val="00057AF7"/>
    <w:rsid w:val="00057CFF"/>
    <w:rsid w:val="00057E79"/>
    <w:rsid w:val="0006026C"/>
    <w:rsid w:val="00060354"/>
    <w:rsid w:val="000607D8"/>
    <w:rsid w:val="000608AE"/>
    <w:rsid w:val="000609D2"/>
    <w:rsid w:val="00060AA7"/>
    <w:rsid w:val="00060AB3"/>
    <w:rsid w:val="00060AE0"/>
    <w:rsid w:val="00060B5D"/>
    <w:rsid w:val="00060BF1"/>
    <w:rsid w:val="00061182"/>
    <w:rsid w:val="0006118C"/>
    <w:rsid w:val="00061667"/>
    <w:rsid w:val="000618F0"/>
    <w:rsid w:val="00061A5C"/>
    <w:rsid w:val="00061C62"/>
    <w:rsid w:val="00061CAC"/>
    <w:rsid w:val="00061F80"/>
    <w:rsid w:val="00062592"/>
    <w:rsid w:val="000626AA"/>
    <w:rsid w:val="000628DF"/>
    <w:rsid w:val="000632A0"/>
    <w:rsid w:val="00063338"/>
    <w:rsid w:val="0006334F"/>
    <w:rsid w:val="00063382"/>
    <w:rsid w:val="000633BA"/>
    <w:rsid w:val="0006355A"/>
    <w:rsid w:val="000636CD"/>
    <w:rsid w:val="000637BA"/>
    <w:rsid w:val="000637F0"/>
    <w:rsid w:val="000639F7"/>
    <w:rsid w:val="00064050"/>
    <w:rsid w:val="00064062"/>
    <w:rsid w:val="00064229"/>
    <w:rsid w:val="0006449A"/>
    <w:rsid w:val="000644CA"/>
    <w:rsid w:val="00064697"/>
    <w:rsid w:val="000647C0"/>
    <w:rsid w:val="00064A2A"/>
    <w:rsid w:val="00064C88"/>
    <w:rsid w:val="00064E34"/>
    <w:rsid w:val="00064E82"/>
    <w:rsid w:val="000652D9"/>
    <w:rsid w:val="00065339"/>
    <w:rsid w:val="000654A0"/>
    <w:rsid w:val="000655F4"/>
    <w:rsid w:val="00065801"/>
    <w:rsid w:val="00065867"/>
    <w:rsid w:val="00065A7D"/>
    <w:rsid w:val="00065C02"/>
    <w:rsid w:val="00065D78"/>
    <w:rsid w:val="00065EB7"/>
    <w:rsid w:val="00065FDD"/>
    <w:rsid w:val="0006609B"/>
    <w:rsid w:val="000660A2"/>
    <w:rsid w:val="000662A9"/>
    <w:rsid w:val="000664A5"/>
    <w:rsid w:val="00066992"/>
    <w:rsid w:val="00066A3B"/>
    <w:rsid w:val="00066D4B"/>
    <w:rsid w:val="00066F9A"/>
    <w:rsid w:val="00067002"/>
    <w:rsid w:val="000670FD"/>
    <w:rsid w:val="000673BE"/>
    <w:rsid w:val="000674A3"/>
    <w:rsid w:val="000678B6"/>
    <w:rsid w:val="00067A6A"/>
    <w:rsid w:val="00067BBB"/>
    <w:rsid w:val="00067CA9"/>
    <w:rsid w:val="00067CFA"/>
    <w:rsid w:val="00067DAC"/>
    <w:rsid w:val="00070329"/>
    <w:rsid w:val="0007059C"/>
    <w:rsid w:val="000705E4"/>
    <w:rsid w:val="00070656"/>
    <w:rsid w:val="000708B9"/>
    <w:rsid w:val="000709AD"/>
    <w:rsid w:val="00070CB1"/>
    <w:rsid w:val="000714AF"/>
    <w:rsid w:val="000714DF"/>
    <w:rsid w:val="0007164B"/>
    <w:rsid w:val="00071894"/>
    <w:rsid w:val="00071986"/>
    <w:rsid w:val="00071B9B"/>
    <w:rsid w:val="00071E13"/>
    <w:rsid w:val="00071F23"/>
    <w:rsid w:val="00071FC1"/>
    <w:rsid w:val="000720F0"/>
    <w:rsid w:val="000721D0"/>
    <w:rsid w:val="00072235"/>
    <w:rsid w:val="00072569"/>
    <w:rsid w:val="000725FD"/>
    <w:rsid w:val="000727EA"/>
    <w:rsid w:val="00072802"/>
    <w:rsid w:val="00072985"/>
    <w:rsid w:val="00072E39"/>
    <w:rsid w:val="00072EA1"/>
    <w:rsid w:val="000733D0"/>
    <w:rsid w:val="000738BC"/>
    <w:rsid w:val="00073A95"/>
    <w:rsid w:val="00073AAA"/>
    <w:rsid w:val="00073C3E"/>
    <w:rsid w:val="00073CEE"/>
    <w:rsid w:val="00073F00"/>
    <w:rsid w:val="00073FD1"/>
    <w:rsid w:val="0007426A"/>
    <w:rsid w:val="00074454"/>
    <w:rsid w:val="0007445D"/>
    <w:rsid w:val="000744EB"/>
    <w:rsid w:val="0007450B"/>
    <w:rsid w:val="00074A29"/>
    <w:rsid w:val="00074B38"/>
    <w:rsid w:val="00074B8D"/>
    <w:rsid w:val="00074C23"/>
    <w:rsid w:val="00075228"/>
    <w:rsid w:val="00075250"/>
    <w:rsid w:val="00075271"/>
    <w:rsid w:val="000755C1"/>
    <w:rsid w:val="00075676"/>
    <w:rsid w:val="000756FC"/>
    <w:rsid w:val="00075757"/>
    <w:rsid w:val="0007585D"/>
    <w:rsid w:val="00075BF4"/>
    <w:rsid w:val="00075DBB"/>
    <w:rsid w:val="00075E53"/>
    <w:rsid w:val="0007656D"/>
    <w:rsid w:val="0007658E"/>
    <w:rsid w:val="000765B4"/>
    <w:rsid w:val="000766FA"/>
    <w:rsid w:val="00076938"/>
    <w:rsid w:val="00076C2B"/>
    <w:rsid w:val="00076CEE"/>
    <w:rsid w:val="00076D8F"/>
    <w:rsid w:val="00076E0C"/>
    <w:rsid w:val="00077099"/>
    <w:rsid w:val="000771A0"/>
    <w:rsid w:val="0007750A"/>
    <w:rsid w:val="0007754F"/>
    <w:rsid w:val="0007767A"/>
    <w:rsid w:val="00077BDA"/>
    <w:rsid w:val="000801CD"/>
    <w:rsid w:val="00080582"/>
    <w:rsid w:val="00080732"/>
    <w:rsid w:val="00080742"/>
    <w:rsid w:val="000808F7"/>
    <w:rsid w:val="00080989"/>
    <w:rsid w:val="000809DB"/>
    <w:rsid w:val="00080A0A"/>
    <w:rsid w:val="00080A2C"/>
    <w:rsid w:val="00080A4C"/>
    <w:rsid w:val="00080A9C"/>
    <w:rsid w:val="00080C94"/>
    <w:rsid w:val="00081014"/>
    <w:rsid w:val="00081375"/>
    <w:rsid w:val="00081509"/>
    <w:rsid w:val="0008154D"/>
    <w:rsid w:val="000817CC"/>
    <w:rsid w:val="00081830"/>
    <w:rsid w:val="00081923"/>
    <w:rsid w:val="00081B06"/>
    <w:rsid w:val="00081BDC"/>
    <w:rsid w:val="00081BEA"/>
    <w:rsid w:val="00081D27"/>
    <w:rsid w:val="00081E54"/>
    <w:rsid w:val="00081E9B"/>
    <w:rsid w:val="00081F5E"/>
    <w:rsid w:val="000820E3"/>
    <w:rsid w:val="00082150"/>
    <w:rsid w:val="00082197"/>
    <w:rsid w:val="000827DA"/>
    <w:rsid w:val="00082889"/>
    <w:rsid w:val="000828B0"/>
    <w:rsid w:val="00082926"/>
    <w:rsid w:val="00082961"/>
    <w:rsid w:val="00082A90"/>
    <w:rsid w:val="00082B5F"/>
    <w:rsid w:val="00083198"/>
    <w:rsid w:val="000832C1"/>
    <w:rsid w:val="000832D7"/>
    <w:rsid w:val="000832FE"/>
    <w:rsid w:val="000833D0"/>
    <w:rsid w:val="000839C3"/>
    <w:rsid w:val="000840AD"/>
    <w:rsid w:val="00084184"/>
    <w:rsid w:val="00084206"/>
    <w:rsid w:val="00084453"/>
    <w:rsid w:val="000846D6"/>
    <w:rsid w:val="00084843"/>
    <w:rsid w:val="000848AC"/>
    <w:rsid w:val="000848CA"/>
    <w:rsid w:val="0008494F"/>
    <w:rsid w:val="00084C7F"/>
    <w:rsid w:val="00084E2C"/>
    <w:rsid w:val="00084FE2"/>
    <w:rsid w:val="000852DB"/>
    <w:rsid w:val="0008556A"/>
    <w:rsid w:val="00085824"/>
    <w:rsid w:val="0008634D"/>
    <w:rsid w:val="00086588"/>
    <w:rsid w:val="000865ED"/>
    <w:rsid w:val="000868BF"/>
    <w:rsid w:val="00086B2B"/>
    <w:rsid w:val="00086BCE"/>
    <w:rsid w:val="00086C59"/>
    <w:rsid w:val="0008704B"/>
    <w:rsid w:val="000870DB"/>
    <w:rsid w:val="0008737E"/>
    <w:rsid w:val="00087435"/>
    <w:rsid w:val="000876D5"/>
    <w:rsid w:val="0008794A"/>
    <w:rsid w:val="00087DDC"/>
    <w:rsid w:val="00087DF5"/>
    <w:rsid w:val="00090146"/>
    <w:rsid w:val="000901EE"/>
    <w:rsid w:val="00090340"/>
    <w:rsid w:val="00090588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958"/>
    <w:rsid w:val="00091E23"/>
    <w:rsid w:val="00091FEE"/>
    <w:rsid w:val="00092358"/>
    <w:rsid w:val="00092399"/>
    <w:rsid w:val="00092538"/>
    <w:rsid w:val="000926DB"/>
    <w:rsid w:val="0009275A"/>
    <w:rsid w:val="00092B3E"/>
    <w:rsid w:val="00092CA7"/>
    <w:rsid w:val="00092F67"/>
    <w:rsid w:val="00092F77"/>
    <w:rsid w:val="000930D6"/>
    <w:rsid w:val="00093372"/>
    <w:rsid w:val="0009360A"/>
    <w:rsid w:val="000937C5"/>
    <w:rsid w:val="000937D8"/>
    <w:rsid w:val="00093B46"/>
    <w:rsid w:val="00093B4C"/>
    <w:rsid w:val="00093C4D"/>
    <w:rsid w:val="00093D23"/>
    <w:rsid w:val="00094002"/>
    <w:rsid w:val="00094374"/>
    <w:rsid w:val="0009487D"/>
    <w:rsid w:val="000949AE"/>
    <w:rsid w:val="000949FE"/>
    <w:rsid w:val="00094BA8"/>
    <w:rsid w:val="00094CD4"/>
    <w:rsid w:val="00094E33"/>
    <w:rsid w:val="00094EF9"/>
    <w:rsid w:val="00094FB6"/>
    <w:rsid w:val="00095101"/>
    <w:rsid w:val="00095132"/>
    <w:rsid w:val="0009517F"/>
    <w:rsid w:val="000952AE"/>
    <w:rsid w:val="000952E6"/>
    <w:rsid w:val="000953EE"/>
    <w:rsid w:val="000956E6"/>
    <w:rsid w:val="00095824"/>
    <w:rsid w:val="00095836"/>
    <w:rsid w:val="000958B3"/>
    <w:rsid w:val="000959AA"/>
    <w:rsid w:val="00095A3C"/>
    <w:rsid w:val="00095CA6"/>
    <w:rsid w:val="0009609D"/>
    <w:rsid w:val="000961DE"/>
    <w:rsid w:val="000961F9"/>
    <w:rsid w:val="00096734"/>
    <w:rsid w:val="000968F3"/>
    <w:rsid w:val="00096930"/>
    <w:rsid w:val="0009695A"/>
    <w:rsid w:val="00096F48"/>
    <w:rsid w:val="000972AB"/>
    <w:rsid w:val="00097386"/>
    <w:rsid w:val="00097482"/>
    <w:rsid w:val="00097675"/>
    <w:rsid w:val="00097A21"/>
    <w:rsid w:val="00097B56"/>
    <w:rsid w:val="00097DC8"/>
    <w:rsid w:val="000A00B8"/>
    <w:rsid w:val="000A0150"/>
    <w:rsid w:val="000A09B7"/>
    <w:rsid w:val="000A09BC"/>
    <w:rsid w:val="000A0D48"/>
    <w:rsid w:val="000A0ED9"/>
    <w:rsid w:val="000A1034"/>
    <w:rsid w:val="000A11C7"/>
    <w:rsid w:val="000A125F"/>
    <w:rsid w:val="000A149C"/>
    <w:rsid w:val="000A15D9"/>
    <w:rsid w:val="000A169C"/>
    <w:rsid w:val="000A17B5"/>
    <w:rsid w:val="000A17D5"/>
    <w:rsid w:val="000A1841"/>
    <w:rsid w:val="000A19F1"/>
    <w:rsid w:val="000A1A61"/>
    <w:rsid w:val="000A1BEE"/>
    <w:rsid w:val="000A1DC7"/>
    <w:rsid w:val="000A1FE9"/>
    <w:rsid w:val="000A20D4"/>
    <w:rsid w:val="000A22A0"/>
    <w:rsid w:val="000A22B8"/>
    <w:rsid w:val="000A25F2"/>
    <w:rsid w:val="000A2654"/>
    <w:rsid w:val="000A29B9"/>
    <w:rsid w:val="000A2C48"/>
    <w:rsid w:val="000A2F24"/>
    <w:rsid w:val="000A3023"/>
    <w:rsid w:val="000A31B2"/>
    <w:rsid w:val="000A31B6"/>
    <w:rsid w:val="000A3283"/>
    <w:rsid w:val="000A348F"/>
    <w:rsid w:val="000A350B"/>
    <w:rsid w:val="000A350E"/>
    <w:rsid w:val="000A364F"/>
    <w:rsid w:val="000A37F5"/>
    <w:rsid w:val="000A3A09"/>
    <w:rsid w:val="000A3A2E"/>
    <w:rsid w:val="000A3ABB"/>
    <w:rsid w:val="000A3E62"/>
    <w:rsid w:val="000A3EA9"/>
    <w:rsid w:val="000A450E"/>
    <w:rsid w:val="000A4546"/>
    <w:rsid w:val="000A4623"/>
    <w:rsid w:val="000A4825"/>
    <w:rsid w:val="000A486C"/>
    <w:rsid w:val="000A497A"/>
    <w:rsid w:val="000A4A4D"/>
    <w:rsid w:val="000A4C73"/>
    <w:rsid w:val="000A4C82"/>
    <w:rsid w:val="000A4FC8"/>
    <w:rsid w:val="000A51F4"/>
    <w:rsid w:val="000A520D"/>
    <w:rsid w:val="000A552F"/>
    <w:rsid w:val="000A55E8"/>
    <w:rsid w:val="000A56B8"/>
    <w:rsid w:val="000A56CF"/>
    <w:rsid w:val="000A594A"/>
    <w:rsid w:val="000A5B8F"/>
    <w:rsid w:val="000A5BD1"/>
    <w:rsid w:val="000A5C20"/>
    <w:rsid w:val="000A5EDD"/>
    <w:rsid w:val="000A5FBD"/>
    <w:rsid w:val="000A6374"/>
    <w:rsid w:val="000A65CD"/>
    <w:rsid w:val="000A66CD"/>
    <w:rsid w:val="000A67AF"/>
    <w:rsid w:val="000A6859"/>
    <w:rsid w:val="000A68D6"/>
    <w:rsid w:val="000A697B"/>
    <w:rsid w:val="000A6A28"/>
    <w:rsid w:val="000A6D74"/>
    <w:rsid w:val="000A6FF7"/>
    <w:rsid w:val="000A71C3"/>
    <w:rsid w:val="000A7222"/>
    <w:rsid w:val="000A72CD"/>
    <w:rsid w:val="000A733D"/>
    <w:rsid w:val="000A7517"/>
    <w:rsid w:val="000A75AF"/>
    <w:rsid w:val="000A76F9"/>
    <w:rsid w:val="000A7A65"/>
    <w:rsid w:val="000B0186"/>
    <w:rsid w:val="000B0311"/>
    <w:rsid w:val="000B07A2"/>
    <w:rsid w:val="000B0C57"/>
    <w:rsid w:val="000B0D3C"/>
    <w:rsid w:val="000B0FC2"/>
    <w:rsid w:val="000B102B"/>
    <w:rsid w:val="000B107D"/>
    <w:rsid w:val="000B1248"/>
    <w:rsid w:val="000B144A"/>
    <w:rsid w:val="000B15BE"/>
    <w:rsid w:val="000B15F9"/>
    <w:rsid w:val="000B1855"/>
    <w:rsid w:val="000B1A7C"/>
    <w:rsid w:val="000B1E0C"/>
    <w:rsid w:val="000B1ED5"/>
    <w:rsid w:val="000B2056"/>
    <w:rsid w:val="000B20D6"/>
    <w:rsid w:val="000B21E4"/>
    <w:rsid w:val="000B2664"/>
    <w:rsid w:val="000B285F"/>
    <w:rsid w:val="000B2A7E"/>
    <w:rsid w:val="000B2B22"/>
    <w:rsid w:val="000B302A"/>
    <w:rsid w:val="000B317C"/>
    <w:rsid w:val="000B3525"/>
    <w:rsid w:val="000B38A6"/>
    <w:rsid w:val="000B3CA1"/>
    <w:rsid w:val="000B3D8E"/>
    <w:rsid w:val="000B40D7"/>
    <w:rsid w:val="000B41B4"/>
    <w:rsid w:val="000B41FF"/>
    <w:rsid w:val="000B440D"/>
    <w:rsid w:val="000B451B"/>
    <w:rsid w:val="000B455D"/>
    <w:rsid w:val="000B4A4A"/>
    <w:rsid w:val="000B4B32"/>
    <w:rsid w:val="000B4BA7"/>
    <w:rsid w:val="000B4BDE"/>
    <w:rsid w:val="000B4D9C"/>
    <w:rsid w:val="000B4E4F"/>
    <w:rsid w:val="000B53B0"/>
    <w:rsid w:val="000B54AE"/>
    <w:rsid w:val="000B579A"/>
    <w:rsid w:val="000B5891"/>
    <w:rsid w:val="000B5BAA"/>
    <w:rsid w:val="000B5DE2"/>
    <w:rsid w:val="000B5DE6"/>
    <w:rsid w:val="000B5EB8"/>
    <w:rsid w:val="000B616E"/>
    <w:rsid w:val="000B626C"/>
    <w:rsid w:val="000B6516"/>
    <w:rsid w:val="000B6599"/>
    <w:rsid w:val="000B65F3"/>
    <w:rsid w:val="000B68E5"/>
    <w:rsid w:val="000B68E9"/>
    <w:rsid w:val="000B6A3F"/>
    <w:rsid w:val="000B6BA4"/>
    <w:rsid w:val="000B7216"/>
    <w:rsid w:val="000B73BA"/>
    <w:rsid w:val="000B781E"/>
    <w:rsid w:val="000B7CE4"/>
    <w:rsid w:val="000B7DD1"/>
    <w:rsid w:val="000B7F50"/>
    <w:rsid w:val="000C0166"/>
    <w:rsid w:val="000C025C"/>
    <w:rsid w:val="000C0275"/>
    <w:rsid w:val="000C058D"/>
    <w:rsid w:val="000C05A6"/>
    <w:rsid w:val="000C082F"/>
    <w:rsid w:val="000C096B"/>
    <w:rsid w:val="000C0A59"/>
    <w:rsid w:val="000C113C"/>
    <w:rsid w:val="000C1140"/>
    <w:rsid w:val="000C118B"/>
    <w:rsid w:val="000C145F"/>
    <w:rsid w:val="000C162F"/>
    <w:rsid w:val="000C1657"/>
    <w:rsid w:val="000C165C"/>
    <w:rsid w:val="000C16B8"/>
    <w:rsid w:val="000C1717"/>
    <w:rsid w:val="000C1950"/>
    <w:rsid w:val="000C1CED"/>
    <w:rsid w:val="000C23F5"/>
    <w:rsid w:val="000C24EE"/>
    <w:rsid w:val="000C271C"/>
    <w:rsid w:val="000C2721"/>
    <w:rsid w:val="000C27C3"/>
    <w:rsid w:val="000C2946"/>
    <w:rsid w:val="000C2ADA"/>
    <w:rsid w:val="000C2ECF"/>
    <w:rsid w:val="000C2FBE"/>
    <w:rsid w:val="000C3252"/>
    <w:rsid w:val="000C35E5"/>
    <w:rsid w:val="000C369F"/>
    <w:rsid w:val="000C40FF"/>
    <w:rsid w:val="000C4125"/>
    <w:rsid w:val="000C41AD"/>
    <w:rsid w:val="000C4364"/>
    <w:rsid w:val="000C46B4"/>
    <w:rsid w:val="000C48DA"/>
    <w:rsid w:val="000C4AA8"/>
    <w:rsid w:val="000C4D35"/>
    <w:rsid w:val="000C4E5A"/>
    <w:rsid w:val="000C4F23"/>
    <w:rsid w:val="000C50E4"/>
    <w:rsid w:val="000C538F"/>
    <w:rsid w:val="000C5559"/>
    <w:rsid w:val="000C5593"/>
    <w:rsid w:val="000C56F3"/>
    <w:rsid w:val="000C5731"/>
    <w:rsid w:val="000C5C9C"/>
    <w:rsid w:val="000C6071"/>
    <w:rsid w:val="000C60B2"/>
    <w:rsid w:val="000C62FA"/>
    <w:rsid w:val="000C6375"/>
    <w:rsid w:val="000C6509"/>
    <w:rsid w:val="000C6588"/>
    <w:rsid w:val="000C664E"/>
    <w:rsid w:val="000C667B"/>
    <w:rsid w:val="000C686B"/>
    <w:rsid w:val="000C68B2"/>
    <w:rsid w:val="000C68C2"/>
    <w:rsid w:val="000C6956"/>
    <w:rsid w:val="000C6BF3"/>
    <w:rsid w:val="000C6C88"/>
    <w:rsid w:val="000C6D66"/>
    <w:rsid w:val="000C702E"/>
    <w:rsid w:val="000C71EF"/>
    <w:rsid w:val="000C7555"/>
    <w:rsid w:val="000C7B05"/>
    <w:rsid w:val="000C7B27"/>
    <w:rsid w:val="000C7E24"/>
    <w:rsid w:val="000D0082"/>
    <w:rsid w:val="000D0398"/>
    <w:rsid w:val="000D05EF"/>
    <w:rsid w:val="000D069E"/>
    <w:rsid w:val="000D0CF4"/>
    <w:rsid w:val="000D10A7"/>
    <w:rsid w:val="000D131C"/>
    <w:rsid w:val="000D1322"/>
    <w:rsid w:val="000D143B"/>
    <w:rsid w:val="000D1541"/>
    <w:rsid w:val="000D156A"/>
    <w:rsid w:val="000D15F3"/>
    <w:rsid w:val="000D1C44"/>
    <w:rsid w:val="000D1CA6"/>
    <w:rsid w:val="000D20FE"/>
    <w:rsid w:val="000D2249"/>
    <w:rsid w:val="000D22E0"/>
    <w:rsid w:val="000D235F"/>
    <w:rsid w:val="000D26AD"/>
    <w:rsid w:val="000D2792"/>
    <w:rsid w:val="000D2BF6"/>
    <w:rsid w:val="000D2DC7"/>
    <w:rsid w:val="000D3000"/>
    <w:rsid w:val="000D3036"/>
    <w:rsid w:val="000D30DD"/>
    <w:rsid w:val="000D31AA"/>
    <w:rsid w:val="000D3274"/>
    <w:rsid w:val="000D34CC"/>
    <w:rsid w:val="000D3550"/>
    <w:rsid w:val="000D3BC4"/>
    <w:rsid w:val="000D3E0C"/>
    <w:rsid w:val="000D40D3"/>
    <w:rsid w:val="000D437D"/>
    <w:rsid w:val="000D477C"/>
    <w:rsid w:val="000D4A48"/>
    <w:rsid w:val="000D4C82"/>
    <w:rsid w:val="000D4D74"/>
    <w:rsid w:val="000D4FD2"/>
    <w:rsid w:val="000D5321"/>
    <w:rsid w:val="000D56A2"/>
    <w:rsid w:val="000D56C8"/>
    <w:rsid w:val="000D58AA"/>
    <w:rsid w:val="000D5A30"/>
    <w:rsid w:val="000D5D66"/>
    <w:rsid w:val="000D5D89"/>
    <w:rsid w:val="000D61EF"/>
    <w:rsid w:val="000D6377"/>
    <w:rsid w:val="000D64C7"/>
    <w:rsid w:val="000D64D6"/>
    <w:rsid w:val="000D652B"/>
    <w:rsid w:val="000D6717"/>
    <w:rsid w:val="000D681F"/>
    <w:rsid w:val="000D69D4"/>
    <w:rsid w:val="000D6BC5"/>
    <w:rsid w:val="000D6D57"/>
    <w:rsid w:val="000D6FD7"/>
    <w:rsid w:val="000D710F"/>
    <w:rsid w:val="000D72E2"/>
    <w:rsid w:val="000D73EF"/>
    <w:rsid w:val="000D7BFE"/>
    <w:rsid w:val="000E025C"/>
    <w:rsid w:val="000E05CC"/>
    <w:rsid w:val="000E0795"/>
    <w:rsid w:val="000E0B26"/>
    <w:rsid w:val="000E0B97"/>
    <w:rsid w:val="000E0BE8"/>
    <w:rsid w:val="000E0E7E"/>
    <w:rsid w:val="000E11C0"/>
    <w:rsid w:val="000E129C"/>
    <w:rsid w:val="000E1328"/>
    <w:rsid w:val="000E1B15"/>
    <w:rsid w:val="000E1C4B"/>
    <w:rsid w:val="000E1CBD"/>
    <w:rsid w:val="000E1D6C"/>
    <w:rsid w:val="000E2042"/>
    <w:rsid w:val="000E271C"/>
    <w:rsid w:val="000E28C2"/>
    <w:rsid w:val="000E2C0D"/>
    <w:rsid w:val="000E2C30"/>
    <w:rsid w:val="000E2D4A"/>
    <w:rsid w:val="000E2E69"/>
    <w:rsid w:val="000E2F54"/>
    <w:rsid w:val="000E2FA3"/>
    <w:rsid w:val="000E323D"/>
    <w:rsid w:val="000E34D0"/>
    <w:rsid w:val="000E3626"/>
    <w:rsid w:val="000E38D5"/>
    <w:rsid w:val="000E3CB4"/>
    <w:rsid w:val="000E3D11"/>
    <w:rsid w:val="000E3DEB"/>
    <w:rsid w:val="000E4100"/>
    <w:rsid w:val="000E4111"/>
    <w:rsid w:val="000E4392"/>
    <w:rsid w:val="000E43E3"/>
    <w:rsid w:val="000E450B"/>
    <w:rsid w:val="000E46CA"/>
    <w:rsid w:val="000E48CD"/>
    <w:rsid w:val="000E4B06"/>
    <w:rsid w:val="000E4C10"/>
    <w:rsid w:val="000E4E29"/>
    <w:rsid w:val="000E4F23"/>
    <w:rsid w:val="000E4FE1"/>
    <w:rsid w:val="000E519E"/>
    <w:rsid w:val="000E5215"/>
    <w:rsid w:val="000E5323"/>
    <w:rsid w:val="000E53DF"/>
    <w:rsid w:val="000E5729"/>
    <w:rsid w:val="000E575B"/>
    <w:rsid w:val="000E57A8"/>
    <w:rsid w:val="000E5BB9"/>
    <w:rsid w:val="000E5DAA"/>
    <w:rsid w:val="000E5DCB"/>
    <w:rsid w:val="000E6122"/>
    <w:rsid w:val="000E627E"/>
    <w:rsid w:val="000E6386"/>
    <w:rsid w:val="000E6522"/>
    <w:rsid w:val="000E66B0"/>
    <w:rsid w:val="000E698D"/>
    <w:rsid w:val="000E6BA9"/>
    <w:rsid w:val="000E6C1E"/>
    <w:rsid w:val="000E6D33"/>
    <w:rsid w:val="000E6E6E"/>
    <w:rsid w:val="000E6E7D"/>
    <w:rsid w:val="000E714F"/>
    <w:rsid w:val="000E74D4"/>
    <w:rsid w:val="000E7EA3"/>
    <w:rsid w:val="000F0022"/>
    <w:rsid w:val="000F0076"/>
    <w:rsid w:val="000F034E"/>
    <w:rsid w:val="000F03D5"/>
    <w:rsid w:val="000F07F9"/>
    <w:rsid w:val="000F085F"/>
    <w:rsid w:val="000F0ADF"/>
    <w:rsid w:val="000F0D80"/>
    <w:rsid w:val="000F0F01"/>
    <w:rsid w:val="000F112E"/>
    <w:rsid w:val="000F1256"/>
    <w:rsid w:val="000F1371"/>
    <w:rsid w:val="000F15C1"/>
    <w:rsid w:val="000F174B"/>
    <w:rsid w:val="000F178F"/>
    <w:rsid w:val="000F1875"/>
    <w:rsid w:val="000F1B79"/>
    <w:rsid w:val="000F1D37"/>
    <w:rsid w:val="000F1D39"/>
    <w:rsid w:val="000F1FE5"/>
    <w:rsid w:val="000F23AA"/>
    <w:rsid w:val="000F24BC"/>
    <w:rsid w:val="000F24E9"/>
    <w:rsid w:val="000F2779"/>
    <w:rsid w:val="000F2B8A"/>
    <w:rsid w:val="000F2D67"/>
    <w:rsid w:val="000F3074"/>
    <w:rsid w:val="000F3567"/>
    <w:rsid w:val="000F38E7"/>
    <w:rsid w:val="000F3A2F"/>
    <w:rsid w:val="000F3D81"/>
    <w:rsid w:val="000F4018"/>
    <w:rsid w:val="000F40ED"/>
    <w:rsid w:val="000F40FA"/>
    <w:rsid w:val="000F416F"/>
    <w:rsid w:val="000F41EB"/>
    <w:rsid w:val="000F42AB"/>
    <w:rsid w:val="000F4315"/>
    <w:rsid w:val="000F4370"/>
    <w:rsid w:val="000F4374"/>
    <w:rsid w:val="000F44B3"/>
    <w:rsid w:val="000F4604"/>
    <w:rsid w:val="000F478E"/>
    <w:rsid w:val="000F4880"/>
    <w:rsid w:val="000F5287"/>
    <w:rsid w:val="000F533B"/>
    <w:rsid w:val="000F5A34"/>
    <w:rsid w:val="000F5B73"/>
    <w:rsid w:val="000F5FB3"/>
    <w:rsid w:val="000F6169"/>
    <w:rsid w:val="000F6700"/>
    <w:rsid w:val="000F6B27"/>
    <w:rsid w:val="000F708C"/>
    <w:rsid w:val="000F741F"/>
    <w:rsid w:val="000F7896"/>
    <w:rsid w:val="000F7B03"/>
    <w:rsid w:val="000F7DA6"/>
    <w:rsid w:val="000F7DCB"/>
    <w:rsid w:val="000F7EAE"/>
    <w:rsid w:val="0010012B"/>
    <w:rsid w:val="00100263"/>
    <w:rsid w:val="00100284"/>
    <w:rsid w:val="00100353"/>
    <w:rsid w:val="00100506"/>
    <w:rsid w:val="00100523"/>
    <w:rsid w:val="00100594"/>
    <w:rsid w:val="00100669"/>
    <w:rsid w:val="0010089C"/>
    <w:rsid w:val="0010095C"/>
    <w:rsid w:val="00100A36"/>
    <w:rsid w:val="00100B14"/>
    <w:rsid w:val="00100CE1"/>
    <w:rsid w:val="00100D9C"/>
    <w:rsid w:val="00100DEE"/>
    <w:rsid w:val="00100F28"/>
    <w:rsid w:val="00100FC9"/>
    <w:rsid w:val="00101299"/>
    <w:rsid w:val="00101351"/>
    <w:rsid w:val="0010155E"/>
    <w:rsid w:val="00101805"/>
    <w:rsid w:val="00101DAA"/>
    <w:rsid w:val="00101E0C"/>
    <w:rsid w:val="00101F95"/>
    <w:rsid w:val="001023D6"/>
    <w:rsid w:val="0010270B"/>
    <w:rsid w:val="001027A8"/>
    <w:rsid w:val="00102944"/>
    <w:rsid w:val="001029E9"/>
    <w:rsid w:val="00102B1C"/>
    <w:rsid w:val="00102B6F"/>
    <w:rsid w:val="00102F85"/>
    <w:rsid w:val="0010315E"/>
    <w:rsid w:val="001031A6"/>
    <w:rsid w:val="001031B7"/>
    <w:rsid w:val="0010333D"/>
    <w:rsid w:val="001034C4"/>
    <w:rsid w:val="001034CC"/>
    <w:rsid w:val="001035BC"/>
    <w:rsid w:val="001035EE"/>
    <w:rsid w:val="001037E7"/>
    <w:rsid w:val="00103806"/>
    <w:rsid w:val="00103AC6"/>
    <w:rsid w:val="00103C3E"/>
    <w:rsid w:val="00103CB3"/>
    <w:rsid w:val="00103DA0"/>
    <w:rsid w:val="00104065"/>
    <w:rsid w:val="001040B0"/>
    <w:rsid w:val="00104326"/>
    <w:rsid w:val="0010432D"/>
    <w:rsid w:val="00104556"/>
    <w:rsid w:val="00104786"/>
    <w:rsid w:val="00104B27"/>
    <w:rsid w:val="00104B7F"/>
    <w:rsid w:val="00104F62"/>
    <w:rsid w:val="0010518F"/>
    <w:rsid w:val="001052B6"/>
    <w:rsid w:val="00105314"/>
    <w:rsid w:val="001057E8"/>
    <w:rsid w:val="001058E7"/>
    <w:rsid w:val="00105A9D"/>
    <w:rsid w:val="00105E55"/>
    <w:rsid w:val="00105F3E"/>
    <w:rsid w:val="0010646E"/>
    <w:rsid w:val="0010679F"/>
    <w:rsid w:val="001068A4"/>
    <w:rsid w:val="0010696C"/>
    <w:rsid w:val="00106C59"/>
    <w:rsid w:val="00106E99"/>
    <w:rsid w:val="00106FB8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601"/>
    <w:rsid w:val="00110799"/>
    <w:rsid w:val="00110C05"/>
    <w:rsid w:val="00110C1B"/>
    <w:rsid w:val="00110F08"/>
    <w:rsid w:val="00110FC1"/>
    <w:rsid w:val="00110FE4"/>
    <w:rsid w:val="0011108E"/>
    <w:rsid w:val="00111371"/>
    <w:rsid w:val="00111535"/>
    <w:rsid w:val="00111866"/>
    <w:rsid w:val="00111A2C"/>
    <w:rsid w:val="00111BB6"/>
    <w:rsid w:val="00111EA2"/>
    <w:rsid w:val="00112131"/>
    <w:rsid w:val="00112388"/>
    <w:rsid w:val="00112528"/>
    <w:rsid w:val="00112784"/>
    <w:rsid w:val="00112BE8"/>
    <w:rsid w:val="00112F02"/>
    <w:rsid w:val="00112F7A"/>
    <w:rsid w:val="0011320F"/>
    <w:rsid w:val="00113386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99"/>
    <w:rsid w:val="00114CC4"/>
    <w:rsid w:val="00114FFA"/>
    <w:rsid w:val="001150B7"/>
    <w:rsid w:val="00115223"/>
    <w:rsid w:val="0011566D"/>
    <w:rsid w:val="00115857"/>
    <w:rsid w:val="00115967"/>
    <w:rsid w:val="00115A83"/>
    <w:rsid w:val="00115C2D"/>
    <w:rsid w:val="00115C71"/>
    <w:rsid w:val="00115D69"/>
    <w:rsid w:val="00115E68"/>
    <w:rsid w:val="0011604C"/>
    <w:rsid w:val="001164C3"/>
    <w:rsid w:val="001166E1"/>
    <w:rsid w:val="00116A8A"/>
    <w:rsid w:val="00116A9D"/>
    <w:rsid w:val="00116B57"/>
    <w:rsid w:val="00116C20"/>
    <w:rsid w:val="00116C87"/>
    <w:rsid w:val="00116D2A"/>
    <w:rsid w:val="001173F2"/>
    <w:rsid w:val="001176B1"/>
    <w:rsid w:val="00117A2B"/>
    <w:rsid w:val="00117B91"/>
    <w:rsid w:val="00117BC1"/>
    <w:rsid w:val="00117C9C"/>
    <w:rsid w:val="00120031"/>
    <w:rsid w:val="001202A8"/>
    <w:rsid w:val="001203AA"/>
    <w:rsid w:val="00120762"/>
    <w:rsid w:val="001208D8"/>
    <w:rsid w:val="00120959"/>
    <w:rsid w:val="00120B0A"/>
    <w:rsid w:val="00120CEA"/>
    <w:rsid w:val="00121053"/>
    <w:rsid w:val="0012106D"/>
    <w:rsid w:val="001210B2"/>
    <w:rsid w:val="001210ED"/>
    <w:rsid w:val="0012111D"/>
    <w:rsid w:val="00121180"/>
    <w:rsid w:val="0012181F"/>
    <w:rsid w:val="00121908"/>
    <w:rsid w:val="00121EE0"/>
    <w:rsid w:val="00122435"/>
    <w:rsid w:val="001224C5"/>
    <w:rsid w:val="001225A3"/>
    <w:rsid w:val="001226C3"/>
    <w:rsid w:val="00122C19"/>
    <w:rsid w:val="00122C3E"/>
    <w:rsid w:val="00122D1F"/>
    <w:rsid w:val="001230EA"/>
    <w:rsid w:val="0012322F"/>
    <w:rsid w:val="00123291"/>
    <w:rsid w:val="00123577"/>
    <w:rsid w:val="00123786"/>
    <w:rsid w:val="00123887"/>
    <w:rsid w:val="00123A10"/>
    <w:rsid w:val="00123A45"/>
    <w:rsid w:val="0012402A"/>
    <w:rsid w:val="00124041"/>
    <w:rsid w:val="00124059"/>
    <w:rsid w:val="001241D1"/>
    <w:rsid w:val="001243E6"/>
    <w:rsid w:val="0012440F"/>
    <w:rsid w:val="0012449B"/>
    <w:rsid w:val="00124500"/>
    <w:rsid w:val="00124652"/>
    <w:rsid w:val="001246C2"/>
    <w:rsid w:val="00124BBE"/>
    <w:rsid w:val="00124CA6"/>
    <w:rsid w:val="00124F50"/>
    <w:rsid w:val="0012542E"/>
    <w:rsid w:val="001255FE"/>
    <w:rsid w:val="00125854"/>
    <w:rsid w:val="00125946"/>
    <w:rsid w:val="00125AA4"/>
    <w:rsid w:val="00125E73"/>
    <w:rsid w:val="0012620A"/>
    <w:rsid w:val="00126274"/>
    <w:rsid w:val="001264E8"/>
    <w:rsid w:val="001267CC"/>
    <w:rsid w:val="00126C7A"/>
    <w:rsid w:val="00126CFA"/>
    <w:rsid w:val="00127079"/>
    <w:rsid w:val="00127400"/>
    <w:rsid w:val="00127465"/>
    <w:rsid w:val="00127475"/>
    <w:rsid w:val="00127483"/>
    <w:rsid w:val="001274ED"/>
    <w:rsid w:val="0012782A"/>
    <w:rsid w:val="001278CA"/>
    <w:rsid w:val="00127D56"/>
    <w:rsid w:val="0013015C"/>
    <w:rsid w:val="0013028B"/>
    <w:rsid w:val="001302E0"/>
    <w:rsid w:val="001303C6"/>
    <w:rsid w:val="00130507"/>
    <w:rsid w:val="00130530"/>
    <w:rsid w:val="0013085D"/>
    <w:rsid w:val="0013088A"/>
    <w:rsid w:val="00130892"/>
    <w:rsid w:val="001309D7"/>
    <w:rsid w:val="00130BE7"/>
    <w:rsid w:val="001311F1"/>
    <w:rsid w:val="00131367"/>
    <w:rsid w:val="001315F5"/>
    <w:rsid w:val="00131BB9"/>
    <w:rsid w:val="00131D05"/>
    <w:rsid w:val="00131E18"/>
    <w:rsid w:val="00132B62"/>
    <w:rsid w:val="00132CBE"/>
    <w:rsid w:val="00132E9F"/>
    <w:rsid w:val="001330DB"/>
    <w:rsid w:val="001331D5"/>
    <w:rsid w:val="00133260"/>
    <w:rsid w:val="00133430"/>
    <w:rsid w:val="0013382C"/>
    <w:rsid w:val="00133A94"/>
    <w:rsid w:val="00134312"/>
    <w:rsid w:val="0013439F"/>
    <w:rsid w:val="00134693"/>
    <w:rsid w:val="00134799"/>
    <w:rsid w:val="00134887"/>
    <w:rsid w:val="001349D7"/>
    <w:rsid w:val="00134CF3"/>
    <w:rsid w:val="00134D22"/>
    <w:rsid w:val="00134DD3"/>
    <w:rsid w:val="00134EA9"/>
    <w:rsid w:val="00134F35"/>
    <w:rsid w:val="0013505C"/>
    <w:rsid w:val="00135394"/>
    <w:rsid w:val="00135462"/>
    <w:rsid w:val="00135464"/>
    <w:rsid w:val="00135644"/>
    <w:rsid w:val="001356A1"/>
    <w:rsid w:val="00135964"/>
    <w:rsid w:val="00135988"/>
    <w:rsid w:val="00135CCF"/>
    <w:rsid w:val="00135ECC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1AD"/>
    <w:rsid w:val="00137257"/>
    <w:rsid w:val="00137331"/>
    <w:rsid w:val="001373C4"/>
    <w:rsid w:val="0013799D"/>
    <w:rsid w:val="001379BF"/>
    <w:rsid w:val="00137BEA"/>
    <w:rsid w:val="00137D5A"/>
    <w:rsid w:val="00137FE9"/>
    <w:rsid w:val="0014006A"/>
    <w:rsid w:val="0014021F"/>
    <w:rsid w:val="0014064D"/>
    <w:rsid w:val="0014081B"/>
    <w:rsid w:val="00140CF6"/>
    <w:rsid w:val="00141166"/>
    <w:rsid w:val="00141285"/>
    <w:rsid w:val="001415BC"/>
    <w:rsid w:val="001416A1"/>
    <w:rsid w:val="0014180B"/>
    <w:rsid w:val="00141A31"/>
    <w:rsid w:val="00141A9A"/>
    <w:rsid w:val="00141AAE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AF2"/>
    <w:rsid w:val="00142B78"/>
    <w:rsid w:val="00142C34"/>
    <w:rsid w:val="00142C64"/>
    <w:rsid w:val="00142D70"/>
    <w:rsid w:val="00142E26"/>
    <w:rsid w:val="00143343"/>
    <w:rsid w:val="001433C6"/>
    <w:rsid w:val="00143556"/>
    <w:rsid w:val="001439D3"/>
    <w:rsid w:val="00143C5A"/>
    <w:rsid w:val="00143EA8"/>
    <w:rsid w:val="0014449B"/>
    <w:rsid w:val="00144648"/>
    <w:rsid w:val="00144B4B"/>
    <w:rsid w:val="00144BCF"/>
    <w:rsid w:val="00144C4F"/>
    <w:rsid w:val="00145181"/>
    <w:rsid w:val="001456DC"/>
    <w:rsid w:val="001458CF"/>
    <w:rsid w:val="00145E9C"/>
    <w:rsid w:val="00145EC5"/>
    <w:rsid w:val="00146018"/>
    <w:rsid w:val="001463C1"/>
    <w:rsid w:val="0014665D"/>
    <w:rsid w:val="001467DF"/>
    <w:rsid w:val="00146857"/>
    <w:rsid w:val="00146B0E"/>
    <w:rsid w:val="00146F4E"/>
    <w:rsid w:val="0014701A"/>
    <w:rsid w:val="001471A1"/>
    <w:rsid w:val="0014746F"/>
    <w:rsid w:val="00147996"/>
    <w:rsid w:val="00147F54"/>
    <w:rsid w:val="00147FA0"/>
    <w:rsid w:val="00150041"/>
    <w:rsid w:val="0015010E"/>
    <w:rsid w:val="001506A6"/>
    <w:rsid w:val="00150786"/>
    <w:rsid w:val="00150DA0"/>
    <w:rsid w:val="00150FD2"/>
    <w:rsid w:val="001512A1"/>
    <w:rsid w:val="00151300"/>
    <w:rsid w:val="0015140D"/>
    <w:rsid w:val="001516A0"/>
    <w:rsid w:val="00151825"/>
    <w:rsid w:val="0015189A"/>
    <w:rsid w:val="001519D7"/>
    <w:rsid w:val="00151AB8"/>
    <w:rsid w:val="00151AEF"/>
    <w:rsid w:val="00151BD9"/>
    <w:rsid w:val="00151BF0"/>
    <w:rsid w:val="00152146"/>
    <w:rsid w:val="00152313"/>
    <w:rsid w:val="0015232D"/>
    <w:rsid w:val="00152465"/>
    <w:rsid w:val="0015258E"/>
    <w:rsid w:val="001525DD"/>
    <w:rsid w:val="001526E7"/>
    <w:rsid w:val="001527F6"/>
    <w:rsid w:val="001529B6"/>
    <w:rsid w:val="00152AE6"/>
    <w:rsid w:val="00152CEE"/>
    <w:rsid w:val="00152D38"/>
    <w:rsid w:val="0015308E"/>
    <w:rsid w:val="001532EF"/>
    <w:rsid w:val="00153AAC"/>
    <w:rsid w:val="00153D32"/>
    <w:rsid w:val="00153D54"/>
    <w:rsid w:val="00153F1A"/>
    <w:rsid w:val="001540A2"/>
    <w:rsid w:val="001540CC"/>
    <w:rsid w:val="001542BA"/>
    <w:rsid w:val="001545BF"/>
    <w:rsid w:val="00154820"/>
    <w:rsid w:val="00154A2F"/>
    <w:rsid w:val="00154DAD"/>
    <w:rsid w:val="00154F02"/>
    <w:rsid w:val="00154FCC"/>
    <w:rsid w:val="0015513E"/>
    <w:rsid w:val="00155177"/>
    <w:rsid w:val="0015549E"/>
    <w:rsid w:val="00155575"/>
    <w:rsid w:val="0015564F"/>
    <w:rsid w:val="001557A0"/>
    <w:rsid w:val="001558B2"/>
    <w:rsid w:val="001559A4"/>
    <w:rsid w:val="001559D0"/>
    <w:rsid w:val="001559E6"/>
    <w:rsid w:val="00155CD5"/>
    <w:rsid w:val="00155D54"/>
    <w:rsid w:val="00156EA7"/>
    <w:rsid w:val="00156F48"/>
    <w:rsid w:val="00157069"/>
    <w:rsid w:val="0015707C"/>
    <w:rsid w:val="001570C2"/>
    <w:rsid w:val="001570E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9"/>
    <w:rsid w:val="0016028F"/>
    <w:rsid w:val="00160299"/>
    <w:rsid w:val="00160632"/>
    <w:rsid w:val="00160683"/>
    <w:rsid w:val="00160775"/>
    <w:rsid w:val="0016081B"/>
    <w:rsid w:val="001608DB"/>
    <w:rsid w:val="00160A0C"/>
    <w:rsid w:val="00160AC8"/>
    <w:rsid w:val="00160C03"/>
    <w:rsid w:val="00160C2B"/>
    <w:rsid w:val="00160ED2"/>
    <w:rsid w:val="001610AC"/>
    <w:rsid w:val="00161447"/>
    <w:rsid w:val="001619A8"/>
    <w:rsid w:val="00161A33"/>
    <w:rsid w:val="00161A86"/>
    <w:rsid w:val="00161BEE"/>
    <w:rsid w:val="00161EB5"/>
    <w:rsid w:val="00162064"/>
    <w:rsid w:val="00162188"/>
    <w:rsid w:val="00162217"/>
    <w:rsid w:val="00162435"/>
    <w:rsid w:val="00162565"/>
    <w:rsid w:val="001625E1"/>
    <w:rsid w:val="0016264D"/>
    <w:rsid w:val="001627F4"/>
    <w:rsid w:val="00162967"/>
    <w:rsid w:val="001629AA"/>
    <w:rsid w:val="00162BDC"/>
    <w:rsid w:val="00162D75"/>
    <w:rsid w:val="001630A9"/>
    <w:rsid w:val="001631C3"/>
    <w:rsid w:val="0016325D"/>
    <w:rsid w:val="00163370"/>
    <w:rsid w:val="001633C2"/>
    <w:rsid w:val="00163441"/>
    <w:rsid w:val="0016389F"/>
    <w:rsid w:val="001638BD"/>
    <w:rsid w:val="00163B3B"/>
    <w:rsid w:val="00163B77"/>
    <w:rsid w:val="00163B7D"/>
    <w:rsid w:val="00163C03"/>
    <w:rsid w:val="00163F8C"/>
    <w:rsid w:val="00163F97"/>
    <w:rsid w:val="001640A8"/>
    <w:rsid w:val="001641A0"/>
    <w:rsid w:val="00164263"/>
    <w:rsid w:val="00164302"/>
    <w:rsid w:val="001643AF"/>
    <w:rsid w:val="0016454D"/>
    <w:rsid w:val="00164796"/>
    <w:rsid w:val="00164836"/>
    <w:rsid w:val="00164887"/>
    <w:rsid w:val="0016490A"/>
    <w:rsid w:val="00164ABB"/>
    <w:rsid w:val="00164B8A"/>
    <w:rsid w:val="00164C28"/>
    <w:rsid w:val="00164DCC"/>
    <w:rsid w:val="00164E93"/>
    <w:rsid w:val="00164EE6"/>
    <w:rsid w:val="00165018"/>
    <w:rsid w:val="0016514A"/>
    <w:rsid w:val="0016532D"/>
    <w:rsid w:val="00165423"/>
    <w:rsid w:val="001654DF"/>
    <w:rsid w:val="00165530"/>
    <w:rsid w:val="0016559E"/>
    <w:rsid w:val="00165898"/>
    <w:rsid w:val="001659F1"/>
    <w:rsid w:val="00165B82"/>
    <w:rsid w:val="00165D99"/>
    <w:rsid w:val="00165F1A"/>
    <w:rsid w:val="00165FD8"/>
    <w:rsid w:val="0016627F"/>
    <w:rsid w:val="001662CD"/>
    <w:rsid w:val="001663B5"/>
    <w:rsid w:val="0016665E"/>
    <w:rsid w:val="0016689F"/>
    <w:rsid w:val="00166ABD"/>
    <w:rsid w:val="00166FC0"/>
    <w:rsid w:val="0016707C"/>
    <w:rsid w:val="00167110"/>
    <w:rsid w:val="001673DB"/>
    <w:rsid w:val="0016750F"/>
    <w:rsid w:val="001676BB"/>
    <w:rsid w:val="00167722"/>
    <w:rsid w:val="00167793"/>
    <w:rsid w:val="001677FF"/>
    <w:rsid w:val="00167898"/>
    <w:rsid w:val="001678EF"/>
    <w:rsid w:val="00167989"/>
    <w:rsid w:val="00167AEC"/>
    <w:rsid w:val="00167CA6"/>
    <w:rsid w:val="00167D7C"/>
    <w:rsid w:val="00167EE1"/>
    <w:rsid w:val="00170447"/>
    <w:rsid w:val="00170554"/>
    <w:rsid w:val="001705AC"/>
    <w:rsid w:val="00170835"/>
    <w:rsid w:val="001708BE"/>
    <w:rsid w:val="001708EA"/>
    <w:rsid w:val="00170A77"/>
    <w:rsid w:val="00170C00"/>
    <w:rsid w:val="00170C18"/>
    <w:rsid w:val="00170CA0"/>
    <w:rsid w:val="00170E71"/>
    <w:rsid w:val="00171180"/>
    <w:rsid w:val="0017118E"/>
    <w:rsid w:val="001711C6"/>
    <w:rsid w:val="00171213"/>
    <w:rsid w:val="00171665"/>
    <w:rsid w:val="001716AA"/>
    <w:rsid w:val="00171A1A"/>
    <w:rsid w:val="00171C61"/>
    <w:rsid w:val="00171E5A"/>
    <w:rsid w:val="00172013"/>
    <w:rsid w:val="00172076"/>
    <w:rsid w:val="0017219C"/>
    <w:rsid w:val="0017221E"/>
    <w:rsid w:val="00172800"/>
    <w:rsid w:val="0017283E"/>
    <w:rsid w:val="00172939"/>
    <w:rsid w:val="00172999"/>
    <w:rsid w:val="00172C0B"/>
    <w:rsid w:val="00172CAA"/>
    <w:rsid w:val="001730E0"/>
    <w:rsid w:val="0017318A"/>
    <w:rsid w:val="00173216"/>
    <w:rsid w:val="0017323F"/>
    <w:rsid w:val="001735D0"/>
    <w:rsid w:val="00173624"/>
    <w:rsid w:val="00173AF5"/>
    <w:rsid w:val="00173B10"/>
    <w:rsid w:val="00173C7E"/>
    <w:rsid w:val="00174369"/>
    <w:rsid w:val="001743A2"/>
    <w:rsid w:val="001743DB"/>
    <w:rsid w:val="0017444D"/>
    <w:rsid w:val="00174689"/>
    <w:rsid w:val="001747BD"/>
    <w:rsid w:val="001748E9"/>
    <w:rsid w:val="00174A29"/>
    <w:rsid w:val="00174A61"/>
    <w:rsid w:val="00174D70"/>
    <w:rsid w:val="00174DD4"/>
    <w:rsid w:val="00174ED7"/>
    <w:rsid w:val="001751B5"/>
    <w:rsid w:val="0017538E"/>
    <w:rsid w:val="00175656"/>
    <w:rsid w:val="0017569B"/>
    <w:rsid w:val="00175862"/>
    <w:rsid w:val="0017587F"/>
    <w:rsid w:val="00175A2A"/>
    <w:rsid w:val="00175C66"/>
    <w:rsid w:val="00175C88"/>
    <w:rsid w:val="00175CED"/>
    <w:rsid w:val="00175EBE"/>
    <w:rsid w:val="00176088"/>
    <w:rsid w:val="001760AB"/>
    <w:rsid w:val="0017613C"/>
    <w:rsid w:val="0017620A"/>
    <w:rsid w:val="00176219"/>
    <w:rsid w:val="0017630C"/>
    <w:rsid w:val="001768EF"/>
    <w:rsid w:val="00176968"/>
    <w:rsid w:val="001769CA"/>
    <w:rsid w:val="00176D57"/>
    <w:rsid w:val="00176D59"/>
    <w:rsid w:val="00176EAD"/>
    <w:rsid w:val="00176F3B"/>
    <w:rsid w:val="001771D4"/>
    <w:rsid w:val="001771E4"/>
    <w:rsid w:val="0017720D"/>
    <w:rsid w:val="0017731C"/>
    <w:rsid w:val="0017749B"/>
    <w:rsid w:val="00177781"/>
    <w:rsid w:val="00177941"/>
    <w:rsid w:val="00177DB5"/>
    <w:rsid w:val="0018028C"/>
    <w:rsid w:val="001803D0"/>
    <w:rsid w:val="001808F6"/>
    <w:rsid w:val="00180AB5"/>
    <w:rsid w:val="00180AD3"/>
    <w:rsid w:val="00180F06"/>
    <w:rsid w:val="00180FD4"/>
    <w:rsid w:val="00180FFC"/>
    <w:rsid w:val="001812A8"/>
    <w:rsid w:val="001819EB"/>
    <w:rsid w:val="00181A6F"/>
    <w:rsid w:val="00181BD7"/>
    <w:rsid w:val="00181CF9"/>
    <w:rsid w:val="00181E32"/>
    <w:rsid w:val="00181E35"/>
    <w:rsid w:val="00181ECC"/>
    <w:rsid w:val="00181F1C"/>
    <w:rsid w:val="00182062"/>
    <w:rsid w:val="00182066"/>
    <w:rsid w:val="00182084"/>
    <w:rsid w:val="001820C7"/>
    <w:rsid w:val="0018214D"/>
    <w:rsid w:val="00182320"/>
    <w:rsid w:val="001826BA"/>
    <w:rsid w:val="001827E0"/>
    <w:rsid w:val="0018280D"/>
    <w:rsid w:val="00182834"/>
    <w:rsid w:val="00182BA2"/>
    <w:rsid w:val="00182F2D"/>
    <w:rsid w:val="0018317C"/>
    <w:rsid w:val="00183260"/>
    <w:rsid w:val="0018340B"/>
    <w:rsid w:val="00183699"/>
    <w:rsid w:val="00183B3E"/>
    <w:rsid w:val="00183BA2"/>
    <w:rsid w:val="00183C1C"/>
    <w:rsid w:val="00183D19"/>
    <w:rsid w:val="00183E60"/>
    <w:rsid w:val="00183F28"/>
    <w:rsid w:val="001840AF"/>
    <w:rsid w:val="00184237"/>
    <w:rsid w:val="0018428C"/>
    <w:rsid w:val="001846B3"/>
    <w:rsid w:val="001847EE"/>
    <w:rsid w:val="00184808"/>
    <w:rsid w:val="00184868"/>
    <w:rsid w:val="00184C07"/>
    <w:rsid w:val="00184C81"/>
    <w:rsid w:val="00184F2B"/>
    <w:rsid w:val="00184FB3"/>
    <w:rsid w:val="00185044"/>
    <w:rsid w:val="00185186"/>
    <w:rsid w:val="00185231"/>
    <w:rsid w:val="0018527C"/>
    <w:rsid w:val="001852E5"/>
    <w:rsid w:val="00185667"/>
    <w:rsid w:val="001857C6"/>
    <w:rsid w:val="0018609F"/>
    <w:rsid w:val="001861EE"/>
    <w:rsid w:val="00186334"/>
    <w:rsid w:val="00186885"/>
    <w:rsid w:val="0018691B"/>
    <w:rsid w:val="0018694B"/>
    <w:rsid w:val="00186A2A"/>
    <w:rsid w:val="00186C87"/>
    <w:rsid w:val="00186DD3"/>
    <w:rsid w:val="00187053"/>
    <w:rsid w:val="0018711C"/>
    <w:rsid w:val="00187132"/>
    <w:rsid w:val="00187142"/>
    <w:rsid w:val="001871EF"/>
    <w:rsid w:val="001875EC"/>
    <w:rsid w:val="0018767F"/>
    <w:rsid w:val="001878A4"/>
    <w:rsid w:val="00187B1C"/>
    <w:rsid w:val="00187E08"/>
    <w:rsid w:val="00187E88"/>
    <w:rsid w:val="00190215"/>
    <w:rsid w:val="0019038D"/>
    <w:rsid w:val="00190B74"/>
    <w:rsid w:val="00190F4C"/>
    <w:rsid w:val="001910C5"/>
    <w:rsid w:val="0019129C"/>
    <w:rsid w:val="0019155E"/>
    <w:rsid w:val="001915DA"/>
    <w:rsid w:val="001916C6"/>
    <w:rsid w:val="001919E3"/>
    <w:rsid w:val="00192044"/>
    <w:rsid w:val="0019206D"/>
    <w:rsid w:val="001920F2"/>
    <w:rsid w:val="001923B6"/>
    <w:rsid w:val="00192493"/>
    <w:rsid w:val="001926DD"/>
    <w:rsid w:val="001928CE"/>
    <w:rsid w:val="0019293B"/>
    <w:rsid w:val="001929FA"/>
    <w:rsid w:val="00192C7F"/>
    <w:rsid w:val="00192D97"/>
    <w:rsid w:val="00192EC8"/>
    <w:rsid w:val="00192FF3"/>
    <w:rsid w:val="001934C2"/>
    <w:rsid w:val="0019353C"/>
    <w:rsid w:val="00193597"/>
    <w:rsid w:val="001935EF"/>
    <w:rsid w:val="0019364C"/>
    <w:rsid w:val="0019376F"/>
    <w:rsid w:val="00193C76"/>
    <w:rsid w:val="00193CDD"/>
    <w:rsid w:val="00193EC2"/>
    <w:rsid w:val="00193FC9"/>
    <w:rsid w:val="00194242"/>
    <w:rsid w:val="00194557"/>
    <w:rsid w:val="00194689"/>
    <w:rsid w:val="00194B85"/>
    <w:rsid w:val="00194BE5"/>
    <w:rsid w:val="00194FE6"/>
    <w:rsid w:val="001954ED"/>
    <w:rsid w:val="001956F3"/>
    <w:rsid w:val="0019570B"/>
    <w:rsid w:val="001958A7"/>
    <w:rsid w:val="00195B8D"/>
    <w:rsid w:val="00195CDA"/>
    <w:rsid w:val="00195E20"/>
    <w:rsid w:val="00196160"/>
    <w:rsid w:val="001961D1"/>
    <w:rsid w:val="00196460"/>
    <w:rsid w:val="00196511"/>
    <w:rsid w:val="001967AF"/>
    <w:rsid w:val="0019683F"/>
    <w:rsid w:val="00196B78"/>
    <w:rsid w:val="00196B97"/>
    <w:rsid w:val="00196DB6"/>
    <w:rsid w:val="00196DE9"/>
    <w:rsid w:val="00196E8D"/>
    <w:rsid w:val="001970A9"/>
    <w:rsid w:val="001975C8"/>
    <w:rsid w:val="001976A3"/>
    <w:rsid w:val="001977E3"/>
    <w:rsid w:val="0019780A"/>
    <w:rsid w:val="00197876"/>
    <w:rsid w:val="00197949"/>
    <w:rsid w:val="00197A2B"/>
    <w:rsid w:val="00197B93"/>
    <w:rsid w:val="00197BFD"/>
    <w:rsid w:val="00197D71"/>
    <w:rsid w:val="001A02F5"/>
    <w:rsid w:val="001A036F"/>
    <w:rsid w:val="001A03CA"/>
    <w:rsid w:val="001A05B7"/>
    <w:rsid w:val="001A0CF7"/>
    <w:rsid w:val="001A0D28"/>
    <w:rsid w:val="001A1399"/>
    <w:rsid w:val="001A13A2"/>
    <w:rsid w:val="001A146F"/>
    <w:rsid w:val="001A1657"/>
    <w:rsid w:val="001A16B4"/>
    <w:rsid w:val="001A18ED"/>
    <w:rsid w:val="001A19D8"/>
    <w:rsid w:val="001A1AC3"/>
    <w:rsid w:val="001A1ADC"/>
    <w:rsid w:val="001A2594"/>
    <w:rsid w:val="001A25A4"/>
    <w:rsid w:val="001A2691"/>
    <w:rsid w:val="001A28A2"/>
    <w:rsid w:val="001A2AD0"/>
    <w:rsid w:val="001A2BD2"/>
    <w:rsid w:val="001A2CD6"/>
    <w:rsid w:val="001A2D4C"/>
    <w:rsid w:val="001A3320"/>
    <w:rsid w:val="001A3327"/>
    <w:rsid w:val="001A3577"/>
    <w:rsid w:val="001A360F"/>
    <w:rsid w:val="001A3618"/>
    <w:rsid w:val="001A39E9"/>
    <w:rsid w:val="001A3BFE"/>
    <w:rsid w:val="001A3C91"/>
    <w:rsid w:val="001A3DFA"/>
    <w:rsid w:val="001A3F48"/>
    <w:rsid w:val="001A43FC"/>
    <w:rsid w:val="001A448A"/>
    <w:rsid w:val="001A473A"/>
    <w:rsid w:val="001A4A0E"/>
    <w:rsid w:val="001A4A39"/>
    <w:rsid w:val="001A4C43"/>
    <w:rsid w:val="001A4D50"/>
    <w:rsid w:val="001A4F1C"/>
    <w:rsid w:val="001A500C"/>
    <w:rsid w:val="001A50C8"/>
    <w:rsid w:val="001A5541"/>
    <w:rsid w:val="001A55B4"/>
    <w:rsid w:val="001A5647"/>
    <w:rsid w:val="001A5990"/>
    <w:rsid w:val="001A5FBE"/>
    <w:rsid w:val="001A603D"/>
    <w:rsid w:val="001A61AC"/>
    <w:rsid w:val="001A630B"/>
    <w:rsid w:val="001A6321"/>
    <w:rsid w:val="001A63AB"/>
    <w:rsid w:val="001A668E"/>
    <w:rsid w:val="001A691E"/>
    <w:rsid w:val="001A6B1C"/>
    <w:rsid w:val="001A6BF5"/>
    <w:rsid w:val="001A6C2C"/>
    <w:rsid w:val="001A6ED5"/>
    <w:rsid w:val="001A70C0"/>
    <w:rsid w:val="001A7106"/>
    <w:rsid w:val="001A71D7"/>
    <w:rsid w:val="001A73A7"/>
    <w:rsid w:val="001A7454"/>
    <w:rsid w:val="001A7470"/>
    <w:rsid w:val="001A75D1"/>
    <w:rsid w:val="001A75DB"/>
    <w:rsid w:val="001A7673"/>
    <w:rsid w:val="001A7817"/>
    <w:rsid w:val="001A7A60"/>
    <w:rsid w:val="001A7BEC"/>
    <w:rsid w:val="001A7D1A"/>
    <w:rsid w:val="001A7DFB"/>
    <w:rsid w:val="001A7FBA"/>
    <w:rsid w:val="001B0022"/>
    <w:rsid w:val="001B00A4"/>
    <w:rsid w:val="001B0391"/>
    <w:rsid w:val="001B05C4"/>
    <w:rsid w:val="001B085F"/>
    <w:rsid w:val="001B0942"/>
    <w:rsid w:val="001B0BCB"/>
    <w:rsid w:val="001B0C95"/>
    <w:rsid w:val="001B0E02"/>
    <w:rsid w:val="001B0F77"/>
    <w:rsid w:val="001B1100"/>
    <w:rsid w:val="001B1227"/>
    <w:rsid w:val="001B13D3"/>
    <w:rsid w:val="001B15A4"/>
    <w:rsid w:val="001B165A"/>
    <w:rsid w:val="001B1880"/>
    <w:rsid w:val="001B1C14"/>
    <w:rsid w:val="001B1D3A"/>
    <w:rsid w:val="001B1E6D"/>
    <w:rsid w:val="001B1ECF"/>
    <w:rsid w:val="001B1FE3"/>
    <w:rsid w:val="001B2017"/>
    <w:rsid w:val="001B20CD"/>
    <w:rsid w:val="001B2400"/>
    <w:rsid w:val="001B2417"/>
    <w:rsid w:val="001B26C4"/>
    <w:rsid w:val="001B2AB6"/>
    <w:rsid w:val="001B301C"/>
    <w:rsid w:val="001B30CF"/>
    <w:rsid w:val="001B316E"/>
    <w:rsid w:val="001B3486"/>
    <w:rsid w:val="001B348D"/>
    <w:rsid w:val="001B3538"/>
    <w:rsid w:val="001B37E3"/>
    <w:rsid w:val="001B38C5"/>
    <w:rsid w:val="001B3B80"/>
    <w:rsid w:val="001B3DBC"/>
    <w:rsid w:val="001B3FF4"/>
    <w:rsid w:val="001B41D4"/>
    <w:rsid w:val="001B4207"/>
    <w:rsid w:val="001B4289"/>
    <w:rsid w:val="001B4365"/>
    <w:rsid w:val="001B453B"/>
    <w:rsid w:val="001B45D1"/>
    <w:rsid w:val="001B4F3C"/>
    <w:rsid w:val="001B51C6"/>
    <w:rsid w:val="001B51ED"/>
    <w:rsid w:val="001B528B"/>
    <w:rsid w:val="001B52E8"/>
    <w:rsid w:val="001B569C"/>
    <w:rsid w:val="001B57EA"/>
    <w:rsid w:val="001B59E0"/>
    <w:rsid w:val="001B5ABA"/>
    <w:rsid w:val="001B5C6E"/>
    <w:rsid w:val="001B5D5E"/>
    <w:rsid w:val="001B5DF7"/>
    <w:rsid w:val="001B5E87"/>
    <w:rsid w:val="001B5EFB"/>
    <w:rsid w:val="001B6343"/>
    <w:rsid w:val="001B636F"/>
    <w:rsid w:val="001B6657"/>
    <w:rsid w:val="001B67C4"/>
    <w:rsid w:val="001B6969"/>
    <w:rsid w:val="001B6CC3"/>
    <w:rsid w:val="001B6CFB"/>
    <w:rsid w:val="001B6D06"/>
    <w:rsid w:val="001B6E86"/>
    <w:rsid w:val="001B7092"/>
    <w:rsid w:val="001B72E3"/>
    <w:rsid w:val="001B76D4"/>
    <w:rsid w:val="001C01F8"/>
    <w:rsid w:val="001C0315"/>
    <w:rsid w:val="001C036E"/>
    <w:rsid w:val="001C038E"/>
    <w:rsid w:val="001C0558"/>
    <w:rsid w:val="001C05A3"/>
    <w:rsid w:val="001C09C8"/>
    <w:rsid w:val="001C0A32"/>
    <w:rsid w:val="001C0ADE"/>
    <w:rsid w:val="001C0B92"/>
    <w:rsid w:val="001C0CE7"/>
    <w:rsid w:val="001C0CEA"/>
    <w:rsid w:val="001C0E92"/>
    <w:rsid w:val="001C0F69"/>
    <w:rsid w:val="001C0FC4"/>
    <w:rsid w:val="001C149C"/>
    <w:rsid w:val="001C1582"/>
    <w:rsid w:val="001C19FB"/>
    <w:rsid w:val="001C1CEF"/>
    <w:rsid w:val="001C1E9B"/>
    <w:rsid w:val="001C202B"/>
    <w:rsid w:val="001C211A"/>
    <w:rsid w:val="001C236E"/>
    <w:rsid w:val="001C2370"/>
    <w:rsid w:val="001C257F"/>
    <w:rsid w:val="001C2A01"/>
    <w:rsid w:val="001C2A29"/>
    <w:rsid w:val="001C2A43"/>
    <w:rsid w:val="001C2C36"/>
    <w:rsid w:val="001C2D08"/>
    <w:rsid w:val="001C3281"/>
    <w:rsid w:val="001C335A"/>
    <w:rsid w:val="001C33F7"/>
    <w:rsid w:val="001C346A"/>
    <w:rsid w:val="001C3546"/>
    <w:rsid w:val="001C37ED"/>
    <w:rsid w:val="001C3AF6"/>
    <w:rsid w:val="001C3B0B"/>
    <w:rsid w:val="001C3B5A"/>
    <w:rsid w:val="001C3CE4"/>
    <w:rsid w:val="001C4258"/>
    <w:rsid w:val="001C4339"/>
    <w:rsid w:val="001C4456"/>
    <w:rsid w:val="001C45D2"/>
    <w:rsid w:val="001C48E0"/>
    <w:rsid w:val="001C4932"/>
    <w:rsid w:val="001C495F"/>
    <w:rsid w:val="001C499D"/>
    <w:rsid w:val="001C49F6"/>
    <w:rsid w:val="001C4BAB"/>
    <w:rsid w:val="001C4C56"/>
    <w:rsid w:val="001C4C93"/>
    <w:rsid w:val="001C4DCD"/>
    <w:rsid w:val="001C4FD5"/>
    <w:rsid w:val="001C50C8"/>
    <w:rsid w:val="001C5189"/>
    <w:rsid w:val="001C5511"/>
    <w:rsid w:val="001C5522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316"/>
    <w:rsid w:val="001C6465"/>
    <w:rsid w:val="001C65B4"/>
    <w:rsid w:val="001C68CE"/>
    <w:rsid w:val="001C6BEA"/>
    <w:rsid w:val="001C6C55"/>
    <w:rsid w:val="001C6D05"/>
    <w:rsid w:val="001C6DBB"/>
    <w:rsid w:val="001C6ED1"/>
    <w:rsid w:val="001C7388"/>
    <w:rsid w:val="001C7867"/>
    <w:rsid w:val="001C7CD0"/>
    <w:rsid w:val="001C7CE6"/>
    <w:rsid w:val="001D026C"/>
    <w:rsid w:val="001D039D"/>
    <w:rsid w:val="001D05BB"/>
    <w:rsid w:val="001D05BE"/>
    <w:rsid w:val="001D0D27"/>
    <w:rsid w:val="001D0D63"/>
    <w:rsid w:val="001D0E01"/>
    <w:rsid w:val="001D0EAD"/>
    <w:rsid w:val="001D0EB2"/>
    <w:rsid w:val="001D0FA2"/>
    <w:rsid w:val="001D1125"/>
    <w:rsid w:val="001D1419"/>
    <w:rsid w:val="001D14A5"/>
    <w:rsid w:val="001D1789"/>
    <w:rsid w:val="001D1791"/>
    <w:rsid w:val="001D180C"/>
    <w:rsid w:val="001D1A75"/>
    <w:rsid w:val="001D1AF5"/>
    <w:rsid w:val="001D1C09"/>
    <w:rsid w:val="001D1EAA"/>
    <w:rsid w:val="001D1FD5"/>
    <w:rsid w:val="001D22C1"/>
    <w:rsid w:val="001D2664"/>
    <w:rsid w:val="001D2BC7"/>
    <w:rsid w:val="001D2CFB"/>
    <w:rsid w:val="001D2DE1"/>
    <w:rsid w:val="001D2E5E"/>
    <w:rsid w:val="001D2F0F"/>
    <w:rsid w:val="001D3082"/>
    <w:rsid w:val="001D3436"/>
    <w:rsid w:val="001D3477"/>
    <w:rsid w:val="001D383C"/>
    <w:rsid w:val="001D39E3"/>
    <w:rsid w:val="001D3B10"/>
    <w:rsid w:val="001D3C7E"/>
    <w:rsid w:val="001D3C82"/>
    <w:rsid w:val="001D40E5"/>
    <w:rsid w:val="001D4443"/>
    <w:rsid w:val="001D448B"/>
    <w:rsid w:val="001D4572"/>
    <w:rsid w:val="001D45A8"/>
    <w:rsid w:val="001D4CFF"/>
    <w:rsid w:val="001D4D0E"/>
    <w:rsid w:val="001D4EAC"/>
    <w:rsid w:val="001D51FB"/>
    <w:rsid w:val="001D5386"/>
    <w:rsid w:val="001D54F2"/>
    <w:rsid w:val="001D5661"/>
    <w:rsid w:val="001D5705"/>
    <w:rsid w:val="001D5BA6"/>
    <w:rsid w:val="001D5D69"/>
    <w:rsid w:val="001D61B6"/>
    <w:rsid w:val="001D6334"/>
    <w:rsid w:val="001D66A7"/>
    <w:rsid w:val="001D6A7F"/>
    <w:rsid w:val="001D6AA9"/>
    <w:rsid w:val="001D6BD7"/>
    <w:rsid w:val="001D6CA6"/>
    <w:rsid w:val="001D6DBA"/>
    <w:rsid w:val="001D746D"/>
    <w:rsid w:val="001D76F6"/>
    <w:rsid w:val="001D7A73"/>
    <w:rsid w:val="001D7B65"/>
    <w:rsid w:val="001D7C59"/>
    <w:rsid w:val="001D7ED1"/>
    <w:rsid w:val="001E01B6"/>
    <w:rsid w:val="001E02E4"/>
    <w:rsid w:val="001E046E"/>
    <w:rsid w:val="001E0495"/>
    <w:rsid w:val="001E0532"/>
    <w:rsid w:val="001E0B38"/>
    <w:rsid w:val="001E0C8E"/>
    <w:rsid w:val="001E0CEF"/>
    <w:rsid w:val="001E158A"/>
    <w:rsid w:val="001E15A7"/>
    <w:rsid w:val="001E160D"/>
    <w:rsid w:val="001E16BE"/>
    <w:rsid w:val="001E1844"/>
    <w:rsid w:val="001E18E4"/>
    <w:rsid w:val="001E1AB9"/>
    <w:rsid w:val="001E1C6D"/>
    <w:rsid w:val="001E1D45"/>
    <w:rsid w:val="001E2007"/>
    <w:rsid w:val="001E2025"/>
    <w:rsid w:val="001E2599"/>
    <w:rsid w:val="001E2A6B"/>
    <w:rsid w:val="001E2AF6"/>
    <w:rsid w:val="001E2C5F"/>
    <w:rsid w:val="001E2DD1"/>
    <w:rsid w:val="001E2E2C"/>
    <w:rsid w:val="001E2F02"/>
    <w:rsid w:val="001E2FCD"/>
    <w:rsid w:val="001E36D1"/>
    <w:rsid w:val="001E3983"/>
    <w:rsid w:val="001E39F8"/>
    <w:rsid w:val="001E3A8C"/>
    <w:rsid w:val="001E3DDF"/>
    <w:rsid w:val="001E3FFB"/>
    <w:rsid w:val="001E401B"/>
    <w:rsid w:val="001E4098"/>
    <w:rsid w:val="001E4114"/>
    <w:rsid w:val="001E429A"/>
    <w:rsid w:val="001E4441"/>
    <w:rsid w:val="001E4EC3"/>
    <w:rsid w:val="001E514E"/>
    <w:rsid w:val="001E5548"/>
    <w:rsid w:val="001E570B"/>
    <w:rsid w:val="001E5CA2"/>
    <w:rsid w:val="001E5D55"/>
    <w:rsid w:val="001E5E73"/>
    <w:rsid w:val="001E5F49"/>
    <w:rsid w:val="001E639A"/>
    <w:rsid w:val="001E6631"/>
    <w:rsid w:val="001E66B5"/>
    <w:rsid w:val="001E68FD"/>
    <w:rsid w:val="001E6A64"/>
    <w:rsid w:val="001E6E05"/>
    <w:rsid w:val="001E7183"/>
    <w:rsid w:val="001E7292"/>
    <w:rsid w:val="001E72B9"/>
    <w:rsid w:val="001E7613"/>
    <w:rsid w:val="001E7784"/>
    <w:rsid w:val="001E7861"/>
    <w:rsid w:val="001E7A9E"/>
    <w:rsid w:val="001E7ADD"/>
    <w:rsid w:val="001E7D13"/>
    <w:rsid w:val="001E7D2C"/>
    <w:rsid w:val="001E7DCD"/>
    <w:rsid w:val="001E7DFB"/>
    <w:rsid w:val="001E7EB2"/>
    <w:rsid w:val="001F0254"/>
    <w:rsid w:val="001F0513"/>
    <w:rsid w:val="001F0831"/>
    <w:rsid w:val="001F0F23"/>
    <w:rsid w:val="001F0FE5"/>
    <w:rsid w:val="001F1121"/>
    <w:rsid w:val="001F116B"/>
    <w:rsid w:val="001F11E6"/>
    <w:rsid w:val="001F139A"/>
    <w:rsid w:val="001F166C"/>
    <w:rsid w:val="001F19B1"/>
    <w:rsid w:val="001F1F8C"/>
    <w:rsid w:val="001F1FC4"/>
    <w:rsid w:val="001F2523"/>
    <w:rsid w:val="001F2C1C"/>
    <w:rsid w:val="001F2C83"/>
    <w:rsid w:val="001F3278"/>
    <w:rsid w:val="001F3304"/>
    <w:rsid w:val="001F340E"/>
    <w:rsid w:val="001F356A"/>
    <w:rsid w:val="001F36C0"/>
    <w:rsid w:val="001F3938"/>
    <w:rsid w:val="001F3A12"/>
    <w:rsid w:val="001F3A47"/>
    <w:rsid w:val="001F3F9D"/>
    <w:rsid w:val="001F44DB"/>
    <w:rsid w:val="001F454C"/>
    <w:rsid w:val="001F4843"/>
    <w:rsid w:val="001F4A53"/>
    <w:rsid w:val="001F4DEC"/>
    <w:rsid w:val="001F509A"/>
    <w:rsid w:val="001F5418"/>
    <w:rsid w:val="001F56BC"/>
    <w:rsid w:val="001F57B9"/>
    <w:rsid w:val="001F58A7"/>
    <w:rsid w:val="001F5AC0"/>
    <w:rsid w:val="001F5D3C"/>
    <w:rsid w:val="001F5DD9"/>
    <w:rsid w:val="001F5E83"/>
    <w:rsid w:val="001F5EFF"/>
    <w:rsid w:val="001F5F60"/>
    <w:rsid w:val="001F5FC0"/>
    <w:rsid w:val="001F6059"/>
    <w:rsid w:val="001F605B"/>
    <w:rsid w:val="001F6072"/>
    <w:rsid w:val="001F62DF"/>
    <w:rsid w:val="001F6363"/>
    <w:rsid w:val="001F6402"/>
    <w:rsid w:val="001F6472"/>
    <w:rsid w:val="001F64AD"/>
    <w:rsid w:val="001F65D9"/>
    <w:rsid w:val="001F67AE"/>
    <w:rsid w:val="001F695F"/>
    <w:rsid w:val="001F6AEC"/>
    <w:rsid w:val="001F6BBC"/>
    <w:rsid w:val="001F6F76"/>
    <w:rsid w:val="001F7049"/>
    <w:rsid w:val="001F70C6"/>
    <w:rsid w:val="001F7249"/>
    <w:rsid w:val="001F7279"/>
    <w:rsid w:val="001F747D"/>
    <w:rsid w:val="001F74A4"/>
    <w:rsid w:val="001F7577"/>
    <w:rsid w:val="001F7918"/>
    <w:rsid w:val="001F7A82"/>
    <w:rsid w:val="001F7B59"/>
    <w:rsid w:val="001F7B7F"/>
    <w:rsid w:val="001F7D95"/>
    <w:rsid w:val="001F7F6E"/>
    <w:rsid w:val="001F7FD4"/>
    <w:rsid w:val="0020004E"/>
    <w:rsid w:val="00200174"/>
    <w:rsid w:val="002003ED"/>
    <w:rsid w:val="002007EF"/>
    <w:rsid w:val="00200925"/>
    <w:rsid w:val="002009E1"/>
    <w:rsid w:val="00200A62"/>
    <w:rsid w:val="00200B36"/>
    <w:rsid w:val="00200C70"/>
    <w:rsid w:val="00200E0D"/>
    <w:rsid w:val="00200F41"/>
    <w:rsid w:val="00200F4D"/>
    <w:rsid w:val="00200F83"/>
    <w:rsid w:val="00200F8F"/>
    <w:rsid w:val="00200FC8"/>
    <w:rsid w:val="00200FF4"/>
    <w:rsid w:val="00201109"/>
    <w:rsid w:val="002012E5"/>
    <w:rsid w:val="00201720"/>
    <w:rsid w:val="00201834"/>
    <w:rsid w:val="002018AC"/>
    <w:rsid w:val="002018CA"/>
    <w:rsid w:val="00201996"/>
    <w:rsid w:val="00201CA4"/>
    <w:rsid w:val="00201CB3"/>
    <w:rsid w:val="00201EC5"/>
    <w:rsid w:val="00201ED0"/>
    <w:rsid w:val="00201F66"/>
    <w:rsid w:val="00202061"/>
    <w:rsid w:val="00202390"/>
    <w:rsid w:val="0020239D"/>
    <w:rsid w:val="0020278C"/>
    <w:rsid w:val="00202BAE"/>
    <w:rsid w:val="00202C38"/>
    <w:rsid w:val="00202CDF"/>
    <w:rsid w:val="00202D76"/>
    <w:rsid w:val="00202E30"/>
    <w:rsid w:val="00202EA4"/>
    <w:rsid w:val="00203036"/>
    <w:rsid w:val="00203394"/>
    <w:rsid w:val="00203604"/>
    <w:rsid w:val="00203682"/>
    <w:rsid w:val="00203737"/>
    <w:rsid w:val="002039F0"/>
    <w:rsid w:val="00203B3C"/>
    <w:rsid w:val="00203D16"/>
    <w:rsid w:val="00203E2A"/>
    <w:rsid w:val="00203FAD"/>
    <w:rsid w:val="00203FB1"/>
    <w:rsid w:val="00204195"/>
    <w:rsid w:val="00204222"/>
    <w:rsid w:val="002042E4"/>
    <w:rsid w:val="00204791"/>
    <w:rsid w:val="0020480D"/>
    <w:rsid w:val="00204C2E"/>
    <w:rsid w:val="00204DC9"/>
    <w:rsid w:val="00204E3B"/>
    <w:rsid w:val="00204FFE"/>
    <w:rsid w:val="00205109"/>
    <w:rsid w:val="002051B0"/>
    <w:rsid w:val="00205300"/>
    <w:rsid w:val="0020568D"/>
    <w:rsid w:val="00205925"/>
    <w:rsid w:val="002059B0"/>
    <w:rsid w:val="002059BA"/>
    <w:rsid w:val="00205A93"/>
    <w:rsid w:val="00205CFE"/>
    <w:rsid w:val="00205D4C"/>
    <w:rsid w:val="00205EF3"/>
    <w:rsid w:val="0020663B"/>
    <w:rsid w:val="0020687E"/>
    <w:rsid w:val="0020699F"/>
    <w:rsid w:val="002069AD"/>
    <w:rsid w:val="00206A82"/>
    <w:rsid w:val="00206AA9"/>
    <w:rsid w:val="00206E4B"/>
    <w:rsid w:val="00206F07"/>
    <w:rsid w:val="00206FFA"/>
    <w:rsid w:val="00207056"/>
    <w:rsid w:val="00207098"/>
    <w:rsid w:val="0020715B"/>
    <w:rsid w:val="002072AB"/>
    <w:rsid w:val="0020734B"/>
    <w:rsid w:val="00207421"/>
    <w:rsid w:val="00207741"/>
    <w:rsid w:val="00207785"/>
    <w:rsid w:val="00207818"/>
    <w:rsid w:val="002078ED"/>
    <w:rsid w:val="00207CCB"/>
    <w:rsid w:val="00207ED0"/>
    <w:rsid w:val="00207EE2"/>
    <w:rsid w:val="00210122"/>
    <w:rsid w:val="00210C84"/>
    <w:rsid w:val="00210D34"/>
    <w:rsid w:val="00210D96"/>
    <w:rsid w:val="00210F9B"/>
    <w:rsid w:val="002113F2"/>
    <w:rsid w:val="00211525"/>
    <w:rsid w:val="0021166D"/>
    <w:rsid w:val="0021184C"/>
    <w:rsid w:val="00211C88"/>
    <w:rsid w:val="00211CFE"/>
    <w:rsid w:val="00211D84"/>
    <w:rsid w:val="00211E36"/>
    <w:rsid w:val="00212053"/>
    <w:rsid w:val="00212130"/>
    <w:rsid w:val="00212260"/>
    <w:rsid w:val="0021234E"/>
    <w:rsid w:val="002123D9"/>
    <w:rsid w:val="002125B2"/>
    <w:rsid w:val="00212670"/>
    <w:rsid w:val="00212C87"/>
    <w:rsid w:val="00212CBE"/>
    <w:rsid w:val="00212DAC"/>
    <w:rsid w:val="00212EB2"/>
    <w:rsid w:val="0021306C"/>
    <w:rsid w:val="0021320C"/>
    <w:rsid w:val="00213297"/>
    <w:rsid w:val="0021340D"/>
    <w:rsid w:val="002134CA"/>
    <w:rsid w:val="002136E3"/>
    <w:rsid w:val="0021379A"/>
    <w:rsid w:val="0021379B"/>
    <w:rsid w:val="0021392D"/>
    <w:rsid w:val="0021438E"/>
    <w:rsid w:val="00214824"/>
    <w:rsid w:val="00214A33"/>
    <w:rsid w:val="00214A71"/>
    <w:rsid w:val="00214AA8"/>
    <w:rsid w:val="00214B8E"/>
    <w:rsid w:val="00214BAC"/>
    <w:rsid w:val="00214DFE"/>
    <w:rsid w:val="002150B6"/>
    <w:rsid w:val="002150C5"/>
    <w:rsid w:val="0021524D"/>
    <w:rsid w:val="002154C0"/>
    <w:rsid w:val="002156C7"/>
    <w:rsid w:val="002158D7"/>
    <w:rsid w:val="00215C9A"/>
    <w:rsid w:val="00215CFE"/>
    <w:rsid w:val="00215F90"/>
    <w:rsid w:val="00216164"/>
    <w:rsid w:val="0021633C"/>
    <w:rsid w:val="002165E4"/>
    <w:rsid w:val="002166F8"/>
    <w:rsid w:val="00216AE2"/>
    <w:rsid w:val="00216B63"/>
    <w:rsid w:val="00216BBE"/>
    <w:rsid w:val="00216D60"/>
    <w:rsid w:val="00216ED4"/>
    <w:rsid w:val="00216F8A"/>
    <w:rsid w:val="0021720F"/>
    <w:rsid w:val="0021722F"/>
    <w:rsid w:val="00217266"/>
    <w:rsid w:val="002173B2"/>
    <w:rsid w:val="00217528"/>
    <w:rsid w:val="00217F5E"/>
    <w:rsid w:val="002200EA"/>
    <w:rsid w:val="002201AC"/>
    <w:rsid w:val="00220473"/>
    <w:rsid w:val="00220547"/>
    <w:rsid w:val="0022065E"/>
    <w:rsid w:val="0022066A"/>
    <w:rsid w:val="002207A6"/>
    <w:rsid w:val="00220AE8"/>
    <w:rsid w:val="00220E24"/>
    <w:rsid w:val="00220F4C"/>
    <w:rsid w:val="00221070"/>
    <w:rsid w:val="00221236"/>
    <w:rsid w:val="00221760"/>
    <w:rsid w:val="00221AC9"/>
    <w:rsid w:val="00221B6D"/>
    <w:rsid w:val="00221C63"/>
    <w:rsid w:val="0022290B"/>
    <w:rsid w:val="002229F3"/>
    <w:rsid w:val="00222A55"/>
    <w:rsid w:val="00222E50"/>
    <w:rsid w:val="00222E56"/>
    <w:rsid w:val="00222EEB"/>
    <w:rsid w:val="00222EFC"/>
    <w:rsid w:val="00223255"/>
    <w:rsid w:val="002232B6"/>
    <w:rsid w:val="00223350"/>
    <w:rsid w:val="0022354D"/>
    <w:rsid w:val="00223984"/>
    <w:rsid w:val="00223A02"/>
    <w:rsid w:val="00223E11"/>
    <w:rsid w:val="00224010"/>
    <w:rsid w:val="0022417F"/>
    <w:rsid w:val="00224385"/>
    <w:rsid w:val="00224386"/>
    <w:rsid w:val="002245BE"/>
    <w:rsid w:val="00224705"/>
    <w:rsid w:val="00224770"/>
    <w:rsid w:val="00224927"/>
    <w:rsid w:val="00224941"/>
    <w:rsid w:val="00224F59"/>
    <w:rsid w:val="0022520F"/>
    <w:rsid w:val="002253FD"/>
    <w:rsid w:val="002255DD"/>
    <w:rsid w:val="00225640"/>
    <w:rsid w:val="002259E9"/>
    <w:rsid w:val="00225B4B"/>
    <w:rsid w:val="00225B9B"/>
    <w:rsid w:val="00225BD3"/>
    <w:rsid w:val="00225EC6"/>
    <w:rsid w:val="00225FAC"/>
    <w:rsid w:val="00226056"/>
    <w:rsid w:val="002260FE"/>
    <w:rsid w:val="002262DD"/>
    <w:rsid w:val="00226538"/>
    <w:rsid w:val="00226609"/>
    <w:rsid w:val="00226756"/>
    <w:rsid w:val="002269E9"/>
    <w:rsid w:val="00226D4F"/>
    <w:rsid w:val="00226EB0"/>
    <w:rsid w:val="00227259"/>
    <w:rsid w:val="002275D1"/>
    <w:rsid w:val="00227BCB"/>
    <w:rsid w:val="00227DAD"/>
    <w:rsid w:val="0023066F"/>
    <w:rsid w:val="002307BC"/>
    <w:rsid w:val="002307C5"/>
    <w:rsid w:val="00230BB6"/>
    <w:rsid w:val="00230CA1"/>
    <w:rsid w:val="00230D31"/>
    <w:rsid w:val="00231249"/>
    <w:rsid w:val="002315E3"/>
    <w:rsid w:val="002316C3"/>
    <w:rsid w:val="0023179B"/>
    <w:rsid w:val="00231886"/>
    <w:rsid w:val="00231C16"/>
    <w:rsid w:val="00231D4D"/>
    <w:rsid w:val="00231DD7"/>
    <w:rsid w:val="00231DDA"/>
    <w:rsid w:val="00231FCE"/>
    <w:rsid w:val="00232054"/>
    <w:rsid w:val="00232301"/>
    <w:rsid w:val="00232318"/>
    <w:rsid w:val="002328FE"/>
    <w:rsid w:val="00232958"/>
    <w:rsid w:val="00232AE8"/>
    <w:rsid w:val="00232D17"/>
    <w:rsid w:val="00232D33"/>
    <w:rsid w:val="002334B3"/>
    <w:rsid w:val="002336EF"/>
    <w:rsid w:val="00233708"/>
    <w:rsid w:val="0023387A"/>
    <w:rsid w:val="00233A3E"/>
    <w:rsid w:val="00233D75"/>
    <w:rsid w:val="00233E7F"/>
    <w:rsid w:val="00234108"/>
    <w:rsid w:val="00234620"/>
    <w:rsid w:val="00234653"/>
    <w:rsid w:val="00234762"/>
    <w:rsid w:val="002348EC"/>
    <w:rsid w:val="0023490C"/>
    <w:rsid w:val="00234A84"/>
    <w:rsid w:val="00234BEB"/>
    <w:rsid w:val="00234E83"/>
    <w:rsid w:val="00234FA6"/>
    <w:rsid w:val="0023503A"/>
    <w:rsid w:val="0023520D"/>
    <w:rsid w:val="002352F1"/>
    <w:rsid w:val="002357F9"/>
    <w:rsid w:val="0023590C"/>
    <w:rsid w:val="002359A5"/>
    <w:rsid w:val="00235F9A"/>
    <w:rsid w:val="002360C9"/>
    <w:rsid w:val="00236476"/>
    <w:rsid w:val="00236594"/>
    <w:rsid w:val="002365BF"/>
    <w:rsid w:val="00236614"/>
    <w:rsid w:val="00236679"/>
    <w:rsid w:val="00236E4C"/>
    <w:rsid w:val="00236FB6"/>
    <w:rsid w:val="002370EF"/>
    <w:rsid w:val="002374A7"/>
    <w:rsid w:val="00237BBC"/>
    <w:rsid w:val="00237CE7"/>
    <w:rsid w:val="0024002E"/>
    <w:rsid w:val="00240193"/>
    <w:rsid w:val="00240423"/>
    <w:rsid w:val="0024051F"/>
    <w:rsid w:val="00240549"/>
    <w:rsid w:val="00240837"/>
    <w:rsid w:val="00240B20"/>
    <w:rsid w:val="00240DB0"/>
    <w:rsid w:val="00240E6B"/>
    <w:rsid w:val="002410A7"/>
    <w:rsid w:val="002410D7"/>
    <w:rsid w:val="00241100"/>
    <w:rsid w:val="002412EE"/>
    <w:rsid w:val="00241579"/>
    <w:rsid w:val="002415C7"/>
    <w:rsid w:val="00241AE0"/>
    <w:rsid w:val="00241E1C"/>
    <w:rsid w:val="00241F8C"/>
    <w:rsid w:val="0024218A"/>
    <w:rsid w:val="0024256E"/>
    <w:rsid w:val="00242732"/>
    <w:rsid w:val="0024275C"/>
    <w:rsid w:val="00242D55"/>
    <w:rsid w:val="00242EE5"/>
    <w:rsid w:val="00242F58"/>
    <w:rsid w:val="00242F81"/>
    <w:rsid w:val="0024329A"/>
    <w:rsid w:val="002432CC"/>
    <w:rsid w:val="002434A6"/>
    <w:rsid w:val="0024384C"/>
    <w:rsid w:val="002439F2"/>
    <w:rsid w:val="00243E63"/>
    <w:rsid w:val="002442DE"/>
    <w:rsid w:val="0024436E"/>
    <w:rsid w:val="00244570"/>
    <w:rsid w:val="0024457A"/>
    <w:rsid w:val="002446F7"/>
    <w:rsid w:val="00244719"/>
    <w:rsid w:val="00244822"/>
    <w:rsid w:val="00244A80"/>
    <w:rsid w:val="00244BB1"/>
    <w:rsid w:val="0024543D"/>
    <w:rsid w:val="0024569D"/>
    <w:rsid w:val="00245817"/>
    <w:rsid w:val="0024582C"/>
    <w:rsid w:val="00245C80"/>
    <w:rsid w:val="00245CA5"/>
    <w:rsid w:val="00245CC4"/>
    <w:rsid w:val="00245E61"/>
    <w:rsid w:val="00246017"/>
    <w:rsid w:val="00246056"/>
    <w:rsid w:val="0024609C"/>
    <w:rsid w:val="00246105"/>
    <w:rsid w:val="00246241"/>
    <w:rsid w:val="002463D3"/>
    <w:rsid w:val="0024644C"/>
    <w:rsid w:val="002464FB"/>
    <w:rsid w:val="002468CE"/>
    <w:rsid w:val="002469CC"/>
    <w:rsid w:val="00246A02"/>
    <w:rsid w:val="00246A15"/>
    <w:rsid w:val="00246A51"/>
    <w:rsid w:val="00246CE3"/>
    <w:rsid w:val="00247157"/>
    <w:rsid w:val="002471B8"/>
    <w:rsid w:val="0024741B"/>
    <w:rsid w:val="002475C5"/>
    <w:rsid w:val="00247609"/>
    <w:rsid w:val="002476A2"/>
    <w:rsid w:val="002476D7"/>
    <w:rsid w:val="00247BFC"/>
    <w:rsid w:val="00247E22"/>
    <w:rsid w:val="00247E94"/>
    <w:rsid w:val="00247F7B"/>
    <w:rsid w:val="0025020B"/>
    <w:rsid w:val="00250241"/>
    <w:rsid w:val="00250296"/>
    <w:rsid w:val="0025032D"/>
    <w:rsid w:val="002503E2"/>
    <w:rsid w:val="00250B0F"/>
    <w:rsid w:val="00250D03"/>
    <w:rsid w:val="00250F4F"/>
    <w:rsid w:val="00250FF3"/>
    <w:rsid w:val="002510ED"/>
    <w:rsid w:val="0025112A"/>
    <w:rsid w:val="002511D8"/>
    <w:rsid w:val="002511DE"/>
    <w:rsid w:val="002511E2"/>
    <w:rsid w:val="0025133A"/>
    <w:rsid w:val="00251B0D"/>
    <w:rsid w:val="00251B35"/>
    <w:rsid w:val="00251CBD"/>
    <w:rsid w:val="00251D2B"/>
    <w:rsid w:val="00251D49"/>
    <w:rsid w:val="00251D7D"/>
    <w:rsid w:val="00251ED7"/>
    <w:rsid w:val="0025200D"/>
    <w:rsid w:val="002521CC"/>
    <w:rsid w:val="002521E9"/>
    <w:rsid w:val="00252390"/>
    <w:rsid w:val="0025243C"/>
    <w:rsid w:val="00252544"/>
    <w:rsid w:val="0025257D"/>
    <w:rsid w:val="0025261B"/>
    <w:rsid w:val="00252822"/>
    <w:rsid w:val="002528AC"/>
    <w:rsid w:val="00252F1C"/>
    <w:rsid w:val="0025305A"/>
    <w:rsid w:val="002530B7"/>
    <w:rsid w:val="002536BF"/>
    <w:rsid w:val="00253AD9"/>
    <w:rsid w:val="00253B8F"/>
    <w:rsid w:val="00253BEB"/>
    <w:rsid w:val="00253FB1"/>
    <w:rsid w:val="0025404B"/>
    <w:rsid w:val="0025413B"/>
    <w:rsid w:val="00254274"/>
    <w:rsid w:val="00254351"/>
    <w:rsid w:val="00254406"/>
    <w:rsid w:val="002544FA"/>
    <w:rsid w:val="002546AB"/>
    <w:rsid w:val="002547E0"/>
    <w:rsid w:val="00254901"/>
    <w:rsid w:val="0025490A"/>
    <w:rsid w:val="00254912"/>
    <w:rsid w:val="00254A9D"/>
    <w:rsid w:val="00254D5F"/>
    <w:rsid w:val="00254ED2"/>
    <w:rsid w:val="00255371"/>
    <w:rsid w:val="002558AD"/>
    <w:rsid w:val="00255A0D"/>
    <w:rsid w:val="00255BFC"/>
    <w:rsid w:val="00255FAF"/>
    <w:rsid w:val="00256377"/>
    <w:rsid w:val="00256380"/>
    <w:rsid w:val="0025666D"/>
    <w:rsid w:val="0025679D"/>
    <w:rsid w:val="0025680A"/>
    <w:rsid w:val="00256F0D"/>
    <w:rsid w:val="002571B4"/>
    <w:rsid w:val="002571BF"/>
    <w:rsid w:val="0025725E"/>
    <w:rsid w:val="0025727E"/>
    <w:rsid w:val="0025733B"/>
    <w:rsid w:val="002576CD"/>
    <w:rsid w:val="002579BD"/>
    <w:rsid w:val="00257FE3"/>
    <w:rsid w:val="00260012"/>
    <w:rsid w:val="002600C2"/>
    <w:rsid w:val="00260106"/>
    <w:rsid w:val="00260182"/>
    <w:rsid w:val="002602DA"/>
    <w:rsid w:val="00260324"/>
    <w:rsid w:val="0026036B"/>
    <w:rsid w:val="002608A5"/>
    <w:rsid w:val="00260925"/>
    <w:rsid w:val="0026093B"/>
    <w:rsid w:val="00260974"/>
    <w:rsid w:val="00260F56"/>
    <w:rsid w:val="0026101D"/>
    <w:rsid w:val="0026116D"/>
    <w:rsid w:val="002616B4"/>
    <w:rsid w:val="0026193E"/>
    <w:rsid w:val="002619D4"/>
    <w:rsid w:val="00261B89"/>
    <w:rsid w:val="00261C7B"/>
    <w:rsid w:val="00261C7E"/>
    <w:rsid w:val="00261F19"/>
    <w:rsid w:val="00261F52"/>
    <w:rsid w:val="0026223C"/>
    <w:rsid w:val="002622E0"/>
    <w:rsid w:val="00262504"/>
    <w:rsid w:val="002625AC"/>
    <w:rsid w:val="00262641"/>
    <w:rsid w:val="002629E2"/>
    <w:rsid w:val="00262A50"/>
    <w:rsid w:val="00263238"/>
    <w:rsid w:val="002634AE"/>
    <w:rsid w:val="002638FC"/>
    <w:rsid w:val="00263B28"/>
    <w:rsid w:val="00263B72"/>
    <w:rsid w:val="00263C9F"/>
    <w:rsid w:val="00263CE7"/>
    <w:rsid w:val="00263D32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322"/>
    <w:rsid w:val="00265468"/>
    <w:rsid w:val="00265619"/>
    <w:rsid w:val="00265765"/>
    <w:rsid w:val="002658F1"/>
    <w:rsid w:val="00265AC5"/>
    <w:rsid w:val="002661CA"/>
    <w:rsid w:val="0026635F"/>
    <w:rsid w:val="0026661F"/>
    <w:rsid w:val="0026668C"/>
    <w:rsid w:val="002669E0"/>
    <w:rsid w:val="002669E7"/>
    <w:rsid w:val="00266A21"/>
    <w:rsid w:val="00266A83"/>
    <w:rsid w:val="00266B4F"/>
    <w:rsid w:val="00266B52"/>
    <w:rsid w:val="00266CE0"/>
    <w:rsid w:val="00266E31"/>
    <w:rsid w:val="00266ED5"/>
    <w:rsid w:val="00266FB5"/>
    <w:rsid w:val="0026709F"/>
    <w:rsid w:val="00267267"/>
    <w:rsid w:val="002675DC"/>
    <w:rsid w:val="002675F9"/>
    <w:rsid w:val="00267B1A"/>
    <w:rsid w:val="00267BC8"/>
    <w:rsid w:val="00267C4E"/>
    <w:rsid w:val="00267EC8"/>
    <w:rsid w:val="00267EEA"/>
    <w:rsid w:val="00270000"/>
    <w:rsid w:val="002701E3"/>
    <w:rsid w:val="00270394"/>
    <w:rsid w:val="002704AF"/>
    <w:rsid w:val="00270709"/>
    <w:rsid w:val="00270997"/>
    <w:rsid w:val="002709AB"/>
    <w:rsid w:val="00270BD1"/>
    <w:rsid w:val="00270C51"/>
    <w:rsid w:val="00271152"/>
    <w:rsid w:val="00271744"/>
    <w:rsid w:val="00271749"/>
    <w:rsid w:val="00271775"/>
    <w:rsid w:val="002717BC"/>
    <w:rsid w:val="002719F2"/>
    <w:rsid w:val="00271A25"/>
    <w:rsid w:val="00271A84"/>
    <w:rsid w:val="00271ABE"/>
    <w:rsid w:val="00272192"/>
    <w:rsid w:val="00272227"/>
    <w:rsid w:val="002729A2"/>
    <w:rsid w:val="00272DFE"/>
    <w:rsid w:val="002730FE"/>
    <w:rsid w:val="002732FC"/>
    <w:rsid w:val="002733C5"/>
    <w:rsid w:val="00273590"/>
    <w:rsid w:val="00273B61"/>
    <w:rsid w:val="00273DCF"/>
    <w:rsid w:val="00274284"/>
    <w:rsid w:val="0027449C"/>
    <w:rsid w:val="0027484E"/>
    <w:rsid w:val="00274944"/>
    <w:rsid w:val="00274A8B"/>
    <w:rsid w:val="00274AA2"/>
    <w:rsid w:val="00274C24"/>
    <w:rsid w:val="00274E92"/>
    <w:rsid w:val="0027517F"/>
    <w:rsid w:val="00275556"/>
    <w:rsid w:val="00275658"/>
    <w:rsid w:val="0027570D"/>
    <w:rsid w:val="002757EB"/>
    <w:rsid w:val="002759E0"/>
    <w:rsid w:val="00275ABD"/>
    <w:rsid w:val="00275ADD"/>
    <w:rsid w:val="00275CB2"/>
    <w:rsid w:val="00275D53"/>
    <w:rsid w:val="00275E8E"/>
    <w:rsid w:val="002760C9"/>
    <w:rsid w:val="002762D9"/>
    <w:rsid w:val="0027689D"/>
    <w:rsid w:val="00276C0C"/>
    <w:rsid w:val="00276D18"/>
    <w:rsid w:val="00276E99"/>
    <w:rsid w:val="00277029"/>
    <w:rsid w:val="002770F7"/>
    <w:rsid w:val="00277121"/>
    <w:rsid w:val="002771AE"/>
    <w:rsid w:val="00277407"/>
    <w:rsid w:val="0027749D"/>
    <w:rsid w:val="002775EE"/>
    <w:rsid w:val="00277B4F"/>
    <w:rsid w:val="00277DDB"/>
    <w:rsid w:val="00277E1D"/>
    <w:rsid w:val="00280057"/>
    <w:rsid w:val="00280193"/>
    <w:rsid w:val="0028029F"/>
    <w:rsid w:val="00280309"/>
    <w:rsid w:val="0028038A"/>
    <w:rsid w:val="00280697"/>
    <w:rsid w:val="002809CB"/>
    <w:rsid w:val="00280B07"/>
    <w:rsid w:val="0028112F"/>
    <w:rsid w:val="00281158"/>
    <w:rsid w:val="002812A8"/>
    <w:rsid w:val="002816EB"/>
    <w:rsid w:val="0028189A"/>
    <w:rsid w:val="00281C1D"/>
    <w:rsid w:val="00282233"/>
    <w:rsid w:val="002824E6"/>
    <w:rsid w:val="0028253D"/>
    <w:rsid w:val="00282541"/>
    <w:rsid w:val="002825EB"/>
    <w:rsid w:val="00282622"/>
    <w:rsid w:val="00282666"/>
    <w:rsid w:val="0028266A"/>
    <w:rsid w:val="002826A1"/>
    <w:rsid w:val="002826D1"/>
    <w:rsid w:val="00282732"/>
    <w:rsid w:val="00282752"/>
    <w:rsid w:val="00282857"/>
    <w:rsid w:val="00282862"/>
    <w:rsid w:val="00282AB8"/>
    <w:rsid w:val="00282DA8"/>
    <w:rsid w:val="002832CD"/>
    <w:rsid w:val="002833CE"/>
    <w:rsid w:val="002834DF"/>
    <w:rsid w:val="002839DC"/>
    <w:rsid w:val="00283A06"/>
    <w:rsid w:val="00283A8D"/>
    <w:rsid w:val="00283C6F"/>
    <w:rsid w:val="00283D95"/>
    <w:rsid w:val="002840E0"/>
    <w:rsid w:val="002841A8"/>
    <w:rsid w:val="00284204"/>
    <w:rsid w:val="00284668"/>
    <w:rsid w:val="00284963"/>
    <w:rsid w:val="00284DFA"/>
    <w:rsid w:val="00284F18"/>
    <w:rsid w:val="00285110"/>
    <w:rsid w:val="0028544F"/>
    <w:rsid w:val="0028549A"/>
    <w:rsid w:val="0028579C"/>
    <w:rsid w:val="002858DE"/>
    <w:rsid w:val="00285B73"/>
    <w:rsid w:val="00285E73"/>
    <w:rsid w:val="0028609D"/>
    <w:rsid w:val="002861D5"/>
    <w:rsid w:val="00286594"/>
    <w:rsid w:val="00286712"/>
    <w:rsid w:val="00286BCC"/>
    <w:rsid w:val="00286BD7"/>
    <w:rsid w:val="00286DC6"/>
    <w:rsid w:val="00287185"/>
    <w:rsid w:val="002871A9"/>
    <w:rsid w:val="00287220"/>
    <w:rsid w:val="00287307"/>
    <w:rsid w:val="002873B0"/>
    <w:rsid w:val="0028745A"/>
    <w:rsid w:val="002875BF"/>
    <w:rsid w:val="00287A06"/>
    <w:rsid w:val="00287B05"/>
    <w:rsid w:val="00287B70"/>
    <w:rsid w:val="00287C07"/>
    <w:rsid w:val="00287E8B"/>
    <w:rsid w:val="00287FE8"/>
    <w:rsid w:val="0029015E"/>
    <w:rsid w:val="002901FF"/>
    <w:rsid w:val="00290269"/>
    <w:rsid w:val="002904CF"/>
    <w:rsid w:val="00290734"/>
    <w:rsid w:val="002907F1"/>
    <w:rsid w:val="00290B3A"/>
    <w:rsid w:val="00290BB3"/>
    <w:rsid w:val="00290E8F"/>
    <w:rsid w:val="002913B7"/>
    <w:rsid w:val="002914E5"/>
    <w:rsid w:val="00291875"/>
    <w:rsid w:val="0029187E"/>
    <w:rsid w:val="00291909"/>
    <w:rsid w:val="00291973"/>
    <w:rsid w:val="00291A06"/>
    <w:rsid w:val="00291D0D"/>
    <w:rsid w:val="0029259A"/>
    <w:rsid w:val="002926A8"/>
    <w:rsid w:val="002926BD"/>
    <w:rsid w:val="002927CC"/>
    <w:rsid w:val="00292909"/>
    <w:rsid w:val="00292951"/>
    <w:rsid w:val="0029295A"/>
    <w:rsid w:val="00292B1F"/>
    <w:rsid w:val="00292C02"/>
    <w:rsid w:val="00293262"/>
    <w:rsid w:val="0029329E"/>
    <w:rsid w:val="00293414"/>
    <w:rsid w:val="00293466"/>
    <w:rsid w:val="002935D1"/>
    <w:rsid w:val="0029360F"/>
    <w:rsid w:val="002936BE"/>
    <w:rsid w:val="002936E2"/>
    <w:rsid w:val="00293A53"/>
    <w:rsid w:val="00293B1D"/>
    <w:rsid w:val="00293BA0"/>
    <w:rsid w:val="00293C85"/>
    <w:rsid w:val="00293C9A"/>
    <w:rsid w:val="00293D54"/>
    <w:rsid w:val="00293F75"/>
    <w:rsid w:val="00293FF0"/>
    <w:rsid w:val="00294073"/>
    <w:rsid w:val="002940CF"/>
    <w:rsid w:val="002940E7"/>
    <w:rsid w:val="0029419C"/>
    <w:rsid w:val="0029491A"/>
    <w:rsid w:val="00294A9C"/>
    <w:rsid w:val="00294ACC"/>
    <w:rsid w:val="00294B78"/>
    <w:rsid w:val="00295579"/>
    <w:rsid w:val="00295AB1"/>
    <w:rsid w:val="00295B72"/>
    <w:rsid w:val="00295C9E"/>
    <w:rsid w:val="00295DA1"/>
    <w:rsid w:val="00296193"/>
    <w:rsid w:val="0029665B"/>
    <w:rsid w:val="00296737"/>
    <w:rsid w:val="002967A8"/>
    <w:rsid w:val="00296948"/>
    <w:rsid w:val="00296D19"/>
    <w:rsid w:val="002973D7"/>
    <w:rsid w:val="00297433"/>
    <w:rsid w:val="00297824"/>
    <w:rsid w:val="0029785E"/>
    <w:rsid w:val="002978A8"/>
    <w:rsid w:val="00297AEF"/>
    <w:rsid w:val="00297D02"/>
    <w:rsid w:val="00297D1E"/>
    <w:rsid w:val="00297E68"/>
    <w:rsid w:val="00297E96"/>
    <w:rsid w:val="00297FBB"/>
    <w:rsid w:val="002A0055"/>
    <w:rsid w:val="002A00C7"/>
    <w:rsid w:val="002A02AC"/>
    <w:rsid w:val="002A0360"/>
    <w:rsid w:val="002A03BC"/>
    <w:rsid w:val="002A049B"/>
    <w:rsid w:val="002A0851"/>
    <w:rsid w:val="002A0CCB"/>
    <w:rsid w:val="002A0D33"/>
    <w:rsid w:val="002A1111"/>
    <w:rsid w:val="002A15AF"/>
    <w:rsid w:val="002A160C"/>
    <w:rsid w:val="002A17C4"/>
    <w:rsid w:val="002A18C4"/>
    <w:rsid w:val="002A1AB0"/>
    <w:rsid w:val="002A1B6E"/>
    <w:rsid w:val="002A1C8D"/>
    <w:rsid w:val="002A1CB0"/>
    <w:rsid w:val="002A1DE5"/>
    <w:rsid w:val="002A202F"/>
    <w:rsid w:val="002A2150"/>
    <w:rsid w:val="002A22E3"/>
    <w:rsid w:val="002A25F6"/>
    <w:rsid w:val="002A287E"/>
    <w:rsid w:val="002A2A02"/>
    <w:rsid w:val="002A2A20"/>
    <w:rsid w:val="002A2ACD"/>
    <w:rsid w:val="002A2B39"/>
    <w:rsid w:val="002A2CC6"/>
    <w:rsid w:val="002A2E23"/>
    <w:rsid w:val="002A3027"/>
    <w:rsid w:val="002A31D3"/>
    <w:rsid w:val="002A377D"/>
    <w:rsid w:val="002A38AE"/>
    <w:rsid w:val="002A4153"/>
    <w:rsid w:val="002A42B4"/>
    <w:rsid w:val="002A43CF"/>
    <w:rsid w:val="002A4434"/>
    <w:rsid w:val="002A4441"/>
    <w:rsid w:val="002A44BF"/>
    <w:rsid w:val="002A4686"/>
    <w:rsid w:val="002A4709"/>
    <w:rsid w:val="002A48A7"/>
    <w:rsid w:val="002A49B0"/>
    <w:rsid w:val="002A49B8"/>
    <w:rsid w:val="002A4AAC"/>
    <w:rsid w:val="002A4B39"/>
    <w:rsid w:val="002A4B8D"/>
    <w:rsid w:val="002A4C29"/>
    <w:rsid w:val="002A4F44"/>
    <w:rsid w:val="002A502F"/>
    <w:rsid w:val="002A5126"/>
    <w:rsid w:val="002A540E"/>
    <w:rsid w:val="002A56B4"/>
    <w:rsid w:val="002A57DC"/>
    <w:rsid w:val="002A593F"/>
    <w:rsid w:val="002A5A17"/>
    <w:rsid w:val="002A5B20"/>
    <w:rsid w:val="002A5CD2"/>
    <w:rsid w:val="002A5F32"/>
    <w:rsid w:val="002A5FFB"/>
    <w:rsid w:val="002A6351"/>
    <w:rsid w:val="002A6655"/>
    <w:rsid w:val="002A6702"/>
    <w:rsid w:val="002A6846"/>
    <w:rsid w:val="002A6BF1"/>
    <w:rsid w:val="002A7314"/>
    <w:rsid w:val="002A7394"/>
    <w:rsid w:val="002A7456"/>
    <w:rsid w:val="002A749A"/>
    <w:rsid w:val="002A7550"/>
    <w:rsid w:val="002A7554"/>
    <w:rsid w:val="002A761C"/>
    <w:rsid w:val="002A7D02"/>
    <w:rsid w:val="002A7D39"/>
    <w:rsid w:val="002A7F05"/>
    <w:rsid w:val="002A7F17"/>
    <w:rsid w:val="002A7F83"/>
    <w:rsid w:val="002A7FF5"/>
    <w:rsid w:val="002B005F"/>
    <w:rsid w:val="002B0164"/>
    <w:rsid w:val="002B0326"/>
    <w:rsid w:val="002B089C"/>
    <w:rsid w:val="002B09A1"/>
    <w:rsid w:val="002B0A70"/>
    <w:rsid w:val="002B0C6E"/>
    <w:rsid w:val="002B0D97"/>
    <w:rsid w:val="002B1106"/>
    <w:rsid w:val="002B123B"/>
    <w:rsid w:val="002B124E"/>
    <w:rsid w:val="002B14C5"/>
    <w:rsid w:val="002B1650"/>
    <w:rsid w:val="002B189B"/>
    <w:rsid w:val="002B195E"/>
    <w:rsid w:val="002B19BD"/>
    <w:rsid w:val="002B1B1A"/>
    <w:rsid w:val="002B1BE6"/>
    <w:rsid w:val="002B1D20"/>
    <w:rsid w:val="002B1FA3"/>
    <w:rsid w:val="002B20F3"/>
    <w:rsid w:val="002B262A"/>
    <w:rsid w:val="002B27AD"/>
    <w:rsid w:val="002B2A4E"/>
    <w:rsid w:val="002B2AEB"/>
    <w:rsid w:val="002B2C79"/>
    <w:rsid w:val="002B2D37"/>
    <w:rsid w:val="002B2EA7"/>
    <w:rsid w:val="002B2F3A"/>
    <w:rsid w:val="002B306F"/>
    <w:rsid w:val="002B318D"/>
    <w:rsid w:val="002B3370"/>
    <w:rsid w:val="002B34D7"/>
    <w:rsid w:val="002B36C8"/>
    <w:rsid w:val="002B3921"/>
    <w:rsid w:val="002B3A46"/>
    <w:rsid w:val="002B3A6E"/>
    <w:rsid w:val="002B3DA8"/>
    <w:rsid w:val="002B40CB"/>
    <w:rsid w:val="002B4196"/>
    <w:rsid w:val="002B428A"/>
    <w:rsid w:val="002B42C4"/>
    <w:rsid w:val="002B4446"/>
    <w:rsid w:val="002B4520"/>
    <w:rsid w:val="002B46AB"/>
    <w:rsid w:val="002B4850"/>
    <w:rsid w:val="002B4B3A"/>
    <w:rsid w:val="002B4B8A"/>
    <w:rsid w:val="002B4F01"/>
    <w:rsid w:val="002B4F27"/>
    <w:rsid w:val="002B4F65"/>
    <w:rsid w:val="002B4FCD"/>
    <w:rsid w:val="002B503E"/>
    <w:rsid w:val="002B5163"/>
    <w:rsid w:val="002B5465"/>
    <w:rsid w:val="002B5B1F"/>
    <w:rsid w:val="002B5F01"/>
    <w:rsid w:val="002B5F62"/>
    <w:rsid w:val="002B60C4"/>
    <w:rsid w:val="002B6141"/>
    <w:rsid w:val="002B6180"/>
    <w:rsid w:val="002B634D"/>
    <w:rsid w:val="002B6413"/>
    <w:rsid w:val="002B64C8"/>
    <w:rsid w:val="002B67EA"/>
    <w:rsid w:val="002B6C2A"/>
    <w:rsid w:val="002B6D3A"/>
    <w:rsid w:val="002B709D"/>
    <w:rsid w:val="002B7271"/>
    <w:rsid w:val="002B72DD"/>
    <w:rsid w:val="002B768E"/>
    <w:rsid w:val="002B7715"/>
    <w:rsid w:val="002B77A8"/>
    <w:rsid w:val="002B7AEA"/>
    <w:rsid w:val="002B7B27"/>
    <w:rsid w:val="002B7FF0"/>
    <w:rsid w:val="002C0039"/>
    <w:rsid w:val="002C0171"/>
    <w:rsid w:val="002C0271"/>
    <w:rsid w:val="002C0402"/>
    <w:rsid w:val="002C04ED"/>
    <w:rsid w:val="002C096F"/>
    <w:rsid w:val="002C0970"/>
    <w:rsid w:val="002C0D54"/>
    <w:rsid w:val="002C0DD4"/>
    <w:rsid w:val="002C11CC"/>
    <w:rsid w:val="002C14CB"/>
    <w:rsid w:val="002C15CE"/>
    <w:rsid w:val="002C198A"/>
    <w:rsid w:val="002C1A2C"/>
    <w:rsid w:val="002C1B79"/>
    <w:rsid w:val="002C1BBC"/>
    <w:rsid w:val="002C1BE9"/>
    <w:rsid w:val="002C1C67"/>
    <w:rsid w:val="002C1C95"/>
    <w:rsid w:val="002C23E7"/>
    <w:rsid w:val="002C263A"/>
    <w:rsid w:val="002C2879"/>
    <w:rsid w:val="002C28FB"/>
    <w:rsid w:val="002C2B6A"/>
    <w:rsid w:val="002C2C23"/>
    <w:rsid w:val="002C2DA0"/>
    <w:rsid w:val="002C2F89"/>
    <w:rsid w:val="002C316D"/>
    <w:rsid w:val="002C31E0"/>
    <w:rsid w:val="002C328E"/>
    <w:rsid w:val="002C32A3"/>
    <w:rsid w:val="002C3485"/>
    <w:rsid w:val="002C36AE"/>
    <w:rsid w:val="002C39E6"/>
    <w:rsid w:val="002C3AD6"/>
    <w:rsid w:val="002C3E9E"/>
    <w:rsid w:val="002C403A"/>
    <w:rsid w:val="002C4416"/>
    <w:rsid w:val="002C4509"/>
    <w:rsid w:val="002C45A2"/>
    <w:rsid w:val="002C463E"/>
    <w:rsid w:val="002C4731"/>
    <w:rsid w:val="002C4764"/>
    <w:rsid w:val="002C4989"/>
    <w:rsid w:val="002C4D5A"/>
    <w:rsid w:val="002C4D6C"/>
    <w:rsid w:val="002C4DB2"/>
    <w:rsid w:val="002C4EA9"/>
    <w:rsid w:val="002C5032"/>
    <w:rsid w:val="002C51C4"/>
    <w:rsid w:val="002C541D"/>
    <w:rsid w:val="002C569B"/>
    <w:rsid w:val="002C5934"/>
    <w:rsid w:val="002C5B6D"/>
    <w:rsid w:val="002C5C4C"/>
    <w:rsid w:val="002C5E5F"/>
    <w:rsid w:val="002C5F90"/>
    <w:rsid w:val="002C601A"/>
    <w:rsid w:val="002C6423"/>
    <w:rsid w:val="002C6647"/>
    <w:rsid w:val="002C66AE"/>
    <w:rsid w:val="002C69A9"/>
    <w:rsid w:val="002C69B3"/>
    <w:rsid w:val="002C6C41"/>
    <w:rsid w:val="002C6CEB"/>
    <w:rsid w:val="002C6D45"/>
    <w:rsid w:val="002C6D6B"/>
    <w:rsid w:val="002C6E55"/>
    <w:rsid w:val="002C7084"/>
    <w:rsid w:val="002C7129"/>
    <w:rsid w:val="002C7326"/>
    <w:rsid w:val="002C7397"/>
    <w:rsid w:val="002C75D2"/>
    <w:rsid w:val="002C777C"/>
    <w:rsid w:val="002C78EA"/>
    <w:rsid w:val="002C7B8A"/>
    <w:rsid w:val="002D002D"/>
    <w:rsid w:val="002D01AB"/>
    <w:rsid w:val="002D0359"/>
    <w:rsid w:val="002D0637"/>
    <w:rsid w:val="002D069A"/>
    <w:rsid w:val="002D0911"/>
    <w:rsid w:val="002D0A69"/>
    <w:rsid w:val="002D0B7E"/>
    <w:rsid w:val="002D0C15"/>
    <w:rsid w:val="002D0C24"/>
    <w:rsid w:val="002D0D6E"/>
    <w:rsid w:val="002D1021"/>
    <w:rsid w:val="002D1436"/>
    <w:rsid w:val="002D1734"/>
    <w:rsid w:val="002D1770"/>
    <w:rsid w:val="002D18D5"/>
    <w:rsid w:val="002D1AB7"/>
    <w:rsid w:val="002D1DB0"/>
    <w:rsid w:val="002D1F13"/>
    <w:rsid w:val="002D2008"/>
    <w:rsid w:val="002D227F"/>
    <w:rsid w:val="002D24C1"/>
    <w:rsid w:val="002D26F3"/>
    <w:rsid w:val="002D2760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385"/>
    <w:rsid w:val="002D3785"/>
    <w:rsid w:val="002D3923"/>
    <w:rsid w:val="002D3B21"/>
    <w:rsid w:val="002D3D24"/>
    <w:rsid w:val="002D3F51"/>
    <w:rsid w:val="002D430B"/>
    <w:rsid w:val="002D437F"/>
    <w:rsid w:val="002D44FC"/>
    <w:rsid w:val="002D4599"/>
    <w:rsid w:val="002D4AD6"/>
    <w:rsid w:val="002D4B67"/>
    <w:rsid w:val="002D4E58"/>
    <w:rsid w:val="002D4F89"/>
    <w:rsid w:val="002D54C3"/>
    <w:rsid w:val="002D54F3"/>
    <w:rsid w:val="002D55C9"/>
    <w:rsid w:val="002D573B"/>
    <w:rsid w:val="002D58DF"/>
    <w:rsid w:val="002D5A18"/>
    <w:rsid w:val="002D5AC6"/>
    <w:rsid w:val="002D5D6C"/>
    <w:rsid w:val="002D61BF"/>
    <w:rsid w:val="002D63B0"/>
    <w:rsid w:val="002D6420"/>
    <w:rsid w:val="002D6482"/>
    <w:rsid w:val="002D64B9"/>
    <w:rsid w:val="002D652B"/>
    <w:rsid w:val="002D6651"/>
    <w:rsid w:val="002D66A4"/>
    <w:rsid w:val="002D66B7"/>
    <w:rsid w:val="002D68EC"/>
    <w:rsid w:val="002D6BB2"/>
    <w:rsid w:val="002D6DF2"/>
    <w:rsid w:val="002D6DF7"/>
    <w:rsid w:val="002D7022"/>
    <w:rsid w:val="002D746E"/>
    <w:rsid w:val="002D75F8"/>
    <w:rsid w:val="002D766E"/>
    <w:rsid w:val="002D7C11"/>
    <w:rsid w:val="002D7CF8"/>
    <w:rsid w:val="002D7E16"/>
    <w:rsid w:val="002D7F6B"/>
    <w:rsid w:val="002E0263"/>
    <w:rsid w:val="002E03FC"/>
    <w:rsid w:val="002E04F8"/>
    <w:rsid w:val="002E0541"/>
    <w:rsid w:val="002E0930"/>
    <w:rsid w:val="002E094F"/>
    <w:rsid w:val="002E0B08"/>
    <w:rsid w:val="002E0B6F"/>
    <w:rsid w:val="002E0C74"/>
    <w:rsid w:val="002E0D19"/>
    <w:rsid w:val="002E0F4D"/>
    <w:rsid w:val="002E0F5E"/>
    <w:rsid w:val="002E104E"/>
    <w:rsid w:val="002E1065"/>
    <w:rsid w:val="002E112D"/>
    <w:rsid w:val="002E124C"/>
    <w:rsid w:val="002E1283"/>
    <w:rsid w:val="002E12D0"/>
    <w:rsid w:val="002E12F2"/>
    <w:rsid w:val="002E1753"/>
    <w:rsid w:val="002E180C"/>
    <w:rsid w:val="002E18C2"/>
    <w:rsid w:val="002E19A8"/>
    <w:rsid w:val="002E1A91"/>
    <w:rsid w:val="002E1D16"/>
    <w:rsid w:val="002E1E4D"/>
    <w:rsid w:val="002E203E"/>
    <w:rsid w:val="002E2043"/>
    <w:rsid w:val="002E2100"/>
    <w:rsid w:val="002E24C8"/>
    <w:rsid w:val="002E2A25"/>
    <w:rsid w:val="002E2B8B"/>
    <w:rsid w:val="002E2D04"/>
    <w:rsid w:val="002E2E32"/>
    <w:rsid w:val="002E2F54"/>
    <w:rsid w:val="002E2FBD"/>
    <w:rsid w:val="002E33D2"/>
    <w:rsid w:val="002E3503"/>
    <w:rsid w:val="002E3560"/>
    <w:rsid w:val="002E3781"/>
    <w:rsid w:val="002E37EB"/>
    <w:rsid w:val="002E382B"/>
    <w:rsid w:val="002E382E"/>
    <w:rsid w:val="002E3854"/>
    <w:rsid w:val="002E38B3"/>
    <w:rsid w:val="002E3A87"/>
    <w:rsid w:val="002E3B6C"/>
    <w:rsid w:val="002E3EEA"/>
    <w:rsid w:val="002E4156"/>
    <w:rsid w:val="002E44D3"/>
    <w:rsid w:val="002E4A21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342"/>
    <w:rsid w:val="002E6DD8"/>
    <w:rsid w:val="002E6EAA"/>
    <w:rsid w:val="002E724A"/>
    <w:rsid w:val="002E7428"/>
    <w:rsid w:val="002E74C0"/>
    <w:rsid w:val="002E75C4"/>
    <w:rsid w:val="002E77C1"/>
    <w:rsid w:val="002E7BC4"/>
    <w:rsid w:val="002E7C53"/>
    <w:rsid w:val="002E7CEC"/>
    <w:rsid w:val="002E7D32"/>
    <w:rsid w:val="002E7E25"/>
    <w:rsid w:val="002F017C"/>
    <w:rsid w:val="002F0193"/>
    <w:rsid w:val="002F0202"/>
    <w:rsid w:val="002F0229"/>
    <w:rsid w:val="002F033E"/>
    <w:rsid w:val="002F0949"/>
    <w:rsid w:val="002F0EB4"/>
    <w:rsid w:val="002F115F"/>
    <w:rsid w:val="002F12C9"/>
    <w:rsid w:val="002F1485"/>
    <w:rsid w:val="002F14CE"/>
    <w:rsid w:val="002F19AD"/>
    <w:rsid w:val="002F1B74"/>
    <w:rsid w:val="002F1BE2"/>
    <w:rsid w:val="002F1C7C"/>
    <w:rsid w:val="002F1E0D"/>
    <w:rsid w:val="002F1FE8"/>
    <w:rsid w:val="002F25FB"/>
    <w:rsid w:val="002F268B"/>
    <w:rsid w:val="002F2697"/>
    <w:rsid w:val="002F2F27"/>
    <w:rsid w:val="002F302A"/>
    <w:rsid w:val="002F30C0"/>
    <w:rsid w:val="002F3872"/>
    <w:rsid w:val="002F39CA"/>
    <w:rsid w:val="002F3A8F"/>
    <w:rsid w:val="002F3B52"/>
    <w:rsid w:val="002F3B8C"/>
    <w:rsid w:val="002F3C70"/>
    <w:rsid w:val="002F3EAE"/>
    <w:rsid w:val="002F402D"/>
    <w:rsid w:val="002F407F"/>
    <w:rsid w:val="002F40CE"/>
    <w:rsid w:val="002F4640"/>
    <w:rsid w:val="002F47B3"/>
    <w:rsid w:val="002F485B"/>
    <w:rsid w:val="002F4D16"/>
    <w:rsid w:val="002F4E4B"/>
    <w:rsid w:val="002F4F34"/>
    <w:rsid w:val="002F5021"/>
    <w:rsid w:val="002F53CB"/>
    <w:rsid w:val="002F543D"/>
    <w:rsid w:val="002F54A7"/>
    <w:rsid w:val="002F567A"/>
    <w:rsid w:val="002F5A0F"/>
    <w:rsid w:val="002F5A87"/>
    <w:rsid w:val="002F5AF6"/>
    <w:rsid w:val="002F5ECB"/>
    <w:rsid w:val="002F5F2C"/>
    <w:rsid w:val="002F606F"/>
    <w:rsid w:val="002F6135"/>
    <w:rsid w:val="002F6146"/>
    <w:rsid w:val="002F6677"/>
    <w:rsid w:val="002F66B0"/>
    <w:rsid w:val="002F6762"/>
    <w:rsid w:val="002F6AA0"/>
    <w:rsid w:val="002F6D5A"/>
    <w:rsid w:val="002F6E8F"/>
    <w:rsid w:val="002F7058"/>
    <w:rsid w:val="002F7240"/>
    <w:rsid w:val="002F727D"/>
    <w:rsid w:val="002F72B0"/>
    <w:rsid w:val="002F73FC"/>
    <w:rsid w:val="002F744C"/>
    <w:rsid w:val="002F7784"/>
    <w:rsid w:val="002F789A"/>
    <w:rsid w:val="002F79A1"/>
    <w:rsid w:val="002F7D11"/>
    <w:rsid w:val="002F7D9F"/>
    <w:rsid w:val="002F7F49"/>
    <w:rsid w:val="002F7FF3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1286"/>
    <w:rsid w:val="00301486"/>
    <w:rsid w:val="003016CE"/>
    <w:rsid w:val="00301A1A"/>
    <w:rsid w:val="00301B4B"/>
    <w:rsid w:val="00301C5B"/>
    <w:rsid w:val="00301D45"/>
    <w:rsid w:val="00301F80"/>
    <w:rsid w:val="00301FAC"/>
    <w:rsid w:val="00301FAD"/>
    <w:rsid w:val="0030226D"/>
    <w:rsid w:val="003028CF"/>
    <w:rsid w:val="00302A52"/>
    <w:rsid w:val="00302B2E"/>
    <w:rsid w:val="00302C4A"/>
    <w:rsid w:val="00302DE9"/>
    <w:rsid w:val="00302E8C"/>
    <w:rsid w:val="003030EB"/>
    <w:rsid w:val="0030341B"/>
    <w:rsid w:val="003034E9"/>
    <w:rsid w:val="00303524"/>
    <w:rsid w:val="003036B8"/>
    <w:rsid w:val="00303C0C"/>
    <w:rsid w:val="003041E8"/>
    <w:rsid w:val="003043A6"/>
    <w:rsid w:val="0030447B"/>
    <w:rsid w:val="0030447D"/>
    <w:rsid w:val="003044CD"/>
    <w:rsid w:val="0030459C"/>
    <w:rsid w:val="003045E8"/>
    <w:rsid w:val="00304602"/>
    <w:rsid w:val="00304720"/>
    <w:rsid w:val="00304945"/>
    <w:rsid w:val="003049C5"/>
    <w:rsid w:val="00304D3A"/>
    <w:rsid w:val="003052E5"/>
    <w:rsid w:val="0030534B"/>
    <w:rsid w:val="003054AA"/>
    <w:rsid w:val="003054ED"/>
    <w:rsid w:val="003055E4"/>
    <w:rsid w:val="00305AD0"/>
    <w:rsid w:val="00305B84"/>
    <w:rsid w:val="00305F73"/>
    <w:rsid w:val="0030619C"/>
    <w:rsid w:val="00306243"/>
    <w:rsid w:val="003064AF"/>
    <w:rsid w:val="00306708"/>
    <w:rsid w:val="0030676F"/>
    <w:rsid w:val="00306791"/>
    <w:rsid w:val="00306891"/>
    <w:rsid w:val="00306DF5"/>
    <w:rsid w:val="003070AA"/>
    <w:rsid w:val="00307175"/>
    <w:rsid w:val="00307369"/>
    <w:rsid w:val="00307433"/>
    <w:rsid w:val="003076BA"/>
    <w:rsid w:val="003076ED"/>
    <w:rsid w:val="0030786C"/>
    <w:rsid w:val="00307ADF"/>
    <w:rsid w:val="00307B17"/>
    <w:rsid w:val="00307B70"/>
    <w:rsid w:val="00307BCC"/>
    <w:rsid w:val="003100A4"/>
    <w:rsid w:val="003102AE"/>
    <w:rsid w:val="00310901"/>
    <w:rsid w:val="003109D3"/>
    <w:rsid w:val="00311302"/>
    <w:rsid w:val="00311448"/>
    <w:rsid w:val="00311641"/>
    <w:rsid w:val="003116DD"/>
    <w:rsid w:val="00311810"/>
    <w:rsid w:val="00311898"/>
    <w:rsid w:val="00311B86"/>
    <w:rsid w:val="00311CCC"/>
    <w:rsid w:val="00312123"/>
    <w:rsid w:val="0031213B"/>
    <w:rsid w:val="0031230F"/>
    <w:rsid w:val="00312363"/>
    <w:rsid w:val="003126A3"/>
    <w:rsid w:val="00312871"/>
    <w:rsid w:val="003128B3"/>
    <w:rsid w:val="0031294E"/>
    <w:rsid w:val="00312ABB"/>
    <w:rsid w:val="00312BF5"/>
    <w:rsid w:val="00312EF3"/>
    <w:rsid w:val="00313026"/>
    <w:rsid w:val="0031314A"/>
    <w:rsid w:val="0031316A"/>
    <w:rsid w:val="003131B5"/>
    <w:rsid w:val="0031399F"/>
    <w:rsid w:val="00313B78"/>
    <w:rsid w:val="00313B79"/>
    <w:rsid w:val="00313F57"/>
    <w:rsid w:val="00313F59"/>
    <w:rsid w:val="00314525"/>
    <w:rsid w:val="003146A9"/>
    <w:rsid w:val="003148C2"/>
    <w:rsid w:val="00314AB0"/>
    <w:rsid w:val="00314EDC"/>
    <w:rsid w:val="0031504D"/>
    <w:rsid w:val="0031507C"/>
    <w:rsid w:val="003150FB"/>
    <w:rsid w:val="0031517F"/>
    <w:rsid w:val="003155CB"/>
    <w:rsid w:val="00315784"/>
    <w:rsid w:val="0031584F"/>
    <w:rsid w:val="00315A13"/>
    <w:rsid w:val="00315A67"/>
    <w:rsid w:val="00315C0B"/>
    <w:rsid w:val="00315E57"/>
    <w:rsid w:val="003161E4"/>
    <w:rsid w:val="00316487"/>
    <w:rsid w:val="0031657C"/>
    <w:rsid w:val="0031667D"/>
    <w:rsid w:val="00316AC2"/>
    <w:rsid w:val="00316B09"/>
    <w:rsid w:val="00316B15"/>
    <w:rsid w:val="00316B8C"/>
    <w:rsid w:val="00316CC3"/>
    <w:rsid w:val="00316D37"/>
    <w:rsid w:val="00316E94"/>
    <w:rsid w:val="00316F5B"/>
    <w:rsid w:val="0031708A"/>
    <w:rsid w:val="003170F1"/>
    <w:rsid w:val="0031729A"/>
    <w:rsid w:val="003172CE"/>
    <w:rsid w:val="003174D0"/>
    <w:rsid w:val="00317507"/>
    <w:rsid w:val="0031753C"/>
    <w:rsid w:val="00317778"/>
    <w:rsid w:val="00317A60"/>
    <w:rsid w:val="00317B27"/>
    <w:rsid w:val="00317C4B"/>
    <w:rsid w:val="00317D08"/>
    <w:rsid w:val="00317F04"/>
    <w:rsid w:val="00320017"/>
    <w:rsid w:val="00320314"/>
    <w:rsid w:val="003207A2"/>
    <w:rsid w:val="003210C4"/>
    <w:rsid w:val="003212DB"/>
    <w:rsid w:val="00321576"/>
    <w:rsid w:val="003216E4"/>
    <w:rsid w:val="00321723"/>
    <w:rsid w:val="0032184E"/>
    <w:rsid w:val="0032185A"/>
    <w:rsid w:val="00321B8A"/>
    <w:rsid w:val="00321C85"/>
    <w:rsid w:val="0032235D"/>
    <w:rsid w:val="0032237D"/>
    <w:rsid w:val="00322421"/>
    <w:rsid w:val="003224D9"/>
    <w:rsid w:val="00322507"/>
    <w:rsid w:val="003229B5"/>
    <w:rsid w:val="00322BBA"/>
    <w:rsid w:val="00322DE2"/>
    <w:rsid w:val="0032333A"/>
    <w:rsid w:val="00323421"/>
    <w:rsid w:val="0032366F"/>
    <w:rsid w:val="00323706"/>
    <w:rsid w:val="003237A8"/>
    <w:rsid w:val="00323A37"/>
    <w:rsid w:val="00323A46"/>
    <w:rsid w:val="00323B3E"/>
    <w:rsid w:val="00323D00"/>
    <w:rsid w:val="00323F5E"/>
    <w:rsid w:val="003242B0"/>
    <w:rsid w:val="0032458F"/>
    <w:rsid w:val="003245AE"/>
    <w:rsid w:val="003245E4"/>
    <w:rsid w:val="0032471B"/>
    <w:rsid w:val="00324799"/>
    <w:rsid w:val="0032480C"/>
    <w:rsid w:val="003248D9"/>
    <w:rsid w:val="003249B5"/>
    <w:rsid w:val="00324EB0"/>
    <w:rsid w:val="00325001"/>
    <w:rsid w:val="00325070"/>
    <w:rsid w:val="003250B2"/>
    <w:rsid w:val="00325E48"/>
    <w:rsid w:val="003266F1"/>
    <w:rsid w:val="00326796"/>
    <w:rsid w:val="003267D7"/>
    <w:rsid w:val="00326F37"/>
    <w:rsid w:val="003270EE"/>
    <w:rsid w:val="003273F5"/>
    <w:rsid w:val="003276C2"/>
    <w:rsid w:val="00327A47"/>
    <w:rsid w:val="00327B71"/>
    <w:rsid w:val="003301E2"/>
    <w:rsid w:val="00330233"/>
    <w:rsid w:val="00330AA1"/>
    <w:rsid w:val="00331403"/>
    <w:rsid w:val="0033146B"/>
    <w:rsid w:val="0033170E"/>
    <w:rsid w:val="0033175F"/>
    <w:rsid w:val="00331B7A"/>
    <w:rsid w:val="00331C92"/>
    <w:rsid w:val="00331CC0"/>
    <w:rsid w:val="00331D16"/>
    <w:rsid w:val="00331DF8"/>
    <w:rsid w:val="00331E56"/>
    <w:rsid w:val="003320F5"/>
    <w:rsid w:val="003322B0"/>
    <w:rsid w:val="00332482"/>
    <w:rsid w:val="00332533"/>
    <w:rsid w:val="00332606"/>
    <w:rsid w:val="00332614"/>
    <w:rsid w:val="00332752"/>
    <w:rsid w:val="00332832"/>
    <w:rsid w:val="00332A21"/>
    <w:rsid w:val="00332E31"/>
    <w:rsid w:val="00332E70"/>
    <w:rsid w:val="00333315"/>
    <w:rsid w:val="00333480"/>
    <w:rsid w:val="00333781"/>
    <w:rsid w:val="00333897"/>
    <w:rsid w:val="00333AF6"/>
    <w:rsid w:val="00333D12"/>
    <w:rsid w:val="00333D91"/>
    <w:rsid w:val="00334187"/>
    <w:rsid w:val="0033486C"/>
    <w:rsid w:val="00334A55"/>
    <w:rsid w:val="00334C61"/>
    <w:rsid w:val="00334E16"/>
    <w:rsid w:val="00334F0B"/>
    <w:rsid w:val="00335074"/>
    <w:rsid w:val="003350FC"/>
    <w:rsid w:val="003352C5"/>
    <w:rsid w:val="00335496"/>
    <w:rsid w:val="00335557"/>
    <w:rsid w:val="003356D8"/>
    <w:rsid w:val="003357D0"/>
    <w:rsid w:val="00335A27"/>
    <w:rsid w:val="00335BAD"/>
    <w:rsid w:val="00335E39"/>
    <w:rsid w:val="00335F19"/>
    <w:rsid w:val="0033608D"/>
    <w:rsid w:val="00336646"/>
    <w:rsid w:val="00336696"/>
    <w:rsid w:val="003366AB"/>
    <w:rsid w:val="003367B7"/>
    <w:rsid w:val="00336857"/>
    <w:rsid w:val="0033687B"/>
    <w:rsid w:val="00336891"/>
    <w:rsid w:val="00336CFB"/>
    <w:rsid w:val="00336F95"/>
    <w:rsid w:val="0033714F"/>
    <w:rsid w:val="003372AA"/>
    <w:rsid w:val="003372BF"/>
    <w:rsid w:val="003373CE"/>
    <w:rsid w:val="00337753"/>
    <w:rsid w:val="00337AB7"/>
    <w:rsid w:val="00337BFA"/>
    <w:rsid w:val="00337CB5"/>
    <w:rsid w:val="00337E20"/>
    <w:rsid w:val="00337E22"/>
    <w:rsid w:val="00337FA2"/>
    <w:rsid w:val="003402C9"/>
    <w:rsid w:val="00340623"/>
    <w:rsid w:val="00340AD8"/>
    <w:rsid w:val="00340C3D"/>
    <w:rsid w:val="00340C93"/>
    <w:rsid w:val="00340D66"/>
    <w:rsid w:val="00340E57"/>
    <w:rsid w:val="00340F58"/>
    <w:rsid w:val="00341005"/>
    <w:rsid w:val="00341305"/>
    <w:rsid w:val="00341403"/>
    <w:rsid w:val="00341AB4"/>
    <w:rsid w:val="00341B4A"/>
    <w:rsid w:val="00341C7B"/>
    <w:rsid w:val="00342253"/>
    <w:rsid w:val="0034243B"/>
    <w:rsid w:val="003424D4"/>
    <w:rsid w:val="00342AD4"/>
    <w:rsid w:val="00342C21"/>
    <w:rsid w:val="00342EDA"/>
    <w:rsid w:val="00343083"/>
    <w:rsid w:val="00343236"/>
    <w:rsid w:val="003432E9"/>
    <w:rsid w:val="00343320"/>
    <w:rsid w:val="003433CB"/>
    <w:rsid w:val="003434E8"/>
    <w:rsid w:val="0034365A"/>
    <w:rsid w:val="003438DF"/>
    <w:rsid w:val="00343923"/>
    <w:rsid w:val="00343A70"/>
    <w:rsid w:val="00343CA4"/>
    <w:rsid w:val="00343FC1"/>
    <w:rsid w:val="0034414B"/>
    <w:rsid w:val="00344256"/>
    <w:rsid w:val="00344698"/>
    <w:rsid w:val="003446DB"/>
    <w:rsid w:val="0034475A"/>
    <w:rsid w:val="003448F4"/>
    <w:rsid w:val="00344902"/>
    <w:rsid w:val="00344B95"/>
    <w:rsid w:val="00344E15"/>
    <w:rsid w:val="00344E9B"/>
    <w:rsid w:val="00345554"/>
    <w:rsid w:val="00345693"/>
    <w:rsid w:val="00345735"/>
    <w:rsid w:val="00345877"/>
    <w:rsid w:val="003458F4"/>
    <w:rsid w:val="00345A27"/>
    <w:rsid w:val="00345BCE"/>
    <w:rsid w:val="00345BF4"/>
    <w:rsid w:val="00345CD0"/>
    <w:rsid w:val="00345EA7"/>
    <w:rsid w:val="00346005"/>
    <w:rsid w:val="00346147"/>
    <w:rsid w:val="00346362"/>
    <w:rsid w:val="00346367"/>
    <w:rsid w:val="00346888"/>
    <w:rsid w:val="00346EB1"/>
    <w:rsid w:val="00346F9C"/>
    <w:rsid w:val="00346FC1"/>
    <w:rsid w:val="0034704C"/>
    <w:rsid w:val="0034724E"/>
    <w:rsid w:val="003472A7"/>
    <w:rsid w:val="003477ED"/>
    <w:rsid w:val="00347834"/>
    <w:rsid w:val="003478C1"/>
    <w:rsid w:val="00347C64"/>
    <w:rsid w:val="00347D20"/>
    <w:rsid w:val="0035024F"/>
    <w:rsid w:val="00350331"/>
    <w:rsid w:val="00350406"/>
    <w:rsid w:val="00350576"/>
    <w:rsid w:val="00350B06"/>
    <w:rsid w:val="00350E79"/>
    <w:rsid w:val="00350E90"/>
    <w:rsid w:val="0035112C"/>
    <w:rsid w:val="00351638"/>
    <w:rsid w:val="00351768"/>
    <w:rsid w:val="003517F2"/>
    <w:rsid w:val="00351A07"/>
    <w:rsid w:val="00351BF6"/>
    <w:rsid w:val="00352661"/>
    <w:rsid w:val="0035279F"/>
    <w:rsid w:val="00352EC9"/>
    <w:rsid w:val="00352EDB"/>
    <w:rsid w:val="00352EEF"/>
    <w:rsid w:val="0035317A"/>
    <w:rsid w:val="003531DD"/>
    <w:rsid w:val="003532F8"/>
    <w:rsid w:val="0035337F"/>
    <w:rsid w:val="003535D0"/>
    <w:rsid w:val="0035380F"/>
    <w:rsid w:val="00353A74"/>
    <w:rsid w:val="00353DFE"/>
    <w:rsid w:val="00353F97"/>
    <w:rsid w:val="003540B8"/>
    <w:rsid w:val="00354142"/>
    <w:rsid w:val="0035421F"/>
    <w:rsid w:val="003548D8"/>
    <w:rsid w:val="00354AAD"/>
    <w:rsid w:val="00354BCB"/>
    <w:rsid w:val="00354CF1"/>
    <w:rsid w:val="00354FF3"/>
    <w:rsid w:val="00355241"/>
    <w:rsid w:val="003553B2"/>
    <w:rsid w:val="003553B8"/>
    <w:rsid w:val="003553BD"/>
    <w:rsid w:val="0035565C"/>
    <w:rsid w:val="00355A11"/>
    <w:rsid w:val="00355D27"/>
    <w:rsid w:val="00355E12"/>
    <w:rsid w:val="00355EA9"/>
    <w:rsid w:val="00356168"/>
    <w:rsid w:val="00356171"/>
    <w:rsid w:val="0035658D"/>
    <w:rsid w:val="003567AF"/>
    <w:rsid w:val="003568E2"/>
    <w:rsid w:val="003569F0"/>
    <w:rsid w:val="00356AE9"/>
    <w:rsid w:val="00356B12"/>
    <w:rsid w:val="00356E79"/>
    <w:rsid w:val="00356F56"/>
    <w:rsid w:val="00357146"/>
    <w:rsid w:val="00357550"/>
    <w:rsid w:val="003578A6"/>
    <w:rsid w:val="003579FB"/>
    <w:rsid w:val="00357A33"/>
    <w:rsid w:val="00357CDB"/>
    <w:rsid w:val="00357E1A"/>
    <w:rsid w:val="00357ED3"/>
    <w:rsid w:val="003602EF"/>
    <w:rsid w:val="00360515"/>
    <w:rsid w:val="00360643"/>
    <w:rsid w:val="003606B3"/>
    <w:rsid w:val="00360716"/>
    <w:rsid w:val="003608DC"/>
    <w:rsid w:val="00360B38"/>
    <w:rsid w:val="00360B97"/>
    <w:rsid w:val="00360DC8"/>
    <w:rsid w:val="00360DCE"/>
    <w:rsid w:val="00360F95"/>
    <w:rsid w:val="0036115D"/>
    <w:rsid w:val="00361402"/>
    <w:rsid w:val="003614A5"/>
    <w:rsid w:val="003614C6"/>
    <w:rsid w:val="003615E7"/>
    <w:rsid w:val="003616FB"/>
    <w:rsid w:val="00361834"/>
    <w:rsid w:val="0036187D"/>
    <w:rsid w:val="003618D0"/>
    <w:rsid w:val="003618EB"/>
    <w:rsid w:val="0036192D"/>
    <w:rsid w:val="003619BE"/>
    <w:rsid w:val="00361B29"/>
    <w:rsid w:val="00361BB5"/>
    <w:rsid w:val="00361D43"/>
    <w:rsid w:val="00361DAA"/>
    <w:rsid w:val="00361F96"/>
    <w:rsid w:val="00361FC4"/>
    <w:rsid w:val="003621CA"/>
    <w:rsid w:val="00362288"/>
    <w:rsid w:val="003623DE"/>
    <w:rsid w:val="00362668"/>
    <w:rsid w:val="0036294C"/>
    <w:rsid w:val="003629D2"/>
    <w:rsid w:val="00362E67"/>
    <w:rsid w:val="00362E90"/>
    <w:rsid w:val="00363019"/>
    <w:rsid w:val="003632BE"/>
    <w:rsid w:val="003632E5"/>
    <w:rsid w:val="00363394"/>
    <w:rsid w:val="003633C8"/>
    <w:rsid w:val="0036348F"/>
    <w:rsid w:val="00363515"/>
    <w:rsid w:val="00363559"/>
    <w:rsid w:val="00363826"/>
    <w:rsid w:val="003638BE"/>
    <w:rsid w:val="003638C5"/>
    <w:rsid w:val="00364342"/>
    <w:rsid w:val="00364412"/>
    <w:rsid w:val="0036450A"/>
    <w:rsid w:val="003648EF"/>
    <w:rsid w:val="00364C8C"/>
    <w:rsid w:val="00364E79"/>
    <w:rsid w:val="00364EA2"/>
    <w:rsid w:val="00364F2B"/>
    <w:rsid w:val="003658C7"/>
    <w:rsid w:val="00365A1D"/>
    <w:rsid w:val="00365D17"/>
    <w:rsid w:val="00365D69"/>
    <w:rsid w:val="00365F46"/>
    <w:rsid w:val="00365F47"/>
    <w:rsid w:val="00365FD5"/>
    <w:rsid w:val="0036625A"/>
    <w:rsid w:val="003665C2"/>
    <w:rsid w:val="003666D3"/>
    <w:rsid w:val="00366784"/>
    <w:rsid w:val="003667FC"/>
    <w:rsid w:val="003667FF"/>
    <w:rsid w:val="00366950"/>
    <w:rsid w:val="00366997"/>
    <w:rsid w:val="00366FB7"/>
    <w:rsid w:val="00366FB8"/>
    <w:rsid w:val="00366FBD"/>
    <w:rsid w:val="0036712D"/>
    <w:rsid w:val="0036716F"/>
    <w:rsid w:val="003673F5"/>
    <w:rsid w:val="003676E8"/>
    <w:rsid w:val="0036771A"/>
    <w:rsid w:val="00367723"/>
    <w:rsid w:val="0037028B"/>
    <w:rsid w:val="003704A3"/>
    <w:rsid w:val="0037062B"/>
    <w:rsid w:val="00370950"/>
    <w:rsid w:val="003709FD"/>
    <w:rsid w:val="00370BAA"/>
    <w:rsid w:val="00370D78"/>
    <w:rsid w:val="00370D91"/>
    <w:rsid w:val="00370DB0"/>
    <w:rsid w:val="00370DD5"/>
    <w:rsid w:val="00371031"/>
    <w:rsid w:val="00371324"/>
    <w:rsid w:val="003713A2"/>
    <w:rsid w:val="003714AA"/>
    <w:rsid w:val="003714D4"/>
    <w:rsid w:val="003717AE"/>
    <w:rsid w:val="00371B7E"/>
    <w:rsid w:val="003720D7"/>
    <w:rsid w:val="0037213E"/>
    <w:rsid w:val="00372270"/>
    <w:rsid w:val="0037249F"/>
    <w:rsid w:val="003726DC"/>
    <w:rsid w:val="00372A05"/>
    <w:rsid w:val="00372C78"/>
    <w:rsid w:val="00372F1E"/>
    <w:rsid w:val="00373412"/>
    <w:rsid w:val="0037353B"/>
    <w:rsid w:val="0037363E"/>
    <w:rsid w:val="00373780"/>
    <w:rsid w:val="00373C2B"/>
    <w:rsid w:val="00373D29"/>
    <w:rsid w:val="00373E45"/>
    <w:rsid w:val="00373FF5"/>
    <w:rsid w:val="00374036"/>
    <w:rsid w:val="003740F6"/>
    <w:rsid w:val="00374909"/>
    <w:rsid w:val="00374CD9"/>
    <w:rsid w:val="00374D4A"/>
    <w:rsid w:val="00374F9E"/>
    <w:rsid w:val="00375008"/>
    <w:rsid w:val="00375365"/>
    <w:rsid w:val="003756B3"/>
    <w:rsid w:val="00375B01"/>
    <w:rsid w:val="00375B39"/>
    <w:rsid w:val="00375E13"/>
    <w:rsid w:val="00375F48"/>
    <w:rsid w:val="00376014"/>
    <w:rsid w:val="003761C4"/>
    <w:rsid w:val="00376406"/>
    <w:rsid w:val="00376478"/>
    <w:rsid w:val="0037675E"/>
    <w:rsid w:val="00376BF0"/>
    <w:rsid w:val="00376D32"/>
    <w:rsid w:val="00377476"/>
    <w:rsid w:val="00377533"/>
    <w:rsid w:val="0037761D"/>
    <w:rsid w:val="00377723"/>
    <w:rsid w:val="00377A63"/>
    <w:rsid w:val="00377AE2"/>
    <w:rsid w:val="00377D22"/>
    <w:rsid w:val="00377E50"/>
    <w:rsid w:val="00377FB2"/>
    <w:rsid w:val="00380186"/>
    <w:rsid w:val="0038029D"/>
    <w:rsid w:val="003802A6"/>
    <w:rsid w:val="00380341"/>
    <w:rsid w:val="003805A5"/>
    <w:rsid w:val="003805DF"/>
    <w:rsid w:val="003807F6"/>
    <w:rsid w:val="00380B6E"/>
    <w:rsid w:val="00380D7E"/>
    <w:rsid w:val="003812BE"/>
    <w:rsid w:val="003813B5"/>
    <w:rsid w:val="0038143A"/>
    <w:rsid w:val="00381AE7"/>
    <w:rsid w:val="00381B46"/>
    <w:rsid w:val="0038219B"/>
    <w:rsid w:val="0038230A"/>
    <w:rsid w:val="00382535"/>
    <w:rsid w:val="003825F0"/>
    <w:rsid w:val="00382760"/>
    <w:rsid w:val="0038292E"/>
    <w:rsid w:val="003829D5"/>
    <w:rsid w:val="00382CF0"/>
    <w:rsid w:val="00382D96"/>
    <w:rsid w:val="003831CF"/>
    <w:rsid w:val="0038331F"/>
    <w:rsid w:val="00383775"/>
    <w:rsid w:val="003838D2"/>
    <w:rsid w:val="00383965"/>
    <w:rsid w:val="003839C9"/>
    <w:rsid w:val="00383C77"/>
    <w:rsid w:val="00383CC8"/>
    <w:rsid w:val="00383CEF"/>
    <w:rsid w:val="00383D5C"/>
    <w:rsid w:val="00383DB4"/>
    <w:rsid w:val="003840A5"/>
    <w:rsid w:val="003841EA"/>
    <w:rsid w:val="00384300"/>
    <w:rsid w:val="00384303"/>
    <w:rsid w:val="003843E9"/>
    <w:rsid w:val="00384498"/>
    <w:rsid w:val="003849E1"/>
    <w:rsid w:val="00384C08"/>
    <w:rsid w:val="00384CBA"/>
    <w:rsid w:val="00385720"/>
    <w:rsid w:val="003857C3"/>
    <w:rsid w:val="00385905"/>
    <w:rsid w:val="00385F01"/>
    <w:rsid w:val="00386015"/>
    <w:rsid w:val="003863F5"/>
    <w:rsid w:val="003865E5"/>
    <w:rsid w:val="00386759"/>
    <w:rsid w:val="00386ABF"/>
    <w:rsid w:val="00386C89"/>
    <w:rsid w:val="00386FB0"/>
    <w:rsid w:val="00386FF7"/>
    <w:rsid w:val="00387120"/>
    <w:rsid w:val="003871F9"/>
    <w:rsid w:val="0038723D"/>
    <w:rsid w:val="00387857"/>
    <w:rsid w:val="00387879"/>
    <w:rsid w:val="0038795A"/>
    <w:rsid w:val="00387A15"/>
    <w:rsid w:val="00387A20"/>
    <w:rsid w:val="00387A5B"/>
    <w:rsid w:val="00387D0E"/>
    <w:rsid w:val="00387E32"/>
    <w:rsid w:val="00387FC8"/>
    <w:rsid w:val="003900C3"/>
    <w:rsid w:val="0039019C"/>
    <w:rsid w:val="0039048D"/>
    <w:rsid w:val="003907C7"/>
    <w:rsid w:val="00390C3E"/>
    <w:rsid w:val="00390D0A"/>
    <w:rsid w:val="00391055"/>
    <w:rsid w:val="003910F5"/>
    <w:rsid w:val="00391316"/>
    <w:rsid w:val="00391368"/>
    <w:rsid w:val="003913C1"/>
    <w:rsid w:val="003914CE"/>
    <w:rsid w:val="0039163C"/>
    <w:rsid w:val="0039207F"/>
    <w:rsid w:val="00392200"/>
    <w:rsid w:val="003924C5"/>
    <w:rsid w:val="00392556"/>
    <w:rsid w:val="00392926"/>
    <w:rsid w:val="0039296A"/>
    <w:rsid w:val="00392AA1"/>
    <w:rsid w:val="00392B33"/>
    <w:rsid w:val="00392B43"/>
    <w:rsid w:val="00392DBF"/>
    <w:rsid w:val="00392ECF"/>
    <w:rsid w:val="00392EDC"/>
    <w:rsid w:val="003932D5"/>
    <w:rsid w:val="0039342F"/>
    <w:rsid w:val="00393FDA"/>
    <w:rsid w:val="003944B5"/>
    <w:rsid w:val="0039493C"/>
    <w:rsid w:val="00394EDA"/>
    <w:rsid w:val="00395247"/>
    <w:rsid w:val="00395379"/>
    <w:rsid w:val="00395382"/>
    <w:rsid w:val="00395576"/>
    <w:rsid w:val="003958DC"/>
    <w:rsid w:val="00395C47"/>
    <w:rsid w:val="00395D66"/>
    <w:rsid w:val="003964F6"/>
    <w:rsid w:val="00396759"/>
    <w:rsid w:val="00396781"/>
    <w:rsid w:val="003968BA"/>
    <w:rsid w:val="003969AF"/>
    <w:rsid w:val="00396A92"/>
    <w:rsid w:val="00396E7F"/>
    <w:rsid w:val="00396E83"/>
    <w:rsid w:val="003971BC"/>
    <w:rsid w:val="00397315"/>
    <w:rsid w:val="003973EC"/>
    <w:rsid w:val="003974D3"/>
    <w:rsid w:val="00397730"/>
    <w:rsid w:val="0039796F"/>
    <w:rsid w:val="00397B13"/>
    <w:rsid w:val="00397D45"/>
    <w:rsid w:val="003A0464"/>
    <w:rsid w:val="003A04FA"/>
    <w:rsid w:val="003A065E"/>
    <w:rsid w:val="003A0708"/>
    <w:rsid w:val="003A0CBB"/>
    <w:rsid w:val="003A10B9"/>
    <w:rsid w:val="003A10D3"/>
    <w:rsid w:val="003A10DD"/>
    <w:rsid w:val="003A1619"/>
    <w:rsid w:val="003A1638"/>
    <w:rsid w:val="003A168D"/>
    <w:rsid w:val="003A1700"/>
    <w:rsid w:val="003A1A70"/>
    <w:rsid w:val="003A1B02"/>
    <w:rsid w:val="003A1D7C"/>
    <w:rsid w:val="003A1F65"/>
    <w:rsid w:val="003A1FE9"/>
    <w:rsid w:val="003A2282"/>
    <w:rsid w:val="003A2475"/>
    <w:rsid w:val="003A2632"/>
    <w:rsid w:val="003A2947"/>
    <w:rsid w:val="003A2A2C"/>
    <w:rsid w:val="003A2BD9"/>
    <w:rsid w:val="003A2CAA"/>
    <w:rsid w:val="003A2CFB"/>
    <w:rsid w:val="003A2F17"/>
    <w:rsid w:val="003A2F5A"/>
    <w:rsid w:val="003A3057"/>
    <w:rsid w:val="003A35FB"/>
    <w:rsid w:val="003A3689"/>
    <w:rsid w:val="003A3A31"/>
    <w:rsid w:val="003A3B2E"/>
    <w:rsid w:val="003A3EC4"/>
    <w:rsid w:val="003A43F6"/>
    <w:rsid w:val="003A4482"/>
    <w:rsid w:val="003A4776"/>
    <w:rsid w:val="003A4A63"/>
    <w:rsid w:val="003A4B70"/>
    <w:rsid w:val="003A4C34"/>
    <w:rsid w:val="003A4C4A"/>
    <w:rsid w:val="003A4CBD"/>
    <w:rsid w:val="003A4D74"/>
    <w:rsid w:val="003A4E86"/>
    <w:rsid w:val="003A5453"/>
    <w:rsid w:val="003A5735"/>
    <w:rsid w:val="003A573D"/>
    <w:rsid w:val="003A5742"/>
    <w:rsid w:val="003A57E4"/>
    <w:rsid w:val="003A58F0"/>
    <w:rsid w:val="003A5BA3"/>
    <w:rsid w:val="003A5D66"/>
    <w:rsid w:val="003A5D70"/>
    <w:rsid w:val="003A5F7E"/>
    <w:rsid w:val="003A5FED"/>
    <w:rsid w:val="003A60B9"/>
    <w:rsid w:val="003A6151"/>
    <w:rsid w:val="003A6170"/>
    <w:rsid w:val="003A6215"/>
    <w:rsid w:val="003A6534"/>
    <w:rsid w:val="003A6653"/>
    <w:rsid w:val="003A68FF"/>
    <w:rsid w:val="003A6970"/>
    <w:rsid w:val="003A69BF"/>
    <w:rsid w:val="003A6A1A"/>
    <w:rsid w:val="003A6C6F"/>
    <w:rsid w:val="003A6CA8"/>
    <w:rsid w:val="003A6FDF"/>
    <w:rsid w:val="003A70E2"/>
    <w:rsid w:val="003A71B0"/>
    <w:rsid w:val="003A73F2"/>
    <w:rsid w:val="003A74C8"/>
    <w:rsid w:val="003A78F2"/>
    <w:rsid w:val="003A791C"/>
    <w:rsid w:val="003A7A66"/>
    <w:rsid w:val="003A7FBE"/>
    <w:rsid w:val="003A7FCF"/>
    <w:rsid w:val="003B0655"/>
    <w:rsid w:val="003B0770"/>
    <w:rsid w:val="003B0B94"/>
    <w:rsid w:val="003B0C0A"/>
    <w:rsid w:val="003B0F39"/>
    <w:rsid w:val="003B1319"/>
    <w:rsid w:val="003B1379"/>
    <w:rsid w:val="003B14DD"/>
    <w:rsid w:val="003B1670"/>
    <w:rsid w:val="003B16B2"/>
    <w:rsid w:val="003B1C63"/>
    <w:rsid w:val="003B1D8C"/>
    <w:rsid w:val="003B2211"/>
    <w:rsid w:val="003B2505"/>
    <w:rsid w:val="003B255C"/>
    <w:rsid w:val="003B258B"/>
    <w:rsid w:val="003B265C"/>
    <w:rsid w:val="003B27D6"/>
    <w:rsid w:val="003B287E"/>
    <w:rsid w:val="003B2A64"/>
    <w:rsid w:val="003B2B60"/>
    <w:rsid w:val="003B2E1A"/>
    <w:rsid w:val="003B2E21"/>
    <w:rsid w:val="003B2F93"/>
    <w:rsid w:val="003B3024"/>
    <w:rsid w:val="003B339D"/>
    <w:rsid w:val="003B3546"/>
    <w:rsid w:val="003B36B2"/>
    <w:rsid w:val="003B376D"/>
    <w:rsid w:val="003B3BEE"/>
    <w:rsid w:val="003B3DAA"/>
    <w:rsid w:val="003B4662"/>
    <w:rsid w:val="003B467F"/>
    <w:rsid w:val="003B488A"/>
    <w:rsid w:val="003B4BF3"/>
    <w:rsid w:val="003B4CBB"/>
    <w:rsid w:val="003B4E2E"/>
    <w:rsid w:val="003B4E53"/>
    <w:rsid w:val="003B51E4"/>
    <w:rsid w:val="003B52AF"/>
    <w:rsid w:val="003B5341"/>
    <w:rsid w:val="003B5698"/>
    <w:rsid w:val="003B5737"/>
    <w:rsid w:val="003B5795"/>
    <w:rsid w:val="003B57A1"/>
    <w:rsid w:val="003B5805"/>
    <w:rsid w:val="003B586C"/>
    <w:rsid w:val="003B5924"/>
    <w:rsid w:val="003B5BB9"/>
    <w:rsid w:val="003B5DC0"/>
    <w:rsid w:val="003B5DF5"/>
    <w:rsid w:val="003B5EA9"/>
    <w:rsid w:val="003B5FB0"/>
    <w:rsid w:val="003B62EE"/>
    <w:rsid w:val="003B6341"/>
    <w:rsid w:val="003B6460"/>
    <w:rsid w:val="003B678A"/>
    <w:rsid w:val="003B6877"/>
    <w:rsid w:val="003B6E12"/>
    <w:rsid w:val="003B7106"/>
    <w:rsid w:val="003B71F6"/>
    <w:rsid w:val="003B72E4"/>
    <w:rsid w:val="003B7696"/>
    <w:rsid w:val="003B7942"/>
    <w:rsid w:val="003B7B72"/>
    <w:rsid w:val="003B7BE9"/>
    <w:rsid w:val="003B7D94"/>
    <w:rsid w:val="003B7E98"/>
    <w:rsid w:val="003C0332"/>
    <w:rsid w:val="003C0555"/>
    <w:rsid w:val="003C05BB"/>
    <w:rsid w:val="003C0763"/>
    <w:rsid w:val="003C07A9"/>
    <w:rsid w:val="003C0840"/>
    <w:rsid w:val="003C08F5"/>
    <w:rsid w:val="003C0AA0"/>
    <w:rsid w:val="003C0C8D"/>
    <w:rsid w:val="003C0CB5"/>
    <w:rsid w:val="003C0F82"/>
    <w:rsid w:val="003C1164"/>
    <w:rsid w:val="003C148F"/>
    <w:rsid w:val="003C1B75"/>
    <w:rsid w:val="003C2095"/>
    <w:rsid w:val="003C2302"/>
    <w:rsid w:val="003C2496"/>
    <w:rsid w:val="003C2534"/>
    <w:rsid w:val="003C259D"/>
    <w:rsid w:val="003C285E"/>
    <w:rsid w:val="003C2866"/>
    <w:rsid w:val="003C29BF"/>
    <w:rsid w:val="003C2A3B"/>
    <w:rsid w:val="003C2BAD"/>
    <w:rsid w:val="003C3111"/>
    <w:rsid w:val="003C3287"/>
    <w:rsid w:val="003C3695"/>
    <w:rsid w:val="003C373C"/>
    <w:rsid w:val="003C3883"/>
    <w:rsid w:val="003C39AB"/>
    <w:rsid w:val="003C3AAD"/>
    <w:rsid w:val="003C3BBB"/>
    <w:rsid w:val="003C3C4C"/>
    <w:rsid w:val="003C3F4F"/>
    <w:rsid w:val="003C41F6"/>
    <w:rsid w:val="003C4519"/>
    <w:rsid w:val="003C456A"/>
    <w:rsid w:val="003C4632"/>
    <w:rsid w:val="003C46B5"/>
    <w:rsid w:val="003C4C4D"/>
    <w:rsid w:val="003C4CB8"/>
    <w:rsid w:val="003C4D30"/>
    <w:rsid w:val="003C4D62"/>
    <w:rsid w:val="003C5135"/>
    <w:rsid w:val="003C55F9"/>
    <w:rsid w:val="003C58F3"/>
    <w:rsid w:val="003C5941"/>
    <w:rsid w:val="003C5F23"/>
    <w:rsid w:val="003C6111"/>
    <w:rsid w:val="003C6367"/>
    <w:rsid w:val="003C64C1"/>
    <w:rsid w:val="003C656F"/>
    <w:rsid w:val="003C672E"/>
    <w:rsid w:val="003C6ACC"/>
    <w:rsid w:val="003C6D97"/>
    <w:rsid w:val="003C6EBC"/>
    <w:rsid w:val="003C6F71"/>
    <w:rsid w:val="003C70E0"/>
    <w:rsid w:val="003C725B"/>
    <w:rsid w:val="003C7286"/>
    <w:rsid w:val="003C7347"/>
    <w:rsid w:val="003C748B"/>
    <w:rsid w:val="003C75D3"/>
    <w:rsid w:val="003C7629"/>
    <w:rsid w:val="003C7800"/>
    <w:rsid w:val="003C781E"/>
    <w:rsid w:val="003C79AE"/>
    <w:rsid w:val="003C7A01"/>
    <w:rsid w:val="003C7CCC"/>
    <w:rsid w:val="003C7F11"/>
    <w:rsid w:val="003D0073"/>
    <w:rsid w:val="003D00BF"/>
    <w:rsid w:val="003D01A7"/>
    <w:rsid w:val="003D01C7"/>
    <w:rsid w:val="003D029D"/>
    <w:rsid w:val="003D049E"/>
    <w:rsid w:val="003D0637"/>
    <w:rsid w:val="003D064B"/>
    <w:rsid w:val="003D072A"/>
    <w:rsid w:val="003D072C"/>
    <w:rsid w:val="003D0A7B"/>
    <w:rsid w:val="003D0B07"/>
    <w:rsid w:val="003D0DE9"/>
    <w:rsid w:val="003D0ED1"/>
    <w:rsid w:val="003D14A4"/>
    <w:rsid w:val="003D156A"/>
    <w:rsid w:val="003D1767"/>
    <w:rsid w:val="003D1A4C"/>
    <w:rsid w:val="003D1ADB"/>
    <w:rsid w:val="003D1BB6"/>
    <w:rsid w:val="003D20F0"/>
    <w:rsid w:val="003D219C"/>
    <w:rsid w:val="003D23AB"/>
    <w:rsid w:val="003D245E"/>
    <w:rsid w:val="003D2504"/>
    <w:rsid w:val="003D253C"/>
    <w:rsid w:val="003D27D8"/>
    <w:rsid w:val="003D2892"/>
    <w:rsid w:val="003D2DDB"/>
    <w:rsid w:val="003D2DE8"/>
    <w:rsid w:val="003D2E89"/>
    <w:rsid w:val="003D2F44"/>
    <w:rsid w:val="003D325C"/>
    <w:rsid w:val="003D3544"/>
    <w:rsid w:val="003D35C5"/>
    <w:rsid w:val="003D3AC2"/>
    <w:rsid w:val="003D3ACB"/>
    <w:rsid w:val="003D3F74"/>
    <w:rsid w:val="003D41B3"/>
    <w:rsid w:val="003D42F1"/>
    <w:rsid w:val="003D43DE"/>
    <w:rsid w:val="003D44ED"/>
    <w:rsid w:val="003D4691"/>
    <w:rsid w:val="003D4FA5"/>
    <w:rsid w:val="003D5020"/>
    <w:rsid w:val="003D538E"/>
    <w:rsid w:val="003D53E5"/>
    <w:rsid w:val="003D5455"/>
    <w:rsid w:val="003D599E"/>
    <w:rsid w:val="003D5F2C"/>
    <w:rsid w:val="003D6037"/>
    <w:rsid w:val="003D6044"/>
    <w:rsid w:val="003D60DC"/>
    <w:rsid w:val="003D6363"/>
    <w:rsid w:val="003D6442"/>
    <w:rsid w:val="003D6776"/>
    <w:rsid w:val="003D678C"/>
    <w:rsid w:val="003D6846"/>
    <w:rsid w:val="003D6A30"/>
    <w:rsid w:val="003D6C38"/>
    <w:rsid w:val="003D6C9F"/>
    <w:rsid w:val="003D6EAA"/>
    <w:rsid w:val="003D6F5D"/>
    <w:rsid w:val="003D6FE8"/>
    <w:rsid w:val="003D7061"/>
    <w:rsid w:val="003D74B1"/>
    <w:rsid w:val="003D756C"/>
    <w:rsid w:val="003D7690"/>
    <w:rsid w:val="003D77E1"/>
    <w:rsid w:val="003D78C2"/>
    <w:rsid w:val="003D78D5"/>
    <w:rsid w:val="003D7B87"/>
    <w:rsid w:val="003D7D72"/>
    <w:rsid w:val="003D7D7C"/>
    <w:rsid w:val="003E0171"/>
    <w:rsid w:val="003E029E"/>
    <w:rsid w:val="003E0445"/>
    <w:rsid w:val="003E04BD"/>
    <w:rsid w:val="003E07F1"/>
    <w:rsid w:val="003E0808"/>
    <w:rsid w:val="003E0BDD"/>
    <w:rsid w:val="003E1158"/>
    <w:rsid w:val="003E1238"/>
    <w:rsid w:val="003E1446"/>
    <w:rsid w:val="003E1559"/>
    <w:rsid w:val="003E16C6"/>
    <w:rsid w:val="003E17D7"/>
    <w:rsid w:val="003E17FF"/>
    <w:rsid w:val="003E1959"/>
    <w:rsid w:val="003E1A32"/>
    <w:rsid w:val="003E1AA7"/>
    <w:rsid w:val="003E1C5C"/>
    <w:rsid w:val="003E1F50"/>
    <w:rsid w:val="003E2359"/>
    <w:rsid w:val="003E2799"/>
    <w:rsid w:val="003E296D"/>
    <w:rsid w:val="003E2A42"/>
    <w:rsid w:val="003E2CDA"/>
    <w:rsid w:val="003E2FA3"/>
    <w:rsid w:val="003E3093"/>
    <w:rsid w:val="003E33F4"/>
    <w:rsid w:val="003E3408"/>
    <w:rsid w:val="003E3443"/>
    <w:rsid w:val="003E3568"/>
    <w:rsid w:val="003E3657"/>
    <w:rsid w:val="003E3A9A"/>
    <w:rsid w:val="003E3B24"/>
    <w:rsid w:val="003E4098"/>
    <w:rsid w:val="003E42F7"/>
    <w:rsid w:val="003E438A"/>
    <w:rsid w:val="003E456D"/>
    <w:rsid w:val="003E45D3"/>
    <w:rsid w:val="003E4812"/>
    <w:rsid w:val="003E49DE"/>
    <w:rsid w:val="003E5084"/>
    <w:rsid w:val="003E53F7"/>
    <w:rsid w:val="003E5556"/>
    <w:rsid w:val="003E584F"/>
    <w:rsid w:val="003E5B18"/>
    <w:rsid w:val="003E5B5A"/>
    <w:rsid w:val="003E5C26"/>
    <w:rsid w:val="003E5F79"/>
    <w:rsid w:val="003E5FAE"/>
    <w:rsid w:val="003E6031"/>
    <w:rsid w:val="003E617E"/>
    <w:rsid w:val="003E6456"/>
    <w:rsid w:val="003E64F8"/>
    <w:rsid w:val="003E66FE"/>
    <w:rsid w:val="003E6827"/>
    <w:rsid w:val="003E6A26"/>
    <w:rsid w:val="003E6B17"/>
    <w:rsid w:val="003E6BED"/>
    <w:rsid w:val="003E6E26"/>
    <w:rsid w:val="003E734B"/>
    <w:rsid w:val="003E7355"/>
    <w:rsid w:val="003E73D4"/>
    <w:rsid w:val="003E744C"/>
    <w:rsid w:val="003E75DE"/>
    <w:rsid w:val="003E7BA4"/>
    <w:rsid w:val="003E7C47"/>
    <w:rsid w:val="003F0246"/>
    <w:rsid w:val="003F0373"/>
    <w:rsid w:val="003F054C"/>
    <w:rsid w:val="003F0A67"/>
    <w:rsid w:val="003F0B7C"/>
    <w:rsid w:val="003F0CA5"/>
    <w:rsid w:val="003F0CD3"/>
    <w:rsid w:val="003F0E3D"/>
    <w:rsid w:val="003F0ECE"/>
    <w:rsid w:val="003F1124"/>
    <w:rsid w:val="003F12D3"/>
    <w:rsid w:val="003F1C53"/>
    <w:rsid w:val="003F1CC9"/>
    <w:rsid w:val="003F1DDC"/>
    <w:rsid w:val="003F1F22"/>
    <w:rsid w:val="003F2147"/>
    <w:rsid w:val="003F275C"/>
    <w:rsid w:val="003F2BE2"/>
    <w:rsid w:val="003F2D40"/>
    <w:rsid w:val="003F2E5B"/>
    <w:rsid w:val="003F31D5"/>
    <w:rsid w:val="003F35A5"/>
    <w:rsid w:val="003F398B"/>
    <w:rsid w:val="003F3A05"/>
    <w:rsid w:val="003F3A45"/>
    <w:rsid w:val="003F3CB7"/>
    <w:rsid w:val="003F3EC4"/>
    <w:rsid w:val="003F3F5F"/>
    <w:rsid w:val="003F3F96"/>
    <w:rsid w:val="003F3F97"/>
    <w:rsid w:val="003F40D4"/>
    <w:rsid w:val="003F44B0"/>
    <w:rsid w:val="003F4609"/>
    <w:rsid w:val="003F47EF"/>
    <w:rsid w:val="003F483B"/>
    <w:rsid w:val="003F484D"/>
    <w:rsid w:val="003F4D22"/>
    <w:rsid w:val="003F4E9C"/>
    <w:rsid w:val="003F50FE"/>
    <w:rsid w:val="003F540C"/>
    <w:rsid w:val="003F54A6"/>
    <w:rsid w:val="003F5614"/>
    <w:rsid w:val="003F569D"/>
    <w:rsid w:val="003F56D7"/>
    <w:rsid w:val="003F56DD"/>
    <w:rsid w:val="003F56EA"/>
    <w:rsid w:val="003F5B44"/>
    <w:rsid w:val="003F5BB2"/>
    <w:rsid w:val="003F5D07"/>
    <w:rsid w:val="003F5E39"/>
    <w:rsid w:val="003F5E54"/>
    <w:rsid w:val="003F5FDF"/>
    <w:rsid w:val="003F6084"/>
    <w:rsid w:val="003F61D0"/>
    <w:rsid w:val="003F6327"/>
    <w:rsid w:val="003F6337"/>
    <w:rsid w:val="003F67E6"/>
    <w:rsid w:val="003F67F7"/>
    <w:rsid w:val="003F682B"/>
    <w:rsid w:val="003F6DFB"/>
    <w:rsid w:val="003F6F36"/>
    <w:rsid w:val="003F6FA1"/>
    <w:rsid w:val="003F7248"/>
    <w:rsid w:val="003F73D1"/>
    <w:rsid w:val="003F744A"/>
    <w:rsid w:val="003F7639"/>
    <w:rsid w:val="003F7860"/>
    <w:rsid w:val="003F797A"/>
    <w:rsid w:val="003F7B04"/>
    <w:rsid w:val="003F7C65"/>
    <w:rsid w:val="003F7D52"/>
    <w:rsid w:val="003F7DA6"/>
    <w:rsid w:val="003F7F2B"/>
    <w:rsid w:val="003F7F5E"/>
    <w:rsid w:val="003F7FE6"/>
    <w:rsid w:val="0040026D"/>
    <w:rsid w:val="004003A4"/>
    <w:rsid w:val="004007AE"/>
    <w:rsid w:val="0040085B"/>
    <w:rsid w:val="00400AA7"/>
    <w:rsid w:val="00400E7F"/>
    <w:rsid w:val="00400FB5"/>
    <w:rsid w:val="0040102F"/>
    <w:rsid w:val="0040117C"/>
    <w:rsid w:val="0040130D"/>
    <w:rsid w:val="0040153A"/>
    <w:rsid w:val="00401657"/>
    <w:rsid w:val="004016E4"/>
    <w:rsid w:val="00401B15"/>
    <w:rsid w:val="00401D7F"/>
    <w:rsid w:val="00401E52"/>
    <w:rsid w:val="00401F71"/>
    <w:rsid w:val="00401FB7"/>
    <w:rsid w:val="00402067"/>
    <w:rsid w:val="0040216E"/>
    <w:rsid w:val="00402372"/>
    <w:rsid w:val="0040262A"/>
    <w:rsid w:val="00402747"/>
    <w:rsid w:val="00402926"/>
    <w:rsid w:val="00402CD3"/>
    <w:rsid w:val="00403095"/>
    <w:rsid w:val="0040353E"/>
    <w:rsid w:val="00403816"/>
    <w:rsid w:val="00403F7B"/>
    <w:rsid w:val="004042D1"/>
    <w:rsid w:val="00404630"/>
    <w:rsid w:val="00404BCB"/>
    <w:rsid w:val="00404F02"/>
    <w:rsid w:val="004050A6"/>
    <w:rsid w:val="004051E5"/>
    <w:rsid w:val="004052F6"/>
    <w:rsid w:val="0040554B"/>
    <w:rsid w:val="004055A2"/>
    <w:rsid w:val="004056A8"/>
    <w:rsid w:val="0040577D"/>
    <w:rsid w:val="004057AC"/>
    <w:rsid w:val="00405BF4"/>
    <w:rsid w:val="00405C94"/>
    <w:rsid w:val="00405D29"/>
    <w:rsid w:val="00405D30"/>
    <w:rsid w:val="00406011"/>
    <w:rsid w:val="00406629"/>
    <w:rsid w:val="0040673D"/>
    <w:rsid w:val="00406A65"/>
    <w:rsid w:val="00406D49"/>
    <w:rsid w:val="00406FBC"/>
    <w:rsid w:val="00406FC2"/>
    <w:rsid w:val="0040700E"/>
    <w:rsid w:val="004070C8"/>
    <w:rsid w:val="0040735D"/>
    <w:rsid w:val="004074C5"/>
    <w:rsid w:val="004076E7"/>
    <w:rsid w:val="00407BE0"/>
    <w:rsid w:val="00407F3A"/>
    <w:rsid w:val="00407F58"/>
    <w:rsid w:val="004101AC"/>
    <w:rsid w:val="004102B3"/>
    <w:rsid w:val="004103B5"/>
    <w:rsid w:val="004103F4"/>
    <w:rsid w:val="004104C8"/>
    <w:rsid w:val="0041063B"/>
    <w:rsid w:val="00410B18"/>
    <w:rsid w:val="00410D24"/>
    <w:rsid w:val="00410E15"/>
    <w:rsid w:val="00410F50"/>
    <w:rsid w:val="0041140A"/>
    <w:rsid w:val="0041174C"/>
    <w:rsid w:val="0041176B"/>
    <w:rsid w:val="00411BC8"/>
    <w:rsid w:val="00411E18"/>
    <w:rsid w:val="00411FBD"/>
    <w:rsid w:val="004121C1"/>
    <w:rsid w:val="00412AD5"/>
    <w:rsid w:val="00412D74"/>
    <w:rsid w:val="00412DC9"/>
    <w:rsid w:val="00412E03"/>
    <w:rsid w:val="00412F41"/>
    <w:rsid w:val="0041366C"/>
    <w:rsid w:val="004136BB"/>
    <w:rsid w:val="0041378B"/>
    <w:rsid w:val="0041380E"/>
    <w:rsid w:val="00413BC0"/>
    <w:rsid w:val="00414646"/>
    <w:rsid w:val="00414B10"/>
    <w:rsid w:val="00415011"/>
    <w:rsid w:val="0041529F"/>
    <w:rsid w:val="004152D6"/>
    <w:rsid w:val="00415337"/>
    <w:rsid w:val="004158A1"/>
    <w:rsid w:val="004158EF"/>
    <w:rsid w:val="00415B40"/>
    <w:rsid w:val="00415D98"/>
    <w:rsid w:val="00415EA4"/>
    <w:rsid w:val="00416049"/>
    <w:rsid w:val="0041611C"/>
    <w:rsid w:val="00416277"/>
    <w:rsid w:val="00416381"/>
    <w:rsid w:val="004164E1"/>
    <w:rsid w:val="0041659D"/>
    <w:rsid w:val="0041678B"/>
    <w:rsid w:val="00416A17"/>
    <w:rsid w:val="00416A30"/>
    <w:rsid w:val="00416A3C"/>
    <w:rsid w:val="00416B92"/>
    <w:rsid w:val="00416C5F"/>
    <w:rsid w:val="00416F33"/>
    <w:rsid w:val="0041702B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9DE"/>
    <w:rsid w:val="00417D84"/>
    <w:rsid w:val="00417E97"/>
    <w:rsid w:val="00417F4E"/>
    <w:rsid w:val="004201DE"/>
    <w:rsid w:val="004201F5"/>
    <w:rsid w:val="00420268"/>
    <w:rsid w:val="004204F8"/>
    <w:rsid w:val="004205CB"/>
    <w:rsid w:val="0042075B"/>
    <w:rsid w:val="00420AB7"/>
    <w:rsid w:val="00420DB8"/>
    <w:rsid w:val="00420DEA"/>
    <w:rsid w:val="0042103E"/>
    <w:rsid w:val="004211FD"/>
    <w:rsid w:val="00421345"/>
    <w:rsid w:val="0042168A"/>
    <w:rsid w:val="00421707"/>
    <w:rsid w:val="00421AE2"/>
    <w:rsid w:val="00421D5A"/>
    <w:rsid w:val="00421E2E"/>
    <w:rsid w:val="00421E6E"/>
    <w:rsid w:val="00421F3D"/>
    <w:rsid w:val="00421F7A"/>
    <w:rsid w:val="00421F82"/>
    <w:rsid w:val="00422175"/>
    <w:rsid w:val="0042258A"/>
    <w:rsid w:val="00422882"/>
    <w:rsid w:val="00422A73"/>
    <w:rsid w:val="00422E72"/>
    <w:rsid w:val="00423053"/>
    <w:rsid w:val="004234BA"/>
    <w:rsid w:val="004234E6"/>
    <w:rsid w:val="00423724"/>
    <w:rsid w:val="00423D28"/>
    <w:rsid w:val="00423DF8"/>
    <w:rsid w:val="00423F2F"/>
    <w:rsid w:val="00424037"/>
    <w:rsid w:val="004242D1"/>
    <w:rsid w:val="004248E3"/>
    <w:rsid w:val="00424ACE"/>
    <w:rsid w:val="00424C51"/>
    <w:rsid w:val="00424E9F"/>
    <w:rsid w:val="00425064"/>
    <w:rsid w:val="00425367"/>
    <w:rsid w:val="0042550E"/>
    <w:rsid w:val="0042555B"/>
    <w:rsid w:val="00425871"/>
    <w:rsid w:val="0042597B"/>
    <w:rsid w:val="00425B4B"/>
    <w:rsid w:val="00425E5E"/>
    <w:rsid w:val="00425F2E"/>
    <w:rsid w:val="00426046"/>
    <w:rsid w:val="00426068"/>
    <w:rsid w:val="00426532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C02"/>
    <w:rsid w:val="00427C84"/>
    <w:rsid w:val="00427E18"/>
    <w:rsid w:val="00427EE2"/>
    <w:rsid w:val="00427F5E"/>
    <w:rsid w:val="00427FFB"/>
    <w:rsid w:val="004300D0"/>
    <w:rsid w:val="00430416"/>
    <w:rsid w:val="0043049F"/>
    <w:rsid w:val="00430586"/>
    <w:rsid w:val="004305E1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B3"/>
    <w:rsid w:val="00430EF3"/>
    <w:rsid w:val="00431253"/>
    <w:rsid w:val="00431261"/>
    <w:rsid w:val="0043141C"/>
    <w:rsid w:val="004314F3"/>
    <w:rsid w:val="00431ACB"/>
    <w:rsid w:val="00431B17"/>
    <w:rsid w:val="00431B56"/>
    <w:rsid w:val="00431CC8"/>
    <w:rsid w:val="00431DAD"/>
    <w:rsid w:val="00431DED"/>
    <w:rsid w:val="00431F2A"/>
    <w:rsid w:val="00432028"/>
    <w:rsid w:val="0043219E"/>
    <w:rsid w:val="0043227B"/>
    <w:rsid w:val="00432376"/>
    <w:rsid w:val="00432382"/>
    <w:rsid w:val="004324B6"/>
    <w:rsid w:val="004324F3"/>
    <w:rsid w:val="0043251E"/>
    <w:rsid w:val="00432582"/>
    <w:rsid w:val="0043264D"/>
    <w:rsid w:val="004327D6"/>
    <w:rsid w:val="00432C33"/>
    <w:rsid w:val="004330C3"/>
    <w:rsid w:val="004330D2"/>
    <w:rsid w:val="00433131"/>
    <w:rsid w:val="0043347C"/>
    <w:rsid w:val="00433508"/>
    <w:rsid w:val="00433768"/>
    <w:rsid w:val="00433776"/>
    <w:rsid w:val="00433AF0"/>
    <w:rsid w:val="00433B9C"/>
    <w:rsid w:val="00433CDB"/>
    <w:rsid w:val="00433F28"/>
    <w:rsid w:val="00433F41"/>
    <w:rsid w:val="00434453"/>
    <w:rsid w:val="004344FC"/>
    <w:rsid w:val="004345DF"/>
    <w:rsid w:val="00434751"/>
    <w:rsid w:val="004347CF"/>
    <w:rsid w:val="00434C62"/>
    <w:rsid w:val="00434C8D"/>
    <w:rsid w:val="00435023"/>
    <w:rsid w:val="00435251"/>
    <w:rsid w:val="0043549E"/>
    <w:rsid w:val="004354CA"/>
    <w:rsid w:val="0043588D"/>
    <w:rsid w:val="00435925"/>
    <w:rsid w:val="004359E2"/>
    <w:rsid w:val="00435A0B"/>
    <w:rsid w:val="00435E34"/>
    <w:rsid w:val="00435E53"/>
    <w:rsid w:val="00435FBD"/>
    <w:rsid w:val="004360A2"/>
    <w:rsid w:val="00436165"/>
    <w:rsid w:val="004362BA"/>
    <w:rsid w:val="00436999"/>
    <w:rsid w:val="00436A65"/>
    <w:rsid w:val="00436BE5"/>
    <w:rsid w:val="00437124"/>
    <w:rsid w:val="004371EF"/>
    <w:rsid w:val="00437416"/>
    <w:rsid w:val="004376C5"/>
    <w:rsid w:val="00437717"/>
    <w:rsid w:val="004379B1"/>
    <w:rsid w:val="00437ADD"/>
    <w:rsid w:val="00437DE7"/>
    <w:rsid w:val="00437DFA"/>
    <w:rsid w:val="00437EAB"/>
    <w:rsid w:val="00437FBA"/>
    <w:rsid w:val="00437FF2"/>
    <w:rsid w:val="004400F7"/>
    <w:rsid w:val="00440328"/>
    <w:rsid w:val="0044039C"/>
    <w:rsid w:val="00440471"/>
    <w:rsid w:val="00440530"/>
    <w:rsid w:val="0044059B"/>
    <w:rsid w:val="00440680"/>
    <w:rsid w:val="004406DE"/>
    <w:rsid w:val="00440814"/>
    <w:rsid w:val="00440941"/>
    <w:rsid w:val="00440D52"/>
    <w:rsid w:val="00440E20"/>
    <w:rsid w:val="00440F6C"/>
    <w:rsid w:val="00440F79"/>
    <w:rsid w:val="00440F81"/>
    <w:rsid w:val="0044103A"/>
    <w:rsid w:val="0044113F"/>
    <w:rsid w:val="00441260"/>
    <w:rsid w:val="0044129D"/>
    <w:rsid w:val="00441398"/>
    <w:rsid w:val="0044168A"/>
    <w:rsid w:val="0044168B"/>
    <w:rsid w:val="004416A8"/>
    <w:rsid w:val="004418FB"/>
    <w:rsid w:val="004419C3"/>
    <w:rsid w:val="00441AE4"/>
    <w:rsid w:val="00441DE3"/>
    <w:rsid w:val="0044206A"/>
    <w:rsid w:val="00442284"/>
    <w:rsid w:val="00442681"/>
    <w:rsid w:val="0044283D"/>
    <w:rsid w:val="004428EE"/>
    <w:rsid w:val="00442D1A"/>
    <w:rsid w:val="00442DDC"/>
    <w:rsid w:val="0044311F"/>
    <w:rsid w:val="0044318A"/>
    <w:rsid w:val="00443263"/>
    <w:rsid w:val="004432BB"/>
    <w:rsid w:val="00443452"/>
    <w:rsid w:val="0044345D"/>
    <w:rsid w:val="004438C6"/>
    <w:rsid w:val="00443932"/>
    <w:rsid w:val="00443943"/>
    <w:rsid w:val="00443B39"/>
    <w:rsid w:val="00443CDE"/>
    <w:rsid w:val="00444317"/>
    <w:rsid w:val="00444674"/>
    <w:rsid w:val="004448A6"/>
    <w:rsid w:val="004448F7"/>
    <w:rsid w:val="004449C7"/>
    <w:rsid w:val="004449F9"/>
    <w:rsid w:val="00444A64"/>
    <w:rsid w:val="00444DA0"/>
    <w:rsid w:val="00444DD1"/>
    <w:rsid w:val="00444F14"/>
    <w:rsid w:val="00444F5C"/>
    <w:rsid w:val="00445013"/>
    <w:rsid w:val="00445390"/>
    <w:rsid w:val="00445547"/>
    <w:rsid w:val="0044559A"/>
    <w:rsid w:val="00445621"/>
    <w:rsid w:val="00445759"/>
    <w:rsid w:val="004457C0"/>
    <w:rsid w:val="00445932"/>
    <w:rsid w:val="00445C5E"/>
    <w:rsid w:val="00445E14"/>
    <w:rsid w:val="00445FB7"/>
    <w:rsid w:val="0044608A"/>
    <w:rsid w:val="00446125"/>
    <w:rsid w:val="0044639E"/>
    <w:rsid w:val="00446C13"/>
    <w:rsid w:val="00446E62"/>
    <w:rsid w:val="00446EBD"/>
    <w:rsid w:val="00446F84"/>
    <w:rsid w:val="0044706F"/>
    <w:rsid w:val="004471E0"/>
    <w:rsid w:val="00447283"/>
    <w:rsid w:val="004472EA"/>
    <w:rsid w:val="00447897"/>
    <w:rsid w:val="00447A1C"/>
    <w:rsid w:val="00447E9B"/>
    <w:rsid w:val="00447E9C"/>
    <w:rsid w:val="00450275"/>
    <w:rsid w:val="0045068E"/>
    <w:rsid w:val="004507F0"/>
    <w:rsid w:val="00450EC6"/>
    <w:rsid w:val="00450FB9"/>
    <w:rsid w:val="00451066"/>
    <w:rsid w:val="0045116D"/>
    <w:rsid w:val="0045144A"/>
    <w:rsid w:val="00451488"/>
    <w:rsid w:val="0045181B"/>
    <w:rsid w:val="0045188A"/>
    <w:rsid w:val="004519CE"/>
    <w:rsid w:val="00451B4F"/>
    <w:rsid w:val="00451C54"/>
    <w:rsid w:val="00451C90"/>
    <w:rsid w:val="00451E08"/>
    <w:rsid w:val="00451FE5"/>
    <w:rsid w:val="004520B2"/>
    <w:rsid w:val="004520F0"/>
    <w:rsid w:val="00452253"/>
    <w:rsid w:val="00452396"/>
    <w:rsid w:val="00452425"/>
    <w:rsid w:val="004526CB"/>
    <w:rsid w:val="0045279F"/>
    <w:rsid w:val="00452E22"/>
    <w:rsid w:val="00453338"/>
    <w:rsid w:val="0045373E"/>
    <w:rsid w:val="00453903"/>
    <w:rsid w:val="00453946"/>
    <w:rsid w:val="004539F0"/>
    <w:rsid w:val="00453B7A"/>
    <w:rsid w:val="00453D8E"/>
    <w:rsid w:val="00453DA1"/>
    <w:rsid w:val="00453E3B"/>
    <w:rsid w:val="00454019"/>
    <w:rsid w:val="004542EC"/>
    <w:rsid w:val="00454786"/>
    <w:rsid w:val="00454826"/>
    <w:rsid w:val="004548E3"/>
    <w:rsid w:val="00454DB9"/>
    <w:rsid w:val="00454DBA"/>
    <w:rsid w:val="004550E0"/>
    <w:rsid w:val="00455166"/>
    <w:rsid w:val="00455296"/>
    <w:rsid w:val="00455331"/>
    <w:rsid w:val="00455773"/>
    <w:rsid w:val="0045591B"/>
    <w:rsid w:val="00455B0D"/>
    <w:rsid w:val="00455CBC"/>
    <w:rsid w:val="00455D83"/>
    <w:rsid w:val="00455F1E"/>
    <w:rsid w:val="004568EC"/>
    <w:rsid w:val="00456971"/>
    <w:rsid w:val="00456F61"/>
    <w:rsid w:val="0045718C"/>
    <w:rsid w:val="00457428"/>
    <w:rsid w:val="004575B5"/>
    <w:rsid w:val="00457814"/>
    <w:rsid w:val="004578D7"/>
    <w:rsid w:val="00457A91"/>
    <w:rsid w:val="00457B13"/>
    <w:rsid w:val="00457C15"/>
    <w:rsid w:val="00457C3A"/>
    <w:rsid w:val="00457E17"/>
    <w:rsid w:val="00457E3A"/>
    <w:rsid w:val="00457E9B"/>
    <w:rsid w:val="00457F98"/>
    <w:rsid w:val="0046006E"/>
    <w:rsid w:val="004600B3"/>
    <w:rsid w:val="00460416"/>
    <w:rsid w:val="004606B4"/>
    <w:rsid w:val="0046095B"/>
    <w:rsid w:val="00460B2C"/>
    <w:rsid w:val="00460E4E"/>
    <w:rsid w:val="0046122C"/>
    <w:rsid w:val="0046131B"/>
    <w:rsid w:val="004613A9"/>
    <w:rsid w:val="004616B6"/>
    <w:rsid w:val="004618D4"/>
    <w:rsid w:val="00461999"/>
    <w:rsid w:val="004619E9"/>
    <w:rsid w:val="00461A06"/>
    <w:rsid w:val="00461B3E"/>
    <w:rsid w:val="00461CE5"/>
    <w:rsid w:val="00461D73"/>
    <w:rsid w:val="00461D81"/>
    <w:rsid w:val="00461DB2"/>
    <w:rsid w:val="00461F90"/>
    <w:rsid w:val="00462096"/>
    <w:rsid w:val="0046212D"/>
    <w:rsid w:val="004621EC"/>
    <w:rsid w:val="004622ED"/>
    <w:rsid w:val="0046252B"/>
    <w:rsid w:val="0046267E"/>
    <w:rsid w:val="004626C5"/>
    <w:rsid w:val="00462816"/>
    <w:rsid w:val="00462B25"/>
    <w:rsid w:val="00462D8B"/>
    <w:rsid w:val="00462E0E"/>
    <w:rsid w:val="00463174"/>
    <w:rsid w:val="0046319B"/>
    <w:rsid w:val="004632BA"/>
    <w:rsid w:val="00463626"/>
    <w:rsid w:val="00463C21"/>
    <w:rsid w:val="00463D0E"/>
    <w:rsid w:val="00464069"/>
    <w:rsid w:val="00464105"/>
    <w:rsid w:val="0046458C"/>
    <w:rsid w:val="00464624"/>
    <w:rsid w:val="00464C12"/>
    <w:rsid w:val="00464C99"/>
    <w:rsid w:val="00464CBE"/>
    <w:rsid w:val="00464E17"/>
    <w:rsid w:val="00465783"/>
    <w:rsid w:val="00465C19"/>
    <w:rsid w:val="00465E0B"/>
    <w:rsid w:val="00465E3A"/>
    <w:rsid w:val="00465E8D"/>
    <w:rsid w:val="00465EF0"/>
    <w:rsid w:val="00465FC4"/>
    <w:rsid w:val="0046609F"/>
    <w:rsid w:val="004661DB"/>
    <w:rsid w:val="00466472"/>
    <w:rsid w:val="0046649D"/>
    <w:rsid w:val="004665B6"/>
    <w:rsid w:val="0046664A"/>
    <w:rsid w:val="00466725"/>
    <w:rsid w:val="004667FA"/>
    <w:rsid w:val="00466B9C"/>
    <w:rsid w:val="00466F85"/>
    <w:rsid w:val="00467033"/>
    <w:rsid w:val="004670E5"/>
    <w:rsid w:val="00467256"/>
    <w:rsid w:val="00467499"/>
    <w:rsid w:val="00467B60"/>
    <w:rsid w:val="00467C06"/>
    <w:rsid w:val="00467EED"/>
    <w:rsid w:val="00467FAC"/>
    <w:rsid w:val="00467FE2"/>
    <w:rsid w:val="004701A9"/>
    <w:rsid w:val="004701C1"/>
    <w:rsid w:val="004702A4"/>
    <w:rsid w:val="004706E9"/>
    <w:rsid w:val="00470719"/>
    <w:rsid w:val="0047074B"/>
    <w:rsid w:val="004707E2"/>
    <w:rsid w:val="004708BA"/>
    <w:rsid w:val="00470CB9"/>
    <w:rsid w:val="00470CDA"/>
    <w:rsid w:val="00470D78"/>
    <w:rsid w:val="00470D9B"/>
    <w:rsid w:val="00470E4B"/>
    <w:rsid w:val="00470F0D"/>
    <w:rsid w:val="00470F55"/>
    <w:rsid w:val="004714C2"/>
    <w:rsid w:val="004714CA"/>
    <w:rsid w:val="004716E1"/>
    <w:rsid w:val="0047180F"/>
    <w:rsid w:val="004718FC"/>
    <w:rsid w:val="0047194C"/>
    <w:rsid w:val="004719DD"/>
    <w:rsid w:val="00471BD4"/>
    <w:rsid w:val="00471C14"/>
    <w:rsid w:val="00471CD0"/>
    <w:rsid w:val="00471CEC"/>
    <w:rsid w:val="00471D7D"/>
    <w:rsid w:val="00471D89"/>
    <w:rsid w:val="00472066"/>
    <w:rsid w:val="004720C5"/>
    <w:rsid w:val="004720D5"/>
    <w:rsid w:val="00472553"/>
    <w:rsid w:val="00472AF3"/>
    <w:rsid w:val="0047304E"/>
    <w:rsid w:val="00473298"/>
    <w:rsid w:val="00473502"/>
    <w:rsid w:val="00473564"/>
    <w:rsid w:val="0047358E"/>
    <w:rsid w:val="0047389E"/>
    <w:rsid w:val="00473C71"/>
    <w:rsid w:val="00473C88"/>
    <w:rsid w:val="00473E97"/>
    <w:rsid w:val="00473ECA"/>
    <w:rsid w:val="00473F0C"/>
    <w:rsid w:val="0047422E"/>
    <w:rsid w:val="0047437E"/>
    <w:rsid w:val="0047446B"/>
    <w:rsid w:val="004745E0"/>
    <w:rsid w:val="004746C5"/>
    <w:rsid w:val="0047496C"/>
    <w:rsid w:val="00474AAD"/>
    <w:rsid w:val="00474BA9"/>
    <w:rsid w:val="00474D85"/>
    <w:rsid w:val="00474E51"/>
    <w:rsid w:val="00474E93"/>
    <w:rsid w:val="00474F48"/>
    <w:rsid w:val="00474FF0"/>
    <w:rsid w:val="00475006"/>
    <w:rsid w:val="0047516F"/>
    <w:rsid w:val="00475249"/>
    <w:rsid w:val="00475507"/>
    <w:rsid w:val="004756E0"/>
    <w:rsid w:val="00475797"/>
    <w:rsid w:val="004757B0"/>
    <w:rsid w:val="004759A5"/>
    <w:rsid w:val="004759AC"/>
    <w:rsid w:val="00475E99"/>
    <w:rsid w:val="00475F85"/>
    <w:rsid w:val="0047610A"/>
    <w:rsid w:val="0047632C"/>
    <w:rsid w:val="004765DF"/>
    <w:rsid w:val="0047675E"/>
    <w:rsid w:val="004768CC"/>
    <w:rsid w:val="004769A2"/>
    <w:rsid w:val="00476A20"/>
    <w:rsid w:val="00476A3F"/>
    <w:rsid w:val="00476AF9"/>
    <w:rsid w:val="00476B92"/>
    <w:rsid w:val="00476CC4"/>
    <w:rsid w:val="00476DAB"/>
    <w:rsid w:val="00476F24"/>
    <w:rsid w:val="004772E2"/>
    <w:rsid w:val="004772F5"/>
    <w:rsid w:val="00477460"/>
    <w:rsid w:val="00477766"/>
    <w:rsid w:val="004778C9"/>
    <w:rsid w:val="0047793D"/>
    <w:rsid w:val="00477B78"/>
    <w:rsid w:val="00477C3E"/>
    <w:rsid w:val="004800F3"/>
    <w:rsid w:val="0048015A"/>
    <w:rsid w:val="00480257"/>
    <w:rsid w:val="004806D0"/>
    <w:rsid w:val="004809DD"/>
    <w:rsid w:val="00480A5C"/>
    <w:rsid w:val="00480F4F"/>
    <w:rsid w:val="004810A7"/>
    <w:rsid w:val="00481145"/>
    <w:rsid w:val="0048116D"/>
    <w:rsid w:val="00481346"/>
    <w:rsid w:val="004813E2"/>
    <w:rsid w:val="004814ED"/>
    <w:rsid w:val="00481525"/>
    <w:rsid w:val="0048154E"/>
    <w:rsid w:val="004817DD"/>
    <w:rsid w:val="00481896"/>
    <w:rsid w:val="00482237"/>
    <w:rsid w:val="0048235E"/>
    <w:rsid w:val="0048238E"/>
    <w:rsid w:val="00482442"/>
    <w:rsid w:val="0048251A"/>
    <w:rsid w:val="00482918"/>
    <w:rsid w:val="00482BC3"/>
    <w:rsid w:val="00482BE1"/>
    <w:rsid w:val="00482D94"/>
    <w:rsid w:val="00482DFA"/>
    <w:rsid w:val="00482E9B"/>
    <w:rsid w:val="00482FE3"/>
    <w:rsid w:val="00483114"/>
    <w:rsid w:val="00483136"/>
    <w:rsid w:val="00483385"/>
    <w:rsid w:val="004833E8"/>
    <w:rsid w:val="0048353B"/>
    <w:rsid w:val="0048374B"/>
    <w:rsid w:val="00483B45"/>
    <w:rsid w:val="00483B4C"/>
    <w:rsid w:val="00483BA9"/>
    <w:rsid w:val="00483E31"/>
    <w:rsid w:val="0048409C"/>
    <w:rsid w:val="00484420"/>
    <w:rsid w:val="00484525"/>
    <w:rsid w:val="004847EA"/>
    <w:rsid w:val="004848BE"/>
    <w:rsid w:val="00484A5A"/>
    <w:rsid w:val="00484AF0"/>
    <w:rsid w:val="00484CCE"/>
    <w:rsid w:val="00484D01"/>
    <w:rsid w:val="00484DC7"/>
    <w:rsid w:val="00484E5C"/>
    <w:rsid w:val="00484F66"/>
    <w:rsid w:val="00485157"/>
    <w:rsid w:val="00485263"/>
    <w:rsid w:val="0048577F"/>
    <w:rsid w:val="00485799"/>
    <w:rsid w:val="00485C4F"/>
    <w:rsid w:val="00485D6A"/>
    <w:rsid w:val="00485EC3"/>
    <w:rsid w:val="00485FDC"/>
    <w:rsid w:val="00486044"/>
    <w:rsid w:val="004860B4"/>
    <w:rsid w:val="00486121"/>
    <w:rsid w:val="00486238"/>
    <w:rsid w:val="00486239"/>
    <w:rsid w:val="004862D5"/>
    <w:rsid w:val="00486774"/>
    <w:rsid w:val="004868BF"/>
    <w:rsid w:val="004868EA"/>
    <w:rsid w:val="004869B1"/>
    <w:rsid w:val="00486CC4"/>
    <w:rsid w:val="00486DE6"/>
    <w:rsid w:val="00487030"/>
    <w:rsid w:val="004872B4"/>
    <w:rsid w:val="00487B95"/>
    <w:rsid w:val="00487ECF"/>
    <w:rsid w:val="00487EED"/>
    <w:rsid w:val="0049035F"/>
    <w:rsid w:val="004905DA"/>
    <w:rsid w:val="004907D6"/>
    <w:rsid w:val="00490869"/>
    <w:rsid w:val="00491014"/>
    <w:rsid w:val="00491220"/>
    <w:rsid w:val="00491C18"/>
    <w:rsid w:val="00492147"/>
    <w:rsid w:val="0049238B"/>
    <w:rsid w:val="0049242D"/>
    <w:rsid w:val="004924B5"/>
    <w:rsid w:val="0049267F"/>
    <w:rsid w:val="004928FA"/>
    <w:rsid w:val="004929E5"/>
    <w:rsid w:val="00492ED0"/>
    <w:rsid w:val="00493014"/>
    <w:rsid w:val="004930F1"/>
    <w:rsid w:val="00493144"/>
    <w:rsid w:val="0049335C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143"/>
    <w:rsid w:val="00494264"/>
    <w:rsid w:val="00494426"/>
    <w:rsid w:val="004947DF"/>
    <w:rsid w:val="00494D66"/>
    <w:rsid w:val="00494E9C"/>
    <w:rsid w:val="00494F2A"/>
    <w:rsid w:val="004952DD"/>
    <w:rsid w:val="00495543"/>
    <w:rsid w:val="00495567"/>
    <w:rsid w:val="004956DD"/>
    <w:rsid w:val="0049583B"/>
    <w:rsid w:val="00495868"/>
    <w:rsid w:val="00495957"/>
    <w:rsid w:val="00495958"/>
    <w:rsid w:val="00495B27"/>
    <w:rsid w:val="00495C9C"/>
    <w:rsid w:val="00495D9D"/>
    <w:rsid w:val="00495FD6"/>
    <w:rsid w:val="00496914"/>
    <w:rsid w:val="00496937"/>
    <w:rsid w:val="00496B39"/>
    <w:rsid w:val="00496B78"/>
    <w:rsid w:val="00496C5A"/>
    <w:rsid w:val="00496C67"/>
    <w:rsid w:val="00496F6E"/>
    <w:rsid w:val="00497029"/>
    <w:rsid w:val="00497EF2"/>
    <w:rsid w:val="004A00D4"/>
    <w:rsid w:val="004A0159"/>
    <w:rsid w:val="004A040C"/>
    <w:rsid w:val="004A0468"/>
    <w:rsid w:val="004A0559"/>
    <w:rsid w:val="004A07DB"/>
    <w:rsid w:val="004A08F9"/>
    <w:rsid w:val="004A0931"/>
    <w:rsid w:val="004A0CA1"/>
    <w:rsid w:val="004A0F71"/>
    <w:rsid w:val="004A0F74"/>
    <w:rsid w:val="004A112E"/>
    <w:rsid w:val="004A121A"/>
    <w:rsid w:val="004A1607"/>
    <w:rsid w:val="004A17D8"/>
    <w:rsid w:val="004A1A60"/>
    <w:rsid w:val="004A1A78"/>
    <w:rsid w:val="004A1C6E"/>
    <w:rsid w:val="004A1E78"/>
    <w:rsid w:val="004A1F63"/>
    <w:rsid w:val="004A2232"/>
    <w:rsid w:val="004A223C"/>
    <w:rsid w:val="004A2304"/>
    <w:rsid w:val="004A2313"/>
    <w:rsid w:val="004A233B"/>
    <w:rsid w:val="004A2455"/>
    <w:rsid w:val="004A27A4"/>
    <w:rsid w:val="004A2977"/>
    <w:rsid w:val="004A29EF"/>
    <w:rsid w:val="004A2A0E"/>
    <w:rsid w:val="004A2B1A"/>
    <w:rsid w:val="004A2FBB"/>
    <w:rsid w:val="004A31CA"/>
    <w:rsid w:val="004A331A"/>
    <w:rsid w:val="004A3512"/>
    <w:rsid w:val="004A3A83"/>
    <w:rsid w:val="004A3B94"/>
    <w:rsid w:val="004A4110"/>
    <w:rsid w:val="004A44D1"/>
    <w:rsid w:val="004A4589"/>
    <w:rsid w:val="004A4C0A"/>
    <w:rsid w:val="004A4E21"/>
    <w:rsid w:val="004A4F38"/>
    <w:rsid w:val="004A51A2"/>
    <w:rsid w:val="004A52AE"/>
    <w:rsid w:val="004A5542"/>
    <w:rsid w:val="004A5565"/>
    <w:rsid w:val="004A578C"/>
    <w:rsid w:val="004A59C8"/>
    <w:rsid w:val="004A5B62"/>
    <w:rsid w:val="004A5DE7"/>
    <w:rsid w:val="004A5E95"/>
    <w:rsid w:val="004A610A"/>
    <w:rsid w:val="004A612B"/>
    <w:rsid w:val="004A6263"/>
    <w:rsid w:val="004A634F"/>
    <w:rsid w:val="004A637D"/>
    <w:rsid w:val="004A63DE"/>
    <w:rsid w:val="004A6537"/>
    <w:rsid w:val="004A65BF"/>
    <w:rsid w:val="004A6896"/>
    <w:rsid w:val="004A6936"/>
    <w:rsid w:val="004A6AFA"/>
    <w:rsid w:val="004A6C19"/>
    <w:rsid w:val="004A7009"/>
    <w:rsid w:val="004A70C7"/>
    <w:rsid w:val="004A70D0"/>
    <w:rsid w:val="004A732C"/>
    <w:rsid w:val="004A74DD"/>
    <w:rsid w:val="004A75B8"/>
    <w:rsid w:val="004A7F5A"/>
    <w:rsid w:val="004B029A"/>
    <w:rsid w:val="004B0381"/>
    <w:rsid w:val="004B04C0"/>
    <w:rsid w:val="004B04F6"/>
    <w:rsid w:val="004B0A68"/>
    <w:rsid w:val="004B0AD1"/>
    <w:rsid w:val="004B0CC9"/>
    <w:rsid w:val="004B0D18"/>
    <w:rsid w:val="004B0D24"/>
    <w:rsid w:val="004B0EDC"/>
    <w:rsid w:val="004B0F96"/>
    <w:rsid w:val="004B1013"/>
    <w:rsid w:val="004B1367"/>
    <w:rsid w:val="004B1433"/>
    <w:rsid w:val="004B151C"/>
    <w:rsid w:val="004B1A21"/>
    <w:rsid w:val="004B1B54"/>
    <w:rsid w:val="004B1BCA"/>
    <w:rsid w:val="004B2311"/>
    <w:rsid w:val="004B239C"/>
    <w:rsid w:val="004B2424"/>
    <w:rsid w:val="004B242C"/>
    <w:rsid w:val="004B247B"/>
    <w:rsid w:val="004B28D0"/>
    <w:rsid w:val="004B29DF"/>
    <w:rsid w:val="004B2AA2"/>
    <w:rsid w:val="004B2C4E"/>
    <w:rsid w:val="004B2CF2"/>
    <w:rsid w:val="004B2E23"/>
    <w:rsid w:val="004B2F44"/>
    <w:rsid w:val="004B3121"/>
    <w:rsid w:val="004B3277"/>
    <w:rsid w:val="004B367D"/>
    <w:rsid w:val="004B3892"/>
    <w:rsid w:val="004B3ABD"/>
    <w:rsid w:val="004B3D4B"/>
    <w:rsid w:val="004B3E16"/>
    <w:rsid w:val="004B3E73"/>
    <w:rsid w:val="004B43DA"/>
    <w:rsid w:val="004B446E"/>
    <w:rsid w:val="004B4CE3"/>
    <w:rsid w:val="004B5239"/>
    <w:rsid w:val="004B53D9"/>
    <w:rsid w:val="004B54EF"/>
    <w:rsid w:val="004B5788"/>
    <w:rsid w:val="004B57C1"/>
    <w:rsid w:val="004B594F"/>
    <w:rsid w:val="004B5B69"/>
    <w:rsid w:val="004B5C2B"/>
    <w:rsid w:val="004B5CF1"/>
    <w:rsid w:val="004B5E3B"/>
    <w:rsid w:val="004B5F0A"/>
    <w:rsid w:val="004B644B"/>
    <w:rsid w:val="004B64B4"/>
    <w:rsid w:val="004B6818"/>
    <w:rsid w:val="004B68E5"/>
    <w:rsid w:val="004B68E6"/>
    <w:rsid w:val="004B68EA"/>
    <w:rsid w:val="004B6B52"/>
    <w:rsid w:val="004B6C78"/>
    <w:rsid w:val="004B6CF0"/>
    <w:rsid w:val="004B6F0C"/>
    <w:rsid w:val="004B70F5"/>
    <w:rsid w:val="004B7138"/>
    <w:rsid w:val="004B72D7"/>
    <w:rsid w:val="004B73A5"/>
    <w:rsid w:val="004B75FA"/>
    <w:rsid w:val="004B7755"/>
    <w:rsid w:val="004B7829"/>
    <w:rsid w:val="004B792C"/>
    <w:rsid w:val="004B7A34"/>
    <w:rsid w:val="004B7A6D"/>
    <w:rsid w:val="004B7C0B"/>
    <w:rsid w:val="004B7CC6"/>
    <w:rsid w:val="004B7CF4"/>
    <w:rsid w:val="004B7EB8"/>
    <w:rsid w:val="004B7F40"/>
    <w:rsid w:val="004C0064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C25"/>
    <w:rsid w:val="004C0DB0"/>
    <w:rsid w:val="004C0E28"/>
    <w:rsid w:val="004C0E86"/>
    <w:rsid w:val="004C1335"/>
    <w:rsid w:val="004C15FE"/>
    <w:rsid w:val="004C1638"/>
    <w:rsid w:val="004C18C5"/>
    <w:rsid w:val="004C1A4B"/>
    <w:rsid w:val="004C2085"/>
    <w:rsid w:val="004C2921"/>
    <w:rsid w:val="004C2987"/>
    <w:rsid w:val="004C29C2"/>
    <w:rsid w:val="004C2ABB"/>
    <w:rsid w:val="004C2F27"/>
    <w:rsid w:val="004C325F"/>
    <w:rsid w:val="004C35DB"/>
    <w:rsid w:val="004C3CBB"/>
    <w:rsid w:val="004C3DD3"/>
    <w:rsid w:val="004C415F"/>
    <w:rsid w:val="004C4276"/>
    <w:rsid w:val="004C4351"/>
    <w:rsid w:val="004C467B"/>
    <w:rsid w:val="004C4707"/>
    <w:rsid w:val="004C47B7"/>
    <w:rsid w:val="004C481B"/>
    <w:rsid w:val="004C4978"/>
    <w:rsid w:val="004C4A44"/>
    <w:rsid w:val="004C4AD1"/>
    <w:rsid w:val="004C4B69"/>
    <w:rsid w:val="004C4CD5"/>
    <w:rsid w:val="004C4D71"/>
    <w:rsid w:val="004C52C1"/>
    <w:rsid w:val="004C56B0"/>
    <w:rsid w:val="004C5B3F"/>
    <w:rsid w:val="004C5BF4"/>
    <w:rsid w:val="004C5C43"/>
    <w:rsid w:val="004C5DA5"/>
    <w:rsid w:val="004C5DB7"/>
    <w:rsid w:val="004C5F20"/>
    <w:rsid w:val="004C6098"/>
    <w:rsid w:val="004C62FA"/>
    <w:rsid w:val="004C639D"/>
    <w:rsid w:val="004C6729"/>
    <w:rsid w:val="004C682A"/>
    <w:rsid w:val="004C69A4"/>
    <w:rsid w:val="004C6A1F"/>
    <w:rsid w:val="004C6A8E"/>
    <w:rsid w:val="004C721F"/>
    <w:rsid w:val="004C7389"/>
    <w:rsid w:val="004C7694"/>
    <w:rsid w:val="004C77D1"/>
    <w:rsid w:val="004C7962"/>
    <w:rsid w:val="004C7A1E"/>
    <w:rsid w:val="004C7CA7"/>
    <w:rsid w:val="004D033B"/>
    <w:rsid w:val="004D0824"/>
    <w:rsid w:val="004D0888"/>
    <w:rsid w:val="004D0991"/>
    <w:rsid w:val="004D09DE"/>
    <w:rsid w:val="004D0B66"/>
    <w:rsid w:val="004D0C2D"/>
    <w:rsid w:val="004D0C51"/>
    <w:rsid w:val="004D0CDB"/>
    <w:rsid w:val="004D0F26"/>
    <w:rsid w:val="004D111B"/>
    <w:rsid w:val="004D1209"/>
    <w:rsid w:val="004D132E"/>
    <w:rsid w:val="004D13ED"/>
    <w:rsid w:val="004D15C0"/>
    <w:rsid w:val="004D166F"/>
    <w:rsid w:val="004D179B"/>
    <w:rsid w:val="004D17E4"/>
    <w:rsid w:val="004D1951"/>
    <w:rsid w:val="004D1A0C"/>
    <w:rsid w:val="004D1D63"/>
    <w:rsid w:val="004D2008"/>
    <w:rsid w:val="004D2030"/>
    <w:rsid w:val="004D21DA"/>
    <w:rsid w:val="004D2206"/>
    <w:rsid w:val="004D2258"/>
    <w:rsid w:val="004D22AC"/>
    <w:rsid w:val="004D2935"/>
    <w:rsid w:val="004D298F"/>
    <w:rsid w:val="004D3045"/>
    <w:rsid w:val="004D31DB"/>
    <w:rsid w:val="004D3237"/>
    <w:rsid w:val="004D324E"/>
    <w:rsid w:val="004D34BD"/>
    <w:rsid w:val="004D3502"/>
    <w:rsid w:val="004D377A"/>
    <w:rsid w:val="004D37D2"/>
    <w:rsid w:val="004D3823"/>
    <w:rsid w:val="004D3A28"/>
    <w:rsid w:val="004D3A57"/>
    <w:rsid w:val="004D3B58"/>
    <w:rsid w:val="004D3BD5"/>
    <w:rsid w:val="004D3FFB"/>
    <w:rsid w:val="004D4316"/>
    <w:rsid w:val="004D4378"/>
    <w:rsid w:val="004D4445"/>
    <w:rsid w:val="004D452E"/>
    <w:rsid w:val="004D4624"/>
    <w:rsid w:val="004D476B"/>
    <w:rsid w:val="004D4DD2"/>
    <w:rsid w:val="004D4EA0"/>
    <w:rsid w:val="004D4ECE"/>
    <w:rsid w:val="004D50F1"/>
    <w:rsid w:val="004D52A8"/>
    <w:rsid w:val="004D5770"/>
    <w:rsid w:val="004D5838"/>
    <w:rsid w:val="004D5A78"/>
    <w:rsid w:val="004D5D73"/>
    <w:rsid w:val="004D6287"/>
    <w:rsid w:val="004D653A"/>
    <w:rsid w:val="004D6AAD"/>
    <w:rsid w:val="004D6BE9"/>
    <w:rsid w:val="004D6C3C"/>
    <w:rsid w:val="004D6C70"/>
    <w:rsid w:val="004D6C7F"/>
    <w:rsid w:val="004D6D6A"/>
    <w:rsid w:val="004D6EAC"/>
    <w:rsid w:val="004D6F64"/>
    <w:rsid w:val="004D6FFD"/>
    <w:rsid w:val="004D7169"/>
    <w:rsid w:val="004D7514"/>
    <w:rsid w:val="004D7875"/>
    <w:rsid w:val="004D7BAD"/>
    <w:rsid w:val="004D7D9C"/>
    <w:rsid w:val="004D7EFA"/>
    <w:rsid w:val="004E01CC"/>
    <w:rsid w:val="004E03A7"/>
    <w:rsid w:val="004E04D8"/>
    <w:rsid w:val="004E05C0"/>
    <w:rsid w:val="004E069D"/>
    <w:rsid w:val="004E073B"/>
    <w:rsid w:val="004E0A23"/>
    <w:rsid w:val="004E0BF9"/>
    <w:rsid w:val="004E0C49"/>
    <w:rsid w:val="004E169D"/>
    <w:rsid w:val="004E16EB"/>
    <w:rsid w:val="004E1799"/>
    <w:rsid w:val="004E1A21"/>
    <w:rsid w:val="004E1BE9"/>
    <w:rsid w:val="004E1DDA"/>
    <w:rsid w:val="004E1DE5"/>
    <w:rsid w:val="004E1F04"/>
    <w:rsid w:val="004E1F82"/>
    <w:rsid w:val="004E22C1"/>
    <w:rsid w:val="004E2BA7"/>
    <w:rsid w:val="004E2E75"/>
    <w:rsid w:val="004E2E81"/>
    <w:rsid w:val="004E2F46"/>
    <w:rsid w:val="004E310B"/>
    <w:rsid w:val="004E324D"/>
    <w:rsid w:val="004E3634"/>
    <w:rsid w:val="004E3697"/>
    <w:rsid w:val="004E36F8"/>
    <w:rsid w:val="004E382A"/>
    <w:rsid w:val="004E3B0C"/>
    <w:rsid w:val="004E3DB5"/>
    <w:rsid w:val="004E40E9"/>
    <w:rsid w:val="004E43C0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1E5"/>
    <w:rsid w:val="004E521E"/>
    <w:rsid w:val="004E54C9"/>
    <w:rsid w:val="004E5764"/>
    <w:rsid w:val="004E57DB"/>
    <w:rsid w:val="004E5898"/>
    <w:rsid w:val="004E5973"/>
    <w:rsid w:val="004E5CF5"/>
    <w:rsid w:val="004E613B"/>
    <w:rsid w:val="004E62DE"/>
    <w:rsid w:val="004E64B3"/>
    <w:rsid w:val="004E6580"/>
    <w:rsid w:val="004E688D"/>
    <w:rsid w:val="004E698B"/>
    <w:rsid w:val="004E6B94"/>
    <w:rsid w:val="004E6BC1"/>
    <w:rsid w:val="004E712F"/>
    <w:rsid w:val="004E7284"/>
    <w:rsid w:val="004E729C"/>
    <w:rsid w:val="004E736D"/>
    <w:rsid w:val="004E7A30"/>
    <w:rsid w:val="004E7BB3"/>
    <w:rsid w:val="004F013D"/>
    <w:rsid w:val="004F01FF"/>
    <w:rsid w:val="004F0829"/>
    <w:rsid w:val="004F0D94"/>
    <w:rsid w:val="004F0E85"/>
    <w:rsid w:val="004F0FD2"/>
    <w:rsid w:val="004F120F"/>
    <w:rsid w:val="004F15D8"/>
    <w:rsid w:val="004F1AFB"/>
    <w:rsid w:val="004F1B4C"/>
    <w:rsid w:val="004F1E86"/>
    <w:rsid w:val="004F1F8C"/>
    <w:rsid w:val="004F1FA7"/>
    <w:rsid w:val="004F20BE"/>
    <w:rsid w:val="004F22FE"/>
    <w:rsid w:val="004F2493"/>
    <w:rsid w:val="004F2500"/>
    <w:rsid w:val="004F2507"/>
    <w:rsid w:val="004F2906"/>
    <w:rsid w:val="004F2C6D"/>
    <w:rsid w:val="004F3195"/>
    <w:rsid w:val="004F3229"/>
    <w:rsid w:val="004F3817"/>
    <w:rsid w:val="004F39B2"/>
    <w:rsid w:val="004F3A7F"/>
    <w:rsid w:val="004F3D65"/>
    <w:rsid w:val="004F3DCD"/>
    <w:rsid w:val="004F4143"/>
    <w:rsid w:val="004F460B"/>
    <w:rsid w:val="004F47F5"/>
    <w:rsid w:val="004F4807"/>
    <w:rsid w:val="004F482C"/>
    <w:rsid w:val="004F485B"/>
    <w:rsid w:val="004F49D2"/>
    <w:rsid w:val="004F4AFF"/>
    <w:rsid w:val="004F4C5B"/>
    <w:rsid w:val="004F4D0B"/>
    <w:rsid w:val="004F4E5C"/>
    <w:rsid w:val="004F4EE5"/>
    <w:rsid w:val="004F4F19"/>
    <w:rsid w:val="004F507D"/>
    <w:rsid w:val="004F53FB"/>
    <w:rsid w:val="004F5500"/>
    <w:rsid w:val="004F577C"/>
    <w:rsid w:val="004F57C9"/>
    <w:rsid w:val="004F5914"/>
    <w:rsid w:val="004F5958"/>
    <w:rsid w:val="004F5A00"/>
    <w:rsid w:val="004F5ECB"/>
    <w:rsid w:val="004F5F8D"/>
    <w:rsid w:val="004F5FFB"/>
    <w:rsid w:val="004F60CA"/>
    <w:rsid w:val="004F6178"/>
    <w:rsid w:val="004F62BE"/>
    <w:rsid w:val="004F6482"/>
    <w:rsid w:val="004F6AE6"/>
    <w:rsid w:val="004F6DCF"/>
    <w:rsid w:val="004F6FB3"/>
    <w:rsid w:val="004F71AE"/>
    <w:rsid w:val="004F722C"/>
    <w:rsid w:val="004F7336"/>
    <w:rsid w:val="004F7455"/>
    <w:rsid w:val="004F7467"/>
    <w:rsid w:val="004F76A3"/>
    <w:rsid w:val="004F7767"/>
    <w:rsid w:val="004F778F"/>
    <w:rsid w:val="004F779C"/>
    <w:rsid w:val="004F792D"/>
    <w:rsid w:val="004F7AB7"/>
    <w:rsid w:val="004F7EDE"/>
    <w:rsid w:val="00500008"/>
    <w:rsid w:val="00500043"/>
    <w:rsid w:val="0050014E"/>
    <w:rsid w:val="005003E4"/>
    <w:rsid w:val="00500488"/>
    <w:rsid w:val="00500D30"/>
    <w:rsid w:val="00500E2C"/>
    <w:rsid w:val="00500FDE"/>
    <w:rsid w:val="00501033"/>
    <w:rsid w:val="00501081"/>
    <w:rsid w:val="0050111C"/>
    <w:rsid w:val="00501654"/>
    <w:rsid w:val="005016BD"/>
    <w:rsid w:val="0050174C"/>
    <w:rsid w:val="00501778"/>
    <w:rsid w:val="00501823"/>
    <w:rsid w:val="005018DC"/>
    <w:rsid w:val="00501A15"/>
    <w:rsid w:val="00501C8A"/>
    <w:rsid w:val="00501C8D"/>
    <w:rsid w:val="00501C94"/>
    <w:rsid w:val="00501CE0"/>
    <w:rsid w:val="00501F39"/>
    <w:rsid w:val="0050217B"/>
    <w:rsid w:val="005024D9"/>
    <w:rsid w:val="005025AC"/>
    <w:rsid w:val="00502ECA"/>
    <w:rsid w:val="005033B0"/>
    <w:rsid w:val="00503612"/>
    <w:rsid w:val="00503751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1BB"/>
    <w:rsid w:val="005054BA"/>
    <w:rsid w:val="00505AAC"/>
    <w:rsid w:val="00505BB3"/>
    <w:rsid w:val="0050608A"/>
    <w:rsid w:val="005063B5"/>
    <w:rsid w:val="005065CD"/>
    <w:rsid w:val="00506816"/>
    <w:rsid w:val="005068C7"/>
    <w:rsid w:val="005068FE"/>
    <w:rsid w:val="00506BF4"/>
    <w:rsid w:val="00506EBE"/>
    <w:rsid w:val="00506F77"/>
    <w:rsid w:val="005073D2"/>
    <w:rsid w:val="005076DE"/>
    <w:rsid w:val="00507CBE"/>
    <w:rsid w:val="00507DCC"/>
    <w:rsid w:val="00507E2D"/>
    <w:rsid w:val="00507F5F"/>
    <w:rsid w:val="005102EA"/>
    <w:rsid w:val="0051061C"/>
    <w:rsid w:val="00510646"/>
    <w:rsid w:val="005107D4"/>
    <w:rsid w:val="005108D3"/>
    <w:rsid w:val="00510A97"/>
    <w:rsid w:val="00510D4D"/>
    <w:rsid w:val="00510DCD"/>
    <w:rsid w:val="00510F27"/>
    <w:rsid w:val="00510FD2"/>
    <w:rsid w:val="005110CF"/>
    <w:rsid w:val="005110D9"/>
    <w:rsid w:val="005110FD"/>
    <w:rsid w:val="0051118E"/>
    <w:rsid w:val="005116B3"/>
    <w:rsid w:val="0051197A"/>
    <w:rsid w:val="00511CC1"/>
    <w:rsid w:val="00511E02"/>
    <w:rsid w:val="00511F1E"/>
    <w:rsid w:val="00511F48"/>
    <w:rsid w:val="00512161"/>
    <w:rsid w:val="005122E2"/>
    <w:rsid w:val="00512467"/>
    <w:rsid w:val="00512635"/>
    <w:rsid w:val="005126F9"/>
    <w:rsid w:val="0051270A"/>
    <w:rsid w:val="005127F8"/>
    <w:rsid w:val="0051280C"/>
    <w:rsid w:val="00512897"/>
    <w:rsid w:val="005129A7"/>
    <w:rsid w:val="00512B40"/>
    <w:rsid w:val="00512CF6"/>
    <w:rsid w:val="005132A3"/>
    <w:rsid w:val="005133E2"/>
    <w:rsid w:val="005133FD"/>
    <w:rsid w:val="005139E3"/>
    <w:rsid w:val="00513BB6"/>
    <w:rsid w:val="00513D34"/>
    <w:rsid w:val="00513E65"/>
    <w:rsid w:val="005141FA"/>
    <w:rsid w:val="0051433A"/>
    <w:rsid w:val="005144A0"/>
    <w:rsid w:val="00514E0C"/>
    <w:rsid w:val="00514E4B"/>
    <w:rsid w:val="00514EB2"/>
    <w:rsid w:val="00514EBC"/>
    <w:rsid w:val="00515549"/>
    <w:rsid w:val="00515554"/>
    <w:rsid w:val="00515634"/>
    <w:rsid w:val="005156A2"/>
    <w:rsid w:val="00515707"/>
    <w:rsid w:val="005157C2"/>
    <w:rsid w:val="005159E7"/>
    <w:rsid w:val="005159F1"/>
    <w:rsid w:val="00515D55"/>
    <w:rsid w:val="00515D82"/>
    <w:rsid w:val="00515FAD"/>
    <w:rsid w:val="005160C3"/>
    <w:rsid w:val="00516491"/>
    <w:rsid w:val="005164ED"/>
    <w:rsid w:val="00516AFB"/>
    <w:rsid w:val="00516DA2"/>
    <w:rsid w:val="00516EA2"/>
    <w:rsid w:val="00516EFE"/>
    <w:rsid w:val="0051714F"/>
    <w:rsid w:val="00517477"/>
    <w:rsid w:val="005174B8"/>
    <w:rsid w:val="0051759C"/>
    <w:rsid w:val="00517817"/>
    <w:rsid w:val="00517882"/>
    <w:rsid w:val="0051799F"/>
    <w:rsid w:val="00517A9B"/>
    <w:rsid w:val="00517C09"/>
    <w:rsid w:val="00517E5D"/>
    <w:rsid w:val="00517FA3"/>
    <w:rsid w:val="0052033F"/>
    <w:rsid w:val="00520643"/>
    <w:rsid w:val="005207CB"/>
    <w:rsid w:val="0052086B"/>
    <w:rsid w:val="00520ACF"/>
    <w:rsid w:val="00520C11"/>
    <w:rsid w:val="00520FBB"/>
    <w:rsid w:val="005214E0"/>
    <w:rsid w:val="00521620"/>
    <w:rsid w:val="00521628"/>
    <w:rsid w:val="0052162E"/>
    <w:rsid w:val="0052173C"/>
    <w:rsid w:val="005218AB"/>
    <w:rsid w:val="00521991"/>
    <w:rsid w:val="00521DB9"/>
    <w:rsid w:val="00521DC6"/>
    <w:rsid w:val="00522027"/>
    <w:rsid w:val="005220EC"/>
    <w:rsid w:val="005223BC"/>
    <w:rsid w:val="00522440"/>
    <w:rsid w:val="005226F1"/>
    <w:rsid w:val="00522763"/>
    <w:rsid w:val="005227FC"/>
    <w:rsid w:val="0052285B"/>
    <w:rsid w:val="005229E5"/>
    <w:rsid w:val="00522C29"/>
    <w:rsid w:val="00522FEC"/>
    <w:rsid w:val="00522FFD"/>
    <w:rsid w:val="0052344F"/>
    <w:rsid w:val="005235A8"/>
    <w:rsid w:val="0052372A"/>
    <w:rsid w:val="00523925"/>
    <w:rsid w:val="005239DB"/>
    <w:rsid w:val="00523A7F"/>
    <w:rsid w:val="00523B83"/>
    <w:rsid w:val="00523C0E"/>
    <w:rsid w:val="00523C30"/>
    <w:rsid w:val="005240AB"/>
    <w:rsid w:val="005241C9"/>
    <w:rsid w:val="005242D8"/>
    <w:rsid w:val="0052439D"/>
    <w:rsid w:val="00524918"/>
    <w:rsid w:val="0052519B"/>
    <w:rsid w:val="00525269"/>
    <w:rsid w:val="005254B8"/>
    <w:rsid w:val="0052569E"/>
    <w:rsid w:val="00525A7A"/>
    <w:rsid w:val="00525A9F"/>
    <w:rsid w:val="00525EBA"/>
    <w:rsid w:val="005260E6"/>
    <w:rsid w:val="005260FC"/>
    <w:rsid w:val="00526110"/>
    <w:rsid w:val="005262E6"/>
    <w:rsid w:val="0052656A"/>
    <w:rsid w:val="0052676B"/>
    <w:rsid w:val="005267FE"/>
    <w:rsid w:val="00526820"/>
    <w:rsid w:val="00526927"/>
    <w:rsid w:val="00526D28"/>
    <w:rsid w:val="00526DBA"/>
    <w:rsid w:val="00526FE0"/>
    <w:rsid w:val="00527055"/>
    <w:rsid w:val="00527451"/>
    <w:rsid w:val="005279D2"/>
    <w:rsid w:val="00527C20"/>
    <w:rsid w:val="00527CF5"/>
    <w:rsid w:val="00527E76"/>
    <w:rsid w:val="005306BC"/>
    <w:rsid w:val="00530B4F"/>
    <w:rsid w:val="00530DCE"/>
    <w:rsid w:val="00530EF1"/>
    <w:rsid w:val="0053129C"/>
    <w:rsid w:val="005313BD"/>
    <w:rsid w:val="005315F2"/>
    <w:rsid w:val="005318B9"/>
    <w:rsid w:val="005319CE"/>
    <w:rsid w:val="00531ECA"/>
    <w:rsid w:val="00532051"/>
    <w:rsid w:val="005321E8"/>
    <w:rsid w:val="0053231E"/>
    <w:rsid w:val="0053234B"/>
    <w:rsid w:val="005325CF"/>
    <w:rsid w:val="005326EF"/>
    <w:rsid w:val="00532BA6"/>
    <w:rsid w:val="00532CC3"/>
    <w:rsid w:val="00532FC8"/>
    <w:rsid w:val="005331F7"/>
    <w:rsid w:val="005332BC"/>
    <w:rsid w:val="005332F2"/>
    <w:rsid w:val="005333E0"/>
    <w:rsid w:val="005333E1"/>
    <w:rsid w:val="0053354F"/>
    <w:rsid w:val="005338B5"/>
    <w:rsid w:val="00533AB5"/>
    <w:rsid w:val="00533B44"/>
    <w:rsid w:val="00533B87"/>
    <w:rsid w:val="00533BB2"/>
    <w:rsid w:val="00533DA7"/>
    <w:rsid w:val="00533EE5"/>
    <w:rsid w:val="005340A9"/>
    <w:rsid w:val="00534213"/>
    <w:rsid w:val="00534336"/>
    <w:rsid w:val="00534596"/>
    <w:rsid w:val="00534870"/>
    <w:rsid w:val="00534958"/>
    <w:rsid w:val="00534C13"/>
    <w:rsid w:val="00534E24"/>
    <w:rsid w:val="00535022"/>
    <w:rsid w:val="0053543C"/>
    <w:rsid w:val="0053583F"/>
    <w:rsid w:val="00535983"/>
    <w:rsid w:val="00535CAF"/>
    <w:rsid w:val="00536296"/>
    <w:rsid w:val="00536457"/>
    <w:rsid w:val="00536532"/>
    <w:rsid w:val="005365D5"/>
    <w:rsid w:val="0053673F"/>
    <w:rsid w:val="005367E2"/>
    <w:rsid w:val="005367F0"/>
    <w:rsid w:val="005368E9"/>
    <w:rsid w:val="00536991"/>
    <w:rsid w:val="00536CB5"/>
    <w:rsid w:val="00536D0D"/>
    <w:rsid w:val="00536DA4"/>
    <w:rsid w:val="00537237"/>
    <w:rsid w:val="005376EB"/>
    <w:rsid w:val="00537AF4"/>
    <w:rsid w:val="00537D52"/>
    <w:rsid w:val="00537F32"/>
    <w:rsid w:val="0054025B"/>
    <w:rsid w:val="0054033C"/>
    <w:rsid w:val="005405C0"/>
    <w:rsid w:val="0054067D"/>
    <w:rsid w:val="00540885"/>
    <w:rsid w:val="00540C60"/>
    <w:rsid w:val="00540CE6"/>
    <w:rsid w:val="00540EE2"/>
    <w:rsid w:val="00540F7E"/>
    <w:rsid w:val="00541395"/>
    <w:rsid w:val="00541677"/>
    <w:rsid w:val="0054196B"/>
    <w:rsid w:val="005419A5"/>
    <w:rsid w:val="00541AA3"/>
    <w:rsid w:val="00541B27"/>
    <w:rsid w:val="00541E6B"/>
    <w:rsid w:val="00541FD9"/>
    <w:rsid w:val="0054205A"/>
    <w:rsid w:val="0054237F"/>
    <w:rsid w:val="005423E1"/>
    <w:rsid w:val="00542435"/>
    <w:rsid w:val="005424A7"/>
    <w:rsid w:val="005424C3"/>
    <w:rsid w:val="00542805"/>
    <w:rsid w:val="005429A0"/>
    <w:rsid w:val="00542B98"/>
    <w:rsid w:val="00542C20"/>
    <w:rsid w:val="00542C7A"/>
    <w:rsid w:val="00542D79"/>
    <w:rsid w:val="00543283"/>
    <w:rsid w:val="005432B2"/>
    <w:rsid w:val="00543368"/>
    <w:rsid w:val="00543417"/>
    <w:rsid w:val="00543B90"/>
    <w:rsid w:val="00543C96"/>
    <w:rsid w:val="00543FB6"/>
    <w:rsid w:val="00544880"/>
    <w:rsid w:val="005449FF"/>
    <w:rsid w:val="00544A9F"/>
    <w:rsid w:val="00544AD9"/>
    <w:rsid w:val="00544C0D"/>
    <w:rsid w:val="00544C32"/>
    <w:rsid w:val="00544C95"/>
    <w:rsid w:val="00544CDA"/>
    <w:rsid w:val="00544D8F"/>
    <w:rsid w:val="00544DE9"/>
    <w:rsid w:val="00544FA2"/>
    <w:rsid w:val="005452A4"/>
    <w:rsid w:val="0054530E"/>
    <w:rsid w:val="00545450"/>
    <w:rsid w:val="0054574C"/>
    <w:rsid w:val="0054575F"/>
    <w:rsid w:val="005457CE"/>
    <w:rsid w:val="0054581A"/>
    <w:rsid w:val="005458F6"/>
    <w:rsid w:val="005459B8"/>
    <w:rsid w:val="00545CF7"/>
    <w:rsid w:val="00545D79"/>
    <w:rsid w:val="00545E2C"/>
    <w:rsid w:val="00546013"/>
    <w:rsid w:val="0054664E"/>
    <w:rsid w:val="00546775"/>
    <w:rsid w:val="00546B3D"/>
    <w:rsid w:val="00546BA9"/>
    <w:rsid w:val="00546CE3"/>
    <w:rsid w:val="005473E7"/>
    <w:rsid w:val="005474BF"/>
    <w:rsid w:val="0054772A"/>
    <w:rsid w:val="00547774"/>
    <w:rsid w:val="00547FEC"/>
    <w:rsid w:val="0055005E"/>
    <w:rsid w:val="0055007B"/>
    <w:rsid w:val="005502A0"/>
    <w:rsid w:val="00550438"/>
    <w:rsid w:val="00550457"/>
    <w:rsid w:val="0055070A"/>
    <w:rsid w:val="005507BE"/>
    <w:rsid w:val="00550AF5"/>
    <w:rsid w:val="00551068"/>
    <w:rsid w:val="00551198"/>
    <w:rsid w:val="0055134D"/>
    <w:rsid w:val="0055137E"/>
    <w:rsid w:val="005513D9"/>
    <w:rsid w:val="005515D1"/>
    <w:rsid w:val="00551884"/>
    <w:rsid w:val="00551AB8"/>
    <w:rsid w:val="00551D40"/>
    <w:rsid w:val="00551D48"/>
    <w:rsid w:val="00551E4E"/>
    <w:rsid w:val="00551ECA"/>
    <w:rsid w:val="005520E2"/>
    <w:rsid w:val="005520FC"/>
    <w:rsid w:val="005523C5"/>
    <w:rsid w:val="0055261C"/>
    <w:rsid w:val="00552695"/>
    <w:rsid w:val="005526FF"/>
    <w:rsid w:val="00552A12"/>
    <w:rsid w:val="00552C87"/>
    <w:rsid w:val="00552DD9"/>
    <w:rsid w:val="00552E4B"/>
    <w:rsid w:val="00552EF4"/>
    <w:rsid w:val="00552FB7"/>
    <w:rsid w:val="005532B8"/>
    <w:rsid w:val="005532C9"/>
    <w:rsid w:val="0055332F"/>
    <w:rsid w:val="00553A08"/>
    <w:rsid w:val="00553BEC"/>
    <w:rsid w:val="005540CB"/>
    <w:rsid w:val="005541EF"/>
    <w:rsid w:val="00554441"/>
    <w:rsid w:val="00554533"/>
    <w:rsid w:val="00554876"/>
    <w:rsid w:val="00554998"/>
    <w:rsid w:val="00554A1E"/>
    <w:rsid w:val="00554B91"/>
    <w:rsid w:val="00554E8B"/>
    <w:rsid w:val="00554FC9"/>
    <w:rsid w:val="00555004"/>
    <w:rsid w:val="00555178"/>
    <w:rsid w:val="005554A5"/>
    <w:rsid w:val="005555A6"/>
    <w:rsid w:val="005557A6"/>
    <w:rsid w:val="00555C08"/>
    <w:rsid w:val="00555C90"/>
    <w:rsid w:val="00555F16"/>
    <w:rsid w:val="005565BD"/>
    <w:rsid w:val="0055663B"/>
    <w:rsid w:val="005567AE"/>
    <w:rsid w:val="0055686C"/>
    <w:rsid w:val="00556A67"/>
    <w:rsid w:val="00556AEB"/>
    <w:rsid w:val="00556BFE"/>
    <w:rsid w:val="00556DBB"/>
    <w:rsid w:val="00556F23"/>
    <w:rsid w:val="00556FB5"/>
    <w:rsid w:val="00557091"/>
    <w:rsid w:val="0055714E"/>
    <w:rsid w:val="00557202"/>
    <w:rsid w:val="005579A6"/>
    <w:rsid w:val="00557AD7"/>
    <w:rsid w:val="00557B45"/>
    <w:rsid w:val="00557CB8"/>
    <w:rsid w:val="00557D8C"/>
    <w:rsid w:val="00557F95"/>
    <w:rsid w:val="0056016E"/>
    <w:rsid w:val="0056018D"/>
    <w:rsid w:val="005602FE"/>
    <w:rsid w:val="00560433"/>
    <w:rsid w:val="005604F7"/>
    <w:rsid w:val="005604F9"/>
    <w:rsid w:val="00560810"/>
    <w:rsid w:val="0056083B"/>
    <w:rsid w:val="00560951"/>
    <w:rsid w:val="00560B92"/>
    <w:rsid w:val="00560D17"/>
    <w:rsid w:val="00560E9D"/>
    <w:rsid w:val="00561164"/>
    <w:rsid w:val="0056131E"/>
    <w:rsid w:val="00561476"/>
    <w:rsid w:val="0056148E"/>
    <w:rsid w:val="005617D8"/>
    <w:rsid w:val="005619CB"/>
    <w:rsid w:val="00561A80"/>
    <w:rsid w:val="00561B0A"/>
    <w:rsid w:val="00561F2E"/>
    <w:rsid w:val="00561F3D"/>
    <w:rsid w:val="00561F66"/>
    <w:rsid w:val="0056200C"/>
    <w:rsid w:val="00562262"/>
    <w:rsid w:val="0056248D"/>
    <w:rsid w:val="005624BA"/>
    <w:rsid w:val="0056259F"/>
    <w:rsid w:val="00562905"/>
    <w:rsid w:val="00562979"/>
    <w:rsid w:val="00562E0B"/>
    <w:rsid w:val="00562E33"/>
    <w:rsid w:val="00563044"/>
    <w:rsid w:val="005630E5"/>
    <w:rsid w:val="005631AF"/>
    <w:rsid w:val="005632B4"/>
    <w:rsid w:val="005633DC"/>
    <w:rsid w:val="005635C5"/>
    <w:rsid w:val="005637C9"/>
    <w:rsid w:val="00563861"/>
    <w:rsid w:val="005639EA"/>
    <w:rsid w:val="00563CAA"/>
    <w:rsid w:val="00563E10"/>
    <w:rsid w:val="00563F7F"/>
    <w:rsid w:val="00564295"/>
    <w:rsid w:val="005645A4"/>
    <w:rsid w:val="005645BF"/>
    <w:rsid w:val="005648BD"/>
    <w:rsid w:val="00564AFA"/>
    <w:rsid w:val="00564BB7"/>
    <w:rsid w:val="00564D44"/>
    <w:rsid w:val="00564ECD"/>
    <w:rsid w:val="00565066"/>
    <w:rsid w:val="0056517C"/>
    <w:rsid w:val="00565597"/>
    <w:rsid w:val="005655A5"/>
    <w:rsid w:val="00565805"/>
    <w:rsid w:val="00565979"/>
    <w:rsid w:val="00565A1B"/>
    <w:rsid w:val="00565A5C"/>
    <w:rsid w:val="00565BED"/>
    <w:rsid w:val="00565C2A"/>
    <w:rsid w:val="00565F3D"/>
    <w:rsid w:val="005665BE"/>
    <w:rsid w:val="005667BE"/>
    <w:rsid w:val="00566816"/>
    <w:rsid w:val="00566AFC"/>
    <w:rsid w:val="00566C2F"/>
    <w:rsid w:val="00566C3C"/>
    <w:rsid w:val="00566E70"/>
    <w:rsid w:val="00566F19"/>
    <w:rsid w:val="005671CD"/>
    <w:rsid w:val="00567215"/>
    <w:rsid w:val="005673BE"/>
    <w:rsid w:val="005673E7"/>
    <w:rsid w:val="00567452"/>
    <w:rsid w:val="005676A9"/>
    <w:rsid w:val="005677F4"/>
    <w:rsid w:val="0056791C"/>
    <w:rsid w:val="00567937"/>
    <w:rsid w:val="005679A6"/>
    <w:rsid w:val="00567BF9"/>
    <w:rsid w:val="00567C22"/>
    <w:rsid w:val="00567C98"/>
    <w:rsid w:val="00567D65"/>
    <w:rsid w:val="00567F7E"/>
    <w:rsid w:val="0057020E"/>
    <w:rsid w:val="00570213"/>
    <w:rsid w:val="00570342"/>
    <w:rsid w:val="00570375"/>
    <w:rsid w:val="005704AB"/>
    <w:rsid w:val="005704BF"/>
    <w:rsid w:val="0057070A"/>
    <w:rsid w:val="00570793"/>
    <w:rsid w:val="00570FBE"/>
    <w:rsid w:val="00570FE5"/>
    <w:rsid w:val="00571038"/>
    <w:rsid w:val="005712A7"/>
    <w:rsid w:val="00571D17"/>
    <w:rsid w:val="00571E57"/>
    <w:rsid w:val="00572025"/>
    <w:rsid w:val="005724B8"/>
    <w:rsid w:val="0057281E"/>
    <w:rsid w:val="0057297D"/>
    <w:rsid w:val="00572A40"/>
    <w:rsid w:val="00572A84"/>
    <w:rsid w:val="00572B34"/>
    <w:rsid w:val="00572B3C"/>
    <w:rsid w:val="00572B8C"/>
    <w:rsid w:val="00572CEB"/>
    <w:rsid w:val="00572F10"/>
    <w:rsid w:val="00573097"/>
    <w:rsid w:val="005734BF"/>
    <w:rsid w:val="005737B9"/>
    <w:rsid w:val="00573C09"/>
    <w:rsid w:val="00573D40"/>
    <w:rsid w:val="00573D8B"/>
    <w:rsid w:val="00573F92"/>
    <w:rsid w:val="005740A6"/>
    <w:rsid w:val="00574246"/>
    <w:rsid w:val="0057447D"/>
    <w:rsid w:val="00574561"/>
    <w:rsid w:val="00574FF1"/>
    <w:rsid w:val="00575099"/>
    <w:rsid w:val="00575332"/>
    <w:rsid w:val="005753A5"/>
    <w:rsid w:val="005753E0"/>
    <w:rsid w:val="00575637"/>
    <w:rsid w:val="0057592B"/>
    <w:rsid w:val="00575ACE"/>
    <w:rsid w:val="00575C49"/>
    <w:rsid w:val="00575F72"/>
    <w:rsid w:val="00576336"/>
    <w:rsid w:val="00576A07"/>
    <w:rsid w:val="00576A14"/>
    <w:rsid w:val="00576CBE"/>
    <w:rsid w:val="00576D1A"/>
    <w:rsid w:val="00576D93"/>
    <w:rsid w:val="00576F8B"/>
    <w:rsid w:val="00577C50"/>
    <w:rsid w:val="00577CA5"/>
    <w:rsid w:val="00577D74"/>
    <w:rsid w:val="00577DF2"/>
    <w:rsid w:val="00577E53"/>
    <w:rsid w:val="00580083"/>
    <w:rsid w:val="00580615"/>
    <w:rsid w:val="00580720"/>
    <w:rsid w:val="00580A9C"/>
    <w:rsid w:val="00580BAC"/>
    <w:rsid w:val="00580C30"/>
    <w:rsid w:val="00580D15"/>
    <w:rsid w:val="00580D29"/>
    <w:rsid w:val="00580D84"/>
    <w:rsid w:val="00580E1A"/>
    <w:rsid w:val="005810DC"/>
    <w:rsid w:val="0058114D"/>
    <w:rsid w:val="00581329"/>
    <w:rsid w:val="00581348"/>
    <w:rsid w:val="00581432"/>
    <w:rsid w:val="005814CB"/>
    <w:rsid w:val="00581667"/>
    <w:rsid w:val="005816B7"/>
    <w:rsid w:val="0058179A"/>
    <w:rsid w:val="005818A2"/>
    <w:rsid w:val="00581917"/>
    <w:rsid w:val="00581C2D"/>
    <w:rsid w:val="00581C7B"/>
    <w:rsid w:val="00581C9D"/>
    <w:rsid w:val="00581DC9"/>
    <w:rsid w:val="00581DD8"/>
    <w:rsid w:val="0058208C"/>
    <w:rsid w:val="0058208E"/>
    <w:rsid w:val="005821C2"/>
    <w:rsid w:val="005823A0"/>
    <w:rsid w:val="0058254A"/>
    <w:rsid w:val="005829B0"/>
    <w:rsid w:val="00582B3A"/>
    <w:rsid w:val="00582C00"/>
    <w:rsid w:val="00582DC3"/>
    <w:rsid w:val="005830C0"/>
    <w:rsid w:val="005830D6"/>
    <w:rsid w:val="005832B1"/>
    <w:rsid w:val="0058333C"/>
    <w:rsid w:val="005833BF"/>
    <w:rsid w:val="005834F2"/>
    <w:rsid w:val="005837DA"/>
    <w:rsid w:val="00583B1A"/>
    <w:rsid w:val="00583C2F"/>
    <w:rsid w:val="00583CBA"/>
    <w:rsid w:val="00583F8D"/>
    <w:rsid w:val="00583FEC"/>
    <w:rsid w:val="00584036"/>
    <w:rsid w:val="00584043"/>
    <w:rsid w:val="005842D1"/>
    <w:rsid w:val="0058439C"/>
    <w:rsid w:val="00584554"/>
    <w:rsid w:val="00584774"/>
    <w:rsid w:val="005847D6"/>
    <w:rsid w:val="00584826"/>
    <w:rsid w:val="005848F7"/>
    <w:rsid w:val="00584955"/>
    <w:rsid w:val="00584B29"/>
    <w:rsid w:val="00584B89"/>
    <w:rsid w:val="00584C8A"/>
    <w:rsid w:val="00584CC9"/>
    <w:rsid w:val="00584EC6"/>
    <w:rsid w:val="00585230"/>
    <w:rsid w:val="00585266"/>
    <w:rsid w:val="00585909"/>
    <w:rsid w:val="00585B5F"/>
    <w:rsid w:val="00585CF7"/>
    <w:rsid w:val="00585D64"/>
    <w:rsid w:val="00585F89"/>
    <w:rsid w:val="00585FDF"/>
    <w:rsid w:val="005863CE"/>
    <w:rsid w:val="0058640D"/>
    <w:rsid w:val="00586419"/>
    <w:rsid w:val="00586B37"/>
    <w:rsid w:val="00586CDA"/>
    <w:rsid w:val="00586E9C"/>
    <w:rsid w:val="005871C7"/>
    <w:rsid w:val="005872A4"/>
    <w:rsid w:val="005873D0"/>
    <w:rsid w:val="0058758C"/>
    <w:rsid w:val="0058766B"/>
    <w:rsid w:val="0058789A"/>
    <w:rsid w:val="00587A18"/>
    <w:rsid w:val="00587A6C"/>
    <w:rsid w:val="00587D18"/>
    <w:rsid w:val="00587D6A"/>
    <w:rsid w:val="005905B7"/>
    <w:rsid w:val="0059077E"/>
    <w:rsid w:val="00590A6C"/>
    <w:rsid w:val="00590D13"/>
    <w:rsid w:val="00590E9F"/>
    <w:rsid w:val="00590F11"/>
    <w:rsid w:val="00591157"/>
    <w:rsid w:val="0059118D"/>
    <w:rsid w:val="0059140C"/>
    <w:rsid w:val="005915FE"/>
    <w:rsid w:val="0059183D"/>
    <w:rsid w:val="005918D0"/>
    <w:rsid w:val="005918E6"/>
    <w:rsid w:val="0059190E"/>
    <w:rsid w:val="00591933"/>
    <w:rsid w:val="00591A31"/>
    <w:rsid w:val="00591B74"/>
    <w:rsid w:val="00591F53"/>
    <w:rsid w:val="005920C8"/>
    <w:rsid w:val="005923AE"/>
    <w:rsid w:val="00592A24"/>
    <w:rsid w:val="00592B79"/>
    <w:rsid w:val="00592B86"/>
    <w:rsid w:val="00592F3D"/>
    <w:rsid w:val="005933ED"/>
    <w:rsid w:val="005934A2"/>
    <w:rsid w:val="00593EC7"/>
    <w:rsid w:val="00593F67"/>
    <w:rsid w:val="005942F0"/>
    <w:rsid w:val="00594384"/>
    <w:rsid w:val="00594544"/>
    <w:rsid w:val="005945B0"/>
    <w:rsid w:val="005946AD"/>
    <w:rsid w:val="0059482A"/>
    <w:rsid w:val="005949EA"/>
    <w:rsid w:val="00594B85"/>
    <w:rsid w:val="00594C0C"/>
    <w:rsid w:val="00594C4F"/>
    <w:rsid w:val="00594CA9"/>
    <w:rsid w:val="00594ED2"/>
    <w:rsid w:val="005951AD"/>
    <w:rsid w:val="0059525E"/>
    <w:rsid w:val="0059566F"/>
    <w:rsid w:val="00595740"/>
    <w:rsid w:val="005957C7"/>
    <w:rsid w:val="0059595E"/>
    <w:rsid w:val="0059596C"/>
    <w:rsid w:val="00595B71"/>
    <w:rsid w:val="00595F10"/>
    <w:rsid w:val="0059637E"/>
    <w:rsid w:val="00596483"/>
    <w:rsid w:val="005964C2"/>
    <w:rsid w:val="00596558"/>
    <w:rsid w:val="00596A0F"/>
    <w:rsid w:val="00596C7B"/>
    <w:rsid w:val="00596CAB"/>
    <w:rsid w:val="00596DE7"/>
    <w:rsid w:val="00596E7B"/>
    <w:rsid w:val="005970DC"/>
    <w:rsid w:val="00597121"/>
    <w:rsid w:val="0059722A"/>
    <w:rsid w:val="00597642"/>
    <w:rsid w:val="005977AC"/>
    <w:rsid w:val="005978A6"/>
    <w:rsid w:val="005978A8"/>
    <w:rsid w:val="00597927"/>
    <w:rsid w:val="005979B5"/>
    <w:rsid w:val="00597B07"/>
    <w:rsid w:val="00597E16"/>
    <w:rsid w:val="00597E31"/>
    <w:rsid w:val="005A030B"/>
    <w:rsid w:val="005A03CF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79F"/>
    <w:rsid w:val="005A17DB"/>
    <w:rsid w:val="005A1A0B"/>
    <w:rsid w:val="005A1EB4"/>
    <w:rsid w:val="005A1FA7"/>
    <w:rsid w:val="005A20DD"/>
    <w:rsid w:val="005A264D"/>
    <w:rsid w:val="005A27CE"/>
    <w:rsid w:val="005A28EE"/>
    <w:rsid w:val="005A290E"/>
    <w:rsid w:val="005A29AE"/>
    <w:rsid w:val="005A29C7"/>
    <w:rsid w:val="005A2A3A"/>
    <w:rsid w:val="005A2A83"/>
    <w:rsid w:val="005A2FC0"/>
    <w:rsid w:val="005A3011"/>
    <w:rsid w:val="005A3146"/>
    <w:rsid w:val="005A332D"/>
    <w:rsid w:val="005A364A"/>
    <w:rsid w:val="005A39F8"/>
    <w:rsid w:val="005A3D1A"/>
    <w:rsid w:val="005A4075"/>
    <w:rsid w:val="005A444D"/>
    <w:rsid w:val="005A4508"/>
    <w:rsid w:val="005A4612"/>
    <w:rsid w:val="005A492E"/>
    <w:rsid w:val="005A4959"/>
    <w:rsid w:val="005A4A41"/>
    <w:rsid w:val="005A4C68"/>
    <w:rsid w:val="005A4D44"/>
    <w:rsid w:val="005A4EAD"/>
    <w:rsid w:val="005A4FA6"/>
    <w:rsid w:val="005A54CD"/>
    <w:rsid w:val="005A5852"/>
    <w:rsid w:val="005A5AB7"/>
    <w:rsid w:val="005A624E"/>
    <w:rsid w:val="005A631F"/>
    <w:rsid w:val="005A6391"/>
    <w:rsid w:val="005A6649"/>
    <w:rsid w:val="005A6657"/>
    <w:rsid w:val="005A6D7F"/>
    <w:rsid w:val="005A6EEC"/>
    <w:rsid w:val="005A6FE9"/>
    <w:rsid w:val="005A71B3"/>
    <w:rsid w:val="005A7291"/>
    <w:rsid w:val="005A7299"/>
    <w:rsid w:val="005A72A0"/>
    <w:rsid w:val="005A7572"/>
    <w:rsid w:val="005A7876"/>
    <w:rsid w:val="005A79AF"/>
    <w:rsid w:val="005A7AF1"/>
    <w:rsid w:val="005A7CA9"/>
    <w:rsid w:val="005A7F50"/>
    <w:rsid w:val="005B03AF"/>
    <w:rsid w:val="005B03E8"/>
    <w:rsid w:val="005B03F1"/>
    <w:rsid w:val="005B05A9"/>
    <w:rsid w:val="005B065C"/>
    <w:rsid w:val="005B0768"/>
    <w:rsid w:val="005B07EE"/>
    <w:rsid w:val="005B0939"/>
    <w:rsid w:val="005B0ACD"/>
    <w:rsid w:val="005B0ADB"/>
    <w:rsid w:val="005B0C18"/>
    <w:rsid w:val="005B0EB6"/>
    <w:rsid w:val="005B14CC"/>
    <w:rsid w:val="005B19CB"/>
    <w:rsid w:val="005B1A3A"/>
    <w:rsid w:val="005B2046"/>
    <w:rsid w:val="005B2263"/>
    <w:rsid w:val="005B252C"/>
    <w:rsid w:val="005B265C"/>
    <w:rsid w:val="005B27D5"/>
    <w:rsid w:val="005B2943"/>
    <w:rsid w:val="005B2B9C"/>
    <w:rsid w:val="005B2DC8"/>
    <w:rsid w:val="005B2E5D"/>
    <w:rsid w:val="005B2EA5"/>
    <w:rsid w:val="005B2FD4"/>
    <w:rsid w:val="005B3407"/>
    <w:rsid w:val="005B3545"/>
    <w:rsid w:val="005B3631"/>
    <w:rsid w:val="005B3690"/>
    <w:rsid w:val="005B37D3"/>
    <w:rsid w:val="005B3CF4"/>
    <w:rsid w:val="005B3E23"/>
    <w:rsid w:val="005B3F2E"/>
    <w:rsid w:val="005B410C"/>
    <w:rsid w:val="005B4396"/>
    <w:rsid w:val="005B451E"/>
    <w:rsid w:val="005B452F"/>
    <w:rsid w:val="005B4955"/>
    <w:rsid w:val="005B4B1F"/>
    <w:rsid w:val="005B4F75"/>
    <w:rsid w:val="005B5014"/>
    <w:rsid w:val="005B51C0"/>
    <w:rsid w:val="005B53DC"/>
    <w:rsid w:val="005B54E2"/>
    <w:rsid w:val="005B5501"/>
    <w:rsid w:val="005B5661"/>
    <w:rsid w:val="005B597C"/>
    <w:rsid w:val="005B5B78"/>
    <w:rsid w:val="005B5C5E"/>
    <w:rsid w:val="005B5D0D"/>
    <w:rsid w:val="005B5F2E"/>
    <w:rsid w:val="005B5F7B"/>
    <w:rsid w:val="005B62A4"/>
    <w:rsid w:val="005B668B"/>
    <w:rsid w:val="005B6913"/>
    <w:rsid w:val="005B6F44"/>
    <w:rsid w:val="005B7011"/>
    <w:rsid w:val="005B71E4"/>
    <w:rsid w:val="005B764F"/>
    <w:rsid w:val="005B77BD"/>
    <w:rsid w:val="005B797D"/>
    <w:rsid w:val="005B7A0C"/>
    <w:rsid w:val="005B7E18"/>
    <w:rsid w:val="005B7EB7"/>
    <w:rsid w:val="005C02C2"/>
    <w:rsid w:val="005C03C1"/>
    <w:rsid w:val="005C03D0"/>
    <w:rsid w:val="005C03D6"/>
    <w:rsid w:val="005C03F1"/>
    <w:rsid w:val="005C048E"/>
    <w:rsid w:val="005C06B7"/>
    <w:rsid w:val="005C07E5"/>
    <w:rsid w:val="005C0957"/>
    <w:rsid w:val="005C0E74"/>
    <w:rsid w:val="005C133F"/>
    <w:rsid w:val="005C16B6"/>
    <w:rsid w:val="005C1734"/>
    <w:rsid w:val="005C1C73"/>
    <w:rsid w:val="005C1D10"/>
    <w:rsid w:val="005C21DB"/>
    <w:rsid w:val="005C246D"/>
    <w:rsid w:val="005C27D7"/>
    <w:rsid w:val="005C27E7"/>
    <w:rsid w:val="005C29FA"/>
    <w:rsid w:val="005C2B72"/>
    <w:rsid w:val="005C2C44"/>
    <w:rsid w:val="005C2DA7"/>
    <w:rsid w:val="005C2E04"/>
    <w:rsid w:val="005C2EEC"/>
    <w:rsid w:val="005C332F"/>
    <w:rsid w:val="005C337F"/>
    <w:rsid w:val="005C3740"/>
    <w:rsid w:val="005C376C"/>
    <w:rsid w:val="005C392A"/>
    <w:rsid w:val="005C3D54"/>
    <w:rsid w:val="005C4060"/>
    <w:rsid w:val="005C406D"/>
    <w:rsid w:val="005C4110"/>
    <w:rsid w:val="005C430B"/>
    <w:rsid w:val="005C4318"/>
    <w:rsid w:val="005C447A"/>
    <w:rsid w:val="005C4610"/>
    <w:rsid w:val="005C47AA"/>
    <w:rsid w:val="005C480A"/>
    <w:rsid w:val="005C4892"/>
    <w:rsid w:val="005C4D25"/>
    <w:rsid w:val="005C4E45"/>
    <w:rsid w:val="005C5127"/>
    <w:rsid w:val="005C51AD"/>
    <w:rsid w:val="005C530A"/>
    <w:rsid w:val="005C53B2"/>
    <w:rsid w:val="005C5A48"/>
    <w:rsid w:val="005C5A9B"/>
    <w:rsid w:val="005C5E5A"/>
    <w:rsid w:val="005C5F20"/>
    <w:rsid w:val="005C6021"/>
    <w:rsid w:val="005C6873"/>
    <w:rsid w:val="005C68ED"/>
    <w:rsid w:val="005C6A23"/>
    <w:rsid w:val="005C6F44"/>
    <w:rsid w:val="005C6FB6"/>
    <w:rsid w:val="005C7148"/>
    <w:rsid w:val="005C71FC"/>
    <w:rsid w:val="005C7347"/>
    <w:rsid w:val="005C745D"/>
    <w:rsid w:val="005C7A5F"/>
    <w:rsid w:val="005C7CA8"/>
    <w:rsid w:val="005C7D3A"/>
    <w:rsid w:val="005D0154"/>
    <w:rsid w:val="005D031E"/>
    <w:rsid w:val="005D042F"/>
    <w:rsid w:val="005D0438"/>
    <w:rsid w:val="005D08CF"/>
    <w:rsid w:val="005D0A60"/>
    <w:rsid w:val="005D0B03"/>
    <w:rsid w:val="005D0F5B"/>
    <w:rsid w:val="005D124D"/>
    <w:rsid w:val="005D1317"/>
    <w:rsid w:val="005D1498"/>
    <w:rsid w:val="005D157B"/>
    <w:rsid w:val="005D15DD"/>
    <w:rsid w:val="005D1634"/>
    <w:rsid w:val="005D1962"/>
    <w:rsid w:val="005D1C33"/>
    <w:rsid w:val="005D1DCA"/>
    <w:rsid w:val="005D23B9"/>
    <w:rsid w:val="005D2411"/>
    <w:rsid w:val="005D2A59"/>
    <w:rsid w:val="005D2AAB"/>
    <w:rsid w:val="005D2B7C"/>
    <w:rsid w:val="005D2F59"/>
    <w:rsid w:val="005D30AF"/>
    <w:rsid w:val="005D3214"/>
    <w:rsid w:val="005D3257"/>
    <w:rsid w:val="005D3460"/>
    <w:rsid w:val="005D3896"/>
    <w:rsid w:val="005D3C53"/>
    <w:rsid w:val="005D3C74"/>
    <w:rsid w:val="005D3C80"/>
    <w:rsid w:val="005D3C8C"/>
    <w:rsid w:val="005D41E8"/>
    <w:rsid w:val="005D4341"/>
    <w:rsid w:val="005D449D"/>
    <w:rsid w:val="005D4646"/>
    <w:rsid w:val="005D4921"/>
    <w:rsid w:val="005D4BBA"/>
    <w:rsid w:val="005D4C11"/>
    <w:rsid w:val="005D4E54"/>
    <w:rsid w:val="005D4EA4"/>
    <w:rsid w:val="005D548F"/>
    <w:rsid w:val="005D55F2"/>
    <w:rsid w:val="005D5729"/>
    <w:rsid w:val="005D5A2F"/>
    <w:rsid w:val="005D5A8A"/>
    <w:rsid w:val="005D5CEA"/>
    <w:rsid w:val="005D5D34"/>
    <w:rsid w:val="005D5E71"/>
    <w:rsid w:val="005D63D5"/>
    <w:rsid w:val="005D6965"/>
    <w:rsid w:val="005D69AF"/>
    <w:rsid w:val="005D6A61"/>
    <w:rsid w:val="005D6AEC"/>
    <w:rsid w:val="005D6FDF"/>
    <w:rsid w:val="005D7013"/>
    <w:rsid w:val="005D7A10"/>
    <w:rsid w:val="005D7D95"/>
    <w:rsid w:val="005D7E56"/>
    <w:rsid w:val="005D7E8C"/>
    <w:rsid w:val="005E0082"/>
    <w:rsid w:val="005E05D5"/>
    <w:rsid w:val="005E06CA"/>
    <w:rsid w:val="005E0C5D"/>
    <w:rsid w:val="005E0D9A"/>
    <w:rsid w:val="005E0E91"/>
    <w:rsid w:val="005E0F8E"/>
    <w:rsid w:val="005E117B"/>
    <w:rsid w:val="005E12A7"/>
    <w:rsid w:val="005E150B"/>
    <w:rsid w:val="005E1A5C"/>
    <w:rsid w:val="005E1F12"/>
    <w:rsid w:val="005E2399"/>
    <w:rsid w:val="005E23D9"/>
    <w:rsid w:val="005E2900"/>
    <w:rsid w:val="005E2B44"/>
    <w:rsid w:val="005E2C3E"/>
    <w:rsid w:val="005E2EA3"/>
    <w:rsid w:val="005E2F42"/>
    <w:rsid w:val="005E30CA"/>
    <w:rsid w:val="005E32F4"/>
    <w:rsid w:val="005E34AA"/>
    <w:rsid w:val="005E357D"/>
    <w:rsid w:val="005E397D"/>
    <w:rsid w:val="005E3B46"/>
    <w:rsid w:val="005E3B48"/>
    <w:rsid w:val="005E3F35"/>
    <w:rsid w:val="005E406A"/>
    <w:rsid w:val="005E40AE"/>
    <w:rsid w:val="005E412F"/>
    <w:rsid w:val="005E434F"/>
    <w:rsid w:val="005E4434"/>
    <w:rsid w:val="005E46BD"/>
    <w:rsid w:val="005E4D75"/>
    <w:rsid w:val="005E52BB"/>
    <w:rsid w:val="005E55C0"/>
    <w:rsid w:val="005E58E0"/>
    <w:rsid w:val="005E59E3"/>
    <w:rsid w:val="005E59F6"/>
    <w:rsid w:val="005E5D4E"/>
    <w:rsid w:val="005E5E15"/>
    <w:rsid w:val="005E6113"/>
    <w:rsid w:val="005E61D1"/>
    <w:rsid w:val="005E63FF"/>
    <w:rsid w:val="005E64CA"/>
    <w:rsid w:val="005E6BA8"/>
    <w:rsid w:val="005E6C74"/>
    <w:rsid w:val="005E6F6D"/>
    <w:rsid w:val="005E6F6F"/>
    <w:rsid w:val="005E714E"/>
    <w:rsid w:val="005E7480"/>
    <w:rsid w:val="005E74FD"/>
    <w:rsid w:val="005E7556"/>
    <w:rsid w:val="005E7764"/>
    <w:rsid w:val="005E7940"/>
    <w:rsid w:val="005E7B42"/>
    <w:rsid w:val="005E7C98"/>
    <w:rsid w:val="005E7DBF"/>
    <w:rsid w:val="005E7E37"/>
    <w:rsid w:val="005E7E87"/>
    <w:rsid w:val="005E7F0B"/>
    <w:rsid w:val="005F0958"/>
    <w:rsid w:val="005F09E5"/>
    <w:rsid w:val="005F0A9D"/>
    <w:rsid w:val="005F0DE7"/>
    <w:rsid w:val="005F0FFD"/>
    <w:rsid w:val="005F1258"/>
    <w:rsid w:val="005F125C"/>
    <w:rsid w:val="005F1462"/>
    <w:rsid w:val="005F1B06"/>
    <w:rsid w:val="005F1B13"/>
    <w:rsid w:val="005F2121"/>
    <w:rsid w:val="005F21CA"/>
    <w:rsid w:val="005F2432"/>
    <w:rsid w:val="005F2497"/>
    <w:rsid w:val="005F28C7"/>
    <w:rsid w:val="005F3043"/>
    <w:rsid w:val="005F3399"/>
    <w:rsid w:val="005F3735"/>
    <w:rsid w:val="005F38ED"/>
    <w:rsid w:val="005F39DD"/>
    <w:rsid w:val="005F3A67"/>
    <w:rsid w:val="005F3B63"/>
    <w:rsid w:val="005F3E2C"/>
    <w:rsid w:val="005F3EFE"/>
    <w:rsid w:val="005F3F1C"/>
    <w:rsid w:val="005F3FC8"/>
    <w:rsid w:val="005F434C"/>
    <w:rsid w:val="005F46F8"/>
    <w:rsid w:val="005F49C4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42D"/>
    <w:rsid w:val="005F55B7"/>
    <w:rsid w:val="005F5CDB"/>
    <w:rsid w:val="005F5D9A"/>
    <w:rsid w:val="005F5F04"/>
    <w:rsid w:val="005F5FC3"/>
    <w:rsid w:val="005F619F"/>
    <w:rsid w:val="005F6344"/>
    <w:rsid w:val="005F6A3C"/>
    <w:rsid w:val="005F6EEC"/>
    <w:rsid w:val="005F6F00"/>
    <w:rsid w:val="005F6F13"/>
    <w:rsid w:val="005F7332"/>
    <w:rsid w:val="005F74C3"/>
    <w:rsid w:val="005F76B4"/>
    <w:rsid w:val="005F7712"/>
    <w:rsid w:val="005F78CD"/>
    <w:rsid w:val="005F7C76"/>
    <w:rsid w:val="005F7F8B"/>
    <w:rsid w:val="005F7FA1"/>
    <w:rsid w:val="005F7FE3"/>
    <w:rsid w:val="00600268"/>
    <w:rsid w:val="00600ADE"/>
    <w:rsid w:val="00600BA9"/>
    <w:rsid w:val="00600C57"/>
    <w:rsid w:val="00600C73"/>
    <w:rsid w:val="00600E84"/>
    <w:rsid w:val="00600E8F"/>
    <w:rsid w:val="0060112F"/>
    <w:rsid w:val="006011A2"/>
    <w:rsid w:val="00601235"/>
    <w:rsid w:val="006015CF"/>
    <w:rsid w:val="006015F6"/>
    <w:rsid w:val="006015FC"/>
    <w:rsid w:val="006019D7"/>
    <w:rsid w:val="00601BD8"/>
    <w:rsid w:val="00601BFE"/>
    <w:rsid w:val="00601EA6"/>
    <w:rsid w:val="00602193"/>
    <w:rsid w:val="0060232D"/>
    <w:rsid w:val="006026E6"/>
    <w:rsid w:val="00602724"/>
    <w:rsid w:val="00602762"/>
    <w:rsid w:val="00602B81"/>
    <w:rsid w:val="00602C1D"/>
    <w:rsid w:val="00602D05"/>
    <w:rsid w:val="00602D13"/>
    <w:rsid w:val="00602D60"/>
    <w:rsid w:val="0060303F"/>
    <w:rsid w:val="00603076"/>
    <w:rsid w:val="00603687"/>
    <w:rsid w:val="0060395D"/>
    <w:rsid w:val="006039B2"/>
    <w:rsid w:val="00603B2E"/>
    <w:rsid w:val="00603C13"/>
    <w:rsid w:val="00603EE7"/>
    <w:rsid w:val="00603FFD"/>
    <w:rsid w:val="006040F1"/>
    <w:rsid w:val="006041B7"/>
    <w:rsid w:val="0060498C"/>
    <w:rsid w:val="00604B5E"/>
    <w:rsid w:val="00604F65"/>
    <w:rsid w:val="0060516D"/>
    <w:rsid w:val="006051D2"/>
    <w:rsid w:val="006052D7"/>
    <w:rsid w:val="006053F5"/>
    <w:rsid w:val="00605435"/>
    <w:rsid w:val="006055BD"/>
    <w:rsid w:val="00605727"/>
    <w:rsid w:val="0060579E"/>
    <w:rsid w:val="00605A11"/>
    <w:rsid w:val="00605AB4"/>
    <w:rsid w:val="00605AC0"/>
    <w:rsid w:val="00605C10"/>
    <w:rsid w:val="00605D44"/>
    <w:rsid w:val="00605EBF"/>
    <w:rsid w:val="00605FFA"/>
    <w:rsid w:val="006060CD"/>
    <w:rsid w:val="00606163"/>
    <w:rsid w:val="00606ABC"/>
    <w:rsid w:val="00606D01"/>
    <w:rsid w:val="00606D88"/>
    <w:rsid w:val="00606E5F"/>
    <w:rsid w:val="0060702B"/>
    <w:rsid w:val="0060717B"/>
    <w:rsid w:val="006071F3"/>
    <w:rsid w:val="00607523"/>
    <w:rsid w:val="00607AFA"/>
    <w:rsid w:val="00607B54"/>
    <w:rsid w:val="00607FDD"/>
    <w:rsid w:val="00610059"/>
    <w:rsid w:val="006103DA"/>
    <w:rsid w:val="00610580"/>
    <w:rsid w:val="006109A6"/>
    <w:rsid w:val="00610A64"/>
    <w:rsid w:val="00610BDA"/>
    <w:rsid w:val="00610E15"/>
    <w:rsid w:val="00610ED1"/>
    <w:rsid w:val="00610EFD"/>
    <w:rsid w:val="00610F65"/>
    <w:rsid w:val="00611011"/>
    <w:rsid w:val="0061114B"/>
    <w:rsid w:val="006113E1"/>
    <w:rsid w:val="006114FD"/>
    <w:rsid w:val="006115F6"/>
    <w:rsid w:val="00611691"/>
    <w:rsid w:val="0061178E"/>
    <w:rsid w:val="00611B86"/>
    <w:rsid w:val="00611CBD"/>
    <w:rsid w:val="00611D70"/>
    <w:rsid w:val="00611EC1"/>
    <w:rsid w:val="00612457"/>
    <w:rsid w:val="00612564"/>
    <w:rsid w:val="00612737"/>
    <w:rsid w:val="00612965"/>
    <w:rsid w:val="00612968"/>
    <w:rsid w:val="006129B0"/>
    <w:rsid w:val="006129F1"/>
    <w:rsid w:val="00612AC2"/>
    <w:rsid w:val="006130C0"/>
    <w:rsid w:val="006134DB"/>
    <w:rsid w:val="0061359E"/>
    <w:rsid w:val="00613617"/>
    <w:rsid w:val="0061376E"/>
    <w:rsid w:val="006139D2"/>
    <w:rsid w:val="00613A53"/>
    <w:rsid w:val="00613D74"/>
    <w:rsid w:val="00613F02"/>
    <w:rsid w:val="0061433B"/>
    <w:rsid w:val="00614366"/>
    <w:rsid w:val="0061449B"/>
    <w:rsid w:val="00614873"/>
    <w:rsid w:val="006148BF"/>
    <w:rsid w:val="006148DB"/>
    <w:rsid w:val="00614F1F"/>
    <w:rsid w:val="006150C6"/>
    <w:rsid w:val="00615157"/>
    <w:rsid w:val="00615189"/>
    <w:rsid w:val="00615408"/>
    <w:rsid w:val="00615435"/>
    <w:rsid w:val="006158C9"/>
    <w:rsid w:val="00615ABC"/>
    <w:rsid w:val="00615DA8"/>
    <w:rsid w:val="00616052"/>
    <w:rsid w:val="0061623E"/>
    <w:rsid w:val="00616245"/>
    <w:rsid w:val="006163CE"/>
    <w:rsid w:val="00616417"/>
    <w:rsid w:val="006164DA"/>
    <w:rsid w:val="006165EA"/>
    <w:rsid w:val="0061675E"/>
    <w:rsid w:val="006168B1"/>
    <w:rsid w:val="00616992"/>
    <w:rsid w:val="00616A28"/>
    <w:rsid w:val="00616AF3"/>
    <w:rsid w:val="00616E67"/>
    <w:rsid w:val="0061737F"/>
    <w:rsid w:val="0061763D"/>
    <w:rsid w:val="0061785E"/>
    <w:rsid w:val="00617A05"/>
    <w:rsid w:val="00617A76"/>
    <w:rsid w:val="00617AB3"/>
    <w:rsid w:val="00617B16"/>
    <w:rsid w:val="00617C4D"/>
    <w:rsid w:val="00617D70"/>
    <w:rsid w:val="006203A3"/>
    <w:rsid w:val="006204FB"/>
    <w:rsid w:val="00620852"/>
    <w:rsid w:val="00620A1F"/>
    <w:rsid w:val="00620AE9"/>
    <w:rsid w:val="00620DF5"/>
    <w:rsid w:val="00620F12"/>
    <w:rsid w:val="00621091"/>
    <w:rsid w:val="0062115A"/>
    <w:rsid w:val="00621258"/>
    <w:rsid w:val="0062149A"/>
    <w:rsid w:val="006215E1"/>
    <w:rsid w:val="006217D2"/>
    <w:rsid w:val="006219F8"/>
    <w:rsid w:val="00621A7F"/>
    <w:rsid w:val="00621AF3"/>
    <w:rsid w:val="00621EBC"/>
    <w:rsid w:val="00621F13"/>
    <w:rsid w:val="00621FF0"/>
    <w:rsid w:val="00622684"/>
    <w:rsid w:val="006227FD"/>
    <w:rsid w:val="00622EE5"/>
    <w:rsid w:val="00623231"/>
    <w:rsid w:val="006234FB"/>
    <w:rsid w:val="00623538"/>
    <w:rsid w:val="0062382B"/>
    <w:rsid w:val="00623918"/>
    <w:rsid w:val="00623AF8"/>
    <w:rsid w:val="00623D69"/>
    <w:rsid w:val="00623EFC"/>
    <w:rsid w:val="00624023"/>
    <w:rsid w:val="0062440F"/>
    <w:rsid w:val="00624799"/>
    <w:rsid w:val="00624863"/>
    <w:rsid w:val="0062490A"/>
    <w:rsid w:val="00624997"/>
    <w:rsid w:val="00624A6F"/>
    <w:rsid w:val="00624BF9"/>
    <w:rsid w:val="00624CE1"/>
    <w:rsid w:val="00624E15"/>
    <w:rsid w:val="00624FCF"/>
    <w:rsid w:val="00625035"/>
    <w:rsid w:val="00625046"/>
    <w:rsid w:val="006251F6"/>
    <w:rsid w:val="00625221"/>
    <w:rsid w:val="00625285"/>
    <w:rsid w:val="006255AA"/>
    <w:rsid w:val="006257B2"/>
    <w:rsid w:val="00625A97"/>
    <w:rsid w:val="00625AF6"/>
    <w:rsid w:val="00625B25"/>
    <w:rsid w:val="00626110"/>
    <w:rsid w:val="00626723"/>
    <w:rsid w:val="006267F9"/>
    <w:rsid w:val="00626A9C"/>
    <w:rsid w:val="00626EE5"/>
    <w:rsid w:val="0062707E"/>
    <w:rsid w:val="0062727B"/>
    <w:rsid w:val="00627518"/>
    <w:rsid w:val="006277F6"/>
    <w:rsid w:val="0062789E"/>
    <w:rsid w:val="00627C45"/>
    <w:rsid w:val="00627D17"/>
    <w:rsid w:val="006300E6"/>
    <w:rsid w:val="006304A8"/>
    <w:rsid w:val="006304C7"/>
    <w:rsid w:val="00630894"/>
    <w:rsid w:val="006308AE"/>
    <w:rsid w:val="006308E8"/>
    <w:rsid w:val="00630909"/>
    <w:rsid w:val="00630DF4"/>
    <w:rsid w:val="00630E01"/>
    <w:rsid w:val="00631084"/>
    <w:rsid w:val="006311ED"/>
    <w:rsid w:val="006313B7"/>
    <w:rsid w:val="0063155F"/>
    <w:rsid w:val="0063163E"/>
    <w:rsid w:val="0063171E"/>
    <w:rsid w:val="00631BE2"/>
    <w:rsid w:val="00631DB5"/>
    <w:rsid w:val="006321BA"/>
    <w:rsid w:val="006321DB"/>
    <w:rsid w:val="0063247F"/>
    <w:rsid w:val="006325D5"/>
    <w:rsid w:val="006325DE"/>
    <w:rsid w:val="00632685"/>
    <w:rsid w:val="006326FB"/>
    <w:rsid w:val="00632AD1"/>
    <w:rsid w:val="00632B22"/>
    <w:rsid w:val="00632CD5"/>
    <w:rsid w:val="00632EC4"/>
    <w:rsid w:val="00632FDD"/>
    <w:rsid w:val="0063364B"/>
    <w:rsid w:val="00633763"/>
    <w:rsid w:val="00633855"/>
    <w:rsid w:val="00633873"/>
    <w:rsid w:val="0063391C"/>
    <w:rsid w:val="00633C25"/>
    <w:rsid w:val="00633E5E"/>
    <w:rsid w:val="00633F47"/>
    <w:rsid w:val="006341E1"/>
    <w:rsid w:val="00634315"/>
    <w:rsid w:val="00634926"/>
    <w:rsid w:val="00634947"/>
    <w:rsid w:val="00634E54"/>
    <w:rsid w:val="00634E87"/>
    <w:rsid w:val="00634E88"/>
    <w:rsid w:val="006357C2"/>
    <w:rsid w:val="00635AE3"/>
    <w:rsid w:val="00635BFD"/>
    <w:rsid w:val="00635E15"/>
    <w:rsid w:val="00636066"/>
    <w:rsid w:val="006361F6"/>
    <w:rsid w:val="00636332"/>
    <w:rsid w:val="00636781"/>
    <w:rsid w:val="006367A7"/>
    <w:rsid w:val="006367F8"/>
    <w:rsid w:val="0063687E"/>
    <w:rsid w:val="00636B01"/>
    <w:rsid w:val="00636CF8"/>
    <w:rsid w:val="006370AF"/>
    <w:rsid w:val="006371C9"/>
    <w:rsid w:val="00637208"/>
    <w:rsid w:val="0063734E"/>
    <w:rsid w:val="0063739F"/>
    <w:rsid w:val="0063776B"/>
    <w:rsid w:val="006377F2"/>
    <w:rsid w:val="00637994"/>
    <w:rsid w:val="00637995"/>
    <w:rsid w:val="00637AD2"/>
    <w:rsid w:val="00637F2B"/>
    <w:rsid w:val="00640238"/>
    <w:rsid w:val="00640396"/>
    <w:rsid w:val="006403F8"/>
    <w:rsid w:val="006406A4"/>
    <w:rsid w:val="006406AA"/>
    <w:rsid w:val="00640748"/>
    <w:rsid w:val="0064079E"/>
    <w:rsid w:val="006407C1"/>
    <w:rsid w:val="00640A3B"/>
    <w:rsid w:val="00640EF3"/>
    <w:rsid w:val="00640F6D"/>
    <w:rsid w:val="00640F87"/>
    <w:rsid w:val="006410BF"/>
    <w:rsid w:val="00641278"/>
    <w:rsid w:val="0064155A"/>
    <w:rsid w:val="00641683"/>
    <w:rsid w:val="00641A07"/>
    <w:rsid w:val="00641B20"/>
    <w:rsid w:val="006421BE"/>
    <w:rsid w:val="0064222A"/>
    <w:rsid w:val="0064224E"/>
    <w:rsid w:val="00642262"/>
    <w:rsid w:val="0064238D"/>
    <w:rsid w:val="006423A1"/>
    <w:rsid w:val="00642607"/>
    <w:rsid w:val="006427E0"/>
    <w:rsid w:val="00642802"/>
    <w:rsid w:val="00642AE4"/>
    <w:rsid w:val="00642C29"/>
    <w:rsid w:val="00642C95"/>
    <w:rsid w:val="00642DCC"/>
    <w:rsid w:val="00642F07"/>
    <w:rsid w:val="00642F1F"/>
    <w:rsid w:val="00643039"/>
    <w:rsid w:val="00643275"/>
    <w:rsid w:val="0064339C"/>
    <w:rsid w:val="006433B5"/>
    <w:rsid w:val="006434A0"/>
    <w:rsid w:val="00643597"/>
    <w:rsid w:val="0064367E"/>
    <w:rsid w:val="006437F1"/>
    <w:rsid w:val="00643FC7"/>
    <w:rsid w:val="00644108"/>
    <w:rsid w:val="006441D3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017"/>
    <w:rsid w:val="00645126"/>
    <w:rsid w:val="006452E7"/>
    <w:rsid w:val="006458F7"/>
    <w:rsid w:val="00645A35"/>
    <w:rsid w:val="00645BAE"/>
    <w:rsid w:val="00645BD9"/>
    <w:rsid w:val="00645C46"/>
    <w:rsid w:val="00645E64"/>
    <w:rsid w:val="00646235"/>
    <w:rsid w:val="0064676B"/>
    <w:rsid w:val="00646841"/>
    <w:rsid w:val="00646882"/>
    <w:rsid w:val="00646A2C"/>
    <w:rsid w:val="00646A41"/>
    <w:rsid w:val="00646ABE"/>
    <w:rsid w:val="00646C9B"/>
    <w:rsid w:val="00646E64"/>
    <w:rsid w:val="00646F18"/>
    <w:rsid w:val="006472DC"/>
    <w:rsid w:val="006478A9"/>
    <w:rsid w:val="00647A58"/>
    <w:rsid w:val="00647B7F"/>
    <w:rsid w:val="00647EB5"/>
    <w:rsid w:val="006500A5"/>
    <w:rsid w:val="00650121"/>
    <w:rsid w:val="00650384"/>
    <w:rsid w:val="006503FD"/>
    <w:rsid w:val="0065057A"/>
    <w:rsid w:val="006508FF"/>
    <w:rsid w:val="00650953"/>
    <w:rsid w:val="00650C43"/>
    <w:rsid w:val="00650EC0"/>
    <w:rsid w:val="00650EF2"/>
    <w:rsid w:val="006510FB"/>
    <w:rsid w:val="0065125C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B8A"/>
    <w:rsid w:val="00652D3A"/>
    <w:rsid w:val="00652F76"/>
    <w:rsid w:val="00653540"/>
    <w:rsid w:val="00653557"/>
    <w:rsid w:val="0065358A"/>
    <w:rsid w:val="006535D2"/>
    <w:rsid w:val="00653884"/>
    <w:rsid w:val="00653901"/>
    <w:rsid w:val="006539DC"/>
    <w:rsid w:val="00653A04"/>
    <w:rsid w:val="00653D7A"/>
    <w:rsid w:val="00653FC4"/>
    <w:rsid w:val="006540CB"/>
    <w:rsid w:val="00654239"/>
    <w:rsid w:val="0065425A"/>
    <w:rsid w:val="006542DC"/>
    <w:rsid w:val="0065435C"/>
    <w:rsid w:val="00654371"/>
    <w:rsid w:val="006543BE"/>
    <w:rsid w:val="006544E5"/>
    <w:rsid w:val="0065474D"/>
    <w:rsid w:val="0065488B"/>
    <w:rsid w:val="006549C0"/>
    <w:rsid w:val="006549CB"/>
    <w:rsid w:val="00654D3E"/>
    <w:rsid w:val="00654EC1"/>
    <w:rsid w:val="00655076"/>
    <w:rsid w:val="006550F3"/>
    <w:rsid w:val="00655177"/>
    <w:rsid w:val="006551AA"/>
    <w:rsid w:val="006552D5"/>
    <w:rsid w:val="0065539E"/>
    <w:rsid w:val="0065560B"/>
    <w:rsid w:val="0065591C"/>
    <w:rsid w:val="00655FB4"/>
    <w:rsid w:val="00656367"/>
    <w:rsid w:val="006563FA"/>
    <w:rsid w:val="00656465"/>
    <w:rsid w:val="006565CF"/>
    <w:rsid w:val="0065667E"/>
    <w:rsid w:val="006568C7"/>
    <w:rsid w:val="006568E1"/>
    <w:rsid w:val="00656A06"/>
    <w:rsid w:val="00656B68"/>
    <w:rsid w:val="00656D84"/>
    <w:rsid w:val="006570A5"/>
    <w:rsid w:val="00657286"/>
    <w:rsid w:val="006574CC"/>
    <w:rsid w:val="0065752E"/>
    <w:rsid w:val="00657601"/>
    <w:rsid w:val="0065781B"/>
    <w:rsid w:val="00657915"/>
    <w:rsid w:val="00657B14"/>
    <w:rsid w:val="00657B46"/>
    <w:rsid w:val="00657CF9"/>
    <w:rsid w:val="00657FAA"/>
    <w:rsid w:val="0066007C"/>
    <w:rsid w:val="0066007D"/>
    <w:rsid w:val="00660497"/>
    <w:rsid w:val="00660533"/>
    <w:rsid w:val="00660642"/>
    <w:rsid w:val="00660D85"/>
    <w:rsid w:val="00661416"/>
    <w:rsid w:val="00661728"/>
    <w:rsid w:val="0066174E"/>
    <w:rsid w:val="006619EA"/>
    <w:rsid w:val="00661AC2"/>
    <w:rsid w:val="00661B83"/>
    <w:rsid w:val="00661C1F"/>
    <w:rsid w:val="00661F7D"/>
    <w:rsid w:val="00662182"/>
    <w:rsid w:val="0066249B"/>
    <w:rsid w:val="00662A35"/>
    <w:rsid w:val="00662D9E"/>
    <w:rsid w:val="00662E0A"/>
    <w:rsid w:val="00662F84"/>
    <w:rsid w:val="006631CB"/>
    <w:rsid w:val="006631D8"/>
    <w:rsid w:val="00663375"/>
    <w:rsid w:val="00663984"/>
    <w:rsid w:val="00663AD2"/>
    <w:rsid w:val="006644C2"/>
    <w:rsid w:val="006644E0"/>
    <w:rsid w:val="006649EB"/>
    <w:rsid w:val="00664A49"/>
    <w:rsid w:val="00664C3F"/>
    <w:rsid w:val="00664D3E"/>
    <w:rsid w:val="0066501F"/>
    <w:rsid w:val="006650BA"/>
    <w:rsid w:val="0066527C"/>
    <w:rsid w:val="0066553D"/>
    <w:rsid w:val="006656BC"/>
    <w:rsid w:val="0066570A"/>
    <w:rsid w:val="00665CE2"/>
    <w:rsid w:val="00665D74"/>
    <w:rsid w:val="00665E0D"/>
    <w:rsid w:val="006662BF"/>
    <w:rsid w:val="006662FA"/>
    <w:rsid w:val="00666526"/>
    <w:rsid w:val="00666554"/>
    <w:rsid w:val="006667A0"/>
    <w:rsid w:val="00666994"/>
    <w:rsid w:val="00666DEB"/>
    <w:rsid w:val="00666EB1"/>
    <w:rsid w:val="0066752F"/>
    <w:rsid w:val="006675F0"/>
    <w:rsid w:val="00667787"/>
    <w:rsid w:val="006678BF"/>
    <w:rsid w:val="006678CB"/>
    <w:rsid w:val="006678D0"/>
    <w:rsid w:val="00667919"/>
    <w:rsid w:val="00667AE5"/>
    <w:rsid w:val="00667C7D"/>
    <w:rsid w:val="006701C8"/>
    <w:rsid w:val="00670318"/>
    <w:rsid w:val="00670452"/>
    <w:rsid w:val="00670DF7"/>
    <w:rsid w:val="00670EDA"/>
    <w:rsid w:val="00670FE0"/>
    <w:rsid w:val="00671326"/>
    <w:rsid w:val="0067203A"/>
    <w:rsid w:val="00672560"/>
    <w:rsid w:val="006728DD"/>
    <w:rsid w:val="00672A2C"/>
    <w:rsid w:val="00672DAE"/>
    <w:rsid w:val="00672F6D"/>
    <w:rsid w:val="0067302B"/>
    <w:rsid w:val="0067310C"/>
    <w:rsid w:val="00673CB4"/>
    <w:rsid w:val="00673FF9"/>
    <w:rsid w:val="0067403E"/>
    <w:rsid w:val="006741B5"/>
    <w:rsid w:val="00674204"/>
    <w:rsid w:val="00674259"/>
    <w:rsid w:val="006743DB"/>
    <w:rsid w:val="0067462D"/>
    <w:rsid w:val="0067465A"/>
    <w:rsid w:val="006746A5"/>
    <w:rsid w:val="00674703"/>
    <w:rsid w:val="00674AB1"/>
    <w:rsid w:val="00674C08"/>
    <w:rsid w:val="00674C1E"/>
    <w:rsid w:val="00675000"/>
    <w:rsid w:val="006750DE"/>
    <w:rsid w:val="006751E5"/>
    <w:rsid w:val="0067537E"/>
    <w:rsid w:val="006753AD"/>
    <w:rsid w:val="00675541"/>
    <w:rsid w:val="0067562B"/>
    <w:rsid w:val="006758A6"/>
    <w:rsid w:val="006758D1"/>
    <w:rsid w:val="00675A73"/>
    <w:rsid w:val="00675AD0"/>
    <w:rsid w:val="00675AFF"/>
    <w:rsid w:val="00675CBE"/>
    <w:rsid w:val="006761A3"/>
    <w:rsid w:val="00676538"/>
    <w:rsid w:val="00676850"/>
    <w:rsid w:val="00676A9E"/>
    <w:rsid w:val="00676D7D"/>
    <w:rsid w:val="00676DEF"/>
    <w:rsid w:val="00676EE7"/>
    <w:rsid w:val="00676EF0"/>
    <w:rsid w:val="00676F42"/>
    <w:rsid w:val="00676F9D"/>
    <w:rsid w:val="00677082"/>
    <w:rsid w:val="0067710B"/>
    <w:rsid w:val="00677538"/>
    <w:rsid w:val="00677C2F"/>
    <w:rsid w:val="00677C49"/>
    <w:rsid w:val="00677E79"/>
    <w:rsid w:val="00680399"/>
    <w:rsid w:val="006803BB"/>
    <w:rsid w:val="006803D3"/>
    <w:rsid w:val="00680BB0"/>
    <w:rsid w:val="00680D35"/>
    <w:rsid w:val="00680DB2"/>
    <w:rsid w:val="00681018"/>
    <w:rsid w:val="006810D8"/>
    <w:rsid w:val="00681453"/>
    <w:rsid w:val="00681CDF"/>
    <w:rsid w:val="00681F43"/>
    <w:rsid w:val="00682263"/>
    <w:rsid w:val="0068236C"/>
    <w:rsid w:val="00682902"/>
    <w:rsid w:val="00682A06"/>
    <w:rsid w:val="00682ACA"/>
    <w:rsid w:val="00682BBB"/>
    <w:rsid w:val="00682CCB"/>
    <w:rsid w:val="00682CE8"/>
    <w:rsid w:val="00682D11"/>
    <w:rsid w:val="00682FD3"/>
    <w:rsid w:val="00683132"/>
    <w:rsid w:val="00683205"/>
    <w:rsid w:val="00683291"/>
    <w:rsid w:val="00683353"/>
    <w:rsid w:val="006835D5"/>
    <w:rsid w:val="006838D9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78A"/>
    <w:rsid w:val="0068499A"/>
    <w:rsid w:val="00684ABA"/>
    <w:rsid w:val="00684BD6"/>
    <w:rsid w:val="00684C54"/>
    <w:rsid w:val="00684FB5"/>
    <w:rsid w:val="006850AB"/>
    <w:rsid w:val="006851F1"/>
    <w:rsid w:val="006851F6"/>
    <w:rsid w:val="0068535F"/>
    <w:rsid w:val="00685564"/>
    <w:rsid w:val="00685583"/>
    <w:rsid w:val="0068559F"/>
    <w:rsid w:val="00685608"/>
    <w:rsid w:val="00685828"/>
    <w:rsid w:val="00685B93"/>
    <w:rsid w:val="00685BA7"/>
    <w:rsid w:val="006861A4"/>
    <w:rsid w:val="0068631F"/>
    <w:rsid w:val="00686893"/>
    <w:rsid w:val="00686974"/>
    <w:rsid w:val="006869A9"/>
    <w:rsid w:val="00686E67"/>
    <w:rsid w:val="00687071"/>
    <w:rsid w:val="00687491"/>
    <w:rsid w:val="00687892"/>
    <w:rsid w:val="00687C01"/>
    <w:rsid w:val="00687CD0"/>
    <w:rsid w:val="00687F6C"/>
    <w:rsid w:val="00687F76"/>
    <w:rsid w:val="0069020E"/>
    <w:rsid w:val="00690519"/>
    <w:rsid w:val="00690746"/>
    <w:rsid w:val="00690BB7"/>
    <w:rsid w:val="00691156"/>
    <w:rsid w:val="006911D2"/>
    <w:rsid w:val="00691212"/>
    <w:rsid w:val="0069133E"/>
    <w:rsid w:val="00691352"/>
    <w:rsid w:val="006914A1"/>
    <w:rsid w:val="006914D7"/>
    <w:rsid w:val="006915DD"/>
    <w:rsid w:val="006916AB"/>
    <w:rsid w:val="006918F7"/>
    <w:rsid w:val="00691947"/>
    <w:rsid w:val="00691C12"/>
    <w:rsid w:val="00691CB6"/>
    <w:rsid w:val="00691D21"/>
    <w:rsid w:val="00691D36"/>
    <w:rsid w:val="00691E2F"/>
    <w:rsid w:val="00691FF0"/>
    <w:rsid w:val="006921D7"/>
    <w:rsid w:val="006921E2"/>
    <w:rsid w:val="00692275"/>
    <w:rsid w:val="006922AB"/>
    <w:rsid w:val="00692323"/>
    <w:rsid w:val="00692573"/>
    <w:rsid w:val="00692923"/>
    <w:rsid w:val="00692B2D"/>
    <w:rsid w:val="00692C3E"/>
    <w:rsid w:val="00692F0E"/>
    <w:rsid w:val="00693085"/>
    <w:rsid w:val="006930E7"/>
    <w:rsid w:val="006932A0"/>
    <w:rsid w:val="006936DC"/>
    <w:rsid w:val="00693934"/>
    <w:rsid w:val="006939E0"/>
    <w:rsid w:val="00693D33"/>
    <w:rsid w:val="00693FAE"/>
    <w:rsid w:val="0069407C"/>
    <w:rsid w:val="0069429E"/>
    <w:rsid w:val="006944E1"/>
    <w:rsid w:val="006946F8"/>
    <w:rsid w:val="0069485C"/>
    <w:rsid w:val="0069490B"/>
    <w:rsid w:val="00694B85"/>
    <w:rsid w:val="00694FCE"/>
    <w:rsid w:val="006955E6"/>
    <w:rsid w:val="006957C4"/>
    <w:rsid w:val="0069585A"/>
    <w:rsid w:val="00695B52"/>
    <w:rsid w:val="00695B60"/>
    <w:rsid w:val="00695D70"/>
    <w:rsid w:val="00695E3D"/>
    <w:rsid w:val="00695E49"/>
    <w:rsid w:val="00696048"/>
    <w:rsid w:val="00696165"/>
    <w:rsid w:val="00696A63"/>
    <w:rsid w:val="00696BDA"/>
    <w:rsid w:val="00696F41"/>
    <w:rsid w:val="0069705C"/>
    <w:rsid w:val="0069707A"/>
    <w:rsid w:val="0069728B"/>
    <w:rsid w:val="006972C5"/>
    <w:rsid w:val="00697623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4CF"/>
    <w:rsid w:val="006A05D5"/>
    <w:rsid w:val="006A0622"/>
    <w:rsid w:val="006A0679"/>
    <w:rsid w:val="006A06B8"/>
    <w:rsid w:val="006A0723"/>
    <w:rsid w:val="006A0A47"/>
    <w:rsid w:val="006A0A4C"/>
    <w:rsid w:val="006A0CF0"/>
    <w:rsid w:val="006A0E1B"/>
    <w:rsid w:val="006A0E4B"/>
    <w:rsid w:val="006A1250"/>
    <w:rsid w:val="006A13A4"/>
    <w:rsid w:val="006A18F9"/>
    <w:rsid w:val="006A1AFB"/>
    <w:rsid w:val="006A1C6B"/>
    <w:rsid w:val="006A1E4D"/>
    <w:rsid w:val="006A20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BBB"/>
    <w:rsid w:val="006A2C82"/>
    <w:rsid w:val="006A2EAA"/>
    <w:rsid w:val="006A30BE"/>
    <w:rsid w:val="006A318C"/>
    <w:rsid w:val="006A3704"/>
    <w:rsid w:val="006A3929"/>
    <w:rsid w:val="006A3DBA"/>
    <w:rsid w:val="006A4044"/>
    <w:rsid w:val="006A40AA"/>
    <w:rsid w:val="006A4386"/>
    <w:rsid w:val="006A4607"/>
    <w:rsid w:val="006A4AFD"/>
    <w:rsid w:val="006A4C59"/>
    <w:rsid w:val="006A4D35"/>
    <w:rsid w:val="006A4DE3"/>
    <w:rsid w:val="006A4E0F"/>
    <w:rsid w:val="006A4F1B"/>
    <w:rsid w:val="006A4F77"/>
    <w:rsid w:val="006A5042"/>
    <w:rsid w:val="006A51AA"/>
    <w:rsid w:val="006A5239"/>
    <w:rsid w:val="006A54D2"/>
    <w:rsid w:val="006A563F"/>
    <w:rsid w:val="006A572D"/>
    <w:rsid w:val="006A597E"/>
    <w:rsid w:val="006A5AB1"/>
    <w:rsid w:val="006A5C25"/>
    <w:rsid w:val="006A5C70"/>
    <w:rsid w:val="006A60AB"/>
    <w:rsid w:val="006A6178"/>
    <w:rsid w:val="006A61D5"/>
    <w:rsid w:val="006A6221"/>
    <w:rsid w:val="006A642F"/>
    <w:rsid w:val="006A6500"/>
    <w:rsid w:val="006A68F2"/>
    <w:rsid w:val="006A6AEC"/>
    <w:rsid w:val="006A6DB5"/>
    <w:rsid w:val="006A7010"/>
    <w:rsid w:val="006A723C"/>
    <w:rsid w:val="006A7356"/>
    <w:rsid w:val="006A756C"/>
    <w:rsid w:val="006A7606"/>
    <w:rsid w:val="006A7A67"/>
    <w:rsid w:val="006A7B23"/>
    <w:rsid w:val="006A7B88"/>
    <w:rsid w:val="006A7F89"/>
    <w:rsid w:val="006B02B6"/>
    <w:rsid w:val="006B02EF"/>
    <w:rsid w:val="006B0499"/>
    <w:rsid w:val="006B0989"/>
    <w:rsid w:val="006B0F69"/>
    <w:rsid w:val="006B104B"/>
    <w:rsid w:val="006B1072"/>
    <w:rsid w:val="006B10D8"/>
    <w:rsid w:val="006B126F"/>
    <w:rsid w:val="006B12C1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64"/>
    <w:rsid w:val="006B2327"/>
    <w:rsid w:val="006B2396"/>
    <w:rsid w:val="006B2429"/>
    <w:rsid w:val="006B24C1"/>
    <w:rsid w:val="006B2519"/>
    <w:rsid w:val="006B2650"/>
    <w:rsid w:val="006B26FB"/>
    <w:rsid w:val="006B28CA"/>
    <w:rsid w:val="006B29C6"/>
    <w:rsid w:val="006B29D7"/>
    <w:rsid w:val="006B2A4F"/>
    <w:rsid w:val="006B2A89"/>
    <w:rsid w:val="006B2EBE"/>
    <w:rsid w:val="006B2FE8"/>
    <w:rsid w:val="006B3075"/>
    <w:rsid w:val="006B321E"/>
    <w:rsid w:val="006B3271"/>
    <w:rsid w:val="006B33C5"/>
    <w:rsid w:val="006B34E5"/>
    <w:rsid w:val="006B3766"/>
    <w:rsid w:val="006B3841"/>
    <w:rsid w:val="006B39C5"/>
    <w:rsid w:val="006B3CA7"/>
    <w:rsid w:val="006B3ECA"/>
    <w:rsid w:val="006B3FBE"/>
    <w:rsid w:val="006B400B"/>
    <w:rsid w:val="006B45FA"/>
    <w:rsid w:val="006B4660"/>
    <w:rsid w:val="006B4D3E"/>
    <w:rsid w:val="006B4E53"/>
    <w:rsid w:val="006B4E73"/>
    <w:rsid w:val="006B51B6"/>
    <w:rsid w:val="006B5260"/>
    <w:rsid w:val="006B54DB"/>
    <w:rsid w:val="006B5617"/>
    <w:rsid w:val="006B5674"/>
    <w:rsid w:val="006B5828"/>
    <w:rsid w:val="006B5CC9"/>
    <w:rsid w:val="006B5F10"/>
    <w:rsid w:val="006B5FEC"/>
    <w:rsid w:val="006B6295"/>
    <w:rsid w:val="006B62DD"/>
    <w:rsid w:val="006B665E"/>
    <w:rsid w:val="006B66E4"/>
    <w:rsid w:val="006B6A93"/>
    <w:rsid w:val="006B6B61"/>
    <w:rsid w:val="006B6D16"/>
    <w:rsid w:val="006B6E0B"/>
    <w:rsid w:val="006B6E42"/>
    <w:rsid w:val="006B721C"/>
    <w:rsid w:val="006B725B"/>
    <w:rsid w:val="006B7282"/>
    <w:rsid w:val="006B7351"/>
    <w:rsid w:val="006B76EC"/>
    <w:rsid w:val="006B78AC"/>
    <w:rsid w:val="006B7A4A"/>
    <w:rsid w:val="006B7B84"/>
    <w:rsid w:val="006B7BDB"/>
    <w:rsid w:val="006B7F8E"/>
    <w:rsid w:val="006C00F5"/>
    <w:rsid w:val="006C0348"/>
    <w:rsid w:val="006C04A4"/>
    <w:rsid w:val="006C04C9"/>
    <w:rsid w:val="006C051B"/>
    <w:rsid w:val="006C05C9"/>
    <w:rsid w:val="006C0848"/>
    <w:rsid w:val="006C0A35"/>
    <w:rsid w:val="006C0F65"/>
    <w:rsid w:val="006C11E3"/>
    <w:rsid w:val="006C1406"/>
    <w:rsid w:val="006C1599"/>
    <w:rsid w:val="006C164C"/>
    <w:rsid w:val="006C1800"/>
    <w:rsid w:val="006C1918"/>
    <w:rsid w:val="006C1B95"/>
    <w:rsid w:val="006C1BA4"/>
    <w:rsid w:val="006C1CC6"/>
    <w:rsid w:val="006C1D4F"/>
    <w:rsid w:val="006C1D50"/>
    <w:rsid w:val="006C1E7D"/>
    <w:rsid w:val="006C1ECC"/>
    <w:rsid w:val="006C1F0D"/>
    <w:rsid w:val="006C27AC"/>
    <w:rsid w:val="006C2835"/>
    <w:rsid w:val="006C2ABD"/>
    <w:rsid w:val="006C2AE5"/>
    <w:rsid w:val="006C2B95"/>
    <w:rsid w:val="006C2BEF"/>
    <w:rsid w:val="006C2DB8"/>
    <w:rsid w:val="006C2E8D"/>
    <w:rsid w:val="006C3067"/>
    <w:rsid w:val="006C3137"/>
    <w:rsid w:val="006C3503"/>
    <w:rsid w:val="006C36AD"/>
    <w:rsid w:val="006C38D9"/>
    <w:rsid w:val="006C3AA9"/>
    <w:rsid w:val="006C3AF2"/>
    <w:rsid w:val="006C3C67"/>
    <w:rsid w:val="006C3CF6"/>
    <w:rsid w:val="006C3E5F"/>
    <w:rsid w:val="006C3F4E"/>
    <w:rsid w:val="006C4163"/>
    <w:rsid w:val="006C4338"/>
    <w:rsid w:val="006C465F"/>
    <w:rsid w:val="006C47BD"/>
    <w:rsid w:val="006C4A28"/>
    <w:rsid w:val="006C4D94"/>
    <w:rsid w:val="006C4E1E"/>
    <w:rsid w:val="006C4E24"/>
    <w:rsid w:val="006C4F77"/>
    <w:rsid w:val="006C4FD6"/>
    <w:rsid w:val="006C4FDB"/>
    <w:rsid w:val="006C5041"/>
    <w:rsid w:val="006C5099"/>
    <w:rsid w:val="006C50A5"/>
    <w:rsid w:val="006C5166"/>
    <w:rsid w:val="006C53A5"/>
    <w:rsid w:val="006C5507"/>
    <w:rsid w:val="006C56D8"/>
    <w:rsid w:val="006C57DC"/>
    <w:rsid w:val="006C5B66"/>
    <w:rsid w:val="006C5C2F"/>
    <w:rsid w:val="006C5DA5"/>
    <w:rsid w:val="006C5DCC"/>
    <w:rsid w:val="006C5DE6"/>
    <w:rsid w:val="006C5E88"/>
    <w:rsid w:val="006C5FF5"/>
    <w:rsid w:val="006C6158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647"/>
    <w:rsid w:val="006C7B0D"/>
    <w:rsid w:val="006D027E"/>
    <w:rsid w:val="006D02A5"/>
    <w:rsid w:val="006D02F3"/>
    <w:rsid w:val="006D0352"/>
    <w:rsid w:val="006D070D"/>
    <w:rsid w:val="006D08FC"/>
    <w:rsid w:val="006D0B3B"/>
    <w:rsid w:val="006D0D23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809"/>
    <w:rsid w:val="006D285D"/>
    <w:rsid w:val="006D28FB"/>
    <w:rsid w:val="006D291E"/>
    <w:rsid w:val="006D296C"/>
    <w:rsid w:val="006D2A5C"/>
    <w:rsid w:val="006D2D7B"/>
    <w:rsid w:val="006D2DB2"/>
    <w:rsid w:val="006D2E44"/>
    <w:rsid w:val="006D3274"/>
    <w:rsid w:val="006D3736"/>
    <w:rsid w:val="006D3737"/>
    <w:rsid w:val="006D3792"/>
    <w:rsid w:val="006D39A4"/>
    <w:rsid w:val="006D3D72"/>
    <w:rsid w:val="006D41B4"/>
    <w:rsid w:val="006D4221"/>
    <w:rsid w:val="006D427F"/>
    <w:rsid w:val="006D4385"/>
    <w:rsid w:val="006D4768"/>
    <w:rsid w:val="006D4932"/>
    <w:rsid w:val="006D4975"/>
    <w:rsid w:val="006D4AC5"/>
    <w:rsid w:val="006D4B50"/>
    <w:rsid w:val="006D5075"/>
    <w:rsid w:val="006D5357"/>
    <w:rsid w:val="006D5395"/>
    <w:rsid w:val="006D53B5"/>
    <w:rsid w:val="006D5452"/>
    <w:rsid w:val="006D56C2"/>
    <w:rsid w:val="006D5890"/>
    <w:rsid w:val="006D5CD4"/>
    <w:rsid w:val="006D5DDB"/>
    <w:rsid w:val="006D5FC8"/>
    <w:rsid w:val="006D60B0"/>
    <w:rsid w:val="006D62AE"/>
    <w:rsid w:val="006D6727"/>
    <w:rsid w:val="006D6790"/>
    <w:rsid w:val="006D67A5"/>
    <w:rsid w:val="006D6B2F"/>
    <w:rsid w:val="006D6B47"/>
    <w:rsid w:val="006D74EE"/>
    <w:rsid w:val="006D7533"/>
    <w:rsid w:val="006D7662"/>
    <w:rsid w:val="006D7682"/>
    <w:rsid w:val="006D7BB6"/>
    <w:rsid w:val="006D7D55"/>
    <w:rsid w:val="006D7E2E"/>
    <w:rsid w:val="006D7F47"/>
    <w:rsid w:val="006E0056"/>
    <w:rsid w:val="006E02D5"/>
    <w:rsid w:val="006E0389"/>
    <w:rsid w:val="006E03FF"/>
    <w:rsid w:val="006E05BF"/>
    <w:rsid w:val="006E0891"/>
    <w:rsid w:val="006E08E1"/>
    <w:rsid w:val="006E092E"/>
    <w:rsid w:val="006E0A33"/>
    <w:rsid w:val="006E0AC7"/>
    <w:rsid w:val="006E0B84"/>
    <w:rsid w:val="006E0D7E"/>
    <w:rsid w:val="006E1078"/>
    <w:rsid w:val="006E1251"/>
    <w:rsid w:val="006E1540"/>
    <w:rsid w:val="006E1698"/>
    <w:rsid w:val="006E170A"/>
    <w:rsid w:val="006E173A"/>
    <w:rsid w:val="006E1772"/>
    <w:rsid w:val="006E1875"/>
    <w:rsid w:val="006E1EF6"/>
    <w:rsid w:val="006E20A3"/>
    <w:rsid w:val="006E20FB"/>
    <w:rsid w:val="006E21A3"/>
    <w:rsid w:val="006E2205"/>
    <w:rsid w:val="006E27AA"/>
    <w:rsid w:val="006E27FD"/>
    <w:rsid w:val="006E2A1B"/>
    <w:rsid w:val="006E3016"/>
    <w:rsid w:val="006E301D"/>
    <w:rsid w:val="006E3430"/>
    <w:rsid w:val="006E389B"/>
    <w:rsid w:val="006E38D7"/>
    <w:rsid w:val="006E3949"/>
    <w:rsid w:val="006E3B37"/>
    <w:rsid w:val="006E3BD8"/>
    <w:rsid w:val="006E3C93"/>
    <w:rsid w:val="006E3D6B"/>
    <w:rsid w:val="006E3E67"/>
    <w:rsid w:val="006E3EB2"/>
    <w:rsid w:val="006E4237"/>
    <w:rsid w:val="006E4569"/>
    <w:rsid w:val="006E4700"/>
    <w:rsid w:val="006E47E1"/>
    <w:rsid w:val="006E4E1F"/>
    <w:rsid w:val="006E4E5E"/>
    <w:rsid w:val="006E50E0"/>
    <w:rsid w:val="006E510E"/>
    <w:rsid w:val="006E53B9"/>
    <w:rsid w:val="006E5489"/>
    <w:rsid w:val="006E55B8"/>
    <w:rsid w:val="006E55BB"/>
    <w:rsid w:val="006E5B1E"/>
    <w:rsid w:val="006E5B3E"/>
    <w:rsid w:val="006E5CFE"/>
    <w:rsid w:val="006E6159"/>
    <w:rsid w:val="006E653A"/>
    <w:rsid w:val="006E68C3"/>
    <w:rsid w:val="006E697F"/>
    <w:rsid w:val="006E6C6C"/>
    <w:rsid w:val="006E6D35"/>
    <w:rsid w:val="006E6D4E"/>
    <w:rsid w:val="006E732D"/>
    <w:rsid w:val="006E7630"/>
    <w:rsid w:val="006E771E"/>
    <w:rsid w:val="006E7B37"/>
    <w:rsid w:val="006E7CFE"/>
    <w:rsid w:val="006E7E4B"/>
    <w:rsid w:val="006E7E78"/>
    <w:rsid w:val="006E7EE4"/>
    <w:rsid w:val="006F0327"/>
    <w:rsid w:val="006F0546"/>
    <w:rsid w:val="006F0583"/>
    <w:rsid w:val="006F077C"/>
    <w:rsid w:val="006F07D9"/>
    <w:rsid w:val="006F0A53"/>
    <w:rsid w:val="006F0A8F"/>
    <w:rsid w:val="006F0B4D"/>
    <w:rsid w:val="006F0DF4"/>
    <w:rsid w:val="006F0E0D"/>
    <w:rsid w:val="006F0EB4"/>
    <w:rsid w:val="006F10C7"/>
    <w:rsid w:val="006F11AF"/>
    <w:rsid w:val="006F1362"/>
    <w:rsid w:val="006F1391"/>
    <w:rsid w:val="006F13A6"/>
    <w:rsid w:val="006F13D1"/>
    <w:rsid w:val="006F15C5"/>
    <w:rsid w:val="006F1626"/>
    <w:rsid w:val="006F163A"/>
    <w:rsid w:val="006F178E"/>
    <w:rsid w:val="006F1DD0"/>
    <w:rsid w:val="006F1E6C"/>
    <w:rsid w:val="006F201B"/>
    <w:rsid w:val="006F23DC"/>
    <w:rsid w:val="006F2682"/>
    <w:rsid w:val="006F2691"/>
    <w:rsid w:val="006F2A1A"/>
    <w:rsid w:val="006F2BBF"/>
    <w:rsid w:val="006F2E41"/>
    <w:rsid w:val="006F2F86"/>
    <w:rsid w:val="006F3075"/>
    <w:rsid w:val="006F311D"/>
    <w:rsid w:val="006F32D7"/>
    <w:rsid w:val="006F339B"/>
    <w:rsid w:val="006F34EE"/>
    <w:rsid w:val="006F3501"/>
    <w:rsid w:val="006F356D"/>
    <w:rsid w:val="006F377B"/>
    <w:rsid w:val="006F3A91"/>
    <w:rsid w:val="006F3B8B"/>
    <w:rsid w:val="006F3C74"/>
    <w:rsid w:val="006F3EEE"/>
    <w:rsid w:val="006F40F7"/>
    <w:rsid w:val="006F4456"/>
    <w:rsid w:val="006F474D"/>
    <w:rsid w:val="006F4A50"/>
    <w:rsid w:val="006F5118"/>
    <w:rsid w:val="006F512D"/>
    <w:rsid w:val="006F5402"/>
    <w:rsid w:val="006F56CE"/>
    <w:rsid w:val="006F573A"/>
    <w:rsid w:val="006F58FA"/>
    <w:rsid w:val="006F5909"/>
    <w:rsid w:val="006F59B9"/>
    <w:rsid w:val="006F5AA1"/>
    <w:rsid w:val="006F5B3F"/>
    <w:rsid w:val="006F5B4F"/>
    <w:rsid w:val="006F5C21"/>
    <w:rsid w:val="006F5E42"/>
    <w:rsid w:val="006F5FB2"/>
    <w:rsid w:val="006F60A3"/>
    <w:rsid w:val="006F6422"/>
    <w:rsid w:val="006F6B2E"/>
    <w:rsid w:val="006F6FD7"/>
    <w:rsid w:val="006F718C"/>
    <w:rsid w:val="006F762B"/>
    <w:rsid w:val="006F76ED"/>
    <w:rsid w:val="006F776C"/>
    <w:rsid w:val="006F77E7"/>
    <w:rsid w:val="006F7DAD"/>
    <w:rsid w:val="006F7E33"/>
    <w:rsid w:val="006F7E83"/>
    <w:rsid w:val="006F7F1A"/>
    <w:rsid w:val="0070025D"/>
    <w:rsid w:val="00700306"/>
    <w:rsid w:val="00700464"/>
    <w:rsid w:val="007004AD"/>
    <w:rsid w:val="007004EE"/>
    <w:rsid w:val="00700643"/>
    <w:rsid w:val="00700762"/>
    <w:rsid w:val="00700C43"/>
    <w:rsid w:val="00700CB6"/>
    <w:rsid w:val="00700D08"/>
    <w:rsid w:val="00700EF4"/>
    <w:rsid w:val="0070104A"/>
    <w:rsid w:val="0070121E"/>
    <w:rsid w:val="00701278"/>
    <w:rsid w:val="007012D6"/>
    <w:rsid w:val="0070148D"/>
    <w:rsid w:val="00701604"/>
    <w:rsid w:val="007019D6"/>
    <w:rsid w:val="00701E1D"/>
    <w:rsid w:val="00701FF1"/>
    <w:rsid w:val="00702444"/>
    <w:rsid w:val="0070245E"/>
    <w:rsid w:val="0070249F"/>
    <w:rsid w:val="007025CA"/>
    <w:rsid w:val="00702C41"/>
    <w:rsid w:val="00702D94"/>
    <w:rsid w:val="00702D9A"/>
    <w:rsid w:val="00702F91"/>
    <w:rsid w:val="007031A3"/>
    <w:rsid w:val="007032DE"/>
    <w:rsid w:val="0070336C"/>
    <w:rsid w:val="007033AD"/>
    <w:rsid w:val="00703560"/>
    <w:rsid w:val="0070385C"/>
    <w:rsid w:val="00703B2B"/>
    <w:rsid w:val="00703D1A"/>
    <w:rsid w:val="00703F04"/>
    <w:rsid w:val="0070405B"/>
    <w:rsid w:val="007041E8"/>
    <w:rsid w:val="0070443F"/>
    <w:rsid w:val="0070493C"/>
    <w:rsid w:val="00704A24"/>
    <w:rsid w:val="00704C05"/>
    <w:rsid w:val="00705072"/>
    <w:rsid w:val="007052E2"/>
    <w:rsid w:val="0070540A"/>
    <w:rsid w:val="00705A3A"/>
    <w:rsid w:val="00705AB0"/>
    <w:rsid w:val="00705AC7"/>
    <w:rsid w:val="00705C0A"/>
    <w:rsid w:val="00705FD0"/>
    <w:rsid w:val="00706183"/>
    <w:rsid w:val="00706487"/>
    <w:rsid w:val="00706581"/>
    <w:rsid w:val="0070672A"/>
    <w:rsid w:val="0070691D"/>
    <w:rsid w:val="0070699B"/>
    <w:rsid w:val="00706C18"/>
    <w:rsid w:val="00706C2D"/>
    <w:rsid w:val="007070A3"/>
    <w:rsid w:val="0070762F"/>
    <w:rsid w:val="007078E4"/>
    <w:rsid w:val="00707A5D"/>
    <w:rsid w:val="00707AC4"/>
    <w:rsid w:val="00707B9F"/>
    <w:rsid w:val="00707DF7"/>
    <w:rsid w:val="00707E21"/>
    <w:rsid w:val="007100AD"/>
    <w:rsid w:val="00710111"/>
    <w:rsid w:val="007101B8"/>
    <w:rsid w:val="00710222"/>
    <w:rsid w:val="0071038D"/>
    <w:rsid w:val="007103E9"/>
    <w:rsid w:val="00710549"/>
    <w:rsid w:val="00710558"/>
    <w:rsid w:val="007106EF"/>
    <w:rsid w:val="00710730"/>
    <w:rsid w:val="00710925"/>
    <w:rsid w:val="00710928"/>
    <w:rsid w:val="00710AEF"/>
    <w:rsid w:val="00710B0D"/>
    <w:rsid w:val="00710C39"/>
    <w:rsid w:val="00710CE7"/>
    <w:rsid w:val="00710D85"/>
    <w:rsid w:val="00710FAB"/>
    <w:rsid w:val="00711247"/>
    <w:rsid w:val="0071142E"/>
    <w:rsid w:val="0071188C"/>
    <w:rsid w:val="00711AB1"/>
    <w:rsid w:val="00711D6F"/>
    <w:rsid w:val="00711E7A"/>
    <w:rsid w:val="00712004"/>
    <w:rsid w:val="007121E6"/>
    <w:rsid w:val="00712566"/>
    <w:rsid w:val="00712767"/>
    <w:rsid w:val="00712772"/>
    <w:rsid w:val="00712788"/>
    <w:rsid w:val="0071289B"/>
    <w:rsid w:val="0071299A"/>
    <w:rsid w:val="00713049"/>
    <w:rsid w:val="0071319B"/>
    <w:rsid w:val="0071371A"/>
    <w:rsid w:val="00713A76"/>
    <w:rsid w:val="00713AB8"/>
    <w:rsid w:val="00713DBE"/>
    <w:rsid w:val="00713E12"/>
    <w:rsid w:val="00713ECD"/>
    <w:rsid w:val="00713F0A"/>
    <w:rsid w:val="007141EC"/>
    <w:rsid w:val="00714418"/>
    <w:rsid w:val="007144F0"/>
    <w:rsid w:val="00714559"/>
    <w:rsid w:val="00714860"/>
    <w:rsid w:val="00714B8D"/>
    <w:rsid w:val="00714BB4"/>
    <w:rsid w:val="00714C2C"/>
    <w:rsid w:val="00714F6A"/>
    <w:rsid w:val="00714F9E"/>
    <w:rsid w:val="00715107"/>
    <w:rsid w:val="00715477"/>
    <w:rsid w:val="007159F8"/>
    <w:rsid w:val="00716007"/>
    <w:rsid w:val="007162A6"/>
    <w:rsid w:val="007162FD"/>
    <w:rsid w:val="0071633B"/>
    <w:rsid w:val="007165C4"/>
    <w:rsid w:val="0071668E"/>
    <w:rsid w:val="00716747"/>
    <w:rsid w:val="00716A50"/>
    <w:rsid w:val="00716B21"/>
    <w:rsid w:val="00716C3A"/>
    <w:rsid w:val="00716C45"/>
    <w:rsid w:val="00717178"/>
    <w:rsid w:val="0071717D"/>
    <w:rsid w:val="00717353"/>
    <w:rsid w:val="0071786D"/>
    <w:rsid w:val="00717A1F"/>
    <w:rsid w:val="007201A4"/>
    <w:rsid w:val="007201FA"/>
    <w:rsid w:val="00720267"/>
    <w:rsid w:val="007202BA"/>
    <w:rsid w:val="00720432"/>
    <w:rsid w:val="00720604"/>
    <w:rsid w:val="0072085A"/>
    <w:rsid w:val="00720871"/>
    <w:rsid w:val="007208D5"/>
    <w:rsid w:val="00721576"/>
    <w:rsid w:val="00721612"/>
    <w:rsid w:val="00721691"/>
    <w:rsid w:val="00721990"/>
    <w:rsid w:val="00721A62"/>
    <w:rsid w:val="00721DB9"/>
    <w:rsid w:val="00721DC6"/>
    <w:rsid w:val="00721FCF"/>
    <w:rsid w:val="0072225D"/>
    <w:rsid w:val="007223E2"/>
    <w:rsid w:val="00722598"/>
    <w:rsid w:val="007225FF"/>
    <w:rsid w:val="00722716"/>
    <w:rsid w:val="00722740"/>
    <w:rsid w:val="007228AE"/>
    <w:rsid w:val="00722954"/>
    <w:rsid w:val="007229A7"/>
    <w:rsid w:val="00722A16"/>
    <w:rsid w:val="007232E7"/>
    <w:rsid w:val="00723848"/>
    <w:rsid w:val="007238D8"/>
    <w:rsid w:val="00723A05"/>
    <w:rsid w:val="00723CB8"/>
    <w:rsid w:val="00723FD9"/>
    <w:rsid w:val="00724039"/>
    <w:rsid w:val="007241EA"/>
    <w:rsid w:val="00724408"/>
    <w:rsid w:val="0072486D"/>
    <w:rsid w:val="00724D1F"/>
    <w:rsid w:val="00724EE9"/>
    <w:rsid w:val="007251A6"/>
    <w:rsid w:val="00725492"/>
    <w:rsid w:val="007255FA"/>
    <w:rsid w:val="00725703"/>
    <w:rsid w:val="00725B42"/>
    <w:rsid w:val="00725B6C"/>
    <w:rsid w:val="007262F0"/>
    <w:rsid w:val="007263B5"/>
    <w:rsid w:val="007263DA"/>
    <w:rsid w:val="007267FF"/>
    <w:rsid w:val="0072685C"/>
    <w:rsid w:val="0072693E"/>
    <w:rsid w:val="00726CA7"/>
    <w:rsid w:val="00726D93"/>
    <w:rsid w:val="00726EFD"/>
    <w:rsid w:val="0072788B"/>
    <w:rsid w:val="00727987"/>
    <w:rsid w:val="00727A54"/>
    <w:rsid w:val="00727E22"/>
    <w:rsid w:val="0073025C"/>
    <w:rsid w:val="00730311"/>
    <w:rsid w:val="007303A4"/>
    <w:rsid w:val="007307FE"/>
    <w:rsid w:val="007308E3"/>
    <w:rsid w:val="00730AF5"/>
    <w:rsid w:val="00730C67"/>
    <w:rsid w:val="00730CB8"/>
    <w:rsid w:val="00730EDA"/>
    <w:rsid w:val="00730F7E"/>
    <w:rsid w:val="00730FC8"/>
    <w:rsid w:val="00731245"/>
    <w:rsid w:val="007317AB"/>
    <w:rsid w:val="00731A0A"/>
    <w:rsid w:val="00731A27"/>
    <w:rsid w:val="00731C16"/>
    <w:rsid w:val="00731D36"/>
    <w:rsid w:val="00732108"/>
    <w:rsid w:val="007326BD"/>
    <w:rsid w:val="0073286D"/>
    <w:rsid w:val="00732CD5"/>
    <w:rsid w:val="00732F77"/>
    <w:rsid w:val="00732F89"/>
    <w:rsid w:val="007331A7"/>
    <w:rsid w:val="007332B4"/>
    <w:rsid w:val="00733697"/>
    <w:rsid w:val="007336CA"/>
    <w:rsid w:val="007337AF"/>
    <w:rsid w:val="007338AE"/>
    <w:rsid w:val="007338D2"/>
    <w:rsid w:val="00733BF2"/>
    <w:rsid w:val="00733DC7"/>
    <w:rsid w:val="007342B4"/>
    <w:rsid w:val="007343EE"/>
    <w:rsid w:val="007343FC"/>
    <w:rsid w:val="00734432"/>
    <w:rsid w:val="0073448C"/>
    <w:rsid w:val="00734599"/>
    <w:rsid w:val="00734691"/>
    <w:rsid w:val="0073472A"/>
    <w:rsid w:val="00734BD7"/>
    <w:rsid w:val="00734E90"/>
    <w:rsid w:val="00734EAD"/>
    <w:rsid w:val="00734F17"/>
    <w:rsid w:val="00735128"/>
    <w:rsid w:val="00735192"/>
    <w:rsid w:val="00735212"/>
    <w:rsid w:val="00735298"/>
    <w:rsid w:val="007356E0"/>
    <w:rsid w:val="007358A6"/>
    <w:rsid w:val="0073595C"/>
    <w:rsid w:val="00735E64"/>
    <w:rsid w:val="00735FE6"/>
    <w:rsid w:val="0073602A"/>
    <w:rsid w:val="00736112"/>
    <w:rsid w:val="007367E6"/>
    <w:rsid w:val="00736875"/>
    <w:rsid w:val="00736E4B"/>
    <w:rsid w:val="00736F14"/>
    <w:rsid w:val="00737076"/>
    <w:rsid w:val="00737331"/>
    <w:rsid w:val="00737332"/>
    <w:rsid w:val="00737383"/>
    <w:rsid w:val="0073758A"/>
    <w:rsid w:val="00737937"/>
    <w:rsid w:val="00737959"/>
    <w:rsid w:val="00737CA4"/>
    <w:rsid w:val="00737E8B"/>
    <w:rsid w:val="00737F5E"/>
    <w:rsid w:val="00740012"/>
    <w:rsid w:val="00740027"/>
    <w:rsid w:val="007401C8"/>
    <w:rsid w:val="007407BB"/>
    <w:rsid w:val="007409B9"/>
    <w:rsid w:val="00740BCA"/>
    <w:rsid w:val="00740E38"/>
    <w:rsid w:val="00740F3B"/>
    <w:rsid w:val="007410B9"/>
    <w:rsid w:val="00741172"/>
    <w:rsid w:val="007411E1"/>
    <w:rsid w:val="0074145B"/>
    <w:rsid w:val="00741617"/>
    <w:rsid w:val="007417F2"/>
    <w:rsid w:val="007418A3"/>
    <w:rsid w:val="00741A3C"/>
    <w:rsid w:val="00741B5E"/>
    <w:rsid w:val="00741B77"/>
    <w:rsid w:val="00741CFD"/>
    <w:rsid w:val="0074200B"/>
    <w:rsid w:val="00742062"/>
    <w:rsid w:val="0074219B"/>
    <w:rsid w:val="0074236E"/>
    <w:rsid w:val="00742380"/>
    <w:rsid w:val="007424EC"/>
    <w:rsid w:val="0074262E"/>
    <w:rsid w:val="0074281C"/>
    <w:rsid w:val="00742BC8"/>
    <w:rsid w:val="00742C56"/>
    <w:rsid w:val="00742F38"/>
    <w:rsid w:val="0074311E"/>
    <w:rsid w:val="00743320"/>
    <w:rsid w:val="007435F7"/>
    <w:rsid w:val="007437CD"/>
    <w:rsid w:val="0074383E"/>
    <w:rsid w:val="007438B8"/>
    <w:rsid w:val="007438EB"/>
    <w:rsid w:val="00743AE0"/>
    <w:rsid w:val="00743AE6"/>
    <w:rsid w:val="00743CA1"/>
    <w:rsid w:val="00743DD4"/>
    <w:rsid w:val="00743E4B"/>
    <w:rsid w:val="00743EEA"/>
    <w:rsid w:val="00743FCA"/>
    <w:rsid w:val="007442F7"/>
    <w:rsid w:val="007444A5"/>
    <w:rsid w:val="007444CA"/>
    <w:rsid w:val="00744557"/>
    <w:rsid w:val="00744585"/>
    <w:rsid w:val="00744A91"/>
    <w:rsid w:val="00744ADF"/>
    <w:rsid w:val="00744B8D"/>
    <w:rsid w:val="00744D1D"/>
    <w:rsid w:val="00744E49"/>
    <w:rsid w:val="0074509B"/>
    <w:rsid w:val="00745400"/>
    <w:rsid w:val="00745433"/>
    <w:rsid w:val="0074567E"/>
    <w:rsid w:val="007456C9"/>
    <w:rsid w:val="00745811"/>
    <w:rsid w:val="00745820"/>
    <w:rsid w:val="00745988"/>
    <w:rsid w:val="00745A0E"/>
    <w:rsid w:val="00745C2D"/>
    <w:rsid w:val="00745DDB"/>
    <w:rsid w:val="00745E12"/>
    <w:rsid w:val="00745E2B"/>
    <w:rsid w:val="007460D4"/>
    <w:rsid w:val="00746131"/>
    <w:rsid w:val="007463EA"/>
    <w:rsid w:val="00746556"/>
    <w:rsid w:val="00746A05"/>
    <w:rsid w:val="00746A42"/>
    <w:rsid w:val="00746B76"/>
    <w:rsid w:val="00746C23"/>
    <w:rsid w:val="00747399"/>
    <w:rsid w:val="00747532"/>
    <w:rsid w:val="00747629"/>
    <w:rsid w:val="00747790"/>
    <w:rsid w:val="007478B7"/>
    <w:rsid w:val="00747C01"/>
    <w:rsid w:val="00747CF1"/>
    <w:rsid w:val="00747CF2"/>
    <w:rsid w:val="00750012"/>
    <w:rsid w:val="0075063E"/>
    <w:rsid w:val="007507E9"/>
    <w:rsid w:val="00750820"/>
    <w:rsid w:val="0075093F"/>
    <w:rsid w:val="00750B4E"/>
    <w:rsid w:val="00750FB4"/>
    <w:rsid w:val="00750FE5"/>
    <w:rsid w:val="00751010"/>
    <w:rsid w:val="007511A2"/>
    <w:rsid w:val="007518DA"/>
    <w:rsid w:val="007519B3"/>
    <w:rsid w:val="00751B0A"/>
    <w:rsid w:val="00751B81"/>
    <w:rsid w:val="00751D61"/>
    <w:rsid w:val="00751E6F"/>
    <w:rsid w:val="00752088"/>
    <w:rsid w:val="007521C5"/>
    <w:rsid w:val="007522DF"/>
    <w:rsid w:val="00752615"/>
    <w:rsid w:val="0075269A"/>
    <w:rsid w:val="007526E3"/>
    <w:rsid w:val="00752798"/>
    <w:rsid w:val="00752C14"/>
    <w:rsid w:val="00752D3E"/>
    <w:rsid w:val="00752DAA"/>
    <w:rsid w:val="00753132"/>
    <w:rsid w:val="00753161"/>
    <w:rsid w:val="007531AB"/>
    <w:rsid w:val="00753280"/>
    <w:rsid w:val="007535A5"/>
    <w:rsid w:val="007535DB"/>
    <w:rsid w:val="0075366F"/>
    <w:rsid w:val="00753965"/>
    <w:rsid w:val="00753AE1"/>
    <w:rsid w:val="00753D0F"/>
    <w:rsid w:val="00753DBD"/>
    <w:rsid w:val="00753EB5"/>
    <w:rsid w:val="00754312"/>
    <w:rsid w:val="00754422"/>
    <w:rsid w:val="007545AA"/>
    <w:rsid w:val="007545FB"/>
    <w:rsid w:val="00754C8C"/>
    <w:rsid w:val="00754D10"/>
    <w:rsid w:val="00754D55"/>
    <w:rsid w:val="00755807"/>
    <w:rsid w:val="007559CB"/>
    <w:rsid w:val="00755EB8"/>
    <w:rsid w:val="0075614A"/>
    <w:rsid w:val="007561D6"/>
    <w:rsid w:val="0075644C"/>
    <w:rsid w:val="0075659D"/>
    <w:rsid w:val="00756651"/>
    <w:rsid w:val="0075684B"/>
    <w:rsid w:val="007568AE"/>
    <w:rsid w:val="00756A81"/>
    <w:rsid w:val="00756AD9"/>
    <w:rsid w:val="00756BEA"/>
    <w:rsid w:val="00756CB2"/>
    <w:rsid w:val="00756E85"/>
    <w:rsid w:val="00756F52"/>
    <w:rsid w:val="00756FE3"/>
    <w:rsid w:val="0075721B"/>
    <w:rsid w:val="00757363"/>
    <w:rsid w:val="007574F2"/>
    <w:rsid w:val="007576BD"/>
    <w:rsid w:val="0075780E"/>
    <w:rsid w:val="00757820"/>
    <w:rsid w:val="00757828"/>
    <w:rsid w:val="00757AE7"/>
    <w:rsid w:val="00757C94"/>
    <w:rsid w:val="00757D7B"/>
    <w:rsid w:val="00760096"/>
    <w:rsid w:val="007600DA"/>
    <w:rsid w:val="00760196"/>
    <w:rsid w:val="00760211"/>
    <w:rsid w:val="0076071B"/>
    <w:rsid w:val="007607B5"/>
    <w:rsid w:val="007609F5"/>
    <w:rsid w:val="00760ADE"/>
    <w:rsid w:val="00760B42"/>
    <w:rsid w:val="00760C87"/>
    <w:rsid w:val="00760C8E"/>
    <w:rsid w:val="007612A5"/>
    <w:rsid w:val="007612DB"/>
    <w:rsid w:val="00761DAF"/>
    <w:rsid w:val="007620F5"/>
    <w:rsid w:val="00762198"/>
    <w:rsid w:val="007621E5"/>
    <w:rsid w:val="0076222C"/>
    <w:rsid w:val="00762432"/>
    <w:rsid w:val="007625F1"/>
    <w:rsid w:val="0076270D"/>
    <w:rsid w:val="0076282B"/>
    <w:rsid w:val="00762A59"/>
    <w:rsid w:val="00762AA1"/>
    <w:rsid w:val="00762C01"/>
    <w:rsid w:val="00762E4C"/>
    <w:rsid w:val="007633A2"/>
    <w:rsid w:val="007633F2"/>
    <w:rsid w:val="00763489"/>
    <w:rsid w:val="00763556"/>
    <w:rsid w:val="007636D0"/>
    <w:rsid w:val="00763859"/>
    <w:rsid w:val="007639C9"/>
    <w:rsid w:val="00763AD7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4F7A"/>
    <w:rsid w:val="0076515D"/>
    <w:rsid w:val="00765250"/>
    <w:rsid w:val="0076542C"/>
    <w:rsid w:val="0076569A"/>
    <w:rsid w:val="007657A3"/>
    <w:rsid w:val="00765A77"/>
    <w:rsid w:val="00765A9B"/>
    <w:rsid w:val="00766042"/>
    <w:rsid w:val="00766045"/>
    <w:rsid w:val="007660AE"/>
    <w:rsid w:val="00766413"/>
    <w:rsid w:val="00766529"/>
    <w:rsid w:val="007669E4"/>
    <w:rsid w:val="00766AEF"/>
    <w:rsid w:val="00766C55"/>
    <w:rsid w:val="00766CAA"/>
    <w:rsid w:val="00766D33"/>
    <w:rsid w:val="00766D4F"/>
    <w:rsid w:val="0076728C"/>
    <w:rsid w:val="00767363"/>
    <w:rsid w:val="0076768B"/>
    <w:rsid w:val="00767713"/>
    <w:rsid w:val="00767752"/>
    <w:rsid w:val="0076777E"/>
    <w:rsid w:val="0076788F"/>
    <w:rsid w:val="00767E92"/>
    <w:rsid w:val="00770035"/>
    <w:rsid w:val="007700F7"/>
    <w:rsid w:val="007702F1"/>
    <w:rsid w:val="00770324"/>
    <w:rsid w:val="007704DD"/>
    <w:rsid w:val="00770500"/>
    <w:rsid w:val="00770561"/>
    <w:rsid w:val="00770744"/>
    <w:rsid w:val="0077075D"/>
    <w:rsid w:val="007707FC"/>
    <w:rsid w:val="00770A78"/>
    <w:rsid w:val="00770B39"/>
    <w:rsid w:val="00770BB6"/>
    <w:rsid w:val="00770CF9"/>
    <w:rsid w:val="00770FD3"/>
    <w:rsid w:val="007712A9"/>
    <w:rsid w:val="0077132C"/>
    <w:rsid w:val="00771465"/>
    <w:rsid w:val="0077157F"/>
    <w:rsid w:val="00771737"/>
    <w:rsid w:val="00771A83"/>
    <w:rsid w:val="00771DC4"/>
    <w:rsid w:val="00771E3B"/>
    <w:rsid w:val="00771FFE"/>
    <w:rsid w:val="0077282B"/>
    <w:rsid w:val="00772BD6"/>
    <w:rsid w:val="00772EF3"/>
    <w:rsid w:val="00772F1C"/>
    <w:rsid w:val="0077325B"/>
    <w:rsid w:val="00773441"/>
    <w:rsid w:val="00773529"/>
    <w:rsid w:val="0077356C"/>
    <w:rsid w:val="007735AF"/>
    <w:rsid w:val="007736D0"/>
    <w:rsid w:val="00773C24"/>
    <w:rsid w:val="00773C56"/>
    <w:rsid w:val="0077448F"/>
    <w:rsid w:val="007744F3"/>
    <w:rsid w:val="007745B7"/>
    <w:rsid w:val="007745DD"/>
    <w:rsid w:val="007745F9"/>
    <w:rsid w:val="007747F5"/>
    <w:rsid w:val="00774A38"/>
    <w:rsid w:val="00774DC0"/>
    <w:rsid w:val="007751B8"/>
    <w:rsid w:val="00775453"/>
    <w:rsid w:val="0077559B"/>
    <w:rsid w:val="00775708"/>
    <w:rsid w:val="00775936"/>
    <w:rsid w:val="00775A90"/>
    <w:rsid w:val="00775BE2"/>
    <w:rsid w:val="00775C81"/>
    <w:rsid w:val="00775CA4"/>
    <w:rsid w:val="00775FBF"/>
    <w:rsid w:val="00776014"/>
    <w:rsid w:val="007760AF"/>
    <w:rsid w:val="007760B4"/>
    <w:rsid w:val="00776428"/>
    <w:rsid w:val="0077662D"/>
    <w:rsid w:val="00776A0A"/>
    <w:rsid w:val="00776B20"/>
    <w:rsid w:val="00776D4E"/>
    <w:rsid w:val="00776DA4"/>
    <w:rsid w:val="00776EAF"/>
    <w:rsid w:val="0077711E"/>
    <w:rsid w:val="0077721F"/>
    <w:rsid w:val="007778E7"/>
    <w:rsid w:val="00777B43"/>
    <w:rsid w:val="00777B94"/>
    <w:rsid w:val="00777CAD"/>
    <w:rsid w:val="00777E34"/>
    <w:rsid w:val="00780458"/>
    <w:rsid w:val="00780521"/>
    <w:rsid w:val="00780987"/>
    <w:rsid w:val="0078098F"/>
    <w:rsid w:val="00780C2F"/>
    <w:rsid w:val="00780C48"/>
    <w:rsid w:val="00780F00"/>
    <w:rsid w:val="0078102F"/>
    <w:rsid w:val="007811EB"/>
    <w:rsid w:val="0078127A"/>
    <w:rsid w:val="0078152D"/>
    <w:rsid w:val="007815D5"/>
    <w:rsid w:val="00781640"/>
    <w:rsid w:val="0078181B"/>
    <w:rsid w:val="0078187C"/>
    <w:rsid w:val="007818B0"/>
    <w:rsid w:val="0078190B"/>
    <w:rsid w:val="00781AB9"/>
    <w:rsid w:val="00781E59"/>
    <w:rsid w:val="0078216B"/>
    <w:rsid w:val="00782395"/>
    <w:rsid w:val="0078271E"/>
    <w:rsid w:val="00782E49"/>
    <w:rsid w:val="00782F2C"/>
    <w:rsid w:val="00782F3E"/>
    <w:rsid w:val="00783306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EBB"/>
    <w:rsid w:val="00783F05"/>
    <w:rsid w:val="0078413A"/>
    <w:rsid w:val="007841C9"/>
    <w:rsid w:val="007842D2"/>
    <w:rsid w:val="007846F3"/>
    <w:rsid w:val="007848DB"/>
    <w:rsid w:val="00784935"/>
    <w:rsid w:val="00784AB6"/>
    <w:rsid w:val="00785187"/>
    <w:rsid w:val="007852C0"/>
    <w:rsid w:val="007854C8"/>
    <w:rsid w:val="0078560C"/>
    <w:rsid w:val="00785743"/>
    <w:rsid w:val="00785C1C"/>
    <w:rsid w:val="00785FD1"/>
    <w:rsid w:val="0078602B"/>
    <w:rsid w:val="0078604C"/>
    <w:rsid w:val="00786078"/>
    <w:rsid w:val="007863EC"/>
    <w:rsid w:val="00786895"/>
    <w:rsid w:val="00786980"/>
    <w:rsid w:val="00786A57"/>
    <w:rsid w:val="00786AC6"/>
    <w:rsid w:val="00787010"/>
    <w:rsid w:val="00787195"/>
    <w:rsid w:val="007871DB"/>
    <w:rsid w:val="007873EC"/>
    <w:rsid w:val="0078745D"/>
    <w:rsid w:val="00787521"/>
    <w:rsid w:val="007875AB"/>
    <w:rsid w:val="00787662"/>
    <w:rsid w:val="007879D4"/>
    <w:rsid w:val="00787DE2"/>
    <w:rsid w:val="00787EA1"/>
    <w:rsid w:val="007902FE"/>
    <w:rsid w:val="00790318"/>
    <w:rsid w:val="00790593"/>
    <w:rsid w:val="00790609"/>
    <w:rsid w:val="007907E6"/>
    <w:rsid w:val="00790995"/>
    <w:rsid w:val="00790C78"/>
    <w:rsid w:val="00790D1B"/>
    <w:rsid w:val="00790D70"/>
    <w:rsid w:val="00790DB0"/>
    <w:rsid w:val="00790DE1"/>
    <w:rsid w:val="00790F77"/>
    <w:rsid w:val="0079104F"/>
    <w:rsid w:val="007910D2"/>
    <w:rsid w:val="007911B4"/>
    <w:rsid w:val="00791314"/>
    <w:rsid w:val="007914AF"/>
    <w:rsid w:val="0079175F"/>
    <w:rsid w:val="007917B2"/>
    <w:rsid w:val="0079181B"/>
    <w:rsid w:val="007919EB"/>
    <w:rsid w:val="00791C45"/>
    <w:rsid w:val="00791EB8"/>
    <w:rsid w:val="0079218A"/>
    <w:rsid w:val="007923DF"/>
    <w:rsid w:val="007925ED"/>
    <w:rsid w:val="00792813"/>
    <w:rsid w:val="007928A8"/>
    <w:rsid w:val="00792A92"/>
    <w:rsid w:val="00792BB6"/>
    <w:rsid w:val="00792DF2"/>
    <w:rsid w:val="00792FBA"/>
    <w:rsid w:val="00793670"/>
    <w:rsid w:val="007937E7"/>
    <w:rsid w:val="007938BE"/>
    <w:rsid w:val="00793D81"/>
    <w:rsid w:val="0079407F"/>
    <w:rsid w:val="0079434A"/>
    <w:rsid w:val="00794503"/>
    <w:rsid w:val="00794632"/>
    <w:rsid w:val="00794718"/>
    <w:rsid w:val="0079485B"/>
    <w:rsid w:val="00794902"/>
    <w:rsid w:val="0079498C"/>
    <w:rsid w:val="00794A89"/>
    <w:rsid w:val="00794A98"/>
    <w:rsid w:val="00795094"/>
    <w:rsid w:val="00795123"/>
    <w:rsid w:val="007951A0"/>
    <w:rsid w:val="00795228"/>
    <w:rsid w:val="007952D8"/>
    <w:rsid w:val="00795612"/>
    <w:rsid w:val="007956C9"/>
    <w:rsid w:val="0079578E"/>
    <w:rsid w:val="0079598E"/>
    <w:rsid w:val="00795AD0"/>
    <w:rsid w:val="00795B85"/>
    <w:rsid w:val="00795BA8"/>
    <w:rsid w:val="00795CDB"/>
    <w:rsid w:val="00795E3E"/>
    <w:rsid w:val="00795FE1"/>
    <w:rsid w:val="007968D3"/>
    <w:rsid w:val="00796D30"/>
    <w:rsid w:val="00796D5C"/>
    <w:rsid w:val="00796DF1"/>
    <w:rsid w:val="00796E0A"/>
    <w:rsid w:val="0079700C"/>
    <w:rsid w:val="00797234"/>
    <w:rsid w:val="0079742F"/>
    <w:rsid w:val="007975CB"/>
    <w:rsid w:val="00797627"/>
    <w:rsid w:val="00797809"/>
    <w:rsid w:val="00797BBA"/>
    <w:rsid w:val="00797CDD"/>
    <w:rsid w:val="007A02CD"/>
    <w:rsid w:val="007A04EE"/>
    <w:rsid w:val="007A0611"/>
    <w:rsid w:val="007A0652"/>
    <w:rsid w:val="007A0A56"/>
    <w:rsid w:val="007A0CEE"/>
    <w:rsid w:val="007A0D4F"/>
    <w:rsid w:val="007A0D56"/>
    <w:rsid w:val="007A1167"/>
    <w:rsid w:val="007A14CF"/>
    <w:rsid w:val="007A1E2C"/>
    <w:rsid w:val="007A2080"/>
    <w:rsid w:val="007A2511"/>
    <w:rsid w:val="007A27A5"/>
    <w:rsid w:val="007A27AA"/>
    <w:rsid w:val="007A2967"/>
    <w:rsid w:val="007A296B"/>
    <w:rsid w:val="007A2C2D"/>
    <w:rsid w:val="007A2D1C"/>
    <w:rsid w:val="007A2E2C"/>
    <w:rsid w:val="007A3018"/>
    <w:rsid w:val="007A3458"/>
    <w:rsid w:val="007A3625"/>
    <w:rsid w:val="007A3815"/>
    <w:rsid w:val="007A3AA8"/>
    <w:rsid w:val="007A3B94"/>
    <w:rsid w:val="007A3E70"/>
    <w:rsid w:val="007A41DD"/>
    <w:rsid w:val="007A448D"/>
    <w:rsid w:val="007A44AE"/>
    <w:rsid w:val="007A4560"/>
    <w:rsid w:val="007A4615"/>
    <w:rsid w:val="007A4779"/>
    <w:rsid w:val="007A47D1"/>
    <w:rsid w:val="007A485C"/>
    <w:rsid w:val="007A49B5"/>
    <w:rsid w:val="007A4D37"/>
    <w:rsid w:val="007A4EB9"/>
    <w:rsid w:val="007A514C"/>
    <w:rsid w:val="007A53FC"/>
    <w:rsid w:val="007A567A"/>
    <w:rsid w:val="007A5786"/>
    <w:rsid w:val="007A5974"/>
    <w:rsid w:val="007A5975"/>
    <w:rsid w:val="007A5994"/>
    <w:rsid w:val="007A59AB"/>
    <w:rsid w:val="007A5DD1"/>
    <w:rsid w:val="007A5E14"/>
    <w:rsid w:val="007A5E75"/>
    <w:rsid w:val="007A5FC9"/>
    <w:rsid w:val="007A6009"/>
    <w:rsid w:val="007A62D7"/>
    <w:rsid w:val="007A6422"/>
    <w:rsid w:val="007A64CA"/>
    <w:rsid w:val="007A65B1"/>
    <w:rsid w:val="007A6697"/>
    <w:rsid w:val="007A6739"/>
    <w:rsid w:val="007A6782"/>
    <w:rsid w:val="007A67C2"/>
    <w:rsid w:val="007A680B"/>
    <w:rsid w:val="007A6C69"/>
    <w:rsid w:val="007A6D52"/>
    <w:rsid w:val="007A6F18"/>
    <w:rsid w:val="007A7327"/>
    <w:rsid w:val="007A74C3"/>
    <w:rsid w:val="007A754A"/>
    <w:rsid w:val="007A77FA"/>
    <w:rsid w:val="007A78A5"/>
    <w:rsid w:val="007A79FC"/>
    <w:rsid w:val="007A7AF8"/>
    <w:rsid w:val="007A7B20"/>
    <w:rsid w:val="007A7B66"/>
    <w:rsid w:val="007A7B91"/>
    <w:rsid w:val="007A7BEB"/>
    <w:rsid w:val="007A7CAA"/>
    <w:rsid w:val="007B033F"/>
    <w:rsid w:val="007B03CE"/>
    <w:rsid w:val="007B07DB"/>
    <w:rsid w:val="007B09C6"/>
    <w:rsid w:val="007B0A7C"/>
    <w:rsid w:val="007B0C4F"/>
    <w:rsid w:val="007B0C5E"/>
    <w:rsid w:val="007B0DA2"/>
    <w:rsid w:val="007B127B"/>
    <w:rsid w:val="007B12EA"/>
    <w:rsid w:val="007B150F"/>
    <w:rsid w:val="007B1672"/>
    <w:rsid w:val="007B1B6B"/>
    <w:rsid w:val="007B1BE2"/>
    <w:rsid w:val="007B1BF1"/>
    <w:rsid w:val="007B1D4A"/>
    <w:rsid w:val="007B1DBD"/>
    <w:rsid w:val="007B1E80"/>
    <w:rsid w:val="007B1EEF"/>
    <w:rsid w:val="007B1FF5"/>
    <w:rsid w:val="007B2BF4"/>
    <w:rsid w:val="007B2C7A"/>
    <w:rsid w:val="007B2CA1"/>
    <w:rsid w:val="007B2D06"/>
    <w:rsid w:val="007B3040"/>
    <w:rsid w:val="007B319C"/>
    <w:rsid w:val="007B3246"/>
    <w:rsid w:val="007B3297"/>
    <w:rsid w:val="007B32A6"/>
    <w:rsid w:val="007B34CA"/>
    <w:rsid w:val="007B352D"/>
    <w:rsid w:val="007B3721"/>
    <w:rsid w:val="007B3AE2"/>
    <w:rsid w:val="007B3D4F"/>
    <w:rsid w:val="007B3DBB"/>
    <w:rsid w:val="007B3E49"/>
    <w:rsid w:val="007B3EBA"/>
    <w:rsid w:val="007B429B"/>
    <w:rsid w:val="007B43EB"/>
    <w:rsid w:val="007B45FB"/>
    <w:rsid w:val="007B4873"/>
    <w:rsid w:val="007B4978"/>
    <w:rsid w:val="007B4B72"/>
    <w:rsid w:val="007B4C81"/>
    <w:rsid w:val="007B4D5B"/>
    <w:rsid w:val="007B50CE"/>
    <w:rsid w:val="007B50F5"/>
    <w:rsid w:val="007B523C"/>
    <w:rsid w:val="007B5523"/>
    <w:rsid w:val="007B5548"/>
    <w:rsid w:val="007B556F"/>
    <w:rsid w:val="007B5A2F"/>
    <w:rsid w:val="007B5DD8"/>
    <w:rsid w:val="007B5FDA"/>
    <w:rsid w:val="007B6083"/>
    <w:rsid w:val="007B63BD"/>
    <w:rsid w:val="007B645B"/>
    <w:rsid w:val="007B6638"/>
    <w:rsid w:val="007B6846"/>
    <w:rsid w:val="007B6BBF"/>
    <w:rsid w:val="007B6D8D"/>
    <w:rsid w:val="007B72EF"/>
    <w:rsid w:val="007B7627"/>
    <w:rsid w:val="007B777A"/>
    <w:rsid w:val="007B7A6C"/>
    <w:rsid w:val="007B7B4A"/>
    <w:rsid w:val="007C028B"/>
    <w:rsid w:val="007C0687"/>
    <w:rsid w:val="007C06CA"/>
    <w:rsid w:val="007C076A"/>
    <w:rsid w:val="007C09F4"/>
    <w:rsid w:val="007C0B15"/>
    <w:rsid w:val="007C0BAD"/>
    <w:rsid w:val="007C0D50"/>
    <w:rsid w:val="007C0E0F"/>
    <w:rsid w:val="007C0FAE"/>
    <w:rsid w:val="007C152C"/>
    <w:rsid w:val="007C1564"/>
    <w:rsid w:val="007C15A1"/>
    <w:rsid w:val="007C16EE"/>
    <w:rsid w:val="007C1B6F"/>
    <w:rsid w:val="007C1D53"/>
    <w:rsid w:val="007C1E03"/>
    <w:rsid w:val="007C271B"/>
    <w:rsid w:val="007C27BD"/>
    <w:rsid w:val="007C27F0"/>
    <w:rsid w:val="007C2882"/>
    <w:rsid w:val="007C28D9"/>
    <w:rsid w:val="007C29AF"/>
    <w:rsid w:val="007C2D1D"/>
    <w:rsid w:val="007C2D44"/>
    <w:rsid w:val="007C2DC1"/>
    <w:rsid w:val="007C30A2"/>
    <w:rsid w:val="007C3253"/>
    <w:rsid w:val="007C326A"/>
    <w:rsid w:val="007C331E"/>
    <w:rsid w:val="007C34AB"/>
    <w:rsid w:val="007C34DE"/>
    <w:rsid w:val="007C3639"/>
    <w:rsid w:val="007C377F"/>
    <w:rsid w:val="007C37BC"/>
    <w:rsid w:val="007C3937"/>
    <w:rsid w:val="007C3A4E"/>
    <w:rsid w:val="007C3AE9"/>
    <w:rsid w:val="007C3C71"/>
    <w:rsid w:val="007C3D0B"/>
    <w:rsid w:val="007C3F43"/>
    <w:rsid w:val="007C4064"/>
    <w:rsid w:val="007C4084"/>
    <w:rsid w:val="007C4148"/>
    <w:rsid w:val="007C422D"/>
    <w:rsid w:val="007C45DC"/>
    <w:rsid w:val="007C45E7"/>
    <w:rsid w:val="007C46F3"/>
    <w:rsid w:val="007C4B1A"/>
    <w:rsid w:val="007C4C62"/>
    <w:rsid w:val="007C4C78"/>
    <w:rsid w:val="007C4E48"/>
    <w:rsid w:val="007C4EC2"/>
    <w:rsid w:val="007C51F4"/>
    <w:rsid w:val="007C5567"/>
    <w:rsid w:val="007C56CE"/>
    <w:rsid w:val="007C56ED"/>
    <w:rsid w:val="007C5D39"/>
    <w:rsid w:val="007C5DAE"/>
    <w:rsid w:val="007C5E7F"/>
    <w:rsid w:val="007C622C"/>
    <w:rsid w:val="007C62C4"/>
    <w:rsid w:val="007C6335"/>
    <w:rsid w:val="007C64C2"/>
    <w:rsid w:val="007C652D"/>
    <w:rsid w:val="007C6567"/>
    <w:rsid w:val="007C65F9"/>
    <w:rsid w:val="007C660B"/>
    <w:rsid w:val="007C66D1"/>
    <w:rsid w:val="007C68F0"/>
    <w:rsid w:val="007C6EAF"/>
    <w:rsid w:val="007C6EF7"/>
    <w:rsid w:val="007C7021"/>
    <w:rsid w:val="007C72F6"/>
    <w:rsid w:val="007C75D3"/>
    <w:rsid w:val="007C7693"/>
    <w:rsid w:val="007C7725"/>
    <w:rsid w:val="007C77DE"/>
    <w:rsid w:val="007C7891"/>
    <w:rsid w:val="007C7969"/>
    <w:rsid w:val="007C7AF2"/>
    <w:rsid w:val="007C7D20"/>
    <w:rsid w:val="007D0064"/>
    <w:rsid w:val="007D0082"/>
    <w:rsid w:val="007D019B"/>
    <w:rsid w:val="007D053B"/>
    <w:rsid w:val="007D0773"/>
    <w:rsid w:val="007D0A52"/>
    <w:rsid w:val="007D0D52"/>
    <w:rsid w:val="007D107B"/>
    <w:rsid w:val="007D10F0"/>
    <w:rsid w:val="007D11BE"/>
    <w:rsid w:val="007D122D"/>
    <w:rsid w:val="007D1CB8"/>
    <w:rsid w:val="007D1DA3"/>
    <w:rsid w:val="007D1FF3"/>
    <w:rsid w:val="007D2320"/>
    <w:rsid w:val="007D2692"/>
    <w:rsid w:val="007D2C27"/>
    <w:rsid w:val="007D2D1D"/>
    <w:rsid w:val="007D2E48"/>
    <w:rsid w:val="007D3135"/>
    <w:rsid w:val="007D3981"/>
    <w:rsid w:val="007D39B2"/>
    <w:rsid w:val="007D3A60"/>
    <w:rsid w:val="007D3C20"/>
    <w:rsid w:val="007D42E2"/>
    <w:rsid w:val="007D4389"/>
    <w:rsid w:val="007D462D"/>
    <w:rsid w:val="007D4650"/>
    <w:rsid w:val="007D480F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AA"/>
    <w:rsid w:val="007D53B8"/>
    <w:rsid w:val="007D56F7"/>
    <w:rsid w:val="007D5752"/>
    <w:rsid w:val="007D5841"/>
    <w:rsid w:val="007D5A48"/>
    <w:rsid w:val="007D5A82"/>
    <w:rsid w:val="007D5B99"/>
    <w:rsid w:val="007D5DCD"/>
    <w:rsid w:val="007D5DE2"/>
    <w:rsid w:val="007D6102"/>
    <w:rsid w:val="007D612E"/>
    <w:rsid w:val="007D6173"/>
    <w:rsid w:val="007D618D"/>
    <w:rsid w:val="007D639C"/>
    <w:rsid w:val="007D6556"/>
    <w:rsid w:val="007D6937"/>
    <w:rsid w:val="007D6C96"/>
    <w:rsid w:val="007D6E57"/>
    <w:rsid w:val="007D7B9C"/>
    <w:rsid w:val="007D7C0C"/>
    <w:rsid w:val="007D7C96"/>
    <w:rsid w:val="007D7E7C"/>
    <w:rsid w:val="007D7F02"/>
    <w:rsid w:val="007E001C"/>
    <w:rsid w:val="007E032F"/>
    <w:rsid w:val="007E0491"/>
    <w:rsid w:val="007E09D9"/>
    <w:rsid w:val="007E0B88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15A"/>
    <w:rsid w:val="007E2215"/>
    <w:rsid w:val="007E2220"/>
    <w:rsid w:val="007E224D"/>
    <w:rsid w:val="007E236E"/>
    <w:rsid w:val="007E24E0"/>
    <w:rsid w:val="007E2706"/>
    <w:rsid w:val="007E28B9"/>
    <w:rsid w:val="007E297D"/>
    <w:rsid w:val="007E2CAA"/>
    <w:rsid w:val="007E3098"/>
    <w:rsid w:val="007E31F8"/>
    <w:rsid w:val="007E3734"/>
    <w:rsid w:val="007E413E"/>
    <w:rsid w:val="007E41AF"/>
    <w:rsid w:val="007E43E6"/>
    <w:rsid w:val="007E44C5"/>
    <w:rsid w:val="007E45D4"/>
    <w:rsid w:val="007E4922"/>
    <w:rsid w:val="007E492A"/>
    <w:rsid w:val="007E4971"/>
    <w:rsid w:val="007E4AFE"/>
    <w:rsid w:val="007E4B7B"/>
    <w:rsid w:val="007E4EE9"/>
    <w:rsid w:val="007E5154"/>
    <w:rsid w:val="007E51A3"/>
    <w:rsid w:val="007E51C9"/>
    <w:rsid w:val="007E51FF"/>
    <w:rsid w:val="007E5207"/>
    <w:rsid w:val="007E52D8"/>
    <w:rsid w:val="007E54D3"/>
    <w:rsid w:val="007E5667"/>
    <w:rsid w:val="007E5A52"/>
    <w:rsid w:val="007E5B05"/>
    <w:rsid w:val="007E5B33"/>
    <w:rsid w:val="007E5BD5"/>
    <w:rsid w:val="007E5C64"/>
    <w:rsid w:val="007E5E50"/>
    <w:rsid w:val="007E5F4F"/>
    <w:rsid w:val="007E6273"/>
    <w:rsid w:val="007E6C1A"/>
    <w:rsid w:val="007E6C94"/>
    <w:rsid w:val="007E7076"/>
    <w:rsid w:val="007E730E"/>
    <w:rsid w:val="007E7904"/>
    <w:rsid w:val="007E7A3B"/>
    <w:rsid w:val="007E7CCD"/>
    <w:rsid w:val="007E7CF0"/>
    <w:rsid w:val="007F0042"/>
    <w:rsid w:val="007F0115"/>
    <w:rsid w:val="007F034A"/>
    <w:rsid w:val="007F03B2"/>
    <w:rsid w:val="007F04DF"/>
    <w:rsid w:val="007F06C4"/>
    <w:rsid w:val="007F06D9"/>
    <w:rsid w:val="007F09C1"/>
    <w:rsid w:val="007F0B1A"/>
    <w:rsid w:val="007F0E10"/>
    <w:rsid w:val="007F0E64"/>
    <w:rsid w:val="007F15BB"/>
    <w:rsid w:val="007F16EF"/>
    <w:rsid w:val="007F1914"/>
    <w:rsid w:val="007F1CA6"/>
    <w:rsid w:val="007F1D7A"/>
    <w:rsid w:val="007F1E06"/>
    <w:rsid w:val="007F22C0"/>
    <w:rsid w:val="007F2367"/>
    <w:rsid w:val="007F24C2"/>
    <w:rsid w:val="007F2760"/>
    <w:rsid w:val="007F276F"/>
    <w:rsid w:val="007F27C8"/>
    <w:rsid w:val="007F2A67"/>
    <w:rsid w:val="007F2BB2"/>
    <w:rsid w:val="007F2ED6"/>
    <w:rsid w:val="007F32B6"/>
    <w:rsid w:val="007F33AD"/>
    <w:rsid w:val="007F34E4"/>
    <w:rsid w:val="007F3AB4"/>
    <w:rsid w:val="007F3D0C"/>
    <w:rsid w:val="007F3D44"/>
    <w:rsid w:val="007F3E45"/>
    <w:rsid w:val="007F400B"/>
    <w:rsid w:val="007F40D5"/>
    <w:rsid w:val="007F414B"/>
    <w:rsid w:val="007F440A"/>
    <w:rsid w:val="007F4435"/>
    <w:rsid w:val="007F446E"/>
    <w:rsid w:val="007F4487"/>
    <w:rsid w:val="007F465A"/>
    <w:rsid w:val="007F475C"/>
    <w:rsid w:val="007F4BDE"/>
    <w:rsid w:val="007F4C2C"/>
    <w:rsid w:val="007F4E45"/>
    <w:rsid w:val="007F5027"/>
    <w:rsid w:val="007F5371"/>
    <w:rsid w:val="007F538F"/>
    <w:rsid w:val="007F5540"/>
    <w:rsid w:val="007F5613"/>
    <w:rsid w:val="007F5AFB"/>
    <w:rsid w:val="007F5BC8"/>
    <w:rsid w:val="007F5F33"/>
    <w:rsid w:val="007F61E7"/>
    <w:rsid w:val="007F62F3"/>
    <w:rsid w:val="007F6535"/>
    <w:rsid w:val="007F67C0"/>
    <w:rsid w:val="007F69A9"/>
    <w:rsid w:val="007F69CD"/>
    <w:rsid w:val="007F6B69"/>
    <w:rsid w:val="007F6B93"/>
    <w:rsid w:val="007F6C86"/>
    <w:rsid w:val="007F6D7F"/>
    <w:rsid w:val="007F6FA3"/>
    <w:rsid w:val="007F706E"/>
    <w:rsid w:val="007F70B1"/>
    <w:rsid w:val="007F73E4"/>
    <w:rsid w:val="007F7422"/>
    <w:rsid w:val="007F74FA"/>
    <w:rsid w:val="007F76B6"/>
    <w:rsid w:val="007F7BBB"/>
    <w:rsid w:val="007F7C10"/>
    <w:rsid w:val="007F7CEC"/>
    <w:rsid w:val="007F7CEF"/>
    <w:rsid w:val="007F7EE1"/>
    <w:rsid w:val="008000FC"/>
    <w:rsid w:val="008003CB"/>
    <w:rsid w:val="00800633"/>
    <w:rsid w:val="0080087B"/>
    <w:rsid w:val="0080090F"/>
    <w:rsid w:val="00800BA8"/>
    <w:rsid w:val="00800BCA"/>
    <w:rsid w:val="00800BE4"/>
    <w:rsid w:val="00800EA2"/>
    <w:rsid w:val="00800FB7"/>
    <w:rsid w:val="00800FEB"/>
    <w:rsid w:val="0080101F"/>
    <w:rsid w:val="00801082"/>
    <w:rsid w:val="00801143"/>
    <w:rsid w:val="00801244"/>
    <w:rsid w:val="00801365"/>
    <w:rsid w:val="00801602"/>
    <w:rsid w:val="00801867"/>
    <w:rsid w:val="00801939"/>
    <w:rsid w:val="00801953"/>
    <w:rsid w:val="00801AA5"/>
    <w:rsid w:val="00801CB9"/>
    <w:rsid w:val="00801E3E"/>
    <w:rsid w:val="008020AC"/>
    <w:rsid w:val="0080219B"/>
    <w:rsid w:val="0080220F"/>
    <w:rsid w:val="0080243F"/>
    <w:rsid w:val="00802519"/>
    <w:rsid w:val="008026DE"/>
    <w:rsid w:val="00802878"/>
    <w:rsid w:val="00802A48"/>
    <w:rsid w:val="00802A59"/>
    <w:rsid w:val="00802A8A"/>
    <w:rsid w:val="008030DE"/>
    <w:rsid w:val="00803159"/>
    <w:rsid w:val="00803255"/>
    <w:rsid w:val="008035AF"/>
    <w:rsid w:val="008036E4"/>
    <w:rsid w:val="00803F5A"/>
    <w:rsid w:val="00804321"/>
    <w:rsid w:val="0080475D"/>
    <w:rsid w:val="0080493E"/>
    <w:rsid w:val="008049B6"/>
    <w:rsid w:val="00804A3D"/>
    <w:rsid w:val="00804AAE"/>
    <w:rsid w:val="00804C10"/>
    <w:rsid w:val="00804CC9"/>
    <w:rsid w:val="00804D04"/>
    <w:rsid w:val="00804D8C"/>
    <w:rsid w:val="00804EB2"/>
    <w:rsid w:val="00804F76"/>
    <w:rsid w:val="0080518B"/>
    <w:rsid w:val="008055FA"/>
    <w:rsid w:val="00805CFC"/>
    <w:rsid w:val="00805DF3"/>
    <w:rsid w:val="00805E2A"/>
    <w:rsid w:val="00805E66"/>
    <w:rsid w:val="00805F09"/>
    <w:rsid w:val="00805FBB"/>
    <w:rsid w:val="008062CF"/>
    <w:rsid w:val="008062D9"/>
    <w:rsid w:val="008064BD"/>
    <w:rsid w:val="00806D7C"/>
    <w:rsid w:val="00806E72"/>
    <w:rsid w:val="00806F0E"/>
    <w:rsid w:val="00806FE5"/>
    <w:rsid w:val="00807932"/>
    <w:rsid w:val="008079CA"/>
    <w:rsid w:val="00807B66"/>
    <w:rsid w:val="00807C5D"/>
    <w:rsid w:val="00807D32"/>
    <w:rsid w:val="00807EAA"/>
    <w:rsid w:val="008101AB"/>
    <w:rsid w:val="008104C1"/>
    <w:rsid w:val="008107F2"/>
    <w:rsid w:val="00810811"/>
    <w:rsid w:val="00810843"/>
    <w:rsid w:val="00810851"/>
    <w:rsid w:val="00810949"/>
    <w:rsid w:val="0081099E"/>
    <w:rsid w:val="00810CD7"/>
    <w:rsid w:val="00810E05"/>
    <w:rsid w:val="0081122A"/>
    <w:rsid w:val="008113DF"/>
    <w:rsid w:val="00811A53"/>
    <w:rsid w:val="00811AEB"/>
    <w:rsid w:val="00811F8C"/>
    <w:rsid w:val="00812141"/>
    <w:rsid w:val="0081223D"/>
    <w:rsid w:val="008122B9"/>
    <w:rsid w:val="008126D9"/>
    <w:rsid w:val="00812A12"/>
    <w:rsid w:val="00812B73"/>
    <w:rsid w:val="00812E41"/>
    <w:rsid w:val="00812F73"/>
    <w:rsid w:val="0081302A"/>
    <w:rsid w:val="00813263"/>
    <w:rsid w:val="008134FC"/>
    <w:rsid w:val="00813534"/>
    <w:rsid w:val="0081384E"/>
    <w:rsid w:val="00813868"/>
    <w:rsid w:val="00813C43"/>
    <w:rsid w:val="00813D2B"/>
    <w:rsid w:val="00813F26"/>
    <w:rsid w:val="00814491"/>
    <w:rsid w:val="00814695"/>
    <w:rsid w:val="00814BE0"/>
    <w:rsid w:val="008152CA"/>
    <w:rsid w:val="00815591"/>
    <w:rsid w:val="008155FE"/>
    <w:rsid w:val="00815733"/>
    <w:rsid w:val="00815A99"/>
    <w:rsid w:val="00815DA7"/>
    <w:rsid w:val="00815E6E"/>
    <w:rsid w:val="00815EDA"/>
    <w:rsid w:val="00816172"/>
    <w:rsid w:val="0081624C"/>
    <w:rsid w:val="0081641A"/>
    <w:rsid w:val="008166BE"/>
    <w:rsid w:val="00816B7B"/>
    <w:rsid w:val="00816CA5"/>
    <w:rsid w:val="00816FFC"/>
    <w:rsid w:val="00817219"/>
    <w:rsid w:val="00817446"/>
    <w:rsid w:val="00817A8E"/>
    <w:rsid w:val="00817AB9"/>
    <w:rsid w:val="00817D1C"/>
    <w:rsid w:val="00817E2E"/>
    <w:rsid w:val="0082002E"/>
    <w:rsid w:val="008200EE"/>
    <w:rsid w:val="008201C0"/>
    <w:rsid w:val="00820357"/>
    <w:rsid w:val="008204E4"/>
    <w:rsid w:val="00820874"/>
    <w:rsid w:val="0082097F"/>
    <w:rsid w:val="008209BC"/>
    <w:rsid w:val="00820AC1"/>
    <w:rsid w:val="00820B3B"/>
    <w:rsid w:val="00820CFA"/>
    <w:rsid w:val="00820E2C"/>
    <w:rsid w:val="00820E37"/>
    <w:rsid w:val="008210F3"/>
    <w:rsid w:val="00821618"/>
    <w:rsid w:val="00821B12"/>
    <w:rsid w:val="00821B45"/>
    <w:rsid w:val="00821BC8"/>
    <w:rsid w:val="00821DB2"/>
    <w:rsid w:val="00821E45"/>
    <w:rsid w:val="00821FBA"/>
    <w:rsid w:val="008220BB"/>
    <w:rsid w:val="008220C9"/>
    <w:rsid w:val="00822120"/>
    <w:rsid w:val="00822166"/>
    <w:rsid w:val="008222FC"/>
    <w:rsid w:val="008223F3"/>
    <w:rsid w:val="008224E6"/>
    <w:rsid w:val="008225BA"/>
    <w:rsid w:val="00822681"/>
    <w:rsid w:val="00822719"/>
    <w:rsid w:val="0082274B"/>
    <w:rsid w:val="00822A1B"/>
    <w:rsid w:val="00822CC0"/>
    <w:rsid w:val="00822EE3"/>
    <w:rsid w:val="00823030"/>
    <w:rsid w:val="00823033"/>
    <w:rsid w:val="008233EA"/>
    <w:rsid w:val="00823774"/>
    <w:rsid w:val="00823CF2"/>
    <w:rsid w:val="0082413F"/>
    <w:rsid w:val="00824387"/>
    <w:rsid w:val="00824705"/>
    <w:rsid w:val="0082482A"/>
    <w:rsid w:val="00824894"/>
    <w:rsid w:val="00824B67"/>
    <w:rsid w:val="00824BC1"/>
    <w:rsid w:val="00824CC5"/>
    <w:rsid w:val="00824E5D"/>
    <w:rsid w:val="00825008"/>
    <w:rsid w:val="0082501D"/>
    <w:rsid w:val="00825066"/>
    <w:rsid w:val="008251A8"/>
    <w:rsid w:val="00825471"/>
    <w:rsid w:val="0082578F"/>
    <w:rsid w:val="008257F6"/>
    <w:rsid w:val="00825A7E"/>
    <w:rsid w:val="00825B89"/>
    <w:rsid w:val="00826376"/>
    <w:rsid w:val="0082642E"/>
    <w:rsid w:val="0082683C"/>
    <w:rsid w:val="008268CA"/>
    <w:rsid w:val="00826A46"/>
    <w:rsid w:val="00827009"/>
    <w:rsid w:val="0082714E"/>
    <w:rsid w:val="008271C1"/>
    <w:rsid w:val="00827638"/>
    <w:rsid w:val="00827B52"/>
    <w:rsid w:val="00827D27"/>
    <w:rsid w:val="00827FC8"/>
    <w:rsid w:val="00830133"/>
    <w:rsid w:val="00830390"/>
    <w:rsid w:val="00830932"/>
    <w:rsid w:val="00830B3C"/>
    <w:rsid w:val="00830BB3"/>
    <w:rsid w:val="00830D0C"/>
    <w:rsid w:val="00830E4E"/>
    <w:rsid w:val="00831098"/>
    <w:rsid w:val="00831187"/>
    <w:rsid w:val="00831605"/>
    <w:rsid w:val="00831699"/>
    <w:rsid w:val="00831904"/>
    <w:rsid w:val="00831A66"/>
    <w:rsid w:val="00831C82"/>
    <w:rsid w:val="00831D8A"/>
    <w:rsid w:val="00831E18"/>
    <w:rsid w:val="00831E88"/>
    <w:rsid w:val="00831F53"/>
    <w:rsid w:val="00832280"/>
    <w:rsid w:val="008323E1"/>
    <w:rsid w:val="00832406"/>
    <w:rsid w:val="00832870"/>
    <w:rsid w:val="0083299A"/>
    <w:rsid w:val="00832C52"/>
    <w:rsid w:val="00832ED0"/>
    <w:rsid w:val="00833073"/>
    <w:rsid w:val="008334F2"/>
    <w:rsid w:val="008337CE"/>
    <w:rsid w:val="00833AAB"/>
    <w:rsid w:val="00833EB4"/>
    <w:rsid w:val="00833F69"/>
    <w:rsid w:val="00834195"/>
    <w:rsid w:val="008344B7"/>
    <w:rsid w:val="0083474D"/>
    <w:rsid w:val="00834799"/>
    <w:rsid w:val="00834917"/>
    <w:rsid w:val="00834A59"/>
    <w:rsid w:val="00834ACB"/>
    <w:rsid w:val="00834B2C"/>
    <w:rsid w:val="00835043"/>
    <w:rsid w:val="00835299"/>
    <w:rsid w:val="0083544E"/>
    <w:rsid w:val="008354A6"/>
    <w:rsid w:val="00835A96"/>
    <w:rsid w:val="00835B9F"/>
    <w:rsid w:val="00835EFF"/>
    <w:rsid w:val="00835F57"/>
    <w:rsid w:val="00835FEA"/>
    <w:rsid w:val="0083638A"/>
    <w:rsid w:val="00836807"/>
    <w:rsid w:val="00836C6F"/>
    <w:rsid w:val="00837388"/>
    <w:rsid w:val="008374FD"/>
    <w:rsid w:val="0083789C"/>
    <w:rsid w:val="00837B27"/>
    <w:rsid w:val="00837B6D"/>
    <w:rsid w:val="00837B9A"/>
    <w:rsid w:val="00837CBB"/>
    <w:rsid w:val="00837CD9"/>
    <w:rsid w:val="00837D3C"/>
    <w:rsid w:val="0084048E"/>
    <w:rsid w:val="008404C4"/>
    <w:rsid w:val="0084053E"/>
    <w:rsid w:val="0084069F"/>
    <w:rsid w:val="008406F0"/>
    <w:rsid w:val="008406F7"/>
    <w:rsid w:val="0084091F"/>
    <w:rsid w:val="00840A14"/>
    <w:rsid w:val="00840C0E"/>
    <w:rsid w:val="00840F18"/>
    <w:rsid w:val="00840FF5"/>
    <w:rsid w:val="00841351"/>
    <w:rsid w:val="0084147E"/>
    <w:rsid w:val="00841501"/>
    <w:rsid w:val="008415B5"/>
    <w:rsid w:val="008416C5"/>
    <w:rsid w:val="008416D9"/>
    <w:rsid w:val="00841732"/>
    <w:rsid w:val="00841B99"/>
    <w:rsid w:val="00841ECD"/>
    <w:rsid w:val="00841FF2"/>
    <w:rsid w:val="00842124"/>
    <w:rsid w:val="00842678"/>
    <w:rsid w:val="008426E3"/>
    <w:rsid w:val="008426E9"/>
    <w:rsid w:val="0084296C"/>
    <w:rsid w:val="00842AF0"/>
    <w:rsid w:val="00842B92"/>
    <w:rsid w:val="00842BFF"/>
    <w:rsid w:val="00842D3B"/>
    <w:rsid w:val="00842EE4"/>
    <w:rsid w:val="00842F22"/>
    <w:rsid w:val="00842FF0"/>
    <w:rsid w:val="0084306A"/>
    <w:rsid w:val="00843283"/>
    <w:rsid w:val="008432C8"/>
    <w:rsid w:val="0084348D"/>
    <w:rsid w:val="0084348F"/>
    <w:rsid w:val="00843546"/>
    <w:rsid w:val="00843927"/>
    <w:rsid w:val="00844016"/>
    <w:rsid w:val="008442C3"/>
    <w:rsid w:val="008446AD"/>
    <w:rsid w:val="00844962"/>
    <w:rsid w:val="008449E6"/>
    <w:rsid w:val="00844BD0"/>
    <w:rsid w:val="00844DA2"/>
    <w:rsid w:val="00844FE0"/>
    <w:rsid w:val="008454B7"/>
    <w:rsid w:val="00845A68"/>
    <w:rsid w:val="00845E24"/>
    <w:rsid w:val="00846222"/>
    <w:rsid w:val="0084667B"/>
    <w:rsid w:val="008468A4"/>
    <w:rsid w:val="008468C6"/>
    <w:rsid w:val="00846DA4"/>
    <w:rsid w:val="00846DE1"/>
    <w:rsid w:val="00846E06"/>
    <w:rsid w:val="00846F6E"/>
    <w:rsid w:val="00846F70"/>
    <w:rsid w:val="0084703C"/>
    <w:rsid w:val="008471A5"/>
    <w:rsid w:val="00847200"/>
    <w:rsid w:val="008475AA"/>
    <w:rsid w:val="008477F8"/>
    <w:rsid w:val="00847CE0"/>
    <w:rsid w:val="00847E3D"/>
    <w:rsid w:val="00847FAF"/>
    <w:rsid w:val="008501A9"/>
    <w:rsid w:val="008502EA"/>
    <w:rsid w:val="008503E2"/>
    <w:rsid w:val="0085057F"/>
    <w:rsid w:val="008506AE"/>
    <w:rsid w:val="00850BE5"/>
    <w:rsid w:val="008511CA"/>
    <w:rsid w:val="0085168B"/>
    <w:rsid w:val="00851A90"/>
    <w:rsid w:val="00851B32"/>
    <w:rsid w:val="00851C48"/>
    <w:rsid w:val="00851D09"/>
    <w:rsid w:val="00851E62"/>
    <w:rsid w:val="008520B9"/>
    <w:rsid w:val="00852153"/>
    <w:rsid w:val="008521C0"/>
    <w:rsid w:val="008521C9"/>
    <w:rsid w:val="008522A1"/>
    <w:rsid w:val="008523E0"/>
    <w:rsid w:val="00852732"/>
    <w:rsid w:val="00852888"/>
    <w:rsid w:val="00852989"/>
    <w:rsid w:val="00852A04"/>
    <w:rsid w:val="00852C85"/>
    <w:rsid w:val="00852D9C"/>
    <w:rsid w:val="00852ED6"/>
    <w:rsid w:val="008530FD"/>
    <w:rsid w:val="00853409"/>
    <w:rsid w:val="00853439"/>
    <w:rsid w:val="0085347B"/>
    <w:rsid w:val="0085370A"/>
    <w:rsid w:val="00853D9E"/>
    <w:rsid w:val="00853DB6"/>
    <w:rsid w:val="00853F15"/>
    <w:rsid w:val="00853F7D"/>
    <w:rsid w:val="0085407A"/>
    <w:rsid w:val="008547E7"/>
    <w:rsid w:val="00854803"/>
    <w:rsid w:val="008548D7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F4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957"/>
    <w:rsid w:val="0085696C"/>
    <w:rsid w:val="00856977"/>
    <w:rsid w:val="00856E7D"/>
    <w:rsid w:val="00857827"/>
    <w:rsid w:val="00857A4A"/>
    <w:rsid w:val="00857A50"/>
    <w:rsid w:val="00857DA0"/>
    <w:rsid w:val="00857E09"/>
    <w:rsid w:val="00860321"/>
    <w:rsid w:val="00860507"/>
    <w:rsid w:val="00860997"/>
    <w:rsid w:val="008609B3"/>
    <w:rsid w:val="00861163"/>
    <w:rsid w:val="0086131B"/>
    <w:rsid w:val="00861325"/>
    <w:rsid w:val="00861399"/>
    <w:rsid w:val="00861875"/>
    <w:rsid w:val="00861992"/>
    <w:rsid w:val="00861A17"/>
    <w:rsid w:val="00861B8D"/>
    <w:rsid w:val="00861C4B"/>
    <w:rsid w:val="00861CB2"/>
    <w:rsid w:val="00861D13"/>
    <w:rsid w:val="00861FAD"/>
    <w:rsid w:val="0086240D"/>
    <w:rsid w:val="0086246E"/>
    <w:rsid w:val="0086280C"/>
    <w:rsid w:val="00862867"/>
    <w:rsid w:val="008628C7"/>
    <w:rsid w:val="00862995"/>
    <w:rsid w:val="00862ACD"/>
    <w:rsid w:val="00862B46"/>
    <w:rsid w:val="00862CB3"/>
    <w:rsid w:val="00862DB0"/>
    <w:rsid w:val="00862E94"/>
    <w:rsid w:val="00862F8D"/>
    <w:rsid w:val="00863108"/>
    <w:rsid w:val="008632E7"/>
    <w:rsid w:val="008633A2"/>
    <w:rsid w:val="0086348B"/>
    <w:rsid w:val="008636DF"/>
    <w:rsid w:val="00864008"/>
    <w:rsid w:val="0086411E"/>
    <w:rsid w:val="00864295"/>
    <w:rsid w:val="00864454"/>
    <w:rsid w:val="0086452F"/>
    <w:rsid w:val="008646CC"/>
    <w:rsid w:val="0086499A"/>
    <w:rsid w:val="008649D8"/>
    <w:rsid w:val="00864B06"/>
    <w:rsid w:val="00864BA4"/>
    <w:rsid w:val="00864C26"/>
    <w:rsid w:val="00864D43"/>
    <w:rsid w:val="00864F1A"/>
    <w:rsid w:val="00865090"/>
    <w:rsid w:val="0086517A"/>
    <w:rsid w:val="00865486"/>
    <w:rsid w:val="008657B0"/>
    <w:rsid w:val="008658D7"/>
    <w:rsid w:val="0086598F"/>
    <w:rsid w:val="00865CF8"/>
    <w:rsid w:val="00865EF2"/>
    <w:rsid w:val="00865F59"/>
    <w:rsid w:val="008660B4"/>
    <w:rsid w:val="0086615B"/>
    <w:rsid w:val="008666C1"/>
    <w:rsid w:val="008666C9"/>
    <w:rsid w:val="0086672F"/>
    <w:rsid w:val="00866A8D"/>
    <w:rsid w:val="00866C31"/>
    <w:rsid w:val="00866D73"/>
    <w:rsid w:val="00866F7C"/>
    <w:rsid w:val="00867580"/>
    <w:rsid w:val="008675B1"/>
    <w:rsid w:val="008675E0"/>
    <w:rsid w:val="008676D5"/>
    <w:rsid w:val="008676E4"/>
    <w:rsid w:val="00867702"/>
    <w:rsid w:val="008701EE"/>
    <w:rsid w:val="00870367"/>
    <w:rsid w:val="0087059A"/>
    <w:rsid w:val="008706AE"/>
    <w:rsid w:val="0087076E"/>
    <w:rsid w:val="008709B1"/>
    <w:rsid w:val="00870A2D"/>
    <w:rsid w:val="00870B30"/>
    <w:rsid w:val="00870C46"/>
    <w:rsid w:val="00871187"/>
    <w:rsid w:val="00871300"/>
    <w:rsid w:val="008716BB"/>
    <w:rsid w:val="008716DC"/>
    <w:rsid w:val="0087177D"/>
    <w:rsid w:val="0087185E"/>
    <w:rsid w:val="00871888"/>
    <w:rsid w:val="00871B74"/>
    <w:rsid w:val="00871CE8"/>
    <w:rsid w:val="00871D9F"/>
    <w:rsid w:val="008720B6"/>
    <w:rsid w:val="008720BD"/>
    <w:rsid w:val="00872166"/>
    <w:rsid w:val="00872377"/>
    <w:rsid w:val="008726EB"/>
    <w:rsid w:val="00872914"/>
    <w:rsid w:val="00872D52"/>
    <w:rsid w:val="00873026"/>
    <w:rsid w:val="008731BF"/>
    <w:rsid w:val="0087338E"/>
    <w:rsid w:val="0087360C"/>
    <w:rsid w:val="00873706"/>
    <w:rsid w:val="0087381E"/>
    <w:rsid w:val="0087384B"/>
    <w:rsid w:val="008739E4"/>
    <w:rsid w:val="00873A5C"/>
    <w:rsid w:val="00873ACB"/>
    <w:rsid w:val="00873CCC"/>
    <w:rsid w:val="00873D06"/>
    <w:rsid w:val="008740E5"/>
    <w:rsid w:val="008742DD"/>
    <w:rsid w:val="00874375"/>
    <w:rsid w:val="008743AF"/>
    <w:rsid w:val="0087482F"/>
    <w:rsid w:val="00874900"/>
    <w:rsid w:val="00874E00"/>
    <w:rsid w:val="00874E05"/>
    <w:rsid w:val="00874E3D"/>
    <w:rsid w:val="00874F72"/>
    <w:rsid w:val="0087504F"/>
    <w:rsid w:val="008751ED"/>
    <w:rsid w:val="0087535C"/>
    <w:rsid w:val="008754AF"/>
    <w:rsid w:val="00875514"/>
    <w:rsid w:val="00875601"/>
    <w:rsid w:val="0087587E"/>
    <w:rsid w:val="008759A4"/>
    <w:rsid w:val="00875BFD"/>
    <w:rsid w:val="00875C7C"/>
    <w:rsid w:val="00875D46"/>
    <w:rsid w:val="00875DE1"/>
    <w:rsid w:val="00875EA5"/>
    <w:rsid w:val="00876010"/>
    <w:rsid w:val="008761DD"/>
    <w:rsid w:val="008761FD"/>
    <w:rsid w:val="0087626F"/>
    <w:rsid w:val="0087643D"/>
    <w:rsid w:val="008764F0"/>
    <w:rsid w:val="008765FC"/>
    <w:rsid w:val="00876B6D"/>
    <w:rsid w:val="00876BBA"/>
    <w:rsid w:val="00876DA8"/>
    <w:rsid w:val="00876E2E"/>
    <w:rsid w:val="00877131"/>
    <w:rsid w:val="00877263"/>
    <w:rsid w:val="008775AA"/>
    <w:rsid w:val="00877735"/>
    <w:rsid w:val="00877891"/>
    <w:rsid w:val="00877A75"/>
    <w:rsid w:val="00877B21"/>
    <w:rsid w:val="00877C65"/>
    <w:rsid w:val="00877E66"/>
    <w:rsid w:val="00877F18"/>
    <w:rsid w:val="0088061E"/>
    <w:rsid w:val="00880914"/>
    <w:rsid w:val="00880982"/>
    <w:rsid w:val="00880BB9"/>
    <w:rsid w:val="00880BCD"/>
    <w:rsid w:val="00880C7C"/>
    <w:rsid w:val="00880F16"/>
    <w:rsid w:val="008810E5"/>
    <w:rsid w:val="008810F9"/>
    <w:rsid w:val="00881428"/>
    <w:rsid w:val="0088169D"/>
    <w:rsid w:val="00881924"/>
    <w:rsid w:val="00881AD8"/>
    <w:rsid w:val="00881BA6"/>
    <w:rsid w:val="00881C77"/>
    <w:rsid w:val="00881CC4"/>
    <w:rsid w:val="00882470"/>
    <w:rsid w:val="0088290F"/>
    <w:rsid w:val="00882C72"/>
    <w:rsid w:val="00882D70"/>
    <w:rsid w:val="00882E0C"/>
    <w:rsid w:val="00882E5D"/>
    <w:rsid w:val="00882E8B"/>
    <w:rsid w:val="00882F2F"/>
    <w:rsid w:val="008830F3"/>
    <w:rsid w:val="0088334A"/>
    <w:rsid w:val="00883443"/>
    <w:rsid w:val="00883583"/>
    <w:rsid w:val="008835C8"/>
    <w:rsid w:val="008836E0"/>
    <w:rsid w:val="0088381E"/>
    <w:rsid w:val="00883BB7"/>
    <w:rsid w:val="0088403F"/>
    <w:rsid w:val="008845C2"/>
    <w:rsid w:val="008846B6"/>
    <w:rsid w:val="008849A5"/>
    <w:rsid w:val="00884B88"/>
    <w:rsid w:val="00884DD6"/>
    <w:rsid w:val="00885127"/>
    <w:rsid w:val="00885333"/>
    <w:rsid w:val="00885376"/>
    <w:rsid w:val="008853AE"/>
    <w:rsid w:val="0088576C"/>
    <w:rsid w:val="008858D5"/>
    <w:rsid w:val="00885959"/>
    <w:rsid w:val="00885A21"/>
    <w:rsid w:val="00885A4B"/>
    <w:rsid w:val="00885BD8"/>
    <w:rsid w:val="00885BF9"/>
    <w:rsid w:val="00885DBD"/>
    <w:rsid w:val="00885ECD"/>
    <w:rsid w:val="00885F4C"/>
    <w:rsid w:val="00885FDB"/>
    <w:rsid w:val="008862A4"/>
    <w:rsid w:val="0088636B"/>
    <w:rsid w:val="00886508"/>
    <w:rsid w:val="00886809"/>
    <w:rsid w:val="008868F3"/>
    <w:rsid w:val="0088698B"/>
    <w:rsid w:val="00886B23"/>
    <w:rsid w:val="00886C67"/>
    <w:rsid w:val="00887171"/>
    <w:rsid w:val="00887195"/>
    <w:rsid w:val="008871C5"/>
    <w:rsid w:val="00887253"/>
    <w:rsid w:val="0088752C"/>
    <w:rsid w:val="00887983"/>
    <w:rsid w:val="00887EBE"/>
    <w:rsid w:val="00887F25"/>
    <w:rsid w:val="00887F97"/>
    <w:rsid w:val="00890664"/>
    <w:rsid w:val="00890773"/>
    <w:rsid w:val="00890839"/>
    <w:rsid w:val="008908E9"/>
    <w:rsid w:val="00890965"/>
    <w:rsid w:val="008909A3"/>
    <w:rsid w:val="00890A56"/>
    <w:rsid w:val="00891030"/>
    <w:rsid w:val="0089159C"/>
    <w:rsid w:val="0089193A"/>
    <w:rsid w:val="00891A8D"/>
    <w:rsid w:val="00891CC6"/>
    <w:rsid w:val="0089215F"/>
    <w:rsid w:val="00892390"/>
    <w:rsid w:val="008926CC"/>
    <w:rsid w:val="008927A6"/>
    <w:rsid w:val="00892802"/>
    <w:rsid w:val="00892808"/>
    <w:rsid w:val="0089281A"/>
    <w:rsid w:val="00892884"/>
    <w:rsid w:val="0089299F"/>
    <w:rsid w:val="00892AEE"/>
    <w:rsid w:val="00892D32"/>
    <w:rsid w:val="00893061"/>
    <w:rsid w:val="008930A3"/>
    <w:rsid w:val="00893221"/>
    <w:rsid w:val="00893355"/>
    <w:rsid w:val="0089384C"/>
    <w:rsid w:val="008938C8"/>
    <w:rsid w:val="00893A1E"/>
    <w:rsid w:val="00893B76"/>
    <w:rsid w:val="00893C86"/>
    <w:rsid w:val="00893DCB"/>
    <w:rsid w:val="00893F5A"/>
    <w:rsid w:val="00893FC2"/>
    <w:rsid w:val="00894549"/>
    <w:rsid w:val="0089458B"/>
    <w:rsid w:val="00894791"/>
    <w:rsid w:val="008948C5"/>
    <w:rsid w:val="00894A86"/>
    <w:rsid w:val="00894B96"/>
    <w:rsid w:val="00894C48"/>
    <w:rsid w:val="00894E0E"/>
    <w:rsid w:val="00894E92"/>
    <w:rsid w:val="00894FBE"/>
    <w:rsid w:val="00895012"/>
    <w:rsid w:val="00895028"/>
    <w:rsid w:val="008954CD"/>
    <w:rsid w:val="00895A69"/>
    <w:rsid w:val="00895D84"/>
    <w:rsid w:val="008960E4"/>
    <w:rsid w:val="008961C8"/>
    <w:rsid w:val="0089629B"/>
    <w:rsid w:val="008963CB"/>
    <w:rsid w:val="008966B6"/>
    <w:rsid w:val="0089692B"/>
    <w:rsid w:val="008969DB"/>
    <w:rsid w:val="00896A9B"/>
    <w:rsid w:val="00896ABE"/>
    <w:rsid w:val="00896B1F"/>
    <w:rsid w:val="00896C30"/>
    <w:rsid w:val="00896D92"/>
    <w:rsid w:val="00896E69"/>
    <w:rsid w:val="00896EB6"/>
    <w:rsid w:val="0089707F"/>
    <w:rsid w:val="00897275"/>
    <w:rsid w:val="008974A9"/>
    <w:rsid w:val="00897757"/>
    <w:rsid w:val="008A0342"/>
    <w:rsid w:val="008A0654"/>
    <w:rsid w:val="008A07D8"/>
    <w:rsid w:val="008A0A82"/>
    <w:rsid w:val="008A0CE0"/>
    <w:rsid w:val="008A1169"/>
    <w:rsid w:val="008A1383"/>
    <w:rsid w:val="008A1566"/>
    <w:rsid w:val="008A16DA"/>
    <w:rsid w:val="008A16DD"/>
    <w:rsid w:val="008A1C22"/>
    <w:rsid w:val="008A1C76"/>
    <w:rsid w:val="008A1D79"/>
    <w:rsid w:val="008A217B"/>
    <w:rsid w:val="008A23DA"/>
    <w:rsid w:val="008A2751"/>
    <w:rsid w:val="008A2AB1"/>
    <w:rsid w:val="008A2AC3"/>
    <w:rsid w:val="008A2ADE"/>
    <w:rsid w:val="008A2B3C"/>
    <w:rsid w:val="008A2C50"/>
    <w:rsid w:val="008A2EF2"/>
    <w:rsid w:val="008A2F63"/>
    <w:rsid w:val="008A3014"/>
    <w:rsid w:val="008A3098"/>
    <w:rsid w:val="008A30C5"/>
    <w:rsid w:val="008A3438"/>
    <w:rsid w:val="008A3B64"/>
    <w:rsid w:val="008A3CBE"/>
    <w:rsid w:val="008A3DDE"/>
    <w:rsid w:val="008A3E49"/>
    <w:rsid w:val="008A45AA"/>
    <w:rsid w:val="008A45FB"/>
    <w:rsid w:val="008A465F"/>
    <w:rsid w:val="008A4A45"/>
    <w:rsid w:val="008A4CC0"/>
    <w:rsid w:val="008A4F36"/>
    <w:rsid w:val="008A4F48"/>
    <w:rsid w:val="008A4FBE"/>
    <w:rsid w:val="008A508D"/>
    <w:rsid w:val="008A57BD"/>
    <w:rsid w:val="008A57F5"/>
    <w:rsid w:val="008A59AF"/>
    <w:rsid w:val="008A5B10"/>
    <w:rsid w:val="008A616A"/>
    <w:rsid w:val="008A6481"/>
    <w:rsid w:val="008A667A"/>
    <w:rsid w:val="008A679D"/>
    <w:rsid w:val="008A6BA2"/>
    <w:rsid w:val="008A6C5F"/>
    <w:rsid w:val="008A6D86"/>
    <w:rsid w:val="008A7011"/>
    <w:rsid w:val="008A7242"/>
    <w:rsid w:val="008A7265"/>
    <w:rsid w:val="008A729B"/>
    <w:rsid w:val="008A7344"/>
    <w:rsid w:val="008A748F"/>
    <w:rsid w:val="008A75D7"/>
    <w:rsid w:val="008A7A54"/>
    <w:rsid w:val="008A7B98"/>
    <w:rsid w:val="008A7F8C"/>
    <w:rsid w:val="008A7FEB"/>
    <w:rsid w:val="008B05A9"/>
    <w:rsid w:val="008B0B60"/>
    <w:rsid w:val="008B0D68"/>
    <w:rsid w:val="008B0E24"/>
    <w:rsid w:val="008B0E26"/>
    <w:rsid w:val="008B10F3"/>
    <w:rsid w:val="008B114D"/>
    <w:rsid w:val="008B116A"/>
    <w:rsid w:val="008B11D3"/>
    <w:rsid w:val="008B1332"/>
    <w:rsid w:val="008B15D2"/>
    <w:rsid w:val="008B16E8"/>
    <w:rsid w:val="008B16F6"/>
    <w:rsid w:val="008B1B68"/>
    <w:rsid w:val="008B1E8B"/>
    <w:rsid w:val="008B1EDE"/>
    <w:rsid w:val="008B1FE4"/>
    <w:rsid w:val="008B21F5"/>
    <w:rsid w:val="008B224C"/>
    <w:rsid w:val="008B2403"/>
    <w:rsid w:val="008B260C"/>
    <w:rsid w:val="008B26F7"/>
    <w:rsid w:val="008B273B"/>
    <w:rsid w:val="008B292F"/>
    <w:rsid w:val="008B2CB0"/>
    <w:rsid w:val="008B2DFA"/>
    <w:rsid w:val="008B3159"/>
    <w:rsid w:val="008B32C6"/>
    <w:rsid w:val="008B36FD"/>
    <w:rsid w:val="008B3866"/>
    <w:rsid w:val="008B3914"/>
    <w:rsid w:val="008B3A61"/>
    <w:rsid w:val="008B3C67"/>
    <w:rsid w:val="008B3CC5"/>
    <w:rsid w:val="008B3DF1"/>
    <w:rsid w:val="008B40A7"/>
    <w:rsid w:val="008B42FB"/>
    <w:rsid w:val="008B44D9"/>
    <w:rsid w:val="008B46AD"/>
    <w:rsid w:val="008B480B"/>
    <w:rsid w:val="008B487D"/>
    <w:rsid w:val="008B48D2"/>
    <w:rsid w:val="008B4A6F"/>
    <w:rsid w:val="008B4C68"/>
    <w:rsid w:val="008B4D86"/>
    <w:rsid w:val="008B4EEB"/>
    <w:rsid w:val="008B5231"/>
    <w:rsid w:val="008B53D9"/>
    <w:rsid w:val="008B5716"/>
    <w:rsid w:val="008B5D1F"/>
    <w:rsid w:val="008B5E25"/>
    <w:rsid w:val="008B5FE9"/>
    <w:rsid w:val="008B6204"/>
    <w:rsid w:val="008B634D"/>
    <w:rsid w:val="008B63F9"/>
    <w:rsid w:val="008B6625"/>
    <w:rsid w:val="008B6671"/>
    <w:rsid w:val="008B68C4"/>
    <w:rsid w:val="008B6955"/>
    <w:rsid w:val="008B6AFB"/>
    <w:rsid w:val="008B6FB5"/>
    <w:rsid w:val="008B7016"/>
    <w:rsid w:val="008B70E6"/>
    <w:rsid w:val="008B73A2"/>
    <w:rsid w:val="008B7645"/>
    <w:rsid w:val="008B77C2"/>
    <w:rsid w:val="008B782A"/>
    <w:rsid w:val="008B7A43"/>
    <w:rsid w:val="008B7A70"/>
    <w:rsid w:val="008B7A9F"/>
    <w:rsid w:val="008B7FDE"/>
    <w:rsid w:val="008C008D"/>
    <w:rsid w:val="008C0227"/>
    <w:rsid w:val="008C02E6"/>
    <w:rsid w:val="008C03B3"/>
    <w:rsid w:val="008C0638"/>
    <w:rsid w:val="008C0718"/>
    <w:rsid w:val="008C0A37"/>
    <w:rsid w:val="008C0A51"/>
    <w:rsid w:val="008C0C15"/>
    <w:rsid w:val="008C0CB7"/>
    <w:rsid w:val="008C0F5B"/>
    <w:rsid w:val="008C10D4"/>
    <w:rsid w:val="008C130A"/>
    <w:rsid w:val="008C1341"/>
    <w:rsid w:val="008C14C3"/>
    <w:rsid w:val="008C15B7"/>
    <w:rsid w:val="008C189D"/>
    <w:rsid w:val="008C1A62"/>
    <w:rsid w:val="008C1E80"/>
    <w:rsid w:val="008C1F75"/>
    <w:rsid w:val="008C1FD3"/>
    <w:rsid w:val="008C2000"/>
    <w:rsid w:val="008C2130"/>
    <w:rsid w:val="008C2329"/>
    <w:rsid w:val="008C23E0"/>
    <w:rsid w:val="008C24DF"/>
    <w:rsid w:val="008C262B"/>
    <w:rsid w:val="008C2BC4"/>
    <w:rsid w:val="008C2BF2"/>
    <w:rsid w:val="008C2CB3"/>
    <w:rsid w:val="008C2CD9"/>
    <w:rsid w:val="008C2D4B"/>
    <w:rsid w:val="008C2D57"/>
    <w:rsid w:val="008C2D9B"/>
    <w:rsid w:val="008C2ECE"/>
    <w:rsid w:val="008C3075"/>
    <w:rsid w:val="008C3187"/>
    <w:rsid w:val="008C31FD"/>
    <w:rsid w:val="008C329F"/>
    <w:rsid w:val="008C33D3"/>
    <w:rsid w:val="008C34AE"/>
    <w:rsid w:val="008C3604"/>
    <w:rsid w:val="008C361C"/>
    <w:rsid w:val="008C37E0"/>
    <w:rsid w:val="008C381C"/>
    <w:rsid w:val="008C3AF7"/>
    <w:rsid w:val="008C3B88"/>
    <w:rsid w:val="008C3BA3"/>
    <w:rsid w:val="008C3E49"/>
    <w:rsid w:val="008C3F4F"/>
    <w:rsid w:val="008C40A9"/>
    <w:rsid w:val="008C40F9"/>
    <w:rsid w:val="008C41ED"/>
    <w:rsid w:val="008C4338"/>
    <w:rsid w:val="008C434E"/>
    <w:rsid w:val="008C44F3"/>
    <w:rsid w:val="008C48B0"/>
    <w:rsid w:val="008C4E02"/>
    <w:rsid w:val="008C4F3E"/>
    <w:rsid w:val="008C531F"/>
    <w:rsid w:val="008C5403"/>
    <w:rsid w:val="008C5460"/>
    <w:rsid w:val="008C560F"/>
    <w:rsid w:val="008C5A56"/>
    <w:rsid w:val="008C5F2E"/>
    <w:rsid w:val="008C6308"/>
    <w:rsid w:val="008C64AD"/>
    <w:rsid w:val="008C65CB"/>
    <w:rsid w:val="008C65D0"/>
    <w:rsid w:val="008C69D1"/>
    <w:rsid w:val="008C69E5"/>
    <w:rsid w:val="008C6B04"/>
    <w:rsid w:val="008C6C1B"/>
    <w:rsid w:val="008C7503"/>
    <w:rsid w:val="008C7943"/>
    <w:rsid w:val="008C7ABB"/>
    <w:rsid w:val="008C7D51"/>
    <w:rsid w:val="008C7D79"/>
    <w:rsid w:val="008C7DAC"/>
    <w:rsid w:val="008D01D1"/>
    <w:rsid w:val="008D0381"/>
    <w:rsid w:val="008D0754"/>
    <w:rsid w:val="008D08EB"/>
    <w:rsid w:val="008D0AEB"/>
    <w:rsid w:val="008D0CD1"/>
    <w:rsid w:val="008D0DD2"/>
    <w:rsid w:val="008D1301"/>
    <w:rsid w:val="008D17A1"/>
    <w:rsid w:val="008D1B0A"/>
    <w:rsid w:val="008D1C68"/>
    <w:rsid w:val="008D1D30"/>
    <w:rsid w:val="008D1EE0"/>
    <w:rsid w:val="008D2113"/>
    <w:rsid w:val="008D21B3"/>
    <w:rsid w:val="008D25D6"/>
    <w:rsid w:val="008D2736"/>
    <w:rsid w:val="008D273C"/>
    <w:rsid w:val="008D2851"/>
    <w:rsid w:val="008D2A16"/>
    <w:rsid w:val="008D2DBE"/>
    <w:rsid w:val="008D2E6C"/>
    <w:rsid w:val="008D2F5F"/>
    <w:rsid w:val="008D3104"/>
    <w:rsid w:val="008D32F1"/>
    <w:rsid w:val="008D355D"/>
    <w:rsid w:val="008D36C4"/>
    <w:rsid w:val="008D373B"/>
    <w:rsid w:val="008D37D5"/>
    <w:rsid w:val="008D38DE"/>
    <w:rsid w:val="008D3BFD"/>
    <w:rsid w:val="008D3D1A"/>
    <w:rsid w:val="008D3D5C"/>
    <w:rsid w:val="008D40FB"/>
    <w:rsid w:val="008D42B6"/>
    <w:rsid w:val="008D43AF"/>
    <w:rsid w:val="008D4A68"/>
    <w:rsid w:val="008D4BCA"/>
    <w:rsid w:val="008D4D11"/>
    <w:rsid w:val="008D4D73"/>
    <w:rsid w:val="008D4F86"/>
    <w:rsid w:val="008D515B"/>
    <w:rsid w:val="008D51A1"/>
    <w:rsid w:val="008D52A5"/>
    <w:rsid w:val="008D52DB"/>
    <w:rsid w:val="008D541C"/>
    <w:rsid w:val="008D55D4"/>
    <w:rsid w:val="008D562E"/>
    <w:rsid w:val="008D5670"/>
    <w:rsid w:val="008D58EA"/>
    <w:rsid w:val="008D5EAE"/>
    <w:rsid w:val="008D5FCA"/>
    <w:rsid w:val="008D5FD1"/>
    <w:rsid w:val="008D626A"/>
    <w:rsid w:val="008D628C"/>
    <w:rsid w:val="008D635C"/>
    <w:rsid w:val="008D6480"/>
    <w:rsid w:val="008D6648"/>
    <w:rsid w:val="008D683A"/>
    <w:rsid w:val="008D6B94"/>
    <w:rsid w:val="008D6CAC"/>
    <w:rsid w:val="008D6E9D"/>
    <w:rsid w:val="008D6EB3"/>
    <w:rsid w:val="008D6F5A"/>
    <w:rsid w:val="008D6F96"/>
    <w:rsid w:val="008D6FB4"/>
    <w:rsid w:val="008D7030"/>
    <w:rsid w:val="008D72ED"/>
    <w:rsid w:val="008D73BE"/>
    <w:rsid w:val="008D7C9C"/>
    <w:rsid w:val="008D7F87"/>
    <w:rsid w:val="008E01E4"/>
    <w:rsid w:val="008E01E6"/>
    <w:rsid w:val="008E0488"/>
    <w:rsid w:val="008E04A3"/>
    <w:rsid w:val="008E04E0"/>
    <w:rsid w:val="008E0515"/>
    <w:rsid w:val="008E052F"/>
    <w:rsid w:val="008E05B0"/>
    <w:rsid w:val="008E066E"/>
    <w:rsid w:val="008E07F3"/>
    <w:rsid w:val="008E080E"/>
    <w:rsid w:val="008E08B6"/>
    <w:rsid w:val="008E0994"/>
    <w:rsid w:val="008E0BD7"/>
    <w:rsid w:val="008E0E2E"/>
    <w:rsid w:val="008E11A3"/>
    <w:rsid w:val="008E138D"/>
    <w:rsid w:val="008E1524"/>
    <w:rsid w:val="008E16B7"/>
    <w:rsid w:val="008E17CA"/>
    <w:rsid w:val="008E1A36"/>
    <w:rsid w:val="008E1A53"/>
    <w:rsid w:val="008E1DCE"/>
    <w:rsid w:val="008E1FC6"/>
    <w:rsid w:val="008E201C"/>
    <w:rsid w:val="008E23A0"/>
    <w:rsid w:val="008E255F"/>
    <w:rsid w:val="008E25D1"/>
    <w:rsid w:val="008E2E06"/>
    <w:rsid w:val="008E2F4E"/>
    <w:rsid w:val="008E32FE"/>
    <w:rsid w:val="008E3602"/>
    <w:rsid w:val="008E370C"/>
    <w:rsid w:val="008E3B14"/>
    <w:rsid w:val="008E3EA9"/>
    <w:rsid w:val="008E3FB0"/>
    <w:rsid w:val="008E408F"/>
    <w:rsid w:val="008E4101"/>
    <w:rsid w:val="008E41AF"/>
    <w:rsid w:val="008E41B5"/>
    <w:rsid w:val="008E47B9"/>
    <w:rsid w:val="008E4A1C"/>
    <w:rsid w:val="008E4EB1"/>
    <w:rsid w:val="008E4FF4"/>
    <w:rsid w:val="008E5236"/>
    <w:rsid w:val="008E5303"/>
    <w:rsid w:val="008E541C"/>
    <w:rsid w:val="008E5CC2"/>
    <w:rsid w:val="008E5DB9"/>
    <w:rsid w:val="008E61F1"/>
    <w:rsid w:val="008E61F4"/>
    <w:rsid w:val="008E624C"/>
    <w:rsid w:val="008E6265"/>
    <w:rsid w:val="008E6399"/>
    <w:rsid w:val="008E651C"/>
    <w:rsid w:val="008E6798"/>
    <w:rsid w:val="008E6936"/>
    <w:rsid w:val="008E70F8"/>
    <w:rsid w:val="008E71F2"/>
    <w:rsid w:val="008E72D4"/>
    <w:rsid w:val="008E72F4"/>
    <w:rsid w:val="008E730E"/>
    <w:rsid w:val="008E731C"/>
    <w:rsid w:val="008E7894"/>
    <w:rsid w:val="008E79DE"/>
    <w:rsid w:val="008E7AD1"/>
    <w:rsid w:val="008E7BB1"/>
    <w:rsid w:val="008E7BDA"/>
    <w:rsid w:val="008E7BE8"/>
    <w:rsid w:val="008E7C04"/>
    <w:rsid w:val="008E7C53"/>
    <w:rsid w:val="008E7CA9"/>
    <w:rsid w:val="008E7E06"/>
    <w:rsid w:val="008F0005"/>
    <w:rsid w:val="008F0344"/>
    <w:rsid w:val="008F0351"/>
    <w:rsid w:val="008F052F"/>
    <w:rsid w:val="008F0755"/>
    <w:rsid w:val="008F0A79"/>
    <w:rsid w:val="008F0B47"/>
    <w:rsid w:val="008F0BEF"/>
    <w:rsid w:val="008F0D22"/>
    <w:rsid w:val="008F0FC3"/>
    <w:rsid w:val="008F0FEF"/>
    <w:rsid w:val="008F103F"/>
    <w:rsid w:val="008F10A7"/>
    <w:rsid w:val="008F1180"/>
    <w:rsid w:val="008F16DD"/>
    <w:rsid w:val="008F1736"/>
    <w:rsid w:val="008F1AE3"/>
    <w:rsid w:val="008F1E26"/>
    <w:rsid w:val="008F1FEC"/>
    <w:rsid w:val="008F2063"/>
    <w:rsid w:val="008F23C8"/>
    <w:rsid w:val="008F27AD"/>
    <w:rsid w:val="008F2804"/>
    <w:rsid w:val="008F2859"/>
    <w:rsid w:val="008F2B3D"/>
    <w:rsid w:val="008F2BF1"/>
    <w:rsid w:val="008F2C55"/>
    <w:rsid w:val="008F2D21"/>
    <w:rsid w:val="008F2E20"/>
    <w:rsid w:val="008F2F5D"/>
    <w:rsid w:val="008F2FA8"/>
    <w:rsid w:val="008F3095"/>
    <w:rsid w:val="008F33B0"/>
    <w:rsid w:val="008F34C3"/>
    <w:rsid w:val="008F3614"/>
    <w:rsid w:val="008F3719"/>
    <w:rsid w:val="008F37EA"/>
    <w:rsid w:val="008F3902"/>
    <w:rsid w:val="008F3A21"/>
    <w:rsid w:val="008F4172"/>
    <w:rsid w:val="008F4338"/>
    <w:rsid w:val="008F481F"/>
    <w:rsid w:val="008F49A5"/>
    <w:rsid w:val="008F4AD9"/>
    <w:rsid w:val="008F50EB"/>
    <w:rsid w:val="008F51D4"/>
    <w:rsid w:val="008F5362"/>
    <w:rsid w:val="008F584E"/>
    <w:rsid w:val="008F5A8E"/>
    <w:rsid w:val="008F5D2E"/>
    <w:rsid w:val="008F5D99"/>
    <w:rsid w:val="008F61A2"/>
    <w:rsid w:val="008F61BB"/>
    <w:rsid w:val="008F6500"/>
    <w:rsid w:val="008F683A"/>
    <w:rsid w:val="008F6AD7"/>
    <w:rsid w:val="008F6C8E"/>
    <w:rsid w:val="008F6CF5"/>
    <w:rsid w:val="008F6EBC"/>
    <w:rsid w:val="008F74DF"/>
    <w:rsid w:val="008F7588"/>
    <w:rsid w:val="008F772F"/>
    <w:rsid w:val="008F7943"/>
    <w:rsid w:val="008F7963"/>
    <w:rsid w:val="008F79E9"/>
    <w:rsid w:val="008F7A24"/>
    <w:rsid w:val="008F7AFB"/>
    <w:rsid w:val="008F7C98"/>
    <w:rsid w:val="008F7DFE"/>
    <w:rsid w:val="008F7EBA"/>
    <w:rsid w:val="008F7ECB"/>
    <w:rsid w:val="008F7FAD"/>
    <w:rsid w:val="0090012F"/>
    <w:rsid w:val="0090090B"/>
    <w:rsid w:val="009009DE"/>
    <w:rsid w:val="00900F1B"/>
    <w:rsid w:val="00900FEF"/>
    <w:rsid w:val="00901255"/>
    <w:rsid w:val="009012EB"/>
    <w:rsid w:val="0090135A"/>
    <w:rsid w:val="009013FA"/>
    <w:rsid w:val="009014E3"/>
    <w:rsid w:val="009016CA"/>
    <w:rsid w:val="009016F7"/>
    <w:rsid w:val="00901749"/>
    <w:rsid w:val="009017A8"/>
    <w:rsid w:val="009017D2"/>
    <w:rsid w:val="009017FE"/>
    <w:rsid w:val="00901F39"/>
    <w:rsid w:val="00902156"/>
    <w:rsid w:val="009021BA"/>
    <w:rsid w:val="00902252"/>
    <w:rsid w:val="00902524"/>
    <w:rsid w:val="009029CA"/>
    <w:rsid w:val="00902A32"/>
    <w:rsid w:val="00902A5A"/>
    <w:rsid w:val="00902B88"/>
    <w:rsid w:val="00902D12"/>
    <w:rsid w:val="00902D4E"/>
    <w:rsid w:val="00902DB6"/>
    <w:rsid w:val="0090326C"/>
    <w:rsid w:val="009032DA"/>
    <w:rsid w:val="00903589"/>
    <w:rsid w:val="009036C7"/>
    <w:rsid w:val="0090372E"/>
    <w:rsid w:val="009038EB"/>
    <w:rsid w:val="00903922"/>
    <w:rsid w:val="00903A83"/>
    <w:rsid w:val="00903BB4"/>
    <w:rsid w:val="00903C43"/>
    <w:rsid w:val="00903C50"/>
    <w:rsid w:val="00903D86"/>
    <w:rsid w:val="00903DD0"/>
    <w:rsid w:val="00903EB8"/>
    <w:rsid w:val="009040A6"/>
    <w:rsid w:val="009042AD"/>
    <w:rsid w:val="0090449B"/>
    <w:rsid w:val="00904BC9"/>
    <w:rsid w:val="00905037"/>
    <w:rsid w:val="009050DD"/>
    <w:rsid w:val="009052C9"/>
    <w:rsid w:val="00905899"/>
    <w:rsid w:val="009059BA"/>
    <w:rsid w:val="00905C09"/>
    <w:rsid w:val="00906062"/>
    <w:rsid w:val="0090610C"/>
    <w:rsid w:val="00906187"/>
    <w:rsid w:val="0090631A"/>
    <w:rsid w:val="009063B6"/>
    <w:rsid w:val="00906575"/>
    <w:rsid w:val="009068F3"/>
    <w:rsid w:val="00906D0B"/>
    <w:rsid w:val="00907105"/>
    <w:rsid w:val="0090751D"/>
    <w:rsid w:val="009075AE"/>
    <w:rsid w:val="00907684"/>
    <w:rsid w:val="009078C8"/>
    <w:rsid w:val="009079BA"/>
    <w:rsid w:val="00907A35"/>
    <w:rsid w:val="00907E31"/>
    <w:rsid w:val="00907E67"/>
    <w:rsid w:val="00907F80"/>
    <w:rsid w:val="009101DF"/>
    <w:rsid w:val="009102FF"/>
    <w:rsid w:val="00910561"/>
    <w:rsid w:val="0091066A"/>
    <w:rsid w:val="00910971"/>
    <w:rsid w:val="00910A8F"/>
    <w:rsid w:val="00910B65"/>
    <w:rsid w:val="00911073"/>
    <w:rsid w:val="009111E9"/>
    <w:rsid w:val="009112E5"/>
    <w:rsid w:val="009113B9"/>
    <w:rsid w:val="0091157D"/>
    <w:rsid w:val="0091180C"/>
    <w:rsid w:val="009118F2"/>
    <w:rsid w:val="00911DD5"/>
    <w:rsid w:val="00911FFF"/>
    <w:rsid w:val="00912071"/>
    <w:rsid w:val="009120A3"/>
    <w:rsid w:val="009120B7"/>
    <w:rsid w:val="009123A4"/>
    <w:rsid w:val="00912407"/>
    <w:rsid w:val="00912436"/>
    <w:rsid w:val="009125E5"/>
    <w:rsid w:val="009128F5"/>
    <w:rsid w:val="00912BCC"/>
    <w:rsid w:val="00912C0B"/>
    <w:rsid w:val="00912E5E"/>
    <w:rsid w:val="0091322D"/>
    <w:rsid w:val="009132BB"/>
    <w:rsid w:val="009133C6"/>
    <w:rsid w:val="009135CF"/>
    <w:rsid w:val="00913B91"/>
    <w:rsid w:val="00913CAB"/>
    <w:rsid w:val="009140CD"/>
    <w:rsid w:val="0091411A"/>
    <w:rsid w:val="009142DC"/>
    <w:rsid w:val="009143AF"/>
    <w:rsid w:val="00914496"/>
    <w:rsid w:val="00914587"/>
    <w:rsid w:val="0091471B"/>
    <w:rsid w:val="0091488A"/>
    <w:rsid w:val="009148D5"/>
    <w:rsid w:val="009148DC"/>
    <w:rsid w:val="0091490F"/>
    <w:rsid w:val="00914A59"/>
    <w:rsid w:val="00914C23"/>
    <w:rsid w:val="00914C43"/>
    <w:rsid w:val="00914C8C"/>
    <w:rsid w:val="00914CFF"/>
    <w:rsid w:val="00914E53"/>
    <w:rsid w:val="00915136"/>
    <w:rsid w:val="00915427"/>
    <w:rsid w:val="0091550D"/>
    <w:rsid w:val="00915522"/>
    <w:rsid w:val="00915673"/>
    <w:rsid w:val="0091583C"/>
    <w:rsid w:val="009158A2"/>
    <w:rsid w:val="0091595F"/>
    <w:rsid w:val="00915A9B"/>
    <w:rsid w:val="00915AC0"/>
    <w:rsid w:val="00915ECC"/>
    <w:rsid w:val="0091629E"/>
    <w:rsid w:val="009162A6"/>
    <w:rsid w:val="0091645E"/>
    <w:rsid w:val="009164F3"/>
    <w:rsid w:val="009165AF"/>
    <w:rsid w:val="0091664E"/>
    <w:rsid w:val="009166A1"/>
    <w:rsid w:val="009166F5"/>
    <w:rsid w:val="00916A2D"/>
    <w:rsid w:val="00916C62"/>
    <w:rsid w:val="00916E6A"/>
    <w:rsid w:val="009171F9"/>
    <w:rsid w:val="00917381"/>
    <w:rsid w:val="009173D8"/>
    <w:rsid w:val="009173ED"/>
    <w:rsid w:val="0091746D"/>
    <w:rsid w:val="009177C8"/>
    <w:rsid w:val="0091799A"/>
    <w:rsid w:val="00917CA0"/>
    <w:rsid w:val="00917CD1"/>
    <w:rsid w:val="00917F17"/>
    <w:rsid w:val="00917FE4"/>
    <w:rsid w:val="00920115"/>
    <w:rsid w:val="009201D3"/>
    <w:rsid w:val="00920278"/>
    <w:rsid w:val="009202A4"/>
    <w:rsid w:val="009204A7"/>
    <w:rsid w:val="00920694"/>
    <w:rsid w:val="009206CC"/>
    <w:rsid w:val="009207E2"/>
    <w:rsid w:val="0092099E"/>
    <w:rsid w:val="00920BCE"/>
    <w:rsid w:val="00920DB9"/>
    <w:rsid w:val="00920DD6"/>
    <w:rsid w:val="00920E56"/>
    <w:rsid w:val="00920E89"/>
    <w:rsid w:val="0092111A"/>
    <w:rsid w:val="00921175"/>
    <w:rsid w:val="009213BD"/>
    <w:rsid w:val="0092153E"/>
    <w:rsid w:val="0092170E"/>
    <w:rsid w:val="009218EB"/>
    <w:rsid w:val="00921A17"/>
    <w:rsid w:val="00921A6B"/>
    <w:rsid w:val="00921D63"/>
    <w:rsid w:val="009224E0"/>
    <w:rsid w:val="00922BA3"/>
    <w:rsid w:val="00922BF5"/>
    <w:rsid w:val="00922C58"/>
    <w:rsid w:val="00922C62"/>
    <w:rsid w:val="00922D27"/>
    <w:rsid w:val="00922F04"/>
    <w:rsid w:val="00923123"/>
    <w:rsid w:val="00923273"/>
    <w:rsid w:val="009237BD"/>
    <w:rsid w:val="009238CD"/>
    <w:rsid w:val="00923900"/>
    <w:rsid w:val="00923E0F"/>
    <w:rsid w:val="009240C1"/>
    <w:rsid w:val="00924104"/>
    <w:rsid w:val="00924327"/>
    <w:rsid w:val="00924554"/>
    <w:rsid w:val="00924591"/>
    <w:rsid w:val="00924657"/>
    <w:rsid w:val="009246F4"/>
    <w:rsid w:val="0092488D"/>
    <w:rsid w:val="009248D3"/>
    <w:rsid w:val="00924930"/>
    <w:rsid w:val="00924AD8"/>
    <w:rsid w:val="00924B48"/>
    <w:rsid w:val="00924C99"/>
    <w:rsid w:val="00924F93"/>
    <w:rsid w:val="00924FAD"/>
    <w:rsid w:val="0092500F"/>
    <w:rsid w:val="00925188"/>
    <w:rsid w:val="00925248"/>
    <w:rsid w:val="009252E5"/>
    <w:rsid w:val="009253B5"/>
    <w:rsid w:val="00925521"/>
    <w:rsid w:val="009256B3"/>
    <w:rsid w:val="009259CD"/>
    <w:rsid w:val="00925F8A"/>
    <w:rsid w:val="00926042"/>
    <w:rsid w:val="009264AF"/>
    <w:rsid w:val="009266A0"/>
    <w:rsid w:val="009268F8"/>
    <w:rsid w:val="00927033"/>
    <w:rsid w:val="00927092"/>
    <w:rsid w:val="00927164"/>
    <w:rsid w:val="00927356"/>
    <w:rsid w:val="00927385"/>
    <w:rsid w:val="0092742F"/>
    <w:rsid w:val="00927496"/>
    <w:rsid w:val="009276D9"/>
    <w:rsid w:val="0092786B"/>
    <w:rsid w:val="009278DB"/>
    <w:rsid w:val="009278E1"/>
    <w:rsid w:val="00927E1B"/>
    <w:rsid w:val="00927FBD"/>
    <w:rsid w:val="0093029F"/>
    <w:rsid w:val="00930300"/>
    <w:rsid w:val="0093045F"/>
    <w:rsid w:val="00930474"/>
    <w:rsid w:val="009305B3"/>
    <w:rsid w:val="0093060C"/>
    <w:rsid w:val="00930989"/>
    <w:rsid w:val="00930B04"/>
    <w:rsid w:val="00930BA8"/>
    <w:rsid w:val="00930ED5"/>
    <w:rsid w:val="00930FBF"/>
    <w:rsid w:val="00931062"/>
    <w:rsid w:val="00931273"/>
    <w:rsid w:val="009313F8"/>
    <w:rsid w:val="00931641"/>
    <w:rsid w:val="00931692"/>
    <w:rsid w:val="00931896"/>
    <w:rsid w:val="009318A1"/>
    <w:rsid w:val="00931924"/>
    <w:rsid w:val="00931C58"/>
    <w:rsid w:val="00931D6A"/>
    <w:rsid w:val="00932313"/>
    <w:rsid w:val="009327E8"/>
    <w:rsid w:val="009329B7"/>
    <w:rsid w:val="00932AF3"/>
    <w:rsid w:val="00932D34"/>
    <w:rsid w:val="0093313F"/>
    <w:rsid w:val="0093319D"/>
    <w:rsid w:val="00933324"/>
    <w:rsid w:val="0093336C"/>
    <w:rsid w:val="009333E3"/>
    <w:rsid w:val="00933405"/>
    <w:rsid w:val="0093352A"/>
    <w:rsid w:val="00933558"/>
    <w:rsid w:val="009336A1"/>
    <w:rsid w:val="0093378B"/>
    <w:rsid w:val="00933C0B"/>
    <w:rsid w:val="00933C3D"/>
    <w:rsid w:val="00933C50"/>
    <w:rsid w:val="00933EC3"/>
    <w:rsid w:val="00934170"/>
    <w:rsid w:val="009343B7"/>
    <w:rsid w:val="009343E4"/>
    <w:rsid w:val="00934605"/>
    <w:rsid w:val="00934632"/>
    <w:rsid w:val="00934AB6"/>
    <w:rsid w:val="00934AC9"/>
    <w:rsid w:val="00934B67"/>
    <w:rsid w:val="00934D72"/>
    <w:rsid w:val="00934E8C"/>
    <w:rsid w:val="00934F53"/>
    <w:rsid w:val="00934FE2"/>
    <w:rsid w:val="009351C9"/>
    <w:rsid w:val="009353C7"/>
    <w:rsid w:val="00935508"/>
    <w:rsid w:val="009359E0"/>
    <w:rsid w:val="00935A6C"/>
    <w:rsid w:val="00935CCA"/>
    <w:rsid w:val="009360CA"/>
    <w:rsid w:val="009361A7"/>
    <w:rsid w:val="0093649F"/>
    <w:rsid w:val="009366BF"/>
    <w:rsid w:val="00936756"/>
    <w:rsid w:val="00936942"/>
    <w:rsid w:val="00936CCB"/>
    <w:rsid w:val="00936E60"/>
    <w:rsid w:val="009375DE"/>
    <w:rsid w:val="0093764F"/>
    <w:rsid w:val="009376D4"/>
    <w:rsid w:val="009378A4"/>
    <w:rsid w:val="009378E1"/>
    <w:rsid w:val="00937A5C"/>
    <w:rsid w:val="00937D12"/>
    <w:rsid w:val="00937FD5"/>
    <w:rsid w:val="00940296"/>
    <w:rsid w:val="00940477"/>
    <w:rsid w:val="009404EC"/>
    <w:rsid w:val="00940699"/>
    <w:rsid w:val="0094073C"/>
    <w:rsid w:val="00940900"/>
    <w:rsid w:val="00940BD9"/>
    <w:rsid w:val="00940D21"/>
    <w:rsid w:val="00941191"/>
    <w:rsid w:val="009415E1"/>
    <w:rsid w:val="00941A1F"/>
    <w:rsid w:val="00941B3B"/>
    <w:rsid w:val="00941B6A"/>
    <w:rsid w:val="00941B72"/>
    <w:rsid w:val="00941BC0"/>
    <w:rsid w:val="00941C55"/>
    <w:rsid w:val="00941C69"/>
    <w:rsid w:val="00941C82"/>
    <w:rsid w:val="0094201A"/>
    <w:rsid w:val="0094209E"/>
    <w:rsid w:val="00942153"/>
    <w:rsid w:val="009421AD"/>
    <w:rsid w:val="009422FA"/>
    <w:rsid w:val="0094236C"/>
    <w:rsid w:val="009428D0"/>
    <w:rsid w:val="0094293D"/>
    <w:rsid w:val="00942C35"/>
    <w:rsid w:val="00942C40"/>
    <w:rsid w:val="00942C82"/>
    <w:rsid w:val="0094302C"/>
    <w:rsid w:val="00943296"/>
    <w:rsid w:val="0094353F"/>
    <w:rsid w:val="00943569"/>
    <w:rsid w:val="009436CB"/>
    <w:rsid w:val="00943AFA"/>
    <w:rsid w:val="00943E56"/>
    <w:rsid w:val="0094411F"/>
    <w:rsid w:val="009445BE"/>
    <w:rsid w:val="009447E2"/>
    <w:rsid w:val="00944828"/>
    <w:rsid w:val="00944890"/>
    <w:rsid w:val="009449E3"/>
    <w:rsid w:val="00944ABF"/>
    <w:rsid w:val="00944FBC"/>
    <w:rsid w:val="00944FFE"/>
    <w:rsid w:val="0094505F"/>
    <w:rsid w:val="00945443"/>
    <w:rsid w:val="0094563E"/>
    <w:rsid w:val="009456A6"/>
    <w:rsid w:val="00945737"/>
    <w:rsid w:val="009457CF"/>
    <w:rsid w:val="0094587D"/>
    <w:rsid w:val="009459CF"/>
    <w:rsid w:val="00945D94"/>
    <w:rsid w:val="00945EA7"/>
    <w:rsid w:val="0094602F"/>
    <w:rsid w:val="00946033"/>
    <w:rsid w:val="0094608F"/>
    <w:rsid w:val="00946172"/>
    <w:rsid w:val="0094618F"/>
    <w:rsid w:val="009461B8"/>
    <w:rsid w:val="00946255"/>
    <w:rsid w:val="009462FC"/>
    <w:rsid w:val="00946669"/>
    <w:rsid w:val="00946A91"/>
    <w:rsid w:val="00946B00"/>
    <w:rsid w:val="00946BD3"/>
    <w:rsid w:val="00946D00"/>
    <w:rsid w:val="00946D09"/>
    <w:rsid w:val="00946D39"/>
    <w:rsid w:val="00946DF2"/>
    <w:rsid w:val="00946F9C"/>
    <w:rsid w:val="00946FD9"/>
    <w:rsid w:val="00946FE2"/>
    <w:rsid w:val="00947438"/>
    <w:rsid w:val="00947689"/>
    <w:rsid w:val="009476B4"/>
    <w:rsid w:val="009476F5"/>
    <w:rsid w:val="00947785"/>
    <w:rsid w:val="00947926"/>
    <w:rsid w:val="0094797D"/>
    <w:rsid w:val="009479FC"/>
    <w:rsid w:val="009502C7"/>
    <w:rsid w:val="00950348"/>
    <w:rsid w:val="00950618"/>
    <w:rsid w:val="0095063B"/>
    <w:rsid w:val="00950696"/>
    <w:rsid w:val="0095078D"/>
    <w:rsid w:val="00950849"/>
    <w:rsid w:val="0095089D"/>
    <w:rsid w:val="00950A54"/>
    <w:rsid w:val="00950BE5"/>
    <w:rsid w:val="00951110"/>
    <w:rsid w:val="00951118"/>
    <w:rsid w:val="00951409"/>
    <w:rsid w:val="00951624"/>
    <w:rsid w:val="00951952"/>
    <w:rsid w:val="009519E7"/>
    <w:rsid w:val="00952395"/>
    <w:rsid w:val="00952689"/>
    <w:rsid w:val="00952978"/>
    <w:rsid w:val="00952A0D"/>
    <w:rsid w:val="00952A5F"/>
    <w:rsid w:val="00952A97"/>
    <w:rsid w:val="00952AF9"/>
    <w:rsid w:val="00952E21"/>
    <w:rsid w:val="00952EE2"/>
    <w:rsid w:val="00953113"/>
    <w:rsid w:val="009536AF"/>
    <w:rsid w:val="00953705"/>
    <w:rsid w:val="0095384F"/>
    <w:rsid w:val="00953890"/>
    <w:rsid w:val="009540F0"/>
    <w:rsid w:val="00954150"/>
    <w:rsid w:val="00954590"/>
    <w:rsid w:val="009545B9"/>
    <w:rsid w:val="009546A5"/>
    <w:rsid w:val="00954845"/>
    <w:rsid w:val="00954870"/>
    <w:rsid w:val="00954915"/>
    <w:rsid w:val="00954C9E"/>
    <w:rsid w:val="009550B9"/>
    <w:rsid w:val="009552FB"/>
    <w:rsid w:val="009553A5"/>
    <w:rsid w:val="0095569C"/>
    <w:rsid w:val="009556DF"/>
    <w:rsid w:val="0095578D"/>
    <w:rsid w:val="0095597F"/>
    <w:rsid w:val="00955B20"/>
    <w:rsid w:val="00955E29"/>
    <w:rsid w:val="009560AA"/>
    <w:rsid w:val="00956100"/>
    <w:rsid w:val="00956216"/>
    <w:rsid w:val="009562E9"/>
    <w:rsid w:val="0095653C"/>
    <w:rsid w:val="00956715"/>
    <w:rsid w:val="0095672B"/>
    <w:rsid w:val="00956739"/>
    <w:rsid w:val="0095674B"/>
    <w:rsid w:val="00956B25"/>
    <w:rsid w:val="00956DE1"/>
    <w:rsid w:val="0095721D"/>
    <w:rsid w:val="009575DE"/>
    <w:rsid w:val="0095769B"/>
    <w:rsid w:val="009579C6"/>
    <w:rsid w:val="00957CFF"/>
    <w:rsid w:val="00957F4C"/>
    <w:rsid w:val="0096035C"/>
    <w:rsid w:val="00960454"/>
    <w:rsid w:val="00960539"/>
    <w:rsid w:val="009608BE"/>
    <w:rsid w:val="00960966"/>
    <w:rsid w:val="0096099E"/>
    <w:rsid w:val="00960E8B"/>
    <w:rsid w:val="0096101F"/>
    <w:rsid w:val="0096102D"/>
    <w:rsid w:val="0096144F"/>
    <w:rsid w:val="00961495"/>
    <w:rsid w:val="009616ED"/>
    <w:rsid w:val="0096171E"/>
    <w:rsid w:val="0096185D"/>
    <w:rsid w:val="00961B22"/>
    <w:rsid w:val="00961B4E"/>
    <w:rsid w:val="00961DFA"/>
    <w:rsid w:val="0096217A"/>
    <w:rsid w:val="009621FA"/>
    <w:rsid w:val="009622A3"/>
    <w:rsid w:val="00962339"/>
    <w:rsid w:val="009626FA"/>
    <w:rsid w:val="009627CF"/>
    <w:rsid w:val="0096282D"/>
    <w:rsid w:val="0096291D"/>
    <w:rsid w:val="00962EA2"/>
    <w:rsid w:val="00963208"/>
    <w:rsid w:val="0096327B"/>
    <w:rsid w:val="0096334E"/>
    <w:rsid w:val="009634E5"/>
    <w:rsid w:val="00963567"/>
    <w:rsid w:val="0096360A"/>
    <w:rsid w:val="0096360F"/>
    <w:rsid w:val="009637FA"/>
    <w:rsid w:val="0096392A"/>
    <w:rsid w:val="00963D97"/>
    <w:rsid w:val="00963E03"/>
    <w:rsid w:val="0096404F"/>
    <w:rsid w:val="009641A3"/>
    <w:rsid w:val="009645F9"/>
    <w:rsid w:val="00964748"/>
    <w:rsid w:val="00964793"/>
    <w:rsid w:val="00964917"/>
    <w:rsid w:val="00964A0B"/>
    <w:rsid w:val="00964ABB"/>
    <w:rsid w:val="00964BB6"/>
    <w:rsid w:val="00965092"/>
    <w:rsid w:val="009650BB"/>
    <w:rsid w:val="009650C1"/>
    <w:rsid w:val="009650C5"/>
    <w:rsid w:val="0096517F"/>
    <w:rsid w:val="0096545E"/>
    <w:rsid w:val="00965604"/>
    <w:rsid w:val="009657DB"/>
    <w:rsid w:val="00965A85"/>
    <w:rsid w:val="00965B82"/>
    <w:rsid w:val="00965BC1"/>
    <w:rsid w:val="00965CA0"/>
    <w:rsid w:val="00965D4E"/>
    <w:rsid w:val="0096604D"/>
    <w:rsid w:val="009662DF"/>
    <w:rsid w:val="00966316"/>
    <w:rsid w:val="00966676"/>
    <w:rsid w:val="00966721"/>
    <w:rsid w:val="00966A8A"/>
    <w:rsid w:val="00966C35"/>
    <w:rsid w:val="00966C85"/>
    <w:rsid w:val="00966D26"/>
    <w:rsid w:val="00966F35"/>
    <w:rsid w:val="00966FA7"/>
    <w:rsid w:val="009671E0"/>
    <w:rsid w:val="00967277"/>
    <w:rsid w:val="00967280"/>
    <w:rsid w:val="00967DD0"/>
    <w:rsid w:val="00970159"/>
    <w:rsid w:val="009701A7"/>
    <w:rsid w:val="00970378"/>
    <w:rsid w:val="00970632"/>
    <w:rsid w:val="00970874"/>
    <w:rsid w:val="00970A23"/>
    <w:rsid w:val="00970BC8"/>
    <w:rsid w:val="00970D71"/>
    <w:rsid w:val="00971228"/>
    <w:rsid w:val="009712A1"/>
    <w:rsid w:val="00971363"/>
    <w:rsid w:val="0097153D"/>
    <w:rsid w:val="0097199E"/>
    <w:rsid w:val="009721D1"/>
    <w:rsid w:val="00972487"/>
    <w:rsid w:val="009724B1"/>
    <w:rsid w:val="00972A81"/>
    <w:rsid w:val="00972B3D"/>
    <w:rsid w:val="00972EA0"/>
    <w:rsid w:val="00973075"/>
    <w:rsid w:val="00973201"/>
    <w:rsid w:val="00973403"/>
    <w:rsid w:val="00973491"/>
    <w:rsid w:val="00973B5F"/>
    <w:rsid w:val="00973B93"/>
    <w:rsid w:val="00973E6D"/>
    <w:rsid w:val="009740C8"/>
    <w:rsid w:val="009741D2"/>
    <w:rsid w:val="0097441C"/>
    <w:rsid w:val="00974830"/>
    <w:rsid w:val="00974841"/>
    <w:rsid w:val="0097485C"/>
    <w:rsid w:val="00974941"/>
    <w:rsid w:val="00974C5F"/>
    <w:rsid w:val="009750E3"/>
    <w:rsid w:val="0097581E"/>
    <w:rsid w:val="0097587D"/>
    <w:rsid w:val="009758D4"/>
    <w:rsid w:val="009758ED"/>
    <w:rsid w:val="00975D62"/>
    <w:rsid w:val="00975F7D"/>
    <w:rsid w:val="009760BA"/>
    <w:rsid w:val="00976313"/>
    <w:rsid w:val="00976365"/>
    <w:rsid w:val="009767CA"/>
    <w:rsid w:val="009767E6"/>
    <w:rsid w:val="0097689E"/>
    <w:rsid w:val="00976BDA"/>
    <w:rsid w:val="00976F61"/>
    <w:rsid w:val="0097711F"/>
    <w:rsid w:val="009771B3"/>
    <w:rsid w:val="009771E2"/>
    <w:rsid w:val="00977292"/>
    <w:rsid w:val="009773EF"/>
    <w:rsid w:val="00977836"/>
    <w:rsid w:val="00977A51"/>
    <w:rsid w:val="00977F53"/>
    <w:rsid w:val="00977FD8"/>
    <w:rsid w:val="00980061"/>
    <w:rsid w:val="0098033D"/>
    <w:rsid w:val="009807DE"/>
    <w:rsid w:val="00980830"/>
    <w:rsid w:val="00980AEB"/>
    <w:rsid w:val="00980CA5"/>
    <w:rsid w:val="0098110A"/>
    <w:rsid w:val="00981206"/>
    <w:rsid w:val="00981208"/>
    <w:rsid w:val="00981569"/>
    <w:rsid w:val="00981597"/>
    <w:rsid w:val="009818B9"/>
    <w:rsid w:val="00981AA5"/>
    <w:rsid w:val="00981B20"/>
    <w:rsid w:val="00981CA1"/>
    <w:rsid w:val="00982008"/>
    <w:rsid w:val="0098227C"/>
    <w:rsid w:val="0098247E"/>
    <w:rsid w:val="009824BE"/>
    <w:rsid w:val="00982633"/>
    <w:rsid w:val="009829BA"/>
    <w:rsid w:val="00982AE2"/>
    <w:rsid w:val="00982AE3"/>
    <w:rsid w:val="00982C32"/>
    <w:rsid w:val="00982F8E"/>
    <w:rsid w:val="0098302B"/>
    <w:rsid w:val="00983091"/>
    <w:rsid w:val="0098315F"/>
    <w:rsid w:val="00983394"/>
    <w:rsid w:val="009835CC"/>
    <w:rsid w:val="009837EC"/>
    <w:rsid w:val="00983839"/>
    <w:rsid w:val="00983888"/>
    <w:rsid w:val="009838E8"/>
    <w:rsid w:val="009838EF"/>
    <w:rsid w:val="00983A5F"/>
    <w:rsid w:val="00983A60"/>
    <w:rsid w:val="00983CB9"/>
    <w:rsid w:val="00983EB8"/>
    <w:rsid w:val="00983F05"/>
    <w:rsid w:val="00983F1A"/>
    <w:rsid w:val="0098428F"/>
    <w:rsid w:val="009843C0"/>
    <w:rsid w:val="009844DB"/>
    <w:rsid w:val="00984838"/>
    <w:rsid w:val="009849FC"/>
    <w:rsid w:val="00984A38"/>
    <w:rsid w:val="00984B95"/>
    <w:rsid w:val="00984BBE"/>
    <w:rsid w:val="00984F4A"/>
    <w:rsid w:val="00984FE7"/>
    <w:rsid w:val="00985281"/>
    <w:rsid w:val="00985298"/>
    <w:rsid w:val="00985357"/>
    <w:rsid w:val="00985512"/>
    <w:rsid w:val="00985550"/>
    <w:rsid w:val="00985565"/>
    <w:rsid w:val="0098561B"/>
    <w:rsid w:val="00985632"/>
    <w:rsid w:val="00986203"/>
    <w:rsid w:val="00986433"/>
    <w:rsid w:val="009865B2"/>
    <w:rsid w:val="009865C9"/>
    <w:rsid w:val="009866D8"/>
    <w:rsid w:val="009866DF"/>
    <w:rsid w:val="0098699D"/>
    <w:rsid w:val="00986B61"/>
    <w:rsid w:val="00986D4C"/>
    <w:rsid w:val="00986DB3"/>
    <w:rsid w:val="00987156"/>
    <w:rsid w:val="00987230"/>
    <w:rsid w:val="00987436"/>
    <w:rsid w:val="009875D6"/>
    <w:rsid w:val="00987794"/>
    <w:rsid w:val="00987A7A"/>
    <w:rsid w:val="00987AD3"/>
    <w:rsid w:val="00990035"/>
    <w:rsid w:val="00990121"/>
    <w:rsid w:val="0099016E"/>
    <w:rsid w:val="00990434"/>
    <w:rsid w:val="00990444"/>
    <w:rsid w:val="009904E1"/>
    <w:rsid w:val="009906DD"/>
    <w:rsid w:val="009908FF"/>
    <w:rsid w:val="00990B4F"/>
    <w:rsid w:val="00990B94"/>
    <w:rsid w:val="00990CA2"/>
    <w:rsid w:val="00990D42"/>
    <w:rsid w:val="00990E9D"/>
    <w:rsid w:val="00990EFF"/>
    <w:rsid w:val="009910D0"/>
    <w:rsid w:val="009917E8"/>
    <w:rsid w:val="00992183"/>
    <w:rsid w:val="0099222A"/>
    <w:rsid w:val="00992309"/>
    <w:rsid w:val="00992367"/>
    <w:rsid w:val="00992486"/>
    <w:rsid w:val="00992508"/>
    <w:rsid w:val="00992531"/>
    <w:rsid w:val="0099288D"/>
    <w:rsid w:val="00992900"/>
    <w:rsid w:val="00992907"/>
    <w:rsid w:val="00992A83"/>
    <w:rsid w:val="00992D39"/>
    <w:rsid w:val="00992E22"/>
    <w:rsid w:val="00992F5E"/>
    <w:rsid w:val="00992FC3"/>
    <w:rsid w:val="0099346A"/>
    <w:rsid w:val="009935EE"/>
    <w:rsid w:val="00993E96"/>
    <w:rsid w:val="00994089"/>
    <w:rsid w:val="00994285"/>
    <w:rsid w:val="00994452"/>
    <w:rsid w:val="009945BA"/>
    <w:rsid w:val="009945ED"/>
    <w:rsid w:val="009947EC"/>
    <w:rsid w:val="00994A2A"/>
    <w:rsid w:val="00994F82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F"/>
    <w:rsid w:val="00995C3E"/>
    <w:rsid w:val="00995CCD"/>
    <w:rsid w:val="00996306"/>
    <w:rsid w:val="0099632D"/>
    <w:rsid w:val="00996395"/>
    <w:rsid w:val="00996415"/>
    <w:rsid w:val="009964CA"/>
    <w:rsid w:val="00996A72"/>
    <w:rsid w:val="00996AB8"/>
    <w:rsid w:val="00996B28"/>
    <w:rsid w:val="009970ED"/>
    <w:rsid w:val="00997134"/>
    <w:rsid w:val="00997225"/>
    <w:rsid w:val="00997572"/>
    <w:rsid w:val="009976B6"/>
    <w:rsid w:val="009976EC"/>
    <w:rsid w:val="00997753"/>
    <w:rsid w:val="009979D3"/>
    <w:rsid w:val="00997E45"/>
    <w:rsid w:val="00997EFE"/>
    <w:rsid w:val="00997FF1"/>
    <w:rsid w:val="009A0186"/>
    <w:rsid w:val="009A01A5"/>
    <w:rsid w:val="009A0401"/>
    <w:rsid w:val="009A08F4"/>
    <w:rsid w:val="009A0A7B"/>
    <w:rsid w:val="009A0AA3"/>
    <w:rsid w:val="009A0D71"/>
    <w:rsid w:val="009A0DC5"/>
    <w:rsid w:val="009A0E2C"/>
    <w:rsid w:val="009A0FF4"/>
    <w:rsid w:val="009A0FF5"/>
    <w:rsid w:val="009A10A1"/>
    <w:rsid w:val="009A1127"/>
    <w:rsid w:val="009A1294"/>
    <w:rsid w:val="009A13E1"/>
    <w:rsid w:val="009A1479"/>
    <w:rsid w:val="009A1507"/>
    <w:rsid w:val="009A1786"/>
    <w:rsid w:val="009A1B10"/>
    <w:rsid w:val="009A1C33"/>
    <w:rsid w:val="009A1C7F"/>
    <w:rsid w:val="009A1E1F"/>
    <w:rsid w:val="009A20C9"/>
    <w:rsid w:val="009A23B6"/>
    <w:rsid w:val="009A287C"/>
    <w:rsid w:val="009A2A3B"/>
    <w:rsid w:val="009A2C93"/>
    <w:rsid w:val="009A2D1A"/>
    <w:rsid w:val="009A2D3D"/>
    <w:rsid w:val="009A3145"/>
    <w:rsid w:val="009A32E1"/>
    <w:rsid w:val="009A36BC"/>
    <w:rsid w:val="009A3AC8"/>
    <w:rsid w:val="009A3C2F"/>
    <w:rsid w:val="009A4054"/>
    <w:rsid w:val="009A41E1"/>
    <w:rsid w:val="009A42F3"/>
    <w:rsid w:val="009A4682"/>
    <w:rsid w:val="009A4844"/>
    <w:rsid w:val="009A4957"/>
    <w:rsid w:val="009A4B02"/>
    <w:rsid w:val="009A5076"/>
    <w:rsid w:val="009A514C"/>
    <w:rsid w:val="009A51CF"/>
    <w:rsid w:val="009A5431"/>
    <w:rsid w:val="009A58AC"/>
    <w:rsid w:val="009A58E9"/>
    <w:rsid w:val="009A5987"/>
    <w:rsid w:val="009A600D"/>
    <w:rsid w:val="009A618E"/>
    <w:rsid w:val="009A61E8"/>
    <w:rsid w:val="009A6574"/>
    <w:rsid w:val="009A6582"/>
    <w:rsid w:val="009A66C5"/>
    <w:rsid w:val="009A6880"/>
    <w:rsid w:val="009A68B4"/>
    <w:rsid w:val="009A6A77"/>
    <w:rsid w:val="009A6AA2"/>
    <w:rsid w:val="009A6CA6"/>
    <w:rsid w:val="009A6E5D"/>
    <w:rsid w:val="009A7154"/>
    <w:rsid w:val="009A71B9"/>
    <w:rsid w:val="009A71D8"/>
    <w:rsid w:val="009A73CC"/>
    <w:rsid w:val="009A7617"/>
    <w:rsid w:val="009A7932"/>
    <w:rsid w:val="009A7A62"/>
    <w:rsid w:val="009A7A88"/>
    <w:rsid w:val="009B0136"/>
    <w:rsid w:val="009B03CD"/>
    <w:rsid w:val="009B03F8"/>
    <w:rsid w:val="009B0512"/>
    <w:rsid w:val="009B06E1"/>
    <w:rsid w:val="009B0928"/>
    <w:rsid w:val="009B0AF7"/>
    <w:rsid w:val="009B0B62"/>
    <w:rsid w:val="009B0CDB"/>
    <w:rsid w:val="009B0E25"/>
    <w:rsid w:val="009B1049"/>
    <w:rsid w:val="009B10A4"/>
    <w:rsid w:val="009B10F3"/>
    <w:rsid w:val="009B1198"/>
    <w:rsid w:val="009B132A"/>
    <w:rsid w:val="009B1699"/>
    <w:rsid w:val="009B18BA"/>
    <w:rsid w:val="009B1922"/>
    <w:rsid w:val="009B1987"/>
    <w:rsid w:val="009B1C32"/>
    <w:rsid w:val="009B1EB1"/>
    <w:rsid w:val="009B1F6A"/>
    <w:rsid w:val="009B1F71"/>
    <w:rsid w:val="009B1FFB"/>
    <w:rsid w:val="009B1FFD"/>
    <w:rsid w:val="009B2327"/>
    <w:rsid w:val="009B2353"/>
    <w:rsid w:val="009B26BE"/>
    <w:rsid w:val="009B2782"/>
    <w:rsid w:val="009B286E"/>
    <w:rsid w:val="009B2F58"/>
    <w:rsid w:val="009B34F9"/>
    <w:rsid w:val="009B363F"/>
    <w:rsid w:val="009B3679"/>
    <w:rsid w:val="009B38E8"/>
    <w:rsid w:val="009B3995"/>
    <w:rsid w:val="009B3C2E"/>
    <w:rsid w:val="009B3CD2"/>
    <w:rsid w:val="009B4232"/>
    <w:rsid w:val="009B4378"/>
    <w:rsid w:val="009B441F"/>
    <w:rsid w:val="009B4509"/>
    <w:rsid w:val="009B45B9"/>
    <w:rsid w:val="009B45DD"/>
    <w:rsid w:val="009B4800"/>
    <w:rsid w:val="009B49FA"/>
    <w:rsid w:val="009B5048"/>
    <w:rsid w:val="009B5218"/>
    <w:rsid w:val="009B52B7"/>
    <w:rsid w:val="009B545F"/>
    <w:rsid w:val="009B5538"/>
    <w:rsid w:val="009B56AD"/>
    <w:rsid w:val="009B57EE"/>
    <w:rsid w:val="009B587D"/>
    <w:rsid w:val="009B5A1F"/>
    <w:rsid w:val="009B5A50"/>
    <w:rsid w:val="009B5CAC"/>
    <w:rsid w:val="009B5DAD"/>
    <w:rsid w:val="009B5E12"/>
    <w:rsid w:val="009B5EF8"/>
    <w:rsid w:val="009B5F28"/>
    <w:rsid w:val="009B60C1"/>
    <w:rsid w:val="009B60C6"/>
    <w:rsid w:val="009B6193"/>
    <w:rsid w:val="009B6269"/>
    <w:rsid w:val="009B62D5"/>
    <w:rsid w:val="009B677E"/>
    <w:rsid w:val="009B67FE"/>
    <w:rsid w:val="009B698B"/>
    <w:rsid w:val="009B6B3B"/>
    <w:rsid w:val="009B6D20"/>
    <w:rsid w:val="009B6D6C"/>
    <w:rsid w:val="009B732E"/>
    <w:rsid w:val="009B7456"/>
    <w:rsid w:val="009B77C7"/>
    <w:rsid w:val="009B7C01"/>
    <w:rsid w:val="009B7FF3"/>
    <w:rsid w:val="009C002C"/>
    <w:rsid w:val="009C04B7"/>
    <w:rsid w:val="009C0540"/>
    <w:rsid w:val="009C06D1"/>
    <w:rsid w:val="009C0C0F"/>
    <w:rsid w:val="009C122F"/>
    <w:rsid w:val="009C14F9"/>
    <w:rsid w:val="009C1802"/>
    <w:rsid w:val="009C1954"/>
    <w:rsid w:val="009C2425"/>
    <w:rsid w:val="009C25F8"/>
    <w:rsid w:val="009C26C9"/>
    <w:rsid w:val="009C297F"/>
    <w:rsid w:val="009C2A39"/>
    <w:rsid w:val="009C2C79"/>
    <w:rsid w:val="009C2DF9"/>
    <w:rsid w:val="009C2E9A"/>
    <w:rsid w:val="009C2FB4"/>
    <w:rsid w:val="009C31F5"/>
    <w:rsid w:val="009C322A"/>
    <w:rsid w:val="009C34CF"/>
    <w:rsid w:val="009C359B"/>
    <w:rsid w:val="009C3627"/>
    <w:rsid w:val="009C37F2"/>
    <w:rsid w:val="009C3AD4"/>
    <w:rsid w:val="009C3BFF"/>
    <w:rsid w:val="009C3D73"/>
    <w:rsid w:val="009C3DBC"/>
    <w:rsid w:val="009C4016"/>
    <w:rsid w:val="009C413F"/>
    <w:rsid w:val="009C43C7"/>
    <w:rsid w:val="009C46A4"/>
    <w:rsid w:val="009C47FA"/>
    <w:rsid w:val="009C48FE"/>
    <w:rsid w:val="009C4B30"/>
    <w:rsid w:val="009C4C09"/>
    <w:rsid w:val="009C4C31"/>
    <w:rsid w:val="009C4F09"/>
    <w:rsid w:val="009C52BA"/>
    <w:rsid w:val="009C52E5"/>
    <w:rsid w:val="009C54A9"/>
    <w:rsid w:val="009C5567"/>
    <w:rsid w:val="009C5679"/>
    <w:rsid w:val="009C5B6C"/>
    <w:rsid w:val="009C5C0C"/>
    <w:rsid w:val="009C5E16"/>
    <w:rsid w:val="009C5F08"/>
    <w:rsid w:val="009C5FE5"/>
    <w:rsid w:val="009C61B6"/>
    <w:rsid w:val="009C63A7"/>
    <w:rsid w:val="009C65AB"/>
    <w:rsid w:val="009C6725"/>
    <w:rsid w:val="009C6726"/>
    <w:rsid w:val="009C67BF"/>
    <w:rsid w:val="009C67D0"/>
    <w:rsid w:val="009C6A6B"/>
    <w:rsid w:val="009C6B4A"/>
    <w:rsid w:val="009C6CB9"/>
    <w:rsid w:val="009C6DEB"/>
    <w:rsid w:val="009C7013"/>
    <w:rsid w:val="009C701B"/>
    <w:rsid w:val="009C702B"/>
    <w:rsid w:val="009C7130"/>
    <w:rsid w:val="009C725B"/>
    <w:rsid w:val="009C72C7"/>
    <w:rsid w:val="009C7484"/>
    <w:rsid w:val="009C76D0"/>
    <w:rsid w:val="009C798A"/>
    <w:rsid w:val="009C7A67"/>
    <w:rsid w:val="009C7AD1"/>
    <w:rsid w:val="009D02EA"/>
    <w:rsid w:val="009D0437"/>
    <w:rsid w:val="009D0615"/>
    <w:rsid w:val="009D06D0"/>
    <w:rsid w:val="009D0EF8"/>
    <w:rsid w:val="009D0F74"/>
    <w:rsid w:val="009D0FE9"/>
    <w:rsid w:val="009D113D"/>
    <w:rsid w:val="009D1150"/>
    <w:rsid w:val="009D125C"/>
    <w:rsid w:val="009D1272"/>
    <w:rsid w:val="009D133A"/>
    <w:rsid w:val="009D14A4"/>
    <w:rsid w:val="009D1689"/>
    <w:rsid w:val="009D1819"/>
    <w:rsid w:val="009D192B"/>
    <w:rsid w:val="009D1AD3"/>
    <w:rsid w:val="009D1B4A"/>
    <w:rsid w:val="009D1C8C"/>
    <w:rsid w:val="009D1D7D"/>
    <w:rsid w:val="009D1F37"/>
    <w:rsid w:val="009D1FE2"/>
    <w:rsid w:val="009D2005"/>
    <w:rsid w:val="009D269B"/>
    <w:rsid w:val="009D284A"/>
    <w:rsid w:val="009D2850"/>
    <w:rsid w:val="009D296D"/>
    <w:rsid w:val="009D2994"/>
    <w:rsid w:val="009D29A6"/>
    <w:rsid w:val="009D2B3F"/>
    <w:rsid w:val="009D2D1F"/>
    <w:rsid w:val="009D2DB9"/>
    <w:rsid w:val="009D2E7B"/>
    <w:rsid w:val="009D2FFA"/>
    <w:rsid w:val="009D3029"/>
    <w:rsid w:val="009D33F3"/>
    <w:rsid w:val="009D3625"/>
    <w:rsid w:val="009D3891"/>
    <w:rsid w:val="009D3A72"/>
    <w:rsid w:val="009D3A8C"/>
    <w:rsid w:val="009D3AD6"/>
    <w:rsid w:val="009D3D2F"/>
    <w:rsid w:val="009D3E49"/>
    <w:rsid w:val="009D41C0"/>
    <w:rsid w:val="009D4365"/>
    <w:rsid w:val="009D445C"/>
    <w:rsid w:val="009D464F"/>
    <w:rsid w:val="009D466A"/>
    <w:rsid w:val="009D469F"/>
    <w:rsid w:val="009D46AE"/>
    <w:rsid w:val="009D47EB"/>
    <w:rsid w:val="009D4833"/>
    <w:rsid w:val="009D4847"/>
    <w:rsid w:val="009D487D"/>
    <w:rsid w:val="009D4BA2"/>
    <w:rsid w:val="009D4E3B"/>
    <w:rsid w:val="009D4F7C"/>
    <w:rsid w:val="009D50E3"/>
    <w:rsid w:val="009D51AE"/>
    <w:rsid w:val="009D53A9"/>
    <w:rsid w:val="009D541B"/>
    <w:rsid w:val="009D5461"/>
    <w:rsid w:val="009D57A2"/>
    <w:rsid w:val="009D58F5"/>
    <w:rsid w:val="009D5CDE"/>
    <w:rsid w:val="009D5D0C"/>
    <w:rsid w:val="009D6197"/>
    <w:rsid w:val="009D6242"/>
    <w:rsid w:val="009D6336"/>
    <w:rsid w:val="009D64A6"/>
    <w:rsid w:val="009D64DE"/>
    <w:rsid w:val="009D650B"/>
    <w:rsid w:val="009D65B3"/>
    <w:rsid w:val="009D6B53"/>
    <w:rsid w:val="009D6B5B"/>
    <w:rsid w:val="009D6D98"/>
    <w:rsid w:val="009D6DC6"/>
    <w:rsid w:val="009D6E5F"/>
    <w:rsid w:val="009D76A0"/>
    <w:rsid w:val="009D7738"/>
    <w:rsid w:val="009D78DF"/>
    <w:rsid w:val="009D7B04"/>
    <w:rsid w:val="009D7B9A"/>
    <w:rsid w:val="009D7C28"/>
    <w:rsid w:val="009E0879"/>
    <w:rsid w:val="009E0A6A"/>
    <w:rsid w:val="009E0AE1"/>
    <w:rsid w:val="009E0BC8"/>
    <w:rsid w:val="009E1150"/>
    <w:rsid w:val="009E14EC"/>
    <w:rsid w:val="009E1BCA"/>
    <w:rsid w:val="009E1C01"/>
    <w:rsid w:val="009E1C6E"/>
    <w:rsid w:val="009E1CD3"/>
    <w:rsid w:val="009E1D70"/>
    <w:rsid w:val="009E1D78"/>
    <w:rsid w:val="009E1EFE"/>
    <w:rsid w:val="009E2294"/>
    <w:rsid w:val="009E238C"/>
    <w:rsid w:val="009E2A85"/>
    <w:rsid w:val="009E2A9A"/>
    <w:rsid w:val="009E2CE4"/>
    <w:rsid w:val="009E3373"/>
    <w:rsid w:val="009E337F"/>
    <w:rsid w:val="009E33C6"/>
    <w:rsid w:val="009E34CA"/>
    <w:rsid w:val="009E3523"/>
    <w:rsid w:val="009E37FC"/>
    <w:rsid w:val="009E381E"/>
    <w:rsid w:val="009E3917"/>
    <w:rsid w:val="009E39A7"/>
    <w:rsid w:val="009E3A26"/>
    <w:rsid w:val="009E3C07"/>
    <w:rsid w:val="009E3DD4"/>
    <w:rsid w:val="009E4011"/>
    <w:rsid w:val="009E4469"/>
    <w:rsid w:val="009E44DB"/>
    <w:rsid w:val="009E47DA"/>
    <w:rsid w:val="009E489F"/>
    <w:rsid w:val="009E497B"/>
    <w:rsid w:val="009E4A46"/>
    <w:rsid w:val="009E4A52"/>
    <w:rsid w:val="009E4C0A"/>
    <w:rsid w:val="009E4CFA"/>
    <w:rsid w:val="009E4F9D"/>
    <w:rsid w:val="009E4FF4"/>
    <w:rsid w:val="009E538B"/>
    <w:rsid w:val="009E563C"/>
    <w:rsid w:val="009E591D"/>
    <w:rsid w:val="009E5A1E"/>
    <w:rsid w:val="009E5A41"/>
    <w:rsid w:val="009E5C6F"/>
    <w:rsid w:val="009E5C8B"/>
    <w:rsid w:val="009E5EB5"/>
    <w:rsid w:val="009E654D"/>
    <w:rsid w:val="009E66EB"/>
    <w:rsid w:val="009E68D3"/>
    <w:rsid w:val="009E69CF"/>
    <w:rsid w:val="009E69E4"/>
    <w:rsid w:val="009E6A6F"/>
    <w:rsid w:val="009E6B36"/>
    <w:rsid w:val="009E6DD8"/>
    <w:rsid w:val="009E70F7"/>
    <w:rsid w:val="009E71FA"/>
    <w:rsid w:val="009E73C0"/>
    <w:rsid w:val="009E7A89"/>
    <w:rsid w:val="009E7D55"/>
    <w:rsid w:val="009E7D7D"/>
    <w:rsid w:val="009E7E25"/>
    <w:rsid w:val="009E7FE0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C5"/>
    <w:rsid w:val="009F0FC9"/>
    <w:rsid w:val="009F0FD8"/>
    <w:rsid w:val="009F10EE"/>
    <w:rsid w:val="009F1186"/>
    <w:rsid w:val="009F1428"/>
    <w:rsid w:val="009F1B22"/>
    <w:rsid w:val="009F1D5E"/>
    <w:rsid w:val="009F21A3"/>
    <w:rsid w:val="009F242C"/>
    <w:rsid w:val="009F24CE"/>
    <w:rsid w:val="009F2619"/>
    <w:rsid w:val="009F2674"/>
    <w:rsid w:val="009F2864"/>
    <w:rsid w:val="009F2B13"/>
    <w:rsid w:val="009F2BD3"/>
    <w:rsid w:val="009F2C7C"/>
    <w:rsid w:val="009F2D23"/>
    <w:rsid w:val="009F2F3D"/>
    <w:rsid w:val="009F30EC"/>
    <w:rsid w:val="009F36AC"/>
    <w:rsid w:val="009F3875"/>
    <w:rsid w:val="009F3CB2"/>
    <w:rsid w:val="009F407C"/>
    <w:rsid w:val="009F4222"/>
    <w:rsid w:val="009F453E"/>
    <w:rsid w:val="009F4750"/>
    <w:rsid w:val="009F4A92"/>
    <w:rsid w:val="009F4B93"/>
    <w:rsid w:val="009F4C08"/>
    <w:rsid w:val="009F4C1C"/>
    <w:rsid w:val="009F4C57"/>
    <w:rsid w:val="009F4D45"/>
    <w:rsid w:val="009F4ECF"/>
    <w:rsid w:val="009F52FE"/>
    <w:rsid w:val="009F5511"/>
    <w:rsid w:val="009F5828"/>
    <w:rsid w:val="009F5977"/>
    <w:rsid w:val="009F5A0C"/>
    <w:rsid w:val="009F5B68"/>
    <w:rsid w:val="009F5B6B"/>
    <w:rsid w:val="009F5DB0"/>
    <w:rsid w:val="009F6262"/>
    <w:rsid w:val="009F632D"/>
    <w:rsid w:val="009F666A"/>
    <w:rsid w:val="009F6ACC"/>
    <w:rsid w:val="009F6F88"/>
    <w:rsid w:val="009F6FDC"/>
    <w:rsid w:val="009F729F"/>
    <w:rsid w:val="009F7550"/>
    <w:rsid w:val="009F76F3"/>
    <w:rsid w:val="009F7701"/>
    <w:rsid w:val="009F779A"/>
    <w:rsid w:val="009F78CF"/>
    <w:rsid w:val="009F7A66"/>
    <w:rsid w:val="009F7A72"/>
    <w:rsid w:val="009F7E54"/>
    <w:rsid w:val="009F7E60"/>
    <w:rsid w:val="009F7EEC"/>
    <w:rsid w:val="009F7F9C"/>
    <w:rsid w:val="00A00015"/>
    <w:rsid w:val="00A00383"/>
    <w:rsid w:val="00A0055C"/>
    <w:rsid w:val="00A006A9"/>
    <w:rsid w:val="00A006D4"/>
    <w:rsid w:val="00A008DD"/>
    <w:rsid w:val="00A00B75"/>
    <w:rsid w:val="00A00E43"/>
    <w:rsid w:val="00A00E4F"/>
    <w:rsid w:val="00A00EE0"/>
    <w:rsid w:val="00A0126B"/>
    <w:rsid w:val="00A014F2"/>
    <w:rsid w:val="00A01711"/>
    <w:rsid w:val="00A01964"/>
    <w:rsid w:val="00A01BEE"/>
    <w:rsid w:val="00A01C8B"/>
    <w:rsid w:val="00A01D22"/>
    <w:rsid w:val="00A01D9D"/>
    <w:rsid w:val="00A01EE4"/>
    <w:rsid w:val="00A02186"/>
    <w:rsid w:val="00A0234D"/>
    <w:rsid w:val="00A023BF"/>
    <w:rsid w:val="00A0247D"/>
    <w:rsid w:val="00A024B6"/>
    <w:rsid w:val="00A02560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853"/>
    <w:rsid w:val="00A03B28"/>
    <w:rsid w:val="00A03BBD"/>
    <w:rsid w:val="00A03C48"/>
    <w:rsid w:val="00A03DB8"/>
    <w:rsid w:val="00A03E20"/>
    <w:rsid w:val="00A03EE3"/>
    <w:rsid w:val="00A04012"/>
    <w:rsid w:val="00A04046"/>
    <w:rsid w:val="00A04123"/>
    <w:rsid w:val="00A04128"/>
    <w:rsid w:val="00A04372"/>
    <w:rsid w:val="00A04993"/>
    <w:rsid w:val="00A04B6E"/>
    <w:rsid w:val="00A04BEB"/>
    <w:rsid w:val="00A04C34"/>
    <w:rsid w:val="00A04C76"/>
    <w:rsid w:val="00A04CD8"/>
    <w:rsid w:val="00A04DDB"/>
    <w:rsid w:val="00A05076"/>
    <w:rsid w:val="00A05113"/>
    <w:rsid w:val="00A05146"/>
    <w:rsid w:val="00A055ED"/>
    <w:rsid w:val="00A059A6"/>
    <w:rsid w:val="00A05A72"/>
    <w:rsid w:val="00A05EB4"/>
    <w:rsid w:val="00A061DC"/>
    <w:rsid w:val="00A063FE"/>
    <w:rsid w:val="00A064F0"/>
    <w:rsid w:val="00A0657B"/>
    <w:rsid w:val="00A066B8"/>
    <w:rsid w:val="00A066CB"/>
    <w:rsid w:val="00A066D1"/>
    <w:rsid w:val="00A0674B"/>
    <w:rsid w:val="00A06965"/>
    <w:rsid w:val="00A06A5F"/>
    <w:rsid w:val="00A06A61"/>
    <w:rsid w:val="00A06CC5"/>
    <w:rsid w:val="00A06D14"/>
    <w:rsid w:val="00A06F28"/>
    <w:rsid w:val="00A076B1"/>
    <w:rsid w:val="00A076BD"/>
    <w:rsid w:val="00A076FE"/>
    <w:rsid w:val="00A07906"/>
    <w:rsid w:val="00A07CB4"/>
    <w:rsid w:val="00A07FEB"/>
    <w:rsid w:val="00A103DF"/>
    <w:rsid w:val="00A10406"/>
    <w:rsid w:val="00A105BE"/>
    <w:rsid w:val="00A10877"/>
    <w:rsid w:val="00A10A7E"/>
    <w:rsid w:val="00A10D9E"/>
    <w:rsid w:val="00A10E2E"/>
    <w:rsid w:val="00A10F22"/>
    <w:rsid w:val="00A10F51"/>
    <w:rsid w:val="00A10FDD"/>
    <w:rsid w:val="00A11351"/>
    <w:rsid w:val="00A11A3B"/>
    <w:rsid w:val="00A120D1"/>
    <w:rsid w:val="00A124D8"/>
    <w:rsid w:val="00A128E9"/>
    <w:rsid w:val="00A1299F"/>
    <w:rsid w:val="00A129FC"/>
    <w:rsid w:val="00A12E29"/>
    <w:rsid w:val="00A12F7A"/>
    <w:rsid w:val="00A13397"/>
    <w:rsid w:val="00A134CA"/>
    <w:rsid w:val="00A134FE"/>
    <w:rsid w:val="00A1354E"/>
    <w:rsid w:val="00A13619"/>
    <w:rsid w:val="00A137D1"/>
    <w:rsid w:val="00A137F9"/>
    <w:rsid w:val="00A1392F"/>
    <w:rsid w:val="00A13CDB"/>
    <w:rsid w:val="00A13DF5"/>
    <w:rsid w:val="00A13E3E"/>
    <w:rsid w:val="00A13FA6"/>
    <w:rsid w:val="00A140E5"/>
    <w:rsid w:val="00A14136"/>
    <w:rsid w:val="00A14469"/>
    <w:rsid w:val="00A14515"/>
    <w:rsid w:val="00A145B6"/>
    <w:rsid w:val="00A14A38"/>
    <w:rsid w:val="00A14AC4"/>
    <w:rsid w:val="00A14DDA"/>
    <w:rsid w:val="00A15075"/>
    <w:rsid w:val="00A1554E"/>
    <w:rsid w:val="00A15743"/>
    <w:rsid w:val="00A157F1"/>
    <w:rsid w:val="00A15842"/>
    <w:rsid w:val="00A15889"/>
    <w:rsid w:val="00A15D43"/>
    <w:rsid w:val="00A15FA2"/>
    <w:rsid w:val="00A16321"/>
    <w:rsid w:val="00A16333"/>
    <w:rsid w:val="00A166E9"/>
    <w:rsid w:val="00A1690A"/>
    <w:rsid w:val="00A16A8B"/>
    <w:rsid w:val="00A16D78"/>
    <w:rsid w:val="00A170ED"/>
    <w:rsid w:val="00A174BC"/>
    <w:rsid w:val="00A174D8"/>
    <w:rsid w:val="00A175CF"/>
    <w:rsid w:val="00A1773A"/>
    <w:rsid w:val="00A17801"/>
    <w:rsid w:val="00A17A6F"/>
    <w:rsid w:val="00A17F8A"/>
    <w:rsid w:val="00A17FB5"/>
    <w:rsid w:val="00A203EB"/>
    <w:rsid w:val="00A2052C"/>
    <w:rsid w:val="00A206DF"/>
    <w:rsid w:val="00A208F9"/>
    <w:rsid w:val="00A2098C"/>
    <w:rsid w:val="00A20B24"/>
    <w:rsid w:val="00A20B54"/>
    <w:rsid w:val="00A20B8D"/>
    <w:rsid w:val="00A210CB"/>
    <w:rsid w:val="00A2123C"/>
    <w:rsid w:val="00A212B1"/>
    <w:rsid w:val="00A212DD"/>
    <w:rsid w:val="00A21348"/>
    <w:rsid w:val="00A21528"/>
    <w:rsid w:val="00A21685"/>
    <w:rsid w:val="00A21C16"/>
    <w:rsid w:val="00A22017"/>
    <w:rsid w:val="00A220E7"/>
    <w:rsid w:val="00A221AC"/>
    <w:rsid w:val="00A221EC"/>
    <w:rsid w:val="00A2240D"/>
    <w:rsid w:val="00A2271E"/>
    <w:rsid w:val="00A228D3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AAD"/>
    <w:rsid w:val="00A23AFC"/>
    <w:rsid w:val="00A240A5"/>
    <w:rsid w:val="00A240FC"/>
    <w:rsid w:val="00A2421C"/>
    <w:rsid w:val="00A24638"/>
    <w:rsid w:val="00A24822"/>
    <w:rsid w:val="00A2485E"/>
    <w:rsid w:val="00A24961"/>
    <w:rsid w:val="00A24BAE"/>
    <w:rsid w:val="00A24DB3"/>
    <w:rsid w:val="00A24F04"/>
    <w:rsid w:val="00A24F24"/>
    <w:rsid w:val="00A24F82"/>
    <w:rsid w:val="00A25005"/>
    <w:rsid w:val="00A25250"/>
    <w:rsid w:val="00A25309"/>
    <w:rsid w:val="00A25368"/>
    <w:rsid w:val="00A25370"/>
    <w:rsid w:val="00A253F1"/>
    <w:rsid w:val="00A2578D"/>
    <w:rsid w:val="00A25C40"/>
    <w:rsid w:val="00A25C46"/>
    <w:rsid w:val="00A25C78"/>
    <w:rsid w:val="00A25CBD"/>
    <w:rsid w:val="00A25E87"/>
    <w:rsid w:val="00A2602A"/>
    <w:rsid w:val="00A2614D"/>
    <w:rsid w:val="00A2614F"/>
    <w:rsid w:val="00A26356"/>
    <w:rsid w:val="00A26392"/>
    <w:rsid w:val="00A26583"/>
    <w:rsid w:val="00A26746"/>
    <w:rsid w:val="00A2678A"/>
    <w:rsid w:val="00A26B10"/>
    <w:rsid w:val="00A26C4E"/>
    <w:rsid w:val="00A26E68"/>
    <w:rsid w:val="00A26FB9"/>
    <w:rsid w:val="00A26FC6"/>
    <w:rsid w:val="00A2719D"/>
    <w:rsid w:val="00A2736D"/>
    <w:rsid w:val="00A276C8"/>
    <w:rsid w:val="00A276FB"/>
    <w:rsid w:val="00A278AA"/>
    <w:rsid w:val="00A27B59"/>
    <w:rsid w:val="00A27BFA"/>
    <w:rsid w:val="00A27CBD"/>
    <w:rsid w:val="00A307D4"/>
    <w:rsid w:val="00A3080F"/>
    <w:rsid w:val="00A30C8B"/>
    <w:rsid w:val="00A30C8D"/>
    <w:rsid w:val="00A31051"/>
    <w:rsid w:val="00A31165"/>
    <w:rsid w:val="00A31276"/>
    <w:rsid w:val="00A3139A"/>
    <w:rsid w:val="00A313CF"/>
    <w:rsid w:val="00A31455"/>
    <w:rsid w:val="00A31843"/>
    <w:rsid w:val="00A31849"/>
    <w:rsid w:val="00A31911"/>
    <w:rsid w:val="00A319B6"/>
    <w:rsid w:val="00A31C89"/>
    <w:rsid w:val="00A32224"/>
    <w:rsid w:val="00A322C6"/>
    <w:rsid w:val="00A32489"/>
    <w:rsid w:val="00A324DE"/>
    <w:rsid w:val="00A3266A"/>
    <w:rsid w:val="00A326C9"/>
    <w:rsid w:val="00A3286A"/>
    <w:rsid w:val="00A32F88"/>
    <w:rsid w:val="00A3305D"/>
    <w:rsid w:val="00A3335A"/>
    <w:rsid w:val="00A3351A"/>
    <w:rsid w:val="00A33644"/>
    <w:rsid w:val="00A338B7"/>
    <w:rsid w:val="00A33913"/>
    <w:rsid w:val="00A342A8"/>
    <w:rsid w:val="00A342DA"/>
    <w:rsid w:val="00A3452C"/>
    <w:rsid w:val="00A345E2"/>
    <w:rsid w:val="00A3461A"/>
    <w:rsid w:val="00A34B73"/>
    <w:rsid w:val="00A34FC6"/>
    <w:rsid w:val="00A3504B"/>
    <w:rsid w:val="00A35133"/>
    <w:rsid w:val="00A35237"/>
    <w:rsid w:val="00A35340"/>
    <w:rsid w:val="00A35577"/>
    <w:rsid w:val="00A355E8"/>
    <w:rsid w:val="00A356E5"/>
    <w:rsid w:val="00A35788"/>
    <w:rsid w:val="00A35878"/>
    <w:rsid w:val="00A35AFB"/>
    <w:rsid w:val="00A35B10"/>
    <w:rsid w:val="00A35BC0"/>
    <w:rsid w:val="00A35C7C"/>
    <w:rsid w:val="00A35E9D"/>
    <w:rsid w:val="00A35F1F"/>
    <w:rsid w:val="00A36120"/>
    <w:rsid w:val="00A361E6"/>
    <w:rsid w:val="00A36417"/>
    <w:rsid w:val="00A36470"/>
    <w:rsid w:val="00A3660A"/>
    <w:rsid w:val="00A36861"/>
    <w:rsid w:val="00A36AA3"/>
    <w:rsid w:val="00A36C28"/>
    <w:rsid w:val="00A37314"/>
    <w:rsid w:val="00A373FE"/>
    <w:rsid w:val="00A3742D"/>
    <w:rsid w:val="00A37436"/>
    <w:rsid w:val="00A376D3"/>
    <w:rsid w:val="00A37977"/>
    <w:rsid w:val="00A37A17"/>
    <w:rsid w:val="00A37B1C"/>
    <w:rsid w:val="00A37C2A"/>
    <w:rsid w:val="00A37F48"/>
    <w:rsid w:val="00A37F85"/>
    <w:rsid w:val="00A4006D"/>
    <w:rsid w:val="00A40227"/>
    <w:rsid w:val="00A40270"/>
    <w:rsid w:val="00A4029E"/>
    <w:rsid w:val="00A404EE"/>
    <w:rsid w:val="00A40800"/>
    <w:rsid w:val="00A4080C"/>
    <w:rsid w:val="00A4093E"/>
    <w:rsid w:val="00A4096C"/>
    <w:rsid w:val="00A40A64"/>
    <w:rsid w:val="00A40E3C"/>
    <w:rsid w:val="00A4116C"/>
    <w:rsid w:val="00A411D2"/>
    <w:rsid w:val="00A412AF"/>
    <w:rsid w:val="00A41400"/>
    <w:rsid w:val="00A416D6"/>
    <w:rsid w:val="00A417AD"/>
    <w:rsid w:val="00A41A0F"/>
    <w:rsid w:val="00A41AE7"/>
    <w:rsid w:val="00A41B18"/>
    <w:rsid w:val="00A41CA4"/>
    <w:rsid w:val="00A41F32"/>
    <w:rsid w:val="00A41FAF"/>
    <w:rsid w:val="00A42200"/>
    <w:rsid w:val="00A425A2"/>
    <w:rsid w:val="00A42715"/>
    <w:rsid w:val="00A4286B"/>
    <w:rsid w:val="00A42A54"/>
    <w:rsid w:val="00A42B57"/>
    <w:rsid w:val="00A42C1F"/>
    <w:rsid w:val="00A43499"/>
    <w:rsid w:val="00A4354A"/>
    <w:rsid w:val="00A43B0B"/>
    <w:rsid w:val="00A43EA0"/>
    <w:rsid w:val="00A442C8"/>
    <w:rsid w:val="00A4438E"/>
    <w:rsid w:val="00A44572"/>
    <w:rsid w:val="00A44C13"/>
    <w:rsid w:val="00A44D20"/>
    <w:rsid w:val="00A44D8A"/>
    <w:rsid w:val="00A44F57"/>
    <w:rsid w:val="00A450B7"/>
    <w:rsid w:val="00A454C4"/>
    <w:rsid w:val="00A45824"/>
    <w:rsid w:val="00A459E9"/>
    <w:rsid w:val="00A45D90"/>
    <w:rsid w:val="00A45FC1"/>
    <w:rsid w:val="00A46067"/>
    <w:rsid w:val="00A46193"/>
    <w:rsid w:val="00A46638"/>
    <w:rsid w:val="00A467D4"/>
    <w:rsid w:val="00A4688B"/>
    <w:rsid w:val="00A4691E"/>
    <w:rsid w:val="00A4693E"/>
    <w:rsid w:val="00A46C13"/>
    <w:rsid w:val="00A47330"/>
    <w:rsid w:val="00A47553"/>
    <w:rsid w:val="00A4780A"/>
    <w:rsid w:val="00A47994"/>
    <w:rsid w:val="00A47A5C"/>
    <w:rsid w:val="00A47A8D"/>
    <w:rsid w:val="00A47E28"/>
    <w:rsid w:val="00A47FC5"/>
    <w:rsid w:val="00A5016E"/>
    <w:rsid w:val="00A50187"/>
    <w:rsid w:val="00A50290"/>
    <w:rsid w:val="00A502AF"/>
    <w:rsid w:val="00A504D3"/>
    <w:rsid w:val="00A50905"/>
    <w:rsid w:val="00A5095F"/>
    <w:rsid w:val="00A50A6C"/>
    <w:rsid w:val="00A50BCD"/>
    <w:rsid w:val="00A50DD6"/>
    <w:rsid w:val="00A50E0A"/>
    <w:rsid w:val="00A51191"/>
    <w:rsid w:val="00A51274"/>
    <w:rsid w:val="00A51355"/>
    <w:rsid w:val="00A5145A"/>
    <w:rsid w:val="00A5186B"/>
    <w:rsid w:val="00A51938"/>
    <w:rsid w:val="00A519CB"/>
    <w:rsid w:val="00A51AE7"/>
    <w:rsid w:val="00A51B7A"/>
    <w:rsid w:val="00A51B93"/>
    <w:rsid w:val="00A51F93"/>
    <w:rsid w:val="00A51FED"/>
    <w:rsid w:val="00A52481"/>
    <w:rsid w:val="00A5258C"/>
    <w:rsid w:val="00A5263F"/>
    <w:rsid w:val="00A526E0"/>
    <w:rsid w:val="00A5277D"/>
    <w:rsid w:val="00A528A5"/>
    <w:rsid w:val="00A52984"/>
    <w:rsid w:val="00A52B94"/>
    <w:rsid w:val="00A52B9D"/>
    <w:rsid w:val="00A52C0E"/>
    <w:rsid w:val="00A52DB8"/>
    <w:rsid w:val="00A52DDF"/>
    <w:rsid w:val="00A52E23"/>
    <w:rsid w:val="00A52F5C"/>
    <w:rsid w:val="00A533E3"/>
    <w:rsid w:val="00A5356A"/>
    <w:rsid w:val="00A538EF"/>
    <w:rsid w:val="00A5390C"/>
    <w:rsid w:val="00A53C8F"/>
    <w:rsid w:val="00A53EAD"/>
    <w:rsid w:val="00A53F37"/>
    <w:rsid w:val="00A53FB1"/>
    <w:rsid w:val="00A53FDE"/>
    <w:rsid w:val="00A542E8"/>
    <w:rsid w:val="00A543C2"/>
    <w:rsid w:val="00A54522"/>
    <w:rsid w:val="00A54564"/>
    <w:rsid w:val="00A545DA"/>
    <w:rsid w:val="00A5474B"/>
    <w:rsid w:val="00A54BB8"/>
    <w:rsid w:val="00A54BF6"/>
    <w:rsid w:val="00A54E04"/>
    <w:rsid w:val="00A5513A"/>
    <w:rsid w:val="00A5530D"/>
    <w:rsid w:val="00A5536C"/>
    <w:rsid w:val="00A55381"/>
    <w:rsid w:val="00A5542F"/>
    <w:rsid w:val="00A554C5"/>
    <w:rsid w:val="00A55604"/>
    <w:rsid w:val="00A5579C"/>
    <w:rsid w:val="00A559BE"/>
    <w:rsid w:val="00A55F88"/>
    <w:rsid w:val="00A5636B"/>
    <w:rsid w:val="00A564A8"/>
    <w:rsid w:val="00A570DC"/>
    <w:rsid w:val="00A573AF"/>
    <w:rsid w:val="00A57547"/>
    <w:rsid w:val="00A57BA5"/>
    <w:rsid w:val="00A57F0C"/>
    <w:rsid w:val="00A60010"/>
    <w:rsid w:val="00A60109"/>
    <w:rsid w:val="00A6019F"/>
    <w:rsid w:val="00A60676"/>
    <w:rsid w:val="00A6068B"/>
    <w:rsid w:val="00A607EA"/>
    <w:rsid w:val="00A60BA2"/>
    <w:rsid w:val="00A60D95"/>
    <w:rsid w:val="00A61347"/>
    <w:rsid w:val="00A61828"/>
    <w:rsid w:val="00A6185A"/>
    <w:rsid w:val="00A618CC"/>
    <w:rsid w:val="00A619E9"/>
    <w:rsid w:val="00A61A12"/>
    <w:rsid w:val="00A61B5A"/>
    <w:rsid w:val="00A61BFD"/>
    <w:rsid w:val="00A61CB7"/>
    <w:rsid w:val="00A61CFE"/>
    <w:rsid w:val="00A61D67"/>
    <w:rsid w:val="00A61D6B"/>
    <w:rsid w:val="00A62003"/>
    <w:rsid w:val="00A620A0"/>
    <w:rsid w:val="00A62183"/>
    <w:rsid w:val="00A621DC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9E0"/>
    <w:rsid w:val="00A63B0C"/>
    <w:rsid w:val="00A63B60"/>
    <w:rsid w:val="00A63D30"/>
    <w:rsid w:val="00A63D38"/>
    <w:rsid w:val="00A63E14"/>
    <w:rsid w:val="00A64111"/>
    <w:rsid w:val="00A643CC"/>
    <w:rsid w:val="00A646C7"/>
    <w:rsid w:val="00A64716"/>
    <w:rsid w:val="00A64A99"/>
    <w:rsid w:val="00A64AF8"/>
    <w:rsid w:val="00A64B4F"/>
    <w:rsid w:val="00A64DA9"/>
    <w:rsid w:val="00A65012"/>
    <w:rsid w:val="00A65142"/>
    <w:rsid w:val="00A65151"/>
    <w:rsid w:val="00A651C0"/>
    <w:rsid w:val="00A652E2"/>
    <w:rsid w:val="00A65453"/>
    <w:rsid w:val="00A657D0"/>
    <w:rsid w:val="00A658C0"/>
    <w:rsid w:val="00A65920"/>
    <w:rsid w:val="00A65ED3"/>
    <w:rsid w:val="00A65F19"/>
    <w:rsid w:val="00A660CD"/>
    <w:rsid w:val="00A66376"/>
    <w:rsid w:val="00A6662A"/>
    <w:rsid w:val="00A66647"/>
    <w:rsid w:val="00A6674B"/>
    <w:rsid w:val="00A66956"/>
    <w:rsid w:val="00A66A81"/>
    <w:rsid w:val="00A66B11"/>
    <w:rsid w:val="00A66F32"/>
    <w:rsid w:val="00A67084"/>
    <w:rsid w:val="00A6737B"/>
    <w:rsid w:val="00A674B5"/>
    <w:rsid w:val="00A6771F"/>
    <w:rsid w:val="00A677D5"/>
    <w:rsid w:val="00A67A2F"/>
    <w:rsid w:val="00A67AE7"/>
    <w:rsid w:val="00A67F44"/>
    <w:rsid w:val="00A702A6"/>
    <w:rsid w:val="00A706CF"/>
    <w:rsid w:val="00A70804"/>
    <w:rsid w:val="00A7096E"/>
    <w:rsid w:val="00A709E1"/>
    <w:rsid w:val="00A70B54"/>
    <w:rsid w:val="00A70B66"/>
    <w:rsid w:val="00A70CBB"/>
    <w:rsid w:val="00A70F32"/>
    <w:rsid w:val="00A70F38"/>
    <w:rsid w:val="00A711EE"/>
    <w:rsid w:val="00A714FF"/>
    <w:rsid w:val="00A7152F"/>
    <w:rsid w:val="00A7153B"/>
    <w:rsid w:val="00A71809"/>
    <w:rsid w:val="00A71811"/>
    <w:rsid w:val="00A71B3D"/>
    <w:rsid w:val="00A71BE4"/>
    <w:rsid w:val="00A72063"/>
    <w:rsid w:val="00A72415"/>
    <w:rsid w:val="00A7250D"/>
    <w:rsid w:val="00A726AD"/>
    <w:rsid w:val="00A7280F"/>
    <w:rsid w:val="00A7291F"/>
    <w:rsid w:val="00A73090"/>
    <w:rsid w:val="00A738B2"/>
    <w:rsid w:val="00A738BD"/>
    <w:rsid w:val="00A73B64"/>
    <w:rsid w:val="00A73CE2"/>
    <w:rsid w:val="00A73CE6"/>
    <w:rsid w:val="00A73CEB"/>
    <w:rsid w:val="00A73F78"/>
    <w:rsid w:val="00A7417B"/>
    <w:rsid w:val="00A7429A"/>
    <w:rsid w:val="00A743C2"/>
    <w:rsid w:val="00A748C6"/>
    <w:rsid w:val="00A74CF8"/>
    <w:rsid w:val="00A74D76"/>
    <w:rsid w:val="00A74EE3"/>
    <w:rsid w:val="00A74F3F"/>
    <w:rsid w:val="00A74FAB"/>
    <w:rsid w:val="00A7524A"/>
    <w:rsid w:val="00A75667"/>
    <w:rsid w:val="00A75E80"/>
    <w:rsid w:val="00A75F7D"/>
    <w:rsid w:val="00A7623B"/>
    <w:rsid w:val="00A76408"/>
    <w:rsid w:val="00A76455"/>
    <w:rsid w:val="00A766B6"/>
    <w:rsid w:val="00A767CC"/>
    <w:rsid w:val="00A76D90"/>
    <w:rsid w:val="00A76DE5"/>
    <w:rsid w:val="00A76F3A"/>
    <w:rsid w:val="00A771B2"/>
    <w:rsid w:val="00A771E8"/>
    <w:rsid w:val="00A7764D"/>
    <w:rsid w:val="00A7767D"/>
    <w:rsid w:val="00A776E2"/>
    <w:rsid w:val="00A77732"/>
    <w:rsid w:val="00A7778F"/>
    <w:rsid w:val="00A7786D"/>
    <w:rsid w:val="00A77920"/>
    <w:rsid w:val="00A77A13"/>
    <w:rsid w:val="00A77A5C"/>
    <w:rsid w:val="00A77B4B"/>
    <w:rsid w:val="00A77C64"/>
    <w:rsid w:val="00A77D86"/>
    <w:rsid w:val="00A77EF9"/>
    <w:rsid w:val="00A803F0"/>
    <w:rsid w:val="00A8043C"/>
    <w:rsid w:val="00A8084A"/>
    <w:rsid w:val="00A8086C"/>
    <w:rsid w:val="00A80C43"/>
    <w:rsid w:val="00A80C44"/>
    <w:rsid w:val="00A80C8C"/>
    <w:rsid w:val="00A80CF3"/>
    <w:rsid w:val="00A80FC0"/>
    <w:rsid w:val="00A811D5"/>
    <w:rsid w:val="00A8130D"/>
    <w:rsid w:val="00A81336"/>
    <w:rsid w:val="00A81539"/>
    <w:rsid w:val="00A81969"/>
    <w:rsid w:val="00A81A17"/>
    <w:rsid w:val="00A81BBA"/>
    <w:rsid w:val="00A81BF7"/>
    <w:rsid w:val="00A81C99"/>
    <w:rsid w:val="00A81F13"/>
    <w:rsid w:val="00A8208D"/>
    <w:rsid w:val="00A8211E"/>
    <w:rsid w:val="00A82370"/>
    <w:rsid w:val="00A82426"/>
    <w:rsid w:val="00A8267C"/>
    <w:rsid w:val="00A827C5"/>
    <w:rsid w:val="00A829DB"/>
    <w:rsid w:val="00A82C07"/>
    <w:rsid w:val="00A82E54"/>
    <w:rsid w:val="00A82FA3"/>
    <w:rsid w:val="00A83098"/>
    <w:rsid w:val="00A830C1"/>
    <w:rsid w:val="00A83241"/>
    <w:rsid w:val="00A83342"/>
    <w:rsid w:val="00A833A1"/>
    <w:rsid w:val="00A833AC"/>
    <w:rsid w:val="00A8345B"/>
    <w:rsid w:val="00A8377E"/>
    <w:rsid w:val="00A838D3"/>
    <w:rsid w:val="00A83902"/>
    <w:rsid w:val="00A83A14"/>
    <w:rsid w:val="00A83AFA"/>
    <w:rsid w:val="00A83C57"/>
    <w:rsid w:val="00A83C90"/>
    <w:rsid w:val="00A83D44"/>
    <w:rsid w:val="00A83E55"/>
    <w:rsid w:val="00A83F83"/>
    <w:rsid w:val="00A840F4"/>
    <w:rsid w:val="00A84314"/>
    <w:rsid w:val="00A84604"/>
    <w:rsid w:val="00A84707"/>
    <w:rsid w:val="00A84732"/>
    <w:rsid w:val="00A84893"/>
    <w:rsid w:val="00A848BF"/>
    <w:rsid w:val="00A84963"/>
    <w:rsid w:val="00A84B8F"/>
    <w:rsid w:val="00A84C69"/>
    <w:rsid w:val="00A84D4E"/>
    <w:rsid w:val="00A855EB"/>
    <w:rsid w:val="00A8589B"/>
    <w:rsid w:val="00A858CC"/>
    <w:rsid w:val="00A85908"/>
    <w:rsid w:val="00A85971"/>
    <w:rsid w:val="00A8598A"/>
    <w:rsid w:val="00A85C11"/>
    <w:rsid w:val="00A860F2"/>
    <w:rsid w:val="00A8665D"/>
    <w:rsid w:val="00A86745"/>
    <w:rsid w:val="00A86834"/>
    <w:rsid w:val="00A8696C"/>
    <w:rsid w:val="00A86A48"/>
    <w:rsid w:val="00A86C60"/>
    <w:rsid w:val="00A86EA2"/>
    <w:rsid w:val="00A87098"/>
    <w:rsid w:val="00A8732A"/>
    <w:rsid w:val="00A87507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4F5"/>
    <w:rsid w:val="00A90577"/>
    <w:rsid w:val="00A90655"/>
    <w:rsid w:val="00A908EF"/>
    <w:rsid w:val="00A909AA"/>
    <w:rsid w:val="00A90A3F"/>
    <w:rsid w:val="00A90DA3"/>
    <w:rsid w:val="00A90E9B"/>
    <w:rsid w:val="00A90F56"/>
    <w:rsid w:val="00A9101C"/>
    <w:rsid w:val="00A911B9"/>
    <w:rsid w:val="00A91501"/>
    <w:rsid w:val="00A9184E"/>
    <w:rsid w:val="00A91F84"/>
    <w:rsid w:val="00A92005"/>
    <w:rsid w:val="00A92147"/>
    <w:rsid w:val="00A922B3"/>
    <w:rsid w:val="00A92622"/>
    <w:rsid w:val="00A92D0D"/>
    <w:rsid w:val="00A92E42"/>
    <w:rsid w:val="00A93018"/>
    <w:rsid w:val="00A9309A"/>
    <w:rsid w:val="00A93231"/>
    <w:rsid w:val="00A932D4"/>
    <w:rsid w:val="00A9347C"/>
    <w:rsid w:val="00A9355C"/>
    <w:rsid w:val="00A935B3"/>
    <w:rsid w:val="00A93825"/>
    <w:rsid w:val="00A93905"/>
    <w:rsid w:val="00A93926"/>
    <w:rsid w:val="00A93C26"/>
    <w:rsid w:val="00A93D09"/>
    <w:rsid w:val="00A93D4B"/>
    <w:rsid w:val="00A94094"/>
    <w:rsid w:val="00A94119"/>
    <w:rsid w:val="00A9414A"/>
    <w:rsid w:val="00A94513"/>
    <w:rsid w:val="00A94636"/>
    <w:rsid w:val="00A94A3B"/>
    <w:rsid w:val="00A94CFB"/>
    <w:rsid w:val="00A94DB0"/>
    <w:rsid w:val="00A950DD"/>
    <w:rsid w:val="00A9516C"/>
    <w:rsid w:val="00A95223"/>
    <w:rsid w:val="00A955FD"/>
    <w:rsid w:val="00A95647"/>
    <w:rsid w:val="00A957C6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F3"/>
    <w:rsid w:val="00A965F8"/>
    <w:rsid w:val="00A96EE8"/>
    <w:rsid w:val="00A96F20"/>
    <w:rsid w:val="00A97209"/>
    <w:rsid w:val="00A97453"/>
    <w:rsid w:val="00A978FE"/>
    <w:rsid w:val="00A97C56"/>
    <w:rsid w:val="00A97C7E"/>
    <w:rsid w:val="00AA0032"/>
    <w:rsid w:val="00AA00F8"/>
    <w:rsid w:val="00AA0289"/>
    <w:rsid w:val="00AA039E"/>
    <w:rsid w:val="00AA06B5"/>
    <w:rsid w:val="00AA09A0"/>
    <w:rsid w:val="00AA0A37"/>
    <w:rsid w:val="00AA0A5B"/>
    <w:rsid w:val="00AA0E32"/>
    <w:rsid w:val="00AA10B4"/>
    <w:rsid w:val="00AA110E"/>
    <w:rsid w:val="00AA1243"/>
    <w:rsid w:val="00AA129E"/>
    <w:rsid w:val="00AA1444"/>
    <w:rsid w:val="00AA16D3"/>
    <w:rsid w:val="00AA17B0"/>
    <w:rsid w:val="00AA1D3D"/>
    <w:rsid w:val="00AA1F89"/>
    <w:rsid w:val="00AA1FA4"/>
    <w:rsid w:val="00AA20DC"/>
    <w:rsid w:val="00AA2120"/>
    <w:rsid w:val="00AA2266"/>
    <w:rsid w:val="00AA2394"/>
    <w:rsid w:val="00AA23B1"/>
    <w:rsid w:val="00AA25AC"/>
    <w:rsid w:val="00AA25F6"/>
    <w:rsid w:val="00AA26A5"/>
    <w:rsid w:val="00AA29A6"/>
    <w:rsid w:val="00AA29BB"/>
    <w:rsid w:val="00AA2D41"/>
    <w:rsid w:val="00AA2E78"/>
    <w:rsid w:val="00AA319E"/>
    <w:rsid w:val="00AA3463"/>
    <w:rsid w:val="00AA3794"/>
    <w:rsid w:val="00AA3804"/>
    <w:rsid w:val="00AA3987"/>
    <w:rsid w:val="00AA3A1B"/>
    <w:rsid w:val="00AA3AFD"/>
    <w:rsid w:val="00AA3CD5"/>
    <w:rsid w:val="00AA3E55"/>
    <w:rsid w:val="00AA4178"/>
    <w:rsid w:val="00AA42FC"/>
    <w:rsid w:val="00AA4542"/>
    <w:rsid w:val="00AA45B5"/>
    <w:rsid w:val="00AA47F5"/>
    <w:rsid w:val="00AA4BAF"/>
    <w:rsid w:val="00AA4D34"/>
    <w:rsid w:val="00AA5001"/>
    <w:rsid w:val="00AA502A"/>
    <w:rsid w:val="00AA5093"/>
    <w:rsid w:val="00AA549F"/>
    <w:rsid w:val="00AA556D"/>
    <w:rsid w:val="00AA563E"/>
    <w:rsid w:val="00AA5651"/>
    <w:rsid w:val="00AA5858"/>
    <w:rsid w:val="00AA586C"/>
    <w:rsid w:val="00AA5AA1"/>
    <w:rsid w:val="00AA5C9C"/>
    <w:rsid w:val="00AA6062"/>
    <w:rsid w:val="00AA60D6"/>
    <w:rsid w:val="00AA6186"/>
    <w:rsid w:val="00AA6380"/>
    <w:rsid w:val="00AA64D9"/>
    <w:rsid w:val="00AA675C"/>
    <w:rsid w:val="00AA6A5F"/>
    <w:rsid w:val="00AA6B41"/>
    <w:rsid w:val="00AA6C24"/>
    <w:rsid w:val="00AA6D3E"/>
    <w:rsid w:val="00AA6F6B"/>
    <w:rsid w:val="00AA70FE"/>
    <w:rsid w:val="00AA73BE"/>
    <w:rsid w:val="00AA75EB"/>
    <w:rsid w:val="00AA7A13"/>
    <w:rsid w:val="00AA7FB9"/>
    <w:rsid w:val="00AB00DB"/>
    <w:rsid w:val="00AB0766"/>
    <w:rsid w:val="00AB07E7"/>
    <w:rsid w:val="00AB0CF9"/>
    <w:rsid w:val="00AB0DC8"/>
    <w:rsid w:val="00AB0F29"/>
    <w:rsid w:val="00AB0FDA"/>
    <w:rsid w:val="00AB11BA"/>
    <w:rsid w:val="00AB1282"/>
    <w:rsid w:val="00AB1476"/>
    <w:rsid w:val="00AB1661"/>
    <w:rsid w:val="00AB1719"/>
    <w:rsid w:val="00AB181B"/>
    <w:rsid w:val="00AB1A06"/>
    <w:rsid w:val="00AB1A1A"/>
    <w:rsid w:val="00AB1B08"/>
    <w:rsid w:val="00AB1CCD"/>
    <w:rsid w:val="00AB1D4B"/>
    <w:rsid w:val="00AB1F41"/>
    <w:rsid w:val="00AB214C"/>
    <w:rsid w:val="00AB21BD"/>
    <w:rsid w:val="00AB2308"/>
    <w:rsid w:val="00AB257D"/>
    <w:rsid w:val="00AB2A70"/>
    <w:rsid w:val="00AB2AF8"/>
    <w:rsid w:val="00AB2BAB"/>
    <w:rsid w:val="00AB2D57"/>
    <w:rsid w:val="00AB30C0"/>
    <w:rsid w:val="00AB3215"/>
    <w:rsid w:val="00AB3261"/>
    <w:rsid w:val="00AB3479"/>
    <w:rsid w:val="00AB3526"/>
    <w:rsid w:val="00AB3665"/>
    <w:rsid w:val="00AB3675"/>
    <w:rsid w:val="00AB3721"/>
    <w:rsid w:val="00AB3753"/>
    <w:rsid w:val="00AB39BC"/>
    <w:rsid w:val="00AB39F1"/>
    <w:rsid w:val="00AB3A46"/>
    <w:rsid w:val="00AB3ACE"/>
    <w:rsid w:val="00AB3B5E"/>
    <w:rsid w:val="00AB3B6D"/>
    <w:rsid w:val="00AB3C1A"/>
    <w:rsid w:val="00AB3D6F"/>
    <w:rsid w:val="00AB400B"/>
    <w:rsid w:val="00AB40A3"/>
    <w:rsid w:val="00AB4263"/>
    <w:rsid w:val="00AB4294"/>
    <w:rsid w:val="00AB4514"/>
    <w:rsid w:val="00AB49AD"/>
    <w:rsid w:val="00AB49BF"/>
    <w:rsid w:val="00AB4C32"/>
    <w:rsid w:val="00AB4E0B"/>
    <w:rsid w:val="00AB4F4C"/>
    <w:rsid w:val="00AB4FB4"/>
    <w:rsid w:val="00AB5126"/>
    <w:rsid w:val="00AB5142"/>
    <w:rsid w:val="00AB54ED"/>
    <w:rsid w:val="00AB56CB"/>
    <w:rsid w:val="00AB56F3"/>
    <w:rsid w:val="00AB577D"/>
    <w:rsid w:val="00AB57D4"/>
    <w:rsid w:val="00AB59CE"/>
    <w:rsid w:val="00AB5BCE"/>
    <w:rsid w:val="00AB5E1B"/>
    <w:rsid w:val="00AB5EBF"/>
    <w:rsid w:val="00AB6320"/>
    <w:rsid w:val="00AB642C"/>
    <w:rsid w:val="00AB64DF"/>
    <w:rsid w:val="00AB6649"/>
    <w:rsid w:val="00AB6A98"/>
    <w:rsid w:val="00AB6CE8"/>
    <w:rsid w:val="00AB6F18"/>
    <w:rsid w:val="00AB6F86"/>
    <w:rsid w:val="00AB728D"/>
    <w:rsid w:val="00AB74AE"/>
    <w:rsid w:val="00AB7574"/>
    <w:rsid w:val="00AB7763"/>
    <w:rsid w:val="00AB7B24"/>
    <w:rsid w:val="00AB7F5A"/>
    <w:rsid w:val="00AC0673"/>
    <w:rsid w:val="00AC06DA"/>
    <w:rsid w:val="00AC0814"/>
    <w:rsid w:val="00AC0BC8"/>
    <w:rsid w:val="00AC0C3E"/>
    <w:rsid w:val="00AC159A"/>
    <w:rsid w:val="00AC15E3"/>
    <w:rsid w:val="00AC17E5"/>
    <w:rsid w:val="00AC1B71"/>
    <w:rsid w:val="00AC1C67"/>
    <w:rsid w:val="00AC1C68"/>
    <w:rsid w:val="00AC1E93"/>
    <w:rsid w:val="00AC2018"/>
    <w:rsid w:val="00AC210E"/>
    <w:rsid w:val="00AC218A"/>
    <w:rsid w:val="00AC2339"/>
    <w:rsid w:val="00AC23B4"/>
    <w:rsid w:val="00AC23F3"/>
    <w:rsid w:val="00AC24A1"/>
    <w:rsid w:val="00AC2649"/>
    <w:rsid w:val="00AC2658"/>
    <w:rsid w:val="00AC2697"/>
    <w:rsid w:val="00AC2DB7"/>
    <w:rsid w:val="00AC303E"/>
    <w:rsid w:val="00AC310A"/>
    <w:rsid w:val="00AC3380"/>
    <w:rsid w:val="00AC34CC"/>
    <w:rsid w:val="00AC36B4"/>
    <w:rsid w:val="00AC3762"/>
    <w:rsid w:val="00AC3C7F"/>
    <w:rsid w:val="00AC3CC7"/>
    <w:rsid w:val="00AC3E1C"/>
    <w:rsid w:val="00AC3F41"/>
    <w:rsid w:val="00AC3F94"/>
    <w:rsid w:val="00AC402B"/>
    <w:rsid w:val="00AC407A"/>
    <w:rsid w:val="00AC417C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A01"/>
    <w:rsid w:val="00AC5E08"/>
    <w:rsid w:val="00AC5E09"/>
    <w:rsid w:val="00AC61CB"/>
    <w:rsid w:val="00AC6226"/>
    <w:rsid w:val="00AC6282"/>
    <w:rsid w:val="00AC6363"/>
    <w:rsid w:val="00AC646C"/>
    <w:rsid w:val="00AC6546"/>
    <w:rsid w:val="00AC684F"/>
    <w:rsid w:val="00AC689B"/>
    <w:rsid w:val="00AC6AC8"/>
    <w:rsid w:val="00AC6B57"/>
    <w:rsid w:val="00AC6BDF"/>
    <w:rsid w:val="00AC6D3C"/>
    <w:rsid w:val="00AC7091"/>
    <w:rsid w:val="00AC70E0"/>
    <w:rsid w:val="00AC744A"/>
    <w:rsid w:val="00AC7760"/>
    <w:rsid w:val="00AC7A3A"/>
    <w:rsid w:val="00AC7ABD"/>
    <w:rsid w:val="00AC7B06"/>
    <w:rsid w:val="00AC7BA4"/>
    <w:rsid w:val="00AC7BF4"/>
    <w:rsid w:val="00AC7BFF"/>
    <w:rsid w:val="00AC7D39"/>
    <w:rsid w:val="00AC7E2B"/>
    <w:rsid w:val="00AC7E5B"/>
    <w:rsid w:val="00AC7FAF"/>
    <w:rsid w:val="00AD0397"/>
    <w:rsid w:val="00AD0810"/>
    <w:rsid w:val="00AD0836"/>
    <w:rsid w:val="00AD09E5"/>
    <w:rsid w:val="00AD0AEA"/>
    <w:rsid w:val="00AD0D58"/>
    <w:rsid w:val="00AD0F44"/>
    <w:rsid w:val="00AD0F66"/>
    <w:rsid w:val="00AD11C7"/>
    <w:rsid w:val="00AD13A5"/>
    <w:rsid w:val="00AD1591"/>
    <w:rsid w:val="00AD18F4"/>
    <w:rsid w:val="00AD1C0A"/>
    <w:rsid w:val="00AD1D2D"/>
    <w:rsid w:val="00AD1DD3"/>
    <w:rsid w:val="00AD1ED0"/>
    <w:rsid w:val="00AD1F41"/>
    <w:rsid w:val="00AD2178"/>
    <w:rsid w:val="00AD2272"/>
    <w:rsid w:val="00AD231A"/>
    <w:rsid w:val="00AD2357"/>
    <w:rsid w:val="00AD2485"/>
    <w:rsid w:val="00AD24A8"/>
    <w:rsid w:val="00AD25B0"/>
    <w:rsid w:val="00AD2607"/>
    <w:rsid w:val="00AD2767"/>
    <w:rsid w:val="00AD29E3"/>
    <w:rsid w:val="00AD2C66"/>
    <w:rsid w:val="00AD2CDC"/>
    <w:rsid w:val="00AD2E99"/>
    <w:rsid w:val="00AD3B06"/>
    <w:rsid w:val="00AD3E06"/>
    <w:rsid w:val="00AD3E8B"/>
    <w:rsid w:val="00AD4992"/>
    <w:rsid w:val="00AD5444"/>
    <w:rsid w:val="00AD54F1"/>
    <w:rsid w:val="00AD551C"/>
    <w:rsid w:val="00AD5568"/>
    <w:rsid w:val="00AD5584"/>
    <w:rsid w:val="00AD5C64"/>
    <w:rsid w:val="00AD5E7B"/>
    <w:rsid w:val="00AD5E88"/>
    <w:rsid w:val="00AD60A9"/>
    <w:rsid w:val="00AD60E0"/>
    <w:rsid w:val="00AD6245"/>
    <w:rsid w:val="00AD63AA"/>
    <w:rsid w:val="00AD6510"/>
    <w:rsid w:val="00AD666E"/>
    <w:rsid w:val="00AD6718"/>
    <w:rsid w:val="00AD762B"/>
    <w:rsid w:val="00AD77A2"/>
    <w:rsid w:val="00AD7826"/>
    <w:rsid w:val="00AD7A42"/>
    <w:rsid w:val="00AD7BBC"/>
    <w:rsid w:val="00AD7EA6"/>
    <w:rsid w:val="00AE01B7"/>
    <w:rsid w:val="00AE02ED"/>
    <w:rsid w:val="00AE0338"/>
    <w:rsid w:val="00AE04B6"/>
    <w:rsid w:val="00AE1031"/>
    <w:rsid w:val="00AE10D1"/>
    <w:rsid w:val="00AE11D2"/>
    <w:rsid w:val="00AE128B"/>
    <w:rsid w:val="00AE1466"/>
    <w:rsid w:val="00AE1498"/>
    <w:rsid w:val="00AE1576"/>
    <w:rsid w:val="00AE1769"/>
    <w:rsid w:val="00AE18C2"/>
    <w:rsid w:val="00AE1B8F"/>
    <w:rsid w:val="00AE209D"/>
    <w:rsid w:val="00AE2214"/>
    <w:rsid w:val="00AE27F5"/>
    <w:rsid w:val="00AE2808"/>
    <w:rsid w:val="00AE2969"/>
    <w:rsid w:val="00AE29DA"/>
    <w:rsid w:val="00AE2BE1"/>
    <w:rsid w:val="00AE3554"/>
    <w:rsid w:val="00AE37CA"/>
    <w:rsid w:val="00AE3889"/>
    <w:rsid w:val="00AE3D08"/>
    <w:rsid w:val="00AE41C0"/>
    <w:rsid w:val="00AE435F"/>
    <w:rsid w:val="00AE43E0"/>
    <w:rsid w:val="00AE4870"/>
    <w:rsid w:val="00AE49FD"/>
    <w:rsid w:val="00AE4A0E"/>
    <w:rsid w:val="00AE4B8A"/>
    <w:rsid w:val="00AE4E67"/>
    <w:rsid w:val="00AE517F"/>
    <w:rsid w:val="00AE5711"/>
    <w:rsid w:val="00AE5748"/>
    <w:rsid w:val="00AE59B5"/>
    <w:rsid w:val="00AE5B19"/>
    <w:rsid w:val="00AE5B95"/>
    <w:rsid w:val="00AE5D08"/>
    <w:rsid w:val="00AE5E2C"/>
    <w:rsid w:val="00AE5FF7"/>
    <w:rsid w:val="00AE611F"/>
    <w:rsid w:val="00AE622A"/>
    <w:rsid w:val="00AE67E0"/>
    <w:rsid w:val="00AE6BB0"/>
    <w:rsid w:val="00AE6C62"/>
    <w:rsid w:val="00AE6DBF"/>
    <w:rsid w:val="00AE7125"/>
    <w:rsid w:val="00AE724A"/>
    <w:rsid w:val="00AE72F3"/>
    <w:rsid w:val="00AE73DA"/>
    <w:rsid w:val="00AE74D7"/>
    <w:rsid w:val="00AE75F8"/>
    <w:rsid w:val="00AE7857"/>
    <w:rsid w:val="00AE7DA0"/>
    <w:rsid w:val="00AF0199"/>
    <w:rsid w:val="00AF02C0"/>
    <w:rsid w:val="00AF0650"/>
    <w:rsid w:val="00AF0691"/>
    <w:rsid w:val="00AF06FD"/>
    <w:rsid w:val="00AF0B03"/>
    <w:rsid w:val="00AF0C4F"/>
    <w:rsid w:val="00AF0D7F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6C"/>
    <w:rsid w:val="00AF1CB5"/>
    <w:rsid w:val="00AF203D"/>
    <w:rsid w:val="00AF2477"/>
    <w:rsid w:val="00AF24E7"/>
    <w:rsid w:val="00AF2522"/>
    <w:rsid w:val="00AF2561"/>
    <w:rsid w:val="00AF27EE"/>
    <w:rsid w:val="00AF28C3"/>
    <w:rsid w:val="00AF29DB"/>
    <w:rsid w:val="00AF2D4A"/>
    <w:rsid w:val="00AF3093"/>
    <w:rsid w:val="00AF31D9"/>
    <w:rsid w:val="00AF3409"/>
    <w:rsid w:val="00AF3579"/>
    <w:rsid w:val="00AF3611"/>
    <w:rsid w:val="00AF384D"/>
    <w:rsid w:val="00AF3951"/>
    <w:rsid w:val="00AF3A3A"/>
    <w:rsid w:val="00AF3AE9"/>
    <w:rsid w:val="00AF3F57"/>
    <w:rsid w:val="00AF40BB"/>
    <w:rsid w:val="00AF4597"/>
    <w:rsid w:val="00AF4885"/>
    <w:rsid w:val="00AF492E"/>
    <w:rsid w:val="00AF4BFA"/>
    <w:rsid w:val="00AF4F26"/>
    <w:rsid w:val="00AF4FFE"/>
    <w:rsid w:val="00AF50E7"/>
    <w:rsid w:val="00AF50F1"/>
    <w:rsid w:val="00AF533D"/>
    <w:rsid w:val="00AF5363"/>
    <w:rsid w:val="00AF53A7"/>
    <w:rsid w:val="00AF56A8"/>
    <w:rsid w:val="00AF5BDC"/>
    <w:rsid w:val="00AF5DCB"/>
    <w:rsid w:val="00AF6042"/>
    <w:rsid w:val="00AF6833"/>
    <w:rsid w:val="00AF6905"/>
    <w:rsid w:val="00AF6B05"/>
    <w:rsid w:val="00AF6B35"/>
    <w:rsid w:val="00AF6C12"/>
    <w:rsid w:val="00AF6C66"/>
    <w:rsid w:val="00AF6DFD"/>
    <w:rsid w:val="00AF6F87"/>
    <w:rsid w:val="00AF7028"/>
    <w:rsid w:val="00AF7141"/>
    <w:rsid w:val="00AF71B8"/>
    <w:rsid w:val="00AF77B0"/>
    <w:rsid w:val="00AF77E8"/>
    <w:rsid w:val="00AF7983"/>
    <w:rsid w:val="00AF7C51"/>
    <w:rsid w:val="00AF7CA8"/>
    <w:rsid w:val="00B00930"/>
    <w:rsid w:val="00B00A4E"/>
    <w:rsid w:val="00B00BB2"/>
    <w:rsid w:val="00B00D67"/>
    <w:rsid w:val="00B00E72"/>
    <w:rsid w:val="00B010F4"/>
    <w:rsid w:val="00B0115F"/>
    <w:rsid w:val="00B0142D"/>
    <w:rsid w:val="00B01550"/>
    <w:rsid w:val="00B01750"/>
    <w:rsid w:val="00B0183C"/>
    <w:rsid w:val="00B01A68"/>
    <w:rsid w:val="00B01B94"/>
    <w:rsid w:val="00B022F2"/>
    <w:rsid w:val="00B0286B"/>
    <w:rsid w:val="00B02BE4"/>
    <w:rsid w:val="00B03469"/>
    <w:rsid w:val="00B03621"/>
    <w:rsid w:val="00B039F9"/>
    <w:rsid w:val="00B03AE6"/>
    <w:rsid w:val="00B03C4C"/>
    <w:rsid w:val="00B03D74"/>
    <w:rsid w:val="00B03DC7"/>
    <w:rsid w:val="00B03E27"/>
    <w:rsid w:val="00B03EC5"/>
    <w:rsid w:val="00B0417D"/>
    <w:rsid w:val="00B0424F"/>
    <w:rsid w:val="00B043B5"/>
    <w:rsid w:val="00B0441E"/>
    <w:rsid w:val="00B04747"/>
    <w:rsid w:val="00B0475F"/>
    <w:rsid w:val="00B04BCB"/>
    <w:rsid w:val="00B04C8C"/>
    <w:rsid w:val="00B04E12"/>
    <w:rsid w:val="00B04EDA"/>
    <w:rsid w:val="00B04F4D"/>
    <w:rsid w:val="00B052F2"/>
    <w:rsid w:val="00B0548F"/>
    <w:rsid w:val="00B0565C"/>
    <w:rsid w:val="00B0575F"/>
    <w:rsid w:val="00B058EF"/>
    <w:rsid w:val="00B059D2"/>
    <w:rsid w:val="00B05C90"/>
    <w:rsid w:val="00B05F67"/>
    <w:rsid w:val="00B0614C"/>
    <w:rsid w:val="00B0641C"/>
    <w:rsid w:val="00B06655"/>
    <w:rsid w:val="00B067BD"/>
    <w:rsid w:val="00B06BFB"/>
    <w:rsid w:val="00B06C3D"/>
    <w:rsid w:val="00B06C91"/>
    <w:rsid w:val="00B06D0C"/>
    <w:rsid w:val="00B06D6F"/>
    <w:rsid w:val="00B06DE0"/>
    <w:rsid w:val="00B06F27"/>
    <w:rsid w:val="00B06F31"/>
    <w:rsid w:val="00B072ED"/>
    <w:rsid w:val="00B077A8"/>
    <w:rsid w:val="00B07964"/>
    <w:rsid w:val="00B07CCF"/>
    <w:rsid w:val="00B07D8C"/>
    <w:rsid w:val="00B07DF5"/>
    <w:rsid w:val="00B07FB4"/>
    <w:rsid w:val="00B10027"/>
    <w:rsid w:val="00B1013D"/>
    <w:rsid w:val="00B10286"/>
    <w:rsid w:val="00B104C7"/>
    <w:rsid w:val="00B1067B"/>
    <w:rsid w:val="00B106EA"/>
    <w:rsid w:val="00B107D7"/>
    <w:rsid w:val="00B10B87"/>
    <w:rsid w:val="00B10CFF"/>
    <w:rsid w:val="00B10E54"/>
    <w:rsid w:val="00B11154"/>
    <w:rsid w:val="00B114F9"/>
    <w:rsid w:val="00B1150A"/>
    <w:rsid w:val="00B1182D"/>
    <w:rsid w:val="00B11911"/>
    <w:rsid w:val="00B11A1A"/>
    <w:rsid w:val="00B11B74"/>
    <w:rsid w:val="00B11BA8"/>
    <w:rsid w:val="00B11BD8"/>
    <w:rsid w:val="00B11C16"/>
    <w:rsid w:val="00B11DE5"/>
    <w:rsid w:val="00B12027"/>
    <w:rsid w:val="00B12251"/>
    <w:rsid w:val="00B1245B"/>
    <w:rsid w:val="00B126A1"/>
    <w:rsid w:val="00B1276C"/>
    <w:rsid w:val="00B12C86"/>
    <w:rsid w:val="00B12C9A"/>
    <w:rsid w:val="00B12D91"/>
    <w:rsid w:val="00B12EAE"/>
    <w:rsid w:val="00B130EC"/>
    <w:rsid w:val="00B13228"/>
    <w:rsid w:val="00B132A5"/>
    <w:rsid w:val="00B134A9"/>
    <w:rsid w:val="00B139FF"/>
    <w:rsid w:val="00B142AC"/>
    <w:rsid w:val="00B1444B"/>
    <w:rsid w:val="00B14564"/>
    <w:rsid w:val="00B1467D"/>
    <w:rsid w:val="00B149B2"/>
    <w:rsid w:val="00B149C3"/>
    <w:rsid w:val="00B149C9"/>
    <w:rsid w:val="00B14D82"/>
    <w:rsid w:val="00B14E92"/>
    <w:rsid w:val="00B14F1B"/>
    <w:rsid w:val="00B1512A"/>
    <w:rsid w:val="00B15255"/>
    <w:rsid w:val="00B15400"/>
    <w:rsid w:val="00B15441"/>
    <w:rsid w:val="00B15929"/>
    <w:rsid w:val="00B15BB8"/>
    <w:rsid w:val="00B15C06"/>
    <w:rsid w:val="00B16051"/>
    <w:rsid w:val="00B1613A"/>
    <w:rsid w:val="00B161BF"/>
    <w:rsid w:val="00B1641D"/>
    <w:rsid w:val="00B1642A"/>
    <w:rsid w:val="00B167D4"/>
    <w:rsid w:val="00B16A31"/>
    <w:rsid w:val="00B16BE2"/>
    <w:rsid w:val="00B16E4B"/>
    <w:rsid w:val="00B16E5C"/>
    <w:rsid w:val="00B172EC"/>
    <w:rsid w:val="00B17538"/>
    <w:rsid w:val="00B176EA"/>
    <w:rsid w:val="00B1785D"/>
    <w:rsid w:val="00B178B0"/>
    <w:rsid w:val="00B17A06"/>
    <w:rsid w:val="00B17A40"/>
    <w:rsid w:val="00B17F87"/>
    <w:rsid w:val="00B20035"/>
    <w:rsid w:val="00B200CA"/>
    <w:rsid w:val="00B20692"/>
    <w:rsid w:val="00B207F5"/>
    <w:rsid w:val="00B20B18"/>
    <w:rsid w:val="00B20C2D"/>
    <w:rsid w:val="00B20CF6"/>
    <w:rsid w:val="00B20D6A"/>
    <w:rsid w:val="00B20F7D"/>
    <w:rsid w:val="00B212D6"/>
    <w:rsid w:val="00B2167D"/>
    <w:rsid w:val="00B216B8"/>
    <w:rsid w:val="00B2187B"/>
    <w:rsid w:val="00B219CE"/>
    <w:rsid w:val="00B21A4D"/>
    <w:rsid w:val="00B21B84"/>
    <w:rsid w:val="00B21C0F"/>
    <w:rsid w:val="00B21C6B"/>
    <w:rsid w:val="00B21CBB"/>
    <w:rsid w:val="00B21D21"/>
    <w:rsid w:val="00B21D36"/>
    <w:rsid w:val="00B21FA0"/>
    <w:rsid w:val="00B21FEF"/>
    <w:rsid w:val="00B222CA"/>
    <w:rsid w:val="00B22453"/>
    <w:rsid w:val="00B224CD"/>
    <w:rsid w:val="00B226C2"/>
    <w:rsid w:val="00B22708"/>
    <w:rsid w:val="00B22846"/>
    <w:rsid w:val="00B228C2"/>
    <w:rsid w:val="00B22907"/>
    <w:rsid w:val="00B2290D"/>
    <w:rsid w:val="00B22987"/>
    <w:rsid w:val="00B22995"/>
    <w:rsid w:val="00B22A6E"/>
    <w:rsid w:val="00B22B03"/>
    <w:rsid w:val="00B22C11"/>
    <w:rsid w:val="00B22CF0"/>
    <w:rsid w:val="00B22D6A"/>
    <w:rsid w:val="00B22E01"/>
    <w:rsid w:val="00B22E29"/>
    <w:rsid w:val="00B22F2B"/>
    <w:rsid w:val="00B23058"/>
    <w:rsid w:val="00B23140"/>
    <w:rsid w:val="00B232B3"/>
    <w:rsid w:val="00B23961"/>
    <w:rsid w:val="00B23BED"/>
    <w:rsid w:val="00B23C27"/>
    <w:rsid w:val="00B23D15"/>
    <w:rsid w:val="00B23D21"/>
    <w:rsid w:val="00B23F21"/>
    <w:rsid w:val="00B23FFC"/>
    <w:rsid w:val="00B240E6"/>
    <w:rsid w:val="00B24242"/>
    <w:rsid w:val="00B24263"/>
    <w:rsid w:val="00B24387"/>
    <w:rsid w:val="00B2483A"/>
    <w:rsid w:val="00B24875"/>
    <w:rsid w:val="00B24973"/>
    <w:rsid w:val="00B25085"/>
    <w:rsid w:val="00B25189"/>
    <w:rsid w:val="00B2549F"/>
    <w:rsid w:val="00B25888"/>
    <w:rsid w:val="00B25935"/>
    <w:rsid w:val="00B25D45"/>
    <w:rsid w:val="00B25D79"/>
    <w:rsid w:val="00B25FDA"/>
    <w:rsid w:val="00B26190"/>
    <w:rsid w:val="00B26592"/>
    <w:rsid w:val="00B265F6"/>
    <w:rsid w:val="00B267C0"/>
    <w:rsid w:val="00B2681D"/>
    <w:rsid w:val="00B26B5B"/>
    <w:rsid w:val="00B26D77"/>
    <w:rsid w:val="00B26EC1"/>
    <w:rsid w:val="00B2742B"/>
    <w:rsid w:val="00B276BB"/>
    <w:rsid w:val="00B27755"/>
    <w:rsid w:val="00B27843"/>
    <w:rsid w:val="00B27962"/>
    <w:rsid w:val="00B27C77"/>
    <w:rsid w:val="00B27E07"/>
    <w:rsid w:val="00B301F1"/>
    <w:rsid w:val="00B306B7"/>
    <w:rsid w:val="00B30AFF"/>
    <w:rsid w:val="00B30B10"/>
    <w:rsid w:val="00B30F24"/>
    <w:rsid w:val="00B30F5C"/>
    <w:rsid w:val="00B31071"/>
    <w:rsid w:val="00B3123B"/>
    <w:rsid w:val="00B312E5"/>
    <w:rsid w:val="00B31536"/>
    <w:rsid w:val="00B31775"/>
    <w:rsid w:val="00B3178F"/>
    <w:rsid w:val="00B31A2D"/>
    <w:rsid w:val="00B31D4A"/>
    <w:rsid w:val="00B31E60"/>
    <w:rsid w:val="00B31EDD"/>
    <w:rsid w:val="00B32003"/>
    <w:rsid w:val="00B320DD"/>
    <w:rsid w:val="00B320EE"/>
    <w:rsid w:val="00B32503"/>
    <w:rsid w:val="00B3275E"/>
    <w:rsid w:val="00B32849"/>
    <w:rsid w:val="00B32928"/>
    <w:rsid w:val="00B32979"/>
    <w:rsid w:val="00B32987"/>
    <w:rsid w:val="00B32A92"/>
    <w:rsid w:val="00B32AA0"/>
    <w:rsid w:val="00B32B0B"/>
    <w:rsid w:val="00B32E47"/>
    <w:rsid w:val="00B32E54"/>
    <w:rsid w:val="00B3362D"/>
    <w:rsid w:val="00B337AA"/>
    <w:rsid w:val="00B33920"/>
    <w:rsid w:val="00B33AD2"/>
    <w:rsid w:val="00B33BEA"/>
    <w:rsid w:val="00B33F0D"/>
    <w:rsid w:val="00B3471A"/>
    <w:rsid w:val="00B34ADC"/>
    <w:rsid w:val="00B34BBD"/>
    <w:rsid w:val="00B34CC4"/>
    <w:rsid w:val="00B34FE8"/>
    <w:rsid w:val="00B350E6"/>
    <w:rsid w:val="00B35648"/>
    <w:rsid w:val="00B35680"/>
    <w:rsid w:val="00B3581F"/>
    <w:rsid w:val="00B359EF"/>
    <w:rsid w:val="00B35AB8"/>
    <w:rsid w:val="00B36060"/>
    <w:rsid w:val="00B360B1"/>
    <w:rsid w:val="00B361CE"/>
    <w:rsid w:val="00B364CF"/>
    <w:rsid w:val="00B3653B"/>
    <w:rsid w:val="00B367FD"/>
    <w:rsid w:val="00B368B0"/>
    <w:rsid w:val="00B36926"/>
    <w:rsid w:val="00B369DB"/>
    <w:rsid w:val="00B36B45"/>
    <w:rsid w:val="00B36D0F"/>
    <w:rsid w:val="00B36D50"/>
    <w:rsid w:val="00B36EDF"/>
    <w:rsid w:val="00B3760B"/>
    <w:rsid w:val="00B37999"/>
    <w:rsid w:val="00B3799C"/>
    <w:rsid w:val="00B379CD"/>
    <w:rsid w:val="00B37A15"/>
    <w:rsid w:val="00B37A6F"/>
    <w:rsid w:val="00B37A83"/>
    <w:rsid w:val="00B37AFA"/>
    <w:rsid w:val="00B37CD1"/>
    <w:rsid w:val="00B37EB9"/>
    <w:rsid w:val="00B37EE7"/>
    <w:rsid w:val="00B37F30"/>
    <w:rsid w:val="00B37FB0"/>
    <w:rsid w:val="00B4007E"/>
    <w:rsid w:val="00B400B6"/>
    <w:rsid w:val="00B40104"/>
    <w:rsid w:val="00B402F1"/>
    <w:rsid w:val="00B4033D"/>
    <w:rsid w:val="00B4060B"/>
    <w:rsid w:val="00B40751"/>
    <w:rsid w:val="00B40985"/>
    <w:rsid w:val="00B40B10"/>
    <w:rsid w:val="00B410E4"/>
    <w:rsid w:val="00B4119F"/>
    <w:rsid w:val="00B418D6"/>
    <w:rsid w:val="00B41908"/>
    <w:rsid w:val="00B41B62"/>
    <w:rsid w:val="00B41F2D"/>
    <w:rsid w:val="00B4218A"/>
    <w:rsid w:val="00B42501"/>
    <w:rsid w:val="00B425A6"/>
    <w:rsid w:val="00B42689"/>
    <w:rsid w:val="00B42748"/>
    <w:rsid w:val="00B427C1"/>
    <w:rsid w:val="00B42803"/>
    <w:rsid w:val="00B42C53"/>
    <w:rsid w:val="00B4305F"/>
    <w:rsid w:val="00B43228"/>
    <w:rsid w:val="00B43977"/>
    <w:rsid w:val="00B43B42"/>
    <w:rsid w:val="00B43BA6"/>
    <w:rsid w:val="00B4409B"/>
    <w:rsid w:val="00B44115"/>
    <w:rsid w:val="00B4414B"/>
    <w:rsid w:val="00B443F7"/>
    <w:rsid w:val="00B447E6"/>
    <w:rsid w:val="00B448A5"/>
    <w:rsid w:val="00B44CD3"/>
    <w:rsid w:val="00B44DB7"/>
    <w:rsid w:val="00B44F16"/>
    <w:rsid w:val="00B4500F"/>
    <w:rsid w:val="00B45079"/>
    <w:rsid w:val="00B451BF"/>
    <w:rsid w:val="00B45313"/>
    <w:rsid w:val="00B45368"/>
    <w:rsid w:val="00B45433"/>
    <w:rsid w:val="00B454D0"/>
    <w:rsid w:val="00B454F2"/>
    <w:rsid w:val="00B4558A"/>
    <w:rsid w:val="00B4564D"/>
    <w:rsid w:val="00B458AC"/>
    <w:rsid w:val="00B45A4C"/>
    <w:rsid w:val="00B45A8E"/>
    <w:rsid w:val="00B45BB3"/>
    <w:rsid w:val="00B45DD5"/>
    <w:rsid w:val="00B45ECF"/>
    <w:rsid w:val="00B45F0E"/>
    <w:rsid w:val="00B45FC9"/>
    <w:rsid w:val="00B462BE"/>
    <w:rsid w:val="00B46831"/>
    <w:rsid w:val="00B46BED"/>
    <w:rsid w:val="00B46D13"/>
    <w:rsid w:val="00B46E5F"/>
    <w:rsid w:val="00B46E9D"/>
    <w:rsid w:val="00B47035"/>
    <w:rsid w:val="00B47085"/>
    <w:rsid w:val="00B472A6"/>
    <w:rsid w:val="00B4763A"/>
    <w:rsid w:val="00B4776E"/>
    <w:rsid w:val="00B47914"/>
    <w:rsid w:val="00B47990"/>
    <w:rsid w:val="00B47B13"/>
    <w:rsid w:val="00B47DF1"/>
    <w:rsid w:val="00B47FC5"/>
    <w:rsid w:val="00B5010C"/>
    <w:rsid w:val="00B50153"/>
    <w:rsid w:val="00B5026B"/>
    <w:rsid w:val="00B502B4"/>
    <w:rsid w:val="00B503E5"/>
    <w:rsid w:val="00B50484"/>
    <w:rsid w:val="00B505EC"/>
    <w:rsid w:val="00B50698"/>
    <w:rsid w:val="00B506D5"/>
    <w:rsid w:val="00B507D4"/>
    <w:rsid w:val="00B50DA2"/>
    <w:rsid w:val="00B50E89"/>
    <w:rsid w:val="00B5101D"/>
    <w:rsid w:val="00B51424"/>
    <w:rsid w:val="00B515C2"/>
    <w:rsid w:val="00B516E7"/>
    <w:rsid w:val="00B51892"/>
    <w:rsid w:val="00B51A65"/>
    <w:rsid w:val="00B51B41"/>
    <w:rsid w:val="00B51ED5"/>
    <w:rsid w:val="00B520F0"/>
    <w:rsid w:val="00B5215A"/>
    <w:rsid w:val="00B52247"/>
    <w:rsid w:val="00B52542"/>
    <w:rsid w:val="00B5262C"/>
    <w:rsid w:val="00B5294D"/>
    <w:rsid w:val="00B52971"/>
    <w:rsid w:val="00B529C7"/>
    <w:rsid w:val="00B52A81"/>
    <w:rsid w:val="00B52B75"/>
    <w:rsid w:val="00B52B83"/>
    <w:rsid w:val="00B52BDE"/>
    <w:rsid w:val="00B52CBB"/>
    <w:rsid w:val="00B52F0D"/>
    <w:rsid w:val="00B52FA3"/>
    <w:rsid w:val="00B532C4"/>
    <w:rsid w:val="00B53345"/>
    <w:rsid w:val="00B53396"/>
    <w:rsid w:val="00B533B9"/>
    <w:rsid w:val="00B5389E"/>
    <w:rsid w:val="00B53B46"/>
    <w:rsid w:val="00B53C44"/>
    <w:rsid w:val="00B53D7E"/>
    <w:rsid w:val="00B53E9B"/>
    <w:rsid w:val="00B53F64"/>
    <w:rsid w:val="00B53FBE"/>
    <w:rsid w:val="00B54262"/>
    <w:rsid w:val="00B543CF"/>
    <w:rsid w:val="00B543EB"/>
    <w:rsid w:val="00B5442A"/>
    <w:rsid w:val="00B546B0"/>
    <w:rsid w:val="00B546E7"/>
    <w:rsid w:val="00B54865"/>
    <w:rsid w:val="00B54BFB"/>
    <w:rsid w:val="00B55043"/>
    <w:rsid w:val="00B55116"/>
    <w:rsid w:val="00B55331"/>
    <w:rsid w:val="00B55338"/>
    <w:rsid w:val="00B55469"/>
    <w:rsid w:val="00B55493"/>
    <w:rsid w:val="00B55677"/>
    <w:rsid w:val="00B55705"/>
    <w:rsid w:val="00B558F7"/>
    <w:rsid w:val="00B55CE2"/>
    <w:rsid w:val="00B55FAE"/>
    <w:rsid w:val="00B55FE1"/>
    <w:rsid w:val="00B5610D"/>
    <w:rsid w:val="00B5613B"/>
    <w:rsid w:val="00B56374"/>
    <w:rsid w:val="00B5660F"/>
    <w:rsid w:val="00B56762"/>
    <w:rsid w:val="00B56A56"/>
    <w:rsid w:val="00B56BCB"/>
    <w:rsid w:val="00B56F23"/>
    <w:rsid w:val="00B56FDF"/>
    <w:rsid w:val="00B57069"/>
    <w:rsid w:val="00B5716D"/>
    <w:rsid w:val="00B5723B"/>
    <w:rsid w:val="00B57541"/>
    <w:rsid w:val="00B5784A"/>
    <w:rsid w:val="00B578DD"/>
    <w:rsid w:val="00B57E5B"/>
    <w:rsid w:val="00B57ED0"/>
    <w:rsid w:val="00B57F32"/>
    <w:rsid w:val="00B60028"/>
    <w:rsid w:val="00B6032D"/>
    <w:rsid w:val="00B60368"/>
    <w:rsid w:val="00B60697"/>
    <w:rsid w:val="00B60770"/>
    <w:rsid w:val="00B60946"/>
    <w:rsid w:val="00B60954"/>
    <w:rsid w:val="00B60BAE"/>
    <w:rsid w:val="00B60D2D"/>
    <w:rsid w:val="00B60F7C"/>
    <w:rsid w:val="00B61195"/>
    <w:rsid w:val="00B6124E"/>
    <w:rsid w:val="00B61494"/>
    <w:rsid w:val="00B6165E"/>
    <w:rsid w:val="00B61683"/>
    <w:rsid w:val="00B616D8"/>
    <w:rsid w:val="00B6195E"/>
    <w:rsid w:val="00B61965"/>
    <w:rsid w:val="00B61A77"/>
    <w:rsid w:val="00B61BA2"/>
    <w:rsid w:val="00B61EE0"/>
    <w:rsid w:val="00B62074"/>
    <w:rsid w:val="00B620DB"/>
    <w:rsid w:val="00B62283"/>
    <w:rsid w:val="00B626B7"/>
    <w:rsid w:val="00B62739"/>
    <w:rsid w:val="00B62B94"/>
    <w:rsid w:val="00B62EE5"/>
    <w:rsid w:val="00B62FBF"/>
    <w:rsid w:val="00B62FF5"/>
    <w:rsid w:val="00B63020"/>
    <w:rsid w:val="00B6314B"/>
    <w:rsid w:val="00B631C0"/>
    <w:rsid w:val="00B6355C"/>
    <w:rsid w:val="00B635D0"/>
    <w:rsid w:val="00B63600"/>
    <w:rsid w:val="00B63893"/>
    <w:rsid w:val="00B63C8D"/>
    <w:rsid w:val="00B63D16"/>
    <w:rsid w:val="00B63EA3"/>
    <w:rsid w:val="00B63EEB"/>
    <w:rsid w:val="00B63FC8"/>
    <w:rsid w:val="00B64068"/>
    <w:rsid w:val="00B6409A"/>
    <w:rsid w:val="00B642B3"/>
    <w:rsid w:val="00B64375"/>
    <w:rsid w:val="00B644DC"/>
    <w:rsid w:val="00B647CB"/>
    <w:rsid w:val="00B64868"/>
    <w:rsid w:val="00B64AF1"/>
    <w:rsid w:val="00B64BAF"/>
    <w:rsid w:val="00B64BD8"/>
    <w:rsid w:val="00B64DF4"/>
    <w:rsid w:val="00B65028"/>
    <w:rsid w:val="00B650EA"/>
    <w:rsid w:val="00B65114"/>
    <w:rsid w:val="00B651FF"/>
    <w:rsid w:val="00B65411"/>
    <w:rsid w:val="00B65493"/>
    <w:rsid w:val="00B659B3"/>
    <w:rsid w:val="00B659E0"/>
    <w:rsid w:val="00B65A73"/>
    <w:rsid w:val="00B65E16"/>
    <w:rsid w:val="00B65E3C"/>
    <w:rsid w:val="00B65F4E"/>
    <w:rsid w:val="00B66056"/>
    <w:rsid w:val="00B662BF"/>
    <w:rsid w:val="00B666EF"/>
    <w:rsid w:val="00B668FA"/>
    <w:rsid w:val="00B66A1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77B"/>
    <w:rsid w:val="00B67903"/>
    <w:rsid w:val="00B67B49"/>
    <w:rsid w:val="00B67FD4"/>
    <w:rsid w:val="00B67FE7"/>
    <w:rsid w:val="00B70246"/>
    <w:rsid w:val="00B704C1"/>
    <w:rsid w:val="00B70A8B"/>
    <w:rsid w:val="00B70ABB"/>
    <w:rsid w:val="00B70B6C"/>
    <w:rsid w:val="00B70CDF"/>
    <w:rsid w:val="00B70D16"/>
    <w:rsid w:val="00B70E87"/>
    <w:rsid w:val="00B70ECA"/>
    <w:rsid w:val="00B712E5"/>
    <w:rsid w:val="00B71412"/>
    <w:rsid w:val="00B714A0"/>
    <w:rsid w:val="00B718E4"/>
    <w:rsid w:val="00B71D0E"/>
    <w:rsid w:val="00B71D50"/>
    <w:rsid w:val="00B71E20"/>
    <w:rsid w:val="00B71E7C"/>
    <w:rsid w:val="00B71ED7"/>
    <w:rsid w:val="00B721C1"/>
    <w:rsid w:val="00B7222F"/>
    <w:rsid w:val="00B72287"/>
    <w:rsid w:val="00B72340"/>
    <w:rsid w:val="00B723B9"/>
    <w:rsid w:val="00B723EF"/>
    <w:rsid w:val="00B72535"/>
    <w:rsid w:val="00B7255E"/>
    <w:rsid w:val="00B72758"/>
    <w:rsid w:val="00B72839"/>
    <w:rsid w:val="00B72867"/>
    <w:rsid w:val="00B729FA"/>
    <w:rsid w:val="00B72B36"/>
    <w:rsid w:val="00B72E5A"/>
    <w:rsid w:val="00B72E6D"/>
    <w:rsid w:val="00B72F22"/>
    <w:rsid w:val="00B72F95"/>
    <w:rsid w:val="00B7314E"/>
    <w:rsid w:val="00B7344E"/>
    <w:rsid w:val="00B73514"/>
    <w:rsid w:val="00B7388F"/>
    <w:rsid w:val="00B7390E"/>
    <w:rsid w:val="00B7394D"/>
    <w:rsid w:val="00B73958"/>
    <w:rsid w:val="00B73C8D"/>
    <w:rsid w:val="00B73D2F"/>
    <w:rsid w:val="00B73E2A"/>
    <w:rsid w:val="00B73E80"/>
    <w:rsid w:val="00B73F49"/>
    <w:rsid w:val="00B74189"/>
    <w:rsid w:val="00B742A7"/>
    <w:rsid w:val="00B746DF"/>
    <w:rsid w:val="00B74C34"/>
    <w:rsid w:val="00B74F12"/>
    <w:rsid w:val="00B750C3"/>
    <w:rsid w:val="00B75152"/>
    <w:rsid w:val="00B752E5"/>
    <w:rsid w:val="00B7531C"/>
    <w:rsid w:val="00B75352"/>
    <w:rsid w:val="00B756BF"/>
    <w:rsid w:val="00B759F9"/>
    <w:rsid w:val="00B75D2B"/>
    <w:rsid w:val="00B75ED5"/>
    <w:rsid w:val="00B75F07"/>
    <w:rsid w:val="00B75F24"/>
    <w:rsid w:val="00B75F7C"/>
    <w:rsid w:val="00B7617C"/>
    <w:rsid w:val="00B76497"/>
    <w:rsid w:val="00B76BC3"/>
    <w:rsid w:val="00B76F2C"/>
    <w:rsid w:val="00B770C5"/>
    <w:rsid w:val="00B770D8"/>
    <w:rsid w:val="00B771A1"/>
    <w:rsid w:val="00B771E6"/>
    <w:rsid w:val="00B7722C"/>
    <w:rsid w:val="00B7737A"/>
    <w:rsid w:val="00B77655"/>
    <w:rsid w:val="00B7774D"/>
    <w:rsid w:val="00B77769"/>
    <w:rsid w:val="00B77CCE"/>
    <w:rsid w:val="00B77D18"/>
    <w:rsid w:val="00B800E5"/>
    <w:rsid w:val="00B80119"/>
    <w:rsid w:val="00B8017A"/>
    <w:rsid w:val="00B8020E"/>
    <w:rsid w:val="00B80285"/>
    <w:rsid w:val="00B80324"/>
    <w:rsid w:val="00B803CD"/>
    <w:rsid w:val="00B8060F"/>
    <w:rsid w:val="00B8064D"/>
    <w:rsid w:val="00B80698"/>
    <w:rsid w:val="00B8073B"/>
    <w:rsid w:val="00B80910"/>
    <w:rsid w:val="00B8094D"/>
    <w:rsid w:val="00B80C00"/>
    <w:rsid w:val="00B80E53"/>
    <w:rsid w:val="00B81068"/>
    <w:rsid w:val="00B8123A"/>
    <w:rsid w:val="00B813A3"/>
    <w:rsid w:val="00B813E2"/>
    <w:rsid w:val="00B8146F"/>
    <w:rsid w:val="00B8147B"/>
    <w:rsid w:val="00B81737"/>
    <w:rsid w:val="00B81850"/>
    <w:rsid w:val="00B81870"/>
    <w:rsid w:val="00B8198E"/>
    <w:rsid w:val="00B81BCB"/>
    <w:rsid w:val="00B81CF2"/>
    <w:rsid w:val="00B81D68"/>
    <w:rsid w:val="00B81F00"/>
    <w:rsid w:val="00B82050"/>
    <w:rsid w:val="00B82074"/>
    <w:rsid w:val="00B82099"/>
    <w:rsid w:val="00B821AD"/>
    <w:rsid w:val="00B821C0"/>
    <w:rsid w:val="00B82323"/>
    <w:rsid w:val="00B8235D"/>
    <w:rsid w:val="00B824B2"/>
    <w:rsid w:val="00B829B3"/>
    <w:rsid w:val="00B82A53"/>
    <w:rsid w:val="00B82D9C"/>
    <w:rsid w:val="00B82E54"/>
    <w:rsid w:val="00B8310C"/>
    <w:rsid w:val="00B833AD"/>
    <w:rsid w:val="00B83843"/>
    <w:rsid w:val="00B83A84"/>
    <w:rsid w:val="00B83B52"/>
    <w:rsid w:val="00B83BB4"/>
    <w:rsid w:val="00B83BBA"/>
    <w:rsid w:val="00B83FAF"/>
    <w:rsid w:val="00B842E4"/>
    <w:rsid w:val="00B843D5"/>
    <w:rsid w:val="00B84558"/>
    <w:rsid w:val="00B849DA"/>
    <w:rsid w:val="00B84F12"/>
    <w:rsid w:val="00B85549"/>
    <w:rsid w:val="00B857D5"/>
    <w:rsid w:val="00B858B7"/>
    <w:rsid w:val="00B8598D"/>
    <w:rsid w:val="00B85C50"/>
    <w:rsid w:val="00B85CDE"/>
    <w:rsid w:val="00B85EF6"/>
    <w:rsid w:val="00B85EFC"/>
    <w:rsid w:val="00B85FCA"/>
    <w:rsid w:val="00B85FF8"/>
    <w:rsid w:val="00B860F1"/>
    <w:rsid w:val="00B861C4"/>
    <w:rsid w:val="00B86203"/>
    <w:rsid w:val="00B862F2"/>
    <w:rsid w:val="00B865D7"/>
    <w:rsid w:val="00B8662B"/>
    <w:rsid w:val="00B868A6"/>
    <w:rsid w:val="00B8694C"/>
    <w:rsid w:val="00B86F05"/>
    <w:rsid w:val="00B86F2B"/>
    <w:rsid w:val="00B86F92"/>
    <w:rsid w:val="00B870F4"/>
    <w:rsid w:val="00B87112"/>
    <w:rsid w:val="00B8732A"/>
    <w:rsid w:val="00B879F2"/>
    <w:rsid w:val="00B87B14"/>
    <w:rsid w:val="00B87C3D"/>
    <w:rsid w:val="00B87D46"/>
    <w:rsid w:val="00B905A2"/>
    <w:rsid w:val="00B907CD"/>
    <w:rsid w:val="00B90DF5"/>
    <w:rsid w:val="00B90E22"/>
    <w:rsid w:val="00B92180"/>
    <w:rsid w:val="00B92279"/>
    <w:rsid w:val="00B922D6"/>
    <w:rsid w:val="00B9243A"/>
    <w:rsid w:val="00B92894"/>
    <w:rsid w:val="00B929C5"/>
    <w:rsid w:val="00B92AA6"/>
    <w:rsid w:val="00B92B54"/>
    <w:rsid w:val="00B92B62"/>
    <w:rsid w:val="00B92C96"/>
    <w:rsid w:val="00B92D97"/>
    <w:rsid w:val="00B931D8"/>
    <w:rsid w:val="00B931F8"/>
    <w:rsid w:val="00B933B4"/>
    <w:rsid w:val="00B933C7"/>
    <w:rsid w:val="00B93BF3"/>
    <w:rsid w:val="00B93E7F"/>
    <w:rsid w:val="00B94080"/>
    <w:rsid w:val="00B9424D"/>
    <w:rsid w:val="00B9427B"/>
    <w:rsid w:val="00B942BF"/>
    <w:rsid w:val="00B94318"/>
    <w:rsid w:val="00B9461B"/>
    <w:rsid w:val="00B9479B"/>
    <w:rsid w:val="00B947F7"/>
    <w:rsid w:val="00B9495C"/>
    <w:rsid w:val="00B94998"/>
    <w:rsid w:val="00B95133"/>
    <w:rsid w:val="00B951CF"/>
    <w:rsid w:val="00B9521D"/>
    <w:rsid w:val="00B952DE"/>
    <w:rsid w:val="00B95429"/>
    <w:rsid w:val="00B954F7"/>
    <w:rsid w:val="00B95614"/>
    <w:rsid w:val="00B956B7"/>
    <w:rsid w:val="00B95755"/>
    <w:rsid w:val="00B9577C"/>
    <w:rsid w:val="00B95D9E"/>
    <w:rsid w:val="00B95E38"/>
    <w:rsid w:val="00B95FAD"/>
    <w:rsid w:val="00B9643A"/>
    <w:rsid w:val="00B964AA"/>
    <w:rsid w:val="00B965FC"/>
    <w:rsid w:val="00B96A8C"/>
    <w:rsid w:val="00B96A9B"/>
    <w:rsid w:val="00B96D45"/>
    <w:rsid w:val="00B96FA4"/>
    <w:rsid w:val="00B973F1"/>
    <w:rsid w:val="00B974AC"/>
    <w:rsid w:val="00B974D5"/>
    <w:rsid w:val="00B9758F"/>
    <w:rsid w:val="00B977A0"/>
    <w:rsid w:val="00B97DE3"/>
    <w:rsid w:val="00B97E7B"/>
    <w:rsid w:val="00B97F05"/>
    <w:rsid w:val="00BA0193"/>
    <w:rsid w:val="00BA03D8"/>
    <w:rsid w:val="00BA04D4"/>
    <w:rsid w:val="00BA05AD"/>
    <w:rsid w:val="00BA05B8"/>
    <w:rsid w:val="00BA071E"/>
    <w:rsid w:val="00BA0823"/>
    <w:rsid w:val="00BA0ADD"/>
    <w:rsid w:val="00BA0B26"/>
    <w:rsid w:val="00BA0BA5"/>
    <w:rsid w:val="00BA0BF1"/>
    <w:rsid w:val="00BA0E94"/>
    <w:rsid w:val="00BA121F"/>
    <w:rsid w:val="00BA1233"/>
    <w:rsid w:val="00BA13E4"/>
    <w:rsid w:val="00BA144A"/>
    <w:rsid w:val="00BA178B"/>
    <w:rsid w:val="00BA1B7B"/>
    <w:rsid w:val="00BA1DE7"/>
    <w:rsid w:val="00BA2194"/>
    <w:rsid w:val="00BA23CD"/>
    <w:rsid w:val="00BA25DA"/>
    <w:rsid w:val="00BA2689"/>
    <w:rsid w:val="00BA26CC"/>
    <w:rsid w:val="00BA2A15"/>
    <w:rsid w:val="00BA2C87"/>
    <w:rsid w:val="00BA2EE7"/>
    <w:rsid w:val="00BA2F74"/>
    <w:rsid w:val="00BA3103"/>
    <w:rsid w:val="00BA3211"/>
    <w:rsid w:val="00BA33F9"/>
    <w:rsid w:val="00BA37CC"/>
    <w:rsid w:val="00BA3A78"/>
    <w:rsid w:val="00BA3ACB"/>
    <w:rsid w:val="00BA3F27"/>
    <w:rsid w:val="00BA3F4D"/>
    <w:rsid w:val="00BA407F"/>
    <w:rsid w:val="00BA44D7"/>
    <w:rsid w:val="00BA4553"/>
    <w:rsid w:val="00BA4C40"/>
    <w:rsid w:val="00BA4E6D"/>
    <w:rsid w:val="00BA5265"/>
    <w:rsid w:val="00BA52A1"/>
    <w:rsid w:val="00BA5493"/>
    <w:rsid w:val="00BA5D00"/>
    <w:rsid w:val="00BA5F8D"/>
    <w:rsid w:val="00BA6136"/>
    <w:rsid w:val="00BA6196"/>
    <w:rsid w:val="00BA64C2"/>
    <w:rsid w:val="00BA665E"/>
    <w:rsid w:val="00BA6764"/>
    <w:rsid w:val="00BA6CB5"/>
    <w:rsid w:val="00BA6D8E"/>
    <w:rsid w:val="00BA732E"/>
    <w:rsid w:val="00BA73E2"/>
    <w:rsid w:val="00BA743E"/>
    <w:rsid w:val="00BA75A4"/>
    <w:rsid w:val="00BA760E"/>
    <w:rsid w:val="00BA76F1"/>
    <w:rsid w:val="00BA7913"/>
    <w:rsid w:val="00BA7948"/>
    <w:rsid w:val="00BA7C70"/>
    <w:rsid w:val="00BA7E45"/>
    <w:rsid w:val="00BB00CA"/>
    <w:rsid w:val="00BB03A5"/>
    <w:rsid w:val="00BB070F"/>
    <w:rsid w:val="00BB0A33"/>
    <w:rsid w:val="00BB0B4A"/>
    <w:rsid w:val="00BB0B70"/>
    <w:rsid w:val="00BB0FC6"/>
    <w:rsid w:val="00BB1048"/>
    <w:rsid w:val="00BB1167"/>
    <w:rsid w:val="00BB12FB"/>
    <w:rsid w:val="00BB1C76"/>
    <w:rsid w:val="00BB1F5A"/>
    <w:rsid w:val="00BB2077"/>
    <w:rsid w:val="00BB2194"/>
    <w:rsid w:val="00BB2341"/>
    <w:rsid w:val="00BB24E9"/>
    <w:rsid w:val="00BB2501"/>
    <w:rsid w:val="00BB26E2"/>
    <w:rsid w:val="00BB2955"/>
    <w:rsid w:val="00BB2E19"/>
    <w:rsid w:val="00BB2FB3"/>
    <w:rsid w:val="00BB3085"/>
    <w:rsid w:val="00BB3194"/>
    <w:rsid w:val="00BB3265"/>
    <w:rsid w:val="00BB32B0"/>
    <w:rsid w:val="00BB3304"/>
    <w:rsid w:val="00BB35B0"/>
    <w:rsid w:val="00BB3602"/>
    <w:rsid w:val="00BB362F"/>
    <w:rsid w:val="00BB3911"/>
    <w:rsid w:val="00BB3924"/>
    <w:rsid w:val="00BB3988"/>
    <w:rsid w:val="00BB3E19"/>
    <w:rsid w:val="00BB3E36"/>
    <w:rsid w:val="00BB47D4"/>
    <w:rsid w:val="00BB4904"/>
    <w:rsid w:val="00BB4A3A"/>
    <w:rsid w:val="00BB4ACF"/>
    <w:rsid w:val="00BB4E77"/>
    <w:rsid w:val="00BB508C"/>
    <w:rsid w:val="00BB5149"/>
    <w:rsid w:val="00BB5361"/>
    <w:rsid w:val="00BB548B"/>
    <w:rsid w:val="00BB5627"/>
    <w:rsid w:val="00BB563E"/>
    <w:rsid w:val="00BB589A"/>
    <w:rsid w:val="00BB5BBB"/>
    <w:rsid w:val="00BB5CD8"/>
    <w:rsid w:val="00BB5DD4"/>
    <w:rsid w:val="00BB5EB9"/>
    <w:rsid w:val="00BB63F6"/>
    <w:rsid w:val="00BB6437"/>
    <w:rsid w:val="00BB64AA"/>
    <w:rsid w:val="00BB6523"/>
    <w:rsid w:val="00BB6997"/>
    <w:rsid w:val="00BB6ABC"/>
    <w:rsid w:val="00BB6FAA"/>
    <w:rsid w:val="00BB705E"/>
    <w:rsid w:val="00BB706A"/>
    <w:rsid w:val="00BB72D3"/>
    <w:rsid w:val="00BB786A"/>
    <w:rsid w:val="00BB7B59"/>
    <w:rsid w:val="00BC0035"/>
    <w:rsid w:val="00BC0191"/>
    <w:rsid w:val="00BC01C4"/>
    <w:rsid w:val="00BC0244"/>
    <w:rsid w:val="00BC0657"/>
    <w:rsid w:val="00BC076C"/>
    <w:rsid w:val="00BC08CC"/>
    <w:rsid w:val="00BC0B98"/>
    <w:rsid w:val="00BC0D13"/>
    <w:rsid w:val="00BC0E7B"/>
    <w:rsid w:val="00BC112E"/>
    <w:rsid w:val="00BC15B8"/>
    <w:rsid w:val="00BC165C"/>
    <w:rsid w:val="00BC16F6"/>
    <w:rsid w:val="00BC1802"/>
    <w:rsid w:val="00BC1A28"/>
    <w:rsid w:val="00BC1A9F"/>
    <w:rsid w:val="00BC1CF9"/>
    <w:rsid w:val="00BC1D72"/>
    <w:rsid w:val="00BC1DC3"/>
    <w:rsid w:val="00BC1F3A"/>
    <w:rsid w:val="00BC1F89"/>
    <w:rsid w:val="00BC1F9B"/>
    <w:rsid w:val="00BC2138"/>
    <w:rsid w:val="00BC22CE"/>
    <w:rsid w:val="00BC23B2"/>
    <w:rsid w:val="00BC2465"/>
    <w:rsid w:val="00BC2722"/>
    <w:rsid w:val="00BC29A1"/>
    <w:rsid w:val="00BC2B27"/>
    <w:rsid w:val="00BC330E"/>
    <w:rsid w:val="00BC3396"/>
    <w:rsid w:val="00BC33CE"/>
    <w:rsid w:val="00BC342A"/>
    <w:rsid w:val="00BC35C9"/>
    <w:rsid w:val="00BC3725"/>
    <w:rsid w:val="00BC37EB"/>
    <w:rsid w:val="00BC3933"/>
    <w:rsid w:val="00BC4412"/>
    <w:rsid w:val="00BC46E0"/>
    <w:rsid w:val="00BC46E6"/>
    <w:rsid w:val="00BC49CE"/>
    <w:rsid w:val="00BC4E40"/>
    <w:rsid w:val="00BC4FD4"/>
    <w:rsid w:val="00BC5076"/>
    <w:rsid w:val="00BC509B"/>
    <w:rsid w:val="00BC5281"/>
    <w:rsid w:val="00BC55A4"/>
    <w:rsid w:val="00BC55CF"/>
    <w:rsid w:val="00BC581D"/>
    <w:rsid w:val="00BC58BA"/>
    <w:rsid w:val="00BC5AF1"/>
    <w:rsid w:val="00BC5C3A"/>
    <w:rsid w:val="00BC5C91"/>
    <w:rsid w:val="00BC5DEF"/>
    <w:rsid w:val="00BC5E84"/>
    <w:rsid w:val="00BC5F44"/>
    <w:rsid w:val="00BC651A"/>
    <w:rsid w:val="00BC660C"/>
    <w:rsid w:val="00BC6637"/>
    <w:rsid w:val="00BC6958"/>
    <w:rsid w:val="00BC6A40"/>
    <w:rsid w:val="00BC6B78"/>
    <w:rsid w:val="00BC6C0C"/>
    <w:rsid w:val="00BC6E36"/>
    <w:rsid w:val="00BC6F8E"/>
    <w:rsid w:val="00BC7478"/>
    <w:rsid w:val="00BC7497"/>
    <w:rsid w:val="00BC7540"/>
    <w:rsid w:val="00BC77BD"/>
    <w:rsid w:val="00BC79C5"/>
    <w:rsid w:val="00BC7AE0"/>
    <w:rsid w:val="00BC7D71"/>
    <w:rsid w:val="00BC7EA3"/>
    <w:rsid w:val="00BC7FA6"/>
    <w:rsid w:val="00BC7FE3"/>
    <w:rsid w:val="00BD05D4"/>
    <w:rsid w:val="00BD0BE4"/>
    <w:rsid w:val="00BD0EA3"/>
    <w:rsid w:val="00BD137C"/>
    <w:rsid w:val="00BD14C8"/>
    <w:rsid w:val="00BD1677"/>
    <w:rsid w:val="00BD180F"/>
    <w:rsid w:val="00BD1A28"/>
    <w:rsid w:val="00BD20F5"/>
    <w:rsid w:val="00BD23C1"/>
    <w:rsid w:val="00BD2991"/>
    <w:rsid w:val="00BD2C47"/>
    <w:rsid w:val="00BD2C6B"/>
    <w:rsid w:val="00BD2FBA"/>
    <w:rsid w:val="00BD3169"/>
    <w:rsid w:val="00BD316C"/>
    <w:rsid w:val="00BD3737"/>
    <w:rsid w:val="00BD3C0A"/>
    <w:rsid w:val="00BD3FC3"/>
    <w:rsid w:val="00BD44C6"/>
    <w:rsid w:val="00BD44DC"/>
    <w:rsid w:val="00BD45CF"/>
    <w:rsid w:val="00BD462A"/>
    <w:rsid w:val="00BD4663"/>
    <w:rsid w:val="00BD4C25"/>
    <w:rsid w:val="00BD4D90"/>
    <w:rsid w:val="00BD5059"/>
    <w:rsid w:val="00BD506F"/>
    <w:rsid w:val="00BD50D9"/>
    <w:rsid w:val="00BD50EE"/>
    <w:rsid w:val="00BD5178"/>
    <w:rsid w:val="00BD518C"/>
    <w:rsid w:val="00BD52BB"/>
    <w:rsid w:val="00BD55FB"/>
    <w:rsid w:val="00BD5746"/>
    <w:rsid w:val="00BD5BDB"/>
    <w:rsid w:val="00BD5C2A"/>
    <w:rsid w:val="00BD5C6C"/>
    <w:rsid w:val="00BD5E36"/>
    <w:rsid w:val="00BD5F20"/>
    <w:rsid w:val="00BD60C4"/>
    <w:rsid w:val="00BD6337"/>
    <w:rsid w:val="00BD640E"/>
    <w:rsid w:val="00BD6630"/>
    <w:rsid w:val="00BD6668"/>
    <w:rsid w:val="00BD6735"/>
    <w:rsid w:val="00BD6BF3"/>
    <w:rsid w:val="00BD6C66"/>
    <w:rsid w:val="00BD7155"/>
    <w:rsid w:val="00BD71FF"/>
    <w:rsid w:val="00BD742D"/>
    <w:rsid w:val="00BD7465"/>
    <w:rsid w:val="00BD74B4"/>
    <w:rsid w:val="00BD7690"/>
    <w:rsid w:val="00BD7786"/>
    <w:rsid w:val="00BD77C9"/>
    <w:rsid w:val="00BD77D0"/>
    <w:rsid w:val="00BD7880"/>
    <w:rsid w:val="00BD7B37"/>
    <w:rsid w:val="00BD7BA1"/>
    <w:rsid w:val="00BD7E48"/>
    <w:rsid w:val="00BD7E70"/>
    <w:rsid w:val="00BD7EB9"/>
    <w:rsid w:val="00BD7F81"/>
    <w:rsid w:val="00BD7F8D"/>
    <w:rsid w:val="00BE01F9"/>
    <w:rsid w:val="00BE0411"/>
    <w:rsid w:val="00BE0927"/>
    <w:rsid w:val="00BE0945"/>
    <w:rsid w:val="00BE0AB6"/>
    <w:rsid w:val="00BE0B52"/>
    <w:rsid w:val="00BE0CA6"/>
    <w:rsid w:val="00BE0D2E"/>
    <w:rsid w:val="00BE0F9F"/>
    <w:rsid w:val="00BE0FF9"/>
    <w:rsid w:val="00BE13FD"/>
    <w:rsid w:val="00BE151D"/>
    <w:rsid w:val="00BE173D"/>
    <w:rsid w:val="00BE19DE"/>
    <w:rsid w:val="00BE1AF0"/>
    <w:rsid w:val="00BE1CF6"/>
    <w:rsid w:val="00BE1DE5"/>
    <w:rsid w:val="00BE1DFA"/>
    <w:rsid w:val="00BE1EA0"/>
    <w:rsid w:val="00BE201B"/>
    <w:rsid w:val="00BE223A"/>
    <w:rsid w:val="00BE2476"/>
    <w:rsid w:val="00BE2655"/>
    <w:rsid w:val="00BE26AC"/>
    <w:rsid w:val="00BE2774"/>
    <w:rsid w:val="00BE27F8"/>
    <w:rsid w:val="00BE2C3C"/>
    <w:rsid w:val="00BE2F3D"/>
    <w:rsid w:val="00BE305F"/>
    <w:rsid w:val="00BE3185"/>
    <w:rsid w:val="00BE32CD"/>
    <w:rsid w:val="00BE32EA"/>
    <w:rsid w:val="00BE346B"/>
    <w:rsid w:val="00BE3638"/>
    <w:rsid w:val="00BE39ED"/>
    <w:rsid w:val="00BE3A25"/>
    <w:rsid w:val="00BE3B19"/>
    <w:rsid w:val="00BE43A5"/>
    <w:rsid w:val="00BE4796"/>
    <w:rsid w:val="00BE4811"/>
    <w:rsid w:val="00BE4836"/>
    <w:rsid w:val="00BE48BF"/>
    <w:rsid w:val="00BE48ED"/>
    <w:rsid w:val="00BE49BF"/>
    <w:rsid w:val="00BE4AE0"/>
    <w:rsid w:val="00BE4B6E"/>
    <w:rsid w:val="00BE4B72"/>
    <w:rsid w:val="00BE4DEF"/>
    <w:rsid w:val="00BE4F66"/>
    <w:rsid w:val="00BE56B2"/>
    <w:rsid w:val="00BE57A5"/>
    <w:rsid w:val="00BE5DBC"/>
    <w:rsid w:val="00BE5FAD"/>
    <w:rsid w:val="00BE60F5"/>
    <w:rsid w:val="00BE614B"/>
    <w:rsid w:val="00BE643A"/>
    <w:rsid w:val="00BE65D5"/>
    <w:rsid w:val="00BE67B6"/>
    <w:rsid w:val="00BE69B8"/>
    <w:rsid w:val="00BE6D46"/>
    <w:rsid w:val="00BE6F08"/>
    <w:rsid w:val="00BE6FE5"/>
    <w:rsid w:val="00BE7143"/>
    <w:rsid w:val="00BE74C4"/>
    <w:rsid w:val="00BE76E8"/>
    <w:rsid w:val="00BE7A48"/>
    <w:rsid w:val="00BE7BD4"/>
    <w:rsid w:val="00BE7CE4"/>
    <w:rsid w:val="00BE7DA5"/>
    <w:rsid w:val="00BE7F32"/>
    <w:rsid w:val="00BF0257"/>
    <w:rsid w:val="00BF04CB"/>
    <w:rsid w:val="00BF04EA"/>
    <w:rsid w:val="00BF075E"/>
    <w:rsid w:val="00BF0886"/>
    <w:rsid w:val="00BF09FC"/>
    <w:rsid w:val="00BF0D41"/>
    <w:rsid w:val="00BF0F72"/>
    <w:rsid w:val="00BF117D"/>
    <w:rsid w:val="00BF1190"/>
    <w:rsid w:val="00BF1300"/>
    <w:rsid w:val="00BF13D0"/>
    <w:rsid w:val="00BF157A"/>
    <w:rsid w:val="00BF1747"/>
    <w:rsid w:val="00BF1785"/>
    <w:rsid w:val="00BF1BD8"/>
    <w:rsid w:val="00BF1CFA"/>
    <w:rsid w:val="00BF1E0A"/>
    <w:rsid w:val="00BF2116"/>
    <w:rsid w:val="00BF24A9"/>
    <w:rsid w:val="00BF26F7"/>
    <w:rsid w:val="00BF29C3"/>
    <w:rsid w:val="00BF2B52"/>
    <w:rsid w:val="00BF3056"/>
    <w:rsid w:val="00BF308D"/>
    <w:rsid w:val="00BF342F"/>
    <w:rsid w:val="00BF348D"/>
    <w:rsid w:val="00BF35B5"/>
    <w:rsid w:val="00BF370A"/>
    <w:rsid w:val="00BF3CCB"/>
    <w:rsid w:val="00BF3CED"/>
    <w:rsid w:val="00BF3D12"/>
    <w:rsid w:val="00BF3E1F"/>
    <w:rsid w:val="00BF3E29"/>
    <w:rsid w:val="00BF3F2E"/>
    <w:rsid w:val="00BF404D"/>
    <w:rsid w:val="00BF408B"/>
    <w:rsid w:val="00BF45B6"/>
    <w:rsid w:val="00BF4739"/>
    <w:rsid w:val="00BF48FD"/>
    <w:rsid w:val="00BF5134"/>
    <w:rsid w:val="00BF53CD"/>
    <w:rsid w:val="00BF552B"/>
    <w:rsid w:val="00BF56A9"/>
    <w:rsid w:val="00BF5767"/>
    <w:rsid w:val="00BF59E7"/>
    <w:rsid w:val="00BF5C6E"/>
    <w:rsid w:val="00BF5DE6"/>
    <w:rsid w:val="00BF5EF5"/>
    <w:rsid w:val="00BF5FF3"/>
    <w:rsid w:val="00BF6306"/>
    <w:rsid w:val="00BF6342"/>
    <w:rsid w:val="00BF63C1"/>
    <w:rsid w:val="00BF65DB"/>
    <w:rsid w:val="00BF66A1"/>
    <w:rsid w:val="00BF671A"/>
    <w:rsid w:val="00BF6A91"/>
    <w:rsid w:val="00BF6C70"/>
    <w:rsid w:val="00BF6D97"/>
    <w:rsid w:val="00BF6F07"/>
    <w:rsid w:val="00BF6F68"/>
    <w:rsid w:val="00BF6FF3"/>
    <w:rsid w:val="00BF7003"/>
    <w:rsid w:val="00BF7211"/>
    <w:rsid w:val="00BF798D"/>
    <w:rsid w:val="00BF7BE4"/>
    <w:rsid w:val="00BF7C37"/>
    <w:rsid w:val="00BF7CC2"/>
    <w:rsid w:val="00BF7CE4"/>
    <w:rsid w:val="00BF7D3A"/>
    <w:rsid w:val="00BF7F9F"/>
    <w:rsid w:val="00C001A0"/>
    <w:rsid w:val="00C00589"/>
    <w:rsid w:val="00C006FA"/>
    <w:rsid w:val="00C00EBE"/>
    <w:rsid w:val="00C011BB"/>
    <w:rsid w:val="00C011FA"/>
    <w:rsid w:val="00C0132F"/>
    <w:rsid w:val="00C0143E"/>
    <w:rsid w:val="00C014C1"/>
    <w:rsid w:val="00C015A6"/>
    <w:rsid w:val="00C016F5"/>
    <w:rsid w:val="00C01E6D"/>
    <w:rsid w:val="00C01E9F"/>
    <w:rsid w:val="00C022CE"/>
    <w:rsid w:val="00C0255A"/>
    <w:rsid w:val="00C028A4"/>
    <w:rsid w:val="00C02968"/>
    <w:rsid w:val="00C02DAF"/>
    <w:rsid w:val="00C02E0F"/>
    <w:rsid w:val="00C03042"/>
    <w:rsid w:val="00C0328D"/>
    <w:rsid w:val="00C03328"/>
    <w:rsid w:val="00C03616"/>
    <w:rsid w:val="00C0368E"/>
    <w:rsid w:val="00C037E5"/>
    <w:rsid w:val="00C03846"/>
    <w:rsid w:val="00C038B9"/>
    <w:rsid w:val="00C03C53"/>
    <w:rsid w:val="00C03EC6"/>
    <w:rsid w:val="00C04750"/>
    <w:rsid w:val="00C04762"/>
    <w:rsid w:val="00C0495A"/>
    <w:rsid w:val="00C049B6"/>
    <w:rsid w:val="00C04BF1"/>
    <w:rsid w:val="00C04D3C"/>
    <w:rsid w:val="00C04D88"/>
    <w:rsid w:val="00C04DF6"/>
    <w:rsid w:val="00C04F52"/>
    <w:rsid w:val="00C0510E"/>
    <w:rsid w:val="00C05281"/>
    <w:rsid w:val="00C053F4"/>
    <w:rsid w:val="00C05774"/>
    <w:rsid w:val="00C05A20"/>
    <w:rsid w:val="00C05C97"/>
    <w:rsid w:val="00C064D3"/>
    <w:rsid w:val="00C06794"/>
    <w:rsid w:val="00C067BC"/>
    <w:rsid w:val="00C06D48"/>
    <w:rsid w:val="00C06DC6"/>
    <w:rsid w:val="00C06DE2"/>
    <w:rsid w:val="00C06E3C"/>
    <w:rsid w:val="00C07004"/>
    <w:rsid w:val="00C0736E"/>
    <w:rsid w:val="00C075E1"/>
    <w:rsid w:val="00C07673"/>
    <w:rsid w:val="00C07776"/>
    <w:rsid w:val="00C0781C"/>
    <w:rsid w:val="00C0785A"/>
    <w:rsid w:val="00C07992"/>
    <w:rsid w:val="00C07A21"/>
    <w:rsid w:val="00C07C0C"/>
    <w:rsid w:val="00C07CC7"/>
    <w:rsid w:val="00C07CF8"/>
    <w:rsid w:val="00C07D28"/>
    <w:rsid w:val="00C1015A"/>
    <w:rsid w:val="00C10260"/>
    <w:rsid w:val="00C10284"/>
    <w:rsid w:val="00C1042A"/>
    <w:rsid w:val="00C10496"/>
    <w:rsid w:val="00C105C0"/>
    <w:rsid w:val="00C1093A"/>
    <w:rsid w:val="00C10A55"/>
    <w:rsid w:val="00C10C8D"/>
    <w:rsid w:val="00C110DE"/>
    <w:rsid w:val="00C1115F"/>
    <w:rsid w:val="00C1134C"/>
    <w:rsid w:val="00C1146B"/>
    <w:rsid w:val="00C1159A"/>
    <w:rsid w:val="00C115B1"/>
    <w:rsid w:val="00C116C5"/>
    <w:rsid w:val="00C118E0"/>
    <w:rsid w:val="00C11968"/>
    <w:rsid w:val="00C11D3F"/>
    <w:rsid w:val="00C11E00"/>
    <w:rsid w:val="00C11F2F"/>
    <w:rsid w:val="00C121DB"/>
    <w:rsid w:val="00C12208"/>
    <w:rsid w:val="00C12780"/>
    <w:rsid w:val="00C12B7D"/>
    <w:rsid w:val="00C12C22"/>
    <w:rsid w:val="00C130AF"/>
    <w:rsid w:val="00C1324E"/>
    <w:rsid w:val="00C132A8"/>
    <w:rsid w:val="00C133C2"/>
    <w:rsid w:val="00C13546"/>
    <w:rsid w:val="00C13736"/>
    <w:rsid w:val="00C1390C"/>
    <w:rsid w:val="00C13926"/>
    <w:rsid w:val="00C13963"/>
    <w:rsid w:val="00C13A07"/>
    <w:rsid w:val="00C13D5D"/>
    <w:rsid w:val="00C13D75"/>
    <w:rsid w:val="00C13DB8"/>
    <w:rsid w:val="00C13DD2"/>
    <w:rsid w:val="00C14219"/>
    <w:rsid w:val="00C142F0"/>
    <w:rsid w:val="00C143E4"/>
    <w:rsid w:val="00C145CD"/>
    <w:rsid w:val="00C1471B"/>
    <w:rsid w:val="00C14809"/>
    <w:rsid w:val="00C14824"/>
    <w:rsid w:val="00C1581B"/>
    <w:rsid w:val="00C15A3E"/>
    <w:rsid w:val="00C15BC3"/>
    <w:rsid w:val="00C15E33"/>
    <w:rsid w:val="00C15EB6"/>
    <w:rsid w:val="00C15F81"/>
    <w:rsid w:val="00C16148"/>
    <w:rsid w:val="00C1616C"/>
    <w:rsid w:val="00C164A1"/>
    <w:rsid w:val="00C164DF"/>
    <w:rsid w:val="00C168C4"/>
    <w:rsid w:val="00C16A08"/>
    <w:rsid w:val="00C16C06"/>
    <w:rsid w:val="00C16C34"/>
    <w:rsid w:val="00C16CD6"/>
    <w:rsid w:val="00C16DCF"/>
    <w:rsid w:val="00C16DEC"/>
    <w:rsid w:val="00C16F7E"/>
    <w:rsid w:val="00C17138"/>
    <w:rsid w:val="00C1722C"/>
    <w:rsid w:val="00C17696"/>
    <w:rsid w:val="00C1778F"/>
    <w:rsid w:val="00C17A95"/>
    <w:rsid w:val="00C17FC7"/>
    <w:rsid w:val="00C200EE"/>
    <w:rsid w:val="00C2017D"/>
    <w:rsid w:val="00C2023E"/>
    <w:rsid w:val="00C205E0"/>
    <w:rsid w:val="00C205E8"/>
    <w:rsid w:val="00C208F3"/>
    <w:rsid w:val="00C20A65"/>
    <w:rsid w:val="00C20D88"/>
    <w:rsid w:val="00C20E6F"/>
    <w:rsid w:val="00C20FBA"/>
    <w:rsid w:val="00C211BF"/>
    <w:rsid w:val="00C21239"/>
    <w:rsid w:val="00C212C0"/>
    <w:rsid w:val="00C213A3"/>
    <w:rsid w:val="00C21832"/>
    <w:rsid w:val="00C21C21"/>
    <w:rsid w:val="00C21C71"/>
    <w:rsid w:val="00C22242"/>
    <w:rsid w:val="00C222B6"/>
    <w:rsid w:val="00C2262E"/>
    <w:rsid w:val="00C227D9"/>
    <w:rsid w:val="00C22A04"/>
    <w:rsid w:val="00C22A3F"/>
    <w:rsid w:val="00C22AC0"/>
    <w:rsid w:val="00C22DF0"/>
    <w:rsid w:val="00C22E60"/>
    <w:rsid w:val="00C22EF8"/>
    <w:rsid w:val="00C23102"/>
    <w:rsid w:val="00C231B2"/>
    <w:rsid w:val="00C2322A"/>
    <w:rsid w:val="00C23548"/>
    <w:rsid w:val="00C2359E"/>
    <w:rsid w:val="00C235B1"/>
    <w:rsid w:val="00C235FD"/>
    <w:rsid w:val="00C23758"/>
    <w:rsid w:val="00C23CEC"/>
    <w:rsid w:val="00C23D65"/>
    <w:rsid w:val="00C23D68"/>
    <w:rsid w:val="00C243E1"/>
    <w:rsid w:val="00C24419"/>
    <w:rsid w:val="00C2460C"/>
    <w:rsid w:val="00C24612"/>
    <w:rsid w:val="00C2464E"/>
    <w:rsid w:val="00C2465F"/>
    <w:rsid w:val="00C248C1"/>
    <w:rsid w:val="00C24A0E"/>
    <w:rsid w:val="00C24A48"/>
    <w:rsid w:val="00C24D3A"/>
    <w:rsid w:val="00C25117"/>
    <w:rsid w:val="00C25640"/>
    <w:rsid w:val="00C2571C"/>
    <w:rsid w:val="00C258BC"/>
    <w:rsid w:val="00C25AB9"/>
    <w:rsid w:val="00C260C2"/>
    <w:rsid w:val="00C263FE"/>
    <w:rsid w:val="00C265AB"/>
    <w:rsid w:val="00C2678D"/>
    <w:rsid w:val="00C2679F"/>
    <w:rsid w:val="00C2682A"/>
    <w:rsid w:val="00C26E81"/>
    <w:rsid w:val="00C26FB8"/>
    <w:rsid w:val="00C274B4"/>
    <w:rsid w:val="00C27604"/>
    <w:rsid w:val="00C27677"/>
    <w:rsid w:val="00C277B4"/>
    <w:rsid w:val="00C27957"/>
    <w:rsid w:val="00C27C3B"/>
    <w:rsid w:val="00C27EC6"/>
    <w:rsid w:val="00C30392"/>
    <w:rsid w:val="00C303EB"/>
    <w:rsid w:val="00C30596"/>
    <w:rsid w:val="00C305D9"/>
    <w:rsid w:val="00C3095F"/>
    <w:rsid w:val="00C30E52"/>
    <w:rsid w:val="00C30EEA"/>
    <w:rsid w:val="00C30F7A"/>
    <w:rsid w:val="00C30FBB"/>
    <w:rsid w:val="00C31064"/>
    <w:rsid w:val="00C3132F"/>
    <w:rsid w:val="00C314ED"/>
    <w:rsid w:val="00C31687"/>
    <w:rsid w:val="00C317FE"/>
    <w:rsid w:val="00C31B50"/>
    <w:rsid w:val="00C31BC5"/>
    <w:rsid w:val="00C31F59"/>
    <w:rsid w:val="00C32013"/>
    <w:rsid w:val="00C3236C"/>
    <w:rsid w:val="00C3252B"/>
    <w:rsid w:val="00C32564"/>
    <w:rsid w:val="00C32626"/>
    <w:rsid w:val="00C3268F"/>
    <w:rsid w:val="00C326FA"/>
    <w:rsid w:val="00C32BA5"/>
    <w:rsid w:val="00C32E63"/>
    <w:rsid w:val="00C32F7B"/>
    <w:rsid w:val="00C32FA8"/>
    <w:rsid w:val="00C32FF5"/>
    <w:rsid w:val="00C3303D"/>
    <w:rsid w:val="00C330E1"/>
    <w:rsid w:val="00C33216"/>
    <w:rsid w:val="00C338F6"/>
    <w:rsid w:val="00C339C0"/>
    <w:rsid w:val="00C33C1F"/>
    <w:rsid w:val="00C33C6D"/>
    <w:rsid w:val="00C33DE2"/>
    <w:rsid w:val="00C33E8E"/>
    <w:rsid w:val="00C33EB7"/>
    <w:rsid w:val="00C341B9"/>
    <w:rsid w:val="00C34546"/>
    <w:rsid w:val="00C34B04"/>
    <w:rsid w:val="00C34B5C"/>
    <w:rsid w:val="00C34BDF"/>
    <w:rsid w:val="00C34D3D"/>
    <w:rsid w:val="00C34EB5"/>
    <w:rsid w:val="00C3528C"/>
    <w:rsid w:val="00C3534F"/>
    <w:rsid w:val="00C353F5"/>
    <w:rsid w:val="00C354F7"/>
    <w:rsid w:val="00C355D3"/>
    <w:rsid w:val="00C3586F"/>
    <w:rsid w:val="00C35A56"/>
    <w:rsid w:val="00C35B33"/>
    <w:rsid w:val="00C35C7E"/>
    <w:rsid w:val="00C35C88"/>
    <w:rsid w:val="00C35CC0"/>
    <w:rsid w:val="00C35FB1"/>
    <w:rsid w:val="00C360C2"/>
    <w:rsid w:val="00C36148"/>
    <w:rsid w:val="00C361AA"/>
    <w:rsid w:val="00C362C8"/>
    <w:rsid w:val="00C36339"/>
    <w:rsid w:val="00C36499"/>
    <w:rsid w:val="00C36660"/>
    <w:rsid w:val="00C36D18"/>
    <w:rsid w:val="00C36DCA"/>
    <w:rsid w:val="00C37329"/>
    <w:rsid w:val="00C376A6"/>
    <w:rsid w:val="00C378EB"/>
    <w:rsid w:val="00C37947"/>
    <w:rsid w:val="00C37A57"/>
    <w:rsid w:val="00C37AA1"/>
    <w:rsid w:val="00C37C17"/>
    <w:rsid w:val="00C37C7C"/>
    <w:rsid w:val="00C37CA3"/>
    <w:rsid w:val="00C37E73"/>
    <w:rsid w:val="00C4005E"/>
    <w:rsid w:val="00C4022C"/>
    <w:rsid w:val="00C40390"/>
    <w:rsid w:val="00C4039F"/>
    <w:rsid w:val="00C4079E"/>
    <w:rsid w:val="00C40908"/>
    <w:rsid w:val="00C409CE"/>
    <w:rsid w:val="00C40E65"/>
    <w:rsid w:val="00C4100B"/>
    <w:rsid w:val="00C4154D"/>
    <w:rsid w:val="00C418DF"/>
    <w:rsid w:val="00C41BF5"/>
    <w:rsid w:val="00C41BFB"/>
    <w:rsid w:val="00C41E99"/>
    <w:rsid w:val="00C41FA7"/>
    <w:rsid w:val="00C41FD9"/>
    <w:rsid w:val="00C42111"/>
    <w:rsid w:val="00C42237"/>
    <w:rsid w:val="00C42523"/>
    <w:rsid w:val="00C4259C"/>
    <w:rsid w:val="00C4282B"/>
    <w:rsid w:val="00C42CF1"/>
    <w:rsid w:val="00C42D1C"/>
    <w:rsid w:val="00C434A2"/>
    <w:rsid w:val="00C43607"/>
    <w:rsid w:val="00C43D0D"/>
    <w:rsid w:val="00C43D6C"/>
    <w:rsid w:val="00C43E4E"/>
    <w:rsid w:val="00C43F34"/>
    <w:rsid w:val="00C440F0"/>
    <w:rsid w:val="00C44167"/>
    <w:rsid w:val="00C44249"/>
    <w:rsid w:val="00C44328"/>
    <w:rsid w:val="00C444EB"/>
    <w:rsid w:val="00C44516"/>
    <w:rsid w:val="00C4455A"/>
    <w:rsid w:val="00C4499C"/>
    <w:rsid w:val="00C44A51"/>
    <w:rsid w:val="00C44A66"/>
    <w:rsid w:val="00C44FA1"/>
    <w:rsid w:val="00C45413"/>
    <w:rsid w:val="00C456E2"/>
    <w:rsid w:val="00C456F1"/>
    <w:rsid w:val="00C4577C"/>
    <w:rsid w:val="00C45B35"/>
    <w:rsid w:val="00C45C18"/>
    <w:rsid w:val="00C45C75"/>
    <w:rsid w:val="00C46585"/>
    <w:rsid w:val="00C46630"/>
    <w:rsid w:val="00C46832"/>
    <w:rsid w:val="00C469F6"/>
    <w:rsid w:val="00C46CF3"/>
    <w:rsid w:val="00C46D6A"/>
    <w:rsid w:val="00C46DD8"/>
    <w:rsid w:val="00C46F57"/>
    <w:rsid w:val="00C4727D"/>
    <w:rsid w:val="00C4764F"/>
    <w:rsid w:val="00C4793E"/>
    <w:rsid w:val="00C47D67"/>
    <w:rsid w:val="00C47D75"/>
    <w:rsid w:val="00C502F1"/>
    <w:rsid w:val="00C503A2"/>
    <w:rsid w:val="00C50482"/>
    <w:rsid w:val="00C5082A"/>
    <w:rsid w:val="00C50835"/>
    <w:rsid w:val="00C508BA"/>
    <w:rsid w:val="00C50A22"/>
    <w:rsid w:val="00C50AEF"/>
    <w:rsid w:val="00C50B25"/>
    <w:rsid w:val="00C50E13"/>
    <w:rsid w:val="00C50E22"/>
    <w:rsid w:val="00C5110E"/>
    <w:rsid w:val="00C51173"/>
    <w:rsid w:val="00C511B3"/>
    <w:rsid w:val="00C5136D"/>
    <w:rsid w:val="00C517D8"/>
    <w:rsid w:val="00C518E8"/>
    <w:rsid w:val="00C51A53"/>
    <w:rsid w:val="00C51D70"/>
    <w:rsid w:val="00C51E1A"/>
    <w:rsid w:val="00C51E23"/>
    <w:rsid w:val="00C51E88"/>
    <w:rsid w:val="00C52390"/>
    <w:rsid w:val="00C528DE"/>
    <w:rsid w:val="00C52C41"/>
    <w:rsid w:val="00C53086"/>
    <w:rsid w:val="00C53452"/>
    <w:rsid w:val="00C534BC"/>
    <w:rsid w:val="00C53613"/>
    <w:rsid w:val="00C53A09"/>
    <w:rsid w:val="00C53AFD"/>
    <w:rsid w:val="00C53BE9"/>
    <w:rsid w:val="00C53D82"/>
    <w:rsid w:val="00C53D89"/>
    <w:rsid w:val="00C54622"/>
    <w:rsid w:val="00C54664"/>
    <w:rsid w:val="00C5468D"/>
    <w:rsid w:val="00C54975"/>
    <w:rsid w:val="00C549DB"/>
    <w:rsid w:val="00C54A64"/>
    <w:rsid w:val="00C54A7A"/>
    <w:rsid w:val="00C54BFF"/>
    <w:rsid w:val="00C54C39"/>
    <w:rsid w:val="00C54DED"/>
    <w:rsid w:val="00C550DD"/>
    <w:rsid w:val="00C55149"/>
    <w:rsid w:val="00C55161"/>
    <w:rsid w:val="00C55272"/>
    <w:rsid w:val="00C5531D"/>
    <w:rsid w:val="00C5563D"/>
    <w:rsid w:val="00C55671"/>
    <w:rsid w:val="00C557B3"/>
    <w:rsid w:val="00C55AB0"/>
    <w:rsid w:val="00C55E39"/>
    <w:rsid w:val="00C563AE"/>
    <w:rsid w:val="00C56572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20E"/>
    <w:rsid w:val="00C5732D"/>
    <w:rsid w:val="00C574D8"/>
    <w:rsid w:val="00C57525"/>
    <w:rsid w:val="00C576E0"/>
    <w:rsid w:val="00C578B2"/>
    <w:rsid w:val="00C57961"/>
    <w:rsid w:val="00C579F5"/>
    <w:rsid w:val="00C57C9B"/>
    <w:rsid w:val="00C57D50"/>
    <w:rsid w:val="00C57D8D"/>
    <w:rsid w:val="00C57E41"/>
    <w:rsid w:val="00C57E9F"/>
    <w:rsid w:val="00C600E4"/>
    <w:rsid w:val="00C605A8"/>
    <w:rsid w:val="00C6085A"/>
    <w:rsid w:val="00C60860"/>
    <w:rsid w:val="00C60CC1"/>
    <w:rsid w:val="00C60E79"/>
    <w:rsid w:val="00C60F0B"/>
    <w:rsid w:val="00C60F3C"/>
    <w:rsid w:val="00C613D9"/>
    <w:rsid w:val="00C61636"/>
    <w:rsid w:val="00C619D5"/>
    <w:rsid w:val="00C61BD6"/>
    <w:rsid w:val="00C61C4A"/>
    <w:rsid w:val="00C61C83"/>
    <w:rsid w:val="00C61E1C"/>
    <w:rsid w:val="00C62586"/>
    <w:rsid w:val="00C6267D"/>
    <w:rsid w:val="00C627EB"/>
    <w:rsid w:val="00C62893"/>
    <w:rsid w:val="00C62998"/>
    <w:rsid w:val="00C6299B"/>
    <w:rsid w:val="00C62BF4"/>
    <w:rsid w:val="00C62C67"/>
    <w:rsid w:val="00C62CF3"/>
    <w:rsid w:val="00C62D50"/>
    <w:rsid w:val="00C63349"/>
    <w:rsid w:val="00C634D0"/>
    <w:rsid w:val="00C63583"/>
    <w:rsid w:val="00C635DC"/>
    <w:rsid w:val="00C636F5"/>
    <w:rsid w:val="00C6377B"/>
    <w:rsid w:val="00C63AAD"/>
    <w:rsid w:val="00C63EAE"/>
    <w:rsid w:val="00C63F45"/>
    <w:rsid w:val="00C63F53"/>
    <w:rsid w:val="00C64036"/>
    <w:rsid w:val="00C64C79"/>
    <w:rsid w:val="00C64D96"/>
    <w:rsid w:val="00C64E67"/>
    <w:rsid w:val="00C6531A"/>
    <w:rsid w:val="00C65646"/>
    <w:rsid w:val="00C6592F"/>
    <w:rsid w:val="00C65BFD"/>
    <w:rsid w:val="00C65E53"/>
    <w:rsid w:val="00C65EEA"/>
    <w:rsid w:val="00C66129"/>
    <w:rsid w:val="00C661C7"/>
    <w:rsid w:val="00C66326"/>
    <w:rsid w:val="00C6638F"/>
    <w:rsid w:val="00C666E8"/>
    <w:rsid w:val="00C66A27"/>
    <w:rsid w:val="00C66B86"/>
    <w:rsid w:val="00C66BB2"/>
    <w:rsid w:val="00C66E60"/>
    <w:rsid w:val="00C671F5"/>
    <w:rsid w:val="00C6721E"/>
    <w:rsid w:val="00C672FA"/>
    <w:rsid w:val="00C673E0"/>
    <w:rsid w:val="00C679B1"/>
    <w:rsid w:val="00C67AB3"/>
    <w:rsid w:val="00C67CAB"/>
    <w:rsid w:val="00C67CB3"/>
    <w:rsid w:val="00C67D2B"/>
    <w:rsid w:val="00C67E25"/>
    <w:rsid w:val="00C67F92"/>
    <w:rsid w:val="00C7014A"/>
    <w:rsid w:val="00C7016B"/>
    <w:rsid w:val="00C7029B"/>
    <w:rsid w:val="00C70437"/>
    <w:rsid w:val="00C70495"/>
    <w:rsid w:val="00C70756"/>
    <w:rsid w:val="00C707AE"/>
    <w:rsid w:val="00C709A2"/>
    <w:rsid w:val="00C70ABF"/>
    <w:rsid w:val="00C70BF3"/>
    <w:rsid w:val="00C70D17"/>
    <w:rsid w:val="00C71636"/>
    <w:rsid w:val="00C71752"/>
    <w:rsid w:val="00C717D4"/>
    <w:rsid w:val="00C7185A"/>
    <w:rsid w:val="00C718EC"/>
    <w:rsid w:val="00C71A31"/>
    <w:rsid w:val="00C71D6F"/>
    <w:rsid w:val="00C71DCA"/>
    <w:rsid w:val="00C71E57"/>
    <w:rsid w:val="00C72004"/>
    <w:rsid w:val="00C72010"/>
    <w:rsid w:val="00C723FC"/>
    <w:rsid w:val="00C72420"/>
    <w:rsid w:val="00C7252F"/>
    <w:rsid w:val="00C72A12"/>
    <w:rsid w:val="00C72A4F"/>
    <w:rsid w:val="00C72DDE"/>
    <w:rsid w:val="00C731F8"/>
    <w:rsid w:val="00C733FD"/>
    <w:rsid w:val="00C7373F"/>
    <w:rsid w:val="00C73A5B"/>
    <w:rsid w:val="00C73A62"/>
    <w:rsid w:val="00C73E50"/>
    <w:rsid w:val="00C73ECC"/>
    <w:rsid w:val="00C73FF3"/>
    <w:rsid w:val="00C74160"/>
    <w:rsid w:val="00C741C6"/>
    <w:rsid w:val="00C74200"/>
    <w:rsid w:val="00C745C3"/>
    <w:rsid w:val="00C7460E"/>
    <w:rsid w:val="00C74753"/>
    <w:rsid w:val="00C74862"/>
    <w:rsid w:val="00C749DC"/>
    <w:rsid w:val="00C74BE3"/>
    <w:rsid w:val="00C74F4D"/>
    <w:rsid w:val="00C74FCF"/>
    <w:rsid w:val="00C753A5"/>
    <w:rsid w:val="00C7556A"/>
    <w:rsid w:val="00C7582B"/>
    <w:rsid w:val="00C75BE1"/>
    <w:rsid w:val="00C75C99"/>
    <w:rsid w:val="00C75CF4"/>
    <w:rsid w:val="00C75D6A"/>
    <w:rsid w:val="00C760C2"/>
    <w:rsid w:val="00C762DF"/>
    <w:rsid w:val="00C76301"/>
    <w:rsid w:val="00C76308"/>
    <w:rsid w:val="00C76699"/>
    <w:rsid w:val="00C76991"/>
    <w:rsid w:val="00C76EA8"/>
    <w:rsid w:val="00C76FA8"/>
    <w:rsid w:val="00C77204"/>
    <w:rsid w:val="00C77500"/>
    <w:rsid w:val="00C77556"/>
    <w:rsid w:val="00C777AA"/>
    <w:rsid w:val="00C778AE"/>
    <w:rsid w:val="00C77A70"/>
    <w:rsid w:val="00C77A8B"/>
    <w:rsid w:val="00C77B7C"/>
    <w:rsid w:val="00C77E54"/>
    <w:rsid w:val="00C802A0"/>
    <w:rsid w:val="00C802C7"/>
    <w:rsid w:val="00C802D0"/>
    <w:rsid w:val="00C804A8"/>
    <w:rsid w:val="00C804F9"/>
    <w:rsid w:val="00C8055A"/>
    <w:rsid w:val="00C80971"/>
    <w:rsid w:val="00C80A45"/>
    <w:rsid w:val="00C80C94"/>
    <w:rsid w:val="00C80E2A"/>
    <w:rsid w:val="00C80E40"/>
    <w:rsid w:val="00C812EB"/>
    <w:rsid w:val="00C8154B"/>
    <w:rsid w:val="00C815C9"/>
    <w:rsid w:val="00C815F3"/>
    <w:rsid w:val="00C8163F"/>
    <w:rsid w:val="00C816F8"/>
    <w:rsid w:val="00C81B86"/>
    <w:rsid w:val="00C81CC5"/>
    <w:rsid w:val="00C821E3"/>
    <w:rsid w:val="00C82229"/>
    <w:rsid w:val="00C82324"/>
    <w:rsid w:val="00C82386"/>
    <w:rsid w:val="00C82576"/>
    <w:rsid w:val="00C82586"/>
    <w:rsid w:val="00C82665"/>
    <w:rsid w:val="00C82773"/>
    <w:rsid w:val="00C8290E"/>
    <w:rsid w:val="00C82BF3"/>
    <w:rsid w:val="00C82CA4"/>
    <w:rsid w:val="00C82F50"/>
    <w:rsid w:val="00C830DB"/>
    <w:rsid w:val="00C831A9"/>
    <w:rsid w:val="00C831BF"/>
    <w:rsid w:val="00C83279"/>
    <w:rsid w:val="00C83505"/>
    <w:rsid w:val="00C8353F"/>
    <w:rsid w:val="00C8366A"/>
    <w:rsid w:val="00C837A1"/>
    <w:rsid w:val="00C83951"/>
    <w:rsid w:val="00C83C43"/>
    <w:rsid w:val="00C83FB7"/>
    <w:rsid w:val="00C8414F"/>
    <w:rsid w:val="00C841CF"/>
    <w:rsid w:val="00C841D5"/>
    <w:rsid w:val="00C8438F"/>
    <w:rsid w:val="00C8468D"/>
    <w:rsid w:val="00C846D3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99C"/>
    <w:rsid w:val="00C85B8A"/>
    <w:rsid w:val="00C85C7A"/>
    <w:rsid w:val="00C85D10"/>
    <w:rsid w:val="00C85D4E"/>
    <w:rsid w:val="00C85DAB"/>
    <w:rsid w:val="00C86076"/>
    <w:rsid w:val="00C861C8"/>
    <w:rsid w:val="00C86984"/>
    <w:rsid w:val="00C869C4"/>
    <w:rsid w:val="00C86EA9"/>
    <w:rsid w:val="00C86FB5"/>
    <w:rsid w:val="00C86FBD"/>
    <w:rsid w:val="00C87104"/>
    <w:rsid w:val="00C87235"/>
    <w:rsid w:val="00C873E1"/>
    <w:rsid w:val="00C873F8"/>
    <w:rsid w:val="00C876FC"/>
    <w:rsid w:val="00C879CA"/>
    <w:rsid w:val="00C87A7B"/>
    <w:rsid w:val="00C87AF7"/>
    <w:rsid w:val="00C87B1E"/>
    <w:rsid w:val="00C87B30"/>
    <w:rsid w:val="00C87EA9"/>
    <w:rsid w:val="00C87EFC"/>
    <w:rsid w:val="00C87F60"/>
    <w:rsid w:val="00C90018"/>
    <w:rsid w:val="00C904E5"/>
    <w:rsid w:val="00C906D1"/>
    <w:rsid w:val="00C908B1"/>
    <w:rsid w:val="00C90B9B"/>
    <w:rsid w:val="00C90BE1"/>
    <w:rsid w:val="00C90E19"/>
    <w:rsid w:val="00C90E7C"/>
    <w:rsid w:val="00C90ECB"/>
    <w:rsid w:val="00C90F7A"/>
    <w:rsid w:val="00C90F9B"/>
    <w:rsid w:val="00C91549"/>
    <w:rsid w:val="00C916E9"/>
    <w:rsid w:val="00C91756"/>
    <w:rsid w:val="00C91C10"/>
    <w:rsid w:val="00C91CE0"/>
    <w:rsid w:val="00C91DA2"/>
    <w:rsid w:val="00C91E88"/>
    <w:rsid w:val="00C91F3B"/>
    <w:rsid w:val="00C921D5"/>
    <w:rsid w:val="00C92393"/>
    <w:rsid w:val="00C92711"/>
    <w:rsid w:val="00C92883"/>
    <w:rsid w:val="00C92DA4"/>
    <w:rsid w:val="00C93775"/>
    <w:rsid w:val="00C93917"/>
    <w:rsid w:val="00C93A52"/>
    <w:rsid w:val="00C93C1C"/>
    <w:rsid w:val="00C93D35"/>
    <w:rsid w:val="00C93E6F"/>
    <w:rsid w:val="00C94017"/>
    <w:rsid w:val="00C94263"/>
    <w:rsid w:val="00C9435C"/>
    <w:rsid w:val="00C94671"/>
    <w:rsid w:val="00C946AC"/>
    <w:rsid w:val="00C94C2E"/>
    <w:rsid w:val="00C94D86"/>
    <w:rsid w:val="00C94ECC"/>
    <w:rsid w:val="00C95474"/>
    <w:rsid w:val="00C9552F"/>
    <w:rsid w:val="00C95945"/>
    <w:rsid w:val="00C95AE5"/>
    <w:rsid w:val="00C95E7F"/>
    <w:rsid w:val="00C95FF9"/>
    <w:rsid w:val="00C9604F"/>
    <w:rsid w:val="00C960D3"/>
    <w:rsid w:val="00C963CE"/>
    <w:rsid w:val="00C96491"/>
    <w:rsid w:val="00C96975"/>
    <w:rsid w:val="00C96B0A"/>
    <w:rsid w:val="00C96C69"/>
    <w:rsid w:val="00C96EE7"/>
    <w:rsid w:val="00C971FF"/>
    <w:rsid w:val="00C9738C"/>
    <w:rsid w:val="00C97413"/>
    <w:rsid w:val="00C97545"/>
    <w:rsid w:val="00C97D9F"/>
    <w:rsid w:val="00C97E56"/>
    <w:rsid w:val="00CA0039"/>
    <w:rsid w:val="00CA015D"/>
    <w:rsid w:val="00CA020C"/>
    <w:rsid w:val="00CA0249"/>
    <w:rsid w:val="00CA0722"/>
    <w:rsid w:val="00CA0942"/>
    <w:rsid w:val="00CA0E31"/>
    <w:rsid w:val="00CA121A"/>
    <w:rsid w:val="00CA149A"/>
    <w:rsid w:val="00CA14C5"/>
    <w:rsid w:val="00CA17A0"/>
    <w:rsid w:val="00CA1810"/>
    <w:rsid w:val="00CA1911"/>
    <w:rsid w:val="00CA1913"/>
    <w:rsid w:val="00CA19A8"/>
    <w:rsid w:val="00CA1B9A"/>
    <w:rsid w:val="00CA1C4C"/>
    <w:rsid w:val="00CA1CBB"/>
    <w:rsid w:val="00CA1D33"/>
    <w:rsid w:val="00CA1E3A"/>
    <w:rsid w:val="00CA22F4"/>
    <w:rsid w:val="00CA233F"/>
    <w:rsid w:val="00CA242C"/>
    <w:rsid w:val="00CA2471"/>
    <w:rsid w:val="00CA268B"/>
    <w:rsid w:val="00CA2780"/>
    <w:rsid w:val="00CA28A8"/>
    <w:rsid w:val="00CA2ECD"/>
    <w:rsid w:val="00CA300F"/>
    <w:rsid w:val="00CA3054"/>
    <w:rsid w:val="00CA3273"/>
    <w:rsid w:val="00CA32D4"/>
    <w:rsid w:val="00CA358A"/>
    <w:rsid w:val="00CA382E"/>
    <w:rsid w:val="00CA394E"/>
    <w:rsid w:val="00CA3A55"/>
    <w:rsid w:val="00CA3AA6"/>
    <w:rsid w:val="00CA3B98"/>
    <w:rsid w:val="00CA3C02"/>
    <w:rsid w:val="00CA3D4F"/>
    <w:rsid w:val="00CA3DE3"/>
    <w:rsid w:val="00CA3E71"/>
    <w:rsid w:val="00CA3FE7"/>
    <w:rsid w:val="00CA4277"/>
    <w:rsid w:val="00CA4354"/>
    <w:rsid w:val="00CA43F2"/>
    <w:rsid w:val="00CA444D"/>
    <w:rsid w:val="00CA4681"/>
    <w:rsid w:val="00CA469F"/>
    <w:rsid w:val="00CA4984"/>
    <w:rsid w:val="00CA4B4D"/>
    <w:rsid w:val="00CA4C0C"/>
    <w:rsid w:val="00CA4C44"/>
    <w:rsid w:val="00CA4DF2"/>
    <w:rsid w:val="00CA4EB3"/>
    <w:rsid w:val="00CA5072"/>
    <w:rsid w:val="00CA50F5"/>
    <w:rsid w:val="00CA5256"/>
    <w:rsid w:val="00CA575B"/>
    <w:rsid w:val="00CA58A8"/>
    <w:rsid w:val="00CA5AA8"/>
    <w:rsid w:val="00CA5B9A"/>
    <w:rsid w:val="00CA5CAD"/>
    <w:rsid w:val="00CA5D39"/>
    <w:rsid w:val="00CA5DC1"/>
    <w:rsid w:val="00CA61A4"/>
    <w:rsid w:val="00CA662B"/>
    <w:rsid w:val="00CA6741"/>
    <w:rsid w:val="00CA6C52"/>
    <w:rsid w:val="00CA6F29"/>
    <w:rsid w:val="00CA70B9"/>
    <w:rsid w:val="00CA70C2"/>
    <w:rsid w:val="00CA7273"/>
    <w:rsid w:val="00CA7521"/>
    <w:rsid w:val="00CA778C"/>
    <w:rsid w:val="00CA7A86"/>
    <w:rsid w:val="00CA7B50"/>
    <w:rsid w:val="00CA7B5B"/>
    <w:rsid w:val="00CA7BF4"/>
    <w:rsid w:val="00CB03EC"/>
    <w:rsid w:val="00CB0475"/>
    <w:rsid w:val="00CB05BD"/>
    <w:rsid w:val="00CB06C1"/>
    <w:rsid w:val="00CB0B38"/>
    <w:rsid w:val="00CB0CB0"/>
    <w:rsid w:val="00CB0D91"/>
    <w:rsid w:val="00CB0ECF"/>
    <w:rsid w:val="00CB0F50"/>
    <w:rsid w:val="00CB1070"/>
    <w:rsid w:val="00CB1405"/>
    <w:rsid w:val="00CB1526"/>
    <w:rsid w:val="00CB15EB"/>
    <w:rsid w:val="00CB17E1"/>
    <w:rsid w:val="00CB1D1C"/>
    <w:rsid w:val="00CB1ECB"/>
    <w:rsid w:val="00CB1F63"/>
    <w:rsid w:val="00CB20DF"/>
    <w:rsid w:val="00CB2199"/>
    <w:rsid w:val="00CB2629"/>
    <w:rsid w:val="00CB27CC"/>
    <w:rsid w:val="00CB27F6"/>
    <w:rsid w:val="00CB2866"/>
    <w:rsid w:val="00CB28B1"/>
    <w:rsid w:val="00CB2911"/>
    <w:rsid w:val="00CB2E25"/>
    <w:rsid w:val="00CB2FFF"/>
    <w:rsid w:val="00CB3150"/>
    <w:rsid w:val="00CB31D3"/>
    <w:rsid w:val="00CB3256"/>
    <w:rsid w:val="00CB3422"/>
    <w:rsid w:val="00CB34E7"/>
    <w:rsid w:val="00CB3658"/>
    <w:rsid w:val="00CB3F4B"/>
    <w:rsid w:val="00CB3FDE"/>
    <w:rsid w:val="00CB4404"/>
    <w:rsid w:val="00CB440D"/>
    <w:rsid w:val="00CB455C"/>
    <w:rsid w:val="00CB4943"/>
    <w:rsid w:val="00CB4A39"/>
    <w:rsid w:val="00CB4D07"/>
    <w:rsid w:val="00CB4D25"/>
    <w:rsid w:val="00CB4D7A"/>
    <w:rsid w:val="00CB4E1E"/>
    <w:rsid w:val="00CB5018"/>
    <w:rsid w:val="00CB502E"/>
    <w:rsid w:val="00CB5213"/>
    <w:rsid w:val="00CB5688"/>
    <w:rsid w:val="00CB5790"/>
    <w:rsid w:val="00CB57F3"/>
    <w:rsid w:val="00CB58C7"/>
    <w:rsid w:val="00CB58E4"/>
    <w:rsid w:val="00CB591B"/>
    <w:rsid w:val="00CB59AB"/>
    <w:rsid w:val="00CB59B3"/>
    <w:rsid w:val="00CB5E14"/>
    <w:rsid w:val="00CB603F"/>
    <w:rsid w:val="00CB6116"/>
    <w:rsid w:val="00CB61C1"/>
    <w:rsid w:val="00CB63DA"/>
    <w:rsid w:val="00CB645C"/>
    <w:rsid w:val="00CB66E4"/>
    <w:rsid w:val="00CB67E3"/>
    <w:rsid w:val="00CB68A6"/>
    <w:rsid w:val="00CB68DC"/>
    <w:rsid w:val="00CB69C0"/>
    <w:rsid w:val="00CB6CDC"/>
    <w:rsid w:val="00CB6CE1"/>
    <w:rsid w:val="00CB7011"/>
    <w:rsid w:val="00CB760C"/>
    <w:rsid w:val="00CB77FA"/>
    <w:rsid w:val="00CB7871"/>
    <w:rsid w:val="00CB7908"/>
    <w:rsid w:val="00CB7BFC"/>
    <w:rsid w:val="00CB7C4C"/>
    <w:rsid w:val="00CB7CAA"/>
    <w:rsid w:val="00CB7D0E"/>
    <w:rsid w:val="00CC07DD"/>
    <w:rsid w:val="00CC0825"/>
    <w:rsid w:val="00CC096A"/>
    <w:rsid w:val="00CC0970"/>
    <w:rsid w:val="00CC0D4E"/>
    <w:rsid w:val="00CC0EEE"/>
    <w:rsid w:val="00CC1008"/>
    <w:rsid w:val="00CC1058"/>
    <w:rsid w:val="00CC10DA"/>
    <w:rsid w:val="00CC13EA"/>
    <w:rsid w:val="00CC158D"/>
    <w:rsid w:val="00CC15B8"/>
    <w:rsid w:val="00CC1655"/>
    <w:rsid w:val="00CC17BD"/>
    <w:rsid w:val="00CC18A6"/>
    <w:rsid w:val="00CC191C"/>
    <w:rsid w:val="00CC1B17"/>
    <w:rsid w:val="00CC1CF3"/>
    <w:rsid w:val="00CC1D71"/>
    <w:rsid w:val="00CC1D85"/>
    <w:rsid w:val="00CC1ED8"/>
    <w:rsid w:val="00CC20FA"/>
    <w:rsid w:val="00CC2310"/>
    <w:rsid w:val="00CC2490"/>
    <w:rsid w:val="00CC28BB"/>
    <w:rsid w:val="00CC28E2"/>
    <w:rsid w:val="00CC28F9"/>
    <w:rsid w:val="00CC2969"/>
    <w:rsid w:val="00CC2CE3"/>
    <w:rsid w:val="00CC2DFF"/>
    <w:rsid w:val="00CC2E48"/>
    <w:rsid w:val="00CC2E61"/>
    <w:rsid w:val="00CC30FB"/>
    <w:rsid w:val="00CC320E"/>
    <w:rsid w:val="00CC3280"/>
    <w:rsid w:val="00CC3282"/>
    <w:rsid w:val="00CC3699"/>
    <w:rsid w:val="00CC37B0"/>
    <w:rsid w:val="00CC37C8"/>
    <w:rsid w:val="00CC398A"/>
    <w:rsid w:val="00CC3EE7"/>
    <w:rsid w:val="00CC4186"/>
    <w:rsid w:val="00CC43D4"/>
    <w:rsid w:val="00CC4AE6"/>
    <w:rsid w:val="00CC4AED"/>
    <w:rsid w:val="00CC4B9A"/>
    <w:rsid w:val="00CC4C5A"/>
    <w:rsid w:val="00CC4D27"/>
    <w:rsid w:val="00CC4E4E"/>
    <w:rsid w:val="00CC4F5F"/>
    <w:rsid w:val="00CC4FEE"/>
    <w:rsid w:val="00CC5039"/>
    <w:rsid w:val="00CC51C0"/>
    <w:rsid w:val="00CC51E9"/>
    <w:rsid w:val="00CC524B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6F3"/>
    <w:rsid w:val="00CC6844"/>
    <w:rsid w:val="00CC6D94"/>
    <w:rsid w:val="00CC7124"/>
    <w:rsid w:val="00CC724F"/>
    <w:rsid w:val="00CC72B2"/>
    <w:rsid w:val="00CC7483"/>
    <w:rsid w:val="00CC7A3C"/>
    <w:rsid w:val="00CC7AC5"/>
    <w:rsid w:val="00CC7C65"/>
    <w:rsid w:val="00CC7E31"/>
    <w:rsid w:val="00CC7E70"/>
    <w:rsid w:val="00CC7F1F"/>
    <w:rsid w:val="00CD06E6"/>
    <w:rsid w:val="00CD07BD"/>
    <w:rsid w:val="00CD09B5"/>
    <w:rsid w:val="00CD0D42"/>
    <w:rsid w:val="00CD1036"/>
    <w:rsid w:val="00CD1047"/>
    <w:rsid w:val="00CD110F"/>
    <w:rsid w:val="00CD131A"/>
    <w:rsid w:val="00CD1429"/>
    <w:rsid w:val="00CD14E0"/>
    <w:rsid w:val="00CD18CA"/>
    <w:rsid w:val="00CD18E5"/>
    <w:rsid w:val="00CD1994"/>
    <w:rsid w:val="00CD1AD7"/>
    <w:rsid w:val="00CD1C75"/>
    <w:rsid w:val="00CD228F"/>
    <w:rsid w:val="00CD24CF"/>
    <w:rsid w:val="00CD261F"/>
    <w:rsid w:val="00CD2C15"/>
    <w:rsid w:val="00CD2CF6"/>
    <w:rsid w:val="00CD2D31"/>
    <w:rsid w:val="00CD2D89"/>
    <w:rsid w:val="00CD2E39"/>
    <w:rsid w:val="00CD31C4"/>
    <w:rsid w:val="00CD3474"/>
    <w:rsid w:val="00CD3509"/>
    <w:rsid w:val="00CD353F"/>
    <w:rsid w:val="00CD3A60"/>
    <w:rsid w:val="00CD3B49"/>
    <w:rsid w:val="00CD3CDA"/>
    <w:rsid w:val="00CD3F5C"/>
    <w:rsid w:val="00CD46AD"/>
    <w:rsid w:val="00CD4883"/>
    <w:rsid w:val="00CD501F"/>
    <w:rsid w:val="00CD50C4"/>
    <w:rsid w:val="00CD520C"/>
    <w:rsid w:val="00CD563D"/>
    <w:rsid w:val="00CD591E"/>
    <w:rsid w:val="00CD59A6"/>
    <w:rsid w:val="00CD59E8"/>
    <w:rsid w:val="00CD5B6D"/>
    <w:rsid w:val="00CD5B93"/>
    <w:rsid w:val="00CD5E00"/>
    <w:rsid w:val="00CD5F40"/>
    <w:rsid w:val="00CD6138"/>
    <w:rsid w:val="00CD63FE"/>
    <w:rsid w:val="00CD646C"/>
    <w:rsid w:val="00CD657A"/>
    <w:rsid w:val="00CD6654"/>
    <w:rsid w:val="00CD6977"/>
    <w:rsid w:val="00CD6B57"/>
    <w:rsid w:val="00CD6BCC"/>
    <w:rsid w:val="00CD7252"/>
    <w:rsid w:val="00CD7310"/>
    <w:rsid w:val="00CD744E"/>
    <w:rsid w:val="00CD7625"/>
    <w:rsid w:val="00CD76B5"/>
    <w:rsid w:val="00CD784C"/>
    <w:rsid w:val="00CD796F"/>
    <w:rsid w:val="00CD79C8"/>
    <w:rsid w:val="00CD7BB1"/>
    <w:rsid w:val="00CD7C3D"/>
    <w:rsid w:val="00CE05AE"/>
    <w:rsid w:val="00CE06FC"/>
    <w:rsid w:val="00CE086F"/>
    <w:rsid w:val="00CE089A"/>
    <w:rsid w:val="00CE090F"/>
    <w:rsid w:val="00CE0973"/>
    <w:rsid w:val="00CE0A81"/>
    <w:rsid w:val="00CE0BA4"/>
    <w:rsid w:val="00CE0E87"/>
    <w:rsid w:val="00CE0EA9"/>
    <w:rsid w:val="00CE0F7B"/>
    <w:rsid w:val="00CE0FD3"/>
    <w:rsid w:val="00CE11A6"/>
    <w:rsid w:val="00CE1387"/>
    <w:rsid w:val="00CE15AE"/>
    <w:rsid w:val="00CE15E4"/>
    <w:rsid w:val="00CE16E5"/>
    <w:rsid w:val="00CE18A2"/>
    <w:rsid w:val="00CE206D"/>
    <w:rsid w:val="00CE214A"/>
    <w:rsid w:val="00CE2341"/>
    <w:rsid w:val="00CE24CD"/>
    <w:rsid w:val="00CE29BA"/>
    <w:rsid w:val="00CE2BF9"/>
    <w:rsid w:val="00CE2C1E"/>
    <w:rsid w:val="00CE2E9A"/>
    <w:rsid w:val="00CE2F8B"/>
    <w:rsid w:val="00CE3083"/>
    <w:rsid w:val="00CE33BA"/>
    <w:rsid w:val="00CE35C2"/>
    <w:rsid w:val="00CE39FC"/>
    <w:rsid w:val="00CE3EA4"/>
    <w:rsid w:val="00CE3F7F"/>
    <w:rsid w:val="00CE41FF"/>
    <w:rsid w:val="00CE42DA"/>
    <w:rsid w:val="00CE42FE"/>
    <w:rsid w:val="00CE486C"/>
    <w:rsid w:val="00CE4A6A"/>
    <w:rsid w:val="00CE4A9B"/>
    <w:rsid w:val="00CE4D8A"/>
    <w:rsid w:val="00CE50F4"/>
    <w:rsid w:val="00CE52FE"/>
    <w:rsid w:val="00CE5393"/>
    <w:rsid w:val="00CE53AF"/>
    <w:rsid w:val="00CE5B50"/>
    <w:rsid w:val="00CE5B5B"/>
    <w:rsid w:val="00CE5C30"/>
    <w:rsid w:val="00CE5D24"/>
    <w:rsid w:val="00CE612D"/>
    <w:rsid w:val="00CE621F"/>
    <w:rsid w:val="00CE6233"/>
    <w:rsid w:val="00CE62A5"/>
    <w:rsid w:val="00CE652F"/>
    <w:rsid w:val="00CE65CC"/>
    <w:rsid w:val="00CE661E"/>
    <w:rsid w:val="00CE661F"/>
    <w:rsid w:val="00CE6804"/>
    <w:rsid w:val="00CE6861"/>
    <w:rsid w:val="00CE6BC6"/>
    <w:rsid w:val="00CE6CE3"/>
    <w:rsid w:val="00CE6EAB"/>
    <w:rsid w:val="00CE6ED4"/>
    <w:rsid w:val="00CE7542"/>
    <w:rsid w:val="00CE756F"/>
    <w:rsid w:val="00CE7744"/>
    <w:rsid w:val="00CE796C"/>
    <w:rsid w:val="00CE7AFE"/>
    <w:rsid w:val="00CE7C72"/>
    <w:rsid w:val="00CE7E5A"/>
    <w:rsid w:val="00CE7FAD"/>
    <w:rsid w:val="00CF0383"/>
    <w:rsid w:val="00CF043B"/>
    <w:rsid w:val="00CF0725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36B"/>
    <w:rsid w:val="00CF1440"/>
    <w:rsid w:val="00CF14CA"/>
    <w:rsid w:val="00CF1609"/>
    <w:rsid w:val="00CF1731"/>
    <w:rsid w:val="00CF1754"/>
    <w:rsid w:val="00CF17BE"/>
    <w:rsid w:val="00CF17C6"/>
    <w:rsid w:val="00CF19AC"/>
    <w:rsid w:val="00CF1B25"/>
    <w:rsid w:val="00CF1C32"/>
    <w:rsid w:val="00CF2788"/>
    <w:rsid w:val="00CF280F"/>
    <w:rsid w:val="00CF2856"/>
    <w:rsid w:val="00CF2932"/>
    <w:rsid w:val="00CF297B"/>
    <w:rsid w:val="00CF2995"/>
    <w:rsid w:val="00CF2B7A"/>
    <w:rsid w:val="00CF2EFB"/>
    <w:rsid w:val="00CF312A"/>
    <w:rsid w:val="00CF3263"/>
    <w:rsid w:val="00CF3267"/>
    <w:rsid w:val="00CF34D8"/>
    <w:rsid w:val="00CF362F"/>
    <w:rsid w:val="00CF3666"/>
    <w:rsid w:val="00CF3853"/>
    <w:rsid w:val="00CF3B6D"/>
    <w:rsid w:val="00CF3C83"/>
    <w:rsid w:val="00CF3CD4"/>
    <w:rsid w:val="00CF3DC1"/>
    <w:rsid w:val="00CF3EC8"/>
    <w:rsid w:val="00CF403F"/>
    <w:rsid w:val="00CF4106"/>
    <w:rsid w:val="00CF4142"/>
    <w:rsid w:val="00CF480A"/>
    <w:rsid w:val="00CF49D9"/>
    <w:rsid w:val="00CF4A9F"/>
    <w:rsid w:val="00CF4B7E"/>
    <w:rsid w:val="00CF4E11"/>
    <w:rsid w:val="00CF50A0"/>
    <w:rsid w:val="00CF53BE"/>
    <w:rsid w:val="00CF5846"/>
    <w:rsid w:val="00CF5A01"/>
    <w:rsid w:val="00CF5A73"/>
    <w:rsid w:val="00CF5D19"/>
    <w:rsid w:val="00CF5D89"/>
    <w:rsid w:val="00CF5D9B"/>
    <w:rsid w:val="00CF5F41"/>
    <w:rsid w:val="00CF6058"/>
    <w:rsid w:val="00CF6131"/>
    <w:rsid w:val="00CF6319"/>
    <w:rsid w:val="00CF66BA"/>
    <w:rsid w:val="00CF673C"/>
    <w:rsid w:val="00CF675E"/>
    <w:rsid w:val="00CF67C2"/>
    <w:rsid w:val="00CF6804"/>
    <w:rsid w:val="00CF699E"/>
    <w:rsid w:val="00CF6ABC"/>
    <w:rsid w:val="00CF6EBD"/>
    <w:rsid w:val="00CF70AE"/>
    <w:rsid w:val="00CF73A4"/>
    <w:rsid w:val="00CF7607"/>
    <w:rsid w:val="00CF7643"/>
    <w:rsid w:val="00CF775E"/>
    <w:rsid w:val="00CF77ED"/>
    <w:rsid w:val="00CF787C"/>
    <w:rsid w:val="00CF78B8"/>
    <w:rsid w:val="00D001B0"/>
    <w:rsid w:val="00D001CF"/>
    <w:rsid w:val="00D005DD"/>
    <w:rsid w:val="00D00C85"/>
    <w:rsid w:val="00D00CE4"/>
    <w:rsid w:val="00D00E6A"/>
    <w:rsid w:val="00D01766"/>
    <w:rsid w:val="00D01811"/>
    <w:rsid w:val="00D018E4"/>
    <w:rsid w:val="00D01B7A"/>
    <w:rsid w:val="00D02327"/>
    <w:rsid w:val="00D023EA"/>
    <w:rsid w:val="00D0240C"/>
    <w:rsid w:val="00D02438"/>
    <w:rsid w:val="00D0246C"/>
    <w:rsid w:val="00D027FE"/>
    <w:rsid w:val="00D02836"/>
    <w:rsid w:val="00D02938"/>
    <w:rsid w:val="00D02A38"/>
    <w:rsid w:val="00D02B69"/>
    <w:rsid w:val="00D02C7F"/>
    <w:rsid w:val="00D02EE1"/>
    <w:rsid w:val="00D02F27"/>
    <w:rsid w:val="00D02FEB"/>
    <w:rsid w:val="00D0311D"/>
    <w:rsid w:val="00D03377"/>
    <w:rsid w:val="00D033A4"/>
    <w:rsid w:val="00D03694"/>
    <w:rsid w:val="00D0380E"/>
    <w:rsid w:val="00D03833"/>
    <w:rsid w:val="00D03876"/>
    <w:rsid w:val="00D038A6"/>
    <w:rsid w:val="00D038CF"/>
    <w:rsid w:val="00D03A7B"/>
    <w:rsid w:val="00D03B8C"/>
    <w:rsid w:val="00D03BC2"/>
    <w:rsid w:val="00D03C71"/>
    <w:rsid w:val="00D03E90"/>
    <w:rsid w:val="00D04039"/>
    <w:rsid w:val="00D041E6"/>
    <w:rsid w:val="00D042A2"/>
    <w:rsid w:val="00D04499"/>
    <w:rsid w:val="00D044B7"/>
    <w:rsid w:val="00D04636"/>
    <w:rsid w:val="00D04638"/>
    <w:rsid w:val="00D046F2"/>
    <w:rsid w:val="00D0484A"/>
    <w:rsid w:val="00D04AD8"/>
    <w:rsid w:val="00D04D33"/>
    <w:rsid w:val="00D04DA6"/>
    <w:rsid w:val="00D0508B"/>
    <w:rsid w:val="00D050AB"/>
    <w:rsid w:val="00D052B1"/>
    <w:rsid w:val="00D05392"/>
    <w:rsid w:val="00D0557D"/>
    <w:rsid w:val="00D05B14"/>
    <w:rsid w:val="00D05C9F"/>
    <w:rsid w:val="00D05D77"/>
    <w:rsid w:val="00D05E41"/>
    <w:rsid w:val="00D05F95"/>
    <w:rsid w:val="00D06280"/>
    <w:rsid w:val="00D064BD"/>
    <w:rsid w:val="00D066A8"/>
    <w:rsid w:val="00D06BAD"/>
    <w:rsid w:val="00D06E12"/>
    <w:rsid w:val="00D06EBE"/>
    <w:rsid w:val="00D0711F"/>
    <w:rsid w:val="00D071BA"/>
    <w:rsid w:val="00D0736E"/>
    <w:rsid w:val="00D07530"/>
    <w:rsid w:val="00D075D1"/>
    <w:rsid w:val="00D07682"/>
    <w:rsid w:val="00D07721"/>
    <w:rsid w:val="00D07A1B"/>
    <w:rsid w:val="00D07EE0"/>
    <w:rsid w:val="00D10011"/>
    <w:rsid w:val="00D100F0"/>
    <w:rsid w:val="00D10261"/>
    <w:rsid w:val="00D10427"/>
    <w:rsid w:val="00D10719"/>
    <w:rsid w:val="00D1087E"/>
    <w:rsid w:val="00D1094F"/>
    <w:rsid w:val="00D10BD7"/>
    <w:rsid w:val="00D10C69"/>
    <w:rsid w:val="00D10DBF"/>
    <w:rsid w:val="00D10E25"/>
    <w:rsid w:val="00D1116B"/>
    <w:rsid w:val="00D111B9"/>
    <w:rsid w:val="00D11234"/>
    <w:rsid w:val="00D11304"/>
    <w:rsid w:val="00D114C2"/>
    <w:rsid w:val="00D11891"/>
    <w:rsid w:val="00D118D8"/>
    <w:rsid w:val="00D11E7E"/>
    <w:rsid w:val="00D11F10"/>
    <w:rsid w:val="00D11F25"/>
    <w:rsid w:val="00D11FBA"/>
    <w:rsid w:val="00D120E9"/>
    <w:rsid w:val="00D12138"/>
    <w:rsid w:val="00D12352"/>
    <w:rsid w:val="00D123E1"/>
    <w:rsid w:val="00D12573"/>
    <w:rsid w:val="00D127FE"/>
    <w:rsid w:val="00D1292A"/>
    <w:rsid w:val="00D12BAD"/>
    <w:rsid w:val="00D12CE7"/>
    <w:rsid w:val="00D13149"/>
    <w:rsid w:val="00D131DF"/>
    <w:rsid w:val="00D1372F"/>
    <w:rsid w:val="00D137EE"/>
    <w:rsid w:val="00D138AF"/>
    <w:rsid w:val="00D13906"/>
    <w:rsid w:val="00D13A8E"/>
    <w:rsid w:val="00D13BEA"/>
    <w:rsid w:val="00D13D52"/>
    <w:rsid w:val="00D13DD5"/>
    <w:rsid w:val="00D143C7"/>
    <w:rsid w:val="00D14889"/>
    <w:rsid w:val="00D14B16"/>
    <w:rsid w:val="00D14E7D"/>
    <w:rsid w:val="00D1512F"/>
    <w:rsid w:val="00D15360"/>
    <w:rsid w:val="00D1542F"/>
    <w:rsid w:val="00D1546F"/>
    <w:rsid w:val="00D158FE"/>
    <w:rsid w:val="00D15A40"/>
    <w:rsid w:val="00D15B00"/>
    <w:rsid w:val="00D15D30"/>
    <w:rsid w:val="00D15F20"/>
    <w:rsid w:val="00D15F80"/>
    <w:rsid w:val="00D161A0"/>
    <w:rsid w:val="00D161C7"/>
    <w:rsid w:val="00D16377"/>
    <w:rsid w:val="00D16387"/>
    <w:rsid w:val="00D1652D"/>
    <w:rsid w:val="00D1659B"/>
    <w:rsid w:val="00D16615"/>
    <w:rsid w:val="00D166B2"/>
    <w:rsid w:val="00D167AF"/>
    <w:rsid w:val="00D167B1"/>
    <w:rsid w:val="00D16A8B"/>
    <w:rsid w:val="00D16CA5"/>
    <w:rsid w:val="00D16D6D"/>
    <w:rsid w:val="00D170E3"/>
    <w:rsid w:val="00D1760F"/>
    <w:rsid w:val="00D1767E"/>
    <w:rsid w:val="00D176C8"/>
    <w:rsid w:val="00D1780E"/>
    <w:rsid w:val="00D17896"/>
    <w:rsid w:val="00D17C27"/>
    <w:rsid w:val="00D201D1"/>
    <w:rsid w:val="00D20230"/>
    <w:rsid w:val="00D208A6"/>
    <w:rsid w:val="00D20A83"/>
    <w:rsid w:val="00D20CE5"/>
    <w:rsid w:val="00D20E0A"/>
    <w:rsid w:val="00D20EBC"/>
    <w:rsid w:val="00D211AA"/>
    <w:rsid w:val="00D21238"/>
    <w:rsid w:val="00D21377"/>
    <w:rsid w:val="00D21555"/>
    <w:rsid w:val="00D21879"/>
    <w:rsid w:val="00D219D8"/>
    <w:rsid w:val="00D21C0D"/>
    <w:rsid w:val="00D21D63"/>
    <w:rsid w:val="00D21E52"/>
    <w:rsid w:val="00D223ED"/>
    <w:rsid w:val="00D22934"/>
    <w:rsid w:val="00D22B3E"/>
    <w:rsid w:val="00D22C56"/>
    <w:rsid w:val="00D22C68"/>
    <w:rsid w:val="00D22D4F"/>
    <w:rsid w:val="00D22FA9"/>
    <w:rsid w:val="00D22FD2"/>
    <w:rsid w:val="00D23280"/>
    <w:rsid w:val="00D233AF"/>
    <w:rsid w:val="00D23419"/>
    <w:rsid w:val="00D235B6"/>
    <w:rsid w:val="00D237EE"/>
    <w:rsid w:val="00D23965"/>
    <w:rsid w:val="00D23A09"/>
    <w:rsid w:val="00D23B46"/>
    <w:rsid w:val="00D23C58"/>
    <w:rsid w:val="00D23DF3"/>
    <w:rsid w:val="00D23F23"/>
    <w:rsid w:val="00D23FE6"/>
    <w:rsid w:val="00D240EF"/>
    <w:rsid w:val="00D243DA"/>
    <w:rsid w:val="00D24475"/>
    <w:rsid w:val="00D24506"/>
    <w:rsid w:val="00D246E6"/>
    <w:rsid w:val="00D247B3"/>
    <w:rsid w:val="00D2493A"/>
    <w:rsid w:val="00D24940"/>
    <w:rsid w:val="00D24B44"/>
    <w:rsid w:val="00D24D80"/>
    <w:rsid w:val="00D25433"/>
    <w:rsid w:val="00D2549B"/>
    <w:rsid w:val="00D25522"/>
    <w:rsid w:val="00D25560"/>
    <w:rsid w:val="00D25708"/>
    <w:rsid w:val="00D25F87"/>
    <w:rsid w:val="00D25FD5"/>
    <w:rsid w:val="00D261A6"/>
    <w:rsid w:val="00D26392"/>
    <w:rsid w:val="00D26707"/>
    <w:rsid w:val="00D267C5"/>
    <w:rsid w:val="00D26937"/>
    <w:rsid w:val="00D26F13"/>
    <w:rsid w:val="00D272E8"/>
    <w:rsid w:val="00D27500"/>
    <w:rsid w:val="00D27736"/>
    <w:rsid w:val="00D27987"/>
    <w:rsid w:val="00D27AE4"/>
    <w:rsid w:val="00D27DA0"/>
    <w:rsid w:val="00D27E40"/>
    <w:rsid w:val="00D3004F"/>
    <w:rsid w:val="00D30268"/>
    <w:rsid w:val="00D302B9"/>
    <w:rsid w:val="00D30370"/>
    <w:rsid w:val="00D3044C"/>
    <w:rsid w:val="00D304D4"/>
    <w:rsid w:val="00D305D7"/>
    <w:rsid w:val="00D30657"/>
    <w:rsid w:val="00D30752"/>
    <w:rsid w:val="00D308BB"/>
    <w:rsid w:val="00D30927"/>
    <w:rsid w:val="00D30984"/>
    <w:rsid w:val="00D30B20"/>
    <w:rsid w:val="00D30B7B"/>
    <w:rsid w:val="00D30BF6"/>
    <w:rsid w:val="00D30C43"/>
    <w:rsid w:val="00D30CE5"/>
    <w:rsid w:val="00D30CE8"/>
    <w:rsid w:val="00D30DA1"/>
    <w:rsid w:val="00D30EE5"/>
    <w:rsid w:val="00D311A3"/>
    <w:rsid w:val="00D3134E"/>
    <w:rsid w:val="00D31377"/>
    <w:rsid w:val="00D3145F"/>
    <w:rsid w:val="00D314B7"/>
    <w:rsid w:val="00D3151F"/>
    <w:rsid w:val="00D315CA"/>
    <w:rsid w:val="00D31E96"/>
    <w:rsid w:val="00D32359"/>
    <w:rsid w:val="00D324ED"/>
    <w:rsid w:val="00D32580"/>
    <w:rsid w:val="00D3259F"/>
    <w:rsid w:val="00D329A9"/>
    <w:rsid w:val="00D32BD6"/>
    <w:rsid w:val="00D32C4E"/>
    <w:rsid w:val="00D32E05"/>
    <w:rsid w:val="00D3327D"/>
    <w:rsid w:val="00D332AE"/>
    <w:rsid w:val="00D333FA"/>
    <w:rsid w:val="00D335CD"/>
    <w:rsid w:val="00D338BB"/>
    <w:rsid w:val="00D339CB"/>
    <w:rsid w:val="00D33C93"/>
    <w:rsid w:val="00D33D54"/>
    <w:rsid w:val="00D33E62"/>
    <w:rsid w:val="00D33FCB"/>
    <w:rsid w:val="00D341CC"/>
    <w:rsid w:val="00D342C1"/>
    <w:rsid w:val="00D34545"/>
    <w:rsid w:val="00D34594"/>
    <w:rsid w:val="00D347ED"/>
    <w:rsid w:val="00D34882"/>
    <w:rsid w:val="00D3493D"/>
    <w:rsid w:val="00D34A10"/>
    <w:rsid w:val="00D34A1A"/>
    <w:rsid w:val="00D35086"/>
    <w:rsid w:val="00D35432"/>
    <w:rsid w:val="00D3544D"/>
    <w:rsid w:val="00D354A9"/>
    <w:rsid w:val="00D358D1"/>
    <w:rsid w:val="00D35AD8"/>
    <w:rsid w:val="00D35B0B"/>
    <w:rsid w:val="00D35BEE"/>
    <w:rsid w:val="00D36179"/>
    <w:rsid w:val="00D361BD"/>
    <w:rsid w:val="00D36456"/>
    <w:rsid w:val="00D36475"/>
    <w:rsid w:val="00D3654E"/>
    <w:rsid w:val="00D369EE"/>
    <w:rsid w:val="00D36A02"/>
    <w:rsid w:val="00D36A39"/>
    <w:rsid w:val="00D36D21"/>
    <w:rsid w:val="00D37454"/>
    <w:rsid w:val="00D375AF"/>
    <w:rsid w:val="00D3778D"/>
    <w:rsid w:val="00D377F2"/>
    <w:rsid w:val="00D3781E"/>
    <w:rsid w:val="00D4002A"/>
    <w:rsid w:val="00D4007C"/>
    <w:rsid w:val="00D4016F"/>
    <w:rsid w:val="00D40194"/>
    <w:rsid w:val="00D4055F"/>
    <w:rsid w:val="00D4056D"/>
    <w:rsid w:val="00D4088F"/>
    <w:rsid w:val="00D41383"/>
    <w:rsid w:val="00D4166F"/>
    <w:rsid w:val="00D417C7"/>
    <w:rsid w:val="00D417E5"/>
    <w:rsid w:val="00D417FD"/>
    <w:rsid w:val="00D41CB1"/>
    <w:rsid w:val="00D41FE0"/>
    <w:rsid w:val="00D4200C"/>
    <w:rsid w:val="00D4202C"/>
    <w:rsid w:val="00D4203D"/>
    <w:rsid w:val="00D42177"/>
    <w:rsid w:val="00D4232F"/>
    <w:rsid w:val="00D4234F"/>
    <w:rsid w:val="00D42538"/>
    <w:rsid w:val="00D42558"/>
    <w:rsid w:val="00D42A6D"/>
    <w:rsid w:val="00D42C52"/>
    <w:rsid w:val="00D42D27"/>
    <w:rsid w:val="00D42D31"/>
    <w:rsid w:val="00D42F01"/>
    <w:rsid w:val="00D4316F"/>
    <w:rsid w:val="00D43A9F"/>
    <w:rsid w:val="00D43C1B"/>
    <w:rsid w:val="00D43CD7"/>
    <w:rsid w:val="00D43E1B"/>
    <w:rsid w:val="00D43EFB"/>
    <w:rsid w:val="00D43FD8"/>
    <w:rsid w:val="00D4410E"/>
    <w:rsid w:val="00D4427E"/>
    <w:rsid w:val="00D44402"/>
    <w:rsid w:val="00D445C3"/>
    <w:rsid w:val="00D446B9"/>
    <w:rsid w:val="00D44A79"/>
    <w:rsid w:val="00D44C32"/>
    <w:rsid w:val="00D44C57"/>
    <w:rsid w:val="00D45110"/>
    <w:rsid w:val="00D455A3"/>
    <w:rsid w:val="00D45818"/>
    <w:rsid w:val="00D45A02"/>
    <w:rsid w:val="00D45B73"/>
    <w:rsid w:val="00D45BBD"/>
    <w:rsid w:val="00D45C1F"/>
    <w:rsid w:val="00D45C86"/>
    <w:rsid w:val="00D46055"/>
    <w:rsid w:val="00D460E2"/>
    <w:rsid w:val="00D461BA"/>
    <w:rsid w:val="00D46421"/>
    <w:rsid w:val="00D465C2"/>
    <w:rsid w:val="00D466CA"/>
    <w:rsid w:val="00D466E0"/>
    <w:rsid w:val="00D4692A"/>
    <w:rsid w:val="00D4693D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382"/>
    <w:rsid w:val="00D474CC"/>
    <w:rsid w:val="00D475D9"/>
    <w:rsid w:val="00D47917"/>
    <w:rsid w:val="00D47C7F"/>
    <w:rsid w:val="00D47F81"/>
    <w:rsid w:val="00D5058B"/>
    <w:rsid w:val="00D50964"/>
    <w:rsid w:val="00D50967"/>
    <w:rsid w:val="00D50E14"/>
    <w:rsid w:val="00D51039"/>
    <w:rsid w:val="00D5121B"/>
    <w:rsid w:val="00D51288"/>
    <w:rsid w:val="00D514F4"/>
    <w:rsid w:val="00D5150C"/>
    <w:rsid w:val="00D51675"/>
    <w:rsid w:val="00D516E7"/>
    <w:rsid w:val="00D51797"/>
    <w:rsid w:val="00D518E7"/>
    <w:rsid w:val="00D51929"/>
    <w:rsid w:val="00D51D6E"/>
    <w:rsid w:val="00D51EDA"/>
    <w:rsid w:val="00D51FF8"/>
    <w:rsid w:val="00D5200A"/>
    <w:rsid w:val="00D52214"/>
    <w:rsid w:val="00D522B1"/>
    <w:rsid w:val="00D52432"/>
    <w:rsid w:val="00D5288F"/>
    <w:rsid w:val="00D52B22"/>
    <w:rsid w:val="00D52B9E"/>
    <w:rsid w:val="00D52E8E"/>
    <w:rsid w:val="00D52F90"/>
    <w:rsid w:val="00D53252"/>
    <w:rsid w:val="00D53311"/>
    <w:rsid w:val="00D533A5"/>
    <w:rsid w:val="00D535C3"/>
    <w:rsid w:val="00D535E8"/>
    <w:rsid w:val="00D5386F"/>
    <w:rsid w:val="00D53C1A"/>
    <w:rsid w:val="00D53C5A"/>
    <w:rsid w:val="00D53F0A"/>
    <w:rsid w:val="00D53FAD"/>
    <w:rsid w:val="00D540C5"/>
    <w:rsid w:val="00D541EC"/>
    <w:rsid w:val="00D542FA"/>
    <w:rsid w:val="00D54417"/>
    <w:rsid w:val="00D54B19"/>
    <w:rsid w:val="00D54B41"/>
    <w:rsid w:val="00D54CEE"/>
    <w:rsid w:val="00D5512A"/>
    <w:rsid w:val="00D5523B"/>
    <w:rsid w:val="00D552D2"/>
    <w:rsid w:val="00D5581B"/>
    <w:rsid w:val="00D55B4C"/>
    <w:rsid w:val="00D55FF0"/>
    <w:rsid w:val="00D5614F"/>
    <w:rsid w:val="00D56222"/>
    <w:rsid w:val="00D5630D"/>
    <w:rsid w:val="00D56322"/>
    <w:rsid w:val="00D5639E"/>
    <w:rsid w:val="00D56A16"/>
    <w:rsid w:val="00D56B66"/>
    <w:rsid w:val="00D56BEF"/>
    <w:rsid w:val="00D57134"/>
    <w:rsid w:val="00D572BE"/>
    <w:rsid w:val="00D57351"/>
    <w:rsid w:val="00D573D4"/>
    <w:rsid w:val="00D5747A"/>
    <w:rsid w:val="00D5750E"/>
    <w:rsid w:val="00D5753B"/>
    <w:rsid w:val="00D5755D"/>
    <w:rsid w:val="00D57787"/>
    <w:rsid w:val="00D579A8"/>
    <w:rsid w:val="00D6004C"/>
    <w:rsid w:val="00D60288"/>
    <w:rsid w:val="00D60295"/>
    <w:rsid w:val="00D6037E"/>
    <w:rsid w:val="00D604B9"/>
    <w:rsid w:val="00D60823"/>
    <w:rsid w:val="00D60A11"/>
    <w:rsid w:val="00D60CEC"/>
    <w:rsid w:val="00D61504"/>
    <w:rsid w:val="00D619E4"/>
    <w:rsid w:val="00D61B26"/>
    <w:rsid w:val="00D61BCA"/>
    <w:rsid w:val="00D61BD3"/>
    <w:rsid w:val="00D61BF8"/>
    <w:rsid w:val="00D61D6D"/>
    <w:rsid w:val="00D61F21"/>
    <w:rsid w:val="00D62157"/>
    <w:rsid w:val="00D62181"/>
    <w:rsid w:val="00D62493"/>
    <w:rsid w:val="00D624C7"/>
    <w:rsid w:val="00D62599"/>
    <w:rsid w:val="00D62958"/>
    <w:rsid w:val="00D62C00"/>
    <w:rsid w:val="00D62D3C"/>
    <w:rsid w:val="00D62E88"/>
    <w:rsid w:val="00D632D6"/>
    <w:rsid w:val="00D6363D"/>
    <w:rsid w:val="00D63936"/>
    <w:rsid w:val="00D63B66"/>
    <w:rsid w:val="00D63D32"/>
    <w:rsid w:val="00D63DB5"/>
    <w:rsid w:val="00D63EC8"/>
    <w:rsid w:val="00D6421F"/>
    <w:rsid w:val="00D643DC"/>
    <w:rsid w:val="00D64938"/>
    <w:rsid w:val="00D64E3A"/>
    <w:rsid w:val="00D65066"/>
    <w:rsid w:val="00D65454"/>
    <w:rsid w:val="00D654A9"/>
    <w:rsid w:val="00D65814"/>
    <w:rsid w:val="00D65949"/>
    <w:rsid w:val="00D65BB1"/>
    <w:rsid w:val="00D65E81"/>
    <w:rsid w:val="00D66190"/>
    <w:rsid w:val="00D66436"/>
    <w:rsid w:val="00D66845"/>
    <w:rsid w:val="00D66A97"/>
    <w:rsid w:val="00D66B1A"/>
    <w:rsid w:val="00D66E1D"/>
    <w:rsid w:val="00D66EB1"/>
    <w:rsid w:val="00D6716E"/>
    <w:rsid w:val="00D67429"/>
    <w:rsid w:val="00D674FB"/>
    <w:rsid w:val="00D67696"/>
    <w:rsid w:val="00D67A15"/>
    <w:rsid w:val="00D67C1F"/>
    <w:rsid w:val="00D67D25"/>
    <w:rsid w:val="00D67D48"/>
    <w:rsid w:val="00D67DE3"/>
    <w:rsid w:val="00D67DE7"/>
    <w:rsid w:val="00D67DF9"/>
    <w:rsid w:val="00D67E4B"/>
    <w:rsid w:val="00D67E62"/>
    <w:rsid w:val="00D67ED5"/>
    <w:rsid w:val="00D67F6D"/>
    <w:rsid w:val="00D67FDB"/>
    <w:rsid w:val="00D70033"/>
    <w:rsid w:val="00D70298"/>
    <w:rsid w:val="00D7034E"/>
    <w:rsid w:val="00D703BA"/>
    <w:rsid w:val="00D703D6"/>
    <w:rsid w:val="00D7040A"/>
    <w:rsid w:val="00D706B5"/>
    <w:rsid w:val="00D70824"/>
    <w:rsid w:val="00D7083B"/>
    <w:rsid w:val="00D70850"/>
    <w:rsid w:val="00D70ED9"/>
    <w:rsid w:val="00D70F73"/>
    <w:rsid w:val="00D71285"/>
    <w:rsid w:val="00D71338"/>
    <w:rsid w:val="00D71348"/>
    <w:rsid w:val="00D718D9"/>
    <w:rsid w:val="00D7190A"/>
    <w:rsid w:val="00D71AD2"/>
    <w:rsid w:val="00D71AFA"/>
    <w:rsid w:val="00D71B54"/>
    <w:rsid w:val="00D71D69"/>
    <w:rsid w:val="00D72094"/>
    <w:rsid w:val="00D7210E"/>
    <w:rsid w:val="00D72139"/>
    <w:rsid w:val="00D7229A"/>
    <w:rsid w:val="00D723EC"/>
    <w:rsid w:val="00D72519"/>
    <w:rsid w:val="00D7265D"/>
    <w:rsid w:val="00D72858"/>
    <w:rsid w:val="00D7295F"/>
    <w:rsid w:val="00D72977"/>
    <w:rsid w:val="00D72A5F"/>
    <w:rsid w:val="00D73098"/>
    <w:rsid w:val="00D73355"/>
    <w:rsid w:val="00D73396"/>
    <w:rsid w:val="00D735DC"/>
    <w:rsid w:val="00D73954"/>
    <w:rsid w:val="00D7395E"/>
    <w:rsid w:val="00D73979"/>
    <w:rsid w:val="00D73BC4"/>
    <w:rsid w:val="00D73DB3"/>
    <w:rsid w:val="00D74039"/>
    <w:rsid w:val="00D740AD"/>
    <w:rsid w:val="00D74532"/>
    <w:rsid w:val="00D74570"/>
    <w:rsid w:val="00D749F6"/>
    <w:rsid w:val="00D74A15"/>
    <w:rsid w:val="00D74A9D"/>
    <w:rsid w:val="00D74C30"/>
    <w:rsid w:val="00D74E0A"/>
    <w:rsid w:val="00D74F21"/>
    <w:rsid w:val="00D74FB3"/>
    <w:rsid w:val="00D74FEC"/>
    <w:rsid w:val="00D753CD"/>
    <w:rsid w:val="00D753E1"/>
    <w:rsid w:val="00D75453"/>
    <w:rsid w:val="00D7569C"/>
    <w:rsid w:val="00D757E8"/>
    <w:rsid w:val="00D7599A"/>
    <w:rsid w:val="00D75A9C"/>
    <w:rsid w:val="00D75B3E"/>
    <w:rsid w:val="00D75BAB"/>
    <w:rsid w:val="00D75F8F"/>
    <w:rsid w:val="00D7600F"/>
    <w:rsid w:val="00D7631B"/>
    <w:rsid w:val="00D76342"/>
    <w:rsid w:val="00D76598"/>
    <w:rsid w:val="00D76838"/>
    <w:rsid w:val="00D768F7"/>
    <w:rsid w:val="00D7691C"/>
    <w:rsid w:val="00D76B96"/>
    <w:rsid w:val="00D76D04"/>
    <w:rsid w:val="00D773DF"/>
    <w:rsid w:val="00D774DD"/>
    <w:rsid w:val="00D77723"/>
    <w:rsid w:val="00D77841"/>
    <w:rsid w:val="00D778DE"/>
    <w:rsid w:val="00D77B87"/>
    <w:rsid w:val="00D77D19"/>
    <w:rsid w:val="00D77DC3"/>
    <w:rsid w:val="00D77F99"/>
    <w:rsid w:val="00D8016A"/>
    <w:rsid w:val="00D802A2"/>
    <w:rsid w:val="00D80AAC"/>
    <w:rsid w:val="00D80D31"/>
    <w:rsid w:val="00D80D96"/>
    <w:rsid w:val="00D80E00"/>
    <w:rsid w:val="00D80E07"/>
    <w:rsid w:val="00D80F6B"/>
    <w:rsid w:val="00D81048"/>
    <w:rsid w:val="00D8150F"/>
    <w:rsid w:val="00D81620"/>
    <w:rsid w:val="00D819A3"/>
    <w:rsid w:val="00D81B1B"/>
    <w:rsid w:val="00D81D08"/>
    <w:rsid w:val="00D81D70"/>
    <w:rsid w:val="00D81E00"/>
    <w:rsid w:val="00D81E33"/>
    <w:rsid w:val="00D82130"/>
    <w:rsid w:val="00D8275D"/>
    <w:rsid w:val="00D829E3"/>
    <w:rsid w:val="00D82CFB"/>
    <w:rsid w:val="00D82D8E"/>
    <w:rsid w:val="00D82F32"/>
    <w:rsid w:val="00D82F64"/>
    <w:rsid w:val="00D8303B"/>
    <w:rsid w:val="00D8331B"/>
    <w:rsid w:val="00D8341E"/>
    <w:rsid w:val="00D83730"/>
    <w:rsid w:val="00D83FA2"/>
    <w:rsid w:val="00D83FF9"/>
    <w:rsid w:val="00D846F8"/>
    <w:rsid w:val="00D84773"/>
    <w:rsid w:val="00D847AF"/>
    <w:rsid w:val="00D848F4"/>
    <w:rsid w:val="00D849E0"/>
    <w:rsid w:val="00D84C6E"/>
    <w:rsid w:val="00D84FBA"/>
    <w:rsid w:val="00D852F9"/>
    <w:rsid w:val="00D8535F"/>
    <w:rsid w:val="00D8538D"/>
    <w:rsid w:val="00D85835"/>
    <w:rsid w:val="00D859F1"/>
    <w:rsid w:val="00D85A58"/>
    <w:rsid w:val="00D85A88"/>
    <w:rsid w:val="00D85C3D"/>
    <w:rsid w:val="00D85D7F"/>
    <w:rsid w:val="00D85DF0"/>
    <w:rsid w:val="00D85E12"/>
    <w:rsid w:val="00D85ED7"/>
    <w:rsid w:val="00D8639B"/>
    <w:rsid w:val="00D8639C"/>
    <w:rsid w:val="00D86619"/>
    <w:rsid w:val="00D8678E"/>
    <w:rsid w:val="00D867F7"/>
    <w:rsid w:val="00D86954"/>
    <w:rsid w:val="00D86A1E"/>
    <w:rsid w:val="00D86CEA"/>
    <w:rsid w:val="00D86D5C"/>
    <w:rsid w:val="00D86DF5"/>
    <w:rsid w:val="00D86F36"/>
    <w:rsid w:val="00D8707A"/>
    <w:rsid w:val="00D870A2"/>
    <w:rsid w:val="00D870F4"/>
    <w:rsid w:val="00D8714A"/>
    <w:rsid w:val="00D87643"/>
    <w:rsid w:val="00D876FF"/>
    <w:rsid w:val="00D877CA"/>
    <w:rsid w:val="00D87BCE"/>
    <w:rsid w:val="00D87D5C"/>
    <w:rsid w:val="00D87F45"/>
    <w:rsid w:val="00D90081"/>
    <w:rsid w:val="00D9017B"/>
    <w:rsid w:val="00D903F8"/>
    <w:rsid w:val="00D9053E"/>
    <w:rsid w:val="00D90751"/>
    <w:rsid w:val="00D90862"/>
    <w:rsid w:val="00D90C37"/>
    <w:rsid w:val="00D90C79"/>
    <w:rsid w:val="00D90D46"/>
    <w:rsid w:val="00D90EF4"/>
    <w:rsid w:val="00D91086"/>
    <w:rsid w:val="00D91094"/>
    <w:rsid w:val="00D91261"/>
    <w:rsid w:val="00D9126C"/>
    <w:rsid w:val="00D913E1"/>
    <w:rsid w:val="00D914EC"/>
    <w:rsid w:val="00D916E6"/>
    <w:rsid w:val="00D91B0D"/>
    <w:rsid w:val="00D91C4E"/>
    <w:rsid w:val="00D91DD9"/>
    <w:rsid w:val="00D92147"/>
    <w:rsid w:val="00D923BD"/>
    <w:rsid w:val="00D92643"/>
    <w:rsid w:val="00D926B7"/>
    <w:rsid w:val="00D92750"/>
    <w:rsid w:val="00D92755"/>
    <w:rsid w:val="00D927CD"/>
    <w:rsid w:val="00D92E19"/>
    <w:rsid w:val="00D93711"/>
    <w:rsid w:val="00D937FD"/>
    <w:rsid w:val="00D93815"/>
    <w:rsid w:val="00D9391D"/>
    <w:rsid w:val="00D93A16"/>
    <w:rsid w:val="00D93C05"/>
    <w:rsid w:val="00D93C5B"/>
    <w:rsid w:val="00D93FA1"/>
    <w:rsid w:val="00D942B0"/>
    <w:rsid w:val="00D942C3"/>
    <w:rsid w:val="00D94585"/>
    <w:rsid w:val="00D9460D"/>
    <w:rsid w:val="00D94843"/>
    <w:rsid w:val="00D948E3"/>
    <w:rsid w:val="00D9493A"/>
    <w:rsid w:val="00D94B13"/>
    <w:rsid w:val="00D94C5F"/>
    <w:rsid w:val="00D94CF6"/>
    <w:rsid w:val="00D953C7"/>
    <w:rsid w:val="00D957A2"/>
    <w:rsid w:val="00D95B31"/>
    <w:rsid w:val="00D95D2B"/>
    <w:rsid w:val="00D962D4"/>
    <w:rsid w:val="00D96305"/>
    <w:rsid w:val="00D964A1"/>
    <w:rsid w:val="00D96558"/>
    <w:rsid w:val="00D96AEC"/>
    <w:rsid w:val="00D96E69"/>
    <w:rsid w:val="00D9705B"/>
    <w:rsid w:val="00D971F9"/>
    <w:rsid w:val="00D97677"/>
    <w:rsid w:val="00D97776"/>
    <w:rsid w:val="00D97786"/>
    <w:rsid w:val="00D97788"/>
    <w:rsid w:val="00D97A23"/>
    <w:rsid w:val="00D97A30"/>
    <w:rsid w:val="00D97B74"/>
    <w:rsid w:val="00D97D8B"/>
    <w:rsid w:val="00D97DDD"/>
    <w:rsid w:val="00DA00D1"/>
    <w:rsid w:val="00DA01C9"/>
    <w:rsid w:val="00DA04A6"/>
    <w:rsid w:val="00DA077F"/>
    <w:rsid w:val="00DA0782"/>
    <w:rsid w:val="00DA0974"/>
    <w:rsid w:val="00DA0BFF"/>
    <w:rsid w:val="00DA0C31"/>
    <w:rsid w:val="00DA0F26"/>
    <w:rsid w:val="00DA1248"/>
    <w:rsid w:val="00DA16BD"/>
    <w:rsid w:val="00DA1A32"/>
    <w:rsid w:val="00DA1A3F"/>
    <w:rsid w:val="00DA1D9C"/>
    <w:rsid w:val="00DA2210"/>
    <w:rsid w:val="00DA22F6"/>
    <w:rsid w:val="00DA2433"/>
    <w:rsid w:val="00DA2563"/>
    <w:rsid w:val="00DA2612"/>
    <w:rsid w:val="00DA2640"/>
    <w:rsid w:val="00DA26A1"/>
    <w:rsid w:val="00DA26BF"/>
    <w:rsid w:val="00DA2729"/>
    <w:rsid w:val="00DA2847"/>
    <w:rsid w:val="00DA2B70"/>
    <w:rsid w:val="00DA2CF9"/>
    <w:rsid w:val="00DA2E1F"/>
    <w:rsid w:val="00DA32F1"/>
    <w:rsid w:val="00DA335E"/>
    <w:rsid w:val="00DA34A0"/>
    <w:rsid w:val="00DA358A"/>
    <w:rsid w:val="00DA378A"/>
    <w:rsid w:val="00DA37B6"/>
    <w:rsid w:val="00DA3A25"/>
    <w:rsid w:val="00DA3AE9"/>
    <w:rsid w:val="00DA3B16"/>
    <w:rsid w:val="00DA3B88"/>
    <w:rsid w:val="00DA3BD0"/>
    <w:rsid w:val="00DA3CF0"/>
    <w:rsid w:val="00DA3D8C"/>
    <w:rsid w:val="00DA4161"/>
    <w:rsid w:val="00DA46BE"/>
    <w:rsid w:val="00DA482A"/>
    <w:rsid w:val="00DA4837"/>
    <w:rsid w:val="00DA4903"/>
    <w:rsid w:val="00DA4A97"/>
    <w:rsid w:val="00DA4BFC"/>
    <w:rsid w:val="00DA4C16"/>
    <w:rsid w:val="00DA4DB3"/>
    <w:rsid w:val="00DA509C"/>
    <w:rsid w:val="00DA50B2"/>
    <w:rsid w:val="00DA527B"/>
    <w:rsid w:val="00DA5413"/>
    <w:rsid w:val="00DA5428"/>
    <w:rsid w:val="00DA544C"/>
    <w:rsid w:val="00DA54AA"/>
    <w:rsid w:val="00DA54F8"/>
    <w:rsid w:val="00DA5542"/>
    <w:rsid w:val="00DA56C9"/>
    <w:rsid w:val="00DA580D"/>
    <w:rsid w:val="00DA5AC5"/>
    <w:rsid w:val="00DA5C68"/>
    <w:rsid w:val="00DA5D5E"/>
    <w:rsid w:val="00DA5E87"/>
    <w:rsid w:val="00DA5F7C"/>
    <w:rsid w:val="00DA5FBD"/>
    <w:rsid w:val="00DA617A"/>
    <w:rsid w:val="00DA6B0D"/>
    <w:rsid w:val="00DA6CA1"/>
    <w:rsid w:val="00DA6D4B"/>
    <w:rsid w:val="00DA6E50"/>
    <w:rsid w:val="00DA7016"/>
    <w:rsid w:val="00DA7038"/>
    <w:rsid w:val="00DA704F"/>
    <w:rsid w:val="00DA7115"/>
    <w:rsid w:val="00DA716B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9F8"/>
    <w:rsid w:val="00DA7AB9"/>
    <w:rsid w:val="00DA7FD0"/>
    <w:rsid w:val="00DB0098"/>
    <w:rsid w:val="00DB0383"/>
    <w:rsid w:val="00DB03CB"/>
    <w:rsid w:val="00DB0502"/>
    <w:rsid w:val="00DB0564"/>
    <w:rsid w:val="00DB07B3"/>
    <w:rsid w:val="00DB091A"/>
    <w:rsid w:val="00DB0B9E"/>
    <w:rsid w:val="00DB0BCB"/>
    <w:rsid w:val="00DB0D94"/>
    <w:rsid w:val="00DB0ECC"/>
    <w:rsid w:val="00DB0ECE"/>
    <w:rsid w:val="00DB0F7E"/>
    <w:rsid w:val="00DB10D5"/>
    <w:rsid w:val="00DB1377"/>
    <w:rsid w:val="00DB1473"/>
    <w:rsid w:val="00DB169C"/>
    <w:rsid w:val="00DB1724"/>
    <w:rsid w:val="00DB193A"/>
    <w:rsid w:val="00DB1E5A"/>
    <w:rsid w:val="00DB2037"/>
    <w:rsid w:val="00DB21D9"/>
    <w:rsid w:val="00DB237B"/>
    <w:rsid w:val="00DB2480"/>
    <w:rsid w:val="00DB310E"/>
    <w:rsid w:val="00DB31ED"/>
    <w:rsid w:val="00DB339A"/>
    <w:rsid w:val="00DB36CF"/>
    <w:rsid w:val="00DB3958"/>
    <w:rsid w:val="00DB3A18"/>
    <w:rsid w:val="00DB3A54"/>
    <w:rsid w:val="00DB3B22"/>
    <w:rsid w:val="00DB3BF1"/>
    <w:rsid w:val="00DB3CD7"/>
    <w:rsid w:val="00DB3E66"/>
    <w:rsid w:val="00DB3EC7"/>
    <w:rsid w:val="00DB403D"/>
    <w:rsid w:val="00DB4318"/>
    <w:rsid w:val="00DB4380"/>
    <w:rsid w:val="00DB438E"/>
    <w:rsid w:val="00DB4409"/>
    <w:rsid w:val="00DB4630"/>
    <w:rsid w:val="00DB4677"/>
    <w:rsid w:val="00DB483C"/>
    <w:rsid w:val="00DB486A"/>
    <w:rsid w:val="00DB4AE8"/>
    <w:rsid w:val="00DB4BCA"/>
    <w:rsid w:val="00DB4C94"/>
    <w:rsid w:val="00DB4DD1"/>
    <w:rsid w:val="00DB4E0E"/>
    <w:rsid w:val="00DB4E50"/>
    <w:rsid w:val="00DB4EF9"/>
    <w:rsid w:val="00DB4FA5"/>
    <w:rsid w:val="00DB5167"/>
    <w:rsid w:val="00DB54E4"/>
    <w:rsid w:val="00DB569E"/>
    <w:rsid w:val="00DB5B5E"/>
    <w:rsid w:val="00DB5D6E"/>
    <w:rsid w:val="00DB5DE6"/>
    <w:rsid w:val="00DB5E4B"/>
    <w:rsid w:val="00DB5E6B"/>
    <w:rsid w:val="00DB5F7C"/>
    <w:rsid w:val="00DB6049"/>
    <w:rsid w:val="00DB6A78"/>
    <w:rsid w:val="00DB6B23"/>
    <w:rsid w:val="00DB6EF9"/>
    <w:rsid w:val="00DB7028"/>
    <w:rsid w:val="00DB7326"/>
    <w:rsid w:val="00DB739D"/>
    <w:rsid w:val="00DB747B"/>
    <w:rsid w:val="00DB74B8"/>
    <w:rsid w:val="00DB7686"/>
    <w:rsid w:val="00DB7753"/>
    <w:rsid w:val="00DB785F"/>
    <w:rsid w:val="00DB7D4C"/>
    <w:rsid w:val="00DB7D65"/>
    <w:rsid w:val="00DB7DF7"/>
    <w:rsid w:val="00DB7F70"/>
    <w:rsid w:val="00DC014D"/>
    <w:rsid w:val="00DC055B"/>
    <w:rsid w:val="00DC0571"/>
    <w:rsid w:val="00DC059F"/>
    <w:rsid w:val="00DC06FE"/>
    <w:rsid w:val="00DC0A46"/>
    <w:rsid w:val="00DC1BBA"/>
    <w:rsid w:val="00DC1CFF"/>
    <w:rsid w:val="00DC241F"/>
    <w:rsid w:val="00DC2633"/>
    <w:rsid w:val="00DC265F"/>
    <w:rsid w:val="00DC2972"/>
    <w:rsid w:val="00DC29A3"/>
    <w:rsid w:val="00DC29BA"/>
    <w:rsid w:val="00DC2E36"/>
    <w:rsid w:val="00DC2E48"/>
    <w:rsid w:val="00DC2EC4"/>
    <w:rsid w:val="00DC2EFF"/>
    <w:rsid w:val="00DC3008"/>
    <w:rsid w:val="00DC3185"/>
    <w:rsid w:val="00DC32E9"/>
    <w:rsid w:val="00DC3582"/>
    <w:rsid w:val="00DC35B1"/>
    <w:rsid w:val="00DC3641"/>
    <w:rsid w:val="00DC373C"/>
    <w:rsid w:val="00DC396F"/>
    <w:rsid w:val="00DC39FF"/>
    <w:rsid w:val="00DC3A6C"/>
    <w:rsid w:val="00DC3B88"/>
    <w:rsid w:val="00DC3E5B"/>
    <w:rsid w:val="00DC3EF8"/>
    <w:rsid w:val="00DC42DB"/>
    <w:rsid w:val="00DC445F"/>
    <w:rsid w:val="00DC44B9"/>
    <w:rsid w:val="00DC44FB"/>
    <w:rsid w:val="00DC49DA"/>
    <w:rsid w:val="00DC4A04"/>
    <w:rsid w:val="00DC4B00"/>
    <w:rsid w:val="00DC4C18"/>
    <w:rsid w:val="00DC5710"/>
    <w:rsid w:val="00DC5B14"/>
    <w:rsid w:val="00DC5BA5"/>
    <w:rsid w:val="00DC5BAD"/>
    <w:rsid w:val="00DC5BE5"/>
    <w:rsid w:val="00DC5DAE"/>
    <w:rsid w:val="00DC6340"/>
    <w:rsid w:val="00DC63CE"/>
    <w:rsid w:val="00DC68EC"/>
    <w:rsid w:val="00DC6AD6"/>
    <w:rsid w:val="00DC6E43"/>
    <w:rsid w:val="00DC6F90"/>
    <w:rsid w:val="00DC72FC"/>
    <w:rsid w:val="00DC74F3"/>
    <w:rsid w:val="00DC7702"/>
    <w:rsid w:val="00DC7843"/>
    <w:rsid w:val="00DC794F"/>
    <w:rsid w:val="00DC79CB"/>
    <w:rsid w:val="00DC7BC1"/>
    <w:rsid w:val="00DC7D79"/>
    <w:rsid w:val="00DC7F5D"/>
    <w:rsid w:val="00DD014E"/>
    <w:rsid w:val="00DD061A"/>
    <w:rsid w:val="00DD06C1"/>
    <w:rsid w:val="00DD0771"/>
    <w:rsid w:val="00DD0851"/>
    <w:rsid w:val="00DD0B56"/>
    <w:rsid w:val="00DD0BD3"/>
    <w:rsid w:val="00DD0D23"/>
    <w:rsid w:val="00DD0DBF"/>
    <w:rsid w:val="00DD11E3"/>
    <w:rsid w:val="00DD1462"/>
    <w:rsid w:val="00DD18AC"/>
    <w:rsid w:val="00DD1981"/>
    <w:rsid w:val="00DD19E1"/>
    <w:rsid w:val="00DD19FF"/>
    <w:rsid w:val="00DD1B48"/>
    <w:rsid w:val="00DD1BFD"/>
    <w:rsid w:val="00DD1EB0"/>
    <w:rsid w:val="00DD1F17"/>
    <w:rsid w:val="00DD2052"/>
    <w:rsid w:val="00DD220B"/>
    <w:rsid w:val="00DD2327"/>
    <w:rsid w:val="00DD2702"/>
    <w:rsid w:val="00DD2775"/>
    <w:rsid w:val="00DD3049"/>
    <w:rsid w:val="00DD306E"/>
    <w:rsid w:val="00DD3194"/>
    <w:rsid w:val="00DD34FE"/>
    <w:rsid w:val="00DD35FD"/>
    <w:rsid w:val="00DD3717"/>
    <w:rsid w:val="00DD3A92"/>
    <w:rsid w:val="00DD3D9A"/>
    <w:rsid w:val="00DD3F9A"/>
    <w:rsid w:val="00DD3FA7"/>
    <w:rsid w:val="00DD403C"/>
    <w:rsid w:val="00DD4446"/>
    <w:rsid w:val="00DD44A7"/>
    <w:rsid w:val="00DD4526"/>
    <w:rsid w:val="00DD458E"/>
    <w:rsid w:val="00DD4662"/>
    <w:rsid w:val="00DD470C"/>
    <w:rsid w:val="00DD4868"/>
    <w:rsid w:val="00DD490B"/>
    <w:rsid w:val="00DD49E2"/>
    <w:rsid w:val="00DD4D01"/>
    <w:rsid w:val="00DD4DFC"/>
    <w:rsid w:val="00DD4FB2"/>
    <w:rsid w:val="00DD51EC"/>
    <w:rsid w:val="00DD5207"/>
    <w:rsid w:val="00DD5318"/>
    <w:rsid w:val="00DD5470"/>
    <w:rsid w:val="00DD54B1"/>
    <w:rsid w:val="00DD5834"/>
    <w:rsid w:val="00DD5860"/>
    <w:rsid w:val="00DD5877"/>
    <w:rsid w:val="00DD5B55"/>
    <w:rsid w:val="00DD5B80"/>
    <w:rsid w:val="00DD5CAC"/>
    <w:rsid w:val="00DD5CDB"/>
    <w:rsid w:val="00DD5D4B"/>
    <w:rsid w:val="00DD5E1D"/>
    <w:rsid w:val="00DD5F0C"/>
    <w:rsid w:val="00DD5FD6"/>
    <w:rsid w:val="00DD6057"/>
    <w:rsid w:val="00DD60CD"/>
    <w:rsid w:val="00DD6250"/>
    <w:rsid w:val="00DD63FB"/>
    <w:rsid w:val="00DD6593"/>
    <w:rsid w:val="00DD65D9"/>
    <w:rsid w:val="00DD66A9"/>
    <w:rsid w:val="00DD6746"/>
    <w:rsid w:val="00DD6E70"/>
    <w:rsid w:val="00DD6F65"/>
    <w:rsid w:val="00DD6FFF"/>
    <w:rsid w:val="00DD70E5"/>
    <w:rsid w:val="00DD7186"/>
    <w:rsid w:val="00DD7444"/>
    <w:rsid w:val="00DD7CC8"/>
    <w:rsid w:val="00DD7D8F"/>
    <w:rsid w:val="00DD7E07"/>
    <w:rsid w:val="00DD7E08"/>
    <w:rsid w:val="00DD7FC7"/>
    <w:rsid w:val="00DE03F8"/>
    <w:rsid w:val="00DE0CF0"/>
    <w:rsid w:val="00DE0D87"/>
    <w:rsid w:val="00DE1762"/>
    <w:rsid w:val="00DE17F8"/>
    <w:rsid w:val="00DE1AB3"/>
    <w:rsid w:val="00DE1AE1"/>
    <w:rsid w:val="00DE1AE2"/>
    <w:rsid w:val="00DE1AF6"/>
    <w:rsid w:val="00DE1B2A"/>
    <w:rsid w:val="00DE1D24"/>
    <w:rsid w:val="00DE1F42"/>
    <w:rsid w:val="00DE20D9"/>
    <w:rsid w:val="00DE21CC"/>
    <w:rsid w:val="00DE228E"/>
    <w:rsid w:val="00DE2AE1"/>
    <w:rsid w:val="00DE2B8F"/>
    <w:rsid w:val="00DE2F2B"/>
    <w:rsid w:val="00DE303F"/>
    <w:rsid w:val="00DE3098"/>
    <w:rsid w:val="00DE314E"/>
    <w:rsid w:val="00DE3239"/>
    <w:rsid w:val="00DE33AD"/>
    <w:rsid w:val="00DE33CC"/>
    <w:rsid w:val="00DE3423"/>
    <w:rsid w:val="00DE3594"/>
    <w:rsid w:val="00DE35FB"/>
    <w:rsid w:val="00DE3626"/>
    <w:rsid w:val="00DE37CF"/>
    <w:rsid w:val="00DE3B07"/>
    <w:rsid w:val="00DE3B2F"/>
    <w:rsid w:val="00DE3F38"/>
    <w:rsid w:val="00DE405A"/>
    <w:rsid w:val="00DE411C"/>
    <w:rsid w:val="00DE4421"/>
    <w:rsid w:val="00DE4567"/>
    <w:rsid w:val="00DE45C0"/>
    <w:rsid w:val="00DE4681"/>
    <w:rsid w:val="00DE46C8"/>
    <w:rsid w:val="00DE47C1"/>
    <w:rsid w:val="00DE49C7"/>
    <w:rsid w:val="00DE4E26"/>
    <w:rsid w:val="00DE4EEF"/>
    <w:rsid w:val="00DE4F12"/>
    <w:rsid w:val="00DE527A"/>
    <w:rsid w:val="00DE5338"/>
    <w:rsid w:val="00DE5755"/>
    <w:rsid w:val="00DE5761"/>
    <w:rsid w:val="00DE592B"/>
    <w:rsid w:val="00DE5CC0"/>
    <w:rsid w:val="00DE5D62"/>
    <w:rsid w:val="00DE5D80"/>
    <w:rsid w:val="00DE5FE3"/>
    <w:rsid w:val="00DE601D"/>
    <w:rsid w:val="00DE6142"/>
    <w:rsid w:val="00DE6157"/>
    <w:rsid w:val="00DE6457"/>
    <w:rsid w:val="00DE6870"/>
    <w:rsid w:val="00DE6AA1"/>
    <w:rsid w:val="00DE6DBF"/>
    <w:rsid w:val="00DE6E14"/>
    <w:rsid w:val="00DE6E88"/>
    <w:rsid w:val="00DE71A2"/>
    <w:rsid w:val="00DE7294"/>
    <w:rsid w:val="00DE7295"/>
    <w:rsid w:val="00DE75F6"/>
    <w:rsid w:val="00DE75FC"/>
    <w:rsid w:val="00DE7620"/>
    <w:rsid w:val="00DE7852"/>
    <w:rsid w:val="00DE7963"/>
    <w:rsid w:val="00DE7B16"/>
    <w:rsid w:val="00DE7B26"/>
    <w:rsid w:val="00DE7B4C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965"/>
    <w:rsid w:val="00DF09D5"/>
    <w:rsid w:val="00DF0A01"/>
    <w:rsid w:val="00DF0CD3"/>
    <w:rsid w:val="00DF1214"/>
    <w:rsid w:val="00DF1242"/>
    <w:rsid w:val="00DF1381"/>
    <w:rsid w:val="00DF1C05"/>
    <w:rsid w:val="00DF2759"/>
    <w:rsid w:val="00DF27E6"/>
    <w:rsid w:val="00DF281C"/>
    <w:rsid w:val="00DF2955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3FBE"/>
    <w:rsid w:val="00DF406F"/>
    <w:rsid w:val="00DF43D8"/>
    <w:rsid w:val="00DF447F"/>
    <w:rsid w:val="00DF4629"/>
    <w:rsid w:val="00DF46E9"/>
    <w:rsid w:val="00DF47F3"/>
    <w:rsid w:val="00DF4A60"/>
    <w:rsid w:val="00DF4B42"/>
    <w:rsid w:val="00DF4DFB"/>
    <w:rsid w:val="00DF4EE5"/>
    <w:rsid w:val="00DF4F7D"/>
    <w:rsid w:val="00DF51C1"/>
    <w:rsid w:val="00DF5852"/>
    <w:rsid w:val="00DF58DD"/>
    <w:rsid w:val="00DF5B7C"/>
    <w:rsid w:val="00DF5DD9"/>
    <w:rsid w:val="00DF5FEA"/>
    <w:rsid w:val="00DF5FEC"/>
    <w:rsid w:val="00DF617D"/>
    <w:rsid w:val="00DF61A4"/>
    <w:rsid w:val="00DF6288"/>
    <w:rsid w:val="00DF658D"/>
    <w:rsid w:val="00DF6A01"/>
    <w:rsid w:val="00DF7093"/>
    <w:rsid w:val="00DF735B"/>
    <w:rsid w:val="00DF744E"/>
    <w:rsid w:val="00DF7663"/>
    <w:rsid w:val="00DF7897"/>
    <w:rsid w:val="00DF7A4A"/>
    <w:rsid w:val="00DF7D59"/>
    <w:rsid w:val="00E00072"/>
    <w:rsid w:val="00E001D2"/>
    <w:rsid w:val="00E002A1"/>
    <w:rsid w:val="00E0034A"/>
    <w:rsid w:val="00E00396"/>
    <w:rsid w:val="00E0049C"/>
    <w:rsid w:val="00E00524"/>
    <w:rsid w:val="00E0061A"/>
    <w:rsid w:val="00E008AD"/>
    <w:rsid w:val="00E00988"/>
    <w:rsid w:val="00E00B05"/>
    <w:rsid w:val="00E00B8F"/>
    <w:rsid w:val="00E00BA0"/>
    <w:rsid w:val="00E01188"/>
    <w:rsid w:val="00E012F6"/>
    <w:rsid w:val="00E0136D"/>
    <w:rsid w:val="00E0175C"/>
    <w:rsid w:val="00E01A99"/>
    <w:rsid w:val="00E01AA6"/>
    <w:rsid w:val="00E01AF3"/>
    <w:rsid w:val="00E0210A"/>
    <w:rsid w:val="00E02473"/>
    <w:rsid w:val="00E0253E"/>
    <w:rsid w:val="00E02610"/>
    <w:rsid w:val="00E02781"/>
    <w:rsid w:val="00E02926"/>
    <w:rsid w:val="00E02BFC"/>
    <w:rsid w:val="00E02CEC"/>
    <w:rsid w:val="00E02FC1"/>
    <w:rsid w:val="00E0303B"/>
    <w:rsid w:val="00E033D2"/>
    <w:rsid w:val="00E033E3"/>
    <w:rsid w:val="00E03425"/>
    <w:rsid w:val="00E03635"/>
    <w:rsid w:val="00E03C5A"/>
    <w:rsid w:val="00E03E55"/>
    <w:rsid w:val="00E041E5"/>
    <w:rsid w:val="00E0437A"/>
    <w:rsid w:val="00E0444D"/>
    <w:rsid w:val="00E04474"/>
    <w:rsid w:val="00E04478"/>
    <w:rsid w:val="00E044D0"/>
    <w:rsid w:val="00E04607"/>
    <w:rsid w:val="00E0478A"/>
    <w:rsid w:val="00E04892"/>
    <w:rsid w:val="00E049B6"/>
    <w:rsid w:val="00E04AD4"/>
    <w:rsid w:val="00E04C69"/>
    <w:rsid w:val="00E04CA0"/>
    <w:rsid w:val="00E04CC1"/>
    <w:rsid w:val="00E04F01"/>
    <w:rsid w:val="00E05298"/>
    <w:rsid w:val="00E052F3"/>
    <w:rsid w:val="00E05572"/>
    <w:rsid w:val="00E0565D"/>
    <w:rsid w:val="00E05678"/>
    <w:rsid w:val="00E057FC"/>
    <w:rsid w:val="00E059BB"/>
    <w:rsid w:val="00E05F5A"/>
    <w:rsid w:val="00E0600F"/>
    <w:rsid w:val="00E060E4"/>
    <w:rsid w:val="00E0657F"/>
    <w:rsid w:val="00E06E01"/>
    <w:rsid w:val="00E07030"/>
    <w:rsid w:val="00E0731E"/>
    <w:rsid w:val="00E0736C"/>
    <w:rsid w:val="00E077B4"/>
    <w:rsid w:val="00E0799D"/>
    <w:rsid w:val="00E07CFF"/>
    <w:rsid w:val="00E1062D"/>
    <w:rsid w:val="00E1067B"/>
    <w:rsid w:val="00E10875"/>
    <w:rsid w:val="00E10B95"/>
    <w:rsid w:val="00E10D5D"/>
    <w:rsid w:val="00E10E8D"/>
    <w:rsid w:val="00E11697"/>
    <w:rsid w:val="00E11886"/>
    <w:rsid w:val="00E118D6"/>
    <w:rsid w:val="00E118EF"/>
    <w:rsid w:val="00E11A17"/>
    <w:rsid w:val="00E11BB7"/>
    <w:rsid w:val="00E11EB5"/>
    <w:rsid w:val="00E11EEB"/>
    <w:rsid w:val="00E12295"/>
    <w:rsid w:val="00E1275E"/>
    <w:rsid w:val="00E12828"/>
    <w:rsid w:val="00E12869"/>
    <w:rsid w:val="00E12A31"/>
    <w:rsid w:val="00E12AED"/>
    <w:rsid w:val="00E12BB0"/>
    <w:rsid w:val="00E12DB3"/>
    <w:rsid w:val="00E12FDB"/>
    <w:rsid w:val="00E13255"/>
    <w:rsid w:val="00E137A0"/>
    <w:rsid w:val="00E13A49"/>
    <w:rsid w:val="00E13B71"/>
    <w:rsid w:val="00E13D23"/>
    <w:rsid w:val="00E13E29"/>
    <w:rsid w:val="00E13F8B"/>
    <w:rsid w:val="00E13FAF"/>
    <w:rsid w:val="00E14585"/>
    <w:rsid w:val="00E14821"/>
    <w:rsid w:val="00E1491C"/>
    <w:rsid w:val="00E14934"/>
    <w:rsid w:val="00E14F2D"/>
    <w:rsid w:val="00E15505"/>
    <w:rsid w:val="00E155AF"/>
    <w:rsid w:val="00E15635"/>
    <w:rsid w:val="00E15651"/>
    <w:rsid w:val="00E1586E"/>
    <w:rsid w:val="00E15A1F"/>
    <w:rsid w:val="00E15B4D"/>
    <w:rsid w:val="00E15CAA"/>
    <w:rsid w:val="00E15E1F"/>
    <w:rsid w:val="00E15E9F"/>
    <w:rsid w:val="00E15F95"/>
    <w:rsid w:val="00E16252"/>
    <w:rsid w:val="00E16319"/>
    <w:rsid w:val="00E1651F"/>
    <w:rsid w:val="00E166A2"/>
    <w:rsid w:val="00E16E66"/>
    <w:rsid w:val="00E17145"/>
    <w:rsid w:val="00E17239"/>
    <w:rsid w:val="00E1754A"/>
    <w:rsid w:val="00E1757A"/>
    <w:rsid w:val="00E1774F"/>
    <w:rsid w:val="00E17B2E"/>
    <w:rsid w:val="00E17BDC"/>
    <w:rsid w:val="00E17C5D"/>
    <w:rsid w:val="00E17D5D"/>
    <w:rsid w:val="00E17D68"/>
    <w:rsid w:val="00E17D6B"/>
    <w:rsid w:val="00E17DF2"/>
    <w:rsid w:val="00E17FAB"/>
    <w:rsid w:val="00E20209"/>
    <w:rsid w:val="00E204C8"/>
    <w:rsid w:val="00E206DD"/>
    <w:rsid w:val="00E207DA"/>
    <w:rsid w:val="00E208BD"/>
    <w:rsid w:val="00E208CD"/>
    <w:rsid w:val="00E20964"/>
    <w:rsid w:val="00E20F03"/>
    <w:rsid w:val="00E21001"/>
    <w:rsid w:val="00E21196"/>
    <w:rsid w:val="00E212BC"/>
    <w:rsid w:val="00E21640"/>
    <w:rsid w:val="00E21684"/>
    <w:rsid w:val="00E2181A"/>
    <w:rsid w:val="00E2195A"/>
    <w:rsid w:val="00E21C83"/>
    <w:rsid w:val="00E21F0A"/>
    <w:rsid w:val="00E226E9"/>
    <w:rsid w:val="00E22738"/>
    <w:rsid w:val="00E22B01"/>
    <w:rsid w:val="00E23063"/>
    <w:rsid w:val="00E232E9"/>
    <w:rsid w:val="00E2335A"/>
    <w:rsid w:val="00E23420"/>
    <w:rsid w:val="00E23664"/>
    <w:rsid w:val="00E2374C"/>
    <w:rsid w:val="00E2376A"/>
    <w:rsid w:val="00E23978"/>
    <w:rsid w:val="00E239C7"/>
    <w:rsid w:val="00E23B46"/>
    <w:rsid w:val="00E23E56"/>
    <w:rsid w:val="00E2402C"/>
    <w:rsid w:val="00E240BD"/>
    <w:rsid w:val="00E2467F"/>
    <w:rsid w:val="00E24834"/>
    <w:rsid w:val="00E249DE"/>
    <w:rsid w:val="00E24ACA"/>
    <w:rsid w:val="00E24D93"/>
    <w:rsid w:val="00E24EEF"/>
    <w:rsid w:val="00E24F86"/>
    <w:rsid w:val="00E25201"/>
    <w:rsid w:val="00E25234"/>
    <w:rsid w:val="00E253F9"/>
    <w:rsid w:val="00E254CE"/>
    <w:rsid w:val="00E25512"/>
    <w:rsid w:val="00E257F4"/>
    <w:rsid w:val="00E2594A"/>
    <w:rsid w:val="00E25BDC"/>
    <w:rsid w:val="00E25C02"/>
    <w:rsid w:val="00E25C4D"/>
    <w:rsid w:val="00E25CEF"/>
    <w:rsid w:val="00E25DA6"/>
    <w:rsid w:val="00E25FF1"/>
    <w:rsid w:val="00E2605F"/>
    <w:rsid w:val="00E2658E"/>
    <w:rsid w:val="00E265F4"/>
    <w:rsid w:val="00E26662"/>
    <w:rsid w:val="00E268D5"/>
    <w:rsid w:val="00E26C5C"/>
    <w:rsid w:val="00E26DA7"/>
    <w:rsid w:val="00E26EE1"/>
    <w:rsid w:val="00E27071"/>
    <w:rsid w:val="00E27426"/>
    <w:rsid w:val="00E27876"/>
    <w:rsid w:val="00E278D3"/>
    <w:rsid w:val="00E27AB0"/>
    <w:rsid w:val="00E27B90"/>
    <w:rsid w:val="00E27BA5"/>
    <w:rsid w:val="00E27BB6"/>
    <w:rsid w:val="00E27CC3"/>
    <w:rsid w:val="00E27DF9"/>
    <w:rsid w:val="00E30011"/>
    <w:rsid w:val="00E30075"/>
    <w:rsid w:val="00E300DB"/>
    <w:rsid w:val="00E30108"/>
    <w:rsid w:val="00E303AF"/>
    <w:rsid w:val="00E305A1"/>
    <w:rsid w:val="00E3062D"/>
    <w:rsid w:val="00E307C0"/>
    <w:rsid w:val="00E30B40"/>
    <w:rsid w:val="00E30D56"/>
    <w:rsid w:val="00E30EC2"/>
    <w:rsid w:val="00E30F02"/>
    <w:rsid w:val="00E3105C"/>
    <w:rsid w:val="00E310A4"/>
    <w:rsid w:val="00E31149"/>
    <w:rsid w:val="00E3139B"/>
    <w:rsid w:val="00E31437"/>
    <w:rsid w:val="00E31610"/>
    <w:rsid w:val="00E316C5"/>
    <w:rsid w:val="00E31715"/>
    <w:rsid w:val="00E31A4A"/>
    <w:rsid w:val="00E31D95"/>
    <w:rsid w:val="00E31D98"/>
    <w:rsid w:val="00E31ED1"/>
    <w:rsid w:val="00E3219A"/>
    <w:rsid w:val="00E321C0"/>
    <w:rsid w:val="00E321F3"/>
    <w:rsid w:val="00E32553"/>
    <w:rsid w:val="00E3275E"/>
    <w:rsid w:val="00E328C4"/>
    <w:rsid w:val="00E32A37"/>
    <w:rsid w:val="00E32A85"/>
    <w:rsid w:val="00E32D39"/>
    <w:rsid w:val="00E330E1"/>
    <w:rsid w:val="00E334FF"/>
    <w:rsid w:val="00E33561"/>
    <w:rsid w:val="00E33642"/>
    <w:rsid w:val="00E33ABF"/>
    <w:rsid w:val="00E33AE3"/>
    <w:rsid w:val="00E33B1F"/>
    <w:rsid w:val="00E33C18"/>
    <w:rsid w:val="00E33D61"/>
    <w:rsid w:val="00E33F91"/>
    <w:rsid w:val="00E34002"/>
    <w:rsid w:val="00E340B8"/>
    <w:rsid w:val="00E34461"/>
    <w:rsid w:val="00E345F0"/>
    <w:rsid w:val="00E346FC"/>
    <w:rsid w:val="00E3473A"/>
    <w:rsid w:val="00E3473F"/>
    <w:rsid w:val="00E34790"/>
    <w:rsid w:val="00E34990"/>
    <w:rsid w:val="00E34D77"/>
    <w:rsid w:val="00E3510E"/>
    <w:rsid w:val="00E35687"/>
    <w:rsid w:val="00E356A1"/>
    <w:rsid w:val="00E358EA"/>
    <w:rsid w:val="00E358F4"/>
    <w:rsid w:val="00E35902"/>
    <w:rsid w:val="00E35937"/>
    <w:rsid w:val="00E35AF5"/>
    <w:rsid w:val="00E35D42"/>
    <w:rsid w:val="00E35D8F"/>
    <w:rsid w:val="00E35E45"/>
    <w:rsid w:val="00E360C3"/>
    <w:rsid w:val="00E36251"/>
    <w:rsid w:val="00E362BE"/>
    <w:rsid w:val="00E362CD"/>
    <w:rsid w:val="00E364E1"/>
    <w:rsid w:val="00E3673F"/>
    <w:rsid w:val="00E36BC0"/>
    <w:rsid w:val="00E36DD2"/>
    <w:rsid w:val="00E36F78"/>
    <w:rsid w:val="00E3701C"/>
    <w:rsid w:val="00E370BD"/>
    <w:rsid w:val="00E3712D"/>
    <w:rsid w:val="00E37422"/>
    <w:rsid w:val="00E3758D"/>
    <w:rsid w:val="00E37B84"/>
    <w:rsid w:val="00E37D24"/>
    <w:rsid w:val="00E37DAC"/>
    <w:rsid w:val="00E37F78"/>
    <w:rsid w:val="00E40048"/>
    <w:rsid w:val="00E400F5"/>
    <w:rsid w:val="00E406CC"/>
    <w:rsid w:val="00E406D6"/>
    <w:rsid w:val="00E40D0E"/>
    <w:rsid w:val="00E40EC5"/>
    <w:rsid w:val="00E40EDF"/>
    <w:rsid w:val="00E40F6D"/>
    <w:rsid w:val="00E411FF"/>
    <w:rsid w:val="00E41226"/>
    <w:rsid w:val="00E419FD"/>
    <w:rsid w:val="00E41B64"/>
    <w:rsid w:val="00E41B87"/>
    <w:rsid w:val="00E41C8D"/>
    <w:rsid w:val="00E41DD2"/>
    <w:rsid w:val="00E42034"/>
    <w:rsid w:val="00E42108"/>
    <w:rsid w:val="00E42517"/>
    <w:rsid w:val="00E425DF"/>
    <w:rsid w:val="00E42625"/>
    <w:rsid w:val="00E4301F"/>
    <w:rsid w:val="00E430F1"/>
    <w:rsid w:val="00E43185"/>
    <w:rsid w:val="00E431F0"/>
    <w:rsid w:val="00E432BF"/>
    <w:rsid w:val="00E4344E"/>
    <w:rsid w:val="00E43569"/>
    <w:rsid w:val="00E43769"/>
    <w:rsid w:val="00E43930"/>
    <w:rsid w:val="00E43A52"/>
    <w:rsid w:val="00E43E34"/>
    <w:rsid w:val="00E44291"/>
    <w:rsid w:val="00E4460B"/>
    <w:rsid w:val="00E4461D"/>
    <w:rsid w:val="00E447ED"/>
    <w:rsid w:val="00E44968"/>
    <w:rsid w:val="00E44A10"/>
    <w:rsid w:val="00E44A82"/>
    <w:rsid w:val="00E44C4E"/>
    <w:rsid w:val="00E44CC4"/>
    <w:rsid w:val="00E44CDD"/>
    <w:rsid w:val="00E44E8D"/>
    <w:rsid w:val="00E44EFC"/>
    <w:rsid w:val="00E452E9"/>
    <w:rsid w:val="00E4546B"/>
    <w:rsid w:val="00E45617"/>
    <w:rsid w:val="00E4577B"/>
    <w:rsid w:val="00E4597C"/>
    <w:rsid w:val="00E45CAE"/>
    <w:rsid w:val="00E45DE5"/>
    <w:rsid w:val="00E45F4B"/>
    <w:rsid w:val="00E461D5"/>
    <w:rsid w:val="00E463B7"/>
    <w:rsid w:val="00E464BB"/>
    <w:rsid w:val="00E46597"/>
    <w:rsid w:val="00E46929"/>
    <w:rsid w:val="00E46A3B"/>
    <w:rsid w:val="00E47046"/>
    <w:rsid w:val="00E471C1"/>
    <w:rsid w:val="00E471FB"/>
    <w:rsid w:val="00E474D6"/>
    <w:rsid w:val="00E47BDA"/>
    <w:rsid w:val="00E47E69"/>
    <w:rsid w:val="00E500D1"/>
    <w:rsid w:val="00E5032B"/>
    <w:rsid w:val="00E505D7"/>
    <w:rsid w:val="00E5062F"/>
    <w:rsid w:val="00E50782"/>
    <w:rsid w:val="00E507A5"/>
    <w:rsid w:val="00E50C5A"/>
    <w:rsid w:val="00E50C61"/>
    <w:rsid w:val="00E50E6F"/>
    <w:rsid w:val="00E50F11"/>
    <w:rsid w:val="00E50FFA"/>
    <w:rsid w:val="00E51364"/>
    <w:rsid w:val="00E51851"/>
    <w:rsid w:val="00E5187E"/>
    <w:rsid w:val="00E5193D"/>
    <w:rsid w:val="00E51A99"/>
    <w:rsid w:val="00E51C8E"/>
    <w:rsid w:val="00E51FF4"/>
    <w:rsid w:val="00E5201C"/>
    <w:rsid w:val="00E523A5"/>
    <w:rsid w:val="00E524B3"/>
    <w:rsid w:val="00E528BA"/>
    <w:rsid w:val="00E52915"/>
    <w:rsid w:val="00E52968"/>
    <w:rsid w:val="00E529F3"/>
    <w:rsid w:val="00E52B43"/>
    <w:rsid w:val="00E52D8A"/>
    <w:rsid w:val="00E52EBD"/>
    <w:rsid w:val="00E5300F"/>
    <w:rsid w:val="00E532AB"/>
    <w:rsid w:val="00E5342D"/>
    <w:rsid w:val="00E53664"/>
    <w:rsid w:val="00E53853"/>
    <w:rsid w:val="00E53A25"/>
    <w:rsid w:val="00E53BB1"/>
    <w:rsid w:val="00E53BCD"/>
    <w:rsid w:val="00E53BE7"/>
    <w:rsid w:val="00E53E7E"/>
    <w:rsid w:val="00E5447F"/>
    <w:rsid w:val="00E546A4"/>
    <w:rsid w:val="00E5472D"/>
    <w:rsid w:val="00E547A9"/>
    <w:rsid w:val="00E54920"/>
    <w:rsid w:val="00E54A5E"/>
    <w:rsid w:val="00E54CFF"/>
    <w:rsid w:val="00E54E9E"/>
    <w:rsid w:val="00E5506D"/>
    <w:rsid w:val="00E551C3"/>
    <w:rsid w:val="00E551C7"/>
    <w:rsid w:val="00E5537A"/>
    <w:rsid w:val="00E553DB"/>
    <w:rsid w:val="00E553E0"/>
    <w:rsid w:val="00E55689"/>
    <w:rsid w:val="00E5587B"/>
    <w:rsid w:val="00E55F40"/>
    <w:rsid w:val="00E55FC0"/>
    <w:rsid w:val="00E56560"/>
    <w:rsid w:val="00E566B0"/>
    <w:rsid w:val="00E56909"/>
    <w:rsid w:val="00E56CDB"/>
    <w:rsid w:val="00E56D17"/>
    <w:rsid w:val="00E56E2F"/>
    <w:rsid w:val="00E56E46"/>
    <w:rsid w:val="00E56F8D"/>
    <w:rsid w:val="00E570FA"/>
    <w:rsid w:val="00E5712E"/>
    <w:rsid w:val="00E571A5"/>
    <w:rsid w:val="00E57606"/>
    <w:rsid w:val="00E57739"/>
    <w:rsid w:val="00E577F6"/>
    <w:rsid w:val="00E5788D"/>
    <w:rsid w:val="00E578FB"/>
    <w:rsid w:val="00E57C0D"/>
    <w:rsid w:val="00E57F35"/>
    <w:rsid w:val="00E600EE"/>
    <w:rsid w:val="00E60560"/>
    <w:rsid w:val="00E60942"/>
    <w:rsid w:val="00E60ACF"/>
    <w:rsid w:val="00E6104C"/>
    <w:rsid w:val="00E6117A"/>
    <w:rsid w:val="00E612E2"/>
    <w:rsid w:val="00E613AE"/>
    <w:rsid w:val="00E617A1"/>
    <w:rsid w:val="00E61A29"/>
    <w:rsid w:val="00E61DD7"/>
    <w:rsid w:val="00E61F3D"/>
    <w:rsid w:val="00E61FC2"/>
    <w:rsid w:val="00E61FDD"/>
    <w:rsid w:val="00E620FC"/>
    <w:rsid w:val="00E622C9"/>
    <w:rsid w:val="00E62411"/>
    <w:rsid w:val="00E624DC"/>
    <w:rsid w:val="00E6269D"/>
    <w:rsid w:val="00E627B3"/>
    <w:rsid w:val="00E62EAB"/>
    <w:rsid w:val="00E62F8F"/>
    <w:rsid w:val="00E63012"/>
    <w:rsid w:val="00E631AC"/>
    <w:rsid w:val="00E6340D"/>
    <w:rsid w:val="00E6383C"/>
    <w:rsid w:val="00E638DD"/>
    <w:rsid w:val="00E638EA"/>
    <w:rsid w:val="00E63BE2"/>
    <w:rsid w:val="00E63C00"/>
    <w:rsid w:val="00E63C3D"/>
    <w:rsid w:val="00E63D10"/>
    <w:rsid w:val="00E63ED2"/>
    <w:rsid w:val="00E64043"/>
    <w:rsid w:val="00E641FE"/>
    <w:rsid w:val="00E645D9"/>
    <w:rsid w:val="00E64708"/>
    <w:rsid w:val="00E6472E"/>
    <w:rsid w:val="00E64786"/>
    <w:rsid w:val="00E64808"/>
    <w:rsid w:val="00E648EF"/>
    <w:rsid w:val="00E64EB1"/>
    <w:rsid w:val="00E656EB"/>
    <w:rsid w:val="00E65AB3"/>
    <w:rsid w:val="00E65B6A"/>
    <w:rsid w:val="00E65C8A"/>
    <w:rsid w:val="00E65D92"/>
    <w:rsid w:val="00E65DAA"/>
    <w:rsid w:val="00E66A7A"/>
    <w:rsid w:val="00E66BD0"/>
    <w:rsid w:val="00E66D82"/>
    <w:rsid w:val="00E66EF8"/>
    <w:rsid w:val="00E6738A"/>
    <w:rsid w:val="00E674A8"/>
    <w:rsid w:val="00E6752B"/>
    <w:rsid w:val="00E67B74"/>
    <w:rsid w:val="00E67D2C"/>
    <w:rsid w:val="00E67FB4"/>
    <w:rsid w:val="00E70305"/>
    <w:rsid w:val="00E704CC"/>
    <w:rsid w:val="00E70693"/>
    <w:rsid w:val="00E70880"/>
    <w:rsid w:val="00E70A75"/>
    <w:rsid w:val="00E70C51"/>
    <w:rsid w:val="00E70F30"/>
    <w:rsid w:val="00E7108A"/>
    <w:rsid w:val="00E7142D"/>
    <w:rsid w:val="00E71553"/>
    <w:rsid w:val="00E71641"/>
    <w:rsid w:val="00E717C9"/>
    <w:rsid w:val="00E71A77"/>
    <w:rsid w:val="00E71C3D"/>
    <w:rsid w:val="00E72245"/>
    <w:rsid w:val="00E7239A"/>
    <w:rsid w:val="00E7252F"/>
    <w:rsid w:val="00E7264B"/>
    <w:rsid w:val="00E727B1"/>
    <w:rsid w:val="00E72824"/>
    <w:rsid w:val="00E7293A"/>
    <w:rsid w:val="00E72CCF"/>
    <w:rsid w:val="00E72E23"/>
    <w:rsid w:val="00E72E56"/>
    <w:rsid w:val="00E732FF"/>
    <w:rsid w:val="00E733FB"/>
    <w:rsid w:val="00E736FF"/>
    <w:rsid w:val="00E73707"/>
    <w:rsid w:val="00E73BBD"/>
    <w:rsid w:val="00E73D30"/>
    <w:rsid w:val="00E73E02"/>
    <w:rsid w:val="00E745FB"/>
    <w:rsid w:val="00E747CC"/>
    <w:rsid w:val="00E74950"/>
    <w:rsid w:val="00E74B08"/>
    <w:rsid w:val="00E74CAD"/>
    <w:rsid w:val="00E74CBE"/>
    <w:rsid w:val="00E74D5A"/>
    <w:rsid w:val="00E74EB3"/>
    <w:rsid w:val="00E74F13"/>
    <w:rsid w:val="00E74F3E"/>
    <w:rsid w:val="00E75029"/>
    <w:rsid w:val="00E75451"/>
    <w:rsid w:val="00E75464"/>
    <w:rsid w:val="00E75483"/>
    <w:rsid w:val="00E75572"/>
    <w:rsid w:val="00E756BE"/>
    <w:rsid w:val="00E759AC"/>
    <w:rsid w:val="00E75A15"/>
    <w:rsid w:val="00E75C1F"/>
    <w:rsid w:val="00E760B8"/>
    <w:rsid w:val="00E7631B"/>
    <w:rsid w:val="00E76513"/>
    <w:rsid w:val="00E7696E"/>
    <w:rsid w:val="00E76AEB"/>
    <w:rsid w:val="00E76B6E"/>
    <w:rsid w:val="00E76BCD"/>
    <w:rsid w:val="00E76DB2"/>
    <w:rsid w:val="00E76F7F"/>
    <w:rsid w:val="00E77687"/>
    <w:rsid w:val="00E80818"/>
    <w:rsid w:val="00E80881"/>
    <w:rsid w:val="00E8092A"/>
    <w:rsid w:val="00E80A64"/>
    <w:rsid w:val="00E80C0E"/>
    <w:rsid w:val="00E80C54"/>
    <w:rsid w:val="00E80F15"/>
    <w:rsid w:val="00E81154"/>
    <w:rsid w:val="00E812B0"/>
    <w:rsid w:val="00E81959"/>
    <w:rsid w:val="00E81AAD"/>
    <w:rsid w:val="00E82259"/>
    <w:rsid w:val="00E82619"/>
    <w:rsid w:val="00E826F4"/>
    <w:rsid w:val="00E827A1"/>
    <w:rsid w:val="00E828B4"/>
    <w:rsid w:val="00E82A10"/>
    <w:rsid w:val="00E82B64"/>
    <w:rsid w:val="00E82BB9"/>
    <w:rsid w:val="00E82D13"/>
    <w:rsid w:val="00E82E68"/>
    <w:rsid w:val="00E82F29"/>
    <w:rsid w:val="00E82F8A"/>
    <w:rsid w:val="00E8307F"/>
    <w:rsid w:val="00E83202"/>
    <w:rsid w:val="00E839EA"/>
    <w:rsid w:val="00E83B51"/>
    <w:rsid w:val="00E83BE2"/>
    <w:rsid w:val="00E83C0E"/>
    <w:rsid w:val="00E83DB7"/>
    <w:rsid w:val="00E8403C"/>
    <w:rsid w:val="00E840BB"/>
    <w:rsid w:val="00E84441"/>
    <w:rsid w:val="00E84595"/>
    <w:rsid w:val="00E84754"/>
    <w:rsid w:val="00E8478F"/>
    <w:rsid w:val="00E8490D"/>
    <w:rsid w:val="00E84A1A"/>
    <w:rsid w:val="00E84A5D"/>
    <w:rsid w:val="00E84C9B"/>
    <w:rsid w:val="00E84D43"/>
    <w:rsid w:val="00E84E7E"/>
    <w:rsid w:val="00E84F14"/>
    <w:rsid w:val="00E8513D"/>
    <w:rsid w:val="00E85392"/>
    <w:rsid w:val="00E853AC"/>
    <w:rsid w:val="00E85512"/>
    <w:rsid w:val="00E859C6"/>
    <w:rsid w:val="00E85C7E"/>
    <w:rsid w:val="00E85D58"/>
    <w:rsid w:val="00E85DC1"/>
    <w:rsid w:val="00E85E25"/>
    <w:rsid w:val="00E8603C"/>
    <w:rsid w:val="00E861A5"/>
    <w:rsid w:val="00E86222"/>
    <w:rsid w:val="00E8626D"/>
    <w:rsid w:val="00E863F8"/>
    <w:rsid w:val="00E869F1"/>
    <w:rsid w:val="00E86BE4"/>
    <w:rsid w:val="00E86D97"/>
    <w:rsid w:val="00E86DAB"/>
    <w:rsid w:val="00E86EA0"/>
    <w:rsid w:val="00E872B9"/>
    <w:rsid w:val="00E877D8"/>
    <w:rsid w:val="00E87BCB"/>
    <w:rsid w:val="00E90097"/>
    <w:rsid w:val="00E9023E"/>
    <w:rsid w:val="00E903B8"/>
    <w:rsid w:val="00E90447"/>
    <w:rsid w:val="00E9044B"/>
    <w:rsid w:val="00E9068F"/>
    <w:rsid w:val="00E9078D"/>
    <w:rsid w:val="00E90BC5"/>
    <w:rsid w:val="00E90D12"/>
    <w:rsid w:val="00E90DBB"/>
    <w:rsid w:val="00E911CF"/>
    <w:rsid w:val="00E917EC"/>
    <w:rsid w:val="00E91872"/>
    <w:rsid w:val="00E918C9"/>
    <w:rsid w:val="00E918D0"/>
    <w:rsid w:val="00E919C2"/>
    <w:rsid w:val="00E919CB"/>
    <w:rsid w:val="00E91C99"/>
    <w:rsid w:val="00E91D07"/>
    <w:rsid w:val="00E91F3D"/>
    <w:rsid w:val="00E927AB"/>
    <w:rsid w:val="00E92A5C"/>
    <w:rsid w:val="00E92AA1"/>
    <w:rsid w:val="00E92C8C"/>
    <w:rsid w:val="00E92E2F"/>
    <w:rsid w:val="00E92F82"/>
    <w:rsid w:val="00E9304A"/>
    <w:rsid w:val="00E931C5"/>
    <w:rsid w:val="00E93242"/>
    <w:rsid w:val="00E932B2"/>
    <w:rsid w:val="00E93360"/>
    <w:rsid w:val="00E933BC"/>
    <w:rsid w:val="00E933C8"/>
    <w:rsid w:val="00E933ED"/>
    <w:rsid w:val="00E93498"/>
    <w:rsid w:val="00E9363E"/>
    <w:rsid w:val="00E93949"/>
    <w:rsid w:val="00E93B6F"/>
    <w:rsid w:val="00E93C4B"/>
    <w:rsid w:val="00E943F5"/>
    <w:rsid w:val="00E94577"/>
    <w:rsid w:val="00E9463E"/>
    <w:rsid w:val="00E94653"/>
    <w:rsid w:val="00E9469C"/>
    <w:rsid w:val="00E947AC"/>
    <w:rsid w:val="00E94B6C"/>
    <w:rsid w:val="00E94BF7"/>
    <w:rsid w:val="00E94CB5"/>
    <w:rsid w:val="00E94F24"/>
    <w:rsid w:val="00E94F28"/>
    <w:rsid w:val="00E951FF"/>
    <w:rsid w:val="00E9578C"/>
    <w:rsid w:val="00E9594B"/>
    <w:rsid w:val="00E95998"/>
    <w:rsid w:val="00E95FD0"/>
    <w:rsid w:val="00E9600E"/>
    <w:rsid w:val="00E961CE"/>
    <w:rsid w:val="00E96413"/>
    <w:rsid w:val="00E96541"/>
    <w:rsid w:val="00E96780"/>
    <w:rsid w:val="00E969DF"/>
    <w:rsid w:val="00E96AF6"/>
    <w:rsid w:val="00E96C80"/>
    <w:rsid w:val="00E96EAF"/>
    <w:rsid w:val="00E9706F"/>
    <w:rsid w:val="00E970A2"/>
    <w:rsid w:val="00E970AA"/>
    <w:rsid w:val="00E9726C"/>
    <w:rsid w:val="00E97325"/>
    <w:rsid w:val="00E97538"/>
    <w:rsid w:val="00E9759F"/>
    <w:rsid w:val="00E975F2"/>
    <w:rsid w:val="00E9761E"/>
    <w:rsid w:val="00E97F22"/>
    <w:rsid w:val="00E97FE3"/>
    <w:rsid w:val="00EA05FC"/>
    <w:rsid w:val="00EA068F"/>
    <w:rsid w:val="00EA089D"/>
    <w:rsid w:val="00EA092B"/>
    <w:rsid w:val="00EA099F"/>
    <w:rsid w:val="00EA0C65"/>
    <w:rsid w:val="00EA0D6C"/>
    <w:rsid w:val="00EA0D6E"/>
    <w:rsid w:val="00EA10D0"/>
    <w:rsid w:val="00EA11EE"/>
    <w:rsid w:val="00EA157A"/>
    <w:rsid w:val="00EA17F0"/>
    <w:rsid w:val="00EA1915"/>
    <w:rsid w:val="00EA1976"/>
    <w:rsid w:val="00EA19DF"/>
    <w:rsid w:val="00EA1A01"/>
    <w:rsid w:val="00EA1C8F"/>
    <w:rsid w:val="00EA1D70"/>
    <w:rsid w:val="00EA1E49"/>
    <w:rsid w:val="00EA20C4"/>
    <w:rsid w:val="00EA241F"/>
    <w:rsid w:val="00EA25F7"/>
    <w:rsid w:val="00EA2628"/>
    <w:rsid w:val="00EA27AC"/>
    <w:rsid w:val="00EA28EC"/>
    <w:rsid w:val="00EA2A79"/>
    <w:rsid w:val="00EA2C10"/>
    <w:rsid w:val="00EA2D77"/>
    <w:rsid w:val="00EA2E5E"/>
    <w:rsid w:val="00EA2F03"/>
    <w:rsid w:val="00EA2FCF"/>
    <w:rsid w:val="00EA310A"/>
    <w:rsid w:val="00EA323A"/>
    <w:rsid w:val="00EA3260"/>
    <w:rsid w:val="00EA337A"/>
    <w:rsid w:val="00EA340B"/>
    <w:rsid w:val="00EA3412"/>
    <w:rsid w:val="00EA36A2"/>
    <w:rsid w:val="00EA3716"/>
    <w:rsid w:val="00EA3840"/>
    <w:rsid w:val="00EA39A0"/>
    <w:rsid w:val="00EA3B57"/>
    <w:rsid w:val="00EA3ED7"/>
    <w:rsid w:val="00EA3FD8"/>
    <w:rsid w:val="00EA4025"/>
    <w:rsid w:val="00EA403C"/>
    <w:rsid w:val="00EA4097"/>
    <w:rsid w:val="00EA418B"/>
    <w:rsid w:val="00EA465A"/>
    <w:rsid w:val="00EA4729"/>
    <w:rsid w:val="00EA47A7"/>
    <w:rsid w:val="00EA481E"/>
    <w:rsid w:val="00EA4981"/>
    <w:rsid w:val="00EA4B40"/>
    <w:rsid w:val="00EA4C5C"/>
    <w:rsid w:val="00EA4E75"/>
    <w:rsid w:val="00EA51F9"/>
    <w:rsid w:val="00EA5311"/>
    <w:rsid w:val="00EA53B2"/>
    <w:rsid w:val="00EA5445"/>
    <w:rsid w:val="00EA58B5"/>
    <w:rsid w:val="00EA5E73"/>
    <w:rsid w:val="00EA6260"/>
    <w:rsid w:val="00EA627F"/>
    <w:rsid w:val="00EA6397"/>
    <w:rsid w:val="00EA63CF"/>
    <w:rsid w:val="00EA64DA"/>
    <w:rsid w:val="00EA6542"/>
    <w:rsid w:val="00EA6783"/>
    <w:rsid w:val="00EA68AA"/>
    <w:rsid w:val="00EA6A48"/>
    <w:rsid w:val="00EA6D5C"/>
    <w:rsid w:val="00EA6F15"/>
    <w:rsid w:val="00EA6F5F"/>
    <w:rsid w:val="00EA7034"/>
    <w:rsid w:val="00EA70B8"/>
    <w:rsid w:val="00EA7254"/>
    <w:rsid w:val="00EA72CC"/>
    <w:rsid w:val="00EA73A9"/>
    <w:rsid w:val="00EA7591"/>
    <w:rsid w:val="00EA763D"/>
    <w:rsid w:val="00EA7A2D"/>
    <w:rsid w:val="00EA7A94"/>
    <w:rsid w:val="00EA7FA9"/>
    <w:rsid w:val="00EB0045"/>
    <w:rsid w:val="00EB00A7"/>
    <w:rsid w:val="00EB0165"/>
    <w:rsid w:val="00EB0413"/>
    <w:rsid w:val="00EB0A54"/>
    <w:rsid w:val="00EB0B71"/>
    <w:rsid w:val="00EB0EA8"/>
    <w:rsid w:val="00EB0F8B"/>
    <w:rsid w:val="00EB0FB2"/>
    <w:rsid w:val="00EB111F"/>
    <w:rsid w:val="00EB1159"/>
    <w:rsid w:val="00EB12A7"/>
    <w:rsid w:val="00EB13AC"/>
    <w:rsid w:val="00EB1527"/>
    <w:rsid w:val="00EB1574"/>
    <w:rsid w:val="00EB1A1B"/>
    <w:rsid w:val="00EB1E01"/>
    <w:rsid w:val="00EB1EB6"/>
    <w:rsid w:val="00EB22A7"/>
    <w:rsid w:val="00EB2345"/>
    <w:rsid w:val="00EB24F9"/>
    <w:rsid w:val="00EB252F"/>
    <w:rsid w:val="00EB254E"/>
    <w:rsid w:val="00EB255F"/>
    <w:rsid w:val="00EB25A4"/>
    <w:rsid w:val="00EB2708"/>
    <w:rsid w:val="00EB2DCA"/>
    <w:rsid w:val="00EB3004"/>
    <w:rsid w:val="00EB3249"/>
    <w:rsid w:val="00EB334A"/>
    <w:rsid w:val="00EB33CE"/>
    <w:rsid w:val="00EB33D4"/>
    <w:rsid w:val="00EB3A7D"/>
    <w:rsid w:val="00EB3BF7"/>
    <w:rsid w:val="00EB3C9B"/>
    <w:rsid w:val="00EB3F87"/>
    <w:rsid w:val="00EB400B"/>
    <w:rsid w:val="00EB40BA"/>
    <w:rsid w:val="00EB442B"/>
    <w:rsid w:val="00EB4540"/>
    <w:rsid w:val="00EB454B"/>
    <w:rsid w:val="00EB4551"/>
    <w:rsid w:val="00EB4740"/>
    <w:rsid w:val="00EB497C"/>
    <w:rsid w:val="00EB4997"/>
    <w:rsid w:val="00EB4AD9"/>
    <w:rsid w:val="00EB4E0A"/>
    <w:rsid w:val="00EB4E0B"/>
    <w:rsid w:val="00EB5027"/>
    <w:rsid w:val="00EB5083"/>
    <w:rsid w:val="00EB52F4"/>
    <w:rsid w:val="00EB5402"/>
    <w:rsid w:val="00EB5536"/>
    <w:rsid w:val="00EB56AE"/>
    <w:rsid w:val="00EB59F1"/>
    <w:rsid w:val="00EB5AF8"/>
    <w:rsid w:val="00EB5C0D"/>
    <w:rsid w:val="00EB6022"/>
    <w:rsid w:val="00EB602B"/>
    <w:rsid w:val="00EB6078"/>
    <w:rsid w:val="00EB614C"/>
    <w:rsid w:val="00EB6363"/>
    <w:rsid w:val="00EB638B"/>
    <w:rsid w:val="00EB66AB"/>
    <w:rsid w:val="00EB6873"/>
    <w:rsid w:val="00EB68BC"/>
    <w:rsid w:val="00EB6A02"/>
    <w:rsid w:val="00EB6C0E"/>
    <w:rsid w:val="00EB6FC1"/>
    <w:rsid w:val="00EB70E3"/>
    <w:rsid w:val="00EB720F"/>
    <w:rsid w:val="00EB7330"/>
    <w:rsid w:val="00EB750A"/>
    <w:rsid w:val="00EB7FFB"/>
    <w:rsid w:val="00EC0253"/>
    <w:rsid w:val="00EC03B3"/>
    <w:rsid w:val="00EC045B"/>
    <w:rsid w:val="00EC0464"/>
    <w:rsid w:val="00EC08C4"/>
    <w:rsid w:val="00EC09D6"/>
    <w:rsid w:val="00EC0B78"/>
    <w:rsid w:val="00EC0D02"/>
    <w:rsid w:val="00EC10E8"/>
    <w:rsid w:val="00EC133C"/>
    <w:rsid w:val="00EC1388"/>
    <w:rsid w:val="00EC159B"/>
    <w:rsid w:val="00EC15FA"/>
    <w:rsid w:val="00EC1667"/>
    <w:rsid w:val="00EC1758"/>
    <w:rsid w:val="00EC17D3"/>
    <w:rsid w:val="00EC2086"/>
    <w:rsid w:val="00EC211C"/>
    <w:rsid w:val="00EC2249"/>
    <w:rsid w:val="00EC22B8"/>
    <w:rsid w:val="00EC22FA"/>
    <w:rsid w:val="00EC28E6"/>
    <w:rsid w:val="00EC2A2A"/>
    <w:rsid w:val="00EC2D38"/>
    <w:rsid w:val="00EC34B4"/>
    <w:rsid w:val="00EC3674"/>
    <w:rsid w:val="00EC36D7"/>
    <w:rsid w:val="00EC380A"/>
    <w:rsid w:val="00EC38A7"/>
    <w:rsid w:val="00EC3AA5"/>
    <w:rsid w:val="00EC3B7A"/>
    <w:rsid w:val="00EC3B9C"/>
    <w:rsid w:val="00EC3C7C"/>
    <w:rsid w:val="00EC3DBF"/>
    <w:rsid w:val="00EC3FCA"/>
    <w:rsid w:val="00EC4205"/>
    <w:rsid w:val="00EC422E"/>
    <w:rsid w:val="00EC428B"/>
    <w:rsid w:val="00EC472C"/>
    <w:rsid w:val="00EC481E"/>
    <w:rsid w:val="00EC49C1"/>
    <w:rsid w:val="00EC49F0"/>
    <w:rsid w:val="00EC4C20"/>
    <w:rsid w:val="00EC4E36"/>
    <w:rsid w:val="00EC5288"/>
    <w:rsid w:val="00EC5331"/>
    <w:rsid w:val="00EC5680"/>
    <w:rsid w:val="00EC59E8"/>
    <w:rsid w:val="00EC5A91"/>
    <w:rsid w:val="00EC5ACD"/>
    <w:rsid w:val="00EC5B1A"/>
    <w:rsid w:val="00EC5D2D"/>
    <w:rsid w:val="00EC5F09"/>
    <w:rsid w:val="00EC60E5"/>
    <w:rsid w:val="00EC6215"/>
    <w:rsid w:val="00EC63D1"/>
    <w:rsid w:val="00EC64F9"/>
    <w:rsid w:val="00EC66A1"/>
    <w:rsid w:val="00EC674C"/>
    <w:rsid w:val="00EC6807"/>
    <w:rsid w:val="00EC690B"/>
    <w:rsid w:val="00EC6BEA"/>
    <w:rsid w:val="00EC733F"/>
    <w:rsid w:val="00EC74F1"/>
    <w:rsid w:val="00EC7876"/>
    <w:rsid w:val="00EC7F3F"/>
    <w:rsid w:val="00ED008C"/>
    <w:rsid w:val="00ED013F"/>
    <w:rsid w:val="00ED0237"/>
    <w:rsid w:val="00ED05B0"/>
    <w:rsid w:val="00ED05CD"/>
    <w:rsid w:val="00ED05F4"/>
    <w:rsid w:val="00ED0781"/>
    <w:rsid w:val="00ED0A7F"/>
    <w:rsid w:val="00ED0B2B"/>
    <w:rsid w:val="00ED0B48"/>
    <w:rsid w:val="00ED0C6C"/>
    <w:rsid w:val="00ED0DA1"/>
    <w:rsid w:val="00ED15F9"/>
    <w:rsid w:val="00ED16F7"/>
    <w:rsid w:val="00ED17E5"/>
    <w:rsid w:val="00ED19B1"/>
    <w:rsid w:val="00ED1A07"/>
    <w:rsid w:val="00ED1D18"/>
    <w:rsid w:val="00ED21F0"/>
    <w:rsid w:val="00ED25F4"/>
    <w:rsid w:val="00ED299E"/>
    <w:rsid w:val="00ED3010"/>
    <w:rsid w:val="00ED309C"/>
    <w:rsid w:val="00ED3122"/>
    <w:rsid w:val="00ED326F"/>
    <w:rsid w:val="00ED331C"/>
    <w:rsid w:val="00ED357F"/>
    <w:rsid w:val="00ED3598"/>
    <w:rsid w:val="00ED36AF"/>
    <w:rsid w:val="00ED36D0"/>
    <w:rsid w:val="00ED37D9"/>
    <w:rsid w:val="00ED38ED"/>
    <w:rsid w:val="00ED3BD5"/>
    <w:rsid w:val="00ED3D2B"/>
    <w:rsid w:val="00ED3D4F"/>
    <w:rsid w:val="00ED3E27"/>
    <w:rsid w:val="00ED4230"/>
    <w:rsid w:val="00ED4274"/>
    <w:rsid w:val="00ED43BF"/>
    <w:rsid w:val="00ED4511"/>
    <w:rsid w:val="00ED4586"/>
    <w:rsid w:val="00ED4BAF"/>
    <w:rsid w:val="00ED4C45"/>
    <w:rsid w:val="00ED4CCE"/>
    <w:rsid w:val="00ED4CF8"/>
    <w:rsid w:val="00ED50C6"/>
    <w:rsid w:val="00ED51A2"/>
    <w:rsid w:val="00ED53ED"/>
    <w:rsid w:val="00ED5550"/>
    <w:rsid w:val="00ED5716"/>
    <w:rsid w:val="00ED5739"/>
    <w:rsid w:val="00ED57EA"/>
    <w:rsid w:val="00ED5D95"/>
    <w:rsid w:val="00ED643B"/>
    <w:rsid w:val="00ED64C4"/>
    <w:rsid w:val="00ED6568"/>
    <w:rsid w:val="00ED660F"/>
    <w:rsid w:val="00ED66C5"/>
    <w:rsid w:val="00ED6F2F"/>
    <w:rsid w:val="00ED72EE"/>
    <w:rsid w:val="00ED72F3"/>
    <w:rsid w:val="00ED75F5"/>
    <w:rsid w:val="00ED7622"/>
    <w:rsid w:val="00ED76E3"/>
    <w:rsid w:val="00ED7CAD"/>
    <w:rsid w:val="00ED7D7A"/>
    <w:rsid w:val="00ED7DE8"/>
    <w:rsid w:val="00EE08BD"/>
    <w:rsid w:val="00EE0BD6"/>
    <w:rsid w:val="00EE0D5B"/>
    <w:rsid w:val="00EE0DC4"/>
    <w:rsid w:val="00EE1095"/>
    <w:rsid w:val="00EE1207"/>
    <w:rsid w:val="00EE165B"/>
    <w:rsid w:val="00EE1C2A"/>
    <w:rsid w:val="00EE1C8D"/>
    <w:rsid w:val="00EE1E6F"/>
    <w:rsid w:val="00EE1F46"/>
    <w:rsid w:val="00EE1FD4"/>
    <w:rsid w:val="00EE20ED"/>
    <w:rsid w:val="00EE218A"/>
    <w:rsid w:val="00EE21F4"/>
    <w:rsid w:val="00EE27CD"/>
    <w:rsid w:val="00EE2C0F"/>
    <w:rsid w:val="00EE2CBB"/>
    <w:rsid w:val="00EE2DD9"/>
    <w:rsid w:val="00EE2EC5"/>
    <w:rsid w:val="00EE2EEE"/>
    <w:rsid w:val="00EE30B1"/>
    <w:rsid w:val="00EE3303"/>
    <w:rsid w:val="00EE33FA"/>
    <w:rsid w:val="00EE34F2"/>
    <w:rsid w:val="00EE3734"/>
    <w:rsid w:val="00EE3D12"/>
    <w:rsid w:val="00EE47E9"/>
    <w:rsid w:val="00EE47F2"/>
    <w:rsid w:val="00EE4912"/>
    <w:rsid w:val="00EE4A61"/>
    <w:rsid w:val="00EE4AC3"/>
    <w:rsid w:val="00EE4DE9"/>
    <w:rsid w:val="00EE4E56"/>
    <w:rsid w:val="00EE4F23"/>
    <w:rsid w:val="00EE4F76"/>
    <w:rsid w:val="00EE51AA"/>
    <w:rsid w:val="00EE51D2"/>
    <w:rsid w:val="00EE51D5"/>
    <w:rsid w:val="00EE5204"/>
    <w:rsid w:val="00EE5386"/>
    <w:rsid w:val="00EE5531"/>
    <w:rsid w:val="00EE560E"/>
    <w:rsid w:val="00EE5A2E"/>
    <w:rsid w:val="00EE5A67"/>
    <w:rsid w:val="00EE5B29"/>
    <w:rsid w:val="00EE5B62"/>
    <w:rsid w:val="00EE5B6E"/>
    <w:rsid w:val="00EE5B70"/>
    <w:rsid w:val="00EE5E16"/>
    <w:rsid w:val="00EE5E2D"/>
    <w:rsid w:val="00EE5FF1"/>
    <w:rsid w:val="00EE67DA"/>
    <w:rsid w:val="00EE6C85"/>
    <w:rsid w:val="00EE6CD6"/>
    <w:rsid w:val="00EE6D4B"/>
    <w:rsid w:val="00EE6D85"/>
    <w:rsid w:val="00EE7121"/>
    <w:rsid w:val="00EE7149"/>
    <w:rsid w:val="00EE72F2"/>
    <w:rsid w:val="00EE74B2"/>
    <w:rsid w:val="00EE752F"/>
    <w:rsid w:val="00EE76C3"/>
    <w:rsid w:val="00EE780E"/>
    <w:rsid w:val="00EE7CF7"/>
    <w:rsid w:val="00EF02B0"/>
    <w:rsid w:val="00EF02E1"/>
    <w:rsid w:val="00EF051E"/>
    <w:rsid w:val="00EF081B"/>
    <w:rsid w:val="00EF0872"/>
    <w:rsid w:val="00EF0A32"/>
    <w:rsid w:val="00EF0DBA"/>
    <w:rsid w:val="00EF0DC5"/>
    <w:rsid w:val="00EF0DE0"/>
    <w:rsid w:val="00EF0F12"/>
    <w:rsid w:val="00EF0FB6"/>
    <w:rsid w:val="00EF1258"/>
    <w:rsid w:val="00EF1316"/>
    <w:rsid w:val="00EF1562"/>
    <w:rsid w:val="00EF1CBD"/>
    <w:rsid w:val="00EF1EF9"/>
    <w:rsid w:val="00EF20D9"/>
    <w:rsid w:val="00EF2139"/>
    <w:rsid w:val="00EF22D5"/>
    <w:rsid w:val="00EF27EE"/>
    <w:rsid w:val="00EF2A57"/>
    <w:rsid w:val="00EF2D40"/>
    <w:rsid w:val="00EF2D75"/>
    <w:rsid w:val="00EF2EDF"/>
    <w:rsid w:val="00EF2F9B"/>
    <w:rsid w:val="00EF30B4"/>
    <w:rsid w:val="00EF30F4"/>
    <w:rsid w:val="00EF331E"/>
    <w:rsid w:val="00EF386A"/>
    <w:rsid w:val="00EF3955"/>
    <w:rsid w:val="00EF3EC8"/>
    <w:rsid w:val="00EF3FC6"/>
    <w:rsid w:val="00EF41C0"/>
    <w:rsid w:val="00EF4312"/>
    <w:rsid w:val="00EF44E0"/>
    <w:rsid w:val="00EF450A"/>
    <w:rsid w:val="00EF4885"/>
    <w:rsid w:val="00EF4E7C"/>
    <w:rsid w:val="00EF4F2D"/>
    <w:rsid w:val="00EF5132"/>
    <w:rsid w:val="00EF5355"/>
    <w:rsid w:val="00EF5764"/>
    <w:rsid w:val="00EF57BE"/>
    <w:rsid w:val="00EF5C51"/>
    <w:rsid w:val="00EF5FFC"/>
    <w:rsid w:val="00EF61B1"/>
    <w:rsid w:val="00EF64B3"/>
    <w:rsid w:val="00EF66BD"/>
    <w:rsid w:val="00EF66F1"/>
    <w:rsid w:val="00EF6A04"/>
    <w:rsid w:val="00EF6B56"/>
    <w:rsid w:val="00EF6B98"/>
    <w:rsid w:val="00EF6C18"/>
    <w:rsid w:val="00EF6C8F"/>
    <w:rsid w:val="00EF73ED"/>
    <w:rsid w:val="00EF749D"/>
    <w:rsid w:val="00EF7696"/>
    <w:rsid w:val="00EF7996"/>
    <w:rsid w:val="00EF79EE"/>
    <w:rsid w:val="00EF7DBD"/>
    <w:rsid w:val="00EF7E4C"/>
    <w:rsid w:val="00EF7E67"/>
    <w:rsid w:val="00F000A4"/>
    <w:rsid w:val="00F00158"/>
    <w:rsid w:val="00F001DE"/>
    <w:rsid w:val="00F00319"/>
    <w:rsid w:val="00F00462"/>
    <w:rsid w:val="00F004F0"/>
    <w:rsid w:val="00F0068B"/>
    <w:rsid w:val="00F006A6"/>
    <w:rsid w:val="00F0074C"/>
    <w:rsid w:val="00F0086D"/>
    <w:rsid w:val="00F00AA8"/>
    <w:rsid w:val="00F00B21"/>
    <w:rsid w:val="00F00C97"/>
    <w:rsid w:val="00F015F4"/>
    <w:rsid w:val="00F01749"/>
    <w:rsid w:val="00F018B8"/>
    <w:rsid w:val="00F018F7"/>
    <w:rsid w:val="00F01AB5"/>
    <w:rsid w:val="00F01C9C"/>
    <w:rsid w:val="00F01DBA"/>
    <w:rsid w:val="00F01EB7"/>
    <w:rsid w:val="00F01F6D"/>
    <w:rsid w:val="00F0201D"/>
    <w:rsid w:val="00F020CA"/>
    <w:rsid w:val="00F02434"/>
    <w:rsid w:val="00F02697"/>
    <w:rsid w:val="00F0290B"/>
    <w:rsid w:val="00F02BB8"/>
    <w:rsid w:val="00F02BF5"/>
    <w:rsid w:val="00F02EDE"/>
    <w:rsid w:val="00F030B2"/>
    <w:rsid w:val="00F030C0"/>
    <w:rsid w:val="00F031ED"/>
    <w:rsid w:val="00F032B1"/>
    <w:rsid w:val="00F034B2"/>
    <w:rsid w:val="00F034D2"/>
    <w:rsid w:val="00F03858"/>
    <w:rsid w:val="00F03BF1"/>
    <w:rsid w:val="00F03C76"/>
    <w:rsid w:val="00F041D3"/>
    <w:rsid w:val="00F0423E"/>
    <w:rsid w:val="00F0435C"/>
    <w:rsid w:val="00F04853"/>
    <w:rsid w:val="00F04C1A"/>
    <w:rsid w:val="00F04F4D"/>
    <w:rsid w:val="00F05054"/>
    <w:rsid w:val="00F0507C"/>
    <w:rsid w:val="00F05128"/>
    <w:rsid w:val="00F0525F"/>
    <w:rsid w:val="00F0527D"/>
    <w:rsid w:val="00F052D8"/>
    <w:rsid w:val="00F054B9"/>
    <w:rsid w:val="00F0574F"/>
    <w:rsid w:val="00F05A1A"/>
    <w:rsid w:val="00F05A5A"/>
    <w:rsid w:val="00F05A6F"/>
    <w:rsid w:val="00F05C14"/>
    <w:rsid w:val="00F05CAC"/>
    <w:rsid w:val="00F05CF2"/>
    <w:rsid w:val="00F05E34"/>
    <w:rsid w:val="00F06173"/>
    <w:rsid w:val="00F06475"/>
    <w:rsid w:val="00F06EF6"/>
    <w:rsid w:val="00F0721C"/>
    <w:rsid w:val="00F07286"/>
    <w:rsid w:val="00F077EE"/>
    <w:rsid w:val="00F07A1A"/>
    <w:rsid w:val="00F07B8C"/>
    <w:rsid w:val="00F07BED"/>
    <w:rsid w:val="00F07C08"/>
    <w:rsid w:val="00F07C3C"/>
    <w:rsid w:val="00F07CEA"/>
    <w:rsid w:val="00F07DE5"/>
    <w:rsid w:val="00F07F2C"/>
    <w:rsid w:val="00F10074"/>
    <w:rsid w:val="00F103C7"/>
    <w:rsid w:val="00F10593"/>
    <w:rsid w:val="00F108E2"/>
    <w:rsid w:val="00F10A77"/>
    <w:rsid w:val="00F10BC7"/>
    <w:rsid w:val="00F10C39"/>
    <w:rsid w:val="00F10FFE"/>
    <w:rsid w:val="00F11064"/>
    <w:rsid w:val="00F1127A"/>
    <w:rsid w:val="00F118E9"/>
    <w:rsid w:val="00F11CCC"/>
    <w:rsid w:val="00F11CE2"/>
    <w:rsid w:val="00F11D4F"/>
    <w:rsid w:val="00F11EAF"/>
    <w:rsid w:val="00F12019"/>
    <w:rsid w:val="00F1203F"/>
    <w:rsid w:val="00F12114"/>
    <w:rsid w:val="00F1214F"/>
    <w:rsid w:val="00F121EA"/>
    <w:rsid w:val="00F122E0"/>
    <w:rsid w:val="00F12482"/>
    <w:rsid w:val="00F125C7"/>
    <w:rsid w:val="00F12619"/>
    <w:rsid w:val="00F12681"/>
    <w:rsid w:val="00F1274C"/>
    <w:rsid w:val="00F12A42"/>
    <w:rsid w:val="00F12CC7"/>
    <w:rsid w:val="00F130F0"/>
    <w:rsid w:val="00F131EC"/>
    <w:rsid w:val="00F132A0"/>
    <w:rsid w:val="00F135FE"/>
    <w:rsid w:val="00F13693"/>
    <w:rsid w:val="00F13CD2"/>
    <w:rsid w:val="00F13E1D"/>
    <w:rsid w:val="00F13E88"/>
    <w:rsid w:val="00F13F91"/>
    <w:rsid w:val="00F14078"/>
    <w:rsid w:val="00F140E5"/>
    <w:rsid w:val="00F1417A"/>
    <w:rsid w:val="00F14395"/>
    <w:rsid w:val="00F1472B"/>
    <w:rsid w:val="00F1496C"/>
    <w:rsid w:val="00F14A93"/>
    <w:rsid w:val="00F150DD"/>
    <w:rsid w:val="00F1552D"/>
    <w:rsid w:val="00F15549"/>
    <w:rsid w:val="00F1556B"/>
    <w:rsid w:val="00F1558D"/>
    <w:rsid w:val="00F159E0"/>
    <w:rsid w:val="00F15A93"/>
    <w:rsid w:val="00F15B1E"/>
    <w:rsid w:val="00F15E9A"/>
    <w:rsid w:val="00F1660C"/>
    <w:rsid w:val="00F167FB"/>
    <w:rsid w:val="00F16A4C"/>
    <w:rsid w:val="00F16D52"/>
    <w:rsid w:val="00F17055"/>
    <w:rsid w:val="00F170AE"/>
    <w:rsid w:val="00F17225"/>
    <w:rsid w:val="00F1722E"/>
    <w:rsid w:val="00F17294"/>
    <w:rsid w:val="00F173FA"/>
    <w:rsid w:val="00F17868"/>
    <w:rsid w:val="00F179C6"/>
    <w:rsid w:val="00F179F3"/>
    <w:rsid w:val="00F17C3A"/>
    <w:rsid w:val="00F17D73"/>
    <w:rsid w:val="00F17D74"/>
    <w:rsid w:val="00F17F78"/>
    <w:rsid w:val="00F200FE"/>
    <w:rsid w:val="00F20175"/>
    <w:rsid w:val="00F201A3"/>
    <w:rsid w:val="00F202EA"/>
    <w:rsid w:val="00F2036C"/>
    <w:rsid w:val="00F205B8"/>
    <w:rsid w:val="00F20BCD"/>
    <w:rsid w:val="00F20E2F"/>
    <w:rsid w:val="00F20E4C"/>
    <w:rsid w:val="00F2107C"/>
    <w:rsid w:val="00F21178"/>
    <w:rsid w:val="00F2152F"/>
    <w:rsid w:val="00F21A06"/>
    <w:rsid w:val="00F21A1D"/>
    <w:rsid w:val="00F21BD3"/>
    <w:rsid w:val="00F21C00"/>
    <w:rsid w:val="00F21CAB"/>
    <w:rsid w:val="00F21E52"/>
    <w:rsid w:val="00F21FEC"/>
    <w:rsid w:val="00F22069"/>
    <w:rsid w:val="00F220CA"/>
    <w:rsid w:val="00F2241A"/>
    <w:rsid w:val="00F22656"/>
    <w:rsid w:val="00F226DB"/>
    <w:rsid w:val="00F228CB"/>
    <w:rsid w:val="00F22C72"/>
    <w:rsid w:val="00F22DBE"/>
    <w:rsid w:val="00F230DF"/>
    <w:rsid w:val="00F231B1"/>
    <w:rsid w:val="00F2320B"/>
    <w:rsid w:val="00F23234"/>
    <w:rsid w:val="00F23241"/>
    <w:rsid w:val="00F235B4"/>
    <w:rsid w:val="00F23803"/>
    <w:rsid w:val="00F23808"/>
    <w:rsid w:val="00F23809"/>
    <w:rsid w:val="00F23A20"/>
    <w:rsid w:val="00F23AD0"/>
    <w:rsid w:val="00F23CF7"/>
    <w:rsid w:val="00F23E13"/>
    <w:rsid w:val="00F23FD6"/>
    <w:rsid w:val="00F24068"/>
    <w:rsid w:val="00F240C5"/>
    <w:rsid w:val="00F24267"/>
    <w:rsid w:val="00F24452"/>
    <w:rsid w:val="00F245F3"/>
    <w:rsid w:val="00F247B4"/>
    <w:rsid w:val="00F247E6"/>
    <w:rsid w:val="00F24F12"/>
    <w:rsid w:val="00F24F53"/>
    <w:rsid w:val="00F250A1"/>
    <w:rsid w:val="00F250AC"/>
    <w:rsid w:val="00F25135"/>
    <w:rsid w:val="00F251C9"/>
    <w:rsid w:val="00F2525B"/>
    <w:rsid w:val="00F255EF"/>
    <w:rsid w:val="00F257D3"/>
    <w:rsid w:val="00F25A92"/>
    <w:rsid w:val="00F25AE1"/>
    <w:rsid w:val="00F25C1B"/>
    <w:rsid w:val="00F25F07"/>
    <w:rsid w:val="00F26101"/>
    <w:rsid w:val="00F2612A"/>
    <w:rsid w:val="00F2655A"/>
    <w:rsid w:val="00F2656C"/>
    <w:rsid w:val="00F268F0"/>
    <w:rsid w:val="00F26B20"/>
    <w:rsid w:val="00F26CD5"/>
    <w:rsid w:val="00F26CE1"/>
    <w:rsid w:val="00F26E08"/>
    <w:rsid w:val="00F271F9"/>
    <w:rsid w:val="00F272F3"/>
    <w:rsid w:val="00F2749A"/>
    <w:rsid w:val="00F27516"/>
    <w:rsid w:val="00F2761D"/>
    <w:rsid w:val="00F277DE"/>
    <w:rsid w:val="00F27D18"/>
    <w:rsid w:val="00F27D28"/>
    <w:rsid w:val="00F27D80"/>
    <w:rsid w:val="00F27DA3"/>
    <w:rsid w:val="00F27E98"/>
    <w:rsid w:val="00F30155"/>
    <w:rsid w:val="00F301B3"/>
    <w:rsid w:val="00F303A7"/>
    <w:rsid w:val="00F30971"/>
    <w:rsid w:val="00F30A08"/>
    <w:rsid w:val="00F30D9D"/>
    <w:rsid w:val="00F30FDE"/>
    <w:rsid w:val="00F3106A"/>
    <w:rsid w:val="00F31291"/>
    <w:rsid w:val="00F31332"/>
    <w:rsid w:val="00F31354"/>
    <w:rsid w:val="00F31554"/>
    <w:rsid w:val="00F3158D"/>
    <w:rsid w:val="00F31803"/>
    <w:rsid w:val="00F318A9"/>
    <w:rsid w:val="00F31BF7"/>
    <w:rsid w:val="00F31F3D"/>
    <w:rsid w:val="00F32572"/>
    <w:rsid w:val="00F32845"/>
    <w:rsid w:val="00F328CF"/>
    <w:rsid w:val="00F328F1"/>
    <w:rsid w:val="00F329D6"/>
    <w:rsid w:val="00F32A24"/>
    <w:rsid w:val="00F330D8"/>
    <w:rsid w:val="00F33823"/>
    <w:rsid w:val="00F33AB9"/>
    <w:rsid w:val="00F33ABA"/>
    <w:rsid w:val="00F33B9A"/>
    <w:rsid w:val="00F33C96"/>
    <w:rsid w:val="00F34271"/>
    <w:rsid w:val="00F342B7"/>
    <w:rsid w:val="00F344CD"/>
    <w:rsid w:val="00F34A45"/>
    <w:rsid w:val="00F34BAB"/>
    <w:rsid w:val="00F34C1A"/>
    <w:rsid w:val="00F34CC9"/>
    <w:rsid w:val="00F34F33"/>
    <w:rsid w:val="00F35137"/>
    <w:rsid w:val="00F35267"/>
    <w:rsid w:val="00F35346"/>
    <w:rsid w:val="00F35744"/>
    <w:rsid w:val="00F35A3D"/>
    <w:rsid w:val="00F35BA2"/>
    <w:rsid w:val="00F35E48"/>
    <w:rsid w:val="00F35FF9"/>
    <w:rsid w:val="00F361B5"/>
    <w:rsid w:val="00F362EF"/>
    <w:rsid w:val="00F363FA"/>
    <w:rsid w:val="00F364D7"/>
    <w:rsid w:val="00F3686D"/>
    <w:rsid w:val="00F36982"/>
    <w:rsid w:val="00F36A82"/>
    <w:rsid w:val="00F36CDE"/>
    <w:rsid w:val="00F36F05"/>
    <w:rsid w:val="00F37192"/>
    <w:rsid w:val="00F3720E"/>
    <w:rsid w:val="00F3735F"/>
    <w:rsid w:val="00F375D1"/>
    <w:rsid w:val="00F378DA"/>
    <w:rsid w:val="00F37C90"/>
    <w:rsid w:val="00F37E00"/>
    <w:rsid w:val="00F37FAC"/>
    <w:rsid w:val="00F40074"/>
    <w:rsid w:val="00F40313"/>
    <w:rsid w:val="00F403A8"/>
    <w:rsid w:val="00F406BE"/>
    <w:rsid w:val="00F40B5B"/>
    <w:rsid w:val="00F40CFB"/>
    <w:rsid w:val="00F40CFD"/>
    <w:rsid w:val="00F40E01"/>
    <w:rsid w:val="00F411CF"/>
    <w:rsid w:val="00F4159C"/>
    <w:rsid w:val="00F416A4"/>
    <w:rsid w:val="00F417FE"/>
    <w:rsid w:val="00F41C15"/>
    <w:rsid w:val="00F41F52"/>
    <w:rsid w:val="00F41F7E"/>
    <w:rsid w:val="00F41FCA"/>
    <w:rsid w:val="00F41FD7"/>
    <w:rsid w:val="00F42038"/>
    <w:rsid w:val="00F42061"/>
    <w:rsid w:val="00F420E8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1F"/>
    <w:rsid w:val="00F42F2A"/>
    <w:rsid w:val="00F43067"/>
    <w:rsid w:val="00F431F0"/>
    <w:rsid w:val="00F43233"/>
    <w:rsid w:val="00F43642"/>
    <w:rsid w:val="00F4367B"/>
    <w:rsid w:val="00F43764"/>
    <w:rsid w:val="00F43803"/>
    <w:rsid w:val="00F43AE1"/>
    <w:rsid w:val="00F43FF4"/>
    <w:rsid w:val="00F44093"/>
    <w:rsid w:val="00F44284"/>
    <w:rsid w:val="00F44378"/>
    <w:rsid w:val="00F445E4"/>
    <w:rsid w:val="00F44667"/>
    <w:rsid w:val="00F4486A"/>
    <w:rsid w:val="00F44948"/>
    <w:rsid w:val="00F44D0B"/>
    <w:rsid w:val="00F44D61"/>
    <w:rsid w:val="00F44EFB"/>
    <w:rsid w:val="00F452A5"/>
    <w:rsid w:val="00F456D8"/>
    <w:rsid w:val="00F4594C"/>
    <w:rsid w:val="00F45A51"/>
    <w:rsid w:val="00F45D21"/>
    <w:rsid w:val="00F45D75"/>
    <w:rsid w:val="00F46018"/>
    <w:rsid w:val="00F4612D"/>
    <w:rsid w:val="00F4642C"/>
    <w:rsid w:val="00F46797"/>
    <w:rsid w:val="00F46805"/>
    <w:rsid w:val="00F46C5D"/>
    <w:rsid w:val="00F46DA9"/>
    <w:rsid w:val="00F46EE0"/>
    <w:rsid w:val="00F46F26"/>
    <w:rsid w:val="00F47542"/>
    <w:rsid w:val="00F4778C"/>
    <w:rsid w:val="00F4781A"/>
    <w:rsid w:val="00F47972"/>
    <w:rsid w:val="00F47A28"/>
    <w:rsid w:val="00F47AF0"/>
    <w:rsid w:val="00F47C59"/>
    <w:rsid w:val="00F47CB4"/>
    <w:rsid w:val="00F50022"/>
    <w:rsid w:val="00F5017E"/>
    <w:rsid w:val="00F50244"/>
    <w:rsid w:val="00F5028B"/>
    <w:rsid w:val="00F5045F"/>
    <w:rsid w:val="00F50676"/>
    <w:rsid w:val="00F506D0"/>
    <w:rsid w:val="00F5089F"/>
    <w:rsid w:val="00F509D4"/>
    <w:rsid w:val="00F50A24"/>
    <w:rsid w:val="00F50B42"/>
    <w:rsid w:val="00F50B94"/>
    <w:rsid w:val="00F50FE7"/>
    <w:rsid w:val="00F51098"/>
    <w:rsid w:val="00F51284"/>
    <w:rsid w:val="00F51682"/>
    <w:rsid w:val="00F5168C"/>
    <w:rsid w:val="00F51833"/>
    <w:rsid w:val="00F51937"/>
    <w:rsid w:val="00F51C09"/>
    <w:rsid w:val="00F51FA8"/>
    <w:rsid w:val="00F5204D"/>
    <w:rsid w:val="00F52079"/>
    <w:rsid w:val="00F523A7"/>
    <w:rsid w:val="00F52788"/>
    <w:rsid w:val="00F52AB5"/>
    <w:rsid w:val="00F53100"/>
    <w:rsid w:val="00F532AB"/>
    <w:rsid w:val="00F533B2"/>
    <w:rsid w:val="00F533B7"/>
    <w:rsid w:val="00F53567"/>
    <w:rsid w:val="00F538C1"/>
    <w:rsid w:val="00F539DF"/>
    <w:rsid w:val="00F53B39"/>
    <w:rsid w:val="00F53C86"/>
    <w:rsid w:val="00F53E8A"/>
    <w:rsid w:val="00F53F5A"/>
    <w:rsid w:val="00F53FCD"/>
    <w:rsid w:val="00F548BD"/>
    <w:rsid w:val="00F549A8"/>
    <w:rsid w:val="00F54B5E"/>
    <w:rsid w:val="00F54E1C"/>
    <w:rsid w:val="00F54E95"/>
    <w:rsid w:val="00F550E8"/>
    <w:rsid w:val="00F552AB"/>
    <w:rsid w:val="00F55A23"/>
    <w:rsid w:val="00F55AC9"/>
    <w:rsid w:val="00F55ADB"/>
    <w:rsid w:val="00F55B30"/>
    <w:rsid w:val="00F55E30"/>
    <w:rsid w:val="00F55E3A"/>
    <w:rsid w:val="00F55F4F"/>
    <w:rsid w:val="00F5639E"/>
    <w:rsid w:val="00F5642B"/>
    <w:rsid w:val="00F564D6"/>
    <w:rsid w:val="00F56529"/>
    <w:rsid w:val="00F5655E"/>
    <w:rsid w:val="00F5668F"/>
    <w:rsid w:val="00F568A7"/>
    <w:rsid w:val="00F56B4F"/>
    <w:rsid w:val="00F56B8D"/>
    <w:rsid w:val="00F56E78"/>
    <w:rsid w:val="00F5717E"/>
    <w:rsid w:val="00F57285"/>
    <w:rsid w:val="00F57403"/>
    <w:rsid w:val="00F57498"/>
    <w:rsid w:val="00F57532"/>
    <w:rsid w:val="00F57725"/>
    <w:rsid w:val="00F57B73"/>
    <w:rsid w:val="00F57D29"/>
    <w:rsid w:val="00F6016D"/>
    <w:rsid w:val="00F60222"/>
    <w:rsid w:val="00F60316"/>
    <w:rsid w:val="00F6032B"/>
    <w:rsid w:val="00F60398"/>
    <w:rsid w:val="00F605CB"/>
    <w:rsid w:val="00F605D9"/>
    <w:rsid w:val="00F60751"/>
    <w:rsid w:val="00F60807"/>
    <w:rsid w:val="00F60872"/>
    <w:rsid w:val="00F60F4D"/>
    <w:rsid w:val="00F6104C"/>
    <w:rsid w:val="00F614E7"/>
    <w:rsid w:val="00F61707"/>
    <w:rsid w:val="00F61C2A"/>
    <w:rsid w:val="00F61CDF"/>
    <w:rsid w:val="00F61DAB"/>
    <w:rsid w:val="00F61E7D"/>
    <w:rsid w:val="00F620FB"/>
    <w:rsid w:val="00F6252C"/>
    <w:rsid w:val="00F62661"/>
    <w:rsid w:val="00F62ADD"/>
    <w:rsid w:val="00F62E31"/>
    <w:rsid w:val="00F62EA8"/>
    <w:rsid w:val="00F630E5"/>
    <w:rsid w:val="00F63B48"/>
    <w:rsid w:val="00F64059"/>
    <w:rsid w:val="00F6431B"/>
    <w:rsid w:val="00F64530"/>
    <w:rsid w:val="00F647C0"/>
    <w:rsid w:val="00F647C2"/>
    <w:rsid w:val="00F6485F"/>
    <w:rsid w:val="00F6489C"/>
    <w:rsid w:val="00F649F0"/>
    <w:rsid w:val="00F64AB9"/>
    <w:rsid w:val="00F64ABF"/>
    <w:rsid w:val="00F64D31"/>
    <w:rsid w:val="00F6502D"/>
    <w:rsid w:val="00F652FF"/>
    <w:rsid w:val="00F653A8"/>
    <w:rsid w:val="00F657FE"/>
    <w:rsid w:val="00F65869"/>
    <w:rsid w:val="00F65878"/>
    <w:rsid w:val="00F658B7"/>
    <w:rsid w:val="00F658DA"/>
    <w:rsid w:val="00F65A8B"/>
    <w:rsid w:val="00F65F72"/>
    <w:rsid w:val="00F660C1"/>
    <w:rsid w:val="00F665CB"/>
    <w:rsid w:val="00F666C2"/>
    <w:rsid w:val="00F666D6"/>
    <w:rsid w:val="00F6675E"/>
    <w:rsid w:val="00F6681A"/>
    <w:rsid w:val="00F66B9B"/>
    <w:rsid w:val="00F66C36"/>
    <w:rsid w:val="00F67198"/>
    <w:rsid w:val="00F672E1"/>
    <w:rsid w:val="00F673FA"/>
    <w:rsid w:val="00F6753D"/>
    <w:rsid w:val="00F675C1"/>
    <w:rsid w:val="00F67C25"/>
    <w:rsid w:val="00F67F3F"/>
    <w:rsid w:val="00F67FF9"/>
    <w:rsid w:val="00F70098"/>
    <w:rsid w:val="00F700BC"/>
    <w:rsid w:val="00F702A0"/>
    <w:rsid w:val="00F706AF"/>
    <w:rsid w:val="00F706D0"/>
    <w:rsid w:val="00F70951"/>
    <w:rsid w:val="00F709C3"/>
    <w:rsid w:val="00F70AB9"/>
    <w:rsid w:val="00F70AE4"/>
    <w:rsid w:val="00F70B25"/>
    <w:rsid w:val="00F70B5E"/>
    <w:rsid w:val="00F70BA1"/>
    <w:rsid w:val="00F70BAD"/>
    <w:rsid w:val="00F70EE7"/>
    <w:rsid w:val="00F71106"/>
    <w:rsid w:val="00F7118C"/>
    <w:rsid w:val="00F7139A"/>
    <w:rsid w:val="00F713D3"/>
    <w:rsid w:val="00F71618"/>
    <w:rsid w:val="00F71658"/>
    <w:rsid w:val="00F71716"/>
    <w:rsid w:val="00F71A0A"/>
    <w:rsid w:val="00F71C75"/>
    <w:rsid w:val="00F7206C"/>
    <w:rsid w:val="00F7220C"/>
    <w:rsid w:val="00F722F1"/>
    <w:rsid w:val="00F723EF"/>
    <w:rsid w:val="00F72780"/>
    <w:rsid w:val="00F7292B"/>
    <w:rsid w:val="00F72F7E"/>
    <w:rsid w:val="00F73101"/>
    <w:rsid w:val="00F73445"/>
    <w:rsid w:val="00F73688"/>
    <w:rsid w:val="00F737DE"/>
    <w:rsid w:val="00F73A42"/>
    <w:rsid w:val="00F73C38"/>
    <w:rsid w:val="00F73C49"/>
    <w:rsid w:val="00F73C87"/>
    <w:rsid w:val="00F73C9F"/>
    <w:rsid w:val="00F74144"/>
    <w:rsid w:val="00F7418C"/>
    <w:rsid w:val="00F74270"/>
    <w:rsid w:val="00F74285"/>
    <w:rsid w:val="00F74305"/>
    <w:rsid w:val="00F743A4"/>
    <w:rsid w:val="00F743E5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91"/>
    <w:rsid w:val="00F750BD"/>
    <w:rsid w:val="00F7531F"/>
    <w:rsid w:val="00F753F3"/>
    <w:rsid w:val="00F759BC"/>
    <w:rsid w:val="00F759D2"/>
    <w:rsid w:val="00F75C51"/>
    <w:rsid w:val="00F76226"/>
    <w:rsid w:val="00F76254"/>
    <w:rsid w:val="00F76277"/>
    <w:rsid w:val="00F766FA"/>
    <w:rsid w:val="00F76735"/>
    <w:rsid w:val="00F77338"/>
    <w:rsid w:val="00F774E5"/>
    <w:rsid w:val="00F77912"/>
    <w:rsid w:val="00F77A2C"/>
    <w:rsid w:val="00F77C3C"/>
    <w:rsid w:val="00F77D20"/>
    <w:rsid w:val="00F77D6B"/>
    <w:rsid w:val="00F80120"/>
    <w:rsid w:val="00F801E3"/>
    <w:rsid w:val="00F806CC"/>
    <w:rsid w:val="00F807F4"/>
    <w:rsid w:val="00F80803"/>
    <w:rsid w:val="00F80869"/>
    <w:rsid w:val="00F8087C"/>
    <w:rsid w:val="00F80EBC"/>
    <w:rsid w:val="00F80F9A"/>
    <w:rsid w:val="00F811F0"/>
    <w:rsid w:val="00F81320"/>
    <w:rsid w:val="00F8141F"/>
    <w:rsid w:val="00F81461"/>
    <w:rsid w:val="00F81557"/>
    <w:rsid w:val="00F816C1"/>
    <w:rsid w:val="00F81B3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19F"/>
    <w:rsid w:val="00F833F5"/>
    <w:rsid w:val="00F83593"/>
    <w:rsid w:val="00F835E2"/>
    <w:rsid w:val="00F83726"/>
    <w:rsid w:val="00F837BE"/>
    <w:rsid w:val="00F837E4"/>
    <w:rsid w:val="00F83830"/>
    <w:rsid w:val="00F8393A"/>
    <w:rsid w:val="00F83BB6"/>
    <w:rsid w:val="00F83C0D"/>
    <w:rsid w:val="00F83C2C"/>
    <w:rsid w:val="00F83D11"/>
    <w:rsid w:val="00F83D90"/>
    <w:rsid w:val="00F8446E"/>
    <w:rsid w:val="00F844BA"/>
    <w:rsid w:val="00F84BE5"/>
    <w:rsid w:val="00F84BF3"/>
    <w:rsid w:val="00F84D23"/>
    <w:rsid w:val="00F85046"/>
    <w:rsid w:val="00F8518C"/>
    <w:rsid w:val="00F851E6"/>
    <w:rsid w:val="00F8563F"/>
    <w:rsid w:val="00F85698"/>
    <w:rsid w:val="00F856E7"/>
    <w:rsid w:val="00F85715"/>
    <w:rsid w:val="00F859C9"/>
    <w:rsid w:val="00F85B36"/>
    <w:rsid w:val="00F85C12"/>
    <w:rsid w:val="00F85D49"/>
    <w:rsid w:val="00F85D59"/>
    <w:rsid w:val="00F85DC7"/>
    <w:rsid w:val="00F85EF7"/>
    <w:rsid w:val="00F86021"/>
    <w:rsid w:val="00F865B3"/>
    <w:rsid w:val="00F8681A"/>
    <w:rsid w:val="00F86830"/>
    <w:rsid w:val="00F868B0"/>
    <w:rsid w:val="00F86B2B"/>
    <w:rsid w:val="00F86D41"/>
    <w:rsid w:val="00F86D83"/>
    <w:rsid w:val="00F86E7D"/>
    <w:rsid w:val="00F87331"/>
    <w:rsid w:val="00F8749A"/>
    <w:rsid w:val="00F876CA"/>
    <w:rsid w:val="00F87A8E"/>
    <w:rsid w:val="00F87CAF"/>
    <w:rsid w:val="00F87D81"/>
    <w:rsid w:val="00F87F26"/>
    <w:rsid w:val="00F901DA"/>
    <w:rsid w:val="00F90302"/>
    <w:rsid w:val="00F90378"/>
    <w:rsid w:val="00F90744"/>
    <w:rsid w:val="00F9078A"/>
    <w:rsid w:val="00F907AF"/>
    <w:rsid w:val="00F909CA"/>
    <w:rsid w:val="00F90A24"/>
    <w:rsid w:val="00F90BD6"/>
    <w:rsid w:val="00F90E5F"/>
    <w:rsid w:val="00F90FBA"/>
    <w:rsid w:val="00F90FDE"/>
    <w:rsid w:val="00F9107F"/>
    <w:rsid w:val="00F91257"/>
    <w:rsid w:val="00F916CF"/>
    <w:rsid w:val="00F9172F"/>
    <w:rsid w:val="00F91961"/>
    <w:rsid w:val="00F91ADC"/>
    <w:rsid w:val="00F91DA8"/>
    <w:rsid w:val="00F91FA9"/>
    <w:rsid w:val="00F9201E"/>
    <w:rsid w:val="00F9219B"/>
    <w:rsid w:val="00F924C2"/>
    <w:rsid w:val="00F926FB"/>
    <w:rsid w:val="00F92E8C"/>
    <w:rsid w:val="00F92EFE"/>
    <w:rsid w:val="00F93024"/>
    <w:rsid w:val="00F9306E"/>
    <w:rsid w:val="00F934EA"/>
    <w:rsid w:val="00F93599"/>
    <w:rsid w:val="00F935F4"/>
    <w:rsid w:val="00F938F1"/>
    <w:rsid w:val="00F93A71"/>
    <w:rsid w:val="00F93BCB"/>
    <w:rsid w:val="00F93DDA"/>
    <w:rsid w:val="00F93F0E"/>
    <w:rsid w:val="00F940CB"/>
    <w:rsid w:val="00F947C7"/>
    <w:rsid w:val="00F949BE"/>
    <w:rsid w:val="00F94B78"/>
    <w:rsid w:val="00F94CEE"/>
    <w:rsid w:val="00F94E06"/>
    <w:rsid w:val="00F94F9B"/>
    <w:rsid w:val="00F94FEC"/>
    <w:rsid w:val="00F951A0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CD0"/>
    <w:rsid w:val="00F95F4D"/>
    <w:rsid w:val="00F965D8"/>
    <w:rsid w:val="00F9660A"/>
    <w:rsid w:val="00F966C1"/>
    <w:rsid w:val="00F96AC4"/>
    <w:rsid w:val="00F96F59"/>
    <w:rsid w:val="00F97164"/>
    <w:rsid w:val="00F973C4"/>
    <w:rsid w:val="00F974AC"/>
    <w:rsid w:val="00F97922"/>
    <w:rsid w:val="00F97A1E"/>
    <w:rsid w:val="00F97BAF"/>
    <w:rsid w:val="00F97DC1"/>
    <w:rsid w:val="00F97F08"/>
    <w:rsid w:val="00FA05E0"/>
    <w:rsid w:val="00FA09EA"/>
    <w:rsid w:val="00FA0C30"/>
    <w:rsid w:val="00FA0DA8"/>
    <w:rsid w:val="00FA0EBB"/>
    <w:rsid w:val="00FA0F18"/>
    <w:rsid w:val="00FA0F6E"/>
    <w:rsid w:val="00FA1235"/>
    <w:rsid w:val="00FA16C7"/>
    <w:rsid w:val="00FA1792"/>
    <w:rsid w:val="00FA1AA3"/>
    <w:rsid w:val="00FA1CA9"/>
    <w:rsid w:val="00FA1DD0"/>
    <w:rsid w:val="00FA1E32"/>
    <w:rsid w:val="00FA25D5"/>
    <w:rsid w:val="00FA2876"/>
    <w:rsid w:val="00FA28BD"/>
    <w:rsid w:val="00FA2A02"/>
    <w:rsid w:val="00FA2B4C"/>
    <w:rsid w:val="00FA2E24"/>
    <w:rsid w:val="00FA2F5C"/>
    <w:rsid w:val="00FA2FEF"/>
    <w:rsid w:val="00FA3088"/>
    <w:rsid w:val="00FA33CB"/>
    <w:rsid w:val="00FA3789"/>
    <w:rsid w:val="00FA3A19"/>
    <w:rsid w:val="00FA3A4D"/>
    <w:rsid w:val="00FA3B62"/>
    <w:rsid w:val="00FA3CA3"/>
    <w:rsid w:val="00FA3E04"/>
    <w:rsid w:val="00FA3E21"/>
    <w:rsid w:val="00FA453A"/>
    <w:rsid w:val="00FA454E"/>
    <w:rsid w:val="00FA45BA"/>
    <w:rsid w:val="00FA476B"/>
    <w:rsid w:val="00FA4A4E"/>
    <w:rsid w:val="00FA5048"/>
    <w:rsid w:val="00FA52E0"/>
    <w:rsid w:val="00FA5325"/>
    <w:rsid w:val="00FA547D"/>
    <w:rsid w:val="00FA5508"/>
    <w:rsid w:val="00FA57DB"/>
    <w:rsid w:val="00FA5837"/>
    <w:rsid w:val="00FA587C"/>
    <w:rsid w:val="00FA5ABC"/>
    <w:rsid w:val="00FA5B7F"/>
    <w:rsid w:val="00FA5BA2"/>
    <w:rsid w:val="00FA626F"/>
    <w:rsid w:val="00FA6287"/>
    <w:rsid w:val="00FA64C1"/>
    <w:rsid w:val="00FA655E"/>
    <w:rsid w:val="00FA686F"/>
    <w:rsid w:val="00FA6BC3"/>
    <w:rsid w:val="00FA6BF1"/>
    <w:rsid w:val="00FA6EDF"/>
    <w:rsid w:val="00FA7058"/>
    <w:rsid w:val="00FA70A6"/>
    <w:rsid w:val="00FA7274"/>
    <w:rsid w:val="00FA7539"/>
    <w:rsid w:val="00FA754A"/>
    <w:rsid w:val="00FA7633"/>
    <w:rsid w:val="00FA77D9"/>
    <w:rsid w:val="00FA7842"/>
    <w:rsid w:val="00FA7995"/>
    <w:rsid w:val="00FA7B01"/>
    <w:rsid w:val="00FA7DB1"/>
    <w:rsid w:val="00FA7FE1"/>
    <w:rsid w:val="00FB01FB"/>
    <w:rsid w:val="00FB0354"/>
    <w:rsid w:val="00FB037E"/>
    <w:rsid w:val="00FB05B7"/>
    <w:rsid w:val="00FB10AC"/>
    <w:rsid w:val="00FB10B6"/>
    <w:rsid w:val="00FB1288"/>
    <w:rsid w:val="00FB1498"/>
    <w:rsid w:val="00FB1506"/>
    <w:rsid w:val="00FB1509"/>
    <w:rsid w:val="00FB150B"/>
    <w:rsid w:val="00FB1619"/>
    <w:rsid w:val="00FB192F"/>
    <w:rsid w:val="00FB227C"/>
    <w:rsid w:val="00FB242E"/>
    <w:rsid w:val="00FB2498"/>
    <w:rsid w:val="00FB24B6"/>
    <w:rsid w:val="00FB2591"/>
    <w:rsid w:val="00FB25B6"/>
    <w:rsid w:val="00FB260A"/>
    <w:rsid w:val="00FB2803"/>
    <w:rsid w:val="00FB287A"/>
    <w:rsid w:val="00FB2A95"/>
    <w:rsid w:val="00FB2B59"/>
    <w:rsid w:val="00FB2E26"/>
    <w:rsid w:val="00FB2FA8"/>
    <w:rsid w:val="00FB2FF8"/>
    <w:rsid w:val="00FB30B4"/>
    <w:rsid w:val="00FB31F9"/>
    <w:rsid w:val="00FB32C9"/>
    <w:rsid w:val="00FB3B5D"/>
    <w:rsid w:val="00FB3DBC"/>
    <w:rsid w:val="00FB3E7E"/>
    <w:rsid w:val="00FB3EDE"/>
    <w:rsid w:val="00FB4343"/>
    <w:rsid w:val="00FB4577"/>
    <w:rsid w:val="00FB48C1"/>
    <w:rsid w:val="00FB4ABD"/>
    <w:rsid w:val="00FB4D20"/>
    <w:rsid w:val="00FB4DB2"/>
    <w:rsid w:val="00FB4FF1"/>
    <w:rsid w:val="00FB5117"/>
    <w:rsid w:val="00FB55A0"/>
    <w:rsid w:val="00FB5710"/>
    <w:rsid w:val="00FB5A92"/>
    <w:rsid w:val="00FB5AAF"/>
    <w:rsid w:val="00FB5C61"/>
    <w:rsid w:val="00FB5F6A"/>
    <w:rsid w:val="00FB6013"/>
    <w:rsid w:val="00FB6052"/>
    <w:rsid w:val="00FB60EC"/>
    <w:rsid w:val="00FB61E6"/>
    <w:rsid w:val="00FB62B6"/>
    <w:rsid w:val="00FB62EC"/>
    <w:rsid w:val="00FB6556"/>
    <w:rsid w:val="00FB6681"/>
    <w:rsid w:val="00FB6692"/>
    <w:rsid w:val="00FB6980"/>
    <w:rsid w:val="00FB6A37"/>
    <w:rsid w:val="00FB6DA9"/>
    <w:rsid w:val="00FB6FE5"/>
    <w:rsid w:val="00FB7211"/>
    <w:rsid w:val="00FB722A"/>
    <w:rsid w:val="00FB7554"/>
    <w:rsid w:val="00FB75F7"/>
    <w:rsid w:val="00FB764A"/>
    <w:rsid w:val="00FB77EA"/>
    <w:rsid w:val="00FB7C65"/>
    <w:rsid w:val="00FB7DDD"/>
    <w:rsid w:val="00FC02D8"/>
    <w:rsid w:val="00FC0360"/>
    <w:rsid w:val="00FC0493"/>
    <w:rsid w:val="00FC055B"/>
    <w:rsid w:val="00FC05BD"/>
    <w:rsid w:val="00FC075C"/>
    <w:rsid w:val="00FC0900"/>
    <w:rsid w:val="00FC0B2D"/>
    <w:rsid w:val="00FC0BBB"/>
    <w:rsid w:val="00FC0DCB"/>
    <w:rsid w:val="00FC1207"/>
    <w:rsid w:val="00FC172B"/>
    <w:rsid w:val="00FC1790"/>
    <w:rsid w:val="00FC1CE0"/>
    <w:rsid w:val="00FC1D62"/>
    <w:rsid w:val="00FC1DEE"/>
    <w:rsid w:val="00FC1EF5"/>
    <w:rsid w:val="00FC1F4A"/>
    <w:rsid w:val="00FC20D3"/>
    <w:rsid w:val="00FC2240"/>
    <w:rsid w:val="00FC26A5"/>
    <w:rsid w:val="00FC277C"/>
    <w:rsid w:val="00FC27DC"/>
    <w:rsid w:val="00FC282F"/>
    <w:rsid w:val="00FC2B34"/>
    <w:rsid w:val="00FC2B8A"/>
    <w:rsid w:val="00FC2C0D"/>
    <w:rsid w:val="00FC2C19"/>
    <w:rsid w:val="00FC2C90"/>
    <w:rsid w:val="00FC2CD9"/>
    <w:rsid w:val="00FC2D27"/>
    <w:rsid w:val="00FC31F6"/>
    <w:rsid w:val="00FC321C"/>
    <w:rsid w:val="00FC36E3"/>
    <w:rsid w:val="00FC3BDE"/>
    <w:rsid w:val="00FC3C0F"/>
    <w:rsid w:val="00FC3D94"/>
    <w:rsid w:val="00FC3EE6"/>
    <w:rsid w:val="00FC421F"/>
    <w:rsid w:val="00FC4274"/>
    <w:rsid w:val="00FC4301"/>
    <w:rsid w:val="00FC45F4"/>
    <w:rsid w:val="00FC49E7"/>
    <w:rsid w:val="00FC4E1A"/>
    <w:rsid w:val="00FC4F8C"/>
    <w:rsid w:val="00FC5095"/>
    <w:rsid w:val="00FC536B"/>
    <w:rsid w:val="00FC56C3"/>
    <w:rsid w:val="00FC56DA"/>
    <w:rsid w:val="00FC5A7E"/>
    <w:rsid w:val="00FC5B00"/>
    <w:rsid w:val="00FC629B"/>
    <w:rsid w:val="00FC62AD"/>
    <w:rsid w:val="00FC63DF"/>
    <w:rsid w:val="00FC6407"/>
    <w:rsid w:val="00FC6681"/>
    <w:rsid w:val="00FC669F"/>
    <w:rsid w:val="00FC6997"/>
    <w:rsid w:val="00FC6CB3"/>
    <w:rsid w:val="00FC6D93"/>
    <w:rsid w:val="00FC74B0"/>
    <w:rsid w:val="00FC7A09"/>
    <w:rsid w:val="00FC7CC0"/>
    <w:rsid w:val="00FD020D"/>
    <w:rsid w:val="00FD02E8"/>
    <w:rsid w:val="00FD06C7"/>
    <w:rsid w:val="00FD075B"/>
    <w:rsid w:val="00FD09E3"/>
    <w:rsid w:val="00FD09FA"/>
    <w:rsid w:val="00FD0ECD"/>
    <w:rsid w:val="00FD12B3"/>
    <w:rsid w:val="00FD1342"/>
    <w:rsid w:val="00FD141E"/>
    <w:rsid w:val="00FD15D8"/>
    <w:rsid w:val="00FD1643"/>
    <w:rsid w:val="00FD16EA"/>
    <w:rsid w:val="00FD1717"/>
    <w:rsid w:val="00FD18EF"/>
    <w:rsid w:val="00FD1CB6"/>
    <w:rsid w:val="00FD1EF7"/>
    <w:rsid w:val="00FD2536"/>
    <w:rsid w:val="00FD2585"/>
    <w:rsid w:val="00FD273C"/>
    <w:rsid w:val="00FD27B9"/>
    <w:rsid w:val="00FD2812"/>
    <w:rsid w:val="00FD2A49"/>
    <w:rsid w:val="00FD2B18"/>
    <w:rsid w:val="00FD2B80"/>
    <w:rsid w:val="00FD2C78"/>
    <w:rsid w:val="00FD2EA5"/>
    <w:rsid w:val="00FD2EB2"/>
    <w:rsid w:val="00FD3080"/>
    <w:rsid w:val="00FD34DC"/>
    <w:rsid w:val="00FD364C"/>
    <w:rsid w:val="00FD37F8"/>
    <w:rsid w:val="00FD3C12"/>
    <w:rsid w:val="00FD3D3B"/>
    <w:rsid w:val="00FD3D47"/>
    <w:rsid w:val="00FD3DF7"/>
    <w:rsid w:val="00FD3F65"/>
    <w:rsid w:val="00FD400A"/>
    <w:rsid w:val="00FD4138"/>
    <w:rsid w:val="00FD41A9"/>
    <w:rsid w:val="00FD481A"/>
    <w:rsid w:val="00FD4931"/>
    <w:rsid w:val="00FD4C20"/>
    <w:rsid w:val="00FD4D84"/>
    <w:rsid w:val="00FD4FE3"/>
    <w:rsid w:val="00FD50AC"/>
    <w:rsid w:val="00FD5493"/>
    <w:rsid w:val="00FD56B4"/>
    <w:rsid w:val="00FD5948"/>
    <w:rsid w:val="00FD5A07"/>
    <w:rsid w:val="00FD5A79"/>
    <w:rsid w:val="00FD5C9A"/>
    <w:rsid w:val="00FD5CAA"/>
    <w:rsid w:val="00FD5D1B"/>
    <w:rsid w:val="00FD5D7B"/>
    <w:rsid w:val="00FD5EE5"/>
    <w:rsid w:val="00FD5F51"/>
    <w:rsid w:val="00FD61F7"/>
    <w:rsid w:val="00FD64DC"/>
    <w:rsid w:val="00FD6832"/>
    <w:rsid w:val="00FD6893"/>
    <w:rsid w:val="00FD6C32"/>
    <w:rsid w:val="00FD6E18"/>
    <w:rsid w:val="00FD7123"/>
    <w:rsid w:val="00FD735C"/>
    <w:rsid w:val="00FD7490"/>
    <w:rsid w:val="00FD74CB"/>
    <w:rsid w:val="00FD7663"/>
    <w:rsid w:val="00FD799B"/>
    <w:rsid w:val="00FD7C9A"/>
    <w:rsid w:val="00FD7CC7"/>
    <w:rsid w:val="00FE0063"/>
    <w:rsid w:val="00FE01E9"/>
    <w:rsid w:val="00FE108A"/>
    <w:rsid w:val="00FE1513"/>
    <w:rsid w:val="00FE154D"/>
    <w:rsid w:val="00FE1772"/>
    <w:rsid w:val="00FE1B07"/>
    <w:rsid w:val="00FE1DBE"/>
    <w:rsid w:val="00FE21EC"/>
    <w:rsid w:val="00FE2252"/>
    <w:rsid w:val="00FE236F"/>
    <w:rsid w:val="00FE2416"/>
    <w:rsid w:val="00FE271D"/>
    <w:rsid w:val="00FE2918"/>
    <w:rsid w:val="00FE2A73"/>
    <w:rsid w:val="00FE2B67"/>
    <w:rsid w:val="00FE2BBE"/>
    <w:rsid w:val="00FE2D63"/>
    <w:rsid w:val="00FE2E12"/>
    <w:rsid w:val="00FE2E84"/>
    <w:rsid w:val="00FE2F7A"/>
    <w:rsid w:val="00FE2FDE"/>
    <w:rsid w:val="00FE383A"/>
    <w:rsid w:val="00FE3844"/>
    <w:rsid w:val="00FE396D"/>
    <w:rsid w:val="00FE39A9"/>
    <w:rsid w:val="00FE3B65"/>
    <w:rsid w:val="00FE3BE8"/>
    <w:rsid w:val="00FE3C6B"/>
    <w:rsid w:val="00FE403C"/>
    <w:rsid w:val="00FE432E"/>
    <w:rsid w:val="00FE4446"/>
    <w:rsid w:val="00FE448E"/>
    <w:rsid w:val="00FE4544"/>
    <w:rsid w:val="00FE4837"/>
    <w:rsid w:val="00FE4977"/>
    <w:rsid w:val="00FE4A36"/>
    <w:rsid w:val="00FE4E81"/>
    <w:rsid w:val="00FE4EF3"/>
    <w:rsid w:val="00FE5481"/>
    <w:rsid w:val="00FE5AC9"/>
    <w:rsid w:val="00FE5B75"/>
    <w:rsid w:val="00FE5D44"/>
    <w:rsid w:val="00FE5DF2"/>
    <w:rsid w:val="00FE5ECD"/>
    <w:rsid w:val="00FE63D2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6B5"/>
    <w:rsid w:val="00FE79CB"/>
    <w:rsid w:val="00FE7F6A"/>
    <w:rsid w:val="00FE7FF8"/>
    <w:rsid w:val="00FF0010"/>
    <w:rsid w:val="00FF001F"/>
    <w:rsid w:val="00FF01E4"/>
    <w:rsid w:val="00FF0454"/>
    <w:rsid w:val="00FF05CE"/>
    <w:rsid w:val="00FF07D3"/>
    <w:rsid w:val="00FF0871"/>
    <w:rsid w:val="00FF089E"/>
    <w:rsid w:val="00FF08B8"/>
    <w:rsid w:val="00FF0A99"/>
    <w:rsid w:val="00FF0BB6"/>
    <w:rsid w:val="00FF0D8E"/>
    <w:rsid w:val="00FF0FF8"/>
    <w:rsid w:val="00FF13C2"/>
    <w:rsid w:val="00FF1778"/>
    <w:rsid w:val="00FF1C68"/>
    <w:rsid w:val="00FF1C98"/>
    <w:rsid w:val="00FF1D5A"/>
    <w:rsid w:val="00FF1EF0"/>
    <w:rsid w:val="00FF2068"/>
    <w:rsid w:val="00FF22E7"/>
    <w:rsid w:val="00FF28A3"/>
    <w:rsid w:val="00FF28BB"/>
    <w:rsid w:val="00FF2A24"/>
    <w:rsid w:val="00FF2AA4"/>
    <w:rsid w:val="00FF2B2E"/>
    <w:rsid w:val="00FF2BA9"/>
    <w:rsid w:val="00FF2D04"/>
    <w:rsid w:val="00FF3789"/>
    <w:rsid w:val="00FF37C1"/>
    <w:rsid w:val="00FF37E2"/>
    <w:rsid w:val="00FF3987"/>
    <w:rsid w:val="00FF39D6"/>
    <w:rsid w:val="00FF3ADA"/>
    <w:rsid w:val="00FF3BD2"/>
    <w:rsid w:val="00FF3C6A"/>
    <w:rsid w:val="00FF3DBF"/>
    <w:rsid w:val="00FF3E38"/>
    <w:rsid w:val="00FF3EC5"/>
    <w:rsid w:val="00FF3FD9"/>
    <w:rsid w:val="00FF4027"/>
    <w:rsid w:val="00FF4234"/>
    <w:rsid w:val="00FF455F"/>
    <w:rsid w:val="00FF46BB"/>
    <w:rsid w:val="00FF4726"/>
    <w:rsid w:val="00FF493E"/>
    <w:rsid w:val="00FF49FA"/>
    <w:rsid w:val="00FF4AD1"/>
    <w:rsid w:val="00FF4BB4"/>
    <w:rsid w:val="00FF4C74"/>
    <w:rsid w:val="00FF4FCD"/>
    <w:rsid w:val="00FF5113"/>
    <w:rsid w:val="00FF5312"/>
    <w:rsid w:val="00FF5385"/>
    <w:rsid w:val="00FF53D1"/>
    <w:rsid w:val="00FF54F4"/>
    <w:rsid w:val="00FF588C"/>
    <w:rsid w:val="00FF5A64"/>
    <w:rsid w:val="00FF5C5A"/>
    <w:rsid w:val="00FF6176"/>
    <w:rsid w:val="00FF6716"/>
    <w:rsid w:val="00FF697A"/>
    <w:rsid w:val="00FF6AFD"/>
    <w:rsid w:val="00FF6CB6"/>
    <w:rsid w:val="00FF6E7D"/>
    <w:rsid w:val="00FF6E9A"/>
    <w:rsid w:val="00FF6EC7"/>
    <w:rsid w:val="00FF6F86"/>
    <w:rsid w:val="00FF6FF5"/>
    <w:rsid w:val="00FF71A2"/>
    <w:rsid w:val="00FF73C9"/>
    <w:rsid w:val="00FF748C"/>
    <w:rsid w:val="00FF79D9"/>
    <w:rsid w:val="00FF7A2A"/>
    <w:rsid w:val="00FF7CD6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9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uiPriority w:val="34"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36"/>
      </w:numPr>
    </w:pPr>
  </w:style>
  <w:style w:type="character" w:customStyle="1" w:styleId="scxw108798645">
    <w:name w:val="scxw108798645"/>
    <w:basedOn w:val="DefaultParagraphFont"/>
    <w:rsid w:val="0088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7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B8B604-AD92-44FF-9CBB-95E46EF66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93CD6-959E-4D1B-AD1D-7B3DDFDEE2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1826</TotalTime>
  <Pages>68</Pages>
  <Words>15721</Words>
  <Characters>89610</Characters>
  <Application>Microsoft Office Word</Application>
  <DocSecurity>0</DocSecurity>
  <Lines>746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105121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Saranya Kanmin</cp:lastModifiedBy>
  <cp:revision>1253</cp:revision>
  <cp:lastPrinted>2023-02-22T16:06:00Z</cp:lastPrinted>
  <dcterms:created xsi:type="dcterms:W3CDTF">2023-02-11T09:14:00Z</dcterms:created>
  <dcterms:modified xsi:type="dcterms:W3CDTF">2023-02-23T17:06:00Z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