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95A6D" w14:textId="4A6E5A29" w:rsidR="00821066" w:rsidRDefault="009C6C61" w:rsidP="00117B13">
      <w:pP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</w:rPr>
      </w:pPr>
      <w:r w:rsidRPr="009C6C61">
        <w:rPr>
          <w:rFonts w:ascii="Angsana New" w:hAnsi="Angsana New"/>
          <w:b/>
          <w:bCs/>
          <w:sz w:val="32"/>
          <w:szCs w:val="32"/>
          <w:cs/>
        </w:rPr>
        <w:t>บริษัท ฟังก์ชั่น อินเตอร์เนชั่นแนล จำกัด (มหาชน)</w:t>
      </w:r>
    </w:p>
    <w:p w14:paraId="28495A6E" w14:textId="5469C922" w:rsidR="00117B13" w:rsidRPr="00533250" w:rsidRDefault="00117B13" w:rsidP="00117B13">
      <w:pP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</w:rPr>
      </w:pPr>
      <w:r w:rsidRPr="009C6C6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28495A6F" w14:textId="137F602E" w:rsidR="00117B13" w:rsidRDefault="00117B13" w:rsidP="00117B13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>สำหรับ</w:t>
      </w:r>
      <w:r w:rsidR="00080AFF">
        <w:rPr>
          <w:rFonts w:ascii="Angsana New" w:hAnsi="Angsana New" w:hint="cs"/>
          <w:b/>
          <w:bCs/>
          <w:sz w:val="32"/>
          <w:szCs w:val="32"/>
          <w:cs/>
          <w:lang w:val="en-US"/>
        </w:rPr>
        <w:t>ปี</w:t>
      </w:r>
      <w:r w:rsidR="00601F4E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Pr="00264423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080AFF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264423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080AFF">
        <w:rPr>
          <w:rFonts w:ascii="Angsana New" w:hAnsi="Angsana New" w:hint="cs"/>
          <w:b/>
          <w:bCs/>
          <w:sz w:val="32"/>
          <w:szCs w:val="32"/>
          <w:cs/>
          <w:lang w:val="en-US"/>
        </w:rPr>
        <w:t>ธันวาคม</w:t>
      </w: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="00B72FDD">
        <w:rPr>
          <w:rFonts w:ascii="Angsana New" w:hAnsi="Angsana New"/>
          <w:b/>
          <w:bCs/>
          <w:sz w:val="32"/>
          <w:szCs w:val="32"/>
          <w:lang w:val="en-US"/>
        </w:rPr>
        <w:t>256</w:t>
      </w:r>
      <w:r w:rsidR="009C6C61">
        <w:rPr>
          <w:rFonts w:ascii="Angsana New" w:hAnsi="Angsana New"/>
          <w:b/>
          <w:bCs/>
          <w:sz w:val="32"/>
          <w:szCs w:val="32"/>
          <w:lang w:val="en-US"/>
        </w:rPr>
        <w:t>5</w:t>
      </w:r>
    </w:p>
    <w:p w14:paraId="28495A71" w14:textId="77777777" w:rsidR="00D47C8E" w:rsidRPr="00D47C8E" w:rsidRDefault="00D47C8E" w:rsidP="00117B13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cs/>
          <w:lang w:val="en-US"/>
        </w:rPr>
      </w:pPr>
    </w:p>
    <w:p w14:paraId="28495A72" w14:textId="77777777" w:rsidR="00117B13" w:rsidRPr="00117B13" w:rsidRDefault="00117B13" w:rsidP="00117B13">
      <w:pPr>
        <w:tabs>
          <w:tab w:val="left" w:pos="1020"/>
        </w:tabs>
        <w:spacing w:line="240" w:lineRule="atLeast"/>
        <w:jc w:val="both"/>
        <w:rPr>
          <w:rFonts w:ascii="Angsana New" w:hAnsi="Angsana New"/>
          <w:sz w:val="28"/>
          <w:szCs w:val="28"/>
          <w:lang w:val="en-US"/>
        </w:rPr>
      </w:pPr>
    </w:p>
    <w:p w14:paraId="28495A73" w14:textId="77777777" w:rsidR="004A5132" w:rsidRPr="00795E48" w:rsidRDefault="0029555F" w:rsidP="00BB0E64">
      <w:pPr>
        <w:numPr>
          <w:ilvl w:val="0"/>
          <w:numId w:val="3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95E48">
        <w:rPr>
          <w:rFonts w:ascii="Angsana New" w:hAnsi="Angsana New" w:hint="cs"/>
          <w:b/>
          <w:bCs/>
          <w:sz w:val="30"/>
          <w:szCs w:val="30"/>
          <w:cs/>
        </w:rPr>
        <w:t>ข้อมูล</w:t>
      </w:r>
      <w:r w:rsidR="004A5132" w:rsidRPr="00795E48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28495A74" w14:textId="4261D764" w:rsidR="007172E2" w:rsidRPr="009C6C61" w:rsidRDefault="009C6C61" w:rsidP="00E16BBE">
      <w:pPr>
        <w:spacing w:after="240" w:line="240" w:lineRule="atLeast"/>
        <w:ind w:left="2430" w:hanging="1912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การจดทะเบียน</w:t>
      </w:r>
      <w:r w:rsidR="004646AC">
        <w:rPr>
          <w:rFonts w:ascii="Angsana New" w:hAnsi="Angsana New" w:hint="cs"/>
          <w:sz w:val="30"/>
          <w:szCs w:val="30"/>
          <w:cs/>
          <w:lang w:val="en-US"/>
        </w:rPr>
        <w:t xml:space="preserve">           </w:t>
      </w:r>
      <w:r>
        <w:rPr>
          <w:rFonts w:ascii="Angsana New" w:hAnsi="Angsana New"/>
          <w:sz w:val="30"/>
          <w:szCs w:val="30"/>
          <w:lang w:val="en-US"/>
        </w:rPr>
        <w:t xml:space="preserve">: </w:t>
      </w:r>
      <w:r w:rsidR="004646A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C6C61">
        <w:rPr>
          <w:rFonts w:ascii="Angsana New" w:hAnsi="Angsana New"/>
          <w:sz w:val="30"/>
          <w:szCs w:val="30"/>
          <w:cs/>
          <w:lang w:val="en-US"/>
        </w:rPr>
        <w:t>บริษัทฯ ได้แปรสภาพจากบริษัทจำกัด</w:t>
      </w:r>
      <w:r w:rsidR="00BC320D">
        <w:rPr>
          <w:rFonts w:ascii="Angsana New" w:hAnsi="Angsana New"/>
          <w:sz w:val="30"/>
          <w:szCs w:val="30"/>
          <w:lang w:val="en-US"/>
        </w:rPr>
        <w:t xml:space="preserve"> </w:t>
      </w:r>
      <w:r w:rsidRPr="009C6C61">
        <w:rPr>
          <w:rFonts w:ascii="Angsana New" w:hAnsi="Angsana New"/>
          <w:sz w:val="30"/>
          <w:szCs w:val="30"/>
          <w:cs/>
          <w:lang w:val="en-US"/>
        </w:rPr>
        <w:t>เป็นบริษัทมหาชนจำกัด ตามกฎหมายว่าด้วยบริษัท</w:t>
      </w:r>
      <w:r w:rsidR="004646A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C6C61">
        <w:rPr>
          <w:rFonts w:ascii="Angsana New" w:hAnsi="Angsana New"/>
          <w:sz w:val="30"/>
          <w:szCs w:val="30"/>
          <w:cs/>
          <w:lang w:val="en-US"/>
        </w:rPr>
        <w:t>มหาชนจำกัด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9C6C61">
        <w:rPr>
          <w:rFonts w:ascii="Angsana New" w:hAnsi="Angsana New"/>
          <w:sz w:val="30"/>
          <w:szCs w:val="30"/>
          <w:cs/>
          <w:lang w:val="en-US"/>
        </w:rPr>
        <w:t>โดยบริษัทจดทะเบียนการแปรสภาพบริษัทและได้เปลี่ยนชื่อจากเดิม " บริษัท  ฟังก์ชั่น อินเตอร์</w:t>
      </w:r>
      <w:r w:rsidR="00BC320D" w:rsidRPr="00BC320D">
        <w:rPr>
          <w:rFonts w:ascii="Angsana New" w:hAnsi="Angsana New"/>
          <w:sz w:val="30"/>
          <w:szCs w:val="30"/>
          <w:cs/>
          <w:lang w:val="en-US"/>
        </w:rPr>
        <w:t>เนชั่นแนล  จำกัด " เป็น " บริษัท  ฟังก์ชั่น อินเตอร์เนชั่นแนล  จำกัด (มหาชน) " ทะเบียนเลขที่</w:t>
      </w:r>
      <w:r w:rsidR="00BC320D">
        <w:rPr>
          <w:rFonts w:ascii="Angsana New" w:hAnsi="Angsana New"/>
          <w:sz w:val="30"/>
          <w:szCs w:val="30"/>
          <w:lang w:val="en-US"/>
        </w:rPr>
        <w:t xml:space="preserve"> </w:t>
      </w:r>
      <w:r w:rsidR="00BC320D" w:rsidRPr="00BC320D">
        <w:rPr>
          <w:rFonts w:ascii="Angsana New" w:hAnsi="Angsana New"/>
          <w:sz w:val="30"/>
          <w:szCs w:val="30"/>
          <w:lang w:val="en-US"/>
        </w:rPr>
        <w:t>0107564000421</w:t>
      </w:r>
      <w:r w:rsidR="00E16BB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C320D" w:rsidRPr="00BC320D">
        <w:rPr>
          <w:rFonts w:ascii="Angsana New" w:hAnsi="Angsana New"/>
          <w:sz w:val="30"/>
          <w:szCs w:val="30"/>
          <w:cs/>
          <w:lang w:val="en-US"/>
        </w:rPr>
        <w:t xml:space="preserve">กับกรมพัฒนาธุรกิจการค้า กระทรวงพาณิชย์ แล้วเมื่อวันที่ </w:t>
      </w:r>
      <w:r w:rsidR="00F51C1F">
        <w:rPr>
          <w:rFonts w:ascii="Angsana New" w:hAnsi="Angsana New"/>
          <w:sz w:val="30"/>
          <w:szCs w:val="30"/>
          <w:lang w:val="en-US"/>
        </w:rPr>
        <w:t>3</w:t>
      </w:r>
      <w:r w:rsidR="00BC320D" w:rsidRPr="00BC320D">
        <w:rPr>
          <w:rFonts w:ascii="Angsana New" w:hAnsi="Angsana New"/>
          <w:sz w:val="30"/>
          <w:szCs w:val="30"/>
          <w:lang w:val="en-US"/>
        </w:rPr>
        <w:t xml:space="preserve"> </w:t>
      </w:r>
      <w:r w:rsidR="00BC320D" w:rsidRPr="00BC320D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="00BC320D" w:rsidRPr="00BC320D">
        <w:rPr>
          <w:rFonts w:ascii="Angsana New" w:hAnsi="Angsana New"/>
          <w:sz w:val="30"/>
          <w:szCs w:val="30"/>
          <w:lang w:val="en-US"/>
        </w:rPr>
        <w:t>2564</w:t>
      </w:r>
    </w:p>
    <w:p w14:paraId="28495A75" w14:textId="64DC51BA" w:rsidR="007172E2" w:rsidRDefault="00BC320D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ที่ตั้งบริษัท</w:t>
      </w:r>
      <w:r w:rsidR="004646AC">
        <w:rPr>
          <w:rFonts w:ascii="Angsana New" w:hAnsi="Angsana New"/>
          <w:sz w:val="30"/>
          <w:szCs w:val="30"/>
          <w:cs/>
          <w:lang w:val="en-US"/>
        </w:rPr>
        <w:tab/>
      </w:r>
      <w:r w:rsidR="004646AC">
        <w:rPr>
          <w:rFonts w:ascii="Angsana New" w:hAnsi="Angsana New"/>
          <w:sz w:val="30"/>
          <w:szCs w:val="30"/>
          <w:cs/>
          <w:lang w:val="en-US"/>
        </w:rPr>
        <w:tab/>
      </w:r>
      <w:r w:rsidRPr="00BC320D">
        <w:rPr>
          <w:rFonts w:ascii="Angsana New" w:hAnsi="Angsana New"/>
          <w:sz w:val="30"/>
          <w:szCs w:val="30"/>
          <w:cs/>
        </w:rPr>
        <w:t xml:space="preserve">:  เลขที่ </w:t>
      </w:r>
      <w:r w:rsidR="00140DD9">
        <w:rPr>
          <w:rFonts w:ascii="Angsana New" w:hAnsi="Angsana New"/>
          <w:sz w:val="30"/>
          <w:szCs w:val="30"/>
          <w:lang w:val="en-US"/>
        </w:rPr>
        <w:t>313</w:t>
      </w:r>
      <w:r w:rsidRPr="00BC320D">
        <w:rPr>
          <w:rFonts w:ascii="Angsana New" w:hAnsi="Angsana New"/>
          <w:sz w:val="30"/>
          <w:szCs w:val="30"/>
          <w:cs/>
        </w:rPr>
        <w:t xml:space="preserve"> ถนนเจริญพัฒนา  แขวงบางชัน เขตคลองสามวา  กรุงเทพมหานคร</w:t>
      </w:r>
    </w:p>
    <w:p w14:paraId="28495A77" w14:textId="6D6C0A84" w:rsidR="0029555F" w:rsidRDefault="00BC320D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ประเภทธุรกิจ</w:t>
      </w:r>
      <w:r w:rsidR="004646AC">
        <w:rPr>
          <w:rFonts w:ascii="Angsana New" w:hAnsi="Angsana New"/>
          <w:sz w:val="30"/>
          <w:szCs w:val="30"/>
          <w:cs/>
        </w:rPr>
        <w:tab/>
      </w:r>
      <w:r w:rsidR="004646AC">
        <w:rPr>
          <w:rFonts w:ascii="Angsana New" w:hAnsi="Angsana New"/>
          <w:sz w:val="30"/>
          <w:szCs w:val="30"/>
          <w:cs/>
        </w:rPr>
        <w:tab/>
      </w:r>
      <w:r w:rsidRPr="00BC320D">
        <w:rPr>
          <w:rFonts w:ascii="Angsana New" w:hAnsi="Angsana New"/>
          <w:sz w:val="30"/>
          <w:szCs w:val="30"/>
          <w:cs/>
        </w:rPr>
        <w:t>:  จำหน่ายเครื่องกรองน้ำ  เครื่องสูบน้ำ  เคมีภัณฑ์ อุปกรณ์สำหรับเครื่องกรองน้ำ</w:t>
      </w:r>
    </w:p>
    <w:p w14:paraId="28495A78" w14:textId="465A1353" w:rsidR="00117B13" w:rsidRDefault="00BC320D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ผู้ถือหุ้นรายใหญ่</w:t>
      </w:r>
      <w:r w:rsidR="004646AC">
        <w:rPr>
          <w:rFonts w:ascii="Angsana New" w:hAnsi="Angsana New"/>
          <w:sz w:val="30"/>
          <w:szCs w:val="30"/>
          <w:cs/>
        </w:rPr>
        <w:tab/>
      </w:r>
      <w:r w:rsidRPr="00BC320D">
        <w:rPr>
          <w:rFonts w:ascii="Angsana New" w:hAnsi="Angsana New"/>
          <w:sz w:val="30"/>
          <w:szCs w:val="30"/>
          <w:cs/>
        </w:rPr>
        <w:t>:  บริษัท ฟังก์ชั่น กรุ๊ป จำกัด ถือหุ้น</w:t>
      </w:r>
      <w:r w:rsidRPr="005724C3">
        <w:rPr>
          <w:rFonts w:ascii="Angsana New" w:hAnsi="Angsana New"/>
          <w:sz w:val="30"/>
          <w:szCs w:val="30"/>
          <w:cs/>
        </w:rPr>
        <w:t xml:space="preserve">ร้อยละ </w:t>
      </w:r>
      <w:r w:rsidR="00065CEA" w:rsidRPr="005724C3">
        <w:rPr>
          <w:rFonts w:ascii="Angsana New" w:hAnsi="Angsana New"/>
          <w:sz w:val="30"/>
          <w:szCs w:val="30"/>
        </w:rPr>
        <w:t>61.6</w:t>
      </w:r>
      <w:r w:rsidR="0080119F" w:rsidRPr="005724C3">
        <w:rPr>
          <w:rFonts w:ascii="Angsana New" w:hAnsi="Angsana New"/>
          <w:sz w:val="30"/>
          <w:szCs w:val="30"/>
        </w:rPr>
        <w:t>5</w:t>
      </w:r>
      <w:r w:rsidRPr="005724C3">
        <w:rPr>
          <w:rFonts w:ascii="Angsana New" w:hAnsi="Angsana New"/>
          <w:sz w:val="30"/>
          <w:szCs w:val="30"/>
          <w:cs/>
        </w:rPr>
        <w:t xml:space="preserve"> ของหุ้นที่ออกและชำระ</w:t>
      </w:r>
      <w:r w:rsidRPr="00BC320D">
        <w:rPr>
          <w:rFonts w:ascii="Angsana New" w:hAnsi="Angsana New"/>
          <w:sz w:val="30"/>
          <w:szCs w:val="30"/>
          <w:cs/>
        </w:rPr>
        <w:t>แล้ว</w:t>
      </w:r>
      <w:r w:rsidR="00117B13" w:rsidRPr="00C104FB">
        <w:rPr>
          <w:rFonts w:ascii="Angsana New" w:hAnsi="Angsana New"/>
          <w:sz w:val="30"/>
          <w:szCs w:val="30"/>
          <w:cs/>
        </w:rPr>
        <w:t xml:space="preserve"> </w:t>
      </w:r>
    </w:p>
    <w:p w14:paraId="28495A80" w14:textId="2A3EBC5E" w:rsidR="004A5132" w:rsidRPr="00BB0317" w:rsidRDefault="0077530E">
      <w:pPr>
        <w:numPr>
          <w:ilvl w:val="0"/>
          <w:numId w:val="4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BB0317">
        <w:rPr>
          <w:rFonts w:ascii="Angsana New" w:hAnsi="Angsana New"/>
          <w:b/>
          <w:bCs/>
          <w:sz w:val="30"/>
          <w:szCs w:val="30"/>
          <w:cs/>
        </w:rPr>
        <w:t>หลักเกณฑ์ในการจัดทำงบการเงินและนำเสนองบการเงิน</w:t>
      </w:r>
    </w:p>
    <w:p w14:paraId="28495A81" w14:textId="4C8D873E" w:rsidR="00822A5E" w:rsidRPr="00BB0317" w:rsidRDefault="00A15C2D">
      <w:pPr>
        <w:pStyle w:val="ListParagraph"/>
        <w:numPr>
          <w:ilvl w:val="0"/>
          <w:numId w:val="12"/>
        </w:numPr>
        <w:tabs>
          <w:tab w:val="left" w:pos="540"/>
        </w:tabs>
        <w:ind w:hanging="180"/>
        <w:outlineLvl w:val="0"/>
        <w:rPr>
          <w:rFonts w:ascii="Angsana New" w:hAnsi="Angsana New"/>
          <w:sz w:val="30"/>
          <w:szCs w:val="30"/>
        </w:rPr>
      </w:pPr>
      <w:r w:rsidRPr="00BB0317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</w:p>
    <w:p w14:paraId="28495A82" w14:textId="10C8FFBF" w:rsidR="00094443" w:rsidRPr="00BB0317" w:rsidRDefault="009147FC" w:rsidP="00783CC5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BB0317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</w:t>
      </w:r>
      <w:r w:rsidR="00783CC5" w:rsidRPr="00BB0317">
        <w:rPr>
          <w:rFonts w:ascii="Angsana New" w:hAnsi="Angsana New"/>
          <w:sz w:val="30"/>
          <w:szCs w:val="30"/>
          <w:cs/>
        </w:rPr>
        <w:t>บัญชีในพระบรมราชูปถัมภ์ (“สภาวิชาชีพบัญชี”) กฎระเบียบและประกาศคณะกรรมการกำกับหลักทรัพย์และตลาดหลักทรัพย์ ลงวันที่  22 มกราคม  2544 เรื่อง การจัดทำและส่งงบการเงินและรายการเกี่ยวกับฐานะการเงินและผลการดำเนินงานของบริษัทจดทะเบียน  พ.ศ. 2544    โดยรูปแบบการนำเสนองบการเงินไม่แตกต่างอย่างมีสาระสำคัญจากประกาศกรมพัฒนาธุรกิจการค้า ลงวันที่ 26 ธันวาคม 2562  เรื่อง กำหนดรายการย่อที่ต้องมีในงบการเงิน (ฉบับที่ 3) พ.ศ. 2562</w:t>
      </w:r>
    </w:p>
    <w:p w14:paraId="28495A83" w14:textId="585BA87B" w:rsidR="00094443" w:rsidRPr="00BB0317" w:rsidRDefault="00080AFF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BB0317">
        <w:rPr>
          <w:rFonts w:ascii="Angsana New" w:hAnsi="Angsana New"/>
          <w:sz w:val="30"/>
          <w:szCs w:val="30"/>
          <w:cs/>
        </w:rPr>
        <w:t>งบการเงินของบริษัทฯ</w:t>
      </w:r>
      <w:r w:rsidRPr="00BB0317">
        <w:rPr>
          <w:rFonts w:ascii="Angsana New" w:hAnsi="Angsana New"/>
          <w:sz w:val="30"/>
          <w:szCs w:val="30"/>
        </w:rPr>
        <w:t xml:space="preserve"> </w:t>
      </w:r>
      <w:r w:rsidRPr="00BB0317">
        <w:rPr>
          <w:rFonts w:ascii="Angsana New" w:hAnsi="Angsana New"/>
          <w:sz w:val="30"/>
          <w:szCs w:val="30"/>
          <w:cs/>
        </w:rPr>
        <w:t>จัดทำขึ้นโดยใช้เกณฑ์ราคาทุนเดิมในการวัดมูลค่าขององค์ประกอบของรายการในงบการเงินยกเว้นรายการที่เปิดเผยไว้ในนโยบายการบัญชีที่เกี่ยวข้อง</w:t>
      </w:r>
    </w:p>
    <w:p w14:paraId="3D806E8A" w14:textId="39B67ACA" w:rsidR="003207B4" w:rsidRPr="00EF05A3" w:rsidRDefault="003207B4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2891628A" w14:textId="6C7E02B9" w:rsidR="00080AFF" w:rsidRPr="00EF05A3" w:rsidRDefault="00080AFF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393B750F" w14:textId="3906920C" w:rsidR="00080AFF" w:rsidRPr="00EF05A3" w:rsidRDefault="00080AFF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4C1DA8C8" w14:textId="77777777" w:rsidR="00080AFF" w:rsidRPr="00EF05A3" w:rsidRDefault="00080AFF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1EC9BBDF" w14:textId="0417DD46" w:rsidR="003207B4" w:rsidRPr="00EF05A3" w:rsidRDefault="003207B4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22906D8B" w14:textId="77777777" w:rsidR="00080AFF" w:rsidRPr="00EF05A3" w:rsidRDefault="00080AFF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28495A88" w14:textId="6112D18D" w:rsidR="000D13CC" w:rsidRPr="00CE2074" w:rsidRDefault="000D13CC">
      <w:pPr>
        <w:pStyle w:val="ListParagraph"/>
        <w:numPr>
          <w:ilvl w:val="0"/>
          <w:numId w:val="12"/>
        </w:numPr>
        <w:tabs>
          <w:tab w:val="left" w:pos="540"/>
        </w:tabs>
        <w:ind w:hanging="180"/>
        <w:outlineLvl w:val="0"/>
        <w:rPr>
          <w:rFonts w:ascii="Angsana New" w:hAnsi="Angsana New"/>
          <w:sz w:val="30"/>
          <w:szCs w:val="30"/>
          <w:cs/>
        </w:rPr>
      </w:pPr>
      <w:r w:rsidRPr="00CE2074">
        <w:rPr>
          <w:rFonts w:ascii="Angsana New" w:hAnsi="Angsana New"/>
          <w:sz w:val="30"/>
          <w:szCs w:val="30"/>
          <w:cs/>
        </w:rPr>
        <w:lastRenderedPageBreak/>
        <w:t>มาตรฐานการรายงานทาง</w:t>
      </w:r>
      <w:r w:rsidR="00C7442D" w:rsidRPr="00CE2074">
        <w:rPr>
          <w:rFonts w:ascii="Angsana New" w:hAnsi="Angsana New"/>
          <w:sz w:val="30"/>
          <w:szCs w:val="30"/>
          <w:cs/>
        </w:rPr>
        <w:t>การเงิน</w:t>
      </w:r>
      <w:r w:rsidR="001F4BCF" w:rsidRPr="00CE2074">
        <w:rPr>
          <w:rFonts w:ascii="Angsana New" w:hAnsi="Angsana New" w:hint="cs"/>
          <w:sz w:val="30"/>
          <w:szCs w:val="30"/>
          <w:cs/>
        </w:rPr>
        <w:t>ใหม่</w:t>
      </w:r>
      <w:r w:rsidR="00C7442D" w:rsidRPr="00CE2074">
        <w:rPr>
          <w:rFonts w:ascii="Angsana New" w:hAnsi="Angsana New"/>
          <w:sz w:val="30"/>
          <w:szCs w:val="30"/>
          <w:cs/>
        </w:rPr>
        <w:t>ที่เริ่มมีผลบังคับใช้ใน</w:t>
      </w:r>
      <w:r w:rsidR="00075696">
        <w:rPr>
          <w:rFonts w:ascii="Angsana New" w:hAnsi="Angsana New" w:hint="cs"/>
          <w:sz w:val="30"/>
          <w:szCs w:val="30"/>
          <w:cs/>
        </w:rPr>
        <w:t>ปี</w:t>
      </w:r>
      <w:r w:rsidRPr="00CE2074">
        <w:rPr>
          <w:rFonts w:ascii="Angsana New" w:hAnsi="Angsana New"/>
          <w:sz w:val="30"/>
          <w:szCs w:val="30"/>
          <w:cs/>
        </w:rPr>
        <w:t>ปัจจุบัน</w:t>
      </w:r>
    </w:p>
    <w:p w14:paraId="28495A89" w14:textId="4771708D" w:rsidR="008C7F6C" w:rsidRPr="00CE2074" w:rsidRDefault="003207B4" w:rsidP="008C7F6C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CE2074">
        <w:rPr>
          <w:rFonts w:ascii="Angsana New" w:hAnsi="Angsana New"/>
          <w:sz w:val="30"/>
          <w:szCs w:val="30"/>
          <w:cs/>
        </w:rPr>
        <w:t>ในระหว่าง</w:t>
      </w:r>
      <w:r w:rsidR="00075696">
        <w:rPr>
          <w:rFonts w:ascii="Angsana New" w:hAnsi="Angsana New" w:hint="cs"/>
          <w:sz w:val="30"/>
          <w:szCs w:val="30"/>
          <w:cs/>
        </w:rPr>
        <w:t>ปี</w:t>
      </w:r>
      <w:r w:rsidRPr="00CE2074">
        <w:rPr>
          <w:rFonts w:ascii="Angsana New" w:hAnsi="Angsana New"/>
          <w:sz w:val="30"/>
          <w:szCs w:val="30"/>
          <w:cs/>
        </w:rPr>
        <w:t xml:space="preserve">  </w:t>
      </w:r>
      <w:r w:rsidR="00E16BBE" w:rsidRPr="00CE2074">
        <w:rPr>
          <w:rFonts w:ascii="Angsana New" w:hAnsi="Angsana New"/>
          <w:sz w:val="30"/>
          <w:szCs w:val="30"/>
          <w:cs/>
        </w:rPr>
        <w:t>บริษัทฯ ได้นำมาตรฐานการรายงานทางการเงิน</w:t>
      </w:r>
      <w:r w:rsidR="00E16BBE" w:rsidRPr="00CE2074">
        <w:rPr>
          <w:rFonts w:ascii="Angsana New" w:hAnsi="Angsana New" w:hint="cs"/>
          <w:sz w:val="30"/>
          <w:szCs w:val="30"/>
          <w:cs/>
        </w:rPr>
        <w:t>และการตีความ</w:t>
      </w:r>
      <w:r w:rsidR="00E16BBE" w:rsidRPr="00CE2074">
        <w:rPr>
          <w:rFonts w:ascii="Angsana New" w:hAnsi="Angsana New" w:hint="cs"/>
          <w:sz w:val="30"/>
          <w:szCs w:val="30"/>
          <w:cs/>
          <w:lang w:val="en-US"/>
        </w:rPr>
        <w:t>มาตรฐาน</w:t>
      </w:r>
      <w:r w:rsidR="001332A5" w:rsidRPr="00CE2074">
        <w:rPr>
          <w:rFonts w:ascii="Angsana New" w:hAnsi="Angsana New" w:hint="cs"/>
          <w:sz w:val="30"/>
          <w:szCs w:val="30"/>
          <w:cs/>
          <w:lang w:val="en-US"/>
        </w:rPr>
        <w:t>การ</w:t>
      </w:r>
      <w:r w:rsidR="00E16BBE" w:rsidRPr="00CE2074">
        <w:rPr>
          <w:rFonts w:ascii="Angsana New" w:hAnsi="Angsana New" w:hint="cs"/>
          <w:sz w:val="30"/>
          <w:szCs w:val="30"/>
          <w:cs/>
          <w:lang w:val="en-US"/>
        </w:rPr>
        <w:t>รายงานทางการเงิน</w:t>
      </w:r>
      <w:r w:rsidR="00E16BBE" w:rsidRPr="00CE2074">
        <w:rPr>
          <w:rFonts w:ascii="Angsana New" w:hAnsi="Angsana New"/>
          <w:sz w:val="30"/>
          <w:szCs w:val="30"/>
          <w:cs/>
        </w:rPr>
        <w:t>ฉบับปรับปรุงจำนวนหลายฉบับ ซึ่งมีผลบังคับใช้ สำหรับงบการเงินที่มีรอบระยะเวลาบัญชี</w:t>
      </w:r>
      <w:r w:rsidR="00E16BBE" w:rsidRPr="00CE2074">
        <w:rPr>
          <w:rFonts w:ascii="Angsana New" w:hAnsi="Angsana New" w:hint="cs"/>
          <w:sz w:val="30"/>
          <w:szCs w:val="30"/>
          <w:cs/>
        </w:rPr>
        <w:t>ที่</w:t>
      </w:r>
      <w:r w:rsidR="00E16BBE" w:rsidRPr="00CE2074">
        <w:rPr>
          <w:rFonts w:ascii="Angsana New" w:hAnsi="Angsana New"/>
          <w:sz w:val="30"/>
          <w:szCs w:val="30"/>
          <w:cs/>
        </w:rPr>
        <w:t xml:space="preserve">เริ่มในหรือหลังวันที่ </w:t>
      </w:r>
      <w:r w:rsidR="00E16BBE" w:rsidRPr="00CE2074">
        <w:rPr>
          <w:rFonts w:ascii="Angsana New" w:hAnsi="Angsana New"/>
          <w:sz w:val="30"/>
          <w:szCs w:val="30"/>
        </w:rPr>
        <w:t>1</w:t>
      </w:r>
      <w:r w:rsidR="00E16BBE" w:rsidRPr="00CE2074">
        <w:rPr>
          <w:rFonts w:ascii="Angsana New" w:hAnsi="Angsana New"/>
          <w:sz w:val="30"/>
          <w:szCs w:val="30"/>
          <w:cs/>
        </w:rPr>
        <w:t xml:space="preserve"> มกราคม </w:t>
      </w:r>
      <w:r w:rsidR="00E16BBE" w:rsidRPr="00CE2074">
        <w:rPr>
          <w:rFonts w:ascii="Angsana New" w:hAnsi="Angsana New"/>
          <w:sz w:val="30"/>
          <w:szCs w:val="30"/>
        </w:rPr>
        <w:t>2565</w:t>
      </w:r>
      <w:r w:rsidR="00E16BBE" w:rsidRPr="00CE2074">
        <w:rPr>
          <w:rFonts w:ascii="Angsana New" w:hAnsi="Angsana New"/>
          <w:sz w:val="30"/>
          <w:szCs w:val="30"/>
          <w:cs/>
        </w:rPr>
        <w:t xml:space="preserve"> มาถือปฏิบัติ มาตรฐานการรายงานทางการเงิน</w:t>
      </w:r>
      <w:r w:rsidR="00E16BBE" w:rsidRPr="00CE2074">
        <w:rPr>
          <w:rFonts w:ascii="Angsana New" w:hAnsi="Angsana New" w:hint="cs"/>
          <w:sz w:val="30"/>
          <w:szCs w:val="30"/>
          <w:cs/>
        </w:rPr>
        <w:t>ดังกล่าว</w:t>
      </w:r>
      <w:r w:rsidR="00E16BBE" w:rsidRPr="00CE2074">
        <w:rPr>
          <w:rFonts w:ascii="Angsana New" w:hAnsi="Angsana New"/>
          <w:sz w:val="30"/>
          <w:szCs w:val="30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E16BBE" w:rsidRPr="00CE2074">
        <w:rPr>
          <w:rFonts w:ascii="Angsana New" w:hAnsi="Angsana New" w:hint="cs"/>
          <w:sz w:val="30"/>
          <w:szCs w:val="30"/>
          <w:cs/>
        </w:rPr>
        <w:t xml:space="preserve"> รวมถึง</w:t>
      </w:r>
      <w:r w:rsidR="00E16BBE" w:rsidRPr="00CE2074">
        <w:rPr>
          <w:rFonts w:ascii="Angsana New" w:hAnsi="Angsana New"/>
          <w:sz w:val="30"/>
          <w:szCs w:val="30"/>
          <w:cs/>
        </w:rPr>
        <w:t>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28495A8A" w14:textId="5BA656E5" w:rsidR="000D13CC" w:rsidRPr="00CE2074" w:rsidRDefault="003207B4" w:rsidP="008C7F6C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CE2074">
        <w:rPr>
          <w:rFonts w:ascii="Angsana New" w:hAnsi="Angsana New"/>
          <w:sz w:val="30"/>
          <w:szCs w:val="30"/>
          <w:cs/>
        </w:rPr>
        <w:t>การ</w:t>
      </w:r>
      <w:r w:rsidR="00E16BBE" w:rsidRPr="00CE2074">
        <w:rPr>
          <w:rFonts w:ascii="Angsana New" w:hAnsi="Angsana New"/>
          <w:sz w:val="30"/>
          <w:szCs w:val="30"/>
          <w:cs/>
        </w:rPr>
        <w:t>นำมาตรฐานการรายงานทางการเงินมาถือปฏิบัติไม่มีผลกระทบอย่างเป็นสาระสำคัญต่องบการเงิน</w:t>
      </w:r>
      <w:r w:rsidR="00E16BBE" w:rsidRPr="00CE2074">
        <w:rPr>
          <w:rFonts w:ascii="Angsana New" w:hAnsi="Angsana New" w:hint="cs"/>
          <w:sz w:val="30"/>
          <w:szCs w:val="30"/>
          <w:cs/>
        </w:rPr>
        <w:t>ของบริษัทฯ</w:t>
      </w:r>
    </w:p>
    <w:p w14:paraId="28495A8B" w14:textId="2C02AF6F" w:rsidR="00851FDF" w:rsidRPr="00CE2074" w:rsidRDefault="00FF7157" w:rsidP="00F31D23">
      <w:pPr>
        <w:pStyle w:val="ListParagraph"/>
        <w:numPr>
          <w:ilvl w:val="0"/>
          <w:numId w:val="12"/>
        </w:numPr>
        <w:tabs>
          <w:tab w:val="clear" w:pos="680"/>
          <w:tab w:val="left" w:pos="540"/>
        </w:tabs>
        <w:ind w:left="900"/>
        <w:jc w:val="thaiDistribute"/>
        <w:outlineLvl w:val="0"/>
        <w:rPr>
          <w:rFonts w:ascii="Angsana New" w:hAnsi="Angsana New"/>
          <w:sz w:val="30"/>
          <w:szCs w:val="30"/>
        </w:rPr>
      </w:pPr>
      <w:r w:rsidRPr="00CE2074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Pr="00CE2074">
        <w:rPr>
          <w:rFonts w:ascii="Angsana New" w:hAnsi="Angsana New" w:hint="cs"/>
          <w:sz w:val="30"/>
          <w:szCs w:val="30"/>
          <w:cs/>
        </w:rPr>
        <w:t xml:space="preserve"> </w:t>
      </w:r>
      <w:r w:rsidR="00CD3DBB" w:rsidRPr="00CE2074">
        <w:rPr>
          <w:rFonts w:ascii="Angsana New" w:hAnsi="Angsana New"/>
          <w:sz w:val="30"/>
          <w:szCs w:val="30"/>
        </w:rPr>
        <w:t>1</w:t>
      </w:r>
      <w:r w:rsidRPr="00CE2074">
        <w:rPr>
          <w:rFonts w:ascii="Angsana New" w:hAnsi="Angsana New"/>
          <w:sz w:val="30"/>
          <w:szCs w:val="30"/>
          <w:cs/>
        </w:rPr>
        <w:t xml:space="preserve"> มกราคม </w:t>
      </w:r>
      <w:r w:rsidR="00CD3DBB" w:rsidRPr="00CE2074">
        <w:rPr>
          <w:rFonts w:ascii="Angsana New" w:hAnsi="Angsana New"/>
          <w:sz w:val="30"/>
          <w:szCs w:val="30"/>
        </w:rPr>
        <w:t>2566</w:t>
      </w:r>
    </w:p>
    <w:p w14:paraId="6FD01E98" w14:textId="688AC21C" w:rsidR="00FF7157" w:rsidRPr="00CE2074" w:rsidRDefault="00FF7157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CE2074">
        <w:rPr>
          <w:rFonts w:ascii="Angsana New" w:hAnsi="Angsana New"/>
          <w:sz w:val="30"/>
          <w:szCs w:val="30"/>
          <w:cs/>
        </w:rPr>
        <w:t>สภา</w:t>
      </w:r>
      <w:r w:rsidR="00E16BBE" w:rsidRPr="00CE2074">
        <w:rPr>
          <w:rFonts w:ascii="Angsana New" w:hAnsi="Angsana New"/>
          <w:sz w:val="30"/>
          <w:szCs w:val="30"/>
          <w:cs/>
        </w:rPr>
        <w:t>วิชาชีพบัญชีได้</w:t>
      </w:r>
      <w:r w:rsidR="00E16BBE" w:rsidRPr="00CE2074">
        <w:rPr>
          <w:rFonts w:ascii="Angsana New" w:hAnsi="Angsana New" w:hint="cs"/>
          <w:sz w:val="30"/>
          <w:szCs w:val="30"/>
          <w:cs/>
        </w:rPr>
        <w:t>ประกาศใช้</w:t>
      </w:r>
      <w:r w:rsidR="00E16BBE" w:rsidRPr="00CE2074">
        <w:rPr>
          <w:rFonts w:ascii="Angsana New" w:hAnsi="Angsana New"/>
          <w:sz w:val="30"/>
          <w:szCs w:val="30"/>
          <w:cs/>
        </w:rPr>
        <w:t>มาตรฐาน</w:t>
      </w:r>
      <w:r w:rsidR="00E16BBE" w:rsidRPr="00CE2074">
        <w:rPr>
          <w:rFonts w:ascii="Angsana New" w:hAnsi="Angsana New" w:hint="cs"/>
          <w:sz w:val="30"/>
          <w:szCs w:val="30"/>
          <w:cs/>
        </w:rPr>
        <w:t>การ</w:t>
      </w:r>
      <w:r w:rsidR="00E16BBE" w:rsidRPr="00CE2074">
        <w:rPr>
          <w:rFonts w:ascii="Angsana New" w:hAnsi="Angsana New"/>
          <w:sz w:val="30"/>
          <w:szCs w:val="30"/>
          <w:cs/>
        </w:rPr>
        <w:t xml:space="preserve">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E16BBE" w:rsidRPr="00CE2074">
        <w:rPr>
          <w:rFonts w:ascii="Angsana New" w:hAnsi="Angsana New"/>
          <w:sz w:val="30"/>
          <w:szCs w:val="30"/>
        </w:rPr>
        <w:t>1</w:t>
      </w:r>
      <w:r w:rsidR="00E16BBE" w:rsidRPr="00CE2074">
        <w:rPr>
          <w:rFonts w:ascii="Angsana New" w:hAnsi="Angsana New"/>
          <w:sz w:val="30"/>
          <w:szCs w:val="30"/>
          <w:cs/>
        </w:rPr>
        <w:t xml:space="preserve"> มกราคม </w:t>
      </w:r>
      <w:r w:rsidR="00E16BBE" w:rsidRPr="00CE2074">
        <w:rPr>
          <w:rFonts w:ascii="Angsana New" w:hAnsi="Angsana New"/>
          <w:sz w:val="30"/>
          <w:szCs w:val="30"/>
        </w:rPr>
        <w:t>2566</w:t>
      </w:r>
      <w:r w:rsidR="00E16BBE" w:rsidRPr="00CE2074">
        <w:rPr>
          <w:rFonts w:ascii="Angsana New" w:hAnsi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E16BBE" w:rsidRPr="00CE2074">
        <w:rPr>
          <w:rFonts w:ascii="Angsana New" w:hAnsi="Angsana New" w:hint="cs"/>
          <w:sz w:val="30"/>
          <w:szCs w:val="30"/>
          <w:cs/>
        </w:rPr>
        <w:t xml:space="preserve">อย่างไรก็ตามมาตรฐานบัญชีที่ฝ่ายบริหารพิจารณาเบื้องต้นว่ามีผลกระทบต่อ </w:t>
      </w:r>
      <w:r w:rsidR="00E16BBE" w:rsidRPr="00CE2074">
        <w:rPr>
          <w:rFonts w:ascii="Angsana New" w:hAnsi="Angsana New"/>
          <w:sz w:val="30"/>
          <w:szCs w:val="30"/>
          <w:cs/>
        </w:rPr>
        <w:t>บริษัท</w:t>
      </w:r>
      <w:r w:rsidR="00E16BBE" w:rsidRPr="00CE2074">
        <w:rPr>
          <w:rFonts w:ascii="Angsana New" w:hAnsi="Angsana New" w:hint="cs"/>
          <w:sz w:val="30"/>
          <w:szCs w:val="30"/>
          <w:cs/>
        </w:rPr>
        <w:t xml:space="preserve">ฯ </w:t>
      </w:r>
      <w:r w:rsidR="00E16BBE" w:rsidRPr="00CE2074">
        <w:rPr>
          <w:rFonts w:ascii="Angsana New" w:hAnsi="Angsana New"/>
          <w:sz w:val="30"/>
          <w:szCs w:val="30"/>
          <w:cs/>
        </w:rPr>
        <w:t>ได้แก่</w:t>
      </w:r>
      <w:r w:rsidR="00E16BBE" w:rsidRPr="00CE2074">
        <w:rPr>
          <w:rFonts w:ascii="Angsana New" w:hAnsi="Angsana New" w:hint="cs"/>
          <w:sz w:val="30"/>
          <w:szCs w:val="30"/>
          <w:cs/>
        </w:rPr>
        <w:t xml:space="preserve">มาตรฐานการบัญชีฉบับที่ </w:t>
      </w:r>
      <w:r w:rsidR="00E16BBE" w:rsidRPr="00CE2074">
        <w:rPr>
          <w:rFonts w:ascii="Angsana New" w:hAnsi="Angsana New"/>
          <w:sz w:val="30"/>
          <w:szCs w:val="30"/>
          <w:lang w:val="en-US"/>
        </w:rPr>
        <w:t xml:space="preserve">37 </w:t>
      </w:r>
      <w:r w:rsidR="00E16BBE" w:rsidRPr="00CE2074">
        <w:rPr>
          <w:rFonts w:ascii="Angsana New" w:hAnsi="Angsana New" w:hint="cs"/>
          <w:sz w:val="30"/>
          <w:szCs w:val="30"/>
          <w:cs/>
          <w:lang w:val="en-US"/>
        </w:rPr>
        <w:t>ประมาณการหนี้สิน หนี้สินที่อาจเกิดขึ้น และสินทรัพย์ที่อาจเกิดขึ้น (ฉบับปรับปรุง) โดยกำหนดต้นทุนการทำให้เสร็จสิ้น มีรายการใดบ้างที่ต้องนำเข้ามารวมเป็นส่วนหนึ่งในการพิจารณาว่าสัญญานั้นเป็นสัญญาที่สร้างภาระ</w:t>
      </w:r>
    </w:p>
    <w:p w14:paraId="70111173" w14:textId="7B3A009C" w:rsidR="00FF7157" w:rsidRDefault="00E16BB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CE2074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CE2074">
        <w:rPr>
          <w:rFonts w:ascii="Angsana New" w:hAnsi="Angsana New"/>
          <w:sz w:val="30"/>
          <w:szCs w:val="30"/>
          <w:cs/>
        </w:rPr>
        <w:t xml:space="preserve">ฝ่ายบริหารของบริษัทฯ </w:t>
      </w:r>
      <w:r w:rsidRPr="00CE2074">
        <w:rPr>
          <w:rFonts w:ascii="Angsana New" w:hAnsi="Angsana New" w:hint="cs"/>
          <w:sz w:val="30"/>
          <w:szCs w:val="30"/>
          <w:cs/>
        </w:rPr>
        <w:t>อยู่ระหว่างการประเมินแนวทางการดำเนินการและพิจารณาผลกระทบ   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28495A93" w14:textId="0950F770" w:rsidR="006E17AF" w:rsidRPr="00EF05A3" w:rsidRDefault="00945202">
      <w:pPr>
        <w:numPr>
          <w:ilvl w:val="0"/>
          <w:numId w:val="5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F05A3">
        <w:rPr>
          <w:rFonts w:ascii="Angsana New" w:hAnsi="Angsana New" w:hint="cs"/>
          <w:b/>
          <w:bCs/>
          <w:sz w:val="30"/>
          <w:szCs w:val="30"/>
          <w:cs/>
        </w:rPr>
        <w:t>สรุป</w:t>
      </w:r>
      <w:r w:rsidR="00B0205E" w:rsidRPr="00EF05A3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5CD666EC" w14:textId="6D986B58" w:rsidR="00A611C0" w:rsidRDefault="00EF05A3" w:rsidP="00EF05A3">
      <w:pPr>
        <w:pStyle w:val="ListParagraph"/>
        <w:numPr>
          <w:ilvl w:val="0"/>
          <w:numId w:val="20"/>
        </w:numPr>
        <w:ind w:hanging="720"/>
        <w:jc w:val="thaiDistribute"/>
        <w:rPr>
          <w:rFonts w:ascii="Angsana New" w:hAnsi="Angsana New"/>
          <w:sz w:val="30"/>
          <w:szCs w:val="30"/>
        </w:rPr>
      </w:pPr>
      <w:r w:rsidRPr="00EF05A3">
        <w:rPr>
          <w:rFonts w:ascii="Angsana New" w:hAnsi="Angsana New"/>
          <w:sz w:val="30"/>
          <w:szCs w:val="30"/>
          <w:cs/>
        </w:rPr>
        <w:t>การรับรู้รายได้และค่าใช้จ่าย</w:t>
      </w:r>
    </w:p>
    <w:p w14:paraId="0B5AF5A0" w14:textId="69A97776" w:rsidR="00EF05A3" w:rsidRPr="00EF05A3" w:rsidRDefault="00EF05A3" w:rsidP="00EF05A3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EF05A3">
        <w:rPr>
          <w:rFonts w:ascii="Angsana New" w:hAnsi="Angsana New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สำหรับสัญญาที่ให้สิทธิลูกค้าในการคืนสินค้า</w:t>
      </w:r>
      <w:r w:rsidRPr="00EF05A3">
        <w:rPr>
          <w:rFonts w:ascii="Angsana New" w:hAnsi="Angsana New"/>
          <w:sz w:val="30"/>
          <w:szCs w:val="30"/>
        </w:rPr>
        <w:t xml:space="preserve"> </w:t>
      </w:r>
      <w:r w:rsidRPr="00EF05A3">
        <w:rPr>
          <w:rFonts w:ascii="Angsana New" w:hAnsi="Angsana New"/>
          <w:sz w:val="30"/>
          <w:szCs w:val="30"/>
          <w:cs/>
        </w:rPr>
        <w:t>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ดังนั้นรายได้ที่รับรู้จะปรับปรุงด้วยประมาณการรับคืนสินค้า ซึ่งประมาณการจากข้อมูลในอดีต และไม่รวมจำนวนเงินที่เก็บแทนบุคคลที่สาม ภาษีมูลค่าเพิ่ม และแสดงสุทธิจากส่วนลดการค้าและส่วนลดตามปริมาณ</w:t>
      </w:r>
    </w:p>
    <w:p w14:paraId="3C5AA904" w14:textId="399B696B" w:rsidR="00EF05A3" w:rsidRDefault="00EF05A3" w:rsidP="00EF05A3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EF05A3">
        <w:rPr>
          <w:rFonts w:ascii="Angsana New" w:hAnsi="Angsana New"/>
          <w:sz w:val="30"/>
          <w:szCs w:val="30"/>
          <w:cs/>
        </w:rPr>
        <w:t>รายได้ค่าบริการ รับรู้รายได้เมื่อได้ให้บริการแล้วเสร็จ</w:t>
      </w:r>
    </w:p>
    <w:p w14:paraId="1A27F91A" w14:textId="0E6FB80B" w:rsidR="00EF05A3" w:rsidRDefault="00EF05A3" w:rsidP="00EF05A3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EF05A3">
        <w:rPr>
          <w:rFonts w:ascii="Angsana New" w:hAnsi="Angsana New"/>
          <w:sz w:val="30"/>
          <w:szCs w:val="30"/>
          <w:cs/>
        </w:rPr>
        <w:t>รายได้ค่าเช่าสำหรับสัญญาเช่าดำเนินงาน รับรู้ในกำไรหรือขาดทุนโดยวิธีเส้นตรงตลอดอายุสัญญาเช่า</w:t>
      </w:r>
    </w:p>
    <w:p w14:paraId="6EF441A7" w14:textId="50C84369" w:rsidR="00EF05A3" w:rsidRDefault="00EF05A3" w:rsidP="00EF05A3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EF05A3">
        <w:rPr>
          <w:rFonts w:ascii="Angsana New" w:hAnsi="Angsana New"/>
          <w:sz w:val="30"/>
          <w:szCs w:val="30"/>
          <w:cs/>
        </w:rPr>
        <w:t>ดอกเบี้ยรับ รับรู้ตามเกณฑ์คงค้างโดยคำนึงถึงอัตราดอกเบี้ยที่แท้จริง</w:t>
      </w:r>
    </w:p>
    <w:p w14:paraId="2DCF0590" w14:textId="0A1BCE24" w:rsidR="00EF05A3" w:rsidRDefault="00EF05A3" w:rsidP="00EF05A3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EF05A3">
        <w:rPr>
          <w:rFonts w:ascii="Angsana New" w:hAnsi="Angsana New"/>
          <w:sz w:val="30"/>
          <w:szCs w:val="30"/>
          <w:cs/>
        </w:rPr>
        <w:t>รายได้อื่นและค่าใช้จ่าย รับรู้ตามเกณฑ์คงค้าง</w:t>
      </w:r>
    </w:p>
    <w:p w14:paraId="67BFE795" w14:textId="48243B49" w:rsidR="00EF05A3" w:rsidRDefault="00EF05A3" w:rsidP="00EF05A3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31033889" w14:textId="02759783" w:rsidR="00EF05A3" w:rsidRPr="00EF05A3" w:rsidRDefault="00EF05A3" w:rsidP="00EF05A3">
      <w:pPr>
        <w:pStyle w:val="ListParagraph"/>
        <w:numPr>
          <w:ilvl w:val="0"/>
          <w:numId w:val="20"/>
        </w:numPr>
        <w:ind w:hanging="720"/>
        <w:jc w:val="thaiDistribute"/>
        <w:rPr>
          <w:rFonts w:ascii="Angsana New" w:hAnsi="Angsana New"/>
          <w:sz w:val="30"/>
          <w:szCs w:val="30"/>
        </w:rPr>
      </w:pPr>
      <w:r w:rsidRPr="00EF05A3">
        <w:rPr>
          <w:rFonts w:ascii="Angsana New" w:hAnsi="Angsana New"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6FFE35D3" w14:textId="2BFE395A" w:rsidR="00A611C0" w:rsidRDefault="00EF05A3" w:rsidP="00EF05A3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EF05A3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หมายถึง เงินสดและเงินฝากสถาบันการเงินซึ่งถึงกำหนดจ่ายคืนภายในระยะเวลาไม่เกิน 3 เดือน และไม่ติดภาระผูกพัน</w:t>
      </w:r>
    </w:p>
    <w:p w14:paraId="52EAF0A2" w14:textId="54F35C2A" w:rsidR="00C22AA1" w:rsidRDefault="00C22AA1" w:rsidP="00C22AA1">
      <w:pPr>
        <w:pStyle w:val="ListParagraph"/>
        <w:numPr>
          <w:ilvl w:val="0"/>
          <w:numId w:val="20"/>
        </w:numPr>
        <w:ind w:hanging="720"/>
        <w:jc w:val="thaiDistribute"/>
        <w:rPr>
          <w:rFonts w:ascii="Angsana New" w:hAnsi="Angsana New"/>
          <w:sz w:val="30"/>
          <w:szCs w:val="30"/>
        </w:rPr>
      </w:pPr>
      <w:r w:rsidRPr="00C22AA1">
        <w:rPr>
          <w:rFonts w:ascii="Angsana New" w:hAnsi="Angsana New"/>
          <w:sz w:val="30"/>
          <w:szCs w:val="30"/>
          <w:cs/>
        </w:rPr>
        <w:t>สินค้าคงเหลือ</w:t>
      </w:r>
    </w:p>
    <w:p w14:paraId="3E340177" w14:textId="4D459450" w:rsidR="00A611C0" w:rsidRDefault="00C22AA1" w:rsidP="00C22AA1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C22AA1">
        <w:rPr>
          <w:rFonts w:ascii="Angsana New" w:hAnsi="Angsana New"/>
          <w:sz w:val="30"/>
          <w:szCs w:val="30"/>
          <w:cs/>
        </w:rPr>
        <w:t>สินค้าคงเหลือแสดงในราคาทุนหรือมูลค่าสุทธิที่จะได้รับ แล้วแต่ราคาใดจะต่ำกว่า</w:t>
      </w:r>
    </w:p>
    <w:p w14:paraId="01579E6D" w14:textId="19E3822B" w:rsidR="00C22AA1" w:rsidRDefault="00C22AA1" w:rsidP="00C22AA1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C22AA1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ต้นทุนของสินค้าคำนวณโดยใช้วิธีเข้าก่อนออกก่อน     ต้นทุนสินค้าประกอบด้วยต้นทุนที่ซื้อ ต้นทุนในการดัดแปลงหรือต้นทุนอื่น เพื่อให้สินค้าอยู่ในสถานที่และสภาพปัจจุบัน ในกรณีของสินค้าสำเร็จรูป และสินค้าระหว่างผลิตที่ผลิตเองต้นทุนสินค้ารวมการปันส่วนของค่าโสหุ้ยการผลิตอย่างเหมาะสม โดยคำนึงถึงระดับกำลังการ</w:t>
      </w:r>
      <w:r w:rsidR="00075696">
        <w:rPr>
          <w:rFonts w:ascii="Angsana New" w:hAnsi="Angsana New" w:hint="cs"/>
          <w:sz w:val="30"/>
          <w:szCs w:val="30"/>
          <w:cs/>
        </w:rPr>
        <w:t>ผลิตตาม</w:t>
      </w:r>
      <w:r w:rsidRPr="00C22AA1">
        <w:rPr>
          <w:rFonts w:ascii="Angsana New" w:hAnsi="Angsana New"/>
          <w:sz w:val="30"/>
          <w:szCs w:val="30"/>
          <w:cs/>
        </w:rPr>
        <w:t>ปกติ</w:t>
      </w:r>
      <w:r w:rsidR="00075696">
        <w:rPr>
          <w:rFonts w:ascii="Angsana New" w:hAnsi="Angsana New" w:hint="cs"/>
          <w:sz w:val="30"/>
          <w:szCs w:val="30"/>
          <w:cs/>
        </w:rPr>
        <w:t xml:space="preserve">  </w:t>
      </w:r>
      <w:r w:rsidRPr="00C22AA1">
        <w:rPr>
          <w:rFonts w:ascii="Angsana New" w:hAnsi="Angsana New"/>
          <w:sz w:val="30"/>
          <w:szCs w:val="30"/>
          <w:cs/>
        </w:rPr>
        <w:t>คำนวณโดยการใช้ต้นทุนมาตรฐานซึ่งได้รับการปรับปรุงให้ใกล้เคียงกับราคาทุน</w:t>
      </w:r>
      <w:r w:rsidR="00075696">
        <w:rPr>
          <w:rFonts w:ascii="Angsana New" w:hAnsi="Angsana New" w:hint="cs"/>
          <w:sz w:val="30"/>
          <w:szCs w:val="30"/>
          <w:cs/>
        </w:rPr>
        <w:t xml:space="preserve">       </w:t>
      </w:r>
      <w:r w:rsidRPr="00C22AA1">
        <w:rPr>
          <w:rFonts w:ascii="Angsana New" w:hAnsi="Angsana New"/>
          <w:sz w:val="30"/>
          <w:szCs w:val="30"/>
          <w:cs/>
        </w:rPr>
        <w:t>ถัวเฉลี่ย</w:t>
      </w:r>
    </w:p>
    <w:p w14:paraId="7D6D4820" w14:textId="706F01BB" w:rsidR="00C22AA1" w:rsidRDefault="00C22AA1" w:rsidP="00C22AA1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C22AA1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6DA265AE" w14:textId="2FA43FA7" w:rsidR="00C22AA1" w:rsidRDefault="00C22AA1" w:rsidP="00C22AA1">
      <w:pPr>
        <w:pStyle w:val="ListParagraph"/>
        <w:numPr>
          <w:ilvl w:val="0"/>
          <w:numId w:val="20"/>
        </w:numPr>
        <w:ind w:hanging="720"/>
        <w:jc w:val="thaiDistribute"/>
        <w:rPr>
          <w:rFonts w:ascii="Angsana New" w:hAnsi="Angsana New"/>
          <w:sz w:val="30"/>
          <w:szCs w:val="30"/>
        </w:rPr>
      </w:pPr>
      <w:r w:rsidRPr="00C22AA1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14:paraId="4B2AB1AC" w14:textId="6ED6E6F9" w:rsidR="00C22AA1" w:rsidRDefault="00C22AA1" w:rsidP="00C22AA1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C22AA1">
        <w:rPr>
          <w:rFonts w:ascii="Angsana New" w:hAnsi="Angsana New"/>
          <w:sz w:val="30"/>
          <w:szCs w:val="30"/>
          <w:cs/>
        </w:rPr>
        <w:t>บริษัทฯ แสดงราคาอาคารและอุปกรณ์ในราคาทุนหักด้วยค่าเสื่อมราคาสะสม และค่าเผื่อการด้อยค่าสะสม (ถ้ามี) ยกเว้นที่ดินและสินทรัพย์ระหว่างก่อสร้างแสดงในราคาทุนหักค่าเผื่อการด้อยค่า (ถ้ามี) โดยราคาทุนรวมถึงรายจ่ายที่เกี่ยวข้องโดยตรง เพื่อให้สินทรัพย์อยู่ในสถานที่และสภาพที่พร้อมใช้งาน</w:t>
      </w:r>
      <w:r>
        <w:rPr>
          <w:rFonts w:ascii="Angsana New" w:hAnsi="Angsana New"/>
          <w:sz w:val="30"/>
          <w:szCs w:val="30"/>
        </w:rPr>
        <w:t xml:space="preserve"> </w:t>
      </w:r>
      <w:r w:rsidRPr="00C22AA1">
        <w:rPr>
          <w:rFonts w:ascii="Angsana New" w:hAnsi="Angsana New"/>
          <w:sz w:val="30"/>
          <w:szCs w:val="30"/>
          <w:cs/>
        </w:rPr>
        <w:t>บริษัทฯ คำนวณค่าเสื่อมราคาสินทรัพย์โดยวิธีเส้นตรงตามอายุการใช้งานโดยประมาณของสินทรัพย์แต่ละรายการ ซึ่งพิจารณาแต่ละส่วนประกอบแยกต่างหากจากกัน เมื่อแต่ละส่วนประกอบนั้นมีสาระสำคัญ และประมาณการอายุการใช้งานของสินทรัพย์แสดงได้ดังนี้</w:t>
      </w:r>
    </w:p>
    <w:tbl>
      <w:tblPr>
        <w:tblW w:w="5760" w:type="dxa"/>
        <w:jc w:val="center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4050"/>
        <w:gridCol w:w="1710"/>
      </w:tblGrid>
      <w:tr w:rsidR="00C22AA1" w:rsidRPr="00322EB3" w14:paraId="3F3E764B" w14:textId="77777777" w:rsidTr="00B975AD">
        <w:trPr>
          <w:jc w:val="center"/>
        </w:trPr>
        <w:tc>
          <w:tcPr>
            <w:tcW w:w="4050" w:type="dxa"/>
            <w:shd w:val="clear" w:color="auto" w:fill="auto"/>
            <w:vAlign w:val="center"/>
          </w:tcPr>
          <w:p w14:paraId="79B87D53" w14:textId="5721D8E4" w:rsidR="00C22AA1" w:rsidRPr="00775D86" w:rsidRDefault="00C22AA1" w:rsidP="00C22AA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A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อาคารโรงงานและสำนักงาน</w:t>
            </w:r>
          </w:p>
        </w:tc>
        <w:tc>
          <w:tcPr>
            <w:tcW w:w="1710" w:type="dxa"/>
            <w:shd w:val="clear" w:color="auto" w:fill="auto"/>
          </w:tcPr>
          <w:p w14:paraId="35ACBF95" w14:textId="518D7217" w:rsidR="00C22AA1" w:rsidRPr="00322EB3" w:rsidRDefault="00B975AD" w:rsidP="00776AA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975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5-20 </w:t>
            </w:r>
            <w:r w:rsidRPr="00B975A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C22AA1" w:rsidRPr="00775D86" w14:paraId="79F04841" w14:textId="77777777" w:rsidTr="00B975AD">
        <w:trPr>
          <w:jc w:val="center"/>
        </w:trPr>
        <w:tc>
          <w:tcPr>
            <w:tcW w:w="4050" w:type="dxa"/>
            <w:shd w:val="clear" w:color="auto" w:fill="auto"/>
            <w:vAlign w:val="center"/>
          </w:tcPr>
          <w:p w14:paraId="5A4CF9CE" w14:textId="60EB0899" w:rsidR="00C22AA1" w:rsidRPr="009450DF" w:rsidRDefault="00C22AA1" w:rsidP="00776AA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A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6183684" w14:textId="604F3903" w:rsidR="00C22AA1" w:rsidRPr="00775D86" w:rsidRDefault="00B975AD" w:rsidP="00776AA2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75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5-20 </w:t>
            </w:r>
            <w:r w:rsidRPr="00B975A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C22AA1" w:rsidRPr="00775D86" w14:paraId="76B85958" w14:textId="77777777" w:rsidTr="00B975AD">
        <w:trPr>
          <w:jc w:val="center"/>
        </w:trPr>
        <w:tc>
          <w:tcPr>
            <w:tcW w:w="4050" w:type="dxa"/>
            <w:shd w:val="clear" w:color="auto" w:fill="auto"/>
            <w:vAlign w:val="center"/>
          </w:tcPr>
          <w:p w14:paraId="1210F1CF" w14:textId="3DD4EACA" w:rsidR="00C22AA1" w:rsidRPr="00775D86" w:rsidRDefault="00C22AA1" w:rsidP="00C22AA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A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F193FFB" w14:textId="52C730D0" w:rsidR="00C22AA1" w:rsidRPr="00775D86" w:rsidRDefault="00B975AD" w:rsidP="00776AA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975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5 </w:t>
            </w:r>
            <w:r w:rsidRPr="00B975A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B975AD" w:rsidRPr="00E50A6D" w14:paraId="0B61BBC4" w14:textId="77777777" w:rsidTr="00B975AD">
        <w:trPr>
          <w:jc w:val="center"/>
        </w:trPr>
        <w:tc>
          <w:tcPr>
            <w:tcW w:w="4050" w:type="dxa"/>
            <w:shd w:val="clear" w:color="auto" w:fill="auto"/>
            <w:vAlign w:val="center"/>
          </w:tcPr>
          <w:p w14:paraId="19488B05" w14:textId="69723455" w:rsidR="00B975AD" w:rsidRPr="00775D86" w:rsidRDefault="00B975AD" w:rsidP="00B975AD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A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อุปกรณ์สำนักงานและคอมพิวเตอร์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F09F0A6" w14:textId="11D3B5EF" w:rsidR="00B975AD" w:rsidRPr="00E50A6D" w:rsidRDefault="00B975AD" w:rsidP="00B975AD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75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5 </w:t>
            </w:r>
            <w:r w:rsidRPr="00B975A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B975AD" w:rsidRPr="00E50A6D" w14:paraId="5F34D237" w14:textId="77777777" w:rsidTr="00B975AD">
        <w:trPr>
          <w:jc w:val="center"/>
        </w:trPr>
        <w:tc>
          <w:tcPr>
            <w:tcW w:w="4050" w:type="dxa"/>
            <w:shd w:val="clear" w:color="auto" w:fill="auto"/>
            <w:vAlign w:val="center"/>
          </w:tcPr>
          <w:p w14:paraId="68DE83FC" w14:textId="0320825A" w:rsidR="00B975AD" w:rsidRPr="00C22AA1" w:rsidRDefault="00B975AD" w:rsidP="00B975AD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A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B7A55A8" w14:textId="01F73AF7" w:rsidR="00B975AD" w:rsidRPr="00E50A6D" w:rsidRDefault="00B975AD" w:rsidP="00B975AD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75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5 </w:t>
            </w:r>
            <w:r w:rsidRPr="00B975A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B975AD" w:rsidRPr="00E50A6D" w14:paraId="30252D67" w14:textId="77777777" w:rsidTr="00B975AD">
        <w:trPr>
          <w:jc w:val="center"/>
        </w:trPr>
        <w:tc>
          <w:tcPr>
            <w:tcW w:w="4050" w:type="dxa"/>
            <w:shd w:val="clear" w:color="auto" w:fill="auto"/>
            <w:vAlign w:val="center"/>
          </w:tcPr>
          <w:p w14:paraId="6E070223" w14:textId="3ADC2536" w:rsidR="00B975AD" w:rsidRPr="00C22AA1" w:rsidRDefault="00B975AD" w:rsidP="00B975AD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A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DE9DF38" w14:textId="049DBE7F" w:rsidR="00B975AD" w:rsidRPr="00E50A6D" w:rsidRDefault="00B975AD" w:rsidP="00B975AD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75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5 </w:t>
            </w:r>
            <w:r w:rsidRPr="00B975A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B975AD" w:rsidRPr="00E50A6D" w14:paraId="1741BB6E" w14:textId="77777777" w:rsidTr="00B975AD">
        <w:trPr>
          <w:jc w:val="center"/>
        </w:trPr>
        <w:tc>
          <w:tcPr>
            <w:tcW w:w="4050" w:type="dxa"/>
            <w:shd w:val="clear" w:color="auto" w:fill="auto"/>
            <w:vAlign w:val="center"/>
          </w:tcPr>
          <w:p w14:paraId="1DC7330C" w14:textId="2AF0F238" w:rsidR="00B975AD" w:rsidRPr="00C22AA1" w:rsidRDefault="00B975AD" w:rsidP="00B975AD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975A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สินทรัพย์ถาวรอื่น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DFE1392" w14:textId="32A1BA6C" w:rsidR="00B975AD" w:rsidRPr="00E50A6D" w:rsidRDefault="00B975AD" w:rsidP="00B975AD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75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5 </w:t>
            </w:r>
            <w:r w:rsidRPr="00B975A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</w:tr>
    </w:tbl>
    <w:p w14:paraId="7B89B3C7" w14:textId="6BD8D8CF" w:rsidR="00B975AD" w:rsidRDefault="00B975AD" w:rsidP="00B975AD">
      <w:pPr>
        <w:spacing w:before="240"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B975AD">
        <w:rPr>
          <w:rFonts w:ascii="Angsana New" w:hAnsi="Angsana New"/>
          <w:sz w:val="30"/>
          <w:szCs w:val="30"/>
          <w:cs/>
        </w:rPr>
        <w:t>บริษัทฯ ไม่คิดค่าเสื่อมราคาสำหรับที่ดินและสินทรัพย์ระหว่างก่อสร้าง</w:t>
      </w:r>
    </w:p>
    <w:p w14:paraId="79027D19" w14:textId="480565B1" w:rsidR="00212E64" w:rsidRDefault="00212E64" w:rsidP="00B975AD">
      <w:pPr>
        <w:spacing w:before="240"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212E64">
        <w:rPr>
          <w:rFonts w:ascii="Angsana New" w:hAnsi="Angsana New"/>
          <w:sz w:val="30"/>
          <w:szCs w:val="30"/>
          <w:cs/>
        </w:rPr>
        <w:t>ทุกสิ้นรอบระยะเวลาของรายงานจะทบทวนและปรับปรุงมูลค่าคงเหลือและอายุการให้ประโยชน์ของสินทรัพย์ให้เหมาะสม</w:t>
      </w:r>
    </w:p>
    <w:p w14:paraId="121B0860" w14:textId="77777777" w:rsidR="00075696" w:rsidRDefault="00075696" w:rsidP="00B975AD">
      <w:pPr>
        <w:spacing w:before="240"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66DBC73B" w14:textId="7E10EB27" w:rsidR="00212E64" w:rsidRDefault="00212E64" w:rsidP="00B975AD">
      <w:pPr>
        <w:spacing w:before="240"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212E64">
        <w:rPr>
          <w:rFonts w:ascii="Angsana New" w:hAnsi="Angsana New"/>
          <w:sz w:val="30"/>
          <w:szCs w:val="30"/>
          <w:cs/>
        </w:rPr>
        <w:lastRenderedPageBreak/>
        <w:t>ต้นทุนของการปรับปรุงสินทรัพย์ให้ดีขึ้นอย่างสำคัญ   ต้นทุนที่เกิดจากการเปลี่ยนแปลงแทนส่วนประกอบของรายการ ที่ดิน อาคารและอุปกรณ์ ตามระยะเวลาที่กำหนด  บริษัทฯ  จะรับรู้ต้นทุนดังกล่าวไว้เป็นส่วนหนึ่งของราคาตามบัญชีของสินทรัพย์และคิดค่าเสื่อมราคา     ทั้งนี้สำหรับกรณีที่มีการเปลี่ยนแทนและได้บันทึกเป็นส่วนหนึ่งของราคาตามบัญชีของสินทรัพย์ บริษัทฯ จะตัดมูลค่าตามบัญชีของส่วนประกอบที่ถูกเปลี่ยนแทนออก</w:t>
      </w:r>
    </w:p>
    <w:p w14:paraId="6A1A2336" w14:textId="71D907CC" w:rsidR="00212E64" w:rsidRDefault="00212E64" w:rsidP="00212E64">
      <w:pPr>
        <w:pStyle w:val="ListParagraph"/>
        <w:numPr>
          <w:ilvl w:val="0"/>
          <w:numId w:val="20"/>
        </w:numPr>
        <w:ind w:hanging="720"/>
        <w:jc w:val="thaiDistribute"/>
        <w:rPr>
          <w:rFonts w:ascii="Angsana New" w:hAnsi="Angsana New"/>
          <w:sz w:val="30"/>
          <w:szCs w:val="30"/>
        </w:rPr>
      </w:pPr>
      <w:r w:rsidRPr="00212E64">
        <w:rPr>
          <w:rFonts w:ascii="Angsana New" w:hAnsi="Angsana New"/>
          <w:sz w:val="30"/>
          <w:szCs w:val="30"/>
          <w:cs/>
        </w:rPr>
        <w:t>สินทรัพย์ไม่มีตัวตน</w:t>
      </w:r>
    </w:p>
    <w:p w14:paraId="2E0D14FF" w14:textId="33D75A04" w:rsidR="00212E64" w:rsidRDefault="00212E64" w:rsidP="00212E64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212E64">
        <w:rPr>
          <w:rFonts w:ascii="Angsana New" w:hAnsi="Angsana New"/>
          <w:sz w:val="30"/>
          <w:szCs w:val="30"/>
          <w:cs/>
        </w:rPr>
        <w:t>บริษัทฯ แสดงราคาสินทรัพย์ไม่มีตัวตน ในราคาทุนหักด้วยค่าตัดจำหน่ายสะสมและค่าเผื่อการด้อยค่าสะสม (ถ้ามี)</w:t>
      </w:r>
    </w:p>
    <w:p w14:paraId="3B0EF126" w14:textId="0138EB71" w:rsidR="00212E64" w:rsidRDefault="00212E64" w:rsidP="00B975AD">
      <w:pPr>
        <w:spacing w:before="240"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212E64">
        <w:rPr>
          <w:rFonts w:ascii="Angsana New" w:hAnsi="Angsana New"/>
          <w:sz w:val="30"/>
          <w:szCs w:val="30"/>
          <w:cs/>
        </w:rPr>
        <w:t>บริษัทฯ   ตัดจำหน่ายสินทรัพย์ไม่มีตัวตน    ที่มีอายุการให้ประโยชน์จำกัดอย่างมีระบบตลอดอายุการให้ประโยชน์เชิงเศรษฐกิจของสินทรัพย์นั้น   และจะประเมินการด้อยค่าของสินทรัพย์ดังกล่าวเมื่อมีข้อบ่งชี้ว่าสินทรัพย์นั้น เกิดการด้อยค่า  บริษัทฯ  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ค่าตัดจำหน่ายรับรู้เป็นค่าใช้จ่ายในงบกำไรขาดทุนเบ็ดเสร็จ</w:t>
      </w:r>
    </w:p>
    <w:p w14:paraId="7FAD03B2" w14:textId="6FBF5AD2" w:rsidR="00212E64" w:rsidRDefault="00212E64" w:rsidP="00B975AD">
      <w:pPr>
        <w:spacing w:before="240"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212E64">
        <w:rPr>
          <w:rFonts w:ascii="Angsana New" w:hAnsi="Angsana New"/>
          <w:sz w:val="30"/>
          <w:szCs w:val="30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5760" w:type="dxa"/>
        <w:jc w:val="center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4050"/>
        <w:gridCol w:w="1710"/>
      </w:tblGrid>
      <w:tr w:rsidR="00212E64" w:rsidRPr="00E50A6D" w14:paraId="68B0555F" w14:textId="77777777" w:rsidTr="00C6681C">
        <w:trPr>
          <w:jc w:val="center"/>
        </w:trPr>
        <w:tc>
          <w:tcPr>
            <w:tcW w:w="4050" w:type="dxa"/>
            <w:shd w:val="clear" w:color="auto" w:fill="auto"/>
            <w:vAlign w:val="center"/>
          </w:tcPr>
          <w:p w14:paraId="3CB8AD2C" w14:textId="61A04CF6" w:rsidR="00212E64" w:rsidRPr="00C22AA1" w:rsidRDefault="00212E64" w:rsidP="00212E6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2E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710" w:type="dxa"/>
            <w:shd w:val="clear" w:color="auto" w:fill="auto"/>
          </w:tcPr>
          <w:p w14:paraId="13D83685" w14:textId="1BC22285" w:rsidR="00212E64" w:rsidRPr="00E50A6D" w:rsidRDefault="00212E64" w:rsidP="00212E6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 w:rsidRPr="00B975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Pr="00B975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0 </w:t>
            </w:r>
            <w:r w:rsidRPr="00B975A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</w:tr>
    </w:tbl>
    <w:p w14:paraId="1B0C2A1F" w14:textId="7BBF2A9F" w:rsidR="00212E64" w:rsidRDefault="00F46B01" w:rsidP="00F46B01">
      <w:pPr>
        <w:pStyle w:val="ListParagraph"/>
        <w:numPr>
          <w:ilvl w:val="0"/>
          <w:numId w:val="20"/>
        </w:numPr>
        <w:spacing w:before="240"/>
        <w:ind w:hanging="720"/>
        <w:jc w:val="thaiDistribute"/>
        <w:rPr>
          <w:rFonts w:ascii="Angsana New" w:hAnsi="Angsana New"/>
          <w:sz w:val="30"/>
          <w:szCs w:val="30"/>
        </w:rPr>
      </w:pPr>
      <w:r w:rsidRPr="00F46B01">
        <w:rPr>
          <w:rFonts w:ascii="Angsana New" w:hAnsi="Angsana New"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6FD2FDFC" w14:textId="141C748D" w:rsidR="00F46B01" w:rsidRDefault="00F46B01" w:rsidP="00F46B01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F46B01">
        <w:rPr>
          <w:rFonts w:ascii="Angsana New" w:hAnsi="Angsana New"/>
          <w:sz w:val="30"/>
          <w:szCs w:val="30"/>
          <w:cs/>
        </w:rPr>
        <w:t>ทุกวันสิ้นรอบระยะเวลารายงาน บริษัทฯ จะทำการประเมินการด้อยค่าของที่ดิน อาคารและอุปกรณ์ สินทรัพย์สิทธิการใช้    อสังหาริมทรัพย์เพื่อการลงทุนหรือสินทรัพย์ที่ไม่มีตัวตนของบริษัท     หากมีข้อบ่งชี้ว่าสินทรัพย์ดังกล่าวอาจด้อยค่า     และจะทำการประเมินการด้อยค่าของค่าความนิยมและสินทรัพย์ไม่มีตัวตนที่มีอายุการให้ประโยชน์ไม่ทราบแน่นอนเป็นรายปี   บริษัทฯ 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   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22B0019E" w14:textId="04C69489" w:rsidR="00F46B01" w:rsidRDefault="00F46B01" w:rsidP="00B975AD">
      <w:pPr>
        <w:spacing w:before="240"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F46B01">
        <w:rPr>
          <w:rFonts w:ascii="Angsana New" w:hAnsi="Angsana New"/>
          <w:sz w:val="30"/>
          <w:szCs w:val="30"/>
          <w:cs/>
        </w:rPr>
        <w:t>บริษัทฯ  จะรับรู้รายการขาดทุนจากการด้อยค่าในงบกำไรขาดทุน</w:t>
      </w:r>
    </w:p>
    <w:p w14:paraId="513D010B" w14:textId="5B0489D9" w:rsidR="001F4245" w:rsidRDefault="001F4245" w:rsidP="001F4245">
      <w:pPr>
        <w:pStyle w:val="ListParagraph"/>
        <w:numPr>
          <w:ilvl w:val="0"/>
          <w:numId w:val="20"/>
        </w:numPr>
        <w:spacing w:before="240"/>
        <w:ind w:hanging="720"/>
        <w:jc w:val="thaiDistribute"/>
        <w:rPr>
          <w:rFonts w:ascii="Angsana New" w:hAnsi="Angsana New"/>
          <w:sz w:val="30"/>
          <w:szCs w:val="30"/>
        </w:rPr>
      </w:pPr>
      <w:r w:rsidRPr="001F4245">
        <w:rPr>
          <w:rFonts w:ascii="Angsana New" w:hAnsi="Angsana New"/>
          <w:sz w:val="30"/>
          <w:szCs w:val="30"/>
          <w:cs/>
        </w:rPr>
        <w:t>การบันทึกต้นทุนการกู้ยืมเป็นราคาทุนของสินทรัพย์</w:t>
      </w:r>
    </w:p>
    <w:p w14:paraId="582920D3" w14:textId="2D1F8CC9" w:rsidR="001F4245" w:rsidRDefault="001F4245" w:rsidP="001F4245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1F4245">
        <w:rPr>
          <w:rFonts w:ascii="Angsana New" w:hAnsi="Angsana New"/>
          <w:sz w:val="30"/>
          <w:szCs w:val="30"/>
          <w:cs/>
        </w:rPr>
        <w:t>ต้นทุนการกู้ยืมจะตั้งเป็นราคาทุนของสินทรัพย์เมื่อบริษัทฯ มีต้นทุนการกู้ยืมที่เกิดขึ้นจริงเกี่ยวกับสินทรัพย์ที่จำต้องอาศัยระยะเวลาช่วงหนึ่งก่อนที่สินทรัพย์นั้นพร้อมที่จะใช้งาน  การตั้งต้นทุนการกู้ยืมเป็นราคาทุนของสินทรัพย์ จะหยุดเมื่อสินทรัพย์นั้นพร้อมที่จะใช้งาน</w:t>
      </w:r>
    </w:p>
    <w:p w14:paraId="2E68B697" w14:textId="023181D8" w:rsidR="00193E79" w:rsidRDefault="00193E79" w:rsidP="001F4245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404EFDC8" w14:textId="316AB1FC" w:rsidR="00193E79" w:rsidRDefault="00193E79" w:rsidP="001F4245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653AD03C" w14:textId="1C5376C6" w:rsidR="00193E79" w:rsidRDefault="00193E79" w:rsidP="001F4245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49004FC3" w14:textId="77777777" w:rsidR="00193E79" w:rsidRDefault="00193E79" w:rsidP="001F4245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05752927" w14:textId="7EC0897D" w:rsidR="00193E79" w:rsidRDefault="00193E79" w:rsidP="00193E79">
      <w:pPr>
        <w:pStyle w:val="ListParagraph"/>
        <w:numPr>
          <w:ilvl w:val="0"/>
          <w:numId w:val="20"/>
        </w:numPr>
        <w:spacing w:before="240"/>
        <w:ind w:hanging="720"/>
        <w:jc w:val="thaiDistribute"/>
        <w:rPr>
          <w:rFonts w:ascii="Angsana New" w:hAnsi="Angsana New"/>
          <w:sz w:val="30"/>
          <w:szCs w:val="30"/>
        </w:rPr>
      </w:pPr>
      <w:r w:rsidRPr="00193E79">
        <w:rPr>
          <w:rFonts w:ascii="Angsana New" w:hAnsi="Angsana New"/>
          <w:sz w:val="30"/>
          <w:szCs w:val="30"/>
          <w:cs/>
        </w:rPr>
        <w:lastRenderedPageBreak/>
        <w:t>สัญญาเช่า</w:t>
      </w:r>
    </w:p>
    <w:p w14:paraId="3B678F60" w14:textId="30F50332" w:rsidR="00193E79" w:rsidRDefault="00193E79" w:rsidP="001F4245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193E79">
        <w:rPr>
          <w:rFonts w:ascii="Angsana New" w:hAnsi="Angsana New"/>
          <w:sz w:val="30"/>
          <w:szCs w:val="30"/>
          <w:cs/>
        </w:rPr>
        <w:t>บริษัทในฐานะผู้เช่า</w:t>
      </w:r>
    </w:p>
    <w:p w14:paraId="428867CF" w14:textId="79037299" w:rsidR="00193E79" w:rsidRPr="00193E79" w:rsidRDefault="00193E79" w:rsidP="00193E79">
      <w:pPr>
        <w:spacing w:line="240" w:lineRule="atLeast"/>
        <w:ind w:left="900"/>
        <w:jc w:val="thaiDistribute"/>
        <w:rPr>
          <w:rFonts w:ascii="Angsana New" w:hAnsi="Angsana New"/>
          <w:b/>
          <w:bCs/>
          <w:sz w:val="30"/>
          <w:szCs w:val="30"/>
        </w:rPr>
      </w:pPr>
      <w:r w:rsidRPr="00193E79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</w:t>
      </w:r>
    </w:p>
    <w:p w14:paraId="1450449B" w14:textId="2C00D0C5" w:rsidR="00193E79" w:rsidRDefault="00193E79" w:rsidP="001F4245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193E79">
        <w:rPr>
          <w:rFonts w:ascii="Angsana New" w:hAnsi="Angsana New"/>
          <w:sz w:val="30"/>
          <w:szCs w:val="30"/>
          <w:cs/>
        </w:rPr>
        <w:t>บริษัทฯ 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 ราคาทุนของสินทรัพย์สิทธิการใช้     ประกอบด้วยจำนวนเงินของหนี้สินตามสัญญาเช่าจากการวัดมูลค่าเริ่มแรก     ต้นทุนทางตรงเริ่มแรกที่เกิดขึ้นจำนวนเงินที่จ่ายชำระตามสัญญาเช่า ณ วันที่สัญญาเช่าเริ่มมีผล หรือก่อนวันที่สัญญาเช่าเริ่มมีผล    และหักด้วยสิ่งจูงใจตามสัญญาเช่าที่ได้รับ</w:t>
      </w:r>
    </w:p>
    <w:p w14:paraId="3655E2BE" w14:textId="44A7B632" w:rsidR="00193E79" w:rsidRDefault="00193E79" w:rsidP="001F4245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193E79">
        <w:rPr>
          <w:rFonts w:ascii="Angsana New" w:hAnsi="Angsana New"/>
          <w:sz w:val="30"/>
          <w:szCs w:val="30"/>
          <w:cs/>
        </w:rPr>
        <w:t>หากบริษัทฯ ไม่มีความเชื่อมั่นอย่างสมเหตุสมผลว่าความเป็นเจ้าของในสินทรัพย์อ้างอิงจะถูกโอนให้แก่บริษัทเมื่อสิ้นสุดอายุสัญญาเช่า     สินทรัพย์สิทธิการใช้จะถูกคิดค่าเสื่อมราคาโดยคำนวณจากราคาทุน    โดยวิธีเส้นตรงตามประมาณการอายุสัญญาเช่าหรืออายุการให้ประโยชน์โดยประมาณของสินทรัพย์ แล้วแต่ระยะเวลาใดจะสั้นกว่า ดังนี้</w:t>
      </w:r>
    </w:p>
    <w:tbl>
      <w:tblPr>
        <w:tblW w:w="5760" w:type="dxa"/>
        <w:jc w:val="center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4050"/>
        <w:gridCol w:w="1710"/>
      </w:tblGrid>
      <w:tr w:rsidR="00193E79" w:rsidRPr="00E50A6D" w14:paraId="4866B380" w14:textId="77777777" w:rsidTr="00776AA2">
        <w:trPr>
          <w:jc w:val="center"/>
        </w:trPr>
        <w:tc>
          <w:tcPr>
            <w:tcW w:w="4050" w:type="dxa"/>
            <w:shd w:val="clear" w:color="auto" w:fill="auto"/>
            <w:vAlign w:val="center"/>
          </w:tcPr>
          <w:p w14:paraId="7B6FC04E" w14:textId="5031F718" w:rsidR="00193E79" w:rsidRPr="00C22AA1" w:rsidRDefault="00193E79" w:rsidP="00776AA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93E7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สิทธิการเช่าเครื่องมือเครื่องใช้</w:t>
            </w:r>
          </w:p>
        </w:tc>
        <w:tc>
          <w:tcPr>
            <w:tcW w:w="1710" w:type="dxa"/>
            <w:shd w:val="clear" w:color="auto" w:fill="auto"/>
          </w:tcPr>
          <w:p w14:paraId="09316E72" w14:textId="01AF3A23" w:rsidR="00193E79" w:rsidRPr="00E50A6D" w:rsidRDefault="00193E79" w:rsidP="00776AA2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3E7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3 </w:t>
            </w:r>
            <w:r w:rsidRPr="00193E79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</w:tr>
    </w:tbl>
    <w:p w14:paraId="71058297" w14:textId="2C6C6EFE" w:rsidR="00193E79" w:rsidRDefault="00193E79" w:rsidP="00193E79">
      <w:pPr>
        <w:spacing w:before="240"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193E79">
        <w:rPr>
          <w:rFonts w:ascii="Angsana New" w:hAnsi="Angsana New"/>
          <w:sz w:val="30"/>
          <w:szCs w:val="30"/>
          <w:cs/>
        </w:rPr>
        <w:t>หากความเป็นเจ้าของในสินทรัพย์อ้างอิงได้โอนให้กับ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56EAC789" w14:textId="0EFBD82C" w:rsidR="00193E79" w:rsidRPr="00422636" w:rsidRDefault="00193E79" w:rsidP="00422636">
      <w:pPr>
        <w:spacing w:before="240" w:line="240" w:lineRule="atLeast"/>
        <w:ind w:left="900"/>
        <w:jc w:val="thaiDistribute"/>
        <w:rPr>
          <w:rFonts w:ascii="Angsana New" w:hAnsi="Angsana New"/>
          <w:b/>
          <w:bCs/>
          <w:sz w:val="30"/>
          <w:szCs w:val="30"/>
        </w:rPr>
      </w:pPr>
      <w:r w:rsidRPr="00422636">
        <w:rPr>
          <w:rFonts w:ascii="Angsana New" w:hAnsi="Angsana New"/>
          <w:b/>
          <w:bCs/>
          <w:sz w:val="30"/>
          <w:szCs w:val="30"/>
          <w:cs/>
        </w:rPr>
        <w:t>หนี้สินตามสัญญาเช่า</w:t>
      </w:r>
    </w:p>
    <w:p w14:paraId="6EA0DBCF" w14:textId="4E3C3790" w:rsidR="00422636" w:rsidRDefault="00422636" w:rsidP="00422636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422636">
        <w:rPr>
          <w:rFonts w:ascii="Angsana New" w:hAnsi="Angsana New"/>
          <w:sz w:val="30"/>
          <w:szCs w:val="30"/>
          <w:cs/>
        </w:rPr>
        <w:t>ณ วันที่สัญญาเช่าเริ่มมีผล  บริษัทฯ  รับรู้หนี้สินตามสัญญาเช่าด้วยมูลค่าปัจจุบันของจำนวนเงินที่ต้องจ่ายตามสัญญาเช่าคิดลดด้วยอัตราดอกเบี้ยตามนัยของสัญญาเช่าหรืออัตราดอกเบี้ยเงินกู้ยืมส่วนเพิ่มของบริษัท หลังจากวันที่สัญญาเช่าเริ่มมีผล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     นอกจากนี้  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772C6CE5" w14:textId="0BCEEE7C" w:rsidR="00422636" w:rsidRDefault="00422636" w:rsidP="00422636">
      <w:pPr>
        <w:pStyle w:val="ListParagraph"/>
        <w:numPr>
          <w:ilvl w:val="0"/>
          <w:numId w:val="20"/>
        </w:numPr>
        <w:spacing w:before="240"/>
        <w:ind w:hanging="720"/>
        <w:jc w:val="thaiDistribute"/>
        <w:rPr>
          <w:rFonts w:ascii="Angsana New" w:hAnsi="Angsana New"/>
          <w:sz w:val="30"/>
          <w:szCs w:val="30"/>
        </w:rPr>
      </w:pPr>
      <w:r w:rsidRPr="00422636">
        <w:rPr>
          <w:rFonts w:ascii="Angsana New" w:hAnsi="Angsana New"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1C9FC711" w14:textId="362F8E63" w:rsidR="00422636" w:rsidRDefault="00422636" w:rsidP="00422636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422636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บุคคลหรือกิจการที่เกี่ยวข้องกันกับบริษัทฯ   หมายถึง  บุคคลหรือกิจการที่มีอำนาจควบคุมบริษัทฯ  หรือ ถูกควบคุมโดยบริษัทฯ ไม่ว่าจะเป็นทางตรงหรือทางอ้อมหรืออยู่ภายใต้การควบคุมเดียวกันกับบริษัทฯ นอกจากนี้บุคคลหรือกิจการที่เกี่ยวข้องกัน      ยังหมายรวมถึงบริษัทร่วมและบุคคลซึ่งมีอิทธิพลอย่างเป็นสาระสำคัญกับบริษัทฯ    ผู้บริหารคนสำคัญ 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04D1DBB7" w14:textId="01E6C0DE" w:rsidR="00A611C0" w:rsidRDefault="00A611C0" w:rsidP="00D35F36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C81BFC5" w14:textId="643D8167" w:rsidR="00A611C0" w:rsidRDefault="00A611C0" w:rsidP="00D35F36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9A33D2" w14:textId="542D0BAE" w:rsidR="001F4245" w:rsidRDefault="00422636" w:rsidP="00075696">
      <w:pPr>
        <w:pStyle w:val="ListParagraph"/>
        <w:numPr>
          <w:ilvl w:val="0"/>
          <w:numId w:val="20"/>
        </w:numPr>
        <w:spacing w:before="240"/>
        <w:ind w:hanging="900"/>
        <w:jc w:val="thaiDistribute"/>
        <w:rPr>
          <w:rFonts w:ascii="Angsana New" w:hAnsi="Angsana New"/>
          <w:sz w:val="30"/>
          <w:szCs w:val="30"/>
        </w:rPr>
      </w:pPr>
      <w:r w:rsidRPr="00422636">
        <w:rPr>
          <w:rFonts w:ascii="Angsana New" w:hAnsi="Angsana New"/>
          <w:sz w:val="30"/>
          <w:szCs w:val="30"/>
          <w:cs/>
        </w:rPr>
        <w:lastRenderedPageBreak/>
        <w:t>ประมาณการหนี้สิน</w:t>
      </w:r>
    </w:p>
    <w:p w14:paraId="5F25F770" w14:textId="078BBD3F" w:rsidR="00422636" w:rsidRDefault="00422636" w:rsidP="00422636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422636">
        <w:rPr>
          <w:rFonts w:ascii="Angsana New" w:hAnsi="Angsana New"/>
          <w:sz w:val="30"/>
          <w:szCs w:val="30"/>
          <w:cs/>
        </w:rPr>
        <w:t>บริษัทฯ  จะบันทึกประมาณการหนี้สินเมื่อมีความเป็นไปได้ค่อนข้างแน่    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 ภาระผูกพันดังกล่าวคาดว่าจะส่งผลให้สูญเสียทรัพยากรที่มีประโยชน์เชิงเศรษฐกิจเพื่อจ่ายชำระภาระผูกพัน      และจำนวนที่ต้องจ่ายสามารถประมาณการได้อย่างน่าเชื่อถือ หากบริษัทฯ คาดว่าจะได้รับคืนรายจ่ายที่จ่ายชำระไปเพื่อประมาณการหนี้สินทั้งหมดหรือบางส่วนอย่างแน่นอน</w:t>
      </w:r>
      <w:r w:rsidR="00075696">
        <w:rPr>
          <w:rFonts w:ascii="Angsana New" w:hAnsi="Angsana New" w:hint="cs"/>
          <w:sz w:val="30"/>
          <w:szCs w:val="30"/>
          <w:cs/>
        </w:rPr>
        <w:t xml:space="preserve">  </w:t>
      </w:r>
      <w:r w:rsidRPr="00422636">
        <w:rPr>
          <w:rFonts w:ascii="Angsana New" w:hAnsi="Angsana New"/>
          <w:sz w:val="30"/>
          <w:szCs w:val="30"/>
          <w:cs/>
        </w:rPr>
        <w:t>บริษัทฯ จะรับรู้รายจ่ายที่ได้รับคืนเป็นสินทรัพย์แยกต่างหาก แต่ต้องไม่เกินจำนวนประมาณการหนี้สินที่เกี่ยวข้อง</w:t>
      </w:r>
    </w:p>
    <w:p w14:paraId="4E2C77C4" w14:textId="6150B47A" w:rsidR="00422636" w:rsidRDefault="00422636" w:rsidP="00422636">
      <w:pPr>
        <w:spacing w:before="240"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422636">
        <w:rPr>
          <w:rFonts w:ascii="Angsana New" w:hAnsi="Angsana New"/>
          <w:sz w:val="30"/>
          <w:szCs w:val="30"/>
          <w:cs/>
        </w:rPr>
        <w:t xml:space="preserve">ประมาณการและข้อสมมติฐานที่อาจมีความเสี่ยงต่อการปรับปรุงบัญชีในปีถัดไปต่อมูลค่าสินทรัพย์ยกไป ณ วันที่ในงบแสดงฐานะการเงิน  ได้แก่   หนี้สินผลประโยชน์ของพนักงาน    เป็นมูลค่าที่ประมาณการโดยผู้เชี่ยวชาญตามหลักคณิตศาสตร์ประกันภัย และผู้บริหารให้การรับรอง การประมาณการในเรื่องนี้ค่อนข้างมีความไม่แน่นอนอันเนื่องมาจากลักษณะของโครงการที่มีระยะเวลายาว    (หมายเหตุ </w:t>
      </w:r>
      <w:r w:rsidRPr="00422636">
        <w:rPr>
          <w:rFonts w:ascii="Angsana New" w:hAnsi="Angsana New"/>
          <w:sz w:val="30"/>
          <w:szCs w:val="30"/>
        </w:rPr>
        <w:t xml:space="preserve">3.11.2)   </w:t>
      </w:r>
      <w:r w:rsidRPr="00422636">
        <w:rPr>
          <w:rFonts w:ascii="Angsana New" w:hAnsi="Angsana New"/>
          <w:sz w:val="30"/>
          <w:szCs w:val="30"/>
          <w:cs/>
        </w:rPr>
        <w:t>การประมาณการในเรื่องอื่นๆ  ได้ถูกเปิดเผยในแต่ละส่วนที่เกี่ยวข้องของหมายเหตุประกอบงบการเงินนี้</w:t>
      </w:r>
    </w:p>
    <w:p w14:paraId="70289E22" w14:textId="6DF220AC" w:rsidR="00422636" w:rsidRDefault="00422636" w:rsidP="00075696">
      <w:pPr>
        <w:pStyle w:val="ListParagraph"/>
        <w:numPr>
          <w:ilvl w:val="0"/>
          <w:numId w:val="20"/>
        </w:numPr>
        <w:spacing w:before="240"/>
        <w:ind w:hanging="900"/>
        <w:jc w:val="thaiDistribute"/>
        <w:rPr>
          <w:rFonts w:ascii="Angsana New" w:hAnsi="Angsana New"/>
          <w:sz w:val="30"/>
          <w:szCs w:val="30"/>
        </w:rPr>
      </w:pPr>
      <w:r w:rsidRPr="00422636">
        <w:rPr>
          <w:rFonts w:ascii="Angsana New" w:hAnsi="Angsana New"/>
          <w:sz w:val="30"/>
          <w:szCs w:val="30"/>
          <w:cs/>
        </w:rPr>
        <w:t>กองทุนสำรองเลี้ยงชีพและผลประโยชน์ของพนักงาน</w:t>
      </w:r>
    </w:p>
    <w:p w14:paraId="7CDC4A36" w14:textId="5A3AA37D" w:rsidR="00422636" w:rsidRPr="007C300F" w:rsidRDefault="00422636" w:rsidP="007C300F">
      <w:pPr>
        <w:pStyle w:val="ListParagraph"/>
        <w:numPr>
          <w:ilvl w:val="2"/>
          <w:numId w:val="22"/>
        </w:numPr>
        <w:tabs>
          <w:tab w:val="clear" w:pos="1644"/>
          <w:tab w:val="left" w:pos="1440"/>
        </w:tabs>
        <w:ind w:hanging="324"/>
        <w:jc w:val="thaiDistribute"/>
        <w:rPr>
          <w:rFonts w:ascii="Angsana New" w:hAnsi="Angsana New"/>
          <w:i/>
          <w:iCs/>
          <w:sz w:val="30"/>
          <w:szCs w:val="30"/>
        </w:rPr>
      </w:pPr>
      <w:r w:rsidRPr="007C300F">
        <w:rPr>
          <w:rFonts w:ascii="Angsana New" w:hAnsi="Angsana New"/>
          <w:i/>
          <w:iCs/>
          <w:sz w:val="30"/>
          <w:szCs w:val="30"/>
          <w:cs/>
        </w:rPr>
        <w:t>กองทุนสำรองเลี้ยงชีพพนักงาน</w:t>
      </w:r>
    </w:p>
    <w:p w14:paraId="169ED796" w14:textId="68E9AC21" w:rsidR="00422636" w:rsidRDefault="00422636" w:rsidP="00477F0A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422636">
        <w:rPr>
          <w:rFonts w:ascii="Angsana New" w:hAnsi="Angsana New"/>
          <w:sz w:val="30"/>
          <w:szCs w:val="30"/>
          <w:cs/>
        </w:rPr>
        <w:t>บริษัทฯ  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  ได้แยกออกไปจากสินทรัพย์ของบริษัทฯ   และได้รับการบริหารโดยผู้จัดการกองทุนภายนอก        กองทุนสำรองเลี้ยงชีพดังกล่าวได้รับเงินสะสมเข้ากองทุนจากพนักงานและเงินสมทบจากบริษัทฯ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677D56A9" w14:textId="04AD44B2" w:rsidR="00477F0A" w:rsidRPr="007C300F" w:rsidRDefault="00477F0A" w:rsidP="007C300F">
      <w:pPr>
        <w:pStyle w:val="ListParagraph"/>
        <w:numPr>
          <w:ilvl w:val="2"/>
          <w:numId w:val="22"/>
        </w:numPr>
        <w:tabs>
          <w:tab w:val="clear" w:pos="1644"/>
          <w:tab w:val="left" w:pos="1440"/>
        </w:tabs>
        <w:ind w:hanging="324"/>
        <w:jc w:val="thaiDistribute"/>
        <w:rPr>
          <w:rFonts w:ascii="Angsana New" w:hAnsi="Angsana New"/>
          <w:i/>
          <w:iCs/>
          <w:sz w:val="30"/>
          <w:szCs w:val="30"/>
        </w:rPr>
      </w:pPr>
      <w:r w:rsidRPr="007C300F">
        <w:rPr>
          <w:rFonts w:ascii="Angsana New" w:hAnsi="Angsana New"/>
          <w:i/>
          <w:iCs/>
          <w:sz w:val="30"/>
          <w:szCs w:val="30"/>
          <w:cs/>
        </w:rPr>
        <w:t>ผลประโยชน์พนักงาน</w:t>
      </w:r>
    </w:p>
    <w:p w14:paraId="063116EA" w14:textId="1DA2F289" w:rsidR="00477F0A" w:rsidRDefault="00477F0A" w:rsidP="00477F0A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477F0A">
        <w:rPr>
          <w:rFonts w:ascii="Angsana New" w:hAnsi="Angsana New"/>
          <w:sz w:val="30"/>
          <w:szCs w:val="30"/>
          <w:cs/>
        </w:rPr>
        <w:t xml:space="preserve">บริษัทฯ   จัดให้มีผลประโยชน์ของพนักงาน หลังการเลิกจ้างเพื่อจ่ายให้แก่พนักงานเป็นไปตามกฎหมายแรงงานไทยมูลค่าปัจจุบันของหนี้สินผลประโยชน์ของพนักงาน   ได้ถูกรับรู้รายการในงบแสดงฐานะการเงินโดยการประมาณการตามหลักคณิตศาสตร์ประกันภัยโดยใช้วิธีคิดลดแต่ละหน่วยที่ประมาณการไว้    ( </w:t>
      </w:r>
      <w:r w:rsidRPr="00477F0A">
        <w:rPr>
          <w:rFonts w:ascii="Angsana New" w:hAnsi="Angsana New"/>
          <w:sz w:val="30"/>
          <w:szCs w:val="30"/>
        </w:rPr>
        <w:t xml:space="preserve">Projected  Unit  Credit  Method )  </w:t>
      </w:r>
      <w:r w:rsidRPr="00477F0A">
        <w:rPr>
          <w:rFonts w:ascii="Angsana New" w:hAnsi="Angsana New"/>
          <w:sz w:val="30"/>
          <w:szCs w:val="30"/>
          <w:cs/>
        </w:rPr>
        <w:t>ซึ่งคำนวณโดยนักคณิตศาสตร์ประกันภัยที่ได้รับอนุญาต   โดยใช้เทคนิคการประมาณการตามหลักคณิตศาสตร์ประกันภัย  (</w:t>
      </w:r>
      <w:r w:rsidRPr="00477F0A">
        <w:rPr>
          <w:rFonts w:ascii="Angsana New" w:hAnsi="Angsana New"/>
          <w:sz w:val="30"/>
          <w:szCs w:val="30"/>
        </w:rPr>
        <w:t xml:space="preserve">Actuarial Technique) </w:t>
      </w:r>
      <w:r w:rsidRPr="00477F0A">
        <w:rPr>
          <w:rFonts w:ascii="Angsana New" w:hAnsi="Angsana New"/>
          <w:sz w:val="30"/>
          <w:szCs w:val="30"/>
          <w:cs/>
        </w:rPr>
        <w:t>อันเป็นประมาณการจากมูลค่าปัจจุบันของกระแสเงินสดที่คาดว่าจะต้องจ่ายในอนาคต   และคำนวณคิดลดโดยใช้อัตราดอกเบี้ยของพันธบัตรรัฐบาลที่มีกำหนดเวลาใกล้เคียงกับระยะเวลาของหนี้สินดังกล่าว     โดยประมาณการกระแสเงินสด     ที่คาดว่าจะต้องจ่ายในอนาคตนั้น  ประมาณการจากเงินเดือนพนักงาน  อัตราการลาออก   อายุงาน   และปัจจัยอื่น กำไรหรือขาดทุนจากการเปลี่ยนแปลงประมาณการ      จะรับรู้รายการในกำไรขาดทุนเบ็ดเสร็จอื่น    สำหรับรอบระยะเวลาบัญชีที่เกิดรายการนั้น   ส่วนค่าใช้จ่ายที่เกี่ยวข้องกับผลประโยชน์พนักงานจะบันทึกในกำไรหรือขาดทุนเพื่อกระจายต้นทุนดังกล่าวตลอดระยะเวลาของการจ้างงาน</w:t>
      </w:r>
    </w:p>
    <w:p w14:paraId="0F3F2B65" w14:textId="366A1EE1" w:rsidR="00477F0A" w:rsidRDefault="00477F0A" w:rsidP="00477F0A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202F6B97" w14:textId="7B34F372" w:rsidR="00477F0A" w:rsidRDefault="00477F0A" w:rsidP="00075696">
      <w:pPr>
        <w:pStyle w:val="ListParagraph"/>
        <w:numPr>
          <w:ilvl w:val="0"/>
          <w:numId w:val="20"/>
        </w:numPr>
        <w:spacing w:before="240"/>
        <w:ind w:hanging="900"/>
        <w:jc w:val="thaiDistribute"/>
        <w:rPr>
          <w:rFonts w:ascii="Angsana New" w:hAnsi="Angsana New"/>
          <w:sz w:val="30"/>
          <w:szCs w:val="30"/>
        </w:rPr>
      </w:pPr>
      <w:r w:rsidRPr="00477F0A">
        <w:rPr>
          <w:rFonts w:ascii="Angsana New" w:hAnsi="Angsana New"/>
          <w:sz w:val="30"/>
          <w:szCs w:val="30"/>
          <w:cs/>
        </w:rPr>
        <w:lastRenderedPageBreak/>
        <w:t>รายการที่เป็นเงินตราต่างประเทศ</w:t>
      </w:r>
    </w:p>
    <w:p w14:paraId="53189866" w14:textId="023CC931" w:rsidR="00477F0A" w:rsidRPr="00477F0A" w:rsidRDefault="00477F0A" w:rsidP="00477F0A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477F0A">
        <w:rPr>
          <w:rFonts w:ascii="Angsana New" w:hAnsi="Angsana New"/>
          <w:sz w:val="30"/>
          <w:szCs w:val="30"/>
          <w:cs/>
        </w:rPr>
        <w:t xml:space="preserve">รายการสินทรัพย์และหนี้สินที่มีค่าเป็นเงินตราต่างประเทศ  บันทึกเป็นเงินบาทด้วยอัตราแลกเปลี่ยน ณ วันที่เกิดรายการ   ยอดคงเหลือของบัญชีสินทรัพย์และหนี้สินที่เป็นเงินตราต่างประเทศ     ณ  วันที่ในงบแสดงฐานะการเงินได้แปลงค่าเป็นเงินบาท  ด้วยอัตราแลกเปลี่ยน ณ วันนั้น </w:t>
      </w:r>
    </w:p>
    <w:p w14:paraId="3220F71C" w14:textId="77777777" w:rsidR="00477F0A" w:rsidRDefault="00477F0A" w:rsidP="00477F0A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477F0A">
        <w:rPr>
          <w:rFonts w:ascii="Angsana New" w:hAnsi="Angsana New"/>
          <w:sz w:val="30"/>
          <w:szCs w:val="30"/>
          <w:cs/>
        </w:rPr>
        <w:t>กำไรขาดทุนจากการแลกเปลี่ยนเงินตราถือเป็นรายได้หรือค่าใช้จ่ายประจำปี</w:t>
      </w:r>
    </w:p>
    <w:p w14:paraId="396C4BD5" w14:textId="029AEA7D" w:rsidR="00477F0A" w:rsidRDefault="00477F0A" w:rsidP="00075696">
      <w:pPr>
        <w:pStyle w:val="ListParagraph"/>
        <w:numPr>
          <w:ilvl w:val="0"/>
          <w:numId w:val="20"/>
        </w:numPr>
        <w:spacing w:before="240"/>
        <w:ind w:hanging="900"/>
        <w:jc w:val="thaiDistribute"/>
        <w:rPr>
          <w:rFonts w:ascii="Angsana New" w:hAnsi="Angsana New"/>
          <w:sz w:val="30"/>
          <w:szCs w:val="30"/>
        </w:rPr>
      </w:pPr>
      <w:r w:rsidRPr="00477F0A">
        <w:rPr>
          <w:rFonts w:ascii="Angsana New" w:hAnsi="Angsana New"/>
          <w:sz w:val="30"/>
          <w:szCs w:val="30"/>
          <w:cs/>
        </w:rPr>
        <w:t>ภาษีเงินได้</w:t>
      </w:r>
    </w:p>
    <w:p w14:paraId="5C8C05D7" w14:textId="79886F6C" w:rsidR="00A611C0" w:rsidRDefault="00477F0A" w:rsidP="00477F0A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477F0A">
        <w:rPr>
          <w:rFonts w:ascii="Angsana New" w:hAnsi="Angsana New"/>
          <w:sz w:val="30"/>
          <w:szCs w:val="30"/>
          <w:cs/>
        </w:rPr>
        <w:t>ภาษีเงินได้ประกอบด้วยภาษีเงินได้ของงวดปัจจุบันและภาษีเงินได้รอการตัดบัญชี</w:t>
      </w:r>
    </w:p>
    <w:p w14:paraId="022776AD" w14:textId="3CCAAC0A" w:rsidR="00477F0A" w:rsidRPr="005C1660" w:rsidRDefault="00B979C9" w:rsidP="005C1660">
      <w:pPr>
        <w:pStyle w:val="ListParagraph"/>
        <w:numPr>
          <w:ilvl w:val="2"/>
          <w:numId w:val="21"/>
        </w:numPr>
        <w:spacing w:after="120"/>
        <w:ind w:left="1440" w:hanging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5C1660">
        <w:rPr>
          <w:rFonts w:asciiTheme="majorBidi" w:hAnsiTheme="majorBidi"/>
          <w:i/>
          <w:iCs/>
          <w:sz w:val="30"/>
          <w:szCs w:val="30"/>
          <w:cs/>
        </w:rPr>
        <w:t>ภาษีเงินได้ปัจจุบัน</w:t>
      </w:r>
    </w:p>
    <w:p w14:paraId="4636D6F8" w14:textId="72EEB152" w:rsidR="00B979C9" w:rsidRDefault="00B979C9" w:rsidP="00B979C9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B979C9">
        <w:rPr>
          <w:rFonts w:asciiTheme="majorBidi" w:hAnsiTheme="majorBidi"/>
          <w:sz w:val="30"/>
          <w:szCs w:val="30"/>
          <w:cs/>
          <w:lang w:val="en-US"/>
        </w:rPr>
        <w:t>บริษัทฯ  บันทึกภาษีเงินได้ปัจจุบันตามจำนวนที่คาดว่าจะจ่ายให้กับหน่วยงานจัดเก็บภาษีของรัฐ    โดยคำนวณจากกำไรทางภาษีตามหลักเกณฑ์ที่กำหนดในกฎหมายภาษีอากร</w:t>
      </w:r>
    </w:p>
    <w:p w14:paraId="4A1599FD" w14:textId="0BF16002" w:rsidR="00B979C9" w:rsidRPr="005C1660" w:rsidRDefault="00B979C9" w:rsidP="005C1660">
      <w:pPr>
        <w:pStyle w:val="ListParagraph"/>
        <w:numPr>
          <w:ilvl w:val="2"/>
          <w:numId w:val="21"/>
        </w:numPr>
        <w:spacing w:after="120"/>
        <w:ind w:left="1440" w:hanging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5C1660">
        <w:rPr>
          <w:rFonts w:asciiTheme="majorBidi" w:hAnsiTheme="majorBidi"/>
          <w:i/>
          <w:iCs/>
          <w:sz w:val="30"/>
          <w:szCs w:val="30"/>
          <w:cs/>
        </w:rPr>
        <w:t>ภาษีเงินได้รอการตัดบัญชี</w:t>
      </w:r>
    </w:p>
    <w:p w14:paraId="2DDBA2FE" w14:textId="7F761125" w:rsidR="00B979C9" w:rsidRPr="00B979C9" w:rsidRDefault="00B979C9" w:rsidP="005C1660">
      <w:pPr>
        <w:spacing w:after="120" w:line="240" w:lineRule="atLeast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979C9">
        <w:rPr>
          <w:rFonts w:asciiTheme="majorBidi" w:hAnsiTheme="majorBidi"/>
          <w:sz w:val="30"/>
          <w:szCs w:val="30"/>
          <w:cs/>
          <w:lang w:val="en-US"/>
        </w:rPr>
        <w:t>บริษัทฯ บันทึกภาษีเงินได้รอการตัดบัญชีของผลแตกต่างชั่วคราว ระหว่างราคาตามบัญชีของสินทรัพย์ และหนี้สิน</w:t>
      </w:r>
      <w:r w:rsidR="00075696">
        <w:rPr>
          <w:rFonts w:asciiTheme="majorBidi" w:hAnsiTheme="majorBidi" w:hint="cs"/>
          <w:sz w:val="30"/>
          <w:szCs w:val="30"/>
          <w:cs/>
          <w:lang w:val="en-US"/>
        </w:rPr>
        <w:t xml:space="preserve">  </w:t>
      </w:r>
      <w:r w:rsidRPr="00B979C9">
        <w:rPr>
          <w:rFonts w:asciiTheme="majorBidi" w:hAnsiTheme="majorBidi"/>
          <w:sz w:val="30"/>
          <w:szCs w:val="30"/>
          <w:cs/>
          <w:lang w:val="en-US"/>
        </w:rPr>
        <w:t>ณ วันสิ้นรอบระยะเวลารายงานกับฐานภาษีของสินทรัพย์และหนี้สินที่เกี่ยวข้องนั้น     โดยใช้อัตราภาษีที่มีผลบังคับใช้ ณ วันสิ้นรอบระยะเวลารายงาน</w:t>
      </w:r>
    </w:p>
    <w:p w14:paraId="5E08C2D6" w14:textId="77777777" w:rsidR="00B979C9" w:rsidRPr="00B979C9" w:rsidRDefault="00B979C9" w:rsidP="00B979C9">
      <w:pPr>
        <w:spacing w:after="120" w:line="240" w:lineRule="atLeast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979C9">
        <w:rPr>
          <w:rFonts w:asciiTheme="majorBidi" w:hAnsiTheme="majorBidi" w:cstheme="majorBidi"/>
          <w:sz w:val="30"/>
          <w:szCs w:val="30"/>
          <w:lang w:val="en-US"/>
        </w:rPr>
        <w:t xml:space="preserve"> -   </w:t>
      </w:r>
      <w:r w:rsidRPr="00B979C9">
        <w:rPr>
          <w:rFonts w:asciiTheme="majorBidi" w:hAnsiTheme="majorBidi"/>
          <w:sz w:val="30"/>
          <w:szCs w:val="30"/>
          <w:cs/>
          <w:lang w:val="en-US"/>
        </w:rPr>
        <w:t>หนี้สินภาษีเงินได้รอการตัดบัญชีที่เกิดจากผลแตกต่างชั่วคราวที่ต้องเสียภาษีทุกรายการ</w:t>
      </w:r>
    </w:p>
    <w:p w14:paraId="45FCE55F" w14:textId="0F23D63C" w:rsidR="00B979C9" w:rsidRDefault="00B979C9" w:rsidP="002C6DDE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B979C9">
        <w:rPr>
          <w:rFonts w:asciiTheme="majorBidi" w:hAnsiTheme="majorBidi" w:cstheme="majorBidi"/>
          <w:sz w:val="30"/>
          <w:szCs w:val="30"/>
          <w:lang w:val="en-US"/>
        </w:rPr>
        <w:t xml:space="preserve"> -   </w:t>
      </w:r>
      <w:r w:rsidRPr="00B979C9">
        <w:rPr>
          <w:rFonts w:asciiTheme="majorBidi" w:hAnsiTheme="majorBidi"/>
          <w:sz w:val="30"/>
          <w:szCs w:val="30"/>
          <w:cs/>
          <w:lang w:val="en-US"/>
        </w:rPr>
        <w:t>สินทรัพย์ภาษีเงินได้รอการตัดบัญชีจะถูกรับรู้สำหรับผลแตกต่างชั่วคราวที่ใช้หักภาษี   และผลขาดทุนทางภาษีที่ยังไม่ได้ใช้ในจำนวนเท่าที่มีความเป็นไปได้ค่อนข้างแน่ที่บริษัทฯ 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236147F" w14:textId="199510FF" w:rsidR="002C6DDE" w:rsidRDefault="002C6DDE" w:rsidP="002C6DDE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2C6DDE">
        <w:rPr>
          <w:rFonts w:asciiTheme="majorBidi" w:hAnsiTheme="majorBidi"/>
          <w:sz w:val="30"/>
          <w:szCs w:val="30"/>
          <w:lang w:val="en-US"/>
        </w:rPr>
        <w:t xml:space="preserve">-   </w:t>
      </w:r>
      <w:r w:rsidRPr="002C6DDE">
        <w:rPr>
          <w:rFonts w:asciiTheme="majorBidi" w:hAnsiTheme="majorBidi"/>
          <w:sz w:val="30"/>
          <w:szCs w:val="30"/>
          <w:cs/>
          <w:lang w:val="en-US"/>
        </w:rPr>
        <w:t>สินทรัพย์ภาษีเงินได้รอการตัดบัญชีที่เกิดจากการรับรู้รายการเมื่อเริ่มแรกของสินทรัพย์หรือหนี้สินที่ไม่ใช่การรวมธุรกิจและไม่ส่งผลกระทบต่อกำไรทางบัญชีและกำไรหรือขาดทุนทางภาษี</w:t>
      </w:r>
    </w:p>
    <w:p w14:paraId="6F019CC6" w14:textId="22C9C207" w:rsidR="002C6DDE" w:rsidRDefault="002C6DDE" w:rsidP="002C6DDE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2C6DDE">
        <w:rPr>
          <w:rFonts w:asciiTheme="majorBidi" w:hAnsiTheme="majorBidi"/>
          <w:sz w:val="30"/>
          <w:szCs w:val="30"/>
          <w:cs/>
          <w:lang w:val="en-US"/>
        </w:rPr>
        <w:t>บริษัทฯ  จะทบทวนมูลค่าตามบัญชีของสินทรัพย์ภาษีเงินได้รอการตัดบัญชีทุกวัน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หากมีความเป็นไปได้ค่อนข้างแน่ว่าบริษัทฯ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6B9B7F2" w14:textId="34DE9B9D" w:rsidR="002C6DDE" w:rsidRDefault="002C6DDE" w:rsidP="002C6DDE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2C6DDE">
        <w:rPr>
          <w:rFonts w:asciiTheme="majorBidi" w:hAnsiTheme="majorBidi"/>
          <w:sz w:val="30"/>
          <w:szCs w:val="30"/>
          <w:cs/>
          <w:lang w:val="en-US"/>
        </w:rPr>
        <w:t>นอกจากนี้บริษัทฯ จะประเมินสินทรัพย์ภาษีเงินได้รอการตัดบัญชีที่ยังไม่ได้รับรู้ใหม่ทุกวันสิ้นรอบระยะเวลารายงานและจะทำการรับรู้สินทรัพย์ภาษีเงินได้รอการตัดบัญชีที่ยังไม่ได้รับรู้นั้นได้ตามจำนวนที่มีความเป็นไปได้ค่อนข้างแน่ว่าจะมีกำไรทางภาษีในอนาคตที่จะทำให้ได้รับประโยชน์ในอนาคตในสินทรัพย์ภาษีเงินได้รอการตัดบัญชีดังกล่าว บริษัทฯ</w:t>
      </w:r>
      <w:r w:rsidR="005C1660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2C6DDE">
        <w:rPr>
          <w:rFonts w:asciiTheme="majorBidi" w:hAnsiTheme="majorBidi"/>
          <w:sz w:val="30"/>
          <w:szCs w:val="30"/>
          <w:cs/>
          <w:lang w:val="en-US"/>
        </w:rPr>
        <w:t>จะบันทึกรายการ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1338F71" w14:textId="77777777" w:rsidR="00075A52" w:rsidRDefault="00075A52" w:rsidP="002C6DDE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5182E53C" w14:textId="77777777" w:rsidR="00075A52" w:rsidRDefault="00075A52" w:rsidP="002C6DDE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5B04B677" w14:textId="7212ACFA" w:rsidR="00075A52" w:rsidRPr="00075A52" w:rsidRDefault="00075A52" w:rsidP="00075696">
      <w:pPr>
        <w:pStyle w:val="ListParagraph"/>
        <w:numPr>
          <w:ilvl w:val="0"/>
          <w:numId w:val="20"/>
        </w:numPr>
        <w:spacing w:before="240"/>
        <w:ind w:hanging="900"/>
        <w:jc w:val="thaiDistribute"/>
        <w:rPr>
          <w:rFonts w:ascii="Angsana New" w:hAnsi="Angsana New"/>
          <w:sz w:val="30"/>
          <w:szCs w:val="30"/>
        </w:rPr>
      </w:pPr>
      <w:r w:rsidRPr="00075A52">
        <w:rPr>
          <w:rFonts w:ascii="Angsana New" w:hAnsi="Angsana New"/>
          <w:sz w:val="30"/>
          <w:szCs w:val="30"/>
          <w:cs/>
        </w:rPr>
        <w:lastRenderedPageBreak/>
        <w:t>การใช้ดุลยพินิจและประมาณการทางบัญชีที่สำคัญ</w:t>
      </w:r>
    </w:p>
    <w:p w14:paraId="2B27A641" w14:textId="285C72FA" w:rsidR="00075A52" w:rsidRDefault="00075A52" w:rsidP="00075A52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075A52">
        <w:rPr>
          <w:rFonts w:asciiTheme="majorBidi" w:hAnsiTheme="majorBidi"/>
          <w:sz w:val="30"/>
          <w:szCs w:val="30"/>
          <w:cs/>
          <w:lang w:val="en-US"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7F6A2823" w14:textId="632B89E5" w:rsidR="00A80014" w:rsidRPr="00A80014" w:rsidRDefault="00A80014" w:rsidP="00A80014">
      <w:pPr>
        <w:spacing w:before="240" w:line="240" w:lineRule="atLeast"/>
        <w:ind w:left="900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  <w:r w:rsidRPr="00A80014">
        <w:rPr>
          <w:rFonts w:asciiTheme="majorBidi" w:hAnsiTheme="majorBidi"/>
          <w:b/>
          <w:bCs/>
          <w:sz w:val="30"/>
          <w:szCs w:val="30"/>
          <w:cs/>
          <w:lang w:val="en-US"/>
        </w:rPr>
        <w:t>ค่าเผื่อผลขาดทุนด้านเครดิตที่คาดว่าจะเกิดขึ้นของลูกหนี้การค้า</w:t>
      </w:r>
    </w:p>
    <w:p w14:paraId="18561366" w14:textId="6CBA4630" w:rsidR="00A80014" w:rsidRDefault="00A80014" w:rsidP="00A80014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A80014">
        <w:rPr>
          <w:rFonts w:asciiTheme="majorBidi" w:hAnsiTheme="majorBidi"/>
          <w:sz w:val="30"/>
          <w:szCs w:val="30"/>
          <w:cs/>
          <w:lang w:val="en-US"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 โดยคำนึงถึงประสบการณ์การเก็บเงินในอดีต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A80014">
        <w:rPr>
          <w:rFonts w:asciiTheme="majorBidi" w:hAnsiTheme="majorBidi"/>
          <w:sz w:val="30"/>
          <w:szCs w:val="30"/>
          <w:cs/>
          <w:lang w:val="en-US"/>
        </w:rPr>
        <w:t>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บริษัทอาจไม่ได้บ่งบอกถึงการผิดสัญญาของลูกค้าที่เกิดขึ้นจริงในอนาคต</w:t>
      </w:r>
    </w:p>
    <w:p w14:paraId="4123900E" w14:textId="032684F2" w:rsidR="00A80014" w:rsidRDefault="00A80014" w:rsidP="00A80014">
      <w:pPr>
        <w:spacing w:before="24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A80014">
        <w:rPr>
          <w:rFonts w:asciiTheme="majorBidi" w:hAnsiTheme="majorBidi"/>
          <w:b/>
          <w:bCs/>
          <w:sz w:val="30"/>
          <w:szCs w:val="30"/>
          <w:cs/>
          <w:lang w:val="en-US"/>
        </w:rPr>
        <w:t>ค่าเผื่อการลดลงของมูลค่าของสินค้าคงเหลือ</w:t>
      </w:r>
    </w:p>
    <w:p w14:paraId="77C6EF5C" w14:textId="4162EE24" w:rsidR="00A80014" w:rsidRDefault="00A80014" w:rsidP="00A80014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A80014">
        <w:rPr>
          <w:rFonts w:asciiTheme="majorBidi" w:hAnsiTheme="majorBidi"/>
          <w:sz w:val="30"/>
          <w:szCs w:val="30"/>
          <w:cs/>
          <w:lang w:val="en-US"/>
        </w:rPr>
        <w:t>ในการประมาณค่าเผื่อการลดลงของมูลค่าสินค้าคงเหลือ   ฝ่ายบริหารได้ใช้ดุลยพินิจในการประมาณการผลขาดทุนที่คาดว่าจะเกิดขึ้นจากสินค้าคงเหลือนั้น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 และค่าเผื่อสำหรับสินค้าล้าสมัย เคลื่อนไหวช้าหรือเสื่อมคุณภาพพิจารณาจากอายุโดยประมาณของสินค้าแต่ละชนิด</w:t>
      </w:r>
    </w:p>
    <w:p w14:paraId="0164E1F0" w14:textId="0905644A" w:rsidR="00833F77" w:rsidRPr="00F86AB9" w:rsidRDefault="00833F77" w:rsidP="00F86AB9">
      <w:pPr>
        <w:spacing w:before="240" w:line="240" w:lineRule="atLeast"/>
        <w:ind w:left="900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  <w:r w:rsidRPr="00F86AB9">
        <w:rPr>
          <w:rFonts w:asciiTheme="majorBidi" w:hAnsiTheme="majorBidi"/>
          <w:b/>
          <w:bCs/>
          <w:sz w:val="30"/>
          <w:szCs w:val="30"/>
          <w:cs/>
          <w:lang w:val="en-US"/>
        </w:rPr>
        <w:t xml:space="preserve">ที่ดิน อาคารและอุปกรณ์ และค่าเสื่อมราคา </w:t>
      </w:r>
    </w:p>
    <w:p w14:paraId="291AC37F" w14:textId="4D30A77E" w:rsidR="00833F77" w:rsidRPr="00833F77" w:rsidRDefault="00833F77" w:rsidP="00833F77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833F77">
        <w:rPr>
          <w:rFonts w:asciiTheme="majorBidi" w:hAnsiTheme="majorBidi"/>
          <w:sz w:val="30"/>
          <w:szCs w:val="30"/>
          <w:cs/>
          <w:lang w:val="en-US"/>
        </w:rPr>
        <w:t>ในการคำนวณค่าเสื่อมราคาของอาคารและอุปกรณ์   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  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339C0DC9" w14:textId="49CED383" w:rsidR="00833F77" w:rsidRPr="00833F77" w:rsidRDefault="00833F77" w:rsidP="00833F77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833F77">
        <w:rPr>
          <w:rFonts w:asciiTheme="majorBidi" w:hAnsiTheme="majorBidi"/>
          <w:sz w:val="30"/>
          <w:szCs w:val="30"/>
          <w:cs/>
          <w:lang w:val="en-US"/>
        </w:rPr>
        <w:t>นอกจากนี้ ฝ่ายบริหารจะต้องพิจารณาการด้อยค่าของที่ดิน อาคารและอุปกรณ์ หากมีข้อบ่งชี้และบันทึกขาดทุนจากการด้อยค่า หากคาดว่ามูลค่าที่คาดว่าจะได้รับคืนต่ำกว่ามูลค่าตามบัญชีของสินทรัพย์นั้น</w:t>
      </w:r>
    </w:p>
    <w:p w14:paraId="36C3968A" w14:textId="0D9EF763" w:rsidR="00833F77" w:rsidRDefault="00833F77" w:rsidP="00F86AB9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833F77">
        <w:rPr>
          <w:rFonts w:asciiTheme="majorBidi" w:hAnsiTheme="majorBidi"/>
          <w:sz w:val="30"/>
          <w:szCs w:val="30"/>
          <w:cs/>
          <w:lang w:val="en-US"/>
        </w:rPr>
        <w:t>ข้อบ่งชี้ดังกล่าว  รวมถึงการลดลงอย่างมีนัยสำคัญของมูลค่าตลาด หรือมูลค่าที่ได้รับจากการใช้ประโยชน์ในอนาคตของสินทรัพย์  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แนวโน้มในทางลบของภาวะอุตสาหกรรมและสภาพเศรษฐกิจที่เกี่ยวข้อง  การสูญเสียส่วนแบ่งตลาดที่สำคัญของกิจการ   รวมถึงกฎระเบียบข้อบังคับที่สำคัญหรือคำตัดสินของศาลที่มีผลกระทบในทางลบต่อธุรกิจ เป็นต้น</w:t>
      </w:r>
    </w:p>
    <w:p w14:paraId="1CB60362" w14:textId="77777777" w:rsidR="00AB395C" w:rsidRDefault="00AB395C" w:rsidP="00F86AB9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2E806FAB" w14:textId="77777777" w:rsidR="00AB395C" w:rsidRDefault="00AB395C" w:rsidP="00F86AB9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53D1EC34" w14:textId="77777777" w:rsidR="00AB395C" w:rsidRPr="00833F77" w:rsidRDefault="00AB395C" w:rsidP="00F86AB9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51178CE7" w14:textId="14F062E8" w:rsidR="00833F77" w:rsidRDefault="00833F77" w:rsidP="00F86AB9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833F77">
        <w:rPr>
          <w:rFonts w:asciiTheme="majorBidi" w:hAnsiTheme="majorBidi"/>
          <w:sz w:val="30"/>
          <w:szCs w:val="30"/>
          <w:cs/>
          <w:lang w:val="en-US"/>
        </w:rPr>
        <w:lastRenderedPageBreak/>
        <w:t>การทดสอบการด้อยค่าของที่ดิน อาคารและอุปกรณ์  ฝ่ายบริหารจำเป็นต้องใช้ดุลยพินิจในการประมาณการกระแสเงินสด   ที่คาดว่าจะได้รับในอนาคตจากสินทรัพย์   หรือหน่วยสินทรัพย์ที่ก่อให้เกิดเงินสดรวมทั้งการเลือกอัตราคิดลดที่เหมาะสมในการคำนวณมูลค่าปัจจุบันของกระแสเงินสดนั้นๆ    ทั้งนี้   กระแสเงินสดประมาณการบนพื้นฐานของข้อมูลการดำเนินงานที่มีอยู่   ณ ปัจจุบัน ซึ่งฝ่ายบริหารจำเป็นต้องใช้ดุลยพินิจที่เกี่ยวข้องกับข้อสมมติฐานเกี่ยวกับสภาวะตลาดในอนาคต   รวมถึงรายได้และค่าใช้จ่ายในอนาคต   ซึ่งเกี่ยวเนื่องกับสินทรัพย์หรือหน่วยสินทรัพย์ที่ก่อให้เกิดเงินสดนั้น   โดยประมาณการกระแสเงินสดดังกล่าวอาจเปลี่ยนแปลงได้เนื่องจาก  ภาวะการณ์แข่งขัน แนวโน้มการเปลี่ยนแปลงของรายได้  โครงสร้างต้นทุน การเปลี่ยนแปลงของอัตราคิดลดภาวะอุตสาหกรรมและภาวะตลาดที่เกี่ยวข้อง</w:t>
      </w:r>
    </w:p>
    <w:p w14:paraId="650F1B1F" w14:textId="422E07D4" w:rsidR="00F86AB9" w:rsidRPr="00F86AB9" w:rsidRDefault="00F86AB9" w:rsidP="00F86AB9">
      <w:pPr>
        <w:spacing w:before="240" w:line="240" w:lineRule="atLeast"/>
        <w:ind w:left="900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  <w:r w:rsidRPr="00F86AB9">
        <w:rPr>
          <w:rFonts w:asciiTheme="majorBidi" w:hAnsiTheme="majorBidi"/>
          <w:b/>
          <w:bCs/>
          <w:sz w:val="30"/>
          <w:szCs w:val="30"/>
          <w:cs/>
          <w:lang w:val="en-US"/>
        </w:rPr>
        <w:t>สินทรัพย์ภาษีเงินได้รอการตัดบัญชี</w:t>
      </w:r>
    </w:p>
    <w:p w14:paraId="7AEF2F2C" w14:textId="7B7C7D54" w:rsidR="00F86AB9" w:rsidRDefault="00F86AB9" w:rsidP="00F86AB9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F86AB9">
        <w:rPr>
          <w:rFonts w:asciiTheme="majorBidi" w:hAnsiTheme="majorBidi"/>
          <w:sz w:val="30"/>
          <w:szCs w:val="30"/>
          <w:cs/>
          <w:lang w:val="en-US"/>
        </w:rPr>
        <w:t>บริษัทฯ รับรู้สินทรัพย์ภาษีเงินได้รอการตัดบัญชี  ซึ่งคำนวณขึ้นจากผลแตกต่างชั่วคราว  ณ วันสิ้นรอบระยะเวลารายงานระหว่างฐานภาษีของสินทรัพย์หรือหนี้สินกับราคาตามบัญชีของสินทรัพย์หรือหนี้สินนั้น เมื่อมีความเป็นไปได้ค่อนข้างแน่นอนว่าบริษัทฯ จะมีกำไรทางภาษีจากการดำเนินงานในอนาคตเพียงพอที่จะใช้ประโยชน์จากสินทรัพย์ภาษีเงินได้นั้น   ในการนี้ฝ่ายบริหารจำเป็นต้องประมาณการว่า  บริษัทฯ ควรรับรู้จำนวนสินทรัพย์ภาษีเงินได้รอการตัดบัญชีเป็นจำนวนเท่าใด โดยพิจารณาถึงกำไรทางภาษีที่คาดว่าจะเกิดในอนาคตในแต่ละช่วงเวลา</w:t>
      </w:r>
    </w:p>
    <w:p w14:paraId="3C6DEE03" w14:textId="0D4E8875" w:rsidR="00F86AB9" w:rsidRPr="00F86AB9" w:rsidRDefault="00F86AB9" w:rsidP="00F86AB9">
      <w:pPr>
        <w:spacing w:before="240" w:line="240" w:lineRule="atLeast"/>
        <w:ind w:left="900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  <w:r w:rsidRPr="00F86AB9">
        <w:rPr>
          <w:rFonts w:asciiTheme="majorBidi" w:hAnsiTheme="majorBidi"/>
          <w:b/>
          <w:bCs/>
          <w:sz w:val="30"/>
          <w:szCs w:val="30"/>
          <w:cs/>
          <w:lang w:val="en-US"/>
        </w:rPr>
        <w:t>การจัดประเภทของสัญญาเช่า – ในฐานะผู้ให้เช่า</w:t>
      </w:r>
    </w:p>
    <w:p w14:paraId="7480D34B" w14:textId="0CF90264" w:rsidR="00F86AB9" w:rsidRDefault="00F86AB9" w:rsidP="00F86AB9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F86AB9">
        <w:rPr>
          <w:rFonts w:asciiTheme="majorBidi" w:hAnsiTheme="majorBidi"/>
          <w:sz w:val="30"/>
          <w:szCs w:val="30"/>
          <w:cs/>
          <w:lang w:val="en-US"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47DD5DE4" w14:textId="080887F2" w:rsidR="00F86AB9" w:rsidRPr="00F86AB9" w:rsidRDefault="00F86AB9" w:rsidP="00F86AB9">
      <w:pPr>
        <w:spacing w:before="240" w:line="240" w:lineRule="atLeast"/>
        <w:ind w:left="900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  <w:r w:rsidRPr="00F86AB9">
        <w:rPr>
          <w:rFonts w:asciiTheme="majorBidi" w:hAnsiTheme="majorBidi"/>
          <w:b/>
          <w:bCs/>
          <w:sz w:val="30"/>
          <w:szCs w:val="30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4A53F20E" w14:textId="7D48A158" w:rsidR="00F86AB9" w:rsidRDefault="00F86AB9" w:rsidP="00F86AB9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F86AB9">
        <w:rPr>
          <w:rFonts w:asciiTheme="majorBidi" w:hAnsiTheme="majorBidi"/>
          <w:sz w:val="30"/>
          <w:szCs w:val="30"/>
          <w:cs/>
          <w:lang w:val="en-US"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 ซึ่งต้องอาศัยข้อสมมติฐานต่างๆ ในการประมาณการนั้น เช่น อัตราคิดลด 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6629857" w14:textId="08B2BCAB" w:rsidR="00F86AB9" w:rsidRPr="00F86AB9" w:rsidRDefault="00F86AB9" w:rsidP="00F86AB9">
      <w:pPr>
        <w:spacing w:before="240" w:line="240" w:lineRule="atLeast"/>
        <w:ind w:left="900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  <w:r w:rsidRPr="00F86AB9">
        <w:rPr>
          <w:rFonts w:asciiTheme="majorBidi" w:hAnsiTheme="majorBidi"/>
          <w:b/>
          <w:bCs/>
          <w:sz w:val="30"/>
          <w:szCs w:val="30"/>
          <w:cs/>
          <w:lang w:val="en-US"/>
        </w:rPr>
        <w:t>การใช้ดุลยพินิจในการประมาณการหนี้สินจากคดีฟ้องร้อง</w:t>
      </w:r>
    </w:p>
    <w:p w14:paraId="4BFCA4B1" w14:textId="74053627" w:rsidR="00F86AB9" w:rsidRDefault="00F86AB9" w:rsidP="00F86AB9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F86AB9">
        <w:rPr>
          <w:rFonts w:asciiTheme="majorBidi" w:hAnsiTheme="majorBidi"/>
          <w:sz w:val="30"/>
          <w:szCs w:val="30"/>
          <w:cs/>
          <w:lang w:val="en-US"/>
        </w:rPr>
        <w:t>บริษัทฯ</w:t>
      </w:r>
      <w:r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F86AB9">
        <w:rPr>
          <w:rFonts w:asciiTheme="majorBidi" w:hAnsiTheme="majorBidi"/>
          <w:sz w:val="30"/>
          <w:szCs w:val="30"/>
          <w:cs/>
          <w:lang w:val="en-US"/>
        </w:rPr>
        <w:t>มีหนี้สินที่อาจจะเกิดจากการถูกกรมศุลกากรประเมินภาษีอากรขาเข้า</w:t>
      </w:r>
      <w:r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F86AB9">
        <w:rPr>
          <w:rFonts w:asciiTheme="majorBidi" w:hAnsiTheme="majorBidi"/>
          <w:sz w:val="30"/>
          <w:szCs w:val="30"/>
          <w:cs/>
          <w:lang w:val="en-US"/>
        </w:rPr>
        <w:t>ซึ่งฝ่ายบริหารได้ใช้ดุลยพินิจในการประเมินผลของรายการต่างๆ ดังกล่าว</w:t>
      </w:r>
      <w:r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F86AB9">
        <w:rPr>
          <w:rFonts w:asciiTheme="majorBidi" w:hAnsiTheme="majorBidi"/>
          <w:sz w:val="30"/>
          <w:szCs w:val="30"/>
          <w:cs/>
          <w:lang w:val="en-US"/>
        </w:rPr>
        <w:t>ซึ่งรวมถึงการประเมินระดับของความน่าจะเป็นที่จะเกิดผลเสียหายและความสามารถในการประมาณการผลเสียหายที่คาดว่าจะเกิดขึ้นได้อย่างเหมาะสม การเปลี่ยนแปลงในปัจจัยต่างๆที่ใช้ประกอบการประเมินของผู้บริหารและสถานการณ์ต่างๆ ที่ไม่คาดว่าจะเกิดขึ้นอาจส่งผลให้ผลที่เกิดขึ้นจริงแตกต่างไปจากที่ได้มีการประมาณการไว้ อย่างไรก็ตามในกรณีที่ฝ่ายบริหารเชื่อมั่นว่าจะไม่มีความเสียหายที่มีนัยสำคัญเกิดขึ้น บริษัทฯ จะไม่ได้บันทึกประมาณการหนี้สิน ณ วันสิ้นรอบระยะเวลารายงาน</w:t>
      </w:r>
    </w:p>
    <w:p w14:paraId="60CC9A94" w14:textId="77777777" w:rsidR="00AB395C" w:rsidRDefault="00AB395C" w:rsidP="00F86AB9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06FB5A0D" w14:textId="2D642034" w:rsidR="00F86AB9" w:rsidRPr="00F86AB9" w:rsidRDefault="00F86AB9" w:rsidP="00075696">
      <w:pPr>
        <w:pStyle w:val="ListParagraph"/>
        <w:numPr>
          <w:ilvl w:val="0"/>
          <w:numId w:val="20"/>
        </w:numPr>
        <w:spacing w:before="240"/>
        <w:ind w:hanging="900"/>
        <w:jc w:val="thaiDistribute"/>
        <w:rPr>
          <w:rFonts w:ascii="Angsana New" w:hAnsi="Angsana New"/>
          <w:sz w:val="30"/>
          <w:szCs w:val="30"/>
        </w:rPr>
      </w:pPr>
      <w:r w:rsidRPr="00F86AB9">
        <w:rPr>
          <w:rFonts w:ascii="Angsana New" w:hAnsi="Angsana New"/>
          <w:sz w:val="30"/>
          <w:szCs w:val="30"/>
          <w:cs/>
        </w:rPr>
        <w:lastRenderedPageBreak/>
        <w:t>เครื่องมือทางการเงิน</w:t>
      </w:r>
    </w:p>
    <w:p w14:paraId="753429E7" w14:textId="19A0E0CD" w:rsidR="00F86AB9" w:rsidRDefault="00F86AB9" w:rsidP="00F86AB9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F86AB9">
        <w:rPr>
          <w:rFonts w:asciiTheme="majorBidi" w:hAnsiTheme="majorBidi"/>
          <w:sz w:val="30"/>
          <w:szCs w:val="30"/>
          <w:cs/>
          <w:lang w:val="en-US"/>
        </w:rPr>
        <w:t>บริษัทฯ  รับรู้รายการเมื่อเริ่มแรกของสินทรัพย์ทางการเงินด้วยมูลค่ายุติธรรม 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  บริษัท ฯ  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4BDCE08E" w14:textId="7FD951FA" w:rsidR="00F86AB9" w:rsidRPr="0077387C" w:rsidRDefault="00F86AB9" w:rsidP="0077387C">
      <w:pPr>
        <w:spacing w:before="240" w:line="240" w:lineRule="atLeast"/>
        <w:ind w:left="900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  <w:r w:rsidRPr="0077387C">
        <w:rPr>
          <w:rFonts w:asciiTheme="majorBidi" w:hAnsiTheme="majorBidi"/>
          <w:b/>
          <w:bCs/>
          <w:sz w:val="30"/>
          <w:szCs w:val="30"/>
          <w:cs/>
          <w:lang w:val="en-US"/>
        </w:rPr>
        <w:t>การจัดประเภทรายการและการวัดมูลค่าของสินทรัพย์ทางการเงิน</w:t>
      </w:r>
    </w:p>
    <w:p w14:paraId="18DD67C7" w14:textId="509EAE6D" w:rsidR="002C6DDE" w:rsidRDefault="00F86AB9" w:rsidP="0077387C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F86AB9">
        <w:rPr>
          <w:rFonts w:asciiTheme="majorBidi" w:hAnsiTheme="majorBidi"/>
          <w:sz w:val="30"/>
          <w:szCs w:val="30"/>
          <w:cs/>
          <w:lang w:val="en-US"/>
        </w:rPr>
        <w:t>บริษัทฯ  จัดประเภทสินทรัพย์ทางการเงิน  ณ  วันที่รับรู้รายการเริ่มแรก  เป็นสินทรัพย์ทางการเงินที่วัดมูลค่าในภายหลังด้วย</w:t>
      </w:r>
      <w:r w:rsidR="0077387C" w:rsidRPr="0077387C">
        <w:rPr>
          <w:rFonts w:asciiTheme="majorBidi" w:hAnsiTheme="majorBidi"/>
          <w:sz w:val="30"/>
          <w:szCs w:val="30"/>
          <w:cs/>
          <w:lang w:val="en-US"/>
        </w:rPr>
        <w:t>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00E1A88" w14:textId="53E8F5D3" w:rsidR="0077387C" w:rsidRPr="0077387C" w:rsidRDefault="0077387C" w:rsidP="0077387C">
      <w:pPr>
        <w:spacing w:before="240" w:line="240" w:lineRule="atLeast"/>
        <w:ind w:left="900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  <w:r w:rsidRPr="0077387C">
        <w:rPr>
          <w:rFonts w:asciiTheme="majorBidi" w:hAnsiTheme="majorBidi"/>
          <w:b/>
          <w:bCs/>
          <w:sz w:val="30"/>
          <w:szCs w:val="30"/>
          <w:cs/>
          <w:lang w:val="en-US"/>
        </w:rPr>
        <w:t>สินทรัพย์ทางการเงินที่วัดมูลค่าด้วยราคาทุนตัดจำหน่าย</w:t>
      </w:r>
    </w:p>
    <w:p w14:paraId="2B2B743F" w14:textId="16BAE7D9" w:rsidR="0077387C" w:rsidRDefault="0077387C" w:rsidP="0077387C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77387C">
        <w:rPr>
          <w:rFonts w:asciiTheme="majorBidi" w:hAnsiTheme="majorBidi"/>
          <w:sz w:val="30"/>
          <w:szCs w:val="30"/>
          <w:cs/>
          <w:lang w:val="en-US"/>
        </w:rPr>
        <w:t>บริษัทฯ</w:t>
      </w:r>
      <w:r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77387C">
        <w:rPr>
          <w:rFonts w:asciiTheme="majorBidi" w:hAnsiTheme="majorBidi"/>
          <w:sz w:val="30"/>
          <w:szCs w:val="30"/>
          <w:cs/>
          <w:lang w:val="en-US"/>
        </w:rPr>
        <w:t>วัดมูลค่าสินทรัพย์ทางการเงินด้วยราคาทุนตัดจำหน่าย เมื่อบริษัทฯ 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525F4AD1" w14:textId="62589804" w:rsidR="0077387C" w:rsidRDefault="0077387C" w:rsidP="0077387C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77387C">
        <w:rPr>
          <w:rFonts w:asciiTheme="majorBidi" w:hAnsiTheme="majorBidi"/>
          <w:sz w:val="30"/>
          <w:szCs w:val="30"/>
          <w:cs/>
          <w:lang w:val="en-US"/>
        </w:rPr>
        <w:t>สินทรัพย์ทางการเงินดังกล่าววัดมูลค่าในภายหลัง โดยใช้วิธีดอกเบี้ยที่แท้จริงและต้องมีการประเมินการด้อยค่า    ทั้งนี้ผลกำไรและขาดทุนที่เกิดขึ้นจากการตัดรายการ</w:t>
      </w:r>
      <w:r w:rsidR="00075696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77387C">
        <w:rPr>
          <w:rFonts w:asciiTheme="majorBidi" w:hAnsiTheme="majorBidi"/>
          <w:sz w:val="30"/>
          <w:szCs w:val="30"/>
          <w:cs/>
          <w:lang w:val="en-US"/>
        </w:rPr>
        <w:t>การเปลี่ยนแปลง</w:t>
      </w:r>
      <w:r w:rsidR="00075696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77387C">
        <w:rPr>
          <w:rFonts w:asciiTheme="majorBidi" w:hAnsiTheme="majorBidi"/>
          <w:sz w:val="30"/>
          <w:szCs w:val="30"/>
          <w:cs/>
          <w:lang w:val="en-US"/>
        </w:rPr>
        <w:t>หรือการด้อยค่าของสินทรัพย์ดังกล่าวจะรับรู้ในงบกำไรขาดทุน</w:t>
      </w:r>
    </w:p>
    <w:p w14:paraId="3D332023" w14:textId="12714B95" w:rsidR="0077387C" w:rsidRPr="0077387C" w:rsidRDefault="0077387C" w:rsidP="0077387C">
      <w:pPr>
        <w:spacing w:before="240" w:line="240" w:lineRule="atLeast"/>
        <w:ind w:left="900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  <w:r w:rsidRPr="0077387C">
        <w:rPr>
          <w:rFonts w:asciiTheme="majorBidi" w:hAnsiTheme="majorBidi"/>
          <w:b/>
          <w:bCs/>
          <w:sz w:val="30"/>
          <w:szCs w:val="30"/>
          <w:cs/>
          <w:lang w:val="en-US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1F6D3DD7" w14:textId="034CB3D5" w:rsidR="0077387C" w:rsidRDefault="0077387C" w:rsidP="0077387C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77387C">
        <w:rPr>
          <w:rFonts w:asciiTheme="majorBidi" w:hAnsiTheme="majorBidi"/>
          <w:sz w:val="30"/>
          <w:szCs w:val="30"/>
          <w:cs/>
          <w:lang w:val="en-US"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75B1778F" w14:textId="7BCCB6FA" w:rsidR="0077387C" w:rsidRDefault="0077387C" w:rsidP="0077387C">
      <w:pPr>
        <w:spacing w:before="240"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77387C">
        <w:rPr>
          <w:rFonts w:asciiTheme="majorBidi" w:hAnsiTheme="majorBidi"/>
          <w:sz w:val="30"/>
          <w:szCs w:val="30"/>
          <w:cs/>
          <w:lang w:val="en-US"/>
        </w:rPr>
        <w:t>ทั้งนี้ สินทรัพย์ทางการเงินดังกล่าว หมายรวมถึง</w:t>
      </w:r>
      <w:r w:rsidR="00075696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77387C">
        <w:rPr>
          <w:rFonts w:asciiTheme="majorBidi" w:hAnsiTheme="majorBidi"/>
          <w:sz w:val="30"/>
          <w:szCs w:val="30"/>
          <w:cs/>
          <w:lang w:val="en-US"/>
        </w:rPr>
        <w:t xml:space="preserve">ตราสารอนุพันธ์ เงินลงทุนในหลักทรัพย์ที่ถือไว้เพื่อค้า </w:t>
      </w:r>
      <w:r>
        <w:rPr>
          <w:rFonts w:asciiTheme="majorBidi" w:hAnsiTheme="majorBidi"/>
          <w:sz w:val="30"/>
          <w:szCs w:val="30"/>
          <w:lang w:val="en-US"/>
        </w:rPr>
        <w:br/>
      </w:r>
      <w:r w:rsidRPr="0077387C">
        <w:rPr>
          <w:rFonts w:asciiTheme="majorBidi" w:hAnsiTheme="majorBidi"/>
          <w:sz w:val="30"/>
          <w:szCs w:val="30"/>
          <w:cs/>
          <w:lang w:val="en-US"/>
        </w:rPr>
        <w:t>เงินลงทุนในตราสารทุน ซึ่งบริษัทฯ</w:t>
      </w:r>
      <w:r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77387C">
        <w:rPr>
          <w:rFonts w:asciiTheme="majorBidi" w:hAnsiTheme="majorBidi"/>
          <w:sz w:val="30"/>
          <w:szCs w:val="30"/>
          <w:cs/>
          <w:lang w:val="en-US"/>
        </w:rPr>
        <w:t>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65B0557E" w14:textId="5E4C0060" w:rsidR="0077387C" w:rsidRDefault="0077387C" w:rsidP="0077387C">
      <w:pPr>
        <w:spacing w:before="240"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77387C">
        <w:rPr>
          <w:rFonts w:asciiTheme="majorBidi" w:hAnsiTheme="majorBidi"/>
          <w:sz w:val="30"/>
          <w:szCs w:val="30"/>
          <w:cs/>
          <w:lang w:val="en-US"/>
        </w:rPr>
        <w:t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</w:t>
      </w:r>
    </w:p>
    <w:p w14:paraId="649BD347" w14:textId="77777777" w:rsidR="00AB395C" w:rsidRDefault="00AB395C" w:rsidP="0077387C">
      <w:pPr>
        <w:spacing w:line="240" w:lineRule="atLeast"/>
        <w:ind w:left="900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</w:p>
    <w:p w14:paraId="65B44883" w14:textId="77777777" w:rsidR="00AB395C" w:rsidRDefault="00AB395C" w:rsidP="0077387C">
      <w:pPr>
        <w:spacing w:line="240" w:lineRule="atLeast"/>
        <w:ind w:left="900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</w:p>
    <w:p w14:paraId="77A9390C" w14:textId="77777777" w:rsidR="00AB395C" w:rsidRDefault="00AB395C" w:rsidP="0077387C">
      <w:pPr>
        <w:spacing w:line="240" w:lineRule="atLeast"/>
        <w:ind w:left="900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</w:p>
    <w:p w14:paraId="0A83F13C" w14:textId="77777777" w:rsidR="00AB395C" w:rsidRDefault="00AB395C" w:rsidP="0077387C">
      <w:pPr>
        <w:spacing w:line="240" w:lineRule="atLeast"/>
        <w:ind w:left="900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</w:p>
    <w:p w14:paraId="241CF118" w14:textId="77777777" w:rsidR="00AB395C" w:rsidRDefault="00AB395C" w:rsidP="0077387C">
      <w:pPr>
        <w:spacing w:line="240" w:lineRule="atLeast"/>
        <w:ind w:left="900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</w:p>
    <w:p w14:paraId="66B6F041" w14:textId="77777777" w:rsidR="00AB395C" w:rsidRDefault="00AB395C" w:rsidP="0077387C">
      <w:pPr>
        <w:spacing w:line="240" w:lineRule="atLeast"/>
        <w:ind w:left="900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</w:p>
    <w:p w14:paraId="24B73898" w14:textId="0559F274" w:rsidR="0077387C" w:rsidRPr="0077387C" w:rsidRDefault="0077387C" w:rsidP="0077387C">
      <w:pPr>
        <w:spacing w:line="240" w:lineRule="atLeast"/>
        <w:ind w:left="900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  <w:r w:rsidRPr="0077387C">
        <w:rPr>
          <w:rFonts w:asciiTheme="majorBidi" w:hAnsiTheme="majorBidi"/>
          <w:b/>
          <w:bCs/>
          <w:sz w:val="30"/>
          <w:szCs w:val="30"/>
          <w:cs/>
          <w:lang w:val="en-US"/>
        </w:rPr>
        <w:lastRenderedPageBreak/>
        <w:t>การจัดประเภทรายการและการวัดมูลค่าของหนี้สินทางการเงิน</w:t>
      </w:r>
    </w:p>
    <w:p w14:paraId="2689390A" w14:textId="1B30967C" w:rsidR="0077387C" w:rsidRDefault="0077387C" w:rsidP="0077387C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77387C">
        <w:rPr>
          <w:rFonts w:asciiTheme="majorBidi" w:hAnsiTheme="majorBidi"/>
          <w:sz w:val="30"/>
          <w:szCs w:val="30"/>
          <w:cs/>
          <w:lang w:val="en-US"/>
        </w:rPr>
        <w:t>ยกเว้นหนี้สินตราสารอนุพันธ์บริษัทฯ รับรู้รายการเมื่อเริ่มแรกสำหรับหนี้สินทางการเงินด้วยมูลค่ายุติธรรมหักต้นทุนการทำรายการ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</w:t>
      </w:r>
      <w:r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77387C">
        <w:rPr>
          <w:rFonts w:asciiTheme="majorBidi" w:hAnsiTheme="majorBidi"/>
          <w:sz w:val="30"/>
          <w:szCs w:val="30"/>
          <w:cs/>
          <w:lang w:val="en-US"/>
        </w:rPr>
        <w:t>ทั้งนี้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งบกำไร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ค่าตัดจำหน่ายตามวิธีดอกเบี้ยที่แท้จริงแสดงเป็นส่วนหนึ่งของต้นทุนทางการเงินในงบกำไรขาดทุน</w:t>
      </w:r>
    </w:p>
    <w:p w14:paraId="3209E40C" w14:textId="175B3812" w:rsidR="00970B99" w:rsidRPr="00970B99" w:rsidRDefault="00970B99" w:rsidP="00970B99">
      <w:pPr>
        <w:spacing w:line="240" w:lineRule="atLeast"/>
        <w:ind w:left="900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  <w:r w:rsidRPr="00970B99">
        <w:rPr>
          <w:rFonts w:asciiTheme="majorBidi" w:hAnsiTheme="majorBidi"/>
          <w:b/>
          <w:bCs/>
          <w:sz w:val="30"/>
          <w:szCs w:val="30"/>
          <w:cs/>
          <w:lang w:val="en-US"/>
        </w:rPr>
        <w:t>การตัดรายการของเครื่องมือทางการเงิน</w:t>
      </w:r>
    </w:p>
    <w:p w14:paraId="4F3BDEB4" w14:textId="20F3B3AF" w:rsidR="00970B99" w:rsidRDefault="00970B99" w:rsidP="00970B99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970B99">
        <w:rPr>
          <w:rFonts w:asciiTheme="majorBidi" w:hAnsiTheme="majorBidi"/>
          <w:sz w:val="30"/>
          <w:szCs w:val="30"/>
          <w:cs/>
          <w:lang w:val="en-US"/>
        </w:rPr>
        <w:t xml:space="preserve">สินทรัพย์ทางการเงินจะถูกตัดรายการออกจากบัญชีเมื่อสิทธิที่จะได้รับกระแสเงินสดของสินทรัพย์นั้นได้สิ้นสุดลง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  <w:r w:rsidRPr="00970B99">
        <w:rPr>
          <w:rFonts w:asciiTheme="majorBidi" w:hAnsiTheme="majorBidi"/>
          <w:sz w:val="30"/>
          <w:szCs w:val="30"/>
          <w:cs/>
          <w:lang w:val="en-US"/>
        </w:rPr>
        <w:tab/>
      </w:r>
    </w:p>
    <w:p w14:paraId="0AE1334E" w14:textId="0D57EA29" w:rsidR="00970B99" w:rsidRDefault="00970B99" w:rsidP="00970B99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970B99">
        <w:rPr>
          <w:rFonts w:asciiTheme="majorBidi" w:hAnsiTheme="majorBidi"/>
          <w:sz w:val="30"/>
          <w:szCs w:val="30"/>
          <w:cs/>
          <w:lang w:val="en-US"/>
        </w:rPr>
        <w:t>บริษัทฯ 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 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โดยรับรู้ผลแตกต่างของมูลค่าตามบัญชีดังกล่าวในงบกำไรขาดทุน</w:t>
      </w:r>
    </w:p>
    <w:p w14:paraId="00BECCBD" w14:textId="10715CB9" w:rsidR="00970B99" w:rsidRPr="00970B99" w:rsidRDefault="00970B99" w:rsidP="00970B99">
      <w:pPr>
        <w:spacing w:line="240" w:lineRule="atLeast"/>
        <w:ind w:left="900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  <w:r w:rsidRPr="00970B99">
        <w:rPr>
          <w:rFonts w:asciiTheme="majorBidi" w:hAnsiTheme="majorBidi"/>
          <w:b/>
          <w:bCs/>
          <w:sz w:val="30"/>
          <w:szCs w:val="30"/>
          <w:cs/>
          <w:lang w:val="en-US"/>
        </w:rPr>
        <w:t>การด้อยค่าของสินทรัพย์ทางการเงิน</w:t>
      </w:r>
    </w:p>
    <w:p w14:paraId="213225BC" w14:textId="584EEF8C" w:rsidR="00970B99" w:rsidRDefault="00970B99" w:rsidP="00970B99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970B99">
        <w:rPr>
          <w:rFonts w:asciiTheme="majorBidi" w:hAnsiTheme="majorBidi"/>
          <w:sz w:val="30"/>
          <w:szCs w:val="30"/>
          <w:cs/>
          <w:lang w:val="en-US"/>
        </w:rPr>
        <w:t>บริษัทฯ  ใช้วิธีการอย่างง่ายในการคำนวณผลขาดทุนด้านเครดิตที่คาดว่าจะเกิดขึ้นสำหรับลูกหนี้การค้า ดังนั้น ทุกวันสิ้นรอบระยะเวลารายงาน บริษัทฯ จึงไม่มีการติดตามการเปลี่ยนแปลงของความเสี่ยงทางด้านเครดิต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/>
          <w:sz w:val="30"/>
          <w:szCs w:val="30"/>
          <w:cs/>
          <w:lang w:val="en-US"/>
        </w:rPr>
        <w:br/>
      </w:r>
      <w:r w:rsidRPr="00970B99">
        <w:rPr>
          <w:rFonts w:asciiTheme="majorBidi" w:hAnsiTheme="majorBidi"/>
          <w:sz w:val="30"/>
          <w:szCs w:val="30"/>
          <w:cs/>
          <w:lang w:val="en-US"/>
        </w:rPr>
        <w:t>แต่จะรับรู้ค่าเผื่อผลขาดทุนจากผลขาดทุนด้านเครดิตที่คาดว่าจะเกิดขึ้นตลอดอายุของลูกหนี้การค้า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5C5C08E7" w14:textId="79F78E8F" w:rsidR="0077387C" w:rsidRDefault="00970B99" w:rsidP="0077387C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970B99">
        <w:rPr>
          <w:rFonts w:asciiTheme="majorBidi" w:hAnsiTheme="majorBidi"/>
          <w:sz w:val="30"/>
          <w:szCs w:val="30"/>
          <w:cs/>
          <w:lang w:val="en-US"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2924EB21" w14:textId="34C190F0" w:rsidR="005D5E5E" w:rsidRPr="005D5E5E" w:rsidRDefault="005D5E5E" w:rsidP="005D5E5E">
      <w:pPr>
        <w:spacing w:line="240" w:lineRule="atLeast"/>
        <w:ind w:left="900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  <w:r w:rsidRPr="005D5E5E">
        <w:rPr>
          <w:rFonts w:asciiTheme="majorBidi" w:hAnsiTheme="majorBidi"/>
          <w:b/>
          <w:bCs/>
          <w:sz w:val="30"/>
          <w:szCs w:val="30"/>
          <w:cs/>
          <w:lang w:val="en-US"/>
        </w:rPr>
        <w:t>การหักกลบของเครื่องมือทางการเงิน</w:t>
      </w:r>
    </w:p>
    <w:p w14:paraId="00E21378" w14:textId="7DBC62C0" w:rsidR="005D5E5E" w:rsidRDefault="005D5E5E" w:rsidP="005D5E5E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5D5E5E">
        <w:rPr>
          <w:rFonts w:asciiTheme="majorBidi" w:hAnsiTheme="majorBidi"/>
          <w:sz w:val="30"/>
          <w:szCs w:val="30"/>
          <w:cs/>
          <w:lang w:val="en-US"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และแสดงด้วยยอดสุทธิในงบแสดงฐานะการเงินก็ต่อเมื่อ กิจการมีสิทธิบังคับใช้ได้ตามกฎหมายอยู่แล้วในการหักกลบจำนวนเงินที่รับรู้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0606D676" w14:textId="77777777" w:rsidR="00AB395C" w:rsidRDefault="00AB395C" w:rsidP="005D5E5E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69258079" w14:textId="77777777" w:rsidR="00AB395C" w:rsidRDefault="00AB395C" w:rsidP="005D5E5E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527F6F25" w14:textId="77777777" w:rsidR="00AB395C" w:rsidRDefault="00AB395C" w:rsidP="005D5E5E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3F255503" w14:textId="0C3BB11E" w:rsidR="005D5E5E" w:rsidRPr="005D5E5E" w:rsidRDefault="005D5E5E" w:rsidP="00075696">
      <w:pPr>
        <w:pStyle w:val="ListParagraph"/>
        <w:numPr>
          <w:ilvl w:val="0"/>
          <w:numId w:val="20"/>
        </w:numPr>
        <w:spacing w:before="240"/>
        <w:ind w:hanging="900"/>
        <w:jc w:val="thaiDistribute"/>
        <w:rPr>
          <w:rFonts w:ascii="Angsana New" w:hAnsi="Angsana New"/>
          <w:sz w:val="30"/>
          <w:szCs w:val="30"/>
        </w:rPr>
      </w:pPr>
      <w:r w:rsidRPr="005D5E5E">
        <w:rPr>
          <w:rFonts w:ascii="Angsana New" w:hAnsi="Angsana New"/>
          <w:sz w:val="30"/>
          <w:szCs w:val="30"/>
          <w:cs/>
        </w:rPr>
        <w:lastRenderedPageBreak/>
        <w:t>ตราสารอนุพันธ์</w:t>
      </w:r>
    </w:p>
    <w:p w14:paraId="546A5F4F" w14:textId="2828A464" w:rsidR="005D5E5E" w:rsidRPr="005D5E5E" w:rsidRDefault="005D5E5E" w:rsidP="005D5E5E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5D5E5E">
        <w:rPr>
          <w:rFonts w:asciiTheme="majorBidi" w:hAnsiTheme="majorBidi"/>
          <w:sz w:val="30"/>
          <w:szCs w:val="30"/>
          <w:cs/>
          <w:lang w:val="en-US"/>
        </w:rPr>
        <w:t>บริษัทฯ ใช้ตราสารอนุพันธ์ คือ สัญญาซื้อขายเงินตราต่างประเทศล่วงหน้า เพื่อป้องกันความเสี่ยงจากความผันผวนของอัตราแลกเปลี่ยน</w:t>
      </w:r>
      <w:r w:rsidRPr="005D5E5E">
        <w:rPr>
          <w:rFonts w:asciiTheme="majorBidi" w:hAnsiTheme="majorBidi"/>
          <w:sz w:val="30"/>
          <w:szCs w:val="30"/>
          <w:cs/>
          <w:lang w:val="en-US"/>
        </w:rPr>
        <w:tab/>
      </w:r>
    </w:p>
    <w:p w14:paraId="359601D1" w14:textId="77777777" w:rsidR="005D5E5E" w:rsidRDefault="005D5E5E" w:rsidP="005D5E5E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5D5E5E">
        <w:rPr>
          <w:rFonts w:asciiTheme="majorBidi" w:hAnsiTheme="majorBidi"/>
          <w:sz w:val="30"/>
          <w:szCs w:val="30"/>
          <w:cs/>
          <w:lang w:val="en-US"/>
        </w:rPr>
        <w:t>บริษัทฯ 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</w:t>
      </w:r>
      <w:r w:rsidRPr="005D5E5E">
        <w:rPr>
          <w:rFonts w:asciiTheme="majorBidi" w:hAnsiTheme="majorBidi"/>
          <w:sz w:val="30"/>
          <w:szCs w:val="30"/>
          <w:cs/>
          <w:lang w:val="en-US"/>
        </w:rPr>
        <w:tab/>
        <w:t>ยุติธรรมโดยรับรู้การเปลี่ยนแปลงของมูลค่ายุติธรรมในภายหลังในส่วนของกำไรหรือขาดทุน ทั้งนี้  บริษัทฯ 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</w:t>
      </w:r>
      <w:r w:rsidRPr="005D5E5E">
        <w:rPr>
          <w:rFonts w:asciiTheme="majorBidi" w:hAnsiTheme="majorBidi"/>
          <w:sz w:val="30"/>
          <w:szCs w:val="30"/>
          <w:cs/>
          <w:lang w:val="en-US"/>
        </w:rPr>
        <w:tab/>
        <w:t>น้อยกว่าศูนย์</w:t>
      </w:r>
    </w:p>
    <w:p w14:paraId="690683F2" w14:textId="176DC72D" w:rsidR="005D5E5E" w:rsidRPr="005D5E5E" w:rsidRDefault="005D5E5E" w:rsidP="00075696">
      <w:pPr>
        <w:pStyle w:val="ListParagraph"/>
        <w:numPr>
          <w:ilvl w:val="0"/>
          <w:numId w:val="20"/>
        </w:numPr>
        <w:spacing w:before="240"/>
        <w:ind w:hanging="900"/>
        <w:jc w:val="thaiDistribute"/>
        <w:rPr>
          <w:rFonts w:ascii="Angsana New" w:hAnsi="Angsana New"/>
          <w:sz w:val="30"/>
          <w:szCs w:val="30"/>
        </w:rPr>
      </w:pPr>
      <w:r w:rsidRPr="005D5E5E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</w:p>
    <w:p w14:paraId="4905FF59" w14:textId="5FD7E91A" w:rsidR="005D5E5E" w:rsidRDefault="005D5E5E" w:rsidP="005D5E5E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5D5E5E">
        <w:rPr>
          <w:rFonts w:asciiTheme="majorBidi" w:hAnsiTheme="majorBidi"/>
          <w:sz w:val="30"/>
          <w:szCs w:val="30"/>
          <w:cs/>
          <w:lang w:val="en-US"/>
        </w:rPr>
        <w:t>กำไรต่อหุ้นขั้นพื้นฐานที่แสดงไว้ในงบกำไรขาดทุนเบ็ดเสร็จ คำนวณโดยการหารกำไรหรือขาดทุนสำหรับปีด้วยจำนวนหุ้นสามัญถัวเฉลี่ยถ่วงน้ำหนักที่ถือโดยผู้ถือหุ้นในระหว่างปี</w:t>
      </w:r>
    </w:p>
    <w:p w14:paraId="791669E7" w14:textId="5AF83764" w:rsidR="009C0B8A" w:rsidRPr="009C0B8A" w:rsidRDefault="009C0B8A" w:rsidP="00075696">
      <w:pPr>
        <w:pStyle w:val="ListParagraph"/>
        <w:numPr>
          <w:ilvl w:val="0"/>
          <w:numId w:val="20"/>
        </w:numPr>
        <w:spacing w:before="240"/>
        <w:ind w:hanging="900"/>
        <w:jc w:val="thaiDistribute"/>
        <w:rPr>
          <w:rFonts w:ascii="Angsana New" w:hAnsi="Angsana New"/>
          <w:sz w:val="30"/>
          <w:szCs w:val="30"/>
        </w:rPr>
      </w:pPr>
      <w:r w:rsidRPr="009C0B8A">
        <w:rPr>
          <w:rFonts w:ascii="Angsana New" w:hAnsi="Angsana New"/>
          <w:sz w:val="30"/>
          <w:szCs w:val="30"/>
          <w:cs/>
        </w:rPr>
        <w:t>การวัดมูลค่ายุติธรรม</w:t>
      </w:r>
    </w:p>
    <w:p w14:paraId="7F71D13D" w14:textId="7233C042" w:rsidR="009C0B8A" w:rsidRDefault="009C0B8A" w:rsidP="009C0B8A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9C0B8A">
        <w:rPr>
          <w:rFonts w:asciiTheme="majorBidi" w:hAnsiTheme="majorBidi"/>
          <w:sz w:val="30"/>
          <w:szCs w:val="30"/>
          <w:cs/>
          <w:lang w:val="en-US"/>
        </w:rPr>
        <w:t>มูลค่ายุติธรรม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9C0B8A">
        <w:rPr>
          <w:rFonts w:asciiTheme="majorBidi" w:hAnsiTheme="majorBidi"/>
          <w:sz w:val="30"/>
          <w:szCs w:val="30"/>
          <w:cs/>
          <w:lang w:val="en-US"/>
        </w:rPr>
        <w:t>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 ใช้ราคาเสนอซื้อขายในตลาดที่มีสภาพคล่องในการวัดมูลค่ายุติธรรมของสินทรัพย์และหนี้สิน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</w:t>
      </w:r>
      <w:r w:rsidRPr="009C0B8A">
        <w:rPr>
          <w:rFonts w:asciiTheme="majorBidi" w:hAnsiTheme="majorBidi"/>
          <w:sz w:val="30"/>
          <w:szCs w:val="30"/>
          <w:cs/>
          <w:lang w:val="en-US"/>
        </w:rPr>
        <w:tab/>
        <w:t>ยุติธรรม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9C0B8A">
        <w:rPr>
          <w:rFonts w:asciiTheme="majorBidi" w:hAnsiTheme="majorBidi"/>
          <w:sz w:val="30"/>
          <w:szCs w:val="30"/>
          <w:cs/>
          <w:lang w:val="en-US"/>
        </w:rPr>
        <w:t>โดยใช้เทคนิคการประเมินมูลค่าที่เหมาะสมกับแต่ละสถานการณ์และพยายามใช้ข้อมูลที่สามารถสังเกตได้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9C0B8A">
        <w:rPr>
          <w:rFonts w:asciiTheme="majorBidi" w:hAnsiTheme="majorBidi"/>
          <w:sz w:val="30"/>
          <w:szCs w:val="30"/>
          <w:cs/>
          <w:lang w:val="en-US"/>
        </w:rPr>
        <w:t>ที่เกี่ยวข้องกับสินทรัพย์ หรือหนี้สินที่จะวัดมูลค่ายุติธรรมนั้นให้มากที่สุด</w:t>
      </w:r>
    </w:p>
    <w:p w14:paraId="4663A035" w14:textId="48621886" w:rsidR="009C0B8A" w:rsidRDefault="009C0B8A" w:rsidP="009C0B8A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9C0B8A">
        <w:rPr>
          <w:rFonts w:asciiTheme="majorBidi" w:hAnsiTheme="majorBidi"/>
          <w:sz w:val="30"/>
          <w:szCs w:val="30"/>
          <w:cs/>
          <w:lang w:val="en-US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5BA91FCD" w14:textId="71CFEB14" w:rsidR="009C0B8A" w:rsidRPr="009C0B8A" w:rsidRDefault="009C0B8A" w:rsidP="009C0B8A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9C0B8A">
        <w:rPr>
          <w:rFonts w:asciiTheme="majorBidi" w:hAnsiTheme="majorBidi"/>
          <w:sz w:val="30"/>
          <w:szCs w:val="30"/>
          <w:cs/>
          <w:lang w:val="en-US"/>
        </w:rPr>
        <w:t xml:space="preserve">ระดับ </w:t>
      </w:r>
      <w:r>
        <w:rPr>
          <w:rFonts w:asciiTheme="majorBidi" w:hAnsiTheme="majorBidi"/>
          <w:sz w:val="30"/>
          <w:szCs w:val="30"/>
          <w:lang w:val="en-US"/>
        </w:rPr>
        <w:t>1</w:t>
      </w:r>
      <w:r>
        <w:rPr>
          <w:rFonts w:asciiTheme="majorBidi" w:hAnsiTheme="majorBidi"/>
          <w:sz w:val="30"/>
          <w:szCs w:val="30"/>
          <w:lang w:val="en-US"/>
        </w:rPr>
        <w:tab/>
      </w:r>
      <w:r w:rsidRPr="009C0B8A">
        <w:rPr>
          <w:rFonts w:asciiTheme="majorBidi" w:hAnsiTheme="majorBidi"/>
          <w:sz w:val="30"/>
          <w:szCs w:val="30"/>
          <w:cs/>
          <w:lang w:val="en-US"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235F516" w14:textId="507A5A92" w:rsidR="009C0B8A" w:rsidRPr="009C0B8A" w:rsidRDefault="009C0B8A" w:rsidP="009C0B8A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9C0B8A">
        <w:rPr>
          <w:rFonts w:asciiTheme="majorBidi" w:hAnsiTheme="majorBidi"/>
          <w:sz w:val="30"/>
          <w:szCs w:val="30"/>
          <w:cs/>
          <w:lang w:val="en-US"/>
        </w:rPr>
        <w:t xml:space="preserve">ระดับ </w:t>
      </w:r>
      <w:r>
        <w:rPr>
          <w:rFonts w:asciiTheme="majorBidi" w:hAnsiTheme="majorBidi"/>
          <w:sz w:val="30"/>
          <w:szCs w:val="30"/>
          <w:lang w:val="en-US"/>
        </w:rPr>
        <w:t>2</w:t>
      </w:r>
      <w:r>
        <w:rPr>
          <w:rFonts w:asciiTheme="majorBidi" w:hAnsiTheme="majorBidi"/>
          <w:sz w:val="30"/>
          <w:szCs w:val="30"/>
          <w:lang w:val="en-US"/>
        </w:rPr>
        <w:tab/>
      </w:r>
      <w:r w:rsidRPr="009C0B8A">
        <w:rPr>
          <w:rFonts w:asciiTheme="majorBidi" w:hAnsiTheme="majorBidi"/>
          <w:sz w:val="30"/>
          <w:szCs w:val="30"/>
          <w:cs/>
          <w:lang w:val="en-US"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6539F8C" w14:textId="4AE4AEA6" w:rsidR="009C0B8A" w:rsidRDefault="009C0B8A" w:rsidP="009C0B8A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9C0B8A">
        <w:rPr>
          <w:rFonts w:asciiTheme="majorBidi" w:hAnsiTheme="majorBidi"/>
          <w:sz w:val="30"/>
          <w:szCs w:val="30"/>
          <w:cs/>
          <w:lang w:val="en-US"/>
        </w:rPr>
        <w:t xml:space="preserve">ระดับ </w:t>
      </w:r>
      <w:r>
        <w:rPr>
          <w:rFonts w:asciiTheme="majorBidi" w:hAnsiTheme="majorBidi"/>
          <w:sz w:val="30"/>
          <w:szCs w:val="30"/>
          <w:lang w:val="en-US"/>
        </w:rPr>
        <w:t>3</w:t>
      </w:r>
      <w:r>
        <w:rPr>
          <w:rFonts w:asciiTheme="majorBidi" w:hAnsiTheme="majorBidi"/>
          <w:sz w:val="30"/>
          <w:szCs w:val="30"/>
          <w:lang w:val="en-US"/>
        </w:rPr>
        <w:tab/>
      </w:r>
      <w:r w:rsidRPr="009C0B8A">
        <w:rPr>
          <w:rFonts w:asciiTheme="majorBidi" w:hAnsiTheme="majorBidi"/>
          <w:sz w:val="30"/>
          <w:szCs w:val="30"/>
          <w:cs/>
          <w:lang w:val="en-US"/>
        </w:rPr>
        <w:t>ใช้ข้อมูลที่ไม่สามารถสังเกตได้ เช่น ข้อมูลเกี่ยวกับกระแสเงินสดในอนาคตที่กิจการประมาณขึ้น</w:t>
      </w:r>
    </w:p>
    <w:p w14:paraId="7735D323" w14:textId="6966C178" w:rsidR="009C0B8A" w:rsidRDefault="009C0B8A" w:rsidP="009C0B8A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9C0B8A">
        <w:rPr>
          <w:rFonts w:asciiTheme="majorBidi" w:hAnsiTheme="majorBidi"/>
          <w:sz w:val="30"/>
          <w:szCs w:val="30"/>
          <w:cs/>
          <w:lang w:val="en-US"/>
        </w:rPr>
        <w:t>ทุกวันสิ้นรอบระยะเวลารายงาน บริษัทฯ 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56A8E0A1" w14:textId="77777777" w:rsidR="00AB395C" w:rsidRDefault="00AB395C" w:rsidP="009C0B8A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5033F0CD" w14:textId="77777777" w:rsidR="00AB395C" w:rsidRDefault="00AB395C" w:rsidP="009C0B8A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5616E020" w14:textId="77777777" w:rsidR="00AB395C" w:rsidRDefault="00AB395C" w:rsidP="009C0B8A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28495A95" w14:textId="2B2E78CF" w:rsidR="00F15D2D" w:rsidRPr="006A43E1" w:rsidRDefault="006A43E1">
      <w:pPr>
        <w:numPr>
          <w:ilvl w:val="0"/>
          <w:numId w:val="5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6A43E1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รายการธุรกิจกับบุคคลและกิจการที่เกี่ยวข้องกัน</w:t>
      </w:r>
    </w:p>
    <w:p w14:paraId="10B0A765" w14:textId="77EE876C" w:rsidR="00945202" w:rsidRPr="004B4B94" w:rsidRDefault="00ED2245" w:rsidP="00F15D2D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D2245">
        <w:rPr>
          <w:rFonts w:ascii="Angsana New" w:hAnsi="Angsana New"/>
          <w:color w:val="000000" w:themeColor="text1"/>
          <w:sz w:val="30"/>
          <w:szCs w:val="30"/>
          <w:cs/>
        </w:rPr>
        <w:t>ในระหว่าง</w:t>
      </w:r>
      <w:r w:rsidR="007B2254">
        <w:rPr>
          <w:rFonts w:ascii="Angsana New" w:hAnsi="Angsana New" w:hint="cs"/>
          <w:color w:val="000000" w:themeColor="text1"/>
          <w:sz w:val="30"/>
          <w:szCs w:val="30"/>
          <w:cs/>
        </w:rPr>
        <w:t>ปี</w:t>
      </w:r>
      <w:r w:rsidRPr="00ED2245">
        <w:rPr>
          <w:rFonts w:ascii="Angsana New" w:hAnsi="Angsana New"/>
          <w:color w:val="000000" w:themeColor="text1"/>
          <w:sz w:val="30"/>
          <w:szCs w:val="30"/>
          <w:cs/>
        </w:rPr>
        <w:t xml:space="preserve"> บริษัทฯ</w:t>
      </w:r>
      <w:r w:rsidR="00CB7BB4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Pr="00ED2245">
        <w:rPr>
          <w:rFonts w:ascii="Angsana New" w:hAnsi="Angsana New"/>
          <w:color w:val="000000" w:themeColor="text1"/>
          <w:sz w:val="30"/>
          <w:szCs w:val="30"/>
          <w:cs/>
        </w:rPr>
        <w:t>มีรายการธุรกิจที่สำคัญกับบุคคลหรือกิจการที่เกี่ยวข้องกัน</w:t>
      </w:r>
      <w:r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D2245">
        <w:rPr>
          <w:rFonts w:ascii="Angsana New" w:hAnsi="Angsana New"/>
          <w:color w:val="000000" w:themeColor="text1"/>
          <w:sz w:val="30"/>
          <w:szCs w:val="30"/>
          <w:cs/>
        </w:rPr>
        <w:t>รายการธุรกิจดังกล่าวเป็นไปตามเงื่อนไขและเกณฑ์ตามที่ตกลงกันระหว่างบริษัทฯ และบุคคลหรือกิจการที่เกี่ยวข้องกันเหล่านั้น</w:t>
      </w:r>
      <w:r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D2245">
        <w:rPr>
          <w:rFonts w:ascii="Angsana New" w:hAnsi="Angsana New"/>
          <w:color w:val="000000" w:themeColor="text1"/>
          <w:sz w:val="30"/>
          <w:szCs w:val="30"/>
          <w:cs/>
        </w:rPr>
        <w:t>ซึ่งเป็นไป</w:t>
      </w:r>
      <w:r w:rsidRPr="004B4B94">
        <w:rPr>
          <w:rFonts w:ascii="Angsana New" w:hAnsi="Angsana New"/>
          <w:color w:val="000000" w:themeColor="text1"/>
          <w:sz w:val="30"/>
          <w:szCs w:val="30"/>
          <w:cs/>
        </w:rPr>
        <w:t>ตามปกติธุรกิจโดยสามารถสรุปได้ดังนี้</w:t>
      </w:r>
    </w:p>
    <w:p w14:paraId="08AE1202" w14:textId="3A0423FC" w:rsidR="004B4B94" w:rsidRPr="00F353AD" w:rsidRDefault="004B4B94">
      <w:pPr>
        <w:pStyle w:val="ListParagraph"/>
        <w:numPr>
          <w:ilvl w:val="1"/>
          <w:numId w:val="11"/>
        </w:numPr>
        <w:tabs>
          <w:tab w:val="left" w:pos="540"/>
        </w:tabs>
        <w:ind w:hanging="180"/>
        <w:outlineLvl w:val="0"/>
        <w:rPr>
          <w:rFonts w:ascii="Angsana New" w:hAnsi="Angsana New"/>
          <w:sz w:val="30"/>
          <w:szCs w:val="30"/>
        </w:rPr>
      </w:pPr>
      <w:r w:rsidRPr="00F353AD">
        <w:rPr>
          <w:rFonts w:ascii="Angsana New" w:hAnsi="Angsana New"/>
          <w:sz w:val="30"/>
          <w:szCs w:val="30"/>
          <w:cs/>
        </w:rPr>
        <w:t>ลักษณะความสัมพันธ์และนโยบายในการกำหนดราคาระหว่างบุคคลและกิจการที่เกี่ยวข้องกันมีดังนี้</w:t>
      </w:r>
    </w:p>
    <w:tbl>
      <w:tblPr>
        <w:tblW w:w="10596" w:type="dxa"/>
        <w:tblInd w:w="-318" w:type="dxa"/>
        <w:tblLook w:val="04A0" w:firstRow="1" w:lastRow="0" w:firstColumn="1" w:lastColumn="0" w:noHBand="0" w:noVBand="1"/>
      </w:tblPr>
      <w:tblGrid>
        <w:gridCol w:w="391"/>
        <w:gridCol w:w="2915"/>
        <w:gridCol w:w="2610"/>
        <w:gridCol w:w="2160"/>
        <w:gridCol w:w="2520"/>
      </w:tblGrid>
      <w:tr w:rsidR="00A611C0" w:rsidRPr="00494247" w14:paraId="0645F2CF" w14:textId="77777777" w:rsidTr="00F65FC8">
        <w:tc>
          <w:tcPr>
            <w:tcW w:w="3306" w:type="dxa"/>
            <w:gridSpan w:val="2"/>
            <w:shd w:val="clear" w:color="auto" w:fill="auto"/>
          </w:tcPr>
          <w:p w14:paraId="60627318" w14:textId="77777777" w:rsidR="00A611C0" w:rsidRPr="00494247" w:rsidRDefault="00A611C0" w:rsidP="00413A0C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กิจการและบุคคลที่เกี่ยวข้องกัน</w:t>
            </w:r>
          </w:p>
        </w:tc>
        <w:tc>
          <w:tcPr>
            <w:tcW w:w="2610" w:type="dxa"/>
          </w:tcPr>
          <w:p w14:paraId="52DD9EBA" w14:textId="3AAD69B0" w:rsidR="00A611C0" w:rsidRPr="00494247" w:rsidRDefault="00F65FC8" w:rsidP="00413A0C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2160" w:type="dxa"/>
            <w:shd w:val="clear" w:color="auto" w:fill="auto"/>
          </w:tcPr>
          <w:p w14:paraId="3BE65535" w14:textId="73864E56" w:rsidR="00A611C0" w:rsidRPr="00494247" w:rsidRDefault="00F65FC8" w:rsidP="00413A0C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รายการค้า</w:t>
            </w:r>
          </w:p>
        </w:tc>
        <w:tc>
          <w:tcPr>
            <w:tcW w:w="2520" w:type="dxa"/>
            <w:shd w:val="clear" w:color="auto" w:fill="auto"/>
          </w:tcPr>
          <w:p w14:paraId="0E5FA4E7" w14:textId="6D85452A" w:rsidR="00A611C0" w:rsidRPr="00494247" w:rsidRDefault="00A611C0" w:rsidP="00413A0C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นโยบาย</w:t>
            </w:r>
            <w:r w:rsidR="00F65FC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กำหนดราคา</w:t>
            </w:r>
          </w:p>
        </w:tc>
      </w:tr>
      <w:tr w:rsidR="00A611C0" w:rsidRPr="00494247" w14:paraId="2FAE47C3" w14:textId="77777777" w:rsidTr="00F65FC8">
        <w:tc>
          <w:tcPr>
            <w:tcW w:w="391" w:type="dxa"/>
            <w:shd w:val="clear" w:color="auto" w:fill="auto"/>
          </w:tcPr>
          <w:p w14:paraId="4480AE37" w14:textId="77777777" w:rsidR="00A611C0" w:rsidRPr="00494247" w:rsidRDefault="00A611C0" w:rsidP="00413A0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915" w:type="dxa"/>
            <w:shd w:val="clear" w:color="auto" w:fill="auto"/>
          </w:tcPr>
          <w:p w14:paraId="17A8449B" w14:textId="531BDC35" w:rsidR="00A611C0" w:rsidRPr="00494247" w:rsidRDefault="00F65FC8" w:rsidP="00413A0C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5F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ฟังก์ชั่น มารีน จำกัด</w:t>
            </w:r>
          </w:p>
        </w:tc>
        <w:tc>
          <w:tcPr>
            <w:tcW w:w="2610" w:type="dxa"/>
          </w:tcPr>
          <w:p w14:paraId="156660EA" w14:textId="5BD1AA0B" w:rsidR="00A611C0" w:rsidRPr="00494247" w:rsidRDefault="00F65FC8" w:rsidP="00D6406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65FC8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กรรมการและผู้ถือหุ้นร่วมกัน</w:t>
            </w:r>
          </w:p>
        </w:tc>
        <w:tc>
          <w:tcPr>
            <w:tcW w:w="2160" w:type="dxa"/>
            <w:shd w:val="clear" w:color="auto" w:fill="auto"/>
          </w:tcPr>
          <w:p w14:paraId="2D5CB2DF" w14:textId="174A5210" w:rsidR="00A611C0" w:rsidRPr="00494247" w:rsidRDefault="00F65FC8" w:rsidP="00413A0C">
            <w:pPr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  <w:cs/>
              </w:rPr>
              <w:t>ให้เช่าพื้นที่สำนักงาน</w:t>
            </w:r>
          </w:p>
        </w:tc>
        <w:tc>
          <w:tcPr>
            <w:tcW w:w="2520" w:type="dxa"/>
            <w:shd w:val="clear" w:color="auto" w:fill="auto"/>
          </w:tcPr>
          <w:p w14:paraId="5846D034" w14:textId="4345B158" w:rsidR="00A611C0" w:rsidRPr="00494247" w:rsidRDefault="00F65FC8" w:rsidP="00413A0C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65F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ราคาตามสัญญา</w:t>
            </w:r>
          </w:p>
        </w:tc>
      </w:tr>
      <w:tr w:rsidR="00A611C0" w:rsidRPr="00494247" w14:paraId="17EC7C5D" w14:textId="77777777" w:rsidTr="00F65FC8">
        <w:tc>
          <w:tcPr>
            <w:tcW w:w="391" w:type="dxa"/>
            <w:shd w:val="clear" w:color="auto" w:fill="auto"/>
          </w:tcPr>
          <w:p w14:paraId="4C03DAC2" w14:textId="77777777" w:rsidR="00A611C0" w:rsidRPr="00494247" w:rsidRDefault="00A611C0" w:rsidP="00413A0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15" w:type="dxa"/>
            <w:shd w:val="clear" w:color="auto" w:fill="auto"/>
          </w:tcPr>
          <w:p w14:paraId="4AEC12ED" w14:textId="77777777" w:rsidR="00A611C0" w:rsidRPr="00494247" w:rsidRDefault="00A611C0" w:rsidP="00413A0C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13886998" w14:textId="77777777" w:rsidR="00A611C0" w:rsidRPr="00494247" w:rsidRDefault="00A611C0" w:rsidP="00D6406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5D9EEEC1" w14:textId="64871F67" w:rsidR="00A611C0" w:rsidRPr="00494247" w:rsidRDefault="00F65FC8" w:rsidP="00413A0C">
            <w:pPr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  <w:cs/>
              </w:rPr>
              <w:t>ขายสินค้าและบริการ</w:t>
            </w:r>
          </w:p>
        </w:tc>
        <w:tc>
          <w:tcPr>
            <w:tcW w:w="2520" w:type="dxa"/>
            <w:shd w:val="clear" w:color="auto" w:fill="auto"/>
          </w:tcPr>
          <w:p w14:paraId="353A4817" w14:textId="7824D629" w:rsidR="00A611C0" w:rsidRPr="00494247" w:rsidRDefault="00F65FC8" w:rsidP="00413A0C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5F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ราคาตลาด</w:t>
            </w:r>
          </w:p>
        </w:tc>
      </w:tr>
      <w:tr w:rsidR="00D64060" w:rsidRPr="00494247" w14:paraId="66CEE2F8" w14:textId="77777777" w:rsidTr="00F65FC8">
        <w:tc>
          <w:tcPr>
            <w:tcW w:w="391" w:type="dxa"/>
            <w:shd w:val="clear" w:color="auto" w:fill="auto"/>
          </w:tcPr>
          <w:p w14:paraId="210B2A0C" w14:textId="3D2E8C20" w:rsidR="00D64060" w:rsidRPr="00D64060" w:rsidRDefault="00D64060" w:rsidP="00413A0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915" w:type="dxa"/>
            <w:shd w:val="clear" w:color="auto" w:fill="auto"/>
          </w:tcPr>
          <w:p w14:paraId="4458E1D4" w14:textId="631E1A13" w:rsidR="00D64060" w:rsidRPr="00494247" w:rsidRDefault="00D64060" w:rsidP="00413A0C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640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ศรีชงโค จำกัด</w:t>
            </w:r>
          </w:p>
        </w:tc>
        <w:tc>
          <w:tcPr>
            <w:tcW w:w="2610" w:type="dxa"/>
          </w:tcPr>
          <w:p w14:paraId="20DC6932" w14:textId="45A1FA96" w:rsidR="00D64060" w:rsidRDefault="00D64060" w:rsidP="00D6406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64060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กรรมการและผู้ถือหุ้นร่วมกัน</w:t>
            </w:r>
          </w:p>
        </w:tc>
        <w:tc>
          <w:tcPr>
            <w:tcW w:w="2160" w:type="dxa"/>
            <w:shd w:val="clear" w:color="auto" w:fill="auto"/>
          </w:tcPr>
          <w:p w14:paraId="42BC5B36" w14:textId="27CEB8FB" w:rsidR="00D64060" w:rsidRPr="00F65FC8" w:rsidRDefault="004B4B94" w:rsidP="00413A0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B4B94">
              <w:rPr>
                <w:rFonts w:ascii="Angsana New" w:hAnsi="Angsana New"/>
                <w:sz w:val="30"/>
                <w:szCs w:val="30"/>
                <w:cs/>
              </w:rPr>
              <w:t>ให้เช่าพื้นที่สำนักงาน</w:t>
            </w:r>
          </w:p>
        </w:tc>
        <w:tc>
          <w:tcPr>
            <w:tcW w:w="2520" w:type="dxa"/>
            <w:shd w:val="clear" w:color="auto" w:fill="auto"/>
          </w:tcPr>
          <w:p w14:paraId="4F03FB5C" w14:textId="06520467" w:rsidR="00D64060" w:rsidRPr="00F65FC8" w:rsidRDefault="004B4B94" w:rsidP="00413A0C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4B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ราคาตามสัญญา</w:t>
            </w:r>
          </w:p>
        </w:tc>
      </w:tr>
      <w:tr w:rsidR="004B4B94" w:rsidRPr="00494247" w14:paraId="0128E137" w14:textId="77777777" w:rsidTr="00F65FC8">
        <w:tc>
          <w:tcPr>
            <w:tcW w:w="391" w:type="dxa"/>
            <w:shd w:val="clear" w:color="auto" w:fill="auto"/>
          </w:tcPr>
          <w:p w14:paraId="373C11D4" w14:textId="77777777" w:rsidR="004B4B94" w:rsidRDefault="004B4B94" w:rsidP="00413A0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915" w:type="dxa"/>
            <w:shd w:val="clear" w:color="auto" w:fill="auto"/>
          </w:tcPr>
          <w:p w14:paraId="1684D200" w14:textId="77777777" w:rsidR="004B4B94" w:rsidRPr="00D64060" w:rsidRDefault="004B4B94" w:rsidP="00413A0C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007917A1" w14:textId="77777777" w:rsidR="004B4B94" w:rsidRPr="00D64060" w:rsidRDefault="004B4B94" w:rsidP="00D6406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408C35DC" w14:textId="20CCA9DD" w:rsidR="004B4B94" w:rsidRPr="004B4B94" w:rsidRDefault="004B4B94" w:rsidP="00413A0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B4B94">
              <w:rPr>
                <w:rFonts w:ascii="Angsana New" w:hAnsi="Angsana New"/>
                <w:sz w:val="30"/>
                <w:szCs w:val="30"/>
                <w:cs/>
              </w:rPr>
              <w:t>ขายสินค้าและบริการ</w:t>
            </w:r>
          </w:p>
        </w:tc>
        <w:tc>
          <w:tcPr>
            <w:tcW w:w="2520" w:type="dxa"/>
            <w:shd w:val="clear" w:color="auto" w:fill="auto"/>
          </w:tcPr>
          <w:p w14:paraId="5DFAFF81" w14:textId="38CBCB0A" w:rsidR="004B4B94" w:rsidRPr="00F65FC8" w:rsidRDefault="004B4B94" w:rsidP="00413A0C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4B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ราคาตลาด</w:t>
            </w:r>
          </w:p>
        </w:tc>
      </w:tr>
      <w:tr w:rsidR="004B4B94" w:rsidRPr="00494247" w14:paraId="7AFEDC62" w14:textId="77777777" w:rsidTr="00F65FC8">
        <w:tc>
          <w:tcPr>
            <w:tcW w:w="391" w:type="dxa"/>
            <w:shd w:val="clear" w:color="auto" w:fill="auto"/>
          </w:tcPr>
          <w:p w14:paraId="4D9E7C32" w14:textId="77777777" w:rsidR="004B4B94" w:rsidRDefault="004B4B94" w:rsidP="00413A0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915" w:type="dxa"/>
            <w:shd w:val="clear" w:color="auto" w:fill="auto"/>
          </w:tcPr>
          <w:p w14:paraId="540F60EE" w14:textId="77777777" w:rsidR="004B4B94" w:rsidRPr="00D64060" w:rsidRDefault="004B4B94" w:rsidP="00413A0C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6D067156" w14:textId="77777777" w:rsidR="004B4B94" w:rsidRPr="00D64060" w:rsidRDefault="004B4B94" w:rsidP="00D6406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2B36D925" w14:textId="12207128" w:rsidR="004B4B94" w:rsidRPr="004B4B94" w:rsidRDefault="004B4B94" w:rsidP="00413A0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B4B94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2520" w:type="dxa"/>
            <w:shd w:val="clear" w:color="auto" w:fill="auto"/>
          </w:tcPr>
          <w:p w14:paraId="72351F4E" w14:textId="3F87A282" w:rsidR="004B4B94" w:rsidRPr="00F65FC8" w:rsidRDefault="004B4B94" w:rsidP="00413A0C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4B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ราคาตลาด</w:t>
            </w:r>
          </w:p>
        </w:tc>
      </w:tr>
      <w:tr w:rsidR="00075696" w:rsidRPr="00494247" w14:paraId="59C82E41" w14:textId="77777777" w:rsidTr="00F65FC8">
        <w:tc>
          <w:tcPr>
            <w:tcW w:w="391" w:type="dxa"/>
            <w:shd w:val="clear" w:color="auto" w:fill="auto"/>
          </w:tcPr>
          <w:p w14:paraId="00BF1AF9" w14:textId="7F3AD3FB" w:rsidR="00075696" w:rsidRDefault="00075696" w:rsidP="0007569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2915" w:type="dxa"/>
            <w:shd w:val="clear" w:color="auto" w:fill="auto"/>
          </w:tcPr>
          <w:p w14:paraId="3E7A7A0E" w14:textId="14E01E35" w:rsidR="00075696" w:rsidRPr="004B4B94" w:rsidRDefault="00075696" w:rsidP="00075696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ฟังก์ชั่น กรุ๊ป จำกัด</w:t>
            </w:r>
          </w:p>
        </w:tc>
        <w:tc>
          <w:tcPr>
            <w:tcW w:w="2610" w:type="dxa"/>
          </w:tcPr>
          <w:p w14:paraId="7BA93C62" w14:textId="0C3FCF27" w:rsidR="00075696" w:rsidRPr="004B4B94" w:rsidRDefault="00075696" w:rsidP="0007569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B4B94">
              <w:rPr>
                <w:rFonts w:ascii="Angsana New" w:hAnsi="Angsana New"/>
                <w:sz w:val="30"/>
                <w:szCs w:val="30"/>
                <w:cs/>
              </w:rPr>
              <w:t>ผู้ถือหุ้นใหญ่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86150F">
              <w:rPr>
                <w:rFonts w:ascii="Angsana New" w:hAnsi="Angsana New" w:hint="cs"/>
                <w:sz w:val="30"/>
                <w:szCs w:val="30"/>
                <w:cs/>
              </w:rPr>
              <w:t>61.65</w:t>
            </w:r>
            <w:r w:rsidRPr="004B4B94">
              <w:rPr>
                <w:rFonts w:ascii="Angsana New" w:hAnsi="Angsana New"/>
                <w:sz w:val="30"/>
                <w:szCs w:val="30"/>
                <w:cs/>
              </w:rPr>
              <w:t>และกรรมการ</w:t>
            </w:r>
            <w:r w:rsidR="00D57060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  <w:tc>
          <w:tcPr>
            <w:tcW w:w="2160" w:type="dxa"/>
            <w:shd w:val="clear" w:color="auto" w:fill="auto"/>
          </w:tcPr>
          <w:p w14:paraId="267E63FB" w14:textId="16084C0C" w:rsidR="00075696" w:rsidRPr="004B4B94" w:rsidRDefault="00075696" w:rsidP="0007569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ขายสินทรัพย์ถาวร</w:t>
            </w:r>
          </w:p>
        </w:tc>
        <w:tc>
          <w:tcPr>
            <w:tcW w:w="2520" w:type="dxa"/>
            <w:shd w:val="clear" w:color="auto" w:fill="auto"/>
          </w:tcPr>
          <w:p w14:paraId="59CE48B5" w14:textId="68719DAB" w:rsidR="00075696" w:rsidRPr="004B4B94" w:rsidRDefault="00075696" w:rsidP="00075696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ราคาที่ตกลงกัน</w:t>
            </w:r>
          </w:p>
        </w:tc>
      </w:tr>
      <w:tr w:rsidR="004B4B94" w:rsidRPr="00494247" w14:paraId="25CD6E0B" w14:textId="77777777" w:rsidTr="00F65FC8">
        <w:tc>
          <w:tcPr>
            <w:tcW w:w="391" w:type="dxa"/>
            <w:shd w:val="clear" w:color="auto" w:fill="auto"/>
          </w:tcPr>
          <w:p w14:paraId="0119584D" w14:textId="3846AF1A" w:rsidR="004B4B94" w:rsidRDefault="00075696" w:rsidP="00413A0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915" w:type="dxa"/>
            <w:shd w:val="clear" w:color="auto" w:fill="auto"/>
          </w:tcPr>
          <w:p w14:paraId="445D3945" w14:textId="65AF4874" w:rsidR="004B4B94" w:rsidRPr="00D64060" w:rsidRDefault="004B4B94" w:rsidP="00413A0C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4B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2610" w:type="dxa"/>
          </w:tcPr>
          <w:p w14:paraId="476AF35A" w14:textId="55A13370" w:rsidR="004B4B94" w:rsidRPr="00D64060" w:rsidRDefault="004B4B94" w:rsidP="00D6406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B4B94">
              <w:rPr>
                <w:rFonts w:ascii="Angsana New" w:hAnsi="Angsana New"/>
                <w:sz w:val="30"/>
                <w:szCs w:val="30"/>
                <w:cs/>
              </w:rPr>
              <w:t>ผู้ถือหุ้นใหญ่และกรรมการ</w:t>
            </w:r>
          </w:p>
        </w:tc>
        <w:tc>
          <w:tcPr>
            <w:tcW w:w="2160" w:type="dxa"/>
            <w:shd w:val="clear" w:color="auto" w:fill="auto"/>
          </w:tcPr>
          <w:p w14:paraId="6D06A8C5" w14:textId="5F7EC55B" w:rsidR="004B4B94" w:rsidRPr="004B4B94" w:rsidRDefault="004B4B94" w:rsidP="00413A0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B4B94">
              <w:rPr>
                <w:rFonts w:ascii="Angsana New" w:hAnsi="Angsana New"/>
                <w:sz w:val="30"/>
                <w:szCs w:val="30"/>
                <w:cs/>
              </w:rPr>
              <w:t>การค้ำประกันเงิน</w:t>
            </w:r>
          </w:p>
        </w:tc>
        <w:tc>
          <w:tcPr>
            <w:tcW w:w="2520" w:type="dxa"/>
            <w:shd w:val="clear" w:color="auto" w:fill="auto"/>
          </w:tcPr>
          <w:p w14:paraId="33858F0B" w14:textId="721E08C2" w:rsidR="004B4B94" w:rsidRPr="00F65FC8" w:rsidRDefault="004B4B94" w:rsidP="00413A0C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4B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ไม่มีค่าตอบแทน</w:t>
            </w:r>
          </w:p>
        </w:tc>
      </w:tr>
      <w:tr w:rsidR="004B4B94" w:rsidRPr="00494247" w14:paraId="691D0D98" w14:textId="77777777" w:rsidTr="00F65FC8">
        <w:tc>
          <w:tcPr>
            <w:tcW w:w="391" w:type="dxa"/>
            <w:shd w:val="clear" w:color="auto" w:fill="auto"/>
          </w:tcPr>
          <w:p w14:paraId="75E3C243" w14:textId="77777777" w:rsidR="004B4B94" w:rsidRDefault="004B4B94" w:rsidP="00413A0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915" w:type="dxa"/>
            <w:shd w:val="clear" w:color="auto" w:fill="auto"/>
          </w:tcPr>
          <w:p w14:paraId="3DA085F7" w14:textId="77777777" w:rsidR="004B4B94" w:rsidRPr="004B4B94" w:rsidRDefault="004B4B94" w:rsidP="00413A0C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524037DC" w14:textId="77777777" w:rsidR="004B4B94" w:rsidRPr="004B4B94" w:rsidRDefault="004B4B94" w:rsidP="00D6406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04ABD8AE" w14:textId="370668CE" w:rsidR="004B4B94" w:rsidRPr="004B4B94" w:rsidRDefault="004B4B94" w:rsidP="00413A0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B4B94">
              <w:rPr>
                <w:rFonts w:ascii="Angsana New" w:hAnsi="Angsana New"/>
                <w:sz w:val="30"/>
                <w:szCs w:val="30"/>
                <w:cs/>
              </w:rPr>
              <w:t>ขายสินค้าและบริการ</w:t>
            </w:r>
          </w:p>
        </w:tc>
        <w:tc>
          <w:tcPr>
            <w:tcW w:w="2520" w:type="dxa"/>
            <w:shd w:val="clear" w:color="auto" w:fill="auto"/>
          </w:tcPr>
          <w:p w14:paraId="4FA431F3" w14:textId="2C8DE869" w:rsidR="004B4B94" w:rsidRPr="00F65FC8" w:rsidRDefault="004B4B94" w:rsidP="00413A0C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4B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ราคาตลาด</w:t>
            </w:r>
          </w:p>
        </w:tc>
      </w:tr>
    </w:tbl>
    <w:p w14:paraId="4D7C527E" w14:textId="77777777" w:rsidR="00CE2074" w:rsidRDefault="00CE2074" w:rsidP="00CE2074">
      <w:pPr>
        <w:pStyle w:val="ListParagraph"/>
        <w:tabs>
          <w:tab w:val="left" w:pos="540"/>
        </w:tabs>
        <w:outlineLvl w:val="0"/>
        <w:rPr>
          <w:rFonts w:ascii="Angsana New" w:hAnsi="Angsana New"/>
          <w:sz w:val="30"/>
          <w:szCs w:val="30"/>
        </w:rPr>
      </w:pPr>
    </w:p>
    <w:p w14:paraId="780C8FC8" w14:textId="77777777" w:rsidR="00CE2074" w:rsidRDefault="00CE2074" w:rsidP="00CE2074">
      <w:pPr>
        <w:pStyle w:val="ListParagraph"/>
        <w:tabs>
          <w:tab w:val="left" w:pos="540"/>
        </w:tabs>
        <w:outlineLvl w:val="0"/>
        <w:rPr>
          <w:rFonts w:ascii="Angsana New" w:hAnsi="Angsana New"/>
          <w:sz w:val="30"/>
          <w:szCs w:val="30"/>
        </w:rPr>
      </w:pPr>
    </w:p>
    <w:p w14:paraId="6685BD8F" w14:textId="048E3DD9" w:rsidR="00CE2074" w:rsidRPr="00CE2074" w:rsidRDefault="009450DF" w:rsidP="00CE2074">
      <w:pPr>
        <w:pStyle w:val="ListParagraph"/>
        <w:numPr>
          <w:ilvl w:val="1"/>
          <w:numId w:val="11"/>
        </w:numPr>
        <w:tabs>
          <w:tab w:val="left" w:pos="540"/>
        </w:tabs>
        <w:ind w:hanging="180"/>
        <w:outlineLvl w:val="0"/>
        <w:rPr>
          <w:rFonts w:ascii="Angsana New" w:hAnsi="Angsana New"/>
          <w:sz w:val="30"/>
          <w:szCs w:val="30"/>
        </w:rPr>
      </w:pPr>
      <w:r w:rsidRPr="009450DF">
        <w:rPr>
          <w:rFonts w:ascii="Angsana New" w:hAnsi="Angsana New"/>
          <w:sz w:val="30"/>
          <w:szCs w:val="30"/>
          <w:cs/>
        </w:rPr>
        <w:t>รายการในงบแสดงฐานะการเงิน</w:t>
      </w:r>
    </w:p>
    <w:p w14:paraId="6729D132" w14:textId="219C1537" w:rsidR="00D64CD4" w:rsidRPr="009450DF" w:rsidRDefault="00D64CD4" w:rsidP="00D64CD4">
      <w:pPr>
        <w:pStyle w:val="ListParagraph"/>
        <w:tabs>
          <w:tab w:val="left" w:pos="540"/>
        </w:tabs>
        <w:ind w:left="900"/>
        <w:outlineLvl w:val="0"/>
        <w:rPr>
          <w:rFonts w:ascii="Angsana New" w:hAnsi="Angsana New"/>
          <w:sz w:val="30"/>
          <w:szCs w:val="30"/>
        </w:rPr>
      </w:pPr>
      <w:r w:rsidRPr="00D64CD4">
        <w:rPr>
          <w:rFonts w:ascii="Angsana New" w:hAnsi="Angsana New"/>
          <w:sz w:val="30"/>
          <w:szCs w:val="30"/>
          <w:cs/>
        </w:rPr>
        <w:t xml:space="preserve">ยอดคงเหลือกับบุคคลและกิจการที่เกี่ยวข้องกัน ณ วันที่ </w:t>
      </w:r>
      <w:r w:rsidR="005923A0">
        <w:rPr>
          <w:rFonts w:ascii="Angsana New" w:hAnsi="Angsana New"/>
          <w:sz w:val="30"/>
          <w:szCs w:val="30"/>
        </w:rPr>
        <w:t>3</w:t>
      </w:r>
      <w:r w:rsidR="001E1782">
        <w:rPr>
          <w:rFonts w:ascii="Angsana New" w:hAnsi="Angsana New"/>
          <w:sz w:val="30"/>
          <w:szCs w:val="30"/>
        </w:rPr>
        <w:t>1</w:t>
      </w:r>
      <w:r w:rsidRPr="00D64CD4">
        <w:rPr>
          <w:rFonts w:ascii="Angsana New" w:hAnsi="Angsana New"/>
          <w:sz w:val="30"/>
          <w:szCs w:val="30"/>
          <w:cs/>
        </w:rPr>
        <w:t xml:space="preserve"> </w:t>
      </w:r>
      <w:r w:rsidR="001E1782">
        <w:rPr>
          <w:rFonts w:ascii="Angsana New" w:hAnsi="Angsana New" w:hint="cs"/>
          <w:sz w:val="30"/>
          <w:szCs w:val="30"/>
          <w:cs/>
        </w:rPr>
        <w:t>ธันวาคม</w:t>
      </w:r>
      <w:r w:rsidRPr="00D64CD4">
        <w:rPr>
          <w:rFonts w:ascii="Angsana New" w:hAnsi="Angsana New"/>
          <w:sz w:val="30"/>
          <w:szCs w:val="30"/>
          <w:cs/>
        </w:rPr>
        <w:t xml:space="preserve"> </w:t>
      </w:r>
      <w:r w:rsidR="005923A0">
        <w:rPr>
          <w:rFonts w:ascii="Angsana New" w:hAnsi="Angsana New"/>
          <w:sz w:val="30"/>
          <w:szCs w:val="30"/>
        </w:rPr>
        <w:t>2565</w:t>
      </w:r>
      <w:r w:rsidRPr="00D64CD4">
        <w:rPr>
          <w:rFonts w:ascii="Angsana New" w:hAnsi="Angsana New"/>
          <w:sz w:val="30"/>
          <w:szCs w:val="30"/>
          <w:cs/>
        </w:rPr>
        <w:t xml:space="preserve"> และ </w:t>
      </w:r>
      <w:r w:rsidR="005923A0">
        <w:rPr>
          <w:rFonts w:ascii="Angsana New" w:hAnsi="Angsana New"/>
          <w:sz w:val="30"/>
          <w:szCs w:val="30"/>
        </w:rPr>
        <w:t>2564</w:t>
      </w:r>
      <w:r w:rsidRPr="00D64CD4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254" w:type="dxa"/>
        <w:tblInd w:w="108" w:type="dxa"/>
        <w:shd w:val="clear" w:color="auto" w:fill="FFFF00"/>
        <w:tblLook w:val="04A0" w:firstRow="1" w:lastRow="0" w:firstColumn="1" w:lastColumn="0" w:noHBand="0" w:noVBand="1"/>
      </w:tblPr>
      <w:tblGrid>
        <w:gridCol w:w="5040"/>
        <w:gridCol w:w="1987"/>
        <w:gridCol w:w="240"/>
        <w:gridCol w:w="1987"/>
      </w:tblGrid>
      <w:tr w:rsidR="00414342" w:rsidRPr="00775D86" w14:paraId="7C2478C0" w14:textId="77777777" w:rsidTr="00CC3B5F">
        <w:tc>
          <w:tcPr>
            <w:tcW w:w="5040" w:type="dxa"/>
            <w:shd w:val="clear" w:color="auto" w:fill="auto"/>
          </w:tcPr>
          <w:p w14:paraId="021FCE6B" w14:textId="77777777" w:rsidR="00414342" w:rsidRPr="00775D86" w:rsidRDefault="00414342" w:rsidP="00413A0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</w:tcPr>
          <w:p w14:paraId="3794FA7E" w14:textId="77777777" w:rsidR="00414342" w:rsidRPr="00775D86" w:rsidRDefault="00414342" w:rsidP="00413A0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695A8FEF" w14:textId="77777777" w:rsidR="00414342" w:rsidRPr="00775D86" w:rsidRDefault="00414342" w:rsidP="00413A0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5250ADB2" w14:textId="77777777" w:rsidR="00414342" w:rsidRPr="00775D86" w:rsidRDefault="00414342" w:rsidP="00413A0C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sz w:val="28"/>
                <w:szCs w:val="28"/>
              </w:rPr>
              <w:t>(</w:t>
            </w:r>
            <w:r w:rsidRPr="00775D8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75D8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75D8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775D8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342" w:rsidRPr="00775D86" w14:paraId="7C281A89" w14:textId="77777777" w:rsidTr="00CC3B5F">
        <w:tc>
          <w:tcPr>
            <w:tcW w:w="5040" w:type="dxa"/>
            <w:shd w:val="clear" w:color="auto" w:fill="auto"/>
          </w:tcPr>
          <w:p w14:paraId="4FEFF743" w14:textId="77777777" w:rsidR="00414342" w:rsidRPr="00775D86" w:rsidRDefault="00414342" w:rsidP="00413A0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B613C3" w14:textId="05C0E6FD" w:rsidR="00414342" w:rsidRPr="00414342" w:rsidRDefault="009C0B8A" w:rsidP="00413A0C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9C0B8A">
              <w:rPr>
                <w:sz w:val="30"/>
                <w:szCs w:val="30"/>
              </w:rPr>
              <w:t xml:space="preserve">31 </w:t>
            </w:r>
            <w:r w:rsidRPr="009C0B8A">
              <w:rPr>
                <w:sz w:val="30"/>
                <w:szCs w:val="30"/>
                <w:cs/>
              </w:rPr>
              <w:t xml:space="preserve">ธันวาคม </w:t>
            </w:r>
            <w:r w:rsidRPr="009C0B8A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20DF9C" w14:textId="77777777" w:rsidR="00414342" w:rsidRPr="00414342" w:rsidRDefault="00414342" w:rsidP="00413A0C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2F06E3" w14:textId="42F4ACC9" w:rsidR="00414342" w:rsidRPr="00414342" w:rsidRDefault="00414342" w:rsidP="00413A0C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414342">
              <w:rPr>
                <w:sz w:val="30"/>
                <w:szCs w:val="30"/>
              </w:rPr>
              <w:t xml:space="preserve">31 </w:t>
            </w:r>
            <w:r w:rsidRPr="00414342">
              <w:rPr>
                <w:rFonts w:hint="cs"/>
                <w:sz w:val="30"/>
                <w:szCs w:val="30"/>
                <w:cs/>
              </w:rPr>
              <w:t>ธันวาคม</w:t>
            </w:r>
            <w:r w:rsidRPr="00414342">
              <w:rPr>
                <w:sz w:val="30"/>
                <w:szCs w:val="30"/>
                <w:cs/>
              </w:rPr>
              <w:t xml:space="preserve"> </w:t>
            </w:r>
            <w:r w:rsidRPr="00414342">
              <w:rPr>
                <w:sz w:val="30"/>
                <w:szCs w:val="30"/>
              </w:rPr>
              <w:t>2564</w:t>
            </w:r>
          </w:p>
        </w:tc>
      </w:tr>
      <w:tr w:rsidR="00414342" w:rsidRPr="00775D86" w14:paraId="2483D0C3" w14:textId="77777777" w:rsidTr="00CC3B5F">
        <w:tc>
          <w:tcPr>
            <w:tcW w:w="5040" w:type="dxa"/>
            <w:shd w:val="clear" w:color="auto" w:fill="auto"/>
            <w:vAlign w:val="center"/>
          </w:tcPr>
          <w:p w14:paraId="6B53F04D" w14:textId="37102700" w:rsidR="00414342" w:rsidRPr="00092D10" w:rsidRDefault="00414342" w:rsidP="00413A0C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ลูกหนี้การค้า-บริษัทในเครือ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561A6C80" w14:textId="77777777" w:rsidR="00414342" w:rsidRPr="00775D86" w:rsidRDefault="00414342" w:rsidP="00413A0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4EC14550" w14:textId="77777777" w:rsidR="00414342" w:rsidRPr="00775D86" w:rsidRDefault="00414342" w:rsidP="00413A0C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678CED98" w14:textId="77777777" w:rsidR="00414342" w:rsidRPr="00775D86" w:rsidRDefault="00414342" w:rsidP="00413A0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8E304C" w:rsidRPr="00775D86" w14:paraId="0E3C72A1" w14:textId="77777777" w:rsidTr="005724C3">
        <w:tc>
          <w:tcPr>
            <w:tcW w:w="5040" w:type="dxa"/>
            <w:shd w:val="clear" w:color="auto" w:fill="auto"/>
            <w:vAlign w:val="center"/>
          </w:tcPr>
          <w:p w14:paraId="0F628E09" w14:textId="68EF0EB0" w:rsidR="008E304C" w:rsidRPr="00775D86" w:rsidRDefault="008E304C" w:rsidP="008E304C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มารีน จำกัด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4C614AED" w14:textId="7DDBDA8D" w:rsidR="008E304C" w:rsidRPr="008E304C" w:rsidRDefault="008E304C" w:rsidP="008E304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304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</w:t>
            </w:r>
            <w:r w:rsidRPr="008E304C">
              <w:rPr>
                <w:rFonts w:ascii="Angsana New" w:hAnsi="Angsana New"/>
                <w:sz w:val="28"/>
                <w:szCs w:val="28"/>
                <w:lang w:val="en-US"/>
              </w:rPr>
              <w:t>,220.70</w:t>
            </w:r>
          </w:p>
        </w:tc>
        <w:tc>
          <w:tcPr>
            <w:tcW w:w="240" w:type="dxa"/>
            <w:shd w:val="clear" w:color="auto" w:fill="auto"/>
          </w:tcPr>
          <w:p w14:paraId="4B8443D5" w14:textId="77777777" w:rsidR="008E304C" w:rsidRPr="00775D86" w:rsidRDefault="008E304C" w:rsidP="008E304C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</w:tcPr>
          <w:p w14:paraId="2C2B2523" w14:textId="4EDD6AED" w:rsidR="008E304C" w:rsidRPr="00775D86" w:rsidRDefault="008E304C" w:rsidP="008E304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92D10">
              <w:rPr>
                <w:rFonts w:ascii="Angsana New" w:hAnsi="Angsana New"/>
                <w:sz w:val="28"/>
                <w:szCs w:val="28"/>
                <w:cs/>
                <w:lang w:val="en-US"/>
              </w:rPr>
              <w:t>680</w:t>
            </w:r>
            <w:r w:rsidRPr="00092D1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92D10">
              <w:rPr>
                <w:rFonts w:ascii="Angsana New" w:hAnsi="Angsana New"/>
                <w:sz w:val="28"/>
                <w:szCs w:val="28"/>
                <w:cs/>
                <w:lang w:val="en-US"/>
              </w:rPr>
              <w:t>651.05</w:t>
            </w:r>
          </w:p>
        </w:tc>
      </w:tr>
      <w:tr w:rsidR="008E304C" w:rsidRPr="00775D86" w14:paraId="3E6264F5" w14:textId="77777777" w:rsidTr="005724C3">
        <w:tc>
          <w:tcPr>
            <w:tcW w:w="5040" w:type="dxa"/>
            <w:shd w:val="clear" w:color="auto" w:fill="auto"/>
            <w:vAlign w:val="center"/>
          </w:tcPr>
          <w:p w14:paraId="60BBFDC7" w14:textId="12DE3B96" w:rsidR="008E304C" w:rsidRPr="00775D86" w:rsidRDefault="008E304C" w:rsidP="008E304C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520F4D68" w14:textId="765C5F56" w:rsidR="008E304C" w:rsidRPr="008E304C" w:rsidRDefault="008E304C" w:rsidP="008E304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E304C">
              <w:rPr>
                <w:rFonts w:ascii="Angsana New" w:hAnsi="Angsana New"/>
                <w:sz w:val="28"/>
                <w:szCs w:val="28"/>
                <w:lang w:val="en-US"/>
              </w:rPr>
              <w:t>53,189.70</w:t>
            </w:r>
          </w:p>
        </w:tc>
        <w:tc>
          <w:tcPr>
            <w:tcW w:w="240" w:type="dxa"/>
            <w:shd w:val="clear" w:color="auto" w:fill="auto"/>
          </w:tcPr>
          <w:p w14:paraId="30197788" w14:textId="77777777" w:rsidR="008E304C" w:rsidRPr="00775D86" w:rsidRDefault="008E304C" w:rsidP="008E304C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</w:tcPr>
          <w:p w14:paraId="5C0B73B2" w14:textId="767077AA" w:rsidR="008E304C" w:rsidRPr="00E50A6D" w:rsidRDefault="008E304C" w:rsidP="008E304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92D10">
              <w:rPr>
                <w:rFonts w:ascii="Angsana New" w:hAnsi="Angsana New"/>
                <w:sz w:val="28"/>
                <w:szCs w:val="28"/>
                <w:lang w:val="en-US"/>
              </w:rPr>
              <w:t>29,753.49</w:t>
            </w:r>
          </w:p>
        </w:tc>
      </w:tr>
      <w:tr w:rsidR="008E304C" w:rsidRPr="00775D86" w14:paraId="3D437D5B" w14:textId="77777777" w:rsidTr="005724C3">
        <w:tc>
          <w:tcPr>
            <w:tcW w:w="5040" w:type="dxa"/>
            <w:shd w:val="clear" w:color="auto" w:fill="auto"/>
            <w:vAlign w:val="center"/>
          </w:tcPr>
          <w:p w14:paraId="22511706" w14:textId="48B3FBEB" w:rsidR="008E304C" w:rsidRPr="00092D10" w:rsidRDefault="004C569B" w:rsidP="008E304C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C569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1BED0A3D" w14:textId="50C259DB" w:rsidR="008E304C" w:rsidRPr="008E304C" w:rsidRDefault="008E304C" w:rsidP="008E304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E304C">
              <w:rPr>
                <w:rFonts w:ascii="Angsana New" w:hAnsi="Angsana New"/>
                <w:sz w:val="28"/>
                <w:szCs w:val="28"/>
                <w:lang w:val="en-US"/>
              </w:rPr>
              <w:t>1,489.44</w:t>
            </w:r>
          </w:p>
        </w:tc>
        <w:tc>
          <w:tcPr>
            <w:tcW w:w="240" w:type="dxa"/>
            <w:shd w:val="clear" w:color="auto" w:fill="auto"/>
          </w:tcPr>
          <w:p w14:paraId="6FAE7D74" w14:textId="77777777" w:rsidR="008E304C" w:rsidRPr="00775D86" w:rsidRDefault="008E304C" w:rsidP="008E304C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</w:tcPr>
          <w:p w14:paraId="140FCD4B" w14:textId="30BD4293" w:rsidR="008E304C" w:rsidRPr="00092D10" w:rsidRDefault="004C569B" w:rsidP="008E304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0.00</w:t>
            </w:r>
          </w:p>
        </w:tc>
      </w:tr>
      <w:tr w:rsidR="00414342" w:rsidRPr="00775D86" w14:paraId="39803E37" w14:textId="77777777" w:rsidTr="00CC3B5F">
        <w:tc>
          <w:tcPr>
            <w:tcW w:w="5040" w:type="dxa"/>
            <w:shd w:val="clear" w:color="auto" w:fill="auto"/>
            <w:vAlign w:val="center"/>
          </w:tcPr>
          <w:p w14:paraId="0A76F2A7" w14:textId="282821C4" w:rsidR="00414342" w:rsidRPr="00092D10" w:rsidRDefault="00414342" w:rsidP="00413A0C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ลูกหนี้รายการที่เกี่ยวโยงกัน</w:t>
            </w:r>
          </w:p>
        </w:tc>
        <w:tc>
          <w:tcPr>
            <w:tcW w:w="1987" w:type="dxa"/>
            <w:shd w:val="clear" w:color="auto" w:fill="auto"/>
          </w:tcPr>
          <w:p w14:paraId="410CE75F" w14:textId="77777777" w:rsidR="00414342" w:rsidRPr="00775D86" w:rsidRDefault="00414342" w:rsidP="00413A0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7150B2B" w14:textId="77777777" w:rsidR="00414342" w:rsidRPr="00775D86" w:rsidRDefault="00414342" w:rsidP="00413A0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</w:tcPr>
          <w:p w14:paraId="6D5A3A6C" w14:textId="77777777" w:rsidR="00414342" w:rsidRPr="00775D86" w:rsidRDefault="00414342" w:rsidP="00413A0C">
            <w:pPr>
              <w:spacing w:line="400" w:lineRule="exact"/>
              <w:ind w:right="65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C514CA" w:rsidRPr="00775D86" w14:paraId="39C9C020" w14:textId="77777777" w:rsidTr="005724C3">
        <w:tc>
          <w:tcPr>
            <w:tcW w:w="5040" w:type="dxa"/>
            <w:shd w:val="clear" w:color="auto" w:fill="auto"/>
            <w:vAlign w:val="center"/>
          </w:tcPr>
          <w:p w14:paraId="07DF9CED" w14:textId="13B966F4" w:rsidR="00C514CA" w:rsidRPr="00092D10" w:rsidRDefault="00C514CA" w:rsidP="00C514CA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มารีน จำกัด</w:t>
            </w:r>
          </w:p>
        </w:tc>
        <w:tc>
          <w:tcPr>
            <w:tcW w:w="1987" w:type="dxa"/>
            <w:shd w:val="clear" w:color="auto" w:fill="auto"/>
          </w:tcPr>
          <w:p w14:paraId="1138259F" w14:textId="001E2046" w:rsidR="00C514CA" w:rsidRPr="00775D86" w:rsidRDefault="00C514CA" w:rsidP="00C514C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51,954.92</w:t>
            </w:r>
          </w:p>
        </w:tc>
        <w:tc>
          <w:tcPr>
            <w:tcW w:w="240" w:type="dxa"/>
            <w:shd w:val="clear" w:color="auto" w:fill="auto"/>
          </w:tcPr>
          <w:p w14:paraId="3207EFC6" w14:textId="77777777" w:rsidR="00C514CA" w:rsidRPr="00775D86" w:rsidRDefault="00C514CA" w:rsidP="00C514CA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</w:tcPr>
          <w:p w14:paraId="75863C71" w14:textId="691A7376" w:rsidR="00C514CA" w:rsidRPr="00775D86" w:rsidRDefault="00C514CA" w:rsidP="00C514C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48,478.76</w:t>
            </w:r>
          </w:p>
        </w:tc>
      </w:tr>
      <w:tr w:rsidR="00C514CA" w:rsidRPr="00775D86" w14:paraId="4F6D0CEE" w14:textId="77777777" w:rsidTr="005724C3">
        <w:tc>
          <w:tcPr>
            <w:tcW w:w="5040" w:type="dxa"/>
            <w:shd w:val="clear" w:color="auto" w:fill="auto"/>
            <w:vAlign w:val="center"/>
          </w:tcPr>
          <w:p w14:paraId="4EAAFE35" w14:textId="4AAF6C0B" w:rsidR="00C514CA" w:rsidRPr="00775D86" w:rsidRDefault="00C514CA" w:rsidP="00C514CA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1987" w:type="dxa"/>
            <w:shd w:val="clear" w:color="auto" w:fill="auto"/>
          </w:tcPr>
          <w:p w14:paraId="0EC65205" w14:textId="1EC8D255" w:rsidR="00C514CA" w:rsidRPr="00322EB3" w:rsidRDefault="00C514CA" w:rsidP="00C514C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58,978.40</w:t>
            </w:r>
          </w:p>
        </w:tc>
        <w:tc>
          <w:tcPr>
            <w:tcW w:w="240" w:type="dxa"/>
            <w:shd w:val="clear" w:color="auto" w:fill="auto"/>
          </w:tcPr>
          <w:p w14:paraId="69453B1E" w14:textId="77777777" w:rsidR="00C514CA" w:rsidRPr="00775D86" w:rsidRDefault="00C514CA" w:rsidP="00C514CA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</w:tcPr>
          <w:p w14:paraId="1FF9DBAC" w14:textId="209DA225" w:rsidR="00C514CA" w:rsidRPr="00E50A6D" w:rsidRDefault="00C514CA" w:rsidP="00C514CA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92D10">
              <w:rPr>
                <w:rFonts w:ascii="Angsana New" w:hAnsi="Angsana New"/>
                <w:sz w:val="28"/>
                <w:szCs w:val="28"/>
                <w:lang w:val="en-US"/>
              </w:rPr>
              <w:t>46,942.97</w:t>
            </w:r>
          </w:p>
        </w:tc>
      </w:tr>
      <w:tr w:rsidR="00414342" w:rsidRPr="00775D86" w14:paraId="1B09CC6F" w14:textId="77777777" w:rsidTr="00CC3B5F">
        <w:tc>
          <w:tcPr>
            <w:tcW w:w="5040" w:type="dxa"/>
            <w:shd w:val="clear" w:color="auto" w:fill="auto"/>
            <w:vAlign w:val="center"/>
          </w:tcPr>
          <w:p w14:paraId="14FE3619" w14:textId="3C9E3F80" w:rsidR="00414342" w:rsidRPr="009450DF" w:rsidRDefault="00414342" w:rsidP="00413A0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50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เงินทดรองจ่าย - ค่าสาธารณูปโภค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29B30FDE" w14:textId="77777777" w:rsidR="00414342" w:rsidRPr="00775D86" w:rsidRDefault="00414342" w:rsidP="00413A0C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55747D55" w14:textId="77777777" w:rsidR="00414342" w:rsidRPr="00775D86" w:rsidRDefault="00414342" w:rsidP="00413A0C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70F8FCDE" w14:textId="77777777" w:rsidR="00414342" w:rsidRPr="00775D86" w:rsidRDefault="00414342" w:rsidP="00413A0C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170A" w:rsidRPr="00775D86" w14:paraId="6186E1FA" w14:textId="77777777" w:rsidTr="005724C3">
        <w:tc>
          <w:tcPr>
            <w:tcW w:w="5040" w:type="dxa"/>
            <w:shd w:val="clear" w:color="auto" w:fill="auto"/>
            <w:vAlign w:val="center"/>
          </w:tcPr>
          <w:p w14:paraId="61F4747F" w14:textId="3693EA8A" w:rsidR="00D1170A" w:rsidRPr="00775D86" w:rsidRDefault="00D1170A" w:rsidP="00D1170A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มารีน จำกัด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1339AE51" w14:textId="7EF34F8D" w:rsidR="00D1170A" w:rsidRPr="00775D86" w:rsidRDefault="00D1170A" w:rsidP="00D117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11,913.33</w:t>
            </w:r>
          </w:p>
        </w:tc>
        <w:tc>
          <w:tcPr>
            <w:tcW w:w="240" w:type="dxa"/>
            <w:shd w:val="clear" w:color="auto" w:fill="auto"/>
          </w:tcPr>
          <w:p w14:paraId="26E10B08" w14:textId="77777777" w:rsidR="00D1170A" w:rsidRPr="00775D86" w:rsidRDefault="00D1170A" w:rsidP="00D1170A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270EED3" w14:textId="18F18871" w:rsidR="00D1170A" w:rsidRPr="00775D86" w:rsidRDefault="00D1170A" w:rsidP="00D117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9450DF">
              <w:rPr>
                <w:rFonts w:ascii="Angsana New" w:hAnsi="Angsana New"/>
                <w:sz w:val="28"/>
                <w:szCs w:val="28"/>
                <w:cs/>
                <w:lang w:val="en-US"/>
              </w:rPr>
              <w:t>8</w:t>
            </w: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450DF">
              <w:rPr>
                <w:rFonts w:ascii="Angsana New" w:hAnsi="Angsana New"/>
                <w:sz w:val="28"/>
                <w:szCs w:val="28"/>
                <w:cs/>
                <w:lang w:val="en-US"/>
              </w:rPr>
              <w:t>338.41</w:t>
            </w:r>
          </w:p>
        </w:tc>
      </w:tr>
      <w:tr w:rsidR="00D1170A" w:rsidRPr="00775D86" w14:paraId="7D3B560B" w14:textId="77777777" w:rsidTr="005724C3">
        <w:tc>
          <w:tcPr>
            <w:tcW w:w="5040" w:type="dxa"/>
            <w:shd w:val="clear" w:color="auto" w:fill="auto"/>
            <w:vAlign w:val="center"/>
          </w:tcPr>
          <w:p w14:paraId="57B0BA1B" w14:textId="639992A9" w:rsidR="00D1170A" w:rsidRPr="00775D86" w:rsidRDefault="00D1170A" w:rsidP="00D1170A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0D159910" w14:textId="573FC849" w:rsidR="00D1170A" w:rsidRPr="00D1170A" w:rsidRDefault="00D1170A" w:rsidP="00D117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D1170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33,158.93</w:t>
            </w:r>
          </w:p>
        </w:tc>
        <w:tc>
          <w:tcPr>
            <w:tcW w:w="240" w:type="dxa"/>
            <w:shd w:val="clear" w:color="auto" w:fill="auto"/>
          </w:tcPr>
          <w:p w14:paraId="109DBF60" w14:textId="77777777" w:rsidR="00D1170A" w:rsidRPr="00775D86" w:rsidRDefault="00D1170A" w:rsidP="00D1170A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0EC38112" w14:textId="22B091AE" w:rsidR="00D1170A" w:rsidRPr="009450DF" w:rsidRDefault="00D1170A" w:rsidP="00D1170A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18,930.64</w:t>
            </w:r>
          </w:p>
        </w:tc>
      </w:tr>
      <w:tr w:rsidR="00414342" w:rsidRPr="00775D86" w14:paraId="4CD922E0" w14:textId="77777777" w:rsidTr="00CC3B5F">
        <w:tc>
          <w:tcPr>
            <w:tcW w:w="5040" w:type="dxa"/>
            <w:shd w:val="clear" w:color="auto" w:fill="auto"/>
            <w:vAlign w:val="center"/>
          </w:tcPr>
          <w:p w14:paraId="7A717305" w14:textId="3FB2CF1D" w:rsidR="00414342" w:rsidRPr="00092D10" w:rsidRDefault="00414342" w:rsidP="009450DF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50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เงินประกัน - ให้เช่าสำนักงาน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2CBD0E99" w14:textId="77777777" w:rsidR="00414342" w:rsidRPr="00E50A6D" w:rsidRDefault="00414342" w:rsidP="009450DF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6BE5CCEF" w14:textId="77777777" w:rsidR="00414342" w:rsidRPr="00775D86" w:rsidRDefault="00414342" w:rsidP="009450DF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69F3E65B" w14:textId="77777777" w:rsidR="00414342" w:rsidRPr="009450DF" w:rsidRDefault="00414342" w:rsidP="009450DF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1170A" w:rsidRPr="00775D86" w14:paraId="3AB60769" w14:textId="77777777" w:rsidTr="005724C3">
        <w:tc>
          <w:tcPr>
            <w:tcW w:w="5040" w:type="dxa"/>
            <w:shd w:val="clear" w:color="auto" w:fill="auto"/>
            <w:vAlign w:val="center"/>
          </w:tcPr>
          <w:p w14:paraId="27068E9B" w14:textId="04005948" w:rsidR="00D1170A" w:rsidRPr="00092D10" w:rsidRDefault="00D1170A" w:rsidP="00D1170A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มารีน จำกัด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3DBFB562" w14:textId="02DA11AD" w:rsidR="00D1170A" w:rsidRPr="00E50A6D" w:rsidRDefault="00D1170A" w:rsidP="00D1170A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49,000.00</w:t>
            </w:r>
          </w:p>
        </w:tc>
        <w:tc>
          <w:tcPr>
            <w:tcW w:w="240" w:type="dxa"/>
            <w:shd w:val="clear" w:color="auto" w:fill="auto"/>
          </w:tcPr>
          <w:p w14:paraId="7E9E5228" w14:textId="77777777" w:rsidR="00D1170A" w:rsidRPr="00775D86" w:rsidRDefault="00D1170A" w:rsidP="00D1170A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1AC2B568" w14:textId="6F8F6972" w:rsidR="00D1170A" w:rsidRPr="009450DF" w:rsidRDefault="00D1170A" w:rsidP="00D1170A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49,000.00</w:t>
            </w:r>
          </w:p>
        </w:tc>
      </w:tr>
      <w:tr w:rsidR="00D1170A" w:rsidRPr="00775D86" w14:paraId="63FA9E7F" w14:textId="77777777" w:rsidTr="005724C3">
        <w:tc>
          <w:tcPr>
            <w:tcW w:w="5040" w:type="dxa"/>
            <w:shd w:val="clear" w:color="auto" w:fill="auto"/>
            <w:vAlign w:val="center"/>
          </w:tcPr>
          <w:p w14:paraId="1C32F89B" w14:textId="1C6DC752" w:rsidR="00D1170A" w:rsidRPr="00092D10" w:rsidRDefault="00D1170A" w:rsidP="00D1170A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1BEFA5C2" w14:textId="02E4C2B0" w:rsidR="00D1170A" w:rsidRPr="00E50A6D" w:rsidRDefault="00D1170A" w:rsidP="00D1170A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45,000.00</w:t>
            </w:r>
          </w:p>
        </w:tc>
        <w:tc>
          <w:tcPr>
            <w:tcW w:w="240" w:type="dxa"/>
            <w:shd w:val="clear" w:color="auto" w:fill="auto"/>
          </w:tcPr>
          <w:p w14:paraId="53B6D513" w14:textId="77777777" w:rsidR="00D1170A" w:rsidRPr="00775D86" w:rsidRDefault="00D1170A" w:rsidP="00D1170A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8190C53" w14:textId="38BE5B06" w:rsidR="00D1170A" w:rsidRPr="009450DF" w:rsidRDefault="00D1170A" w:rsidP="00D1170A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45,000.00</w:t>
            </w:r>
          </w:p>
        </w:tc>
      </w:tr>
    </w:tbl>
    <w:p w14:paraId="4C05A9B0" w14:textId="77777777" w:rsidR="00AB395C" w:rsidRDefault="00AB395C" w:rsidP="00AB395C">
      <w:pPr>
        <w:pStyle w:val="ListParagraph"/>
        <w:tabs>
          <w:tab w:val="left" w:pos="540"/>
        </w:tabs>
        <w:spacing w:before="240"/>
        <w:outlineLvl w:val="0"/>
        <w:rPr>
          <w:rFonts w:ascii="Angsana New" w:hAnsi="Angsana New"/>
          <w:sz w:val="30"/>
          <w:szCs w:val="30"/>
        </w:rPr>
      </w:pPr>
    </w:p>
    <w:p w14:paraId="2BD6E6D5" w14:textId="3EFA2CCB" w:rsidR="00AB395C" w:rsidRPr="00AB395C" w:rsidRDefault="0047209B" w:rsidP="00AB395C">
      <w:pPr>
        <w:pStyle w:val="ListParagraph"/>
        <w:numPr>
          <w:ilvl w:val="1"/>
          <w:numId w:val="11"/>
        </w:numPr>
        <w:tabs>
          <w:tab w:val="left" w:pos="540"/>
        </w:tabs>
        <w:spacing w:before="240"/>
        <w:ind w:hanging="180"/>
        <w:outlineLvl w:val="0"/>
        <w:rPr>
          <w:rFonts w:ascii="Angsana New" w:hAnsi="Angsana New"/>
          <w:sz w:val="30"/>
          <w:szCs w:val="30"/>
        </w:rPr>
      </w:pPr>
      <w:r w:rsidRPr="005D0741">
        <w:rPr>
          <w:rFonts w:ascii="Angsana New" w:hAnsi="Angsana New"/>
          <w:sz w:val="30"/>
          <w:szCs w:val="30"/>
          <w:cs/>
        </w:rPr>
        <w:t>รายการในงบกำไรขาดทุนเบ็ดเสร็จ</w:t>
      </w:r>
    </w:p>
    <w:p w14:paraId="0431261F" w14:textId="6A740A22" w:rsidR="0047209B" w:rsidRDefault="005D0741" w:rsidP="005D0741">
      <w:pPr>
        <w:pStyle w:val="ListParagraph"/>
        <w:tabs>
          <w:tab w:val="left" w:pos="540"/>
        </w:tabs>
        <w:ind w:left="900"/>
        <w:outlineLvl w:val="0"/>
        <w:rPr>
          <w:rFonts w:ascii="Angsana New" w:hAnsi="Angsana New"/>
          <w:sz w:val="30"/>
          <w:szCs w:val="30"/>
        </w:rPr>
      </w:pPr>
      <w:r w:rsidRPr="005D0741">
        <w:rPr>
          <w:rFonts w:ascii="Angsana New" w:hAnsi="Angsana New"/>
          <w:sz w:val="30"/>
          <w:szCs w:val="30"/>
          <w:cs/>
        </w:rPr>
        <w:t>รายได้และค่าใช้จ่ายกับบุคคลและกิจการที่เกี่ยวข้องกันที่มีสาระสำคัญ สำหรับ</w:t>
      </w:r>
      <w:r w:rsidR="009C0B8A">
        <w:rPr>
          <w:rFonts w:ascii="Angsana New" w:hAnsi="Angsana New" w:hint="cs"/>
          <w:sz w:val="30"/>
          <w:szCs w:val="30"/>
          <w:cs/>
        </w:rPr>
        <w:t>ปี</w:t>
      </w:r>
      <w:r w:rsidRPr="005D0741">
        <w:rPr>
          <w:rFonts w:ascii="Angsana New" w:hAnsi="Angsana New"/>
          <w:sz w:val="30"/>
          <w:szCs w:val="30"/>
          <w:cs/>
        </w:rPr>
        <w:t xml:space="preserve"> สิ้นสุดวันที่</w:t>
      </w:r>
      <w:r w:rsidR="00140DD9">
        <w:rPr>
          <w:rFonts w:ascii="Angsana New" w:hAnsi="Angsana New"/>
          <w:sz w:val="30"/>
          <w:szCs w:val="30"/>
        </w:rPr>
        <w:t xml:space="preserve"> 3</w:t>
      </w:r>
      <w:r w:rsidR="0023732E">
        <w:rPr>
          <w:rFonts w:ascii="Angsana New" w:hAnsi="Angsana New"/>
          <w:sz w:val="30"/>
          <w:szCs w:val="30"/>
        </w:rPr>
        <w:t>1</w:t>
      </w:r>
      <w:r w:rsidRPr="005D0741">
        <w:rPr>
          <w:rFonts w:ascii="Angsana New" w:hAnsi="Angsana New"/>
          <w:sz w:val="30"/>
          <w:szCs w:val="30"/>
          <w:cs/>
        </w:rPr>
        <w:t xml:space="preserve"> </w:t>
      </w:r>
      <w:r w:rsidR="0023732E">
        <w:rPr>
          <w:rFonts w:ascii="Angsana New" w:hAnsi="Angsana New" w:hint="cs"/>
          <w:sz w:val="30"/>
          <w:szCs w:val="30"/>
          <w:cs/>
        </w:rPr>
        <w:t>ธันวาคม</w:t>
      </w:r>
      <w:r w:rsidRPr="005D0741">
        <w:rPr>
          <w:rFonts w:ascii="Angsana New" w:hAnsi="Angsana New"/>
          <w:sz w:val="30"/>
          <w:szCs w:val="30"/>
          <w:cs/>
        </w:rPr>
        <w:t xml:space="preserve"> </w:t>
      </w:r>
      <w:r w:rsidR="00140DD9">
        <w:rPr>
          <w:rFonts w:ascii="Angsana New" w:hAnsi="Angsana New"/>
          <w:sz w:val="30"/>
          <w:szCs w:val="30"/>
        </w:rPr>
        <w:t>2565</w:t>
      </w:r>
      <w:r w:rsidRPr="005D0741">
        <w:rPr>
          <w:rFonts w:ascii="Angsana New" w:hAnsi="Angsana New"/>
          <w:sz w:val="30"/>
          <w:szCs w:val="30"/>
          <w:cs/>
        </w:rPr>
        <w:t xml:space="preserve"> และ </w:t>
      </w:r>
      <w:r w:rsidR="00140DD9">
        <w:rPr>
          <w:rFonts w:ascii="Angsana New" w:hAnsi="Angsana New"/>
          <w:sz w:val="30"/>
          <w:szCs w:val="30"/>
        </w:rPr>
        <w:t>2564</w:t>
      </w:r>
      <w:r w:rsidRPr="005D0741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25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9C0B8A" w:rsidRPr="00494247" w14:paraId="1E35C01D" w14:textId="77777777" w:rsidTr="008871A7">
        <w:trPr>
          <w:tblHeader/>
        </w:trPr>
        <w:tc>
          <w:tcPr>
            <w:tcW w:w="5040" w:type="dxa"/>
            <w:shd w:val="clear" w:color="auto" w:fill="auto"/>
          </w:tcPr>
          <w:p w14:paraId="13D2D038" w14:textId="77777777" w:rsidR="009C0B8A" w:rsidRPr="00494247" w:rsidRDefault="009C0B8A" w:rsidP="00413A0C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  <w:shd w:val="clear" w:color="auto" w:fill="auto"/>
          </w:tcPr>
          <w:p w14:paraId="3C5B8623" w14:textId="77777777" w:rsidR="009C0B8A" w:rsidRPr="00494247" w:rsidRDefault="009C0B8A" w:rsidP="00413A0C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9C0B8A" w:rsidRPr="00494247" w14:paraId="01A4B9A5" w14:textId="77777777" w:rsidTr="008871A7">
        <w:trPr>
          <w:tblHeader/>
        </w:trPr>
        <w:tc>
          <w:tcPr>
            <w:tcW w:w="5040" w:type="dxa"/>
            <w:shd w:val="clear" w:color="auto" w:fill="auto"/>
          </w:tcPr>
          <w:p w14:paraId="47343ED4" w14:textId="77777777" w:rsidR="009C0B8A" w:rsidRPr="00494247" w:rsidRDefault="009C0B8A" w:rsidP="00556F4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658CD6" w14:textId="71B071AB" w:rsidR="009C0B8A" w:rsidRPr="005923A0" w:rsidRDefault="0023732E" w:rsidP="00181973">
            <w:pPr>
              <w:pStyle w:val="1"/>
              <w:pBdr>
                <w:bottom w:val="none" w:sz="0" w:space="0" w:color="auto"/>
              </w:pBdr>
              <w:spacing w:line="360" w:lineRule="exact"/>
              <w:ind w:right="-70"/>
              <w:jc w:val="center"/>
              <w:rPr>
                <w:color w:val="000000"/>
                <w:sz w:val="30"/>
                <w:szCs w:val="30"/>
              </w:rPr>
            </w:pPr>
            <w:r w:rsidRPr="0023732E">
              <w:rPr>
                <w:sz w:val="30"/>
                <w:szCs w:val="30"/>
              </w:rPr>
              <w:t xml:space="preserve">31 </w:t>
            </w:r>
            <w:r w:rsidRPr="0023732E">
              <w:rPr>
                <w:sz w:val="30"/>
                <w:szCs w:val="30"/>
                <w:cs/>
              </w:rPr>
              <w:t xml:space="preserve">ธันวาคม </w:t>
            </w:r>
            <w:r w:rsidRPr="0023732E">
              <w:rPr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9D8DF09" w14:textId="77777777" w:rsidR="009C0B8A" w:rsidRPr="005923A0" w:rsidRDefault="009C0B8A" w:rsidP="00556F4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12853" w14:textId="6A6CC94A" w:rsidR="009C0B8A" w:rsidRPr="005923A0" w:rsidRDefault="0023732E" w:rsidP="00181973">
            <w:pPr>
              <w:pStyle w:val="1"/>
              <w:pBdr>
                <w:bottom w:val="none" w:sz="0" w:space="0" w:color="auto"/>
              </w:pBdr>
              <w:spacing w:line="360" w:lineRule="exact"/>
              <w:ind w:right="-70"/>
              <w:jc w:val="center"/>
              <w:rPr>
                <w:color w:val="000000"/>
                <w:sz w:val="30"/>
                <w:szCs w:val="30"/>
              </w:rPr>
            </w:pPr>
            <w:r w:rsidRPr="0023732E">
              <w:rPr>
                <w:color w:val="000000"/>
                <w:sz w:val="30"/>
                <w:szCs w:val="30"/>
              </w:rPr>
              <w:t xml:space="preserve">31 </w:t>
            </w:r>
            <w:r w:rsidRPr="0023732E">
              <w:rPr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23732E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4</w:t>
            </w:r>
          </w:p>
        </w:tc>
      </w:tr>
      <w:tr w:rsidR="009C0B8A" w:rsidRPr="00494247" w14:paraId="281EDAD5" w14:textId="77777777" w:rsidTr="00CC3B5F">
        <w:trPr>
          <w:trHeight w:val="203"/>
        </w:trPr>
        <w:tc>
          <w:tcPr>
            <w:tcW w:w="5040" w:type="dxa"/>
            <w:shd w:val="clear" w:color="auto" w:fill="auto"/>
            <w:vAlign w:val="center"/>
          </w:tcPr>
          <w:p w14:paraId="277298FA" w14:textId="3742F6E8" w:rsidR="009C0B8A" w:rsidRPr="00494247" w:rsidRDefault="009C0B8A" w:rsidP="00413A0C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56F4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5ED68DC2" w14:textId="37C7C178" w:rsidR="009C0B8A" w:rsidRPr="00494247" w:rsidRDefault="009C0B8A" w:rsidP="00413A0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092670" w14:textId="77777777" w:rsidR="009C0B8A" w:rsidRPr="00494247" w:rsidRDefault="009C0B8A" w:rsidP="00413A0C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42148428" w14:textId="1A8D3F72" w:rsidR="009C0B8A" w:rsidRPr="00494247" w:rsidRDefault="009C0B8A" w:rsidP="00413A0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31378F" w:rsidRPr="00494247" w14:paraId="4D8AAED1" w14:textId="77777777" w:rsidTr="005724C3">
        <w:trPr>
          <w:trHeight w:val="203"/>
        </w:trPr>
        <w:tc>
          <w:tcPr>
            <w:tcW w:w="5040" w:type="dxa"/>
            <w:shd w:val="clear" w:color="auto" w:fill="auto"/>
            <w:vAlign w:val="center"/>
          </w:tcPr>
          <w:p w14:paraId="42BDF139" w14:textId="4DD1E9C5" w:rsidR="0031378F" w:rsidRPr="00556F4A" w:rsidRDefault="0031378F" w:rsidP="005724C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มารีน จำกัด</w:t>
            </w:r>
          </w:p>
        </w:tc>
        <w:tc>
          <w:tcPr>
            <w:tcW w:w="1987" w:type="dxa"/>
            <w:shd w:val="clear" w:color="auto" w:fill="auto"/>
          </w:tcPr>
          <w:p w14:paraId="48E20B55" w14:textId="5FCBFD10" w:rsidR="0031378F" w:rsidRPr="00494247" w:rsidRDefault="0031378F" w:rsidP="005724C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581,812.00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D9A05C" w14:textId="77777777" w:rsidR="0031378F" w:rsidRPr="00494247" w:rsidRDefault="0031378F" w:rsidP="005724C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11E9B328" w14:textId="1E00D5D5" w:rsidR="0031378F" w:rsidRPr="00494247" w:rsidRDefault="0031378F" w:rsidP="005724C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595,364.00</w:t>
            </w:r>
          </w:p>
        </w:tc>
      </w:tr>
      <w:tr w:rsidR="0031378F" w:rsidRPr="00494247" w14:paraId="02853A13" w14:textId="77777777" w:rsidTr="005724C3">
        <w:trPr>
          <w:trHeight w:val="203"/>
        </w:trPr>
        <w:tc>
          <w:tcPr>
            <w:tcW w:w="5040" w:type="dxa"/>
            <w:shd w:val="clear" w:color="auto" w:fill="auto"/>
            <w:vAlign w:val="center"/>
          </w:tcPr>
          <w:p w14:paraId="5C6164FC" w14:textId="6C9A69BC" w:rsidR="0031378F" w:rsidRPr="00556F4A" w:rsidRDefault="0031378F" w:rsidP="005724C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47B4A46F" w14:textId="2FB8255B" w:rsidR="0031378F" w:rsidRPr="007C4E27" w:rsidRDefault="0031378F" w:rsidP="005724C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628,292.00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151B06" w14:textId="77777777" w:rsidR="0031378F" w:rsidRPr="00494247" w:rsidRDefault="0031378F" w:rsidP="005724C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5CBABA2D" w14:textId="21181F54" w:rsidR="0031378F" w:rsidRPr="00720702" w:rsidRDefault="0031378F" w:rsidP="005724C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563,332.00</w:t>
            </w:r>
          </w:p>
        </w:tc>
      </w:tr>
      <w:tr w:rsidR="0031378F" w:rsidRPr="00494247" w14:paraId="6A283251" w14:textId="77777777" w:rsidTr="005724C3">
        <w:trPr>
          <w:trHeight w:val="149"/>
        </w:trPr>
        <w:tc>
          <w:tcPr>
            <w:tcW w:w="5040" w:type="dxa"/>
            <w:shd w:val="clear" w:color="auto" w:fill="auto"/>
          </w:tcPr>
          <w:p w14:paraId="4C11A9B1" w14:textId="1A15216A" w:rsidR="0031378F" w:rsidRPr="00556F4A" w:rsidRDefault="0031378F" w:rsidP="005724C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BE75EE" w14:textId="467DE608" w:rsidR="0031378F" w:rsidRPr="002C4EC8" w:rsidRDefault="0031378F" w:rsidP="005724C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2C4EC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1,210,104.00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BEED54" w14:textId="77777777" w:rsidR="0031378F" w:rsidRPr="00556F4A" w:rsidRDefault="0031378F" w:rsidP="005724C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A35607" w14:textId="35768FEA" w:rsidR="0031378F" w:rsidRPr="00556F4A" w:rsidRDefault="0031378F" w:rsidP="005724C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1,158,696.00</w:t>
            </w:r>
          </w:p>
        </w:tc>
      </w:tr>
      <w:tr w:rsidR="009C0B8A" w:rsidRPr="00494247" w14:paraId="12035A8E" w14:textId="77777777" w:rsidTr="00CC3B5F">
        <w:trPr>
          <w:trHeight w:val="149"/>
        </w:trPr>
        <w:tc>
          <w:tcPr>
            <w:tcW w:w="5040" w:type="dxa"/>
            <w:shd w:val="clear" w:color="auto" w:fill="auto"/>
          </w:tcPr>
          <w:p w14:paraId="23DC0A4E" w14:textId="328CB132" w:rsidR="009C0B8A" w:rsidRPr="00556F4A" w:rsidRDefault="009C0B8A" w:rsidP="005724C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F4CD5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รายได้ค่าบริการ</w:t>
            </w:r>
          </w:p>
        </w:tc>
        <w:tc>
          <w:tcPr>
            <w:tcW w:w="1987" w:type="dxa"/>
            <w:tcBorders>
              <w:top w:val="double" w:sz="4" w:space="0" w:color="auto"/>
            </w:tcBorders>
            <w:shd w:val="clear" w:color="auto" w:fill="auto"/>
          </w:tcPr>
          <w:p w14:paraId="688381AC" w14:textId="77777777" w:rsidR="009C0B8A" w:rsidRPr="00556F4A" w:rsidRDefault="009C0B8A" w:rsidP="005724C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1292E8" w14:textId="77777777" w:rsidR="009C0B8A" w:rsidRPr="00556F4A" w:rsidRDefault="009C0B8A" w:rsidP="005724C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double" w:sz="4" w:space="0" w:color="auto"/>
            </w:tcBorders>
            <w:shd w:val="clear" w:color="auto" w:fill="auto"/>
          </w:tcPr>
          <w:p w14:paraId="1B9A8595" w14:textId="77777777" w:rsidR="009C0B8A" w:rsidRPr="00556F4A" w:rsidRDefault="009C0B8A" w:rsidP="005724C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537912" w:rsidRPr="00494247" w14:paraId="43D32106" w14:textId="77777777" w:rsidTr="005724C3">
        <w:trPr>
          <w:trHeight w:val="149"/>
        </w:trPr>
        <w:tc>
          <w:tcPr>
            <w:tcW w:w="5040" w:type="dxa"/>
            <w:shd w:val="clear" w:color="auto" w:fill="auto"/>
            <w:vAlign w:val="center"/>
          </w:tcPr>
          <w:p w14:paraId="24F60258" w14:textId="3DA4E4D2" w:rsidR="00537912" w:rsidRPr="00FF4CD5" w:rsidRDefault="00537912" w:rsidP="005724C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ฟังก์ชั่น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กรุ๊ป</w:t>
            </w: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987" w:type="dxa"/>
            <w:shd w:val="clear" w:color="auto" w:fill="auto"/>
          </w:tcPr>
          <w:p w14:paraId="59F7F430" w14:textId="47E57DDE" w:rsidR="00537912" w:rsidRPr="00DA5171" w:rsidRDefault="00537912" w:rsidP="005724C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A517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5FC4EF" w14:textId="77777777" w:rsidR="00537912" w:rsidRPr="00556F4A" w:rsidRDefault="00537912" w:rsidP="005724C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2D12C317" w14:textId="0CAFDA09" w:rsidR="00537912" w:rsidRPr="00556F4A" w:rsidRDefault="00537912" w:rsidP="005724C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2,563.20</w:t>
            </w:r>
          </w:p>
        </w:tc>
      </w:tr>
      <w:tr w:rsidR="00537912" w:rsidRPr="00494247" w14:paraId="5CF23D27" w14:textId="77777777" w:rsidTr="005724C3">
        <w:trPr>
          <w:trHeight w:val="149"/>
        </w:trPr>
        <w:tc>
          <w:tcPr>
            <w:tcW w:w="5040" w:type="dxa"/>
            <w:shd w:val="clear" w:color="auto" w:fill="auto"/>
            <w:vAlign w:val="center"/>
          </w:tcPr>
          <w:p w14:paraId="63F8BFAD" w14:textId="6B54D661" w:rsidR="00537912" w:rsidRPr="00FF4CD5" w:rsidRDefault="00537912" w:rsidP="005724C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1987" w:type="dxa"/>
            <w:shd w:val="clear" w:color="auto" w:fill="auto"/>
          </w:tcPr>
          <w:p w14:paraId="0B793816" w14:textId="4A1A7953" w:rsidR="00537912" w:rsidRPr="00DA5171" w:rsidRDefault="00537912" w:rsidP="005724C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A517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8,700.00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69555F" w14:textId="77777777" w:rsidR="00537912" w:rsidRPr="00556F4A" w:rsidRDefault="00537912" w:rsidP="005724C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17FCEBE4" w14:textId="514C3CB9" w:rsidR="00537912" w:rsidRPr="00556F4A" w:rsidRDefault="00537912" w:rsidP="005724C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13,920.00</w:t>
            </w:r>
          </w:p>
        </w:tc>
      </w:tr>
      <w:tr w:rsidR="00537912" w:rsidRPr="00494247" w14:paraId="39D82946" w14:textId="77777777" w:rsidTr="005724C3">
        <w:trPr>
          <w:trHeight w:val="149"/>
        </w:trPr>
        <w:tc>
          <w:tcPr>
            <w:tcW w:w="5040" w:type="dxa"/>
            <w:shd w:val="clear" w:color="auto" w:fill="auto"/>
          </w:tcPr>
          <w:p w14:paraId="44FF490B" w14:textId="7CBA5B1E" w:rsidR="00537912" w:rsidRPr="00FF4CD5" w:rsidRDefault="00537912" w:rsidP="005724C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F4CD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11207C50" w14:textId="74AD5086" w:rsidR="00537912" w:rsidRPr="00DA5171" w:rsidRDefault="00537912" w:rsidP="005724C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A517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4DB9C5" w14:textId="77777777" w:rsidR="00537912" w:rsidRPr="00556F4A" w:rsidRDefault="00537912" w:rsidP="005724C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0EDC7098" w14:textId="74C25A8C" w:rsidR="00537912" w:rsidRPr="00556F4A" w:rsidRDefault="00537912" w:rsidP="005724C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2,803.74</w:t>
            </w:r>
          </w:p>
        </w:tc>
      </w:tr>
      <w:tr w:rsidR="00537912" w:rsidRPr="00494247" w14:paraId="57F58B91" w14:textId="77777777" w:rsidTr="005724C3">
        <w:trPr>
          <w:trHeight w:val="149"/>
        </w:trPr>
        <w:tc>
          <w:tcPr>
            <w:tcW w:w="5040" w:type="dxa"/>
            <w:shd w:val="clear" w:color="auto" w:fill="auto"/>
          </w:tcPr>
          <w:p w14:paraId="60905DF9" w14:textId="77777777" w:rsidR="00537912" w:rsidRPr="00556F4A" w:rsidRDefault="00537912" w:rsidP="005724C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3A47A9" w14:textId="37F709AF" w:rsidR="00537912" w:rsidRPr="00DA5171" w:rsidRDefault="00537912" w:rsidP="005724C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A517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8,700.00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DC0798" w14:textId="77777777" w:rsidR="00537912" w:rsidRPr="00556F4A" w:rsidRDefault="00537912" w:rsidP="005724C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1C2CF5" w14:textId="5F18A8CA" w:rsidR="00537912" w:rsidRPr="00556F4A" w:rsidRDefault="00537912" w:rsidP="005724C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19,286.94</w:t>
            </w:r>
          </w:p>
        </w:tc>
      </w:tr>
      <w:tr w:rsidR="008871A7" w:rsidRPr="00494247" w14:paraId="4E84E80D" w14:textId="77777777" w:rsidTr="008871A7">
        <w:trPr>
          <w:trHeight w:val="149"/>
        </w:trPr>
        <w:tc>
          <w:tcPr>
            <w:tcW w:w="5040" w:type="dxa"/>
            <w:shd w:val="clear" w:color="auto" w:fill="auto"/>
          </w:tcPr>
          <w:p w14:paraId="3A9F43DA" w14:textId="77777777" w:rsidR="008871A7" w:rsidRPr="00556F4A" w:rsidRDefault="008871A7" w:rsidP="005724C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87" w:type="dxa"/>
            <w:tcBorders>
              <w:top w:val="double" w:sz="4" w:space="0" w:color="auto"/>
            </w:tcBorders>
            <w:shd w:val="clear" w:color="auto" w:fill="auto"/>
          </w:tcPr>
          <w:p w14:paraId="0AFAD345" w14:textId="77777777" w:rsidR="008871A7" w:rsidRPr="00556F4A" w:rsidRDefault="008871A7" w:rsidP="005724C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87C612" w14:textId="77777777" w:rsidR="008871A7" w:rsidRPr="00556F4A" w:rsidRDefault="008871A7" w:rsidP="005724C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double" w:sz="4" w:space="0" w:color="auto"/>
            </w:tcBorders>
            <w:shd w:val="clear" w:color="auto" w:fill="auto"/>
          </w:tcPr>
          <w:p w14:paraId="1AC68FBC" w14:textId="77777777" w:rsidR="008871A7" w:rsidRPr="00556F4A" w:rsidRDefault="008871A7" w:rsidP="005724C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9C0B8A" w:rsidRPr="00494247" w14:paraId="761A6787" w14:textId="77777777" w:rsidTr="008871A7">
        <w:trPr>
          <w:trHeight w:val="149"/>
        </w:trPr>
        <w:tc>
          <w:tcPr>
            <w:tcW w:w="5040" w:type="dxa"/>
            <w:shd w:val="clear" w:color="auto" w:fill="auto"/>
          </w:tcPr>
          <w:p w14:paraId="10078A28" w14:textId="15E51CCC" w:rsidR="009C0B8A" w:rsidRPr="00556F4A" w:rsidRDefault="009C0B8A" w:rsidP="005724C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85FB2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รายได้ขายสินค้า</w:t>
            </w:r>
          </w:p>
        </w:tc>
        <w:tc>
          <w:tcPr>
            <w:tcW w:w="1987" w:type="dxa"/>
            <w:shd w:val="clear" w:color="auto" w:fill="auto"/>
          </w:tcPr>
          <w:p w14:paraId="6D1AE50E" w14:textId="77777777" w:rsidR="009C0B8A" w:rsidRPr="00556F4A" w:rsidRDefault="009C0B8A" w:rsidP="005724C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BD24199" w14:textId="77777777" w:rsidR="009C0B8A" w:rsidRPr="00556F4A" w:rsidRDefault="009C0B8A" w:rsidP="005724C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0C2B59A3" w14:textId="77777777" w:rsidR="009C0B8A" w:rsidRPr="00556F4A" w:rsidRDefault="009C0B8A" w:rsidP="005724C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821B27" w:rsidRPr="00494247" w14:paraId="5D0305DB" w14:textId="77777777" w:rsidTr="005724C3">
        <w:trPr>
          <w:trHeight w:val="149"/>
        </w:trPr>
        <w:tc>
          <w:tcPr>
            <w:tcW w:w="5040" w:type="dxa"/>
            <w:shd w:val="clear" w:color="auto" w:fill="auto"/>
            <w:vAlign w:val="center"/>
          </w:tcPr>
          <w:p w14:paraId="4CB7E509" w14:textId="7F572D6D" w:rsidR="00821B27" w:rsidRPr="00C85FB2" w:rsidRDefault="00821B27" w:rsidP="005724C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มารีน จำกัด</w:t>
            </w:r>
          </w:p>
        </w:tc>
        <w:tc>
          <w:tcPr>
            <w:tcW w:w="1987" w:type="dxa"/>
            <w:shd w:val="clear" w:color="auto" w:fill="auto"/>
          </w:tcPr>
          <w:p w14:paraId="2CA66E36" w14:textId="1D0FDB0B" w:rsidR="00821B27" w:rsidRPr="00556F4A" w:rsidRDefault="00821B27" w:rsidP="005724C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392,673.00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DEDE78" w14:textId="77777777" w:rsidR="00821B27" w:rsidRPr="00556F4A" w:rsidRDefault="00821B27" w:rsidP="005724C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0C0954B3" w14:textId="6784C671" w:rsidR="00821B27" w:rsidRPr="0023732E" w:rsidRDefault="00821B27" w:rsidP="005724C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732E">
              <w:rPr>
                <w:rFonts w:ascii="Angsana New" w:hAnsi="Angsana New"/>
                <w:color w:val="000000"/>
                <w:sz w:val="30"/>
                <w:szCs w:val="30"/>
              </w:rPr>
              <w:t>700,992.58</w:t>
            </w:r>
          </w:p>
        </w:tc>
      </w:tr>
      <w:tr w:rsidR="00821B27" w:rsidRPr="00494247" w14:paraId="288E7B3B" w14:textId="77777777" w:rsidTr="005724C3">
        <w:trPr>
          <w:trHeight w:val="149"/>
        </w:trPr>
        <w:tc>
          <w:tcPr>
            <w:tcW w:w="5040" w:type="dxa"/>
            <w:shd w:val="clear" w:color="auto" w:fill="auto"/>
            <w:vAlign w:val="center"/>
          </w:tcPr>
          <w:p w14:paraId="1B4D1069" w14:textId="4E76A43C" w:rsidR="00821B27" w:rsidRPr="00C85FB2" w:rsidRDefault="00821B27" w:rsidP="005724C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1987" w:type="dxa"/>
            <w:shd w:val="clear" w:color="auto" w:fill="auto"/>
          </w:tcPr>
          <w:p w14:paraId="760BA2F7" w14:textId="04530267" w:rsidR="00821B27" w:rsidRPr="00556F4A" w:rsidRDefault="00821B27" w:rsidP="005724C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309,630.00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77C8CE" w14:textId="77777777" w:rsidR="00821B27" w:rsidRPr="00556F4A" w:rsidRDefault="00821B27" w:rsidP="005724C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095F500B" w14:textId="402C2C41" w:rsidR="00821B27" w:rsidRPr="0023732E" w:rsidRDefault="00821B27" w:rsidP="005724C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732E">
              <w:rPr>
                <w:rFonts w:ascii="Angsana New" w:hAnsi="Angsana New"/>
                <w:color w:val="000000"/>
                <w:sz w:val="30"/>
                <w:szCs w:val="30"/>
              </w:rPr>
              <w:t>144,332.25</w:t>
            </w:r>
          </w:p>
        </w:tc>
      </w:tr>
      <w:tr w:rsidR="00821B27" w:rsidRPr="00494247" w14:paraId="58CBD9AD" w14:textId="77777777" w:rsidTr="005724C3">
        <w:trPr>
          <w:trHeight w:val="149"/>
        </w:trPr>
        <w:tc>
          <w:tcPr>
            <w:tcW w:w="5040" w:type="dxa"/>
            <w:shd w:val="clear" w:color="auto" w:fill="auto"/>
          </w:tcPr>
          <w:p w14:paraId="7F2FEC2F" w14:textId="38877288" w:rsidR="00821B27" w:rsidRPr="00C85FB2" w:rsidRDefault="00821B27" w:rsidP="005724C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4CD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7FE205B4" w14:textId="7F8FCEE1" w:rsidR="00821B27" w:rsidRPr="00556F4A" w:rsidRDefault="00821B27" w:rsidP="005724C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231,612.21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01D490" w14:textId="77777777" w:rsidR="00821B27" w:rsidRPr="00556F4A" w:rsidRDefault="00821B27" w:rsidP="005724C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6A4449B0" w14:textId="026EC908" w:rsidR="00821B27" w:rsidRPr="0023732E" w:rsidRDefault="00821B27" w:rsidP="005724C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732E">
              <w:rPr>
                <w:rFonts w:ascii="Angsana New" w:hAnsi="Angsana New"/>
                <w:color w:val="000000"/>
                <w:sz w:val="30"/>
                <w:szCs w:val="30"/>
              </w:rPr>
              <w:t xml:space="preserve">188,345.65 </w:t>
            </w:r>
          </w:p>
        </w:tc>
      </w:tr>
      <w:tr w:rsidR="00821B27" w:rsidRPr="00494247" w14:paraId="178007A7" w14:textId="77777777" w:rsidTr="005724C3">
        <w:trPr>
          <w:trHeight w:val="149"/>
        </w:trPr>
        <w:tc>
          <w:tcPr>
            <w:tcW w:w="5040" w:type="dxa"/>
            <w:shd w:val="clear" w:color="auto" w:fill="auto"/>
          </w:tcPr>
          <w:p w14:paraId="15552018" w14:textId="77777777" w:rsidR="00821B27" w:rsidRPr="00FF4CD5" w:rsidRDefault="00821B27" w:rsidP="005724C3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EA8345" w14:textId="4B00870C" w:rsidR="00821B27" w:rsidRPr="00556F4A" w:rsidRDefault="00821B27" w:rsidP="005724C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933,915.21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BAD89E" w14:textId="77777777" w:rsidR="00821B27" w:rsidRPr="00556F4A" w:rsidRDefault="00821B27" w:rsidP="005724C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14E41E" w14:textId="6F22DDBE" w:rsidR="00821B27" w:rsidRPr="0023732E" w:rsidRDefault="00821B27" w:rsidP="005724C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732E">
              <w:rPr>
                <w:rFonts w:ascii="Angsana New" w:hAnsi="Angsana New"/>
                <w:color w:val="000000"/>
                <w:sz w:val="30"/>
                <w:szCs w:val="30"/>
              </w:rPr>
              <w:t xml:space="preserve">1,033,670.48 </w:t>
            </w:r>
          </w:p>
        </w:tc>
      </w:tr>
      <w:tr w:rsidR="009C0B8A" w:rsidRPr="00494247" w14:paraId="23CE87E1" w14:textId="77777777" w:rsidTr="00CC3B5F">
        <w:trPr>
          <w:trHeight w:val="149"/>
        </w:trPr>
        <w:tc>
          <w:tcPr>
            <w:tcW w:w="5040" w:type="dxa"/>
            <w:shd w:val="clear" w:color="auto" w:fill="auto"/>
          </w:tcPr>
          <w:p w14:paraId="236D1C43" w14:textId="25B75143" w:rsidR="009C0B8A" w:rsidRPr="00FF4CD5" w:rsidRDefault="009C0B8A" w:rsidP="005724C3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C0B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ต้นทุนในการจัดจำหน่าย/ค่าใช้จ่ายในการบริหาร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196893D6" w14:textId="77777777" w:rsidR="009C0B8A" w:rsidRPr="00236382" w:rsidRDefault="009C0B8A" w:rsidP="005724C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FC325C" w14:textId="77777777" w:rsidR="009C0B8A" w:rsidRPr="00556F4A" w:rsidRDefault="009C0B8A" w:rsidP="005724C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7524E768" w14:textId="77777777" w:rsidR="009C0B8A" w:rsidRPr="00C85FB2" w:rsidRDefault="009C0B8A" w:rsidP="005724C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8D1238" w:rsidRPr="00494247" w14:paraId="7786B544" w14:textId="77777777" w:rsidTr="005724C3">
        <w:trPr>
          <w:trHeight w:val="149"/>
        </w:trPr>
        <w:tc>
          <w:tcPr>
            <w:tcW w:w="5040" w:type="dxa"/>
            <w:shd w:val="clear" w:color="auto" w:fill="auto"/>
          </w:tcPr>
          <w:p w14:paraId="4DC3285D" w14:textId="2B6F5B34" w:rsidR="008D1238" w:rsidRPr="00FF4CD5" w:rsidRDefault="008D1238" w:rsidP="005724C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471F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1987" w:type="dxa"/>
            <w:shd w:val="clear" w:color="auto" w:fill="auto"/>
          </w:tcPr>
          <w:p w14:paraId="044CAFA2" w14:textId="3F85CE7F" w:rsidR="008D1238" w:rsidRPr="008D1238" w:rsidRDefault="008D1238" w:rsidP="005724C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8D123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155,240.00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FA7A86" w14:textId="77777777" w:rsidR="008D1238" w:rsidRPr="00556F4A" w:rsidRDefault="008D1238" w:rsidP="005724C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003B21A7" w14:textId="473A6A4D" w:rsidR="008D1238" w:rsidRPr="00556F4A" w:rsidRDefault="008D1238" w:rsidP="005724C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3732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385,922.20</w:t>
            </w:r>
          </w:p>
        </w:tc>
      </w:tr>
      <w:tr w:rsidR="008D1238" w:rsidRPr="00494247" w14:paraId="2DE70240" w14:textId="77777777" w:rsidTr="005724C3">
        <w:trPr>
          <w:trHeight w:val="149"/>
        </w:trPr>
        <w:tc>
          <w:tcPr>
            <w:tcW w:w="5040" w:type="dxa"/>
            <w:shd w:val="clear" w:color="auto" w:fill="auto"/>
          </w:tcPr>
          <w:p w14:paraId="20FB4E3F" w14:textId="05126B73" w:rsidR="008D1238" w:rsidRPr="000471F7" w:rsidRDefault="008D1238" w:rsidP="005724C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82A3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4DA188FF" w14:textId="0B4FB2A9" w:rsidR="008D1238" w:rsidRPr="008D1238" w:rsidRDefault="008D1238" w:rsidP="005724C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8D123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1187D6" w14:textId="77777777" w:rsidR="008D1238" w:rsidRPr="00556F4A" w:rsidRDefault="008D1238" w:rsidP="005724C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4094F77B" w14:textId="0AD8D2AE" w:rsidR="008D1238" w:rsidRPr="00A61878" w:rsidRDefault="008D1238" w:rsidP="005724C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23732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100,000.00</w:t>
            </w:r>
          </w:p>
        </w:tc>
      </w:tr>
      <w:tr w:rsidR="008D1238" w:rsidRPr="00494247" w14:paraId="6BA47E7C" w14:textId="77777777" w:rsidTr="005724C3">
        <w:trPr>
          <w:trHeight w:val="149"/>
        </w:trPr>
        <w:tc>
          <w:tcPr>
            <w:tcW w:w="5040" w:type="dxa"/>
            <w:shd w:val="clear" w:color="auto" w:fill="auto"/>
          </w:tcPr>
          <w:p w14:paraId="364EF09F" w14:textId="77777777" w:rsidR="008D1238" w:rsidRPr="00FF4CD5" w:rsidRDefault="008D1238" w:rsidP="005724C3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334F56" w14:textId="0B85ACAE" w:rsidR="008D1238" w:rsidRPr="008D1238" w:rsidRDefault="008D1238" w:rsidP="005724C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8D123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155,240.00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777ADF" w14:textId="77777777" w:rsidR="008D1238" w:rsidRPr="00556F4A" w:rsidRDefault="008D1238" w:rsidP="005724C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B194C1" w14:textId="7F6C0DE7" w:rsidR="008D1238" w:rsidRPr="00556F4A" w:rsidRDefault="008D1238" w:rsidP="005724C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3732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485,922.20</w:t>
            </w:r>
          </w:p>
        </w:tc>
      </w:tr>
    </w:tbl>
    <w:p w14:paraId="28495A98" w14:textId="77777777" w:rsidR="00AA19E0" w:rsidRDefault="00AA19E0" w:rsidP="005724C3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4B0372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2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414342" w:rsidRPr="00494247" w14:paraId="28495A9F" w14:textId="77777777" w:rsidTr="00CC3B5F">
        <w:tc>
          <w:tcPr>
            <w:tcW w:w="5040" w:type="dxa"/>
          </w:tcPr>
          <w:p w14:paraId="28495A99" w14:textId="77777777" w:rsidR="00414342" w:rsidRPr="00494247" w:rsidRDefault="00414342" w:rsidP="005724C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28495A9E" w14:textId="77777777" w:rsidR="00414342" w:rsidRPr="00494247" w:rsidRDefault="00414342" w:rsidP="005724C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414342" w:rsidRPr="00494247" w14:paraId="28495AAD" w14:textId="77777777" w:rsidTr="00CC3B5F">
        <w:tc>
          <w:tcPr>
            <w:tcW w:w="5040" w:type="dxa"/>
          </w:tcPr>
          <w:p w14:paraId="28495AA5" w14:textId="77777777" w:rsidR="00414342" w:rsidRPr="00494247" w:rsidRDefault="00414342" w:rsidP="005724C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8495AAA" w14:textId="2AFE6946" w:rsidR="00414342" w:rsidRPr="00414342" w:rsidRDefault="0031660C" w:rsidP="005724C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31660C">
              <w:rPr>
                <w:sz w:val="30"/>
                <w:szCs w:val="30"/>
              </w:rPr>
              <w:t xml:space="preserve">31 </w:t>
            </w:r>
            <w:r w:rsidRPr="0031660C">
              <w:rPr>
                <w:sz w:val="30"/>
                <w:szCs w:val="30"/>
                <w:cs/>
              </w:rPr>
              <w:t xml:space="preserve">ธันวาคม </w:t>
            </w:r>
            <w:r w:rsidRPr="0031660C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5AAB" w14:textId="77777777" w:rsidR="00414342" w:rsidRPr="00414342" w:rsidRDefault="00414342" w:rsidP="005724C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8495AAC" w14:textId="7ECE0955" w:rsidR="00414342" w:rsidRPr="00414342" w:rsidRDefault="00414342" w:rsidP="005724C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14342">
              <w:rPr>
                <w:color w:val="000000"/>
                <w:sz w:val="30"/>
                <w:szCs w:val="30"/>
              </w:rPr>
              <w:t xml:space="preserve">31 </w:t>
            </w:r>
            <w:r w:rsidRPr="00414342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414342">
              <w:rPr>
                <w:color w:val="000000"/>
                <w:sz w:val="30"/>
                <w:szCs w:val="30"/>
              </w:rPr>
              <w:t>2564</w:t>
            </w:r>
          </w:p>
        </w:tc>
      </w:tr>
      <w:tr w:rsidR="00165BE9" w:rsidRPr="00494247" w14:paraId="28495AB6" w14:textId="77777777" w:rsidTr="005724C3">
        <w:trPr>
          <w:trHeight w:val="203"/>
        </w:trPr>
        <w:tc>
          <w:tcPr>
            <w:tcW w:w="5040" w:type="dxa"/>
            <w:vAlign w:val="center"/>
          </w:tcPr>
          <w:p w14:paraId="28495AAE" w14:textId="77777777" w:rsidR="00165BE9" w:rsidRPr="00494247" w:rsidRDefault="00165BE9" w:rsidP="005724C3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28495AB3" w14:textId="4424A8AB" w:rsidR="00165BE9" w:rsidRPr="00494247" w:rsidRDefault="00165BE9" w:rsidP="005724C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60,500.00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AB4" w14:textId="77777777" w:rsidR="00165BE9" w:rsidRPr="00494247" w:rsidRDefault="00165BE9" w:rsidP="005724C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8495AB5" w14:textId="6B9D132C" w:rsidR="00165BE9" w:rsidRPr="00494247" w:rsidRDefault="00165BE9" w:rsidP="005724C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1434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64,500.00 </w:t>
            </w:r>
          </w:p>
        </w:tc>
      </w:tr>
      <w:tr w:rsidR="00165BE9" w:rsidRPr="00494247" w14:paraId="28495ABF" w14:textId="77777777" w:rsidTr="005724C3">
        <w:trPr>
          <w:trHeight w:val="203"/>
        </w:trPr>
        <w:tc>
          <w:tcPr>
            <w:tcW w:w="5040" w:type="dxa"/>
          </w:tcPr>
          <w:p w14:paraId="28495AB7" w14:textId="0CAB7620" w:rsidR="00165BE9" w:rsidRPr="00494247" w:rsidRDefault="00165BE9" w:rsidP="005724C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187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เช็คที่ถึงกำหนดแต่ยังไม่นำฝาก</w:t>
            </w:r>
          </w:p>
        </w:tc>
        <w:tc>
          <w:tcPr>
            <w:tcW w:w="1987" w:type="dxa"/>
            <w:shd w:val="clear" w:color="auto" w:fill="auto"/>
          </w:tcPr>
          <w:p w14:paraId="28495ABC" w14:textId="4D678A5A" w:rsidR="00165BE9" w:rsidRPr="00494247" w:rsidRDefault="00165BE9" w:rsidP="005724C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127,535.04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ABD" w14:textId="77777777" w:rsidR="00165BE9" w:rsidRPr="00494247" w:rsidRDefault="00165BE9" w:rsidP="005724C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8495ABE" w14:textId="03F57FF1" w:rsidR="00165BE9" w:rsidRPr="00494247" w:rsidRDefault="00165BE9" w:rsidP="005724C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1434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439,770.72 </w:t>
            </w:r>
          </w:p>
        </w:tc>
      </w:tr>
      <w:tr w:rsidR="00165BE9" w:rsidRPr="00494247" w14:paraId="2F1ED7BB" w14:textId="77777777" w:rsidTr="005724C3">
        <w:trPr>
          <w:trHeight w:val="203"/>
        </w:trPr>
        <w:tc>
          <w:tcPr>
            <w:tcW w:w="5040" w:type="dxa"/>
          </w:tcPr>
          <w:p w14:paraId="0FD5E235" w14:textId="3A2CDD4F" w:rsidR="00165BE9" w:rsidRPr="00494247" w:rsidRDefault="00165BE9" w:rsidP="005724C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187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เงินฝากกระแสรายวัน</w:t>
            </w:r>
          </w:p>
        </w:tc>
        <w:tc>
          <w:tcPr>
            <w:tcW w:w="1987" w:type="dxa"/>
            <w:shd w:val="clear" w:color="auto" w:fill="auto"/>
          </w:tcPr>
          <w:p w14:paraId="50A0A819" w14:textId="18337D8F" w:rsidR="00165BE9" w:rsidRPr="00693F5B" w:rsidRDefault="00165BE9" w:rsidP="005724C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8,896.14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5D97A1" w14:textId="77777777" w:rsidR="00165BE9" w:rsidRPr="00494247" w:rsidRDefault="00165BE9" w:rsidP="005724C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78EDF72" w14:textId="7C39E4E3" w:rsidR="00165BE9" w:rsidRPr="00E50A6D" w:rsidRDefault="00165BE9" w:rsidP="005724C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1434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30,000.00 </w:t>
            </w:r>
          </w:p>
        </w:tc>
      </w:tr>
      <w:tr w:rsidR="00165BE9" w:rsidRPr="00494247" w14:paraId="28495AC8" w14:textId="77777777" w:rsidTr="005724C3">
        <w:trPr>
          <w:trHeight w:val="203"/>
        </w:trPr>
        <w:tc>
          <w:tcPr>
            <w:tcW w:w="5040" w:type="dxa"/>
          </w:tcPr>
          <w:p w14:paraId="28495AC0" w14:textId="1D68AEC5" w:rsidR="00165BE9" w:rsidRPr="00494247" w:rsidRDefault="00165BE9" w:rsidP="005724C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187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เงินฝากออมทรัพย์</w:t>
            </w:r>
          </w:p>
        </w:tc>
        <w:tc>
          <w:tcPr>
            <w:tcW w:w="1987" w:type="dxa"/>
            <w:shd w:val="clear" w:color="auto" w:fill="auto"/>
          </w:tcPr>
          <w:p w14:paraId="28495AC5" w14:textId="0A6488C8" w:rsidR="00165BE9" w:rsidRPr="007C4E27" w:rsidRDefault="00165BE9" w:rsidP="005724C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227,909,436.37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AC6" w14:textId="77777777" w:rsidR="00165BE9" w:rsidRPr="00494247" w:rsidRDefault="00165BE9" w:rsidP="005724C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8495AC7" w14:textId="540EDC56" w:rsidR="00165BE9" w:rsidRPr="00720702" w:rsidRDefault="00165BE9" w:rsidP="005724C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1434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10,172,294.98 </w:t>
            </w:r>
          </w:p>
        </w:tc>
      </w:tr>
      <w:tr w:rsidR="00165BE9" w:rsidRPr="00494247" w14:paraId="28495AD1" w14:textId="77777777" w:rsidTr="005724C3">
        <w:trPr>
          <w:trHeight w:val="149"/>
        </w:trPr>
        <w:tc>
          <w:tcPr>
            <w:tcW w:w="5040" w:type="dxa"/>
          </w:tcPr>
          <w:p w14:paraId="28495AC9" w14:textId="77777777" w:rsidR="00165BE9" w:rsidRPr="00A61878" w:rsidRDefault="00165BE9" w:rsidP="005724C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1878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5ACE" w14:textId="4DE00C1D" w:rsidR="00165BE9" w:rsidRPr="00693F5B" w:rsidRDefault="00165BE9" w:rsidP="005724C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228,106,367.55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ACF" w14:textId="77777777" w:rsidR="00165BE9" w:rsidRPr="00A61878" w:rsidRDefault="00165BE9" w:rsidP="005724C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5AD0" w14:textId="5927C374" w:rsidR="00165BE9" w:rsidRPr="00A61878" w:rsidRDefault="00165BE9" w:rsidP="005724C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1434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10,706,565.70 </w:t>
            </w:r>
          </w:p>
        </w:tc>
      </w:tr>
    </w:tbl>
    <w:p w14:paraId="28495ADA" w14:textId="219FC9BC" w:rsidR="003132B9" w:rsidRDefault="00414342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414342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ลูกหนี้การค้าและลูกหนี้หมุนเวียนอื่น </w:t>
      </w:r>
    </w:p>
    <w:tbl>
      <w:tblPr>
        <w:tblW w:w="92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414342" w:rsidRPr="00494247" w14:paraId="28495AE1" w14:textId="77777777" w:rsidTr="00CE2074">
        <w:trPr>
          <w:tblHeader/>
        </w:trPr>
        <w:tc>
          <w:tcPr>
            <w:tcW w:w="5040" w:type="dxa"/>
          </w:tcPr>
          <w:p w14:paraId="28495ADB" w14:textId="77777777" w:rsidR="00414342" w:rsidRPr="00494247" w:rsidRDefault="00414342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28495AE0" w14:textId="77777777" w:rsidR="00414342" w:rsidRPr="00494247" w:rsidRDefault="00414342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414342" w:rsidRPr="00494247" w14:paraId="28495AEF" w14:textId="77777777" w:rsidTr="00CE2074">
        <w:trPr>
          <w:tblHeader/>
        </w:trPr>
        <w:tc>
          <w:tcPr>
            <w:tcW w:w="5040" w:type="dxa"/>
          </w:tcPr>
          <w:p w14:paraId="28495AE7" w14:textId="77777777" w:rsidR="00414342" w:rsidRPr="00494247" w:rsidRDefault="00414342" w:rsidP="003A66D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8495AEC" w14:textId="24FE9F9E" w:rsidR="00414342" w:rsidRPr="004C4D7B" w:rsidRDefault="0031660C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31660C">
              <w:rPr>
                <w:sz w:val="30"/>
                <w:szCs w:val="30"/>
              </w:rPr>
              <w:t xml:space="preserve">31 </w:t>
            </w:r>
            <w:r w:rsidRPr="0031660C">
              <w:rPr>
                <w:sz w:val="30"/>
                <w:szCs w:val="30"/>
                <w:cs/>
              </w:rPr>
              <w:t xml:space="preserve">ธันวาคม </w:t>
            </w:r>
            <w:r w:rsidRPr="0031660C">
              <w:rPr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5AED" w14:textId="77777777" w:rsidR="00414342" w:rsidRPr="004C4D7B" w:rsidRDefault="00414342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8495AEE" w14:textId="3C0C6915" w:rsidR="00414342" w:rsidRPr="004C4D7B" w:rsidRDefault="00414342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C4D7B">
              <w:rPr>
                <w:color w:val="000000"/>
                <w:sz w:val="30"/>
                <w:szCs w:val="30"/>
              </w:rPr>
              <w:t xml:space="preserve">31 </w:t>
            </w:r>
            <w:r w:rsidRPr="004C4D7B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4C4D7B">
              <w:rPr>
                <w:color w:val="000000"/>
                <w:sz w:val="30"/>
                <w:szCs w:val="30"/>
              </w:rPr>
              <w:t>256</w:t>
            </w:r>
            <w:r w:rsidR="004C4D7B">
              <w:rPr>
                <w:color w:val="000000"/>
                <w:sz w:val="30"/>
                <w:szCs w:val="30"/>
              </w:rPr>
              <w:t>4</w:t>
            </w:r>
          </w:p>
        </w:tc>
      </w:tr>
      <w:tr w:rsidR="00414342" w:rsidRPr="00494247" w14:paraId="28495AF8" w14:textId="77777777" w:rsidTr="00CC3B5F">
        <w:trPr>
          <w:trHeight w:val="203"/>
        </w:trPr>
        <w:tc>
          <w:tcPr>
            <w:tcW w:w="5040" w:type="dxa"/>
          </w:tcPr>
          <w:p w14:paraId="28495AF0" w14:textId="77777777" w:rsidR="00414342" w:rsidRPr="004C4D7B" w:rsidRDefault="00414342" w:rsidP="003A66D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4D7B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5AF5" w14:textId="77777777" w:rsidR="00414342" w:rsidRPr="00494247" w:rsidRDefault="00414342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28495AF6" w14:textId="77777777" w:rsidR="00414342" w:rsidRPr="00494247" w:rsidRDefault="00414342" w:rsidP="003A66D8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center"/>
          </w:tcPr>
          <w:p w14:paraId="28495AF7" w14:textId="77777777" w:rsidR="00414342" w:rsidRPr="00494247" w:rsidRDefault="00414342" w:rsidP="003A66D8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E2403" w:rsidRPr="00494247" w14:paraId="28495B0A" w14:textId="77777777" w:rsidTr="005724C3">
        <w:trPr>
          <w:trHeight w:val="203"/>
        </w:trPr>
        <w:tc>
          <w:tcPr>
            <w:tcW w:w="5040" w:type="dxa"/>
            <w:shd w:val="clear" w:color="auto" w:fill="auto"/>
          </w:tcPr>
          <w:p w14:paraId="28495B02" w14:textId="38192B8E" w:rsidR="00AE2403" w:rsidRPr="00494247" w:rsidRDefault="00AE2403" w:rsidP="00AE2403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C4D7B">
              <w:rPr>
                <w:rFonts w:ascii="Angsana New" w:hAnsi="Angsana New"/>
                <w:sz w:val="30"/>
                <w:szCs w:val="30"/>
                <w:cs/>
              </w:rPr>
              <w:t>เช็ครับล่วงหน้า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28495B07" w14:textId="626A38BD" w:rsidR="00AE2403" w:rsidRPr="000544ED" w:rsidRDefault="00AE2403" w:rsidP="00AE240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2403">
              <w:rPr>
                <w:rFonts w:ascii="Angsana New" w:hAnsi="Angsana New"/>
                <w:color w:val="000000"/>
                <w:sz w:val="30"/>
                <w:szCs w:val="30"/>
              </w:rPr>
              <w:t>10,203,556.01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08" w14:textId="77777777" w:rsidR="00AE2403" w:rsidRPr="00494247" w:rsidRDefault="00AE2403" w:rsidP="00AE240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28495B09" w14:textId="2216159F" w:rsidR="00AE2403" w:rsidRPr="00494247" w:rsidRDefault="00AE2403" w:rsidP="00AE240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4D7B">
              <w:rPr>
                <w:rFonts w:ascii="Angsana New" w:hAnsi="Angsana New"/>
                <w:color w:val="000000"/>
                <w:sz w:val="30"/>
                <w:szCs w:val="30"/>
                <w:cs/>
              </w:rPr>
              <w:t>10</w:t>
            </w:r>
            <w:r w:rsidRPr="004C4D7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C4D7B">
              <w:rPr>
                <w:rFonts w:ascii="Angsana New" w:hAnsi="Angsana New"/>
                <w:color w:val="000000"/>
                <w:sz w:val="30"/>
                <w:szCs w:val="30"/>
                <w:cs/>
              </w:rPr>
              <w:t>809</w:t>
            </w:r>
            <w:r w:rsidRPr="004C4D7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C4D7B">
              <w:rPr>
                <w:rFonts w:ascii="Angsana New" w:hAnsi="Angsana New"/>
                <w:color w:val="000000"/>
                <w:sz w:val="30"/>
                <w:szCs w:val="30"/>
                <w:cs/>
              </w:rPr>
              <w:t>965.81</w:t>
            </w:r>
          </w:p>
        </w:tc>
      </w:tr>
      <w:tr w:rsidR="00AE2403" w:rsidRPr="00494247" w14:paraId="28495B13" w14:textId="77777777" w:rsidTr="005724C3">
        <w:trPr>
          <w:trHeight w:val="203"/>
        </w:trPr>
        <w:tc>
          <w:tcPr>
            <w:tcW w:w="5040" w:type="dxa"/>
            <w:shd w:val="clear" w:color="auto" w:fill="auto"/>
          </w:tcPr>
          <w:p w14:paraId="28495B0B" w14:textId="7B071568" w:rsidR="00AE2403" w:rsidRPr="00494247" w:rsidRDefault="00AE2403" w:rsidP="00AE2403">
            <w:pPr>
              <w:tabs>
                <w:tab w:val="left" w:pos="8040"/>
              </w:tabs>
              <w:spacing w:line="240" w:lineRule="auto"/>
              <w:ind w:left="552" w:hanging="212"/>
              <w:rPr>
                <w:rFonts w:ascii="Angsana New" w:hAnsi="Angsana New"/>
                <w:sz w:val="30"/>
                <w:szCs w:val="30"/>
                <w:cs/>
              </w:rPr>
            </w:pPr>
            <w:r w:rsidRPr="004C4D7B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95B10" w14:textId="200F9D01" w:rsidR="00AE2403" w:rsidRPr="000544ED" w:rsidRDefault="00AE2403" w:rsidP="00AE240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2403">
              <w:rPr>
                <w:rFonts w:ascii="Angsana New" w:hAnsi="Angsana New"/>
                <w:color w:val="000000"/>
                <w:sz w:val="30"/>
                <w:szCs w:val="30"/>
              </w:rPr>
              <w:t>34,600,460.48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B11" w14:textId="77777777" w:rsidR="00AE2403" w:rsidRPr="00494247" w:rsidRDefault="00AE2403" w:rsidP="00AE240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B12" w14:textId="0954C413" w:rsidR="00AE2403" w:rsidRPr="00494247" w:rsidRDefault="00AE2403" w:rsidP="00AE240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4D7B">
              <w:rPr>
                <w:rFonts w:ascii="Angsana New" w:hAnsi="Angsana New"/>
                <w:color w:val="000000"/>
                <w:sz w:val="30"/>
                <w:szCs w:val="30"/>
                <w:cs/>
              </w:rPr>
              <w:t>26</w:t>
            </w:r>
            <w:r w:rsidRPr="004C4D7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C4D7B">
              <w:rPr>
                <w:rFonts w:ascii="Angsana New" w:hAnsi="Angsana New"/>
                <w:color w:val="000000"/>
                <w:sz w:val="30"/>
                <w:szCs w:val="30"/>
                <w:cs/>
              </w:rPr>
              <w:t>127</w:t>
            </w:r>
            <w:r w:rsidRPr="004C4D7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C4D7B">
              <w:rPr>
                <w:rFonts w:ascii="Angsana New" w:hAnsi="Angsana New"/>
                <w:color w:val="000000"/>
                <w:sz w:val="30"/>
                <w:szCs w:val="30"/>
                <w:cs/>
              </w:rPr>
              <w:t>841.65</w:t>
            </w:r>
          </w:p>
        </w:tc>
      </w:tr>
      <w:tr w:rsidR="00AE2403" w:rsidRPr="00494247" w14:paraId="36DFBF50" w14:textId="77777777" w:rsidTr="005724C3">
        <w:trPr>
          <w:trHeight w:val="203"/>
        </w:trPr>
        <w:tc>
          <w:tcPr>
            <w:tcW w:w="5040" w:type="dxa"/>
          </w:tcPr>
          <w:p w14:paraId="0DCC0E67" w14:textId="23A3412E" w:rsidR="00AE2403" w:rsidRPr="004C4D7B" w:rsidRDefault="00AE2403" w:rsidP="00AE2403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5150F2" w14:textId="1206E9E3" w:rsidR="00AE2403" w:rsidRPr="000544ED" w:rsidRDefault="00AE2403" w:rsidP="00AE240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2403">
              <w:rPr>
                <w:rFonts w:ascii="Angsana New" w:hAnsi="Angsana New"/>
                <w:color w:val="000000"/>
                <w:sz w:val="30"/>
                <w:szCs w:val="30"/>
              </w:rPr>
              <w:t>44,804,016.49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9B3CDB" w14:textId="77777777" w:rsidR="00AE2403" w:rsidRPr="00494247" w:rsidRDefault="00AE2403" w:rsidP="00AE240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A4CC3" w14:textId="468014A0" w:rsidR="00AE2403" w:rsidRPr="00E50A6D" w:rsidRDefault="00AE2403" w:rsidP="00AE240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4D7B">
              <w:rPr>
                <w:rFonts w:ascii="Angsana New" w:hAnsi="Angsana New"/>
                <w:color w:val="000000"/>
                <w:sz w:val="30"/>
                <w:szCs w:val="30"/>
                <w:cs/>
              </w:rPr>
              <w:t>36</w:t>
            </w:r>
            <w:r w:rsidRPr="004C4D7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C4D7B">
              <w:rPr>
                <w:rFonts w:ascii="Angsana New" w:hAnsi="Angsana New"/>
                <w:color w:val="000000"/>
                <w:sz w:val="30"/>
                <w:szCs w:val="30"/>
                <w:cs/>
              </w:rPr>
              <w:t>937</w:t>
            </w:r>
            <w:r w:rsidRPr="004C4D7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C4D7B">
              <w:rPr>
                <w:rFonts w:ascii="Angsana New" w:hAnsi="Angsana New"/>
                <w:color w:val="000000"/>
                <w:sz w:val="30"/>
                <w:szCs w:val="30"/>
                <w:cs/>
              </w:rPr>
              <w:t>807.46</w:t>
            </w:r>
          </w:p>
        </w:tc>
      </w:tr>
      <w:tr w:rsidR="004C4D7B" w:rsidRPr="00494247" w14:paraId="1CD8759C" w14:textId="77777777" w:rsidTr="005724C3">
        <w:trPr>
          <w:trHeight w:val="203"/>
        </w:trPr>
        <w:tc>
          <w:tcPr>
            <w:tcW w:w="5040" w:type="dxa"/>
          </w:tcPr>
          <w:p w14:paraId="675A38DD" w14:textId="578A19AF" w:rsidR="004C4D7B" w:rsidRDefault="004C4D7B" w:rsidP="00362598">
            <w:pPr>
              <w:tabs>
                <w:tab w:val="left" w:pos="8040"/>
              </w:tabs>
              <w:spacing w:line="240" w:lineRule="auto"/>
              <w:ind w:left="552" w:hanging="212"/>
              <w:rPr>
                <w:rFonts w:ascii="Angsana New" w:hAnsi="Angsana New"/>
                <w:sz w:val="30"/>
                <w:szCs w:val="30"/>
                <w:cs/>
              </w:rPr>
            </w:pPr>
            <w:r w:rsidRPr="004C4D7B">
              <w:rPr>
                <w:rFonts w:ascii="Angsana New" w:hAnsi="Angsana New"/>
                <w:sz w:val="30"/>
                <w:szCs w:val="30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46555" w14:textId="09D20851" w:rsidR="004C4D7B" w:rsidRPr="000544ED" w:rsidRDefault="00AE2403" w:rsidP="000544E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F028B2" w14:textId="77777777" w:rsidR="004C4D7B" w:rsidRPr="00494247" w:rsidRDefault="004C4D7B" w:rsidP="00A4711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6250E" w14:textId="6565AEA1" w:rsidR="004C4D7B" w:rsidRPr="004C4D7B" w:rsidRDefault="004C4D7B" w:rsidP="000544E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4D7B">
              <w:rPr>
                <w:rFonts w:ascii="Angsana New" w:hAnsi="Angsana New"/>
                <w:color w:val="000000"/>
                <w:sz w:val="30"/>
                <w:szCs w:val="30"/>
                <w:cs/>
              </w:rPr>
              <w:t>(7</w:t>
            </w:r>
            <w:r w:rsidRPr="004C4D7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C4D7B">
              <w:rPr>
                <w:rFonts w:ascii="Angsana New" w:hAnsi="Angsana New"/>
                <w:color w:val="000000"/>
                <w:sz w:val="30"/>
                <w:szCs w:val="30"/>
                <w:cs/>
              </w:rPr>
              <w:t>239.30)</w:t>
            </w:r>
          </w:p>
        </w:tc>
      </w:tr>
      <w:tr w:rsidR="00414342" w:rsidRPr="00494247" w14:paraId="28495B1C" w14:textId="77777777" w:rsidTr="005724C3">
        <w:trPr>
          <w:trHeight w:val="149"/>
        </w:trPr>
        <w:tc>
          <w:tcPr>
            <w:tcW w:w="5040" w:type="dxa"/>
            <w:shd w:val="clear" w:color="auto" w:fill="auto"/>
          </w:tcPr>
          <w:p w14:paraId="28495B14" w14:textId="77777777" w:rsidR="00414342" w:rsidRPr="00494247" w:rsidRDefault="00414342" w:rsidP="00A4711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95B19" w14:textId="12DD9439" w:rsidR="00414342" w:rsidRPr="000544ED" w:rsidRDefault="00DF60FD" w:rsidP="000544E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F60FD">
              <w:rPr>
                <w:rFonts w:ascii="Angsana New" w:hAnsi="Angsana New"/>
                <w:color w:val="000000"/>
                <w:sz w:val="30"/>
                <w:szCs w:val="30"/>
                <w:cs/>
              </w:rPr>
              <w:t>44</w:t>
            </w:r>
            <w:r w:rsidRPr="00DF60F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F60FD">
              <w:rPr>
                <w:rFonts w:ascii="Angsana New" w:hAnsi="Angsana New"/>
                <w:color w:val="000000"/>
                <w:sz w:val="30"/>
                <w:szCs w:val="30"/>
                <w:cs/>
              </w:rPr>
              <w:t>804</w:t>
            </w:r>
            <w:r w:rsidRPr="00DF60F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F60FD">
              <w:rPr>
                <w:rFonts w:ascii="Angsana New" w:hAnsi="Angsana New"/>
                <w:color w:val="000000"/>
                <w:sz w:val="30"/>
                <w:szCs w:val="30"/>
                <w:cs/>
              </w:rPr>
              <w:t>106.49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1A" w14:textId="77777777" w:rsidR="00414342" w:rsidRPr="00494247" w:rsidRDefault="00414342" w:rsidP="00A4711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95B1B" w14:textId="22CF9046" w:rsidR="00414342" w:rsidRPr="00494247" w:rsidRDefault="004C4D7B" w:rsidP="000544E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4D7B">
              <w:rPr>
                <w:rFonts w:ascii="Angsana New" w:hAnsi="Angsana New"/>
                <w:color w:val="000000"/>
                <w:sz w:val="30"/>
                <w:szCs w:val="30"/>
                <w:cs/>
              </w:rPr>
              <w:t>36</w:t>
            </w:r>
            <w:r w:rsidRPr="004C4D7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C4D7B">
              <w:rPr>
                <w:rFonts w:ascii="Angsana New" w:hAnsi="Angsana New"/>
                <w:color w:val="000000"/>
                <w:sz w:val="30"/>
                <w:szCs w:val="30"/>
                <w:cs/>
              </w:rPr>
              <w:t>930</w:t>
            </w:r>
            <w:r w:rsidRPr="004C4D7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C4D7B">
              <w:rPr>
                <w:rFonts w:ascii="Angsana New" w:hAnsi="Angsana New"/>
                <w:color w:val="000000"/>
                <w:sz w:val="30"/>
                <w:szCs w:val="30"/>
                <w:cs/>
              </w:rPr>
              <w:t>568.16</w:t>
            </w:r>
          </w:p>
        </w:tc>
      </w:tr>
      <w:tr w:rsidR="00414342" w:rsidRPr="00494247" w14:paraId="28495B25" w14:textId="77777777" w:rsidTr="00CE2074">
        <w:trPr>
          <w:trHeight w:val="149"/>
        </w:trPr>
        <w:tc>
          <w:tcPr>
            <w:tcW w:w="5040" w:type="dxa"/>
          </w:tcPr>
          <w:p w14:paraId="28495B1D" w14:textId="77777777" w:rsidR="00414342" w:rsidRPr="000544ED" w:rsidRDefault="00414342" w:rsidP="0072070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544ED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Pr="000544ED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0544ED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28495B22" w14:textId="77777777" w:rsidR="00414342" w:rsidRPr="000544ED" w:rsidRDefault="00414342" w:rsidP="000544E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8495B23" w14:textId="77777777" w:rsidR="00414342" w:rsidRPr="00494247" w:rsidRDefault="00414342" w:rsidP="0072070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28495B24" w14:textId="77777777" w:rsidR="00414342" w:rsidRPr="00494247" w:rsidRDefault="00414342" w:rsidP="000544E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76A71" w:rsidRPr="00494247" w14:paraId="28495B2E" w14:textId="77777777" w:rsidTr="005724C3">
        <w:trPr>
          <w:trHeight w:val="149"/>
        </w:trPr>
        <w:tc>
          <w:tcPr>
            <w:tcW w:w="5040" w:type="dxa"/>
          </w:tcPr>
          <w:p w14:paraId="28495B26" w14:textId="18BE10A5" w:rsidR="00876A71" w:rsidRPr="00494247" w:rsidRDefault="00876A71" w:rsidP="00876A71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4ED">
              <w:rPr>
                <w:rFonts w:ascii="Angsana New" w:hAnsi="Angsana New"/>
                <w:sz w:val="30"/>
                <w:szCs w:val="30"/>
                <w:cs/>
              </w:rPr>
              <w:t>เงินมัดจำ-ค่าสินค้า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28495B2B" w14:textId="355A3B53" w:rsidR="00876A71" w:rsidRPr="00577CEE" w:rsidRDefault="00AA5860" w:rsidP="00876A7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860">
              <w:rPr>
                <w:rFonts w:ascii="Angsana New" w:hAnsi="Angsana New"/>
                <w:color w:val="000000"/>
                <w:sz w:val="30"/>
                <w:szCs w:val="30"/>
                <w:cs/>
              </w:rPr>
              <w:t>16</w:t>
            </w:r>
            <w:r w:rsidRPr="00AA58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A5860">
              <w:rPr>
                <w:rFonts w:ascii="Angsana New" w:hAnsi="Angsana New"/>
                <w:color w:val="000000"/>
                <w:sz w:val="30"/>
                <w:szCs w:val="30"/>
                <w:cs/>
              </w:rPr>
              <w:t>784</w:t>
            </w:r>
            <w:r w:rsidRPr="00AA58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A5860">
              <w:rPr>
                <w:rFonts w:ascii="Angsana New" w:hAnsi="Angsana New"/>
                <w:color w:val="000000"/>
                <w:sz w:val="30"/>
                <w:szCs w:val="30"/>
                <w:cs/>
              </w:rPr>
              <w:t>061.49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2C" w14:textId="77777777" w:rsidR="00876A71" w:rsidRPr="00494247" w:rsidRDefault="00876A71" w:rsidP="00876A7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8495B2D" w14:textId="413FAB9E" w:rsidR="00876A71" w:rsidRPr="00494247" w:rsidRDefault="00876A71" w:rsidP="00876A7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0CBC">
              <w:rPr>
                <w:rFonts w:ascii="Angsana New" w:hAnsi="Angsana New"/>
                <w:color w:val="000000"/>
                <w:sz w:val="30"/>
                <w:szCs w:val="30"/>
              </w:rPr>
              <w:t xml:space="preserve">19,605,899.41 </w:t>
            </w:r>
          </w:p>
        </w:tc>
      </w:tr>
      <w:tr w:rsidR="00876A71" w:rsidRPr="00494247" w14:paraId="28495B37" w14:textId="77777777" w:rsidTr="005724C3">
        <w:trPr>
          <w:trHeight w:val="149"/>
        </w:trPr>
        <w:tc>
          <w:tcPr>
            <w:tcW w:w="5040" w:type="dxa"/>
          </w:tcPr>
          <w:p w14:paraId="28495B2F" w14:textId="097F1C33" w:rsidR="00876A71" w:rsidRPr="00494247" w:rsidRDefault="00876A71" w:rsidP="00876A71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0544ED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28495B34" w14:textId="0A20C9BE" w:rsidR="00876A71" w:rsidRPr="00577CEE" w:rsidRDefault="0083669C" w:rsidP="00876A7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669C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  <w:r w:rsidRPr="0083669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3669C">
              <w:rPr>
                <w:rFonts w:ascii="Angsana New" w:hAnsi="Angsana New"/>
                <w:color w:val="000000"/>
                <w:sz w:val="30"/>
                <w:szCs w:val="30"/>
                <w:cs/>
              </w:rPr>
              <w:t>446</w:t>
            </w:r>
            <w:r w:rsidRPr="0083669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3669C">
              <w:rPr>
                <w:rFonts w:ascii="Angsana New" w:hAnsi="Angsana New"/>
                <w:color w:val="000000"/>
                <w:sz w:val="30"/>
                <w:szCs w:val="30"/>
                <w:cs/>
              </w:rPr>
              <w:t>032.08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35" w14:textId="77777777" w:rsidR="00876A71" w:rsidRPr="00494247" w:rsidRDefault="00876A71" w:rsidP="00876A7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8495B36" w14:textId="42A7A257" w:rsidR="00876A71" w:rsidRPr="00494247" w:rsidRDefault="00876A71" w:rsidP="00876A7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0CBC">
              <w:rPr>
                <w:rFonts w:ascii="Angsana New" w:hAnsi="Angsana New"/>
                <w:color w:val="000000"/>
                <w:sz w:val="30"/>
                <w:szCs w:val="30"/>
              </w:rPr>
              <w:t xml:space="preserve">2,938,833.11 </w:t>
            </w:r>
          </w:p>
        </w:tc>
      </w:tr>
      <w:tr w:rsidR="00876A71" w:rsidRPr="00494247" w14:paraId="28495B40" w14:textId="77777777" w:rsidTr="005724C3">
        <w:trPr>
          <w:trHeight w:val="149"/>
        </w:trPr>
        <w:tc>
          <w:tcPr>
            <w:tcW w:w="5040" w:type="dxa"/>
            <w:shd w:val="clear" w:color="auto" w:fill="auto"/>
          </w:tcPr>
          <w:p w14:paraId="28495B38" w14:textId="510C4D72" w:rsidR="00876A71" w:rsidRPr="009356DB" w:rsidRDefault="00876A71" w:rsidP="00876A71">
            <w:pPr>
              <w:tabs>
                <w:tab w:val="left" w:pos="8040"/>
              </w:tabs>
              <w:spacing w:line="240" w:lineRule="auto"/>
              <w:ind w:left="615" w:hanging="2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4ED">
              <w:rPr>
                <w:rFonts w:ascii="Angsana New" w:hAnsi="Angsana New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28495B3D" w14:textId="2DB8DAC4" w:rsidR="00876A71" w:rsidRPr="00577CEE" w:rsidRDefault="00F87424" w:rsidP="00876A7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424">
              <w:rPr>
                <w:rFonts w:ascii="Angsana New" w:hAnsi="Angsana New"/>
                <w:color w:val="000000"/>
                <w:sz w:val="30"/>
                <w:szCs w:val="30"/>
                <w:cs/>
              </w:rPr>
              <w:t>331</w:t>
            </w:r>
            <w:r w:rsidRPr="00F8742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87424">
              <w:rPr>
                <w:rFonts w:ascii="Angsana New" w:hAnsi="Angsana New"/>
                <w:color w:val="000000"/>
                <w:sz w:val="30"/>
                <w:szCs w:val="30"/>
                <w:cs/>
              </w:rPr>
              <w:t>547.53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3E" w14:textId="77777777" w:rsidR="00876A71" w:rsidRPr="00494247" w:rsidRDefault="00876A71" w:rsidP="00876A7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8495B3F" w14:textId="340BCA8F" w:rsidR="00876A71" w:rsidRPr="00494247" w:rsidRDefault="00876A71" w:rsidP="00876A7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0CBC">
              <w:rPr>
                <w:rFonts w:ascii="Angsana New" w:hAnsi="Angsana New"/>
                <w:color w:val="000000"/>
                <w:sz w:val="30"/>
                <w:szCs w:val="30"/>
              </w:rPr>
              <w:t xml:space="preserve">32,410.57 </w:t>
            </w:r>
          </w:p>
        </w:tc>
      </w:tr>
      <w:tr w:rsidR="00876A71" w:rsidRPr="00494247" w14:paraId="19FEAB84" w14:textId="77777777" w:rsidTr="005724C3">
        <w:trPr>
          <w:trHeight w:val="149"/>
        </w:trPr>
        <w:tc>
          <w:tcPr>
            <w:tcW w:w="5040" w:type="dxa"/>
            <w:shd w:val="clear" w:color="auto" w:fill="auto"/>
          </w:tcPr>
          <w:p w14:paraId="1DE11B3D" w14:textId="0C29816D" w:rsidR="00876A71" w:rsidRPr="000544ED" w:rsidRDefault="00876A71" w:rsidP="00876A71">
            <w:pPr>
              <w:tabs>
                <w:tab w:val="left" w:pos="8040"/>
              </w:tabs>
              <w:spacing w:line="240" w:lineRule="auto"/>
              <w:ind w:left="61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A0CBC">
              <w:rPr>
                <w:rFonts w:ascii="Angsana New" w:hAnsi="Angsana New"/>
                <w:sz w:val="30"/>
                <w:szCs w:val="30"/>
                <w:cs/>
              </w:rPr>
              <w:t>ลูกหนี้รายการที่เกี่ยวโยงกัน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5FDEB4F2" w14:textId="52060E8D" w:rsidR="00876A71" w:rsidRPr="00577CEE" w:rsidRDefault="00F87424" w:rsidP="00876A7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424">
              <w:rPr>
                <w:rFonts w:ascii="Angsana New" w:hAnsi="Angsana New"/>
                <w:color w:val="000000"/>
                <w:sz w:val="30"/>
                <w:szCs w:val="30"/>
                <w:cs/>
              </w:rPr>
              <w:t>110</w:t>
            </w:r>
            <w:r w:rsidRPr="00F8742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87424">
              <w:rPr>
                <w:rFonts w:ascii="Angsana New" w:hAnsi="Angsana New"/>
                <w:color w:val="000000"/>
                <w:sz w:val="30"/>
                <w:szCs w:val="30"/>
                <w:cs/>
              </w:rPr>
              <w:t>933.32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D0942F" w14:textId="77777777" w:rsidR="00876A71" w:rsidRPr="00494247" w:rsidRDefault="00876A71" w:rsidP="00876A7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45D1BAF9" w14:textId="5219D83F" w:rsidR="00876A71" w:rsidRPr="00E50A6D" w:rsidRDefault="00876A71" w:rsidP="00876A7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0CBC">
              <w:rPr>
                <w:rFonts w:ascii="Angsana New" w:hAnsi="Angsana New"/>
                <w:color w:val="000000"/>
                <w:sz w:val="30"/>
                <w:szCs w:val="30"/>
              </w:rPr>
              <w:t xml:space="preserve">95,421.73 </w:t>
            </w:r>
          </w:p>
        </w:tc>
      </w:tr>
      <w:tr w:rsidR="00876A71" w:rsidRPr="00494247" w14:paraId="28495B49" w14:textId="77777777" w:rsidTr="005724C3">
        <w:trPr>
          <w:trHeight w:val="149"/>
        </w:trPr>
        <w:tc>
          <w:tcPr>
            <w:tcW w:w="5040" w:type="dxa"/>
            <w:shd w:val="clear" w:color="auto" w:fill="auto"/>
          </w:tcPr>
          <w:p w14:paraId="28495B41" w14:textId="294FA8D4" w:rsidR="00876A71" w:rsidRPr="00494247" w:rsidRDefault="00876A71" w:rsidP="00876A71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AA0CBC">
              <w:rPr>
                <w:rFonts w:ascii="Angsana New" w:hAnsi="Angsana New"/>
                <w:sz w:val="30"/>
                <w:szCs w:val="30"/>
                <w:cs/>
              </w:rPr>
              <w:t>ลูกหนี้อื่นๆ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28495B46" w14:textId="2EF14AD6" w:rsidR="00876A71" w:rsidRPr="00577CEE" w:rsidRDefault="00F87424" w:rsidP="00876A7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424">
              <w:rPr>
                <w:rFonts w:ascii="Angsana New" w:hAnsi="Angsana New"/>
                <w:color w:val="000000"/>
                <w:sz w:val="30"/>
                <w:szCs w:val="30"/>
                <w:cs/>
              </w:rPr>
              <w:t>423</w:t>
            </w:r>
            <w:r w:rsidRPr="00F8742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87424">
              <w:rPr>
                <w:rFonts w:ascii="Angsana New" w:hAnsi="Angsana New"/>
                <w:color w:val="000000"/>
                <w:sz w:val="30"/>
                <w:szCs w:val="30"/>
                <w:cs/>
              </w:rPr>
              <w:t>366.43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47" w14:textId="77777777" w:rsidR="00876A71" w:rsidRPr="00494247" w:rsidRDefault="00876A71" w:rsidP="00876A7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8495B48" w14:textId="4489D250" w:rsidR="00876A71" w:rsidRPr="00494247" w:rsidRDefault="00876A71" w:rsidP="00876A7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0CBC">
              <w:rPr>
                <w:rFonts w:ascii="Angsana New" w:hAnsi="Angsana New"/>
                <w:color w:val="000000"/>
                <w:sz w:val="30"/>
                <w:szCs w:val="30"/>
              </w:rPr>
              <w:t xml:space="preserve">549,831.78 </w:t>
            </w:r>
          </w:p>
        </w:tc>
      </w:tr>
      <w:tr w:rsidR="00876A71" w:rsidRPr="00494247" w14:paraId="28495B52" w14:textId="77777777" w:rsidTr="005724C3">
        <w:trPr>
          <w:trHeight w:val="149"/>
        </w:trPr>
        <w:tc>
          <w:tcPr>
            <w:tcW w:w="5040" w:type="dxa"/>
          </w:tcPr>
          <w:p w14:paraId="28495B4A" w14:textId="77777777" w:rsidR="00876A71" w:rsidRPr="00494247" w:rsidRDefault="00876A71" w:rsidP="002D4D6E">
            <w:pPr>
              <w:tabs>
                <w:tab w:val="left" w:pos="8040"/>
              </w:tabs>
              <w:spacing w:line="240" w:lineRule="auto"/>
              <w:ind w:left="552" w:hanging="212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2D4D6E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B4F" w14:textId="4436000B" w:rsidR="00876A71" w:rsidRPr="00577CEE" w:rsidRDefault="00F87424" w:rsidP="00876A7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424">
              <w:rPr>
                <w:rFonts w:ascii="Angsana New" w:hAnsi="Angsana New"/>
                <w:color w:val="000000"/>
                <w:sz w:val="30"/>
                <w:szCs w:val="30"/>
                <w:cs/>
              </w:rPr>
              <w:t>(323</w:t>
            </w:r>
            <w:r w:rsidRPr="00F8742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87424">
              <w:rPr>
                <w:rFonts w:ascii="Angsana New" w:hAnsi="Angsana New"/>
                <w:color w:val="000000"/>
                <w:sz w:val="30"/>
                <w:szCs w:val="30"/>
                <w:cs/>
              </w:rPr>
              <w:t>384.67)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50" w14:textId="77777777" w:rsidR="00876A71" w:rsidRPr="00494247" w:rsidRDefault="00876A71" w:rsidP="00876A7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B51" w14:textId="76561057" w:rsidR="00876A71" w:rsidRPr="00494247" w:rsidRDefault="00876A71" w:rsidP="00876A7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0CBC">
              <w:rPr>
                <w:rFonts w:ascii="Angsana New" w:hAnsi="Angsana New"/>
                <w:color w:val="000000"/>
                <w:sz w:val="30"/>
                <w:szCs w:val="30"/>
              </w:rPr>
              <w:t>(323,384.67)</w:t>
            </w:r>
          </w:p>
        </w:tc>
      </w:tr>
      <w:tr w:rsidR="00876A71" w:rsidRPr="00494247" w14:paraId="28495B5B" w14:textId="77777777" w:rsidTr="005724C3">
        <w:trPr>
          <w:trHeight w:val="149"/>
        </w:trPr>
        <w:tc>
          <w:tcPr>
            <w:tcW w:w="5040" w:type="dxa"/>
          </w:tcPr>
          <w:p w14:paraId="28495B53" w14:textId="77777777" w:rsidR="00876A71" w:rsidRPr="00494247" w:rsidRDefault="00876A71" w:rsidP="00876A71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95B58" w14:textId="2DD73971" w:rsidR="00876A71" w:rsidRPr="00577CEE" w:rsidRDefault="00F87424" w:rsidP="00876A7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7424">
              <w:rPr>
                <w:rFonts w:ascii="Angsana New" w:hAnsi="Angsana New"/>
                <w:color w:val="000000"/>
                <w:sz w:val="30"/>
                <w:szCs w:val="30"/>
                <w:cs/>
              </w:rPr>
              <w:t>22</w:t>
            </w:r>
            <w:r w:rsidRPr="00F8742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87424">
              <w:rPr>
                <w:rFonts w:ascii="Angsana New" w:hAnsi="Angsana New"/>
                <w:color w:val="000000"/>
                <w:sz w:val="30"/>
                <w:szCs w:val="30"/>
                <w:cs/>
              </w:rPr>
              <w:t>772</w:t>
            </w:r>
            <w:r w:rsidRPr="00F8742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87424">
              <w:rPr>
                <w:rFonts w:ascii="Angsana New" w:hAnsi="Angsana New"/>
                <w:color w:val="000000"/>
                <w:sz w:val="30"/>
                <w:szCs w:val="30"/>
                <w:cs/>
              </w:rPr>
              <w:t>556.18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59" w14:textId="77777777" w:rsidR="00876A71" w:rsidRPr="00494247" w:rsidRDefault="00876A71" w:rsidP="00876A7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95B5A" w14:textId="324E837C" w:rsidR="00876A71" w:rsidRPr="00494247" w:rsidRDefault="00876A71" w:rsidP="00876A7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0CBC">
              <w:rPr>
                <w:rFonts w:ascii="Angsana New" w:hAnsi="Angsana New"/>
                <w:color w:val="000000"/>
                <w:sz w:val="30"/>
                <w:szCs w:val="30"/>
              </w:rPr>
              <w:t xml:space="preserve">22,899,011.93 </w:t>
            </w:r>
          </w:p>
        </w:tc>
      </w:tr>
      <w:tr w:rsidR="00876A71" w:rsidRPr="00494247" w14:paraId="28495B64" w14:textId="77777777" w:rsidTr="005724C3">
        <w:trPr>
          <w:trHeight w:val="149"/>
        </w:trPr>
        <w:tc>
          <w:tcPr>
            <w:tcW w:w="5040" w:type="dxa"/>
            <w:vAlign w:val="center"/>
          </w:tcPr>
          <w:p w14:paraId="28495B5C" w14:textId="77777777" w:rsidR="00876A71" w:rsidRPr="000544ED" w:rsidRDefault="00876A71" w:rsidP="00876A7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544ED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</w:t>
            </w:r>
            <w:r w:rsidRPr="000544ED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0544ED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5B61" w14:textId="692CAEB8" w:rsidR="00876A71" w:rsidRPr="000544ED" w:rsidRDefault="00F87424" w:rsidP="00876A7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424">
              <w:rPr>
                <w:rFonts w:ascii="Angsana New" w:hAnsi="Angsana New"/>
                <w:color w:val="000000"/>
                <w:sz w:val="30"/>
                <w:szCs w:val="30"/>
                <w:cs/>
              </w:rPr>
              <w:t>67</w:t>
            </w:r>
            <w:r w:rsidRPr="00F8742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87424">
              <w:rPr>
                <w:rFonts w:ascii="Angsana New" w:hAnsi="Angsana New"/>
                <w:color w:val="000000"/>
                <w:sz w:val="30"/>
                <w:szCs w:val="30"/>
                <w:cs/>
              </w:rPr>
              <w:t>576</w:t>
            </w:r>
            <w:r w:rsidRPr="00F8742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87424">
              <w:rPr>
                <w:rFonts w:ascii="Angsana New" w:hAnsi="Angsana New"/>
                <w:color w:val="000000"/>
                <w:sz w:val="30"/>
                <w:szCs w:val="30"/>
                <w:cs/>
              </w:rPr>
              <w:t>572.67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B62" w14:textId="77777777" w:rsidR="00876A71" w:rsidRPr="000544ED" w:rsidRDefault="00876A71" w:rsidP="00876A7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5B63" w14:textId="51AE99A1" w:rsidR="00876A71" w:rsidRPr="000544ED" w:rsidRDefault="00876A71" w:rsidP="00876A7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0CBC">
              <w:rPr>
                <w:rFonts w:ascii="Angsana New" w:hAnsi="Angsana New"/>
                <w:color w:val="000000"/>
                <w:sz w:val="30"/>
                <w:szCs w:val="30"/>
              </w:rPr>
              <w:t xml:space="preserve">59,829,580.09 </w:t>
            </w:r>
          </w:p>
        </w:tc>
      </w:tr>
    </w:tbl>
    <w:p w14:paraId="28495B65" w14:textId="77777777" w:rsidR="005274DC" w:rsidRPr="005274DC" w:rsidRDefault="005274DC" w:rsidP="00D35F36">
      <w:pPr>
        <w:spacing w:line="240" w:lineRule="auto"/>
        <w:rPr>
          <w:rFonts w:ascii="Angsana New" w:hAnsi="Angsana New"/>
          <w:sz w:val="16"/>
          <w:szCs w:val="16"/>
        </w:rPr>
      </w:pPr>
    </w:p>
    <w:p w14:paraId="28495B66" w14:textId="5EBE7B03" w:rsidR="00E41B43" w:rsidRPr="00D35F36" w:rsidRDefault="005832C4" w:rsidP="00D35F36">
      <w:pPr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5832C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404A1">
        <w:rPr>
          <w:rFonts w:ascii="Angsana New" w:hAnsi="Angsana New"/>
          <w:sz w:val="30"/>
          <w:szCs w:val="30"/>
        </w:rPr>
        <w:t>3</w:t>
      </w:r>
      <w:r w:rsidR="0031660C">
        <w:rPr>
          <w:rFonts w:ascii="Angsana New" w:hAnsi="Angsana New"/>
          <w:sz w:val="30"/>
          <w:szCs w:val="30"/>
          <w:lang w:val="en-US"/>
        </w:rPr>
        <w:t>1</w:t>
      </w:r>
      <w:r w:rsidRPr="005832C4">
        <w:rPr>
          <w:rFonts w:ascii="Angsana New" w:hAnsi="Angsana New"/>
          <w:sz w:val="30"/>
          <w:szCs w:val="30"/>
          <w:cs/>
        </w:rPr>
        <w:t xml:space="preserve"> </w:t>
      </w:r>
      <w:r w:rsidR="0031660C">
        <w:rPr>
          <w:rFonts w:ascii="Angsana New" w:hAnsi="Angsana New" w:hint="cs"/>
          <w:sz w:val="30"/>
          <w:szCs w:val="30"/>
          <w:cs/>
        </w:rPr>
        <w:t>ธันวาคม</w:t>
      </w:r>
      <w:r w:rsidRPr="005832C4">
        <w:rPr>
          <w:rFonts w:ascii="Angsana New" w:hAnsi="Angsana New"/>
          <w:sz w:val="30"/>
          <w:szCs w:val="30"/>
          <w:cs/>
        </w:rPr>
        <w:t xml:space="preserve"> </w:t>
      </w:r>
      <w:r w:rsidR="00140DD9">
        <w:rPr>
          <w:rFonts w:ascii="Angsana New" w:hAnsi="Angsana New"/>
          <w:sz w:val="30"/>
          <w:szCs w:val="30"/>
        </w:rPr>
        <w:t>2565</w:t>
      </w:r>
      <w:r w:rsidRPr="005832C4">
        <w:rPr>
          <w:rFonts w:ascii="Angsana New" w:hAnsi="Angsana New"/>
          <w:sz w:val="30"/>
          <w:szCs w:val="30"/>
          <w:cs/>
        </w:rPr>
        <w:t xml:space="preserve"> และ </w:t>
      </w:r>
      <w:r w:rsidR="00140DD9">
        <w:rPr>
          <w:rFonts w:ascii="Angsana New" w:hAnsi="Angsana New"/>
          <w:sz w:val="30"/>
          <w:szCs w:val="30"/>
        </w:rPr>
        <w:t>2564</w:t>
      </w:r>
      <w:r w:rsidRPr="005832C4">
        <w:rPr>
          <w:rFonts w:ascii="Angsana New" w:hAnsi="Angsana New"/>
          <w:sz w:val="30"/>
          <w:szCs w:val="30"/>
          <w:cs/>
        </w:rPr>
        <w:t xml:space="preserve"> มูลค่าของลูกหนี้การค้าและเช็ครับล่วงหน้าแยกตามอายุหนี้คงค้างนับจากวันที่ครบกำหนดชำระมีดังต่อไปนี้</w:t>
      </w:r>
    </w:p>
    <w:tbl>
      <w:tblPr>
        <w:tblW w:w="92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5832C4" w:rsidRPr="00494247" w14:paraId="1B7D58B0" w14:textId="77777777" w:rsidTr="00CC3B5F">
        <w:tc>
          <w:tcPr>
            <w:tcW w:w="5040" w:type="dxa"/>
          </w:tcPr>
          <w:p w14:paraId="45CC9E2D" w14:textId="77777777" w:rsidR="005832C4" w:rsidRPr="00494247" w:rsidRDefault="005832C4" w:rsidP="00413A0C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55DD07B4" w14:textId="77777777" w:rsidR="005832C4" w:rsidRPr="00494247" w:rsidRDefault="005832C4" w:rsidP="00413A0C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5832C4" w:rsidRPr="004C4D7B" w14:paraId="7B2A2E8C" w14:textId="77777777" w:rsidTr="00CC3B5F">
        <w:tc>
          <w:tcPr>
            <w:tcW w:w="5040" w:type="dxa"/>
          </w:tcPr>
          <w:p w14:paraId="32C018AD" w14:textId="77777777" w:rsidR="005832C4" w:rsidRPr="00494247" w:rsidRDefault="005832C4" w:rsidP="00413A0C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0E7F7C4B" w14:textId="179BCFF5" w:rsidR="005832C4" w:rsidRPr="004C4D7B" w:rsidRDefault="0031660C" w:rsidP="00413A0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31660C">
              <w:rPr>
                <w:sz w:val="30"/>
                <w:szCs w:val="30"/>
              </w:rPr>
              <w:t xml:space="preserve">31 </w:t>
            </w:r>
            <w:r w:rsidRPr="0031660C">
              <w:rPr>
                <w:sz w:val="30"/>
                <w:szCs w:val="30"/>
                <w:cs/>
              </w:rPr>
              <w:t xml:space="preserve">ธันวาคม </w:t>
            </w:r>
            <w:r w:rsidRPr="0031660C">
              <w:rPr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BCFFBBF" w14:textId="77777777" w:rsidR="005832C4" w:rsidRPr="004C4D7B" w:rsidRDefault="005832C4" w:rsidP="00413A0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04F9B890" w14:textId="77777777" w:rsidR="005832C4" w:rsidRPr="004C4D7B" w:rsidRDefault="005832C4" w:rsidP="00413A0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C4D7B">
              <w:rPr>
                <w:color w:val="000000"/>
                <w:sz w:val="30"/>
                <w:szCs w:val="30"/>
              </w:rPr>
              <w:t xml:space="preserve">31 </w:t>
            </w:r>
            <w:r w:rsidRPr="004C4D7B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4C4D7B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4</w:t>
            </w:r>
          </w:p>
        </w:tc>
      </w:tr>
      <w:tr w:rsidR="00345A7A" w:rsidRPr="00494247" w14:paraId="71FD87C8" w14:textId="77777777" w:rsidTr="005724C3">
        <w:trPr>
          <w:trHeight w:val="203"/>
        </w:trPr>
        <w:tc>
          <w:tcPr>
            <w:tcW w:w="5040" w:type="dxa"/>
          </w:tcPr>
          <w:p w14:paraId="1C48A094" w14:textId="5581B806" w:rsidR="00345A7A" w:rsidRPr="004C4D7B" w:rsidRDefault="00345A7A" w:rsidP="00345A7A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32C4">
              <w:rPr>
                <w:rFonts w:ascii="Angsana New" w:hAnsi="Angsana New"/>
                <w:sz w:val="30"/>
                <w:szCs w:val="30"/>
                <w:cs/>
              </w:rPr>
              <w:t>ยอดยังไม่ถึงกำหนดชำระ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452103" w14:textId="13302169" w:rsidR="00345A7A" w:rsidRPr="00B4410A" w:rsidRDefault="00345A7A" w:rsidP="00345A7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42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,020,492.14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C10425C" w14:textId="77777777" w:rsidR="00345A7A" w:rsidRPr="00494247" w:rsidRDefault="00345A7A" w:rsidP="00345A7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76CEAE31" w14:textId="7AE0C094" w:rsidR="00345A7A" w:rsidRPr="00B4410A" w:rsidRDefault="00345A7A" w:rsidP="00345A7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4410A">
              <w:rPr>
                <w:rFonts w:ascii="Angsana New" w:hAnsi="Angsana New"/>
                <w:color w:val="000000"/>
                <w:sz w:val="30"/>
                <w:szCs w:val="30"/>
              </w:rPr>
              <w:t>35,510,156.23</w:t>
            </w:r>
          </w:p>
        </w:tc>
      </w:tr>
      <w:tr w:rsidR="00345A7A" w:rsidRPr="00494247" w14:paraId="558B8AC1" w14:textId="77777777" w:rsidTr="005724C3">
        <w:trPr>
          <w:trHeight w:val="203"/>
        </w:trPr>
        <w:tc>
          <w:tcPr>
            <w:tcW w:w="5040" w:type="dxa"/>
          </w:tcPr>
          <w:p w14:paraId="16A271AD" w14:textId="32A0B41F" w:rsidR="00345A7A" w:rsidRPr="005832C4" w:rsidRDefault="00345A7A" w:rsidP="00345A7A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32C4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70EFAF0B" w14:textId="77777777" w:rsidR="00345A7A" w:rsidRPr="00B4410A" w:rsidRDefault="00345A7A" w:rsidP="00345A7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61B37DA" w14:textId="77777777" w:rsidR="00345A7A" w:rsidRPr="00494247" w:rsidRDefault="00345A7A" w:rsidP="00345A7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4D3A6D9A" w14:textId="77777777" w:rsidR="00345A7A" w:rsidRPr="00B4410A" w:rsidRDefault="00345A7A" w:rsidP="00345A7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345A7A" w:rsidRPr="00494247" w14:paraId="167BB1A8" w14:textId="77777777" w:rsidTr="005724C3">
        <w:trPr>
          <w:trHeight w:val="203"/>
        </w:trPr>
        <w:tc>
          <w:tcPr>
            <w:tcW w:w="5040" w:type="dxa"/>
          </w:tcPr>
          <w:p w14:paraId="77B75CCA" w14:textId="7B8AE538" w:rsidR="00345A7A" w:rsidRPr="005832C4" w:rsidRDefault="00345A7A" w:rsidP="00345A7A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32C4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5832C4">
              <w:rPr>
                <w:rFonts w:ascii="Angsana New" w:hAnsi="Angsana New"/>
                <w:sz w:val="30"/>
                <w:szCs w:val="30"/>
              </w:rPr>
              <w:t xml:space="preserve">3  </w:t>
            </w:r>
            <w:r w:rsidRPr="005832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506FB568" w14:textId="387E69C6" w:rsidR="00345A7A" w:rsidRPr="00B4410A" w:rsidRDefault="00345A7A" w:rsidP="00345A7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2,731,563.75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8F32B7" w14:textId="77777777" w:rsidR="00345A7A" w:rsidRPr="00494247" w:rsidRDefault="00345A7A" w:rsidP="00345A7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589991D0" w14:textId="35DA0409" w:rsidR="00345A7A" w:rsidRPr="00B4410A" w:rsidRDefault="00345A7A" w:rsidP="00345A7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4410A">
              <w:rPr>
                <w:rFonts w:ascii="Angsana New" w:hAnsi="Angsana New"/>
                <w:color w:val="000000"/>
                <w:sz w:val="30"/>
                <w:szCs w:val="30"/>
              </w:rPr>
              <w:t>1,427,651.23</w:t>
            </w:r>
          </w:p>
        </w:tc>
      </w:tr>
      <w:tr w:rsidR="00345A7A" w:rsidRPr="00494247" w14:paraId="4616D57A" w14:textId="77777777" w:rsidTr="005724C3">
        <w:trPr>
          <w:trHeight w:val="203"/>
        </w:trPr>
        <w:tc>
          <w:tcPr>
            <w:tcW w:w="5040" w:type="dxa"/>
          </w:tcPr>
          <w:p w14:paraId="236C99D6" w14:textId="0A9A04AE" w:rsidR="00345A7A" w:rsidRPr="005832C4" w:rsidRDefault="00345A7A" w:rsidP="00345A7A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32C4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5832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18567A4A" w14:textId="64ACA659" w:rsidR="00345A7A" w:rsidRPr="00B4410A" w:rsidRDefault="00345A7A" w:rsidP="00345A7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51,960.60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89E30AA" w14:textId="77777777" w:rsidR="00345A7A" w:rsidRPr="00494247" w:rsidRDefault="00345A7A" w:rsidP="00345A7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77BDC40B" w14:textId="75EB8E13" w:rsidR="00345A7A" w:rsidRPr="00B4410A" w:rsidRDefault="00345A7A" w:rsidP="00345A7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</w:tr>
      <w:tr w:rsidR="00345A7A" w:rsidRPr="00494247" w14:paraId="44F9F8AB" w14:textId="77777777" w:rsidTr="005724C3">
        <w:trPr>
          <w:trHeight w:val="203"/>
        </w:trPr>
        <w:tc>
          <w:tcPr>
            <w:tcW w:w="5040" w:type="dxa"/>
          </w:tcPr>
          <w:p w14:paraId="01C0CB4E" w14:textId="7DDD534C" w:rsidR="00345A7A" w:rsidRPr="005832C4" w:rsidRDefault="00345A7A" w:rsidP="00345A7A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410A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B4410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5C442B34" w14:textId="4E7680DE" w:rsidR="00345A7A" w:rsidRPr="00B4410A" w:rsidRDefault="00345A7A" w:rsidP="00345A7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E3A48C1" w14:textId="77777777" w:rsidR="00345A7A" w:rsidRPr="00494247" w:rsidRDefault="00345A7A" w:rsidP="00345A7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5D05DCF1" w14:textId="1EAB19AB" w:rsidR="00345A7A" w:rsidRPr="00B4410A" w:rsidRDefault="00345A7A" w:rsidP="00345A7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</w:tr>
      <w:tr w:rsidR="00345A7A" w:rsidRPr="00494247" w14:paraId="456E514D" w14:textId="77777777" w:rsidTr="005724C3">
        <w:trPr>
          <w:trHeight w:val="203"/>
        </w:trPr>
        <w:tc>
          <w:tcPr>
            <w:tcW w:w="5040" w:type="dxa"/>
          </w:tcPr>
          <w:p w14:paraId="0331A117" w14:textId="1565CFB0" w:rsidR="00345A7A" w:rsidRPr="00B4410A" w:rsidRDefault="00345A7A" w:rsidP="00345A7A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410A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B4410A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B4410A">
              <w:rPr>
                <w:rFonts w:ascii="Angsana New" w:hAnsi="Angsana New"/>
                <w:sz w:val="30"/>
                <w:szCs w:val="30"/>
                <w:cs/>
              </w:rPr>
              <w:t>เดือนขึ้นไป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FD93C6" w14:textId="333AAB00" w:rsidR="00345A7A" w:rsidRPr="00B4410A" w:rsidRDefault="00345A7A" w:rsidP="00345A7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81AD10D" w14:textId="77777777" w:rsidR="00345A7A" w:rsidRPr="00494247" w:rsidRDefault="00345A7A" w:rsidP="00345A7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D29A17" w14:textId="6D4485C7" w:rsidR="00345A7A" w:rsidRPr="00B4410A" w:rsidRDefault="00345A7A" w:rsidP="00345A7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</w:tr>
      <w:tr w:rsidR="00345A7A" w:rsidRPr="00E50A6D" w14:paraId="56E0A9EB" w14:textId="77777777" w:rsidTr="005724C3">
        <w:trPr>
          <w:trHeight w:val="203"/>
        </w:trPr>
        <w:tc>
          <w:tcPr>
            <w:tcW w:w="5040" w:type="dxa"/>
          </w:tcPr>
          <w:p w14:paraId="5AF30812" w14:textId="22D3620D" w:rsidR="00345A7A" w:rsidRPr="004C4D7B" w:rsidRDefault="00345A7A" w:rsidP="00345A7A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sz w:val="30"/>
                <w:szCs w:val="30"/>
                <w:cs/>
              </w:rPr>
            </w:pPr>
            <w:r w:rsidRPr="00B4410A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897A73" w14:textId="6CBEFD7B" w:rsidR="00345A7A" w:rsidRPr="000544ED" w:rsidRDefault="00345A7A" w:rsidP="00345A7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44,804,016.49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2B5470" w14:textId="77777777" w:rsidR="00345A7A" w:rsidRPr="00494247" w:rsidRDefault="00345A7A" w:rsidP="00345A7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530B2D" w14:textId="77777777" w:rsidR="00345A7A" w:rsidRPr="00E50A6D" w:rsidRDefault="00345A7A" w:rsidP="00345A7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4D7B">
              <w:rPr>
                <w:rFonts w:ascii="Angsana New" w:hAnsi="Angsana New"/>
                <w:color w:val="000000"/>
                <w:sz w:val="30"/>
                <w:szCs w:val="30"/>
                <w:cs/>
              </w:rPr>
              <w:t>36</w:t>
            </w:r>
            <w:r w:rsidRPr="004C4D7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C4D7B">
              <w:rPr>
                <w:rFonts w:ascii="Angsana New" w:hAnsi="Angsana New"/>
                <w:color w:val="000000"/>
                <w:sz w:val="30"/>
                <w:szCs w:val="30"/>
                <w:cs/>
              </w:rPr>
              <w:t>937</w:t>
            </w:r>
            <w:r w:rsidRPr="004C4D7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C4D7B">
              <w:rPr>
                <w:rFonts w:ascii="Angsana New" w:hAnsi="Angsana New"/>
                <w:color w:val="000000"/>
                <w:sz w:val="30"/>
                <w:szCs w:val="30"/>
                <w:cs/>
              </w:rPr>
              <w:t>807.46</w:t>
            </w:r>
          </w:p>
        </w:tc>
      </w:tr>
    </w:tbl>
    <w:p w14:paraId="28495BCD" w14:textId="5EBB60E5" w:rsidR="005274DC" w:rsidRDefault="005274DC" w:rsidP="005274DC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498A13AC" w14:textId="0AB84D0B" w:rsidR="005832C4" w:rsidRDefault="005832C4" w:rsidP="005274DC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5B70553E" w14:textId="7F8318D7" w:rsidR="00075696" w:rsidRDefault="00075696" w:rsidP="005274DC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635CF0D5" w14:textId="77777777" w:rsidR="00075696" w:rsidRDefault="00075696" w:rsidP="005274DC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0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60"/>
        <w:gridCol w:w="1987"/>
        <w:gridCol w:w="236"/>
        <w:gridCol w:w="1987"/>
      </w:tblGrid>
      <w:tr w:rsidR="00E11518" w:rsidRPr="00494247" w14:paraId="038B97F1" w14:textId="77777777" w:rsidTr="00075696">
        <w:tc>
          <w:tcPr>
            <w:tcW w:w="4860" w:type="dxa"/>
          </w:tcPr>
          <w:p w14:paraId="46D6341B" w14:textId="42F5DAD9" w:rsidR="00E11518" w:rsidRPr="00494247" w:rsidRDefault="00E11518" w:rsidP="00E11518">
            <w:pPr>
              <w:spacing w:line="360" w:lineRule="exact"/>
              <w:ind w:left="-18" w:right="3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2299DBA2" w14:textId="77777777" w:rsidR="00E11518" w:rsidRPr="00494247" w:rsidRDefault="00E11518" w:rsidP="00413A0C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E11518" w:rsidRPr="004C4D7B" w14:paraId="6F60BE86" w14:textId="77777777" w:rsidTr="00075696">
        <w:tc>
          <w:tcPr>
            <w:tcW w:w="4860" w:type="dxa"/>
          </w:tcPr>
          <w:p w14:paraId="1D50B3F9" w14:textId="77777777" w:rsidR="00E11518" w:rsidRPr="00494247" w:rsidRDefault="00E11518" w:rsidP="00413A0C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3C150C82" w14:textId="1FDD7293" w:rsidR="00E11518" w:rsidRPr="004C4D7B" w:rsidRDefault="00E11518" w:rsidP="00413A0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C4D7B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E8DA1C9" w14:textId="77777777" w:rsidR="00E11518" w:rsidRPr="004C4D7B" w:rsidRDefault="00E11518" w:rsidP="00413A0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6A84453A" w14:textId="2DB02C31" w:rsidR="00E11518" w:rsidRPr="004C4D7B" w:rsidRDefault="00E11518" w:rsidP="00413A0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C4D7B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4</w:t>
            </w:r>
          </w:p>
        </w:tc>
      </w:tr>
      <w:tr w:rsidR="00CB7BB4" w:rsidRPr="00B4410A" w14:paraId="73CAB600" w14:textId="77777777" w:rsidTr="00075696">
        <w:trPr>
          <w:trHeight w:val="203"/>
        </w:trPr>
        <w:tc>
          <w:tcPr>
            <w:tcW w:w="4860" w:type="dxa"/>
          </w:tcPr>
          <w:p w14:paraId="5105F884" w14:textId="60494EA1" w:rsidR="00CB7BB4" w:rsidRPr="00E11518" w:rsidRDefault="00CB7BB4" w:rsidP="00413A0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151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1BD211" w14:textId="77777777" w:rsidR="00CB7BB4" w:rsidRPr="00E11518" w:rsidRDefault="00CB7BB4" w:rsidP="00413A0C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F56C884" w14:textId="77777777" w:rsidR="00CB7BB4" w:rsidRPr="00494247" w:rsidRDefault="00CB7BB4" w:rsidP="00413A0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1F5750FD" w14:textId="77777777" w:rsidR="00CB7BB4" w:rsidRPr="00E11518" w:rsidRDefault="00CB7BB4" w:rsidP="00413A0C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11518" w:rsidRPr="00B4410A" w14:paraId="247F7040" w14:textId="77777777" w:rsidTr="00075696">
        <w:trPr>
          <w:trHeight w:val="203"/>
        </w:trPr>
        <w:tc>
          <w:tcPr>
            <w:tcW w:w="4860" w:type="dxa"/>
          </w:tcPr>
          <w:p w14:paraId="6D7A0F91" w14:textId="31037C81" w:rsidR="00E11518" w:rsidRPr="004C4D7B" w:rsidRDefault="00E11518" w:rsidP="00413A0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1518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7EB4154C" w14:textId="6BD9EFDD" w:rsidR="00E11518" w:rsidRPr="00B4410A" w:rsidRDefault="00E11518" w:rsidP="00413A0C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11518">
              <w:rPr>
                <w:rFonts w:ascii="Angsana New" w:hAnsi="Angsana New"/>
                <w:color w:val="000000"/>
                <w:sz w:val="30"/>
                <w:szCs w:val="30"/>
              </w:rPr>
              <w:t>7,239.30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A20CE7" w14:textId="77777777" w:rsidR="00E11518" w:rsidRPr="00494247" w:rsidRDefault="00E11518" w:rsidP="00413A0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2CD5E358" w14:textId="1EABCCDC" w:rsidR="00E11518" w:rsidRPr="00B4410A" w:rsidRDefault="00E11518" w:rsidP="00413A0C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11518">
              <w:rPr>
                <w:rFonts w:ascii="Angsana New" w:hAnsi="Angsana New"/>
                <w:color w:val="000000"/>
                <w:sz w:val="30"/>
                <w:szCs w:val="30"/>
              </w:rPr>
              <w:t>55,100.99</w:t>
            </w:r>
          </w:p>
        </w:tc>
      </w:tr>
      <w:tr w:rsidR="00E11518" w:rsidRPr="00B4410A" w14:paraId="7894B050" w14:textId="77777777" w:rsidTr="00075696">
        <w:trPr>
          <w:trHeight w:val="203"/>
        </w:trPr>
        <w:tc>
          <w:tcPr>
            <w:tcW w:w="4860" w:type="dxa"/>
          </w:tcPr>
          <w:p w14:paraId="4A33C811" w14:textId="1846F929" w:rsidR="00E11518" w:rsidRPr="00B4410A" w:rsidRDefault="00E11518" w:rsidP="00413A0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11518">
              <w:rPr>
                <w:rFonts w:ascii="Angsana New" w:hAnsi="Angsana New"/>
                <w:sz w:val="30"/>
                <w:szCs w:val="30"/>
                <w:cs/>
              </w:rPr>
              <w:t>เพิ่ม (ลด) ระหว่าง</w:t>
            </w:r>
            <w:r w:rsidR="007B7220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F0792" w14:textId="2AB3479D" w:rsidR="00E11518" w:rsidRPr="00B4410A" w:rsidRDefault="0067301D" w:rsidP="00413A0C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3458C2" w:rsidRPr="003458C2">
              <w:rPr>
                <w:rFonts w:ascii="Angsana New" w:hAnsi="Angsana New"/>
                <w:color w:val="000000"/>
                <w:sz w:val="30"/>
                <w:szCs w:val="30"/>
              </w:rPr>
              <w:t>7,239.30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224C3F" w14:textId="77777777" w:rsidR="00E11518" w:rsidRPr="00494247" w:rsidRDefault="00E11518" w:rsidP="00413A0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D3EF6B" w14:textId="7DBFE01A" w:rsidR="00E11518" w:rsidRPr="00B4410A" w:rsidRDefault="00E11518" w:rsidP="00413A0C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11518">
              <w:rPr>
                <w:rFonts w:ascii="Angsana New" w:hAnsi="Angsana New"/>
                <w:color w:val="000000"/>
                <w:sz w:val="30"/>
                <w:szCs w:val="30"/>
              </w:rPr>
              <w:t>(47,861.69)</w:t>
            </w:r>
          </w:p>
        </w:tc>
      </w:tr>
      <w:tr w:rsidR="00E11518" w:rsidRPr="00E50A6D" w14:paraId="044A0F89" w14:textId="77777777" w:rsidTr="00075696">
        <w:trPr>
          <w:trHeight w:val="203"/>
        </w:trPr>
        <w:tc>
          <w:tcPr>
            <w:tcW w:w="4860" w:type="dxa"/>
          </w:tcPr>
          <w:p w14:paraId="7B3CE219" w14:textId="10C96154" w:rsidR="00E11518" w:rsidRPr="007D4F04" w:rsidRDefault="00F430C8" w:rsidP="00075696">
            <w:pPr>
              <w:tabs>
                <w:tab w:val="left" w:pos="8040"/>
              </w:tabs>
              <w:spacing w:line="240" w:lineRule="auto"/>
              <w:ind w:right="7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</w:t>
            </w:r>
            <w:r w:rsidR="007D4F04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7D4F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7D4F0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D4F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BACECB" w14:textId="3E29D2EC" w:rsidR="00E11518" w:rsidRPr="000544ED" w:rsidRDefault="0067301D" w:rsidP="00413A0C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9C295F" w14:textId="77777777" w:rsidR="00E11518" w:rsidRPr="00494247" w:rsidRDefault="00E11518" w:rsidP="00413A0C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EC035F" w14:textId="698FD1AE" w:rsidR="00E11518" w:rsidRPr="00E50A6D" w:rsidRDefault="00E11518" w:rsidP="00413A0C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11518">
              <w:rPr>
                <w:rFonts w:ascii="Angsana New" w:hAnsi="Angsana New"/>
                <w:color w:val="000000"/>
                <w:sz w:val="30"/>
                <w:szCs w:val="30"/>
                <w:cs/>
              </w:rPr>
              <w:t>7</w:t>
            </w:r>
            <w:r w:rsidRPr="00E1151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11518">
              <w:rPr>
                <w:rFonts w:ascii="Angsana New" w:hAnsi="Angsana New"/>
                <w:color w:val="000000"/>
                <w:sz w:val="30"/>
                <w:szCs w:val="30"/>
                <w:cs/>
              </w:rPr>
              <w:t>239.30</w:t>
            </w:r>
          </w:p>
        </w:tc>
      </w:tr>
    </w:tbl>
    <w:p w14:paraId="532A957C" w14:textId="69BBD8C7" w:rsidR="00E11518" w:rsidRDefault="00E11518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11518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เงินให้กู้ยืมระยะสั้น</w:t>
      </w:r>
    </w:p>
    <w:p w14:paraId="0B2C3D4C" w14:textId="1F75C15F" w:rsidR="00E11518" w:rsidRPr="00D044B5" w:rsidRDefault="00E11518" w:rsidP="00D044B5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044B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173F9">
        <w:rPr>
          <w:rFonts w:ascii="Angsana New" w:hAnsi="Angsana New"/>
          <w:sz w:val="30"/>
          <w:szCs w:val="30"/>
        </w:rPr>
        <w:t>3</w:t>
      </w:r>
      <w:r w:rsidR="0031660C">
        <w:rPr>
          <w:rFonts w:ascii="Angsana New" w:hAnsi="Angsana New"/>
          <w:sz w:val="30"/>
          <w:szCs w:val="30"/>
          <w:lang w:val="en-US"/>
        </w:rPr>
        <w:t>1</w:t>
      </w:r>
      <w:r w:rsidRPr="00D044B5">
        <w:rPr>
          <w:rFonts w:ascii="Angsana New" w:hAnsi="Angsana New"/>
          <w:sz w:val="30"/>
          <w:szCs w:val="30"/>
        </w:rPr>
        <w:t xml:space="preserve"> </w:t>
      </w:r>
      <w:r w:rsidR="0031660C">
        <w:rPr>
          <w:rFonts w:ascii="Angsana New" w:hAnsi="Angsana New" w:hint="cs"/>
          <w:sz w:val="30"/>
          <w:szCs w:val="30"/>
          <w:cs/>
        </w:rPr>
        <w:t>ธันวาคม</w:t>
      </w:r>
      <w:r w:rsidRPr="00D044B5">
        <w:rPr>
          <w:rFonts w:ascii="Angsana New" w:hAnsi="Angsana New"/>
          <w:sz w:val="30"/>
          <w:szCs w:val="30"/>
          <w:cs/>
        </w:rPr>
        <w:t xml:space="preserve"> </w:t>
      </w:r>
      <w:r w:rsidR="004173F9">
        <w:rPr>
          <w:rFonts w:ascii="Angsana New" w:hAnsi="Angsana New"/>
          <w:sz w:val="30"/>
          <w:szCs w:val="30"/>
        </w:rPr>
        <w:t>2565</w:t>
      </w:r>
      <w:r w:rsidRPr="00D044B5">
        <w:rPr>
          <w:rFonts w:ascii="Angsana New" w:hAnsi="Angsana New"/>
          <w:sz w:val="30"/>
          <w:szCs w:val="30"/>
        </w:rPr>
        <w:t xml:space="preserve"> </w:t>
      </w:r>
      <w:r w:rsidRPr="001803F9">
        <w:rPr>
          <w:rFonts w:ascii="Angsana New" w:hAnsi="Angsana New"/>
          <w:sz w:val="30"/>
          <w:szCs w:val="30"/>
          <w:cs/>
        </w:rPr>
        <w:t xml:space="preserve">และ </w:t>
      </w:r>
      <w:r w:rsidR="004173F9" w:rsidRPr="001803F9">
        <w:rPr>
          <w:rFonts w:ascii="Angsana New" w:hAnsi="Angsana New"/>
          <w:sz w:val="30"/>
          <w:szCs w:val="30"/>
        </w:rPr>
        <w:t>2564</w:t>
      </w:r>
      <w:r w:rsidRPr="001803F9">
        <w:rPr>
          <w:rFonts w:ascii="Angsana New" w:hAnsi="Angsana New"/>
          <w:sz w:val="30"/>
          <w:szCs w:val="30"/>
        </w:rPr>
        <w:t xml:space="preserve">  </w:t>
      </w:r>
      <w:r w:rsidRPr="001803F9">
        <w:rPr>
          <w:rFonts w:ascii="Angsana New" w:hAnsi="Angsana New"/>
          <w:sz w:val="30"/>
          <w:szCs w:val="30"/>
          <w:cs/>
        </w:rPr>
        <w:t>บริษัทฯ มีเงินให้กู้ยืมแก่พนักงานโดยมีอัตราดอกเบี้ย</w:t>
      </w:r>
      <w:r w:rsidR="00D044B5" w:rsidRPr="001803F9">
        <w:rPr>
          <w:rFonts w:ascii="Angsana New" w:hAnsi="Angsana New"/>
          <w:sz w:val="30"/>
          <w:szCs w:val="30"/>
          <w:cs/>
        </w:rPr>
        <w:t xml:space="preserve">ร้อยละ </w:t>
      </w:r>
      <w:r w:rsidR="00140DD9" w:rsidRPr="001803F9">
        <w:rPr>
          <w:rFonts w:ascii="Angsana New" w:hAnsi="Angsana New"/>
          <w:sz w:val="30"/>
          <w:szCs w:val="30"/>
        </w:rPr>
        <w:t>1</w:t>
      </w:r>
      <w:r w:rsidR="00D044B5" w:rsidRPr="001803F9">
        <w:rPr>
          <w:rFonts w:ascii="Angsana New" w:hAnsi="Angsana New"/>
          <w:sz w:val="30"/>
          <w:szCs w:val="30"/>
          <w:cs/>
        </w:rPr>
        <w:t xml:space="preserve"> ต่อเดือน</w:t>
      </w:r>
    </w:p>
    <w:p w14:paraId="28495BCF" w14:textId="2F3C08C5" w:rsidR="004A5132" w:rsidRPr="00AC69F6" w:rsidRDefault="004A5132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AC69F6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90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60"/>
        <w:gridCol w:w="1987"/>
        <w:gridCol w:w="236"/>
        <w:gridCol w:w="1987"/>
      </w:tblGrid>
      <w:tr w:rsidR="00D044B5" w:rsidRPr="00494247" w14:paraId="28495BD6" w14:textId="77777777" w:rsidTr="00075696">
        <w:tc>
          <w:tcPr>
            <w:tcW w:w="4860" w:type="dxa"/>
          </w:tcPr>
          <w:p w14:paraId="28495BD0" w14:textId="77777777" w:rsidR="00D044B5" w:rsidRPr="00494247" w:rsidRDefault="00D044B5" w:rsidP="00C836E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28495BD5" w14:textId="77777777" w:rsidR="00D044B5" w:rsidRPr="00494247" w:rsidRDefault="00D044B5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D044B5" w:rsidRPr="00494247" w14:paraId="28495BE4" w14:textId="77777777" w:rsidTr="00075696">
        <w:tc>
          <w:tcPr>
            <w:tcW w:w="4860" w:type="dxa"/>
          </w:tcPr>
          <w:p w14:paraId="28495BDC" w14:textId="77777777" w:rsidR="00D044B5" w:rsidRPr="00494247" w:rsidRDefault="00D044B5" w:rsidP="007E09BE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8495BE1" w14:textId="77D38F87" w:rsidR="00D044B5" w:rsidRPr="00D044B5" w:rsidRDefault="000220A6" w:rsidP="007E09B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0220A6">
              <w:rPr>
                <w:sz w:val="30"/>
                <w:szCs w:val="30"/>
              </w:rPr>
              <w:t xml:space="preserve">31 </w:t>
            </w:r>
            <w:r w:rsidRPr="000220A6">
              <w:rPr>
                <w:sz w:val="30"/>
                <w:szCs w:val="30"/>
                <w:cs/>
              </w:rPr>
              <w:t xml:space="preserve">ธันวาคม </w:t>
            </w:r>
            <w:r w:rsidRPr="000220A6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5BE2" w14:textId="77777777" w:rsidR="00D044B5" w:rsidRPr="00D044B5" w:rsidRDefault="00D044B5" w:rsidP="007E09B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8495BE3" w14:textId="42D83803" w:rsidR="00D044B5" w:rsidRPr="00D044B5" w:rsidRDefault="00D044B5" w:rsidP="007E09B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4</w:t>
            </w:r>
          </w:p>
        </w:tc>
      </w:tr>
      <w:tr w:rsidR="00AE6793" w:rsidRPr="00494247" w14:paraId="28495BFF" w14:textId="77777777" w:rsidTr="00075696">
        <w:trPr>
          <w:trHeight w:val="203"/>
        </w:trPr>
        <w:tc>
          <w:tcPr>
            <w:tcW w:w="4860" w:type="dxa"/>
          </w:tcPr>
          <w:p w14:paraId="28495BF7" w14:textId="77777777" w:rsidR="00AE6793" w:rsidRPr="00494247" w:rsidRDefault="00AE6793" w:rsidP="00AE679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1987" w:type="dxa"/>
            <w:shd w:val="clear" w:color="auto" w:fill="auto"/>
          </w:tcPr>
          <w:p w14:paraId="28495BFC" w14:textId="7935AC95" w:rsidR="00AE6793" w:rsidRPr="00F4526A" w:rsidRDefault="00AE6793" w:rsidP="00AE679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290,435,502.1</w:t>
            </w:r>
            <w:r w:rsidR="00924795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FD" w14:textId="77777777" w:rsidR="00AE6793" w:rsidRPr="00494247" w:rsidRDefault="00AE6793" w:rsidP="00AE679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28495BFE" w14:textId="0F6840E8" w:rsidR="00AE6793" w:rsidRPr="00494247" w:rsidRDefault="00AE6793" w:rsidP="00AE679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269C">
              <w:rPr>
                <w:rFonts w:ascii="Angsana New" w:hAnsi="Angsana New"/>
                <w:color w:val="000000"/>
                <w:sz w:val="30"/>
                <w:szCs w:val="30"/>
                <w:cs/>
              </w:rPr>
              <w:t>240</w:t>
            </w:r>
            <w:r w:rsidRPr="00D3269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269C">
              <w:rPr>
                <w:rFonts w:ascii="Angsana New" w:hAnsi="Angsana New"/>
                <w:color w:val="000000"/>
                <w:sz w:val="30"/>
                <w:szCs w:val="30"/>
                <w:cs/>
              </w:rPr>
              <w:t>792</w:t>
            </w:r>
            <w:r w:rsidRPr="00D3269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269C">
              <w:rPr>
                <w:rFonts w:ascii="Angsana New" w:hAnsi="Angsana New"/>
                <w:color w:val="000000"/>
                <w:sz w:val="30"/>
                <w:szCs w:val="30"/>
                <w:cs/>
              </w:rPr>
              <w:t>150.64</w:t>
            </w:r>
          </w:p>
        </w:tc>
      </w:tr>
      <w:tr w:rsidR="00AE6793" w:rsidRPr="00494247" w14:paraId="157FF644" w14:textId="77777777" w:rsidTr="00075696">
        <w:trPr>
          <w:trHeight w:val="203"/>
        </w:trPr>
        <w:tc>
          <w:tcPr>
            <w:tcW w:w="4860" w:type="dxa"/>
          </w:tcPr>
          <w:p w14:paraId="008B1C47" w14:textId="64F8903E" w:rsidR="00AE6793" w:rsidRPr="00494247" w:rsidRDefault="00AE6793" w:rsidP="00AE679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269C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วัสดุสิ้นเปลืองและบรรจุภัณฑ์</w:t>
            </w:r>
          </w:p>
        </w:tc>
        <w:tc>
          <w:tcPr>
            <w:tcW w:w="1987" w:type="dxa"/>
            <w:shd w:val="clear" w:color="auto" w:fill="auto"/>
          </w:tcPr>
          <w:p w14:paraId="73C88597" w14:textId="74424287" w:rsidR="00AE6793" w:rsidRPr="00F4526A" w:rsidRDefault="00AE6793" w:rsidP="00AE679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1,310,883.02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EB9DBBA" w14:textId="77777777" w:rsidR="00AE6793" w:rsidRPr="00494247" w:rsidRDefault="00AE6793" w:rsidP="00AE679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6B2F6D46" w14:textId="42EB76E0" w:rsidR="00AE6793" w:rsidRPr="00E50A6D" w:rsidRDefault="00AE6793" w:rsidP="00AE679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269C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D3269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269C">
              <w:rPr>
                <w:rFonts w:ascii="Angsana New" w:hAnsi="Angsana New"/>
                <w:color w:val="000000"/>
                <w:sz w:val="30"/>
                <w:szCs w:val="30"/>
                <w:cs/>
              </w:rPr>
              <w:t>118</w:t>
            </w:r>
            <w:r w:rsidRPr="00D3269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269C">
              <w:rPr>
                <w:rFonts w:ascii="Angsana New" w:hAnsi="Angsana New"/>
                <w:color w:val="000000"/>
                <w:sz w:val="30"/>
                <w:szCs w:val="30"/>
                <w:cs/>
              </w:rPr>
              <w:t>044.11</w:t>
            </w:r>
          </w:p>
        </w:tc>
      </w:tr>
      <w:tr w:rsidR="00AE6793" w:rsidRPr="00494247" w14:paraId="28495C11" w14:textId="77777777" w:rsidTr="00075696">
        <w:trPr>
          <w:trHeight w:val="181"/>
        </w:trPr>
        <w:tc>
          <w:tcPr>
            <w:tcW w:w="4860" w:type="dxa"/>
          </w:tcPr>
          <w:p w14:paraId="28495C09" w14:textId="249F7E14" w:rsidR="00AE6793" w:rsidRPr="00494247" w:rsidRDefault="00AE6793" w:rsidP="00AE679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269C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สินค้าระหว่างทาง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28495C0E" w14:textId="5274689F" w:rsidR="00AE6793" w:rsidRPr="00D3269C" w:rsidRDefault="00AE6793" w:rsidP="00AE679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39,272,400.67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C0F" w14:textId="77777777" w:rsidR="00AE6793" w:rsidRPr="00494247" w:rsidRDefault="00AE6793" w:rsidP="00AE679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28495C10" w14:textId="5EC1D795" w:rsidR="00AE6793" w:rsidRPr="00494247" w:rsidRDefault="00AE6793" w:rsidP="00AE679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269C">
              <w:rPr>
                <w:rFonts w:ascii="Angsana New" w:hAnsi="Angsana New"/>
                <w:color w:val="000000"/>
                <w:sz w:val="30"/>
                <w:szCs w:val="30"/>
                <w:cs/>
              </w:rPr>
              <w:t>45</w:t>
            </w:r>
            <w:r w:rsidRPr="00D3269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269C">
              <w:rPr>
                <w:rFonts w:ascii="Angsana New" w:hAnsi="Angsana New"/>
                <w:color w:val="000000"/>
                <w:sz w:val="30"/>
                <w:szCs w:val="30"/>
                <w:cs/>
              </w:rPr>
              <w:t>544</w:t>
            </w:r>
            <w:r w:rsidRPr="00D3269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269C">
              <w:rPr>
                <w:rFonts w:ascii="Angsana New" w:hAnsi="Angsana New"/>
                <w:color w:val="000000"/>
                <w:sz w:val="30"/>
                <w:szCs w:val="30"/>
                <w:cs/>
              </w:rPr>
              <w:t>542.09</w:t>
            </w:r>
          </w:p>
        </w:tc>
      </w:tr>
      <w:tr w:rsidR="00AE6793" w:rsidRPr="00494247" w14:paraId="28495C1A" w14:textId="77777777" w:rsidTr="00075696">
        <w:trPr>
          <w:trHeight w:val="181"/>
        </w:trPr>
        <w:tc>
          <w:tcPr>
            <w:tcW w:w="4860" w:type="dxa"/>
          </w:tcPr>
          <w:p w14:paraId="28495C12" w14:textId="1F48534F" w:rsidR="00AE6793" w:rsidRPr="00494247" w:rsidRDefault="00AE6793" w:rsidP="00AE6793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28495C17" w14:textId="78E2F4C3" w:rsidR="00AE6793" w:rsidRPr="00613CA0" w:rsidRDefault="00AE6793" w:rsidP="00AE679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331,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018,785.8</w:t>
            </w:r>
            <w:r w:rsidR="00924795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C18" w14:textId="77777777" w:rsidR="00AE6793" w:rsidRPr="00494247" w:rsidRDefault="00AE6793" w:rsidP="00AE679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28495C19" w14:textId="658D0377" w:rsidR="00AE6793" w:rsidRPr="00494247" w:rsidRDefault="00AE6793" w:rsidP="00AE679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269C">
              <w:rPr>
                <w:rFonts w:ascii="Angsana New" w:hAnsi="Angsana New"/>
                <w:color w:val="000000"/>
                <w:sz w:val="30"/>
                <w:szCs w:val="30"/>
                <w:cs/>
              </w:rPr>
              <w:t>287</w:t>
            </w:r>
            <w:r w:rsidRPr="00D3269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269C">
              <w:rPr>
                <w:rFonts w:ascii="Angsana New" w:hAnsi="Angsana New"/>
                <w:color w:val="000000"/>
                <w:sz w:val="30"/>
                <w:szCs w:val="30"/>
                <w:cs/>
              </w:rPr>
              <w:t>454</w:t>
            </w:r>
            <w:r w:rsidRPr="00D3269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269C">
              <w:rPr>
                <w:rFonts w:ascii="Angsana New" w:hAnsi="Angsana New"/>
                <w:color w:val="000000"/>
                <w:sz w:val="30"/>
                <w:szCs w:val="30"/>
                <w:cs/>
              </w:rPr>
              <w:t>736.84</w:t>
            </w:r>
          </w:p>
        </w:tc>
      </w:tr>
      <w:tr w:rsidR="00AE6793" w:rsidRPr="00494247" w14:paraId="28495C23" w14:textId="77777777" w:rsidTr="00075696">
        <w:trPr>
          <w:trHeight w:val="181"/>
        </w:trPr>
        <w:tc>
          <w:tcPr>
            <w:tcW w:w="4860" w:type="dxa"/>
          </w:tcPr>
          <w:p w14:paraId="28495C1B" w14:textId="77777777" w:rsidR="00AE6793" w:rsidRPr="00494247" w:rsidRDefault="00AE6793" w:rsidP="00AE679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หัก 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ค่าเผื่อการ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ลดมูลค่า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28495C20" w14:textId="656B893D" w:rsidR="00AE6793" w:rsidRPr="00613CA0" w:rsidRDefault="00447DDF" w:rsidP="00AE679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7DDF">
              <w:rPr>
                <w:rFonts w:ascii="Angsana New" w:hAnsi="Angsana New"/>
                <w:color w:val="000000"/>
                <w:sz w:val="30"/>
                <w:szCs w:val="30"/>
              </w:rPr>
              <w:t>(5,187,117.23)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C21" w14:textId="77777777" w:rsidR="00AE6793" w:rsidRPr="00494247" w:rsidRDefault="00AE6793" w:rsidP="00AE679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28495C22" w14:textId="07247D72" w:rsidR="00AE6793" w:rsidRPr="00494247" w:rsidRDefault="00AE6793" w:rsidP="00AE679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269C">
              <w:rPr>
                <w:rFonts w:ascii="Angsana New" w:hAnsi="Angsana New"/>
                <w:color w:val="000000"/>
                <w:sz w:val="30"/>
                <w:szCs w:val="30"/>
                <w:cs/>
              </w:rPr>
              <w:t>(7</w:t>
            </w:r>
            <w:r w:rsidRPr="00D3269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269C">
              <w:rPr>
                <w:rFonts w:ascii="Angsana New" w:hAnsi="Angsana New"/>
                <w:color w:val="000000"/>
                <w:sz w:val="30"/>
                <w:szCs w:val="30"/>
                <w:cs/>
              </w:rPr>
              <w:t>097</w:t>
            </w:r>
            <w:r w:rsidRPr="00D3269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269C">
              <w:rPr>
                <w:rFonts w:ascii="Angsana New" w:hAnsi="Angsana New"/>
                <w:color w:val="000000"/>
                <w:sz w:val="30"/>
                <w:szCs w:val="30"/>
                <w:cs/>
              </w:rPr>
              <w:t>192.58)</w:t>
            </w:r>
          </w:p>
        </w:tc>
      </w:tr>
      <w:tr w:rsidR="00AE6793" w:rsidRPr="00494247" w14:paraId="28495C2C" w14:textId="77777777" w:rsidTr="00075696">
        <w:trPr>
          <w:trHeight w:val="149"/>
        </w:trPr>
        <w:tc>
          <w:tcPr>
            <w:tcW w:w="4860" w:type="dxa"/>
          </w:tcPr>
          <w:p w14:paraId="28495C24" w14:textId="77777777" w:rsidR="00AE6793" w:rsidRPr="00D3269C" w:rsidRDefault="00AE6793" w:rsidP="00AE6793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269C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5C29" w14:textId="271CD73A" w:rsidR="00AE6793" w:rsidRPr="00D3269C" w:rsidRDefault="007553FC" w:rsidP="00AE679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53FC">
              <w:rPr>
                <w:rFonts w:ascii="Angsana New" w:hAnsi="Angsana New"/>
                <w:color w:val="000000"/>
                <w:sz w:val="30"/>
                <w:szCs w:val="30"/>
                <w:cs/>
              </w:rPr>
              <w:t>325</w:t>
            </w:r>
            <w:r w:rsidRPr="007553F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553FC">
              <w:rPr>
                <w:rFonts w:ascii="Angsana New" w:hAnsi="Angsana New"/>
                <w:color w:val="000000"/>
                <w:sz w:val="30"/>
                <w:szCs w:val="30"/>
                <w:cs/>
              </w:rPr>
              <w:t>831</w:t>
            </w:r>
            <w:r w:rsidRPr="007553F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553FC">
              <w:rPr>
                <w:rFonts w:ascii="Angsana New" w:hAnsi="Angsana New"/>
                <w:color w:val="000000"/>
                <w:sz w:val="30"/>
                <w:szCs w:val="30"/>
                <w:cs/>
              </w:rPr>
              <w:t>668.61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C2A" w14:textId="77777777" w:rsidR="00AE6793" w:rsidRPr="00D3269C" w:rsidRDefault="00AE6793" w:rsidP="00AE679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5C2B" w14:textId="599CB6C7" w:rsidR="00AE6793" w:rsidRPr="00D3269C" w:rsidRDefault="00AE6793" w:rsidP="00AE679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269C">
              <w:rPr>
                <w:rFonts w:ascii="Angsana New" w:hAnsi="Angsana New"/>
                <w:color w:val="000000"/>
                <w:sz w:val="30"/>
                <w:szCs w:val="30"/>
                <w:cs/>
              </w:rPr>
              <w:t>280</w:t>
            </w:r>
            <w:r w:rsidRPr="00D3269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269C">
              <w:rPr>
                <w:rFonts w:ascii="Angsana New" w:hAnsi="Angsana New"/>
                <w:color w:val="000000"/>
                <w:sz w:val="30"/>
                <w:szCs w:val="30"/>
                <w:cs/>
              </w:rPr>
              <w:t>357</w:t>
            </w:r>
            <w:r w:rsidRPr="00D3269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269C">
              <w:rPr>
                <w:rFonts w:ascii="Angsana New" w:hAnsi="Angsana New"/>
                <w:color w:val="000000"/>
                <w:sz w:val="30"/>
                <w:szCs w:val="30"/>
                <w:cs/>
              </w:rPr>
              <w:t>544.26</w:t>
            </w:r>
          </w:p>
        </w:tc>
      </w:tr>
    </w:tbl>
    <w:p w14:paraId="60A7D37C" w14:textId="77777777" w:rsidR="00B7522E" w:rsidRPr="00E11652" w:rsidRDefault="00B7522E" w:rsidP="00B7522E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1692792" w14:textId="77777777" w:rsidR="00B7522E" w:rsidRDefault="00B7522E" w:rsidP="00B7522E">
      <w:pPr>
        <w:spacing w:after="120" w:line="240" w:lineRule="atLeast"/>
        <w:jc w:val="thaiDistribute"/>
        <w:rPr>
          <w:rFonts w:ascii="Angsana New" w:hAnsi="Angsana New"/>
          <w:sz w:val="30"/>
          <w:szCs w:val="30"/>
          <w:cs/>
        </w:rPr>
        <w:sectPr w:rsidR="00B7522E" w:rsidSect="00313FCE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15" w:other="15"/>
          <w:cols w:space="737"/>
        </w:sectPr>
      </w:pPr>
    </w:p>
    <w:p w14:paraId="21C6D05F" w14:textId="36A76782" w:rsidR="0063478F" w:rsidRDefault="0063478F" w:rsidP="0063478F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63478F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tbl>
      <w:tblPr>
        <w:tblStyle w:val="TableGrid"/>
        <w:tblW w:w="15120" w:type="dxa"/>
        <w:jc w:val="center"/>
        <w:tblLook w:val="04A0" w:firstRow="1" w:lastRow="0" w:firstColumn="1" w:lastColumn="0" w:noHBand="0" w:noVBand="1"/>
      </w:tblPr>
      <w:tblGrid>
        <w:gridCol w:w="2160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63478F" w:rsidRPr="00D6243D" w14:paraId="26127127" w14:textId="77777777" w:rsidTr="0063478F">
        <w:trPr>
          <w:trHeight w:val="288"/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C86F49F" w14:textId="101F8761" w:rsidR="0063478F" w:rsidRPr="005A32AD" w:rsidRDefault="0063478F" w:rsidP="005A470E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06356A0" w14:textId="77777777" w:rsidR="0063478F" w:rsidRPr="005A32AD" w:rsidRDefault="0063478F" w:rsidP="005A470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DFEF56B" w14:textId="77777777" w:rsidR="0063478F" w:rsidRPr="005A32AD" w:rsidRDefault="0063478F" w:rsidP="005A470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19D3AD" w14:textId="77777777" w:rsidR="0063478F" w:rsidRPr="005A32AD" w:rsidRDefault="0063478F" w:rsidP="005A470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EDA6A77" w14:textId="3B002887" w:rsidR="0063478F" w:rsidRPr="005A32AD" w:rsidRDefault="0063478F" w:rsidP="005A470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C33302C" w14:textId="77777777" w:rsidR="0063478F" w:rsidRPr="005A32AD" w:rsidRDefault="0063478F" w:rsidP="005A470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CBD2C3" w14:textId="77777777" w:rsidR="0063478F" w:rsidRPr="005A32AD" w:rsidRDefault="0063478F" w:rsidP="005A470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0616752" w14:textId="77777777" w:rsidR="0063478F" w:rsidRPr="005A32AD" w:rsidRDefault="0063478F" w:rsidP="005A470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3C57E85" w14:textId="77777777" w:rsidR="0063478F" w:rsidRPr="005A32AD" w:rsidRDefault="0063478F" w:rsidP="005A470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A9383F7" w14:textId="77777777" w:rsidR="0063478F" w:rsidRPr="005A32AD" w:rsidRDefault="0063478F" w:rsidP="005A470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83A77CA" w14:textId="1B9537A2" w:rsidR="0063478F" w:rsidRPr="005A32AD" w:rsidRDefault="00CC0B87" w:rsidP="00CC0B8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>(</w:t>
            </w:r>
            <w:r w:rsidRPr="005A32AD">
              <w:rPr>
                <w:rFonts w:ascii="Angsana New" w:hAnsi="Angsana New"/>
                <w:sz w:val="24"/>
                <w:szCs w:val="24"/>
                <w:cs/>
              </w:rPr>
              <w:t>หน่วย:</w:t>
            </w:r>
            <w:r w:rsidRPr="005A32A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A32AD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63478F" w:rsidRPr="00D6243D" w14:paraId="1C835096" w14:textId="77777777" w:rsidTr="000A76C0">
        <w:trPr>
          <w:trHeight w:val="288"/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4AC7F" w14:textId="77777777" w:rsidR="0063478F" w:rsidRPr="005A32AD" w:rsidRDefault="0063478F" w:rsidP="0063478F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A6B33" w14:textId="1CEDA1D3" w:rsidR="0063478F" w:rsidRPr="005A32AD" w:rsidRDefault="0063478F" w:rsidP="000A76C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32AD">
              <w:rPr>
                <w:rFonts w:ascii="Angsana New" w:hAnsi="Angsana New"/>
                <w:sz w:val="24"/>
                <w:szCs w:val="24"/>
                <w:cs/>
                <w:lang w:val="en-US"/>
              </w:rPr>
              <w:t>ที่ดิน</w:t>
            </w:r>
          </w:p>
          <w:p w14:paraId="5FA62267" w14:textId="77777777" w:rsidR="0063478F" w:rsidRPr="005A32AD" w:rsidRDefault="0063478F" w:rsidP="000A76C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2E5F4F82" w14:textId="2CD417E9" w:rsidR="0063478F" w:rsidRPr="005A32AD" w:rsidRDefault="0063478F" w:rsidP="000A76C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53B63" w14:textId="77777777" w:rsidR="0063478F" w:rsidRPr="005A32AD" w:rsidRDefault="0063478F" w:rsidP="000A76C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32AD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อาคารโรงงานและสำนักงาน</w:t>
            </w:r>
          </w:p>
          <w:p w14:paraId="394F88ED" w14:textId="4C5036DB" w:rsidR="0063478F" w:rsidRPr="005A32AD" w:rsidRDefault="0063478F" w:rsidP="000A76C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11004" w14:textId="77777777" w:rsidR="0063478F" w:rsidRPr="005A32AD" w:rsidRDefault="0063478F" w:rsidP="000A76C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32AD">
              <w:rPr>
                <w:rFonts w:ascii="Angsana New" w:hAnsi="Angsana New"/>
                <w:sz w:val="24"/>
                <w:szCs w:val="24"/>
                <w:cs/>
                <w:lang w:val="en-US"/>
              </w:rPr>
              <w:t>ส่วนปรับปรุงอาคาร</w:t>
            </w:r>
          </w:p>
          <w:p w14:paraId="151D13BF" w14:textId="55330CDB" w:rsidR="0063478F" w:rsidRPr="005A32AD" w:rsidRDefault="0063478F" w:rsidP="000A76C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017F0" w14:textId="77777777" w:rsidR="0063478F" w:rsidRPr="005A32AD" w:rsidRDefault="0063478F" w:rsidP="000A76C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32AD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เครื่องมือเครื่องใช้</w:t>
            </w:r>
          </w:p>
          <w:p w14:paraId="48383A88" w14:textId="27231457" w:rsidR="0063478F" w:rsidRPr="005A32AD" w:rsidRDefault="0063478F" w:rsidP="000A76C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9152A" w14:textId="2E65BFF5" w:rsidR="0063478F" w:rsidRPr="005A32AD" w:rsidRDefault="0063478F" w:rsidP="000A76C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A32AD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อุปกรณ์สำนักงานและคอมพิวเตอร์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E6687" w14:textId="77777777" w:rsidR="0063478F" w:rsidRPr="005A32AD" w:rsidRDefault="0063478F" w:rsidP="000A76C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32AD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เครื่องตกแต่งสำนักงาน</w:t>
            </w:r>
          </w:p>
          <w:p w14:paraId="6540EDAE" w14:textId="1081EAEE" w:rsidR="0063478F" w:rsidRPr="005A32AD" w:rsidRDefault="0063478F" w:rsidP="000A76C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676B1" w14:textId="77777777" w:rsidR="0063478F" w:rsidRPr="005A32AD" w:rsidRDefault="0063478F" w:rsidP="000A76C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32AD">
              <w:rPr>
                <w:rFonts w:ascii="Angsana New" w:hAnsi="Angsana New"/>
                <w:sz w:val="24"/>
                <w:szCs w:val="24"/>
                <w:cs/>
                <w:lang w:val="en-US"/>
              </w:rPr>
              <w:t>ยานพาหนะ</w:t>
            </w:r>
          </w:p>
          <w:p w14:paraId="02043A1C" w14:textId="77777777" w:rsidR="0063478F" w:rsidRPr="005A32AD" w:rsidRDefault="0063478F" w:rsidP="000A76C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3EF2F899" w14:textId="75C42D21" w:rsidR="0063478F" w:rsidRPr="005A32AD" w:rsidRDefault="0063478F" w:rsidP="000A76C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25425" w14:textId="77777777" w:rsidR="0063478F" w:rsidRPr="005A32AD" w:rsidRDefault="0063478F" w:rsidP="000A76C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32AD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สินทรัพย์ถาวรอื่น</w:t>
            </w:r>
          </w:p>
          <w:p w14:paraId="6D64D41E" w14:textId="77360608" w:rsidR="0063478F" w:rsidRPr="005A32AD" w:rsidRDefault="0063478F" w:rsidP="000A76C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7A8CD" w14:textId="77777777" w:rsidR="0063478F" w:rsidRPr="005A32AD" w:rsidRDefault="0063478F" w:rsidP="000A76C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32AD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สินทรัพย์ระหว่างก่อสร้าง</w:t>
            </w:r>
          </w:p>
          <w:p w14:paraId="5971D65E" w14:textId="7AA67D73" w:rsidR="00CC0B87" w:rsidRPr="005A32AD" w:rsidRDefault="00CC0B87" w:rsidP="000A76C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9B0AE" w14:textId="77777777" w:rsidR="0063478F" w:rsidRPr="005A32AD" w:rsidRDefault="0063478F" w:rsidP="000A76C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32AD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  <w:p w14:paraId="633C0FED" w14:textId="77777777" w:rsidR="0063478F" w:rsidRPr="005A32AD" w:rsidRDefault="0063478F" w:rsidP="000A76C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123BD5BC" w14:textId="77777777" w:rsidR="0063478F" w:rsidRPr="005A32AD" w:rsidRDefault="0063478F" w:rsidP="000A76C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CC0B87" w:rsidRPr="00D6243D" w14:paraId="3C93A427" w14:textId="77777777" w:rsidTr="0063478F">
        <w:trPr>
          <w:trHeight w:val="288"/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0D2F5" w14:textId="0B6C8B49" w:rsidR="00CC0B87" w:rsidRPr="000B2F50" w:rsidRDefault="00CC0B87" w:rsidP="0063478F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B2F50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29C316" w14:textId="4368FA3C" w:rsidR="00CC0B87" w:rsidRPr="005A32AD" w:rsidRDefault="00CC0B87" w:rsidP="002E3F2C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2E2B24" w14:textId="0043C854" w:rsidR="00CC0B87" w:rsidRPr="005A32AD" w:rsidRDefault="00CC0B87" w:rsidP="002E3F2C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39B934" w14:textId="2D50651D" w:rsidR="00CC0B87" w:rsidRPr="005A32AD" w:rsidRDefault="00CC0B87" w:rsidP="002E3F2C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2D169" w14:textId="471C8CBF" w:rsidR="00CC0B87" w:rsidRPr="005A32AD" w:rsidRDefault="00CC0B87" w:rsidP="002E3F2C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A89AF6" w14:textId="45F79BB0" w:rsidR="00CC0B87" w:rsidRPr="005A32AD" w:rsidRDefault="00CC0B87" w:rsidP="002E3F2C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DA5D5" w14:textId="374750E8" w:rsidR="00CC0B87" w:rsidRPr="005A32AD" w:rsidRDefault="00CC0B87" w:rsidP="002E3F2C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FCDBE" w14:textId="543CB061" w:rsidR="00CC0B87" w:rsidRPr="005A32AD" w:rsidRDefault="00CC0B87" w:rsidP="002E3F2C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E4EB67" w14:textId="5162BEC0" w:rsidR="00CC0B87" w:rsidRPr="005A32AD" w:rsidRDefault="00CC0B87" w:rsidP="002E3F2C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27D883" w14:textId="7FE3633B" w:rsidR="00CC0B87" w:rsidRPr="005A32AD" w:rsidRDefault="00CC0B87" w:rsidP="002E3F2C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A9EA70" w14:textId="10D2BE83" w:rsidR="00CC0B87" w:rsidRPr="005A32AD" w:rsidRDefault="00CC0B87" w:rsidP="002E3F2C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A32AD" w:rsidRPr="00D6243D" w14:paraId="3319E468" w14:textId="77777777" w:rsidTr="004912EC">
        <w:trPr>
          <w:trHeight w:val="288"/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74250" w14:textId="2291546B" w:rsidR="005A32AD" w:rsidRPr="000B2F50" w:rsidRDefault="005A32AD" w:rsidP="000B2F50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B2F50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B2F50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0B2F50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0B2F50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DD5D35" w14:textId="427B704B" w:rsidR="005A32AD" w:rsidRPr="005A32AD" w:rsidRDefault="005A32AD" w:rsidP="005A32AD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32AD">
              <w:rPr>
                <w:rFonts w:ascii="Angsana New" w:hAnsi="Angsana New"/>
                <w:sz w:val="24"/>
                <w:szCs w:val="24"/>
                <w:cs/>
              </w:rPr>
              <w:t>48</w:t>
            </w:r>
            <w:r w:rsidRPr="005A32AD">
              <w:rPr>
                <w:rFonts w:ascii="Angsana New" w:hAnsi="Angsana New"/>
                <w:sz w:val="24"/>
                <w:szCs w:val="24"/>
              </w:rPr>
              <w:t>,</w:t>
            </w:r>
            <w:r w:rsidRPr="005A32AD">
              <w:rPr>
                <w:rFonts w:ascii="Angsana New" w:hAnsi="Angsana New"/>
                <w:sz w:val="24"/>
                <w:szCs w:val="24"/>
                <w:cs/>
              </w:rPr>
              <w:t>865</w:t>
            </w:r>
            <w:r w:rsidRPr="005A32AD">
              <w:rPr>
                <w:rFonts w:ascii="Angsana New" w:hAnsi="Angsana New"/>
                <w:sz w:val="24"/>
                <w:szCs w:val="24"/>
              </w:rPr>
              <w:t>,</w:t>
            </w:r>
            <w:r w:rsidRPr="005A32AD">
              <w:rPr>
                <w:rFonts w:ascii="Angsana New" w:hAnsi="Angsana New"/>
                <w:sz w:val="24"/>
                <w:szCs w:val="24"/>
                <w:cs/>
              </w:rPr>
              <w:t>605.00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4D7992" w14:textId="148FD70C" w:rsidR="005A32AD" w:rsidRPr="005A32AD" w:rsidRDefault="005A32AD" w:rsidP="005A32AD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32AD">
              <w:rPr>
                <w:rFonts w:ascii="Angsana New" w:hAnsi="Angsana New"/>
                <w:sz w:val="24"/>
                <w:szCs w:val="24"/>
                <w:cs/>
              </w:rPr>
              <w:t>123</w:t>
            </w:r>
            <w:r w:rsidRPr="005A32AD">
              <w:rPr>
                <w:rFonts w:ascii="Angsana New" w:hAnsi="Angsana New"/>
                <w:sz w:val="24"/>
                <w:szCs w:val="24"/>
              </w:rPr>
              <w:t>,</w:t>
            </w:r>
            <w:r w:rsidRPr="005A32AD">
              <w:rPr>
                <w:rFonts w:ascii="Angsana New" w:hAnsi="Angsana New"/>
                <w:sz w:val="24"/>
                <w:szCs w:val="24"/>
                <w:cs/>
              </w:rPr>
              <w:t>932</w:t>
            </w:r>
            <w:r w:rsidRPr="005A32AD">
              <w:rPr>
                <w:rFonts w:ascii="Angsana New" w:hAnsi="Angsana New"/>
                <w:sz w:val="24"/>
                <w:szCs w:val="24"/>
              </w:rPr>
              <w:t>,</w:t>
            </w:r>
            <w:r w:rsidRPr="005A32AD">
              <w:rPr>
                <w:rFonts w:ascii="Angsana New" w:hAnsi="Angsana New"/>
                <w:sz w:val="24"/>
                <w:szCs w:val="24"/>
                <w:cs/>
              </w:rPr>
              <w:t>623.84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D9C2B" w14:textId="481C0803" w:rsidR="005A32AD" w:rsidRPr="005A32AD" w:rsidRDefault="005A32AD" w:rsidP="005A32AD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 xml:space="preserve">0.00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D1E6D" w14:textId="2025CD55" w:rsidR="005A32AD" w:rsidRPr="005A32AD" w:rsidRDefault="005A32AD" w:rsidP="005A32AD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 xml:space="preserve">20,450,577.23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4F85E" w14:textId="71EFCF98" w:rsidR="005A32AD" w:rsidRPr="005A32AD" w:rsidRDefault="005A32AD" w:rsidP="005A32AD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 xml:space="preserve">21,082,958.73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8ED8B" w14:textId="381ADD7B" w:rsidR="005A32AD" w:rsidRPr="005A32AD" w:rsidRDefault="005A32AD" w:rsidP="005A32AD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 xml:space="preserve">10,636,334.42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D943B" w14:textId="52C8766C" w:rsidR="005A32AD" w:rsidRPr="005A32AD" w:rsidRDefault="005A32AD" w:rsidP="005A32AD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 xml:space="preserve">10,719,121.50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C981E" w14:textId="51820288" w:rsidR="005A32AD" w:rsidRPr="005A32AD" w:rsidRDefault="005A32AD" w:rsidP="005A32AD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 xml:space="preserve">7,291,644.17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473F6" w14:textId="00579F10" w:rsidR="005A32AD" w:rsidRPr="005A32AD" w:rsidRDefault="005A32AD" w:rsidP="005A32AD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 xml:space="preserve">910,000.00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1A5FF" w14:textId="735AD7B4" w:rsidR="005A32AD" w:rsidRPr="005A32AD" w:rsidRDefault="005A32AD" w:rsidP="005A32AD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 xml:space="preserve">243,888,864.89 </w:t>
            </w:r>
          </w:p>
        </w:tc>
      </w:tr>
      <w:tr w:rsidR="005A32AD" w:rsidRPr="00D6243D" w14:paraId="3FC7811F" w14:textId="77777777" w:rsidTr="004912EC">
        <w:trPr>
          <w:trHeight w:val="288"/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C292D" w14:textId="049897BA" w:rsidR="005A32AD" w:rsidRPr="000B2F50" w:rsidRDefault="005A32AD" w:rsidP="000B2F50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0B2F50">
              <w:rPr>
                <w:rFonts w:ascii="Angsana New" w:hAnsi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12E22" w14:textId="1CDA88EA" w:rsidR="005A32AD" w:rsidRPr="005A32AD" w:rsidRDefault="005A32AD" w:rsidP="005A32AD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>0.00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738EC2" w14:textId="26172992" w:rsidR="005A32AD" w:rsidRPr="005A32AD" w:rsidRDefault="005A32AD" w:rsidP="005A32AD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>0.00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84D61" w14:textId="766C3494" w:rsidR="005A32AD" w:rsidRPr="005A32AD" w:rsidRDefault="005A32AD" w:rsidP="005A32AD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 xml:space="preserve">67,151.12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D5A78" w14:textId="65430227" w:rsidR="005A32AD" w:rsidRPr="005A32AD" w:rsidRDefault="005A32AD" w:rsidP="005A32AD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 xml:space="preserve">100,802.99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46FAF" w14:textId="17FBFF25" w:rsidR="005A32AD" w:rsidRPr="005A32AD" w:rsidRDefault="005A32AD" w:rsidP="005A32AD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 xml:space="preserve">915,457.95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D47FF" w14:textId="79AF841B" w:rsidR="005A32AD" w:rsidRPr="005A32AD" w:rsidRDefault="005A32AD" w:rsidP="005A32AD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 xml:space="preserve">131,000.00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FB6AF" w14:textId="6F73E9B2" w:rsidR="005A32AD" w:rsidRPr="005A32AD" w:rsidRDefault="005A32AD" w:rsidP="005A32AD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 xml:space="preserve">0.00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0487E" w14:textId="03A7F147" w:rsidR="005A32AD" w:rsidRPr="005A32AD" w:rsidRDefault="005A32AD" w:rsidP="005A32AD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 xml:space="preserve">9,455.88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9D959" w14:textId="3C7DE727" w:rsidR="005A32AD" w:rsidRPr="005A32AD" w:rsidRDefault="005A32AD" w:rsidP="005A32AD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 xml:space="preserve">38,922,722.48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4016C" w14:textId="7F120B73" w:rsidR="005A32AD" w:rsidRPr="005A32AD" w:rsidRDefault="005A32AD" w:rsidP="005A32AD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 xml:space="preserve">40,146,590.42 </w:t>
            </w:r>
          </w:p>
        </w:tc>
      </w:tr>
      <w:tr w:rsidR="005A32AD" w:rsidRPr="00D6243D" w14:paraId="33C4955D" w14:textId="77777777" w:rsidTr="004912EC">
        <w:trPr>
          <w:trHeight w:val="288"/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169E3" w14:textId="791ECC85" w:rsidR="005A32AD" w:rsidRPr="000B2F50" w:rsidRDefault="005A32AD" w:rsidP="000B2F50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0B2F50">
              <w:rPr>
                <w:rFonts w:ascii="Angsana New" w:hAnsi="Angsana New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FFD6A" w14:textId="11AE6B80" w:rsidR="005A32AD" w:rsidRPr="005A32AD" w:rsidRDefault="005A32AD" w:rsidP="005A32AD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32AD">
              <w:rPr>
                <w:rFonts w:ascii="Angsana New" w:hAnsi="Angsana New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09C1D2" w14:textId="5B6418A7" w:rsidR="005A32AD" w:rsidRPr="005A32AD" w:rsidRDefault="005A32AD" w:rsidP="005A32AD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>(2,182,385.00)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D67DD" w14:textId="302A14BE" w:rsidR="005A32AD" w:rsidRPr="005A32AD" w:rsidRDefault="005A32AD" w:rsidP="005A32AD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 xml:space="preserve">0.00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64335" w14:textId="56B68EEC" w:rsidR="005A32AD" w:rsidRPr="005A32AD" w:rsidRDefault="005A32AD" w:rsidP="005A32AD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>(120,224.46)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D0B63" w14:textId="3977EAE9" w:rsidR="005A32AD" w:rsidRPr="005A32AD" w:rsidRDefault="005A32AD" w:rsidP="005A32AD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>(133,731.00)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ACB93" w14:textId="5D6C0A80" w:rsidR="005A32AD" w:rsidRPr="005A32AD" w:rsidRDefault="005A32AD" w:rsidP="005A32AD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>(83,126.80)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0B4EC" w14:textId="4CD9480D" w:rsidR="005A32AD" w:rsidRPr="005A32AD" w:rsidRDefault="005A32AD" w:rsidP="005A32AD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 xml:space="preserve">0.00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9894" w14:textId="5CDFEA69" w:rsidR="005A32AD" w:rsidRPr="005A32AD" w:rsidRDefault="005A32AD" w:rsidP="005A32AD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 xml:space="preserve">0.00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F2D40" w14:textId="4519A1CE" w:rsidR="005A32AD" w:rsidRPr="005A32AD" w:rsidRDefault="005A32AD" w:rsidP="005A32AD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 xml:space="preserve">0.00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7AEAB" w14:textId="724E2CBE" w:rsidR="005A32AD" w:rsidRPr="005A32AD" w:rsidRDefault="005A32AD" w:rsidP="005A32AD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>(2,519,467.26)</w:t>
            </w:r>
          </w:p>
        </w:tc>
      </w:tr>
      <w:tr w:rsidR="005A32AD" w:rsidRPr="00D6243D" w14:paraId="2CFDF229" w14:textId="77777777" w:rsidTr="004912EC">
        <w:trPr>
          <w:trHeight w:val="288"/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7DE63" w14:textId="4BFBDFF9" w:rsidR="005A32AD" w:rsidRPr="000B2F50" w:rsidRDefault="005A32AD" w:rsidP="000B2F50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0B2F50">
              <w:rPr>
                <w:rFonts w:ascii="Angsana New" w:hAnsi="Angsana New"/>
                <w:sz w:val="24"/>
                <w:szCs w:val="24"/>
                <w:cs/>
              </w:rPr>
              <w:t>โอนเข้า(โอนออก)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B51E8" w14:textId="4ED24EA1" w:rsidR="005A32AD" w:rsidRPr="005A32AD" w:rsidRDefault="005A32AD" w:rsidP="005A32AD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>31,582.76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2183D" w14:textId="09807F97" w:rsidR="005A32AD" w:rsidRPr="005A32AD" w:rsidRDefault="005A32AD" w:rsidP="005A32AD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>(15,023,496.73)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87F4E" w14:textId="596A83FB" w:rsidR="005A32AD" w:rsidRPr="005A32AD" w:rsidRDefault="005A32AD" w:rsidP="005A32AD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 xml:space="preserve">18,484,621.79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88E14" w14:textId="3495DE22" w:rsidR="005A32AD" w:rsidRPr="005A32AD" w:rsidRDefault="005A32AD" w:rsidP="005A32AD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 xml:space="preserve">0.00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F7EB0" w14:textId="487BB686" w:rsidR="005A32AD" w:rsidRPr="005A32AD" w:rsidRDefault="005A32AD" w:rsidP="005A32AD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 xml:space="preserve">0.00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C1595" w14:textId="14DBB2BC" w:rsidR="005A32AD" w:rsidRPr="005A32AD" w:rsidRDefault="005A32AD" w:rsidP="005A32AD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 xml:space="preserve">0.00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4C154" w14:textId="46ADF443" w:rsidR="005A32AD" w:rsidRPr="005A32AD" w:rsidRDefault="005A32AD" w:rsidP="005A32AD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 xml:space="preserve">0.00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9A94D" w14:textId="1530B223" w:rsidR="005A32AD" w:rsidRPr="005A32AD" w:rsidRDefault="005A32AD" w:rsidP="005A32AD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 xml:space="preserve">473,100.50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0DD7D" w14:textId="03612D83" w:rsidR="005A32AD" w:rsidRPr="005A32AD" w:rsidRDefault="005A32AD" w:rsidP="005A32AD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>(3,965,808.32)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E018B" w14:textId="3C175981" w:rsidR="005A32AD" w:rsidRPr="005A32AD" w:rsidRDefault="005A32AD" w:rsidP="005A32AD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 xml:space="preserve">0.00 </w:t>
            </w:r>
          </w:p>
        </w:tc>
      </w:tr>
      <w:tr w:rsidR="005A32AD" w:rsidRPr="00D6243D" w14:paraId="0257FC7C" w14:textId="77777777" w:rsidTr="004912EC">
        <w:trPr>
          <w:trHeight w:val="288"/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934C8" w14:textId="574BBD11" w:rsidR="005A32AD" w:rsidRPr="000B2F50" w:rsidRDefault="005A32AD" w:rsidP="000B2F50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0B2F50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B2F5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B2F50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B2F50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ABD3E" w14:textId="061781DE" w:rsidR="005A32AD" w:rsidRPr="005A32AD" w:rsidRDefault="005A32AD" w:rsidP="00690C12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>48,897,187.76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AAC2C" w14:textId="21AB8652" w:rsidR="005A32AD" w:rsidRPr="005A32AD" w:rsidRDefault="005A32AD" w:rsidP="00690C12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 xml:space="preserve">106,726,742.11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BD3C0" w14:textId="66560E8C" w:rsidR="005A32AD" w:rsidRPr="005A32AD" w:rsidRDefault="005A32AD" w:rsidP="00690C12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 xml:space="preserve">18,551,772.91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73655" w14:textId="7477957E" w:rsidR="005A32AD" w:rsidRPr="005A32AD" w:rsidRDefault="005A32AD" w:rsidP="00690C12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 xml:space="preserve">20,431,155.76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C1C97" w14:textId="4D161044" w:rsidR="005A32AD" w:rsidRPr="005A32AD" w:rsidRDefault="005A32AD" w:rsidP="00690C12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 xml:space="preserve">21,864,685.68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1B229" w14:textId="4B648ECB" w:rsidR="005A32AD" w:rsidRPr="005A32AD" w:rsidRDefault="005A32AD" w:rsidP="00690C12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 xml:space="preserve">10,684,207.62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C988D" w14:textId="1A808A81" w:rsidR="005A32AD" w:rsidRPr="005A32AD" w:rsidRDefault="005A32AD" w:rsidP="00690C12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 xml:space="preserve">10,719,121.50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521E7" w14:textId="082EA316" w:rsidR="005A32AD" w:rsidRPr="005A32AD" w:rsidRDefault="005A32AD" w:rsidP="00690C12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 xml:space="preserve">7,774,200.55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27C19" w14:textId="421BAD9E" w:rsidR="005A32AD" w:rsidRPr="005A32AD" w:rsidRDefault="005A32AD" w:rsidP="00690C12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 xml:space="preserve">35,866,914.16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FBB79" w14:textId="66D173AA" w:rsidR="005A32AD" w:rsidRPr="005A32AD" w:rsidRDefault="005A32AD" w:rsidP="00690C12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 xml:space="preserve">281,515,988.05 </w:t>
            </w:r>
          </w:p>
        </w:tc>
      </w:tr>
      <w:tr w:rsidR="00621ED7" w:rsidRPr="00D6243D" w14:paraId="594034D3" w14:textId="77777777" w:rsidTr="005724C3">
        <w:trPr>
          <w:trHeight w:val="288"/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F5F2B" w14:textId="2708165A" w:rsidR="00621ED7" w:rsidRPr="000B2F50" w:rsidRDefault="00621ED7" w:rsidP="00621E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0B2F50">
              <w:rPr>
                <w:rFonts w:ascii="Angsana New" w:hAnsi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2E371" w14:textId="1D890D8E" w:rsidR="00621ED7" w:rsidRPr="005A32AD" w:rsidRDefault="00621ED7" w:rsidP="00621E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1C3255" w14:textId="2DD9B63D" w:rsidR="00621ED7" w:rsidRPr="005A32AD" w:rsidRDefault="00621ED7" w:rsidP="00621E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396E9" w14:textId="14310EBD" w:rsidR="00621ED7" w:rsidRPr="005A32AD" w:rsidRDefault="00621ED7" w:rsidP="00621E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812CAE" w14:textId="390F3490" w:rsidR="00621ED7" w:rsidRPr="005A32AD" w:rsidRDefault="00621ED7" w:rsidP="00621E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5576">
              <w:rPr>
                <w:rFonts w:ascii="Angsana New" w:hAnsi="Angsana New"/>
                <w:sz w:val="24"/>
                <w:szCs w:val="24"/>
              </w:rPr>
              <w:t>20,618.45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BE65A" w14:textId="1760523B" w:rsidR="00621ED7" w:rsidRPr="005A32AD" w:rsidRDefault="00621ED7" w:rsidP="00621E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5576">
              <w:rPr>
                <w:rFonts w:ascii="Angsana New" w:hAnsi="Angsana New"/>
                <w:sz w:val="24"/>
                <w:szCs w:val="24"/>
              </w:rPr>
              <w:t>911,048.18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0EE0E" w14:textId="653F53B5" w:rsidR="00621ED7" w:rsidRPr="005A32AD" w:rsidRDefault="00621ED7" w:rsidP="00621E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5576">
              <w:rPr>
                <w:rFonts w:ascii="Angsana New" w:hAnsi="Angsana New"/>
                <w:sz w:val="24"/>
                <w:szCs w:val="24"/>
              </w:rPr>
              <w:t>62,500.00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93D04" w14:textId="497B4263" w:rsidR="00621ED7" w:rsidRPr="005A32AD" w:rsidRDefault="00621ED7" w:rsidP="00621E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6A98D" w14:textId="18AE9E91" w:rsidR="00621ED7" w:rsidRPr="005A32AD" w:rsidRDefault="00621ED7" w:rsidP="00621E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38408" w14:textId="47CB20D5" w:rsidR="00621ED7" w:rsidRPr="005A32AD" w:rsidRDefault="00F63958" w:rsidP="00621E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3958">
              <w:rPr>
                <w:rFonts w:ascii="Angsana New" w:hAnsi="Angsana New"/>
                <w:sz w:val="24"/>
                <w:szCs w:val="24"/>
              </w:rPr>
              <w:t>55,063,531.12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CD97D" w14:textId="2C8C11F9" w:rsidR="00621ED7" w:rsidRPr="005A32AD" w:rsidRDefault="000D1DF8" w:rsidP="00621E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1DF8">
              <w:rPr>
                <w:rFonts w:ascii="Angsana New" w:hAnsi="Angsana New"/>
                <w:sz w:val="24"/>
                <w:szCs w:val="24"/>
              </w:rPr>
              <w:t>56,057,697.75</w:t>
            </w:r>
          </w:p>
        </w:tc>
      </w:tr>
      <w:tr w:rsidR="00621ED7" w:rsidRPr="00D6243D" w14:paraId="76C848EC" w14:textId="77777777" w:rsidTr="005724C3">
        <w:trPr>
          <w:trHeight w:val="288"/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B1957" w14:textId="6209717E" w:rsidR="00621ED7" w:rsidRPr="000B2F50" w:rsidRDefault="00621ED7" w:rsidP="00621E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0B2F50">
              <w:rPr>
                <w:rFonts w:ascii="Angsana New" w:hAnsi="Angsana New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80A0D" w14:textId="74527E48" w:rsidR="00621ED7" w:rsidRPr="005A32AD" w:rsidRDefault="00621ED7" w:rsidP="00621E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0.00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D680D9" w14:textId="1BC38067" w:rsidR="00621ED7" w:rsidRPr="005A32AD" w:rsidRDefault="00621ED7" w:rsidP="00621E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9BC6D" w14:textId="3621A6CA" w:rsidR="00621ED7" w:rsidRPr="005A32AD" w:rsidRDefault="00621ED7" w:rsidP="00621E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5E9943" w14:textId="44087623" w:rsidR="00621ED7" w:rsidRPr="005A32AD" w:rsidRDefault="00621ED7" w:rsidP="00621E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5576">
              <w:rPr>
                <w:rFonts w:ascii="Angsana New" w:hAnsi="Angsana New"/>
                <w:sz w:val="24"/>
                <w:szCs w:val="24"/>
              </w:rPr>
              <w:t>(2,771,174.50)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A55F7" w14:textId="13A905FE" w:rsidR="00621ED7" w:rsidRPr="005A32AD" w:rsidRDefault="00621ED7" w:rsidP="00621E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5576">
              <w:rPr>
                <w:rFonts w:ascii="Angsana New" w:hAnsi="Angsana New"/>
                <w:sz w:val="24"/>
                <w:szCs w:val="24"/>
              </w:rPr>
              <w:t>(225,780.00)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0A82A" w14:textId="56579C9E" w:rsidR="00621ED7" w:rsidRPr="005A32AD" w:rsidRDefault="00621ED7" w:rsidP="00621E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5576">
              <w:rPr>
                <w:rFonts w:ascii="Angsana New" w:hAnsi="Angsana New"/>
                <w:sz w:val="24"/>
                <w:szCs w:val="24"/>
              </w:rPr>
              <w:t>(130,913.40)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03F60" w14:textId="7A202DD7" w:rsidR="00621ED7" w:rsidRPr="005A32AD" w:rsidRDefault="00621ED7" w:rsidP="00621E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C4A33" w14:textId="3F8B8625" w:rsidR="00621ED7" w:rsidRPr="005A32AD" w:rsidRDefault="00621ED7" w:rsidP="00621E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757F9" w14:textId="66A608CA" w:rsidR="00621ED7" w:rsidRPr="005A32AD" w:rsidRDefault="00621ED7" w:rsidP="00621E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6D64D" w14:textId="0AAC14F0" w:rsidR="00621ED7" w:rsidRPr="005A32AD" w:rsidRDefault="00621ED7" w:rsidP="00621E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5576">
              <w:rPr>
                <w:rFonts w:ascii="Angsana New" w:hAnsi="Angsana New"/>
                <w:sz w:val="24"/>
                <w:szCs w:val="24"/>
              </w:rPr>
              <w:t>(3,127,867.90)</w:t>
            </w:r>
          </w:p>
        </w:tc>
      </w:tr>
      <w:tr w:rsidR="00621ED7" w:rsidRPr="00D6243D" w14:paraId="37E4EB1F" w14:textId="77777777" w:rsidTr="005724C3">
        <w:trPr>
          <w:trHeight w:val="288"/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D0FE2" w14:textId="294A8A84" w:rsidR="00621ED7" w:rsidRPr="000B2F50" w:rsidRDefault="00621ED7" w:rsidP="00621E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0B2F50">
              <w:rPr>
                <w:rFonts w:ascii="Angsana New" w:hAnsi="Angsana New"/>
                <w:sz w:val="24"/>
                <w:szCs w:val="24"/>
                <w:cs/>
              </w:rPr>
              <w:t>โอนเข้า(โอนออก)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75A24" w14:textId="06ABEFB7" w:rsidR="00621ED7" w:rsidRPr="005A32AD" w:rsidRDefault="00621ED7" w:rsidP="00621E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0.00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A1FD2" w14:textId="0D17FF9F" w:rsidR="00621ED7" w:rsidRPr="005A32AD" w:rsidRDefault="00621ED7" w:rsidP="00621E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3A828" w14:textId="6CB63CD1" w:rsidR="00621ED7" w:rsidRPr="005A32AD" w:rsidRDefault="00621ED7" w:rsidP="00621E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061">
              <w:rPr>
                <w:rFonts w:ascii="Angsana New" w:hAnsi="Angsana New"/>
                <w:sz w:val="24"/>
                <w:szCs w:val="24"/>
              </w:rPr>
              <w:t>60,000.00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0703E2" w14:textId="264817C3" w:rsidR="00621ED7" w:rsidRPr="005A32AD" w:rsidRDefault="00621ED7" w:rsidP="00621E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061">
              <w:rPr>
                <w:rFonts w:ascii="Angsana New" w:hAnsi="Angsana New"/>
                <w:sz w:val="24"/>
                <w:szCs w:val="24"/>
              </w:rPr>
              <w:t>314,500.00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CF0E1" w14:textId="36C454CE" w:rsidR="00621ED7" w:rsidRPr="005A32AD" w:rsidRDefault="00621ED7" w:rsidP="00621E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1EAA3" w14:textId="24F628D2" w:rsidR="00621ED7" w:rsidRPr="005A32AD" w:rsidRDefault="00621ED7" w:rsidP="00621E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355A5" w14:textId="1288CCCB" w:rsidR="00621ED7" w:rsidRPr="005A32AD" w:rsidRDefault="00621ED7" w:rsidP="00621E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061">
              <w:rPr>
                <w:rFonts w:ascii="Angsana New" w:hAnsi="Angsana New"/>
                <w:sz w:val="24"/>
                <w:szCs w:val="24"/>
              </w:rPr>
              <w:t>(314,500.00)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95A08" w14:textId="25254CAF" w:rsidR="00621ED7" w:rsidRPr="005A32AD" w:rsidRDefault="00621ED7" w:rsidP="00621E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FBC80" w14:textId="0A1E7668" w:rsidR="00621ED7" w:rsidRPr="005A32AD" w:rsidRDefault="00621ED7" w:rsidP="00621E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0A1F2E">
              <w:rPr>
                <w:rFonts w:ascii="Angsana New" w:hAnsi="Angsana New"/>
                <w:sz w:val="24"/>
                <w:szCs w:val="24"/>
              </w:rPr>
              <w:t>60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0A1F2E">
              <w:rPr>
                <w:rFonts w:ascii="Angsana New" w:hAnsi="Angsana New"/>
                <w:sz w:val="24"/>
                <w:szCs w:val="24"/>
              </w:rPr>
              <w:t>000</w:t>
            </w:r>
            <w:r>
              <w:rPr>
                <w:rFonts w:ascii="Angsana New" w:hAnsi="Angsana New"/>
                <w:sz w:val="24"/>
                <w:szCs w:val="24"/>
              </w:rPr>
              <w:t>.00)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3AF0" w14:textId="3E572BAB" w:rsidR="00621ED7" w:rsidRPr="005A32AD" w:rsidRDefault="008243BC" w:rsidP="00621E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0.00</w:t>
            </w:r>
          </w:p>
        </w:tc>
      </w:tr>
      <w:tr w:rsidR="00621ED7" w:rsidRPr="00D6243D" w14:paraId="052136D7" w14:textId="77777777" w:rsidTr="005724C3">
        <w:trPr>
          <w:trHeight w:val="288"/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93443" w14:textId="69BD50FA" w:rsidR="00621ED7" w:rsidRPr="000B2F50" w:rsidRDefault="00621ED7" w:rsidP="00621E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0B2F50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B2F5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B2F50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B2F50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6B453" w14:textId="229BEAF6" w:rsidR="00621ED7" w:rsidRPr="005A32AD" w:rsidRDefault="00621ED7" w:rsidP="00621E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A5576">
              <w:rPr>
                <w:rFonts w:ascii="Angsana New" w:hAnsi="Angsana New"/>
                <w:sz w:val="24"/>
                <w:szCs w:val="24"/>
              </w:rPr>
              <w:t>48,897,187.76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80A0A7" w14:textId="52919C35" w:rsidR="00621ED7" w:rsidRPr="005A32AD" w:rsidRDefault="00621ED7" w:rsidP="00621E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5576">
              <w:rPr>
                <w:rFonts w:ascii="Angsana New" w:hAnsi="Angsana New"/>
                <w:sz w:val="24"/>
                <w:szCs w:val="24"/>
              </w:rPr>
              <w:t>106,726,742.11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011F7" w14:textId="372289FA" w:rsidR="00621ED7" w:rsidRPr="005A32AD" w:rsidRDefault="00621ED7" w:rsidP="00621E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061">
              <w:rPr>
                <w:rFonts w:ascii="Angsana New" w:hAnsi="Angsana New"/>
                <w:sz w:val="24"/>
                <w:szCs w:val="24"/>
              </w:rPr>
              <w:t>18,611,772.91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DE0EC5" w14:textId="431404CD" w:rsidR="00621ED7" w:rsidRPr="005A32AD" w:rsidRDefault="00621ED7" w:rsidP="00621E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061">
              <w:rPr>
                <w:rFonts w:ascii="Angsana New" w:hAnsi="Angsana New"/>
                <w:sz w:val="24"/>
                <w:szCs w:val="24"/>
              </w:rPr>
              <w:t>17,995,099.71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94D78" w14:textId="72090329" w:rsidR="00621ED7" w:rsidRPr="005A32AD" w:rsidRDefault="00621ED7" w:rsidP="00621E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061">
              <w:rPr>
                <w:rFonts w:ascii="Angsana New" w:hAnsi="Angsana New"/>
                <w:sz w:val="24"/>
                <w:szCs w:val="24"/>
              </w:rPr>
              <w:t>22,549,953.86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DCD62" w14:textId="5ECB422A" w:rsidR="00621ED7" w:rsidRPr="005A32AD" w:rsidRDefault="00621ED7" w:rsidP="00621E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061">
              <w:rPr>
                <w:rFonts w:ascii="Angsana New" w:hAnsi="Angsana New"/>
                <w:sz w:val="24"/>
                <w:szCs w:val="24"/>
              </w:rPr>
              <w:t>10,615,794.22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D0BCE" w14:textId="36B63248" w:rsidR="00621ED7" w:rsidRPr="005A32AD" w:rsidRDefault="00621ED7" w:rsidP="00621E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061">
              <w:rPr>
                <w:rFonts w:ascii="Angsana New" w:hAnsi="Angsana New"/>
                <w:sz w:val="24"/>
                <w:szCs w:val="24"/>
              </w:rPr>
              <w:t>10,404,621.50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ACA8E" w14:textId="06B3B2A6" w:rsidR="00621ED7" w:rsidRPr="005A32AD" w:rsidRDefault="00621ED7" w:rsidP="00621E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061">
              <w:rPr>
                <w:rFonts w:ascii="Angsana New" w:hAnsi="Angsana New"/>
                <w:sz w:val="24"/>
                <w:szCs w:val="24"/>
              </w:rPr>
              <w:t>7,774,200.55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99901" w14:textId="36D95083" w:rsidR="00621ED7" w:rsidRPr="005A32AD" w:rsidRDefault="00621ED7" w:rsidP="00621E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061">
              <w:rPr>
                <w:rFonts w:ascii="Angsana New" w:hAnsi="Angsana New"/>
                <w:sz w:val="24"/>
                <w:szCs w:val="24"/>
              </w:rPr>
              <w:t>90,870,445.28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F9919" w14:textId="49F292FF" w:rsidR="00621ED7" w:rsidRPr="005A32AD" w:rsidRDefault="00621ED7" w:rsidP="00621E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061">
              <w:rPr>
                <w:rFonts w:ascii="Angsana New" w:hAnsi="Angsana New"/>
                <w:sz w:val="24"/>
                <w:szCs w:val="24"/>
              </w:rPr>
              <w:t>334,445,817.90</w:t>
            </w:r>
          </w:p>
        </w:tc>
      </w:tr>
    </w:tbl>
    <w:p w14:paraId="6BF20333" w14:textId="3E71A3C1" w:rsidR="00690C12" w:rsidRDefault="00690C12"/>
    <w:p w14:paraId="28A3F011" w14:textId="343D848F" w:rsidR="00690C12" w:rsidRDefault="00690C12"/>
    <w:p w14:paraId="37132742" w14:textId="74D5E97D" w:rsidR="00690C12" w:rsidRDefault="00690C12"/>
    <w:p w14:paraId="4D6B4A6F" w14:textId="28135F10" w:rsidR="00690C12" w:rsidRDefault="00690C12"/>
    <w:p w14:paraId="0A32C162" w14:textId="5831748A" w:rsidR="00690C12" w:rsidRDefault="00690C12"/>
    <w:p w14:paraId="7C50A4DA" w14:textId="3CD12D6A" w:rsidR="00690C12" w:rsidRDefault="00690C12"/>
    <w:p w14:paraId="3FC81CD7" w14:textId="7B073C11" w:rsidR="00690C12" w:rsidRDefault="00690C12"/>
    <w:p w14:paraId="5F9861D1" w14:textId="73ED82B0" w:rsidR="00690C12" w:rsidRDefault="00690C12"/>
    <w:p w14:paraId="79BB8C20" w14:textId="2AFBA0EF" w:rsidR="00690C12" w:rsidRDefault="00690C12"/>
    <w:p w14:paraId="1259CDAA" w14:textId="1A33A842" w:rsidR="00690C12" w:rsidRDefault="00690C12"/>
    <w:p w14:paraId="4ACAB9FA" w14:textId="5E4D8908" w:rsidR="00690C12" w:rsidRDefault="00690C12"/>
    <w:p w14:paraId="5F8ED03F" w14:textId="04D7E0A6" w:rsidR="00690C12" w:rsidRDefault="00690C12"/>
    <w:p w14:paraId="68D1F906" w14:textId="5A4B4846" w:rsidR="00690C12" w:rsidRDefault="00690C12"/>
    <w:tbl>
      <w:tblPr>
        <w:tblStyle w:val="TableGrid"/>
        <w:tblW w:w="15120" w:type="dxa"/>
        <w:tblInd w:w="-5" w:type="dxa"/>
        <w:tblLook w:val="04A0" w:firstRow="1" w:lastRow="0" w:firstColumn="1" w:lastColumn="0" w:noHBand="0" w:noVBand="1"/>
      </w:tblPr>
      <w:tblGrid>
        <w:gridCol w:w="2160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690C12" w:rsidRPr="005A32AD" w14:paraId="611A0432" w14:textId="77777777" w:rsidTr="0086135A">
        <w:trPr>
          <w:trHeight w:val="28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8E63AB2" w14:textId="77777777" w:rsidR="00690C12" w:rsidRPr="005A32AD" w:rsidRDefault="00690C12" w:rsidP="005A470E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366B666" w14:textId="77777777" w:rsidR="00690C12" w:rsidRPr="005A32AD" w:rsidRDefault="00690C12" w:rsidP="005A470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6704AEE" w14:textId="77777777" w:rsidR="00690C12" w:rsidRPr="005A32AD" w:rsidRDefault="00690C12" w:rsidP="005A470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F79188" w14:textId="77777777" w:rsidR="00690C12" w:rsidRPr="005A32AD" w:rsidRDefault="00690C12" w:rsidP="005A470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096FF06" w14:textId="77777777" w:rsidR="00690C12" w:rsidRPr="005A32AD" w:rsidRDefault="00690C12" w:rsidP="005A470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BC2633E" w14:textId="77777777" w:rsidR="00690C12" w:rsidRPr="005A32AD" w:rsidRDefault="00690C12" w:rsidP="005A470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B662819" w14:textId="77777777" w:rsidR="00690C12" w:rsidRPr="005A32AD" w:rsidRDefault="00690C12" w:rsidP="005A470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91D3A79" w14:textId="77777777" w:rsidR="00690C12" w:rsidRPr="005A32AD" w:rsidRDefault="00690C12" w:rsidP="005A470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159034F" w14:textId="77777777" w:rsidR="00690C12" w:rsidRPr="005A32AD" w:rsidRDefault="00690C12" w:rsidP="005A470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EE0AEE4" w14:textId="77777777" w:rsidR="00690C12" w:rsidRPr="005A32AD" w:rsidRDefault="00690C12" w:rsidP="005A470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CA2155B" w14:textId="77777777" w:rsidR="00690C12" w:rsidRPr="005A32AD" w:rsidRDefault="00690C12" w:rsidP="005A470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>(</w:t>
            </w:r>
            <w:r w:rsidRPr="005A32AD">
              <w:rPr>
                <w:rFonts w:ascii="Angsana New" w:hAnsi="Angsana New"/>
                <w:sz w:val="24"/>
                <w:szCs w:val="24"/>
                <w:cs/>
              </w:rPr>
              <w:t>หน่วย:</w:t>
            </w:r>
            <w:r w:rsidRPr="005A32A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A32AD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690C12" w:rsidRPr="005A32AD" w14:paraId="0BA061A8" w14:textId="77777777" w:rsidTr="0086135A">
        <w:trPr>
          <w:trHeight w:val="28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E1FDE96" w14:textId="77777777" w:rsidR="00690C12" w:rsidRPr="005A32AD" w:rsidRDefault="00690C12" w:rsidP="005A470E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AF3F6" w14:textId="77777777" w:rsidR="00690C12" w:rsidRPr="005A32AD" w:rsidRDefault="00690C12" w:rsidP="000A76C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32AD">
              <w:rPr>
                <w:rFonts w:ascii="Angsana New" w:hAnsi="Angsana New"/>
                <w:sz w:val="24"/>
                <w:szCs w:val="24"/>
                <w:cs/>
                <w:lang w:val="en-US"/>
              </w:rPr>
              <w:t>ที่ดิน</w:t>
            </w:r>
          </w:p>
          <w:p w14:paraId="245E0B8C" w14:textId="77777777" w:rsidR="00690C12" w:rsidRPr="005A32AD" w:rsidRDefault="00690C12" w:rsidP="000A76C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46EDB1E8" w14:textId="77777777" w:rsidR="00690C12" w:rsidRPr="005A32AD" w:rsidRDefault="00690C12" w:rsidP="000A76C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EE607" w14:textId="77777777" w:rsidR="00690C12" w:rsidRPr="005A32AD" w:rsidRDefault="00690C12" w:rsidP="000A76C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32AD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อาคารโรงงานและสำนักงาน</w:t>
            </w:r>
          </w:p>
          <w:p w14:paraId="475B5EBA" w14:textId="77777777" w:rsidR="00690C12" w:rsidRPr="005A32AD" w:rsidRDefault="00690C12" w:rsidP="000A76C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DEAA7" w14:textId="77777777" w:rsidR="00690C12" w:rsidRPr="005A32AD" w:rsidRDefault="00690C12" w:rsidP="000A76C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32AD">
              <w:rPr>
                <w:rFonts w:ascii="Angsana New" w:hAnsi="Angsana New"/>
                <w:sz w:val="24"/>
                <w:szCs w:val="24"/>
                <w:cs/>
                <w:lang w:val="en-US"/>
              </w:rPr>
              <w:t>ส่วนปรับปรุงอาคาร</w:t>
            </w:r>
          </w:p>
          <w:p w14:paraId="232FBD6B" w14:textId="77777777" w:rsidR="00690C12" w:rsidRPr="005A32AD" w:rsidRDefault="00690C12" w:rsidP="000A76C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286E9" w14:textId="77777777" w:rsidR="00690C12" w:rsidRPr="005A32AD" w:rsidRDefault="00690C12" w:rsidP="000A76C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32AD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เครื่องมือเครื่องใช้</w:t>
            </w:r>
          </w:p>
          <w:p w14:paraId="1F7E9F11" w14:textId="77777777" w:rsidR="00690C12" w:rsidRPr="005A32AD" w:rsidRDefault="00690C12" w:rsidP="000A76C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923EB" w14:textId="77777777" w:rsidR="00690C12" w:rsidRPr="005A32AD" w:rsidRDefault="00690C12" w:rsidP="000A76C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A32AD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อุปกรณ์สำนักงานและคอมพิวเตอร์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3D8EC" w14:textId="77777777" w:rsidR="00690C12" w:rsidRPr="005A32AD" w:rsidRDefault="00690C12" w:rsidP="000A76C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32AD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เครื่องตกแต่งสำนักงาน</w:t>
            </w:r>
          </w:p>
          <w:p w14:paraId="70359472" w14:textId="77777777" w:rsidR="00690C12" w:rsidRPr="005A32AD" w:rsidRDefault="00690C12" w:rsidP="000A76C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CDAE4" w14:textId="77777777" w:rsidR="00690C12" w:rsidRPr="005A32AD" w:rsidRDefault="00690C12" w:rsidP="000A76C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32AD">
              <w:rPr>
                <w:rFonts w:ascii="Angsana New" w:hAnsi="Angsana New"/>
                <w:sz w:val="24"/>
                <w:szCs w:val="24"/>
                <w:cs/>
                <w:lang w:val="en-US"/>
              </w:rPr>
              <w:t>ยานพาหนะ</w:t>
            </w:r>
          </w:p>
          <w:p w14:paraId="00B631E0" w14:textId="77777777" w:rsidR="00690C12" w:rsidRPr="005A32AD" w:rsidRDefault="00690C12" w:rsidP="000A76C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68A41811" w14:textId="77777777" w:rsidR="00690C12" w:rsidRPr="005A32AD" w:rsidRDefault="00690C12" w:rsidP="000A76C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C3F22" w14:textId="77777777" w:rsidR="00690C12" w:rsidRPr="005A32AD" w:rsidRDefault="00690C12" w:rsidP="000A76C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32AD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สินทรัพย์ถาวรอื่น</w:t>
            </w:r>
          </w:p>
          <w:p w14:paraId="744EE36D" w14:textId="77777777" w:rsidR="00690C12" w:rsidRPr="005A32AD" w:rsidRDefault="00690C12" w:rsidP="000A76C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7B1FB" w14:textId="77777777" w:rsidR="00690C12" w:rsidRPr="005A32AD" w:rsidRDefault="00690C12" w:rsidP="000A76C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32AD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สินทรัพย์ระหว่างก่อสร้าง</w:t>
            </w:r>
          </w:p>
          <w:p w14:paraId="37F39485" w14:textId="77777777" w:rsidR="00690C12" w:rsidRPr="005A32AD" w:rsidRDefault="00690C12" w:rsidP="000A76C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57DD9" w14:textId="77777777" w:rsidR="00690C12" w:rsidRPr="005A32AD" w:rsidRDefault="00690C12" w:rsidP="000A76C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32AD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  <w:p w14:paraId="0009A4E9" w14:textId="77777777" w:rsidR="00690C12" w:rsidRPr="005A32AD" w:rsidRDefault="00690C12" w:rsidP="000A76C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0D081F2B" w14:textId="77777777" w:rsidR="00690C12" w:rsidRPr="005A32AD" w:rsidRDefault="00690C12" w:rsidP="000A76C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CC0B87" w:rsidRPr="00D6243D" w14:paraId="5F1CE263" w14:textId="77777777" w:rsidTr="0086135A">
        <w:tblPrEx>
          <w:jc w:val="center"/>
          <w:tblInd w:w="0" w:type="dxa"/>
        </w:tblPrEx>
        <w:trPr>
          <w:trHeight w:val="288"/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D9A97E" w14:textId="0F646AF5" w:rsidR="00CC0B87" w:rsidRPr="000B2F50" w:rsidRDefault="002E3F2C" w:rsidP="00603E57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B2F5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83299" w14:textId="77777777" w:rsidR="00CC0B87" w:rsidRPr="005A32AD" w:rsidRDefault="00CC0B87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C9D9AC" w14:textId="77777777" w:rsidR="00CC0B87" w:rsidRPr="005A32AD" w:rsidRDefault="00CC0B87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056E6" w14:textId="77777777" w:rsidR="00CC0B87" w:rsidRPr="005A32AD" w:rsidRDefault="00CC0B87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02B755" w14:textId="77777777" w:rsidR="00CC0B87" w:rsidRPr="005A32AD" w:rsidRDefault="00CC0B87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0026E" w14:textId="77777777" w:rsidR="00CC0B87" w:rsidRPr="005A32AD" w:rsidRDefault="00CC0B87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A2BE5" w14:textId="77777777" w:rsidR="00CC0B87" w:rsidRPr="005A32AD" w:rsidRDefault="00CC0B87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2ECCC" w14:textId="77777777" w:rsidR="00CC0B87" w:rsidRPr="005A32AD" w:rsidRDefault="00CC0B87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32AA5" w14:textId="77777777" w:rsidR="00CC0B87" w:rsidRPr="005A32AD" w:rsidRDefault="00CC0B87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7E24B" w14:textId="77777777" w:rsidR="00CC0B87" w:rsidRPr="005A32AD" w:rsidRDefault="00CC0B87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135E1" w14:textId="77777777" w:rsidR="00CC0B87" w:rsidRPr="005A32AD" w:rsidRDefault="00CC0B87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A76C0" w:rsidRPr="00D6243D" w14:paraId="2A050DB2" w14:textId="77777777" w:rsidTr="0086135A">
        <w:tblPrEx>
          <w:jc w:val="center"/>
          <w:tblInd w:w="0" w:type="dxa"/>
        </w:tblPrEx>
        <w:trPr>
          <w:trHeight w:val="288"/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C696FD" w14:textId="096FDFEF" w:rsidR="000A76C0" w:rsidRPr="000B2F50" w:rsidRDefault="000A76C0" w:rsidP="00603E5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</w:rPr>
            </w:pPr>
            <w:r w:rsidRPr="000B2F50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B2F50">
              <w:rPr>
                <w:rFonts w:ascii="Angsana New" w:hAnsi="Angsana New"/>
                <w:sz w:val="24"/>
                <w:szCs w:val="24"/>
              </w:rPr>
              <w:t>1</w:t>
            </w:r>
            <w:r w:rsidRPr="000B2F50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0B2F50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B4640" w14:textId="61065940" w:rsidR="000A76C0" w:rsidRPr="005A32AD" w:rsidRDefault="000A76C0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0C12">
              <w:rPr>
                <w:rFonts w:ascii="Angsana New" w:hAnsi="Angsana New"/>
                <w:sz w:val="24"/>
                <w:szCs w:val="24"/>
              </w:rPr>
              <w:t xml:space="preserve">0.00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2ACA9" w14:textId="44FB930F" w:rsidR="000A76C0" w:rsidRPr="005A32AD" w:rsidRDefault="000A76C0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0C12">
              <w:rPr>
                <w:rFonts w:ascii="Angsana New" w:hAnsi="Angsana New"/>
                <w:sz w:val="24"/>
                <w:szCs w:val="24"/>
              </w:rPr>
              <w:t xml:space="preserve">41,869,487.41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6BE10" w14:textId="1390D40B" w:rsidR="000A76C0" w:rsidRPr="005A32AD" w:rsidRDefault="000A76C0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0C12">
              <w:rPr>
                <w:rFonts w:ascii="Angsana New" w:hAnsi="Angsana New"/>
                <w:sz w:val="24"/>
                <w:szCs w:val="24"/>
              </w:rPr>
              <w:t xml:space="preserve">0.00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65084" w14:textId="5EF622E7" w:rsidR="000A76C0" w:rsidRPr="005A32AD" w:rsidRDefault="000A76C0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0C12">
              <w:rPr>
                <w:rFonts w:ascii="Angsana New" w:hAnsi="Angsana New"/>
                <w:sz w:val="24"/>
                <w:szCs w:val="24"/>
              </w:rPr>
              <w:t xml:space="preserve">13,002,644.00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BB696" w14:textId="2479AFA1" w:rsidR="000A76C0" w:rsidRPr="005A32AD" w:rsidRDefault="000A76C0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0C12">
              <w:rPr>
                <w:rFonts w:ascii="Angsana New" w:hAnsi="Angsana New"/>
                <w:sz w:val="24"/>
                <w:szCs w:val="24"/>
              </w:rPr>
              <w:t xml:space="preserve">11,003,845.97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88224" w14:textId="0ECD876A" w:rsidR="000A76C0" w:rsidRPr="005A32AD" w:rsidRDefault="000A76C0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0C12">
              <w:rPr>
                <w:rFonts w:ascii="Angsana New" w:hAnsi="Angsana New"/>
                <w:sz w:val="24"/>
                <w:szCs w:val="24"/>
              </w:rPr>
              <w:t xml:space="preserve">3,950,995.95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57D69" w14:textId="6C776E05" w:rsidR="000A76C0" w:rsidRPr="005A32AD" w:rsidRDefault="000A76C0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0C12">
              <w:rPr>
                <w:rFonts w:ascii="Angsana New" w:hAnsi="Angsana New"/>
                <w:sz w:val="24"/>
                <w:szCs w:val="24"/>
              </w:rPr>
              <w:t xml:space="preserve">4,522,643.70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91949" w14:textId="1E303D2E" w:rsidR="000A76C0" w:rsidRPr="005A32AD" w:rsidRDefault="000A76C0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0C12">
              <w:rPr>
                <w:rFonts w:ascii="Angsana New" w:hAnsi="Angsana New"/>
                <w:sz w:val="24"/>
                <w:szCs w:val="24"/>
              </w:rPr>
              <w:t xml:space="preserve">2,147,633.66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BCDD3" w14:textId="32828F9E" w:rsidR="000A76C0" w:rsidRPr="005A32AD" w:rsidRDefault="000A76C0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6C0">
              <w:rPr>
                <w:rFonts w:ascii="Angsana New" w:hAnsi="Angsana New"/>
                <w:sz w:val="24"/>
                <w:szCs w:val="24"/>
              </w:rPr>
              <w:t xml:space="preserve">0.00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3FC5B" w14:textId="24F58873" w:rsidR="000A76C0" w:rsidRPr="005A32AD" w:rsidRDefault="000A76C0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6C0">
              <w:rPr>
                <w:rFonts w:ascii="Angsana New" w:hAnsi="Angsana New"/>
                <w:sz w:val="24"/>
                <w:szCs w:val="24"/>
              </w:rPr>
              <w:t xml:space="preserve">76,497,250.69 </w:t>
            </w:r>
          </w:p>
        </w:tc>
      </w:tr>
      <w:tr w:rsidR="000A76C0" w:rsidRPr="00D6243D" w14:paraId="59911D72" w14:textId="77777777" w:rsidTr="0086135A">
        <w:tblPrEx>
          <w:jc w:val="center"/>
          <w:tblInd w:w="0" w:type="dxa"/>
        </w:tblPrEx>
        <w:trPr>
          <w:trHeight w:val="288"/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E4376F" w14:textId="1253332B" w:rsidR="000A76C0" w:rsidRPr="000B2F50" w:rsidRDefault="000A76C0" w:rsidP="00603E5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0B2F50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F7092" w14:textId="0D12A1FF" w:rsidR="000A76C0" w:rsidRPr="005A32AD" w:rsidRDefault="000A76C0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0C12">
              <w:rPr>
                <w:rFonts w:ascii="Angsana New" w:hAnsi="Angsana New"/>
                <w:sz w:val="24"/>
                <w:szCs w:val="24"/>
              </w:rPr>
              <w:t xml:space="preserve">0.00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E634F" w14:textId="3EED0D57" w:rsidR="000A76C0" w:rsidRPr="005A32AD" w:rsidRDefault="000A76C0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0C12">
              <w:rPr>
                <w:rFonts w:ascii="Angsana New" w:hAnsi="Angsana New"/>
                <w:sz w:val="24"/>
                <w:szCs w:val="24"/>
              </w:rPr>
              <w:t xml:space="preserve">5,386,942.12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4B879" w14:textId="36235395" w:rsidR="000A76C0" w:rsidRPr="005A32AD" w:rsidRDefault="000A76C0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0C12">
              <w:rPr>
                <w:rFonts w:ascii="Angsana New" w:hAnsi="Angsana New"/>
                <w:sz w:val="24"/>
                <w:szCs w:val="24"/>
              </w:rPr>
              <w:t xml:space="preserve">964,330.96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5CDA6" w14:textId="23A5DB80" w:rsidR="000A76C0" w:rsidRPr="005A32AD" w:rsidRDefault="000A76C0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0C12">
              <w:rPr>
                <w:rFonts w:ascii="Angsana New" w:hAnsi="Angsana New"/>
                <w:sz w:val="24"/>
                <w:szCs w:val="24"/>
              </w:rPr>
              <w:t xml:space="preserve">2,727,821.90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F5563" w14:textId="6B537E7D" w:rsidR="000A76C0" w:rsidRPr="005A32AD" w:rsidRDefault="000A76C0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0C12">
              <w:rPr>
                <w:rFonts w:ascii="Angsana New" w:hAnsi="Angsana New"/>
                <w:sz w:val="24"/>
                <w:szCs w:val="24"/>
              </w:rPr>
              <w:t xml:space="preserve">3,291,296.40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B8904" w14:textId="7DD0B8BB" w:rsidR="000A76C0" w:rsidRPr="005A32AD" w:rsidRDefault="000A76C0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0C12">
              <w:rPr>
                <w:rFonts w:ascii="Angsana New" w:hAnsi="Angsana New"/>
                <w:sz w:val="24"/>
                <w:szCs w:val="24"/>
              </w:rPr>
              <w:t xml:space="preserve">1,902,515.55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40DF6" w14:textId="3CC4AE9A" w:rsidR="000A76C0" w:rsidRPr="005A32AD" w:rsidRDefault="000A76C0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0C12">
              <w:rPr>
                <w:rFonts w:ascii="Angsana New" w:hAnsi="Angsana New"/>
                <w:sz w:val="24"/>
                <w:szCs w:val="24"/>
              </w:rPr>
              <w:t xml:space="preserve">1,432,646.90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84FFD" w14:textId="3BA7E261" w:rsidR="000A76C0" w:rsidRPr="005A32AD" w:rsidRDefault="000A76C0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0C12">
              <w:rPr>
                <w:rFonts w:ascii="Angsana New" w:hAnsi="Angsana New"/>
                <w:sz w:val="24"/>
                <w:szCs w:val="24"/>
              </w:rPr>
              <w:t xml:space="preserve">1,458,693.62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16A8A" w14:textId="55CC7943" w:rsidR="000A76C0" w:rsidRPr="005A32AD" w:rsidRDefault="000A76C0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6C0">
              <w:rPr>
                <w:rFonts w:ascii="Angsana New" w:hAnsi="Angsana New"/>
                <w:sz w:val="24"/>
                <w:szCs w:val="24"/>
              </w:rPr>
              <w:t xml:space="preserve">0.00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0EA81" w14:textId="7A8058AC" w:rsidR="000A76C0" w:rsidRPr="005A32AD" w:rsidRDefault="000A76C0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6C0">
              <w:rPr>
                <w:rFonts w:ascii="Angsana New" w:hAnsi="Angsana New"/>
                <w:sz w:val="24"/>
                <w:szCs w:val="24"/>
              </w:rPr>
              <w:t xml:space="preserve">17,164,247.45 </w:t>
            </w:r>
          </w:p>
        </w:tc>
      </w:tr>
      <w:tr w:rsidR="000A76C0" w:rsidRPr="00D6243D" w14:paraId="48BEBBCE" w14:textId="77777777" w:rsidTr="0086135A">
        <w:tblPrEx>
          <w:jc w:val="center"/>
          <w:tblInd w:w="0" w:type="dxa"/>
        </w:tblPrEx>
        <w:trPr>
          <w:trHeight w:val="288"/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0535D9" w14:textId="274D5CD4" w:rsidR="000A76C0" w:rsidRPr="000B2F50" w:rsidRDefault="000A76C0" w:rsidP="00603E5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0B2F50">
              <w:rPr>
                <w:rFonts w:ascii="Angsana New" w:hAnsi="Angsana New"/>
                <w:sz w:val="24"/>
                <w:szCs w:val="24"/>
                <w:cs/>
              </w:rPr>
              <w:t>ค่าเสื่อมราคาสะสมส่วนที่จำหน่าย/ตัดจำหน่าย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FC3A3" w14:textId="2CE0EB32" w:rsidR="000A76C0" w:rsidRPr="005A32AD" w:rsidRDefault="000A76C0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0C12">
              <w:rPr>
                <w:rFonts w:ascii="Angsana New" w:hAnsi="Angsana New"/>
                <w:sz w:val="24"/>
                <w:szCs w:val="24"/>
              </w:rPr>
              <w:t xml:space="preserve">0.00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11D28" w14:textId="68B90C8B" w:rsidR="000A76C0" w:rsidRPr="005A32AD" w:rsidRDefault="000A76C0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0C12">
              <w:rPr>
                <w:rFonts w:ascii="Angsana New" w:hAnsi="Angsana New"/>
                <w:sz w:val="24"/>
                <w:szCs w:val="24"/>
              </w:rPr>
              <w:t>(884,594.18)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85250" w14:textId="044A4DB4" w:rsidR="000A76C0" w:rsidRPr="005A32AD" w:rsidRDefault="000A76C0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0C12">
              <w:rPr>
                <w:rFonts w:ascii="Angsana New" w:hAnsi="Angsana New"/>
                <w:sz w:val="24"/>
                <w:szCs w:val="24"/>
              </w:rPr>
              <w:t xml:space="preserve">0.00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A852E" w14:textId="2CE28056" w:rsidR="000A76C0" w:rsidRPr="005A32AD" w:rsidRDefault="000A76C0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0C12">
              <w:rPr>
                <w:rFonts w:ascii="Angsana New" w:hAnsi="Angsana New"/>
                <w:sz w:val="24"/>
                <w:szCs w:val="24"/>
              </w:rPr>
              <w:t>(94,564.72)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3FF71" w14:textId="7D287ACA" w:rsidR="000A76C0" w:rsidRPr="005A32AD" w:rsidRDefault="000A76C0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0C12">
              <w:rPr>
                <w:rFonts w:ascii="Angsana New" w:hAnsi="Angsana New"/>
                <w:sz w:val="24"/>
                <w:szCs w:val="24"/>
              </w:rPr>
              <w:t>(104,192.10)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B61B3" w14:textId="4B4BEC39" w:rsidR="000A76C0" w:rsidRPr="005A32AD" w:rsidRDefault="000A76C0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0C12">
              <w:rPr>
                <w:rFonts w:ascii="Angsana New" w:hAnsi="Angsana New"/>
                <w:sz w:val="24"/>
                <w:szCs w:val="24"/>
              </w:rPr>
              <w:t>(4,701.04)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FED18" w14:textId="606B1C4A" w:rsidR="000A76C0" w:rsidRPr="005A32AD" w:rsidRDefault="000A76C0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0C12">
              <w:rPr>
                <w:rFonts w:ascii="Angsana New" w:hAnsi="Angsana New"/>
                <w:sz w:val="24"/>
                <w:szCs w:val="24"/>
              </w:rPr>
              <w:t xml:space="preserve">0.00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755C3" w14:textId="32A486D2" w:rsidR="000A76C0" w:rsidRPr="005A32AD" w:rsidRDefault="000A76C0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0C12">
              <w:rPr>
                <w:rFonts w:ascii="Angsana New" w:hAnsi="Angsana New"/>
                <w:sz w:val="24"/>
                <w:szCs w:val="24"/>
              </w:rPr>
              <w:t xml:space="preserve">0.00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1DB7A" w14:textId="2054E984" w:rsidR="000A76C0" w:rsidRPr="005A32AD" w:rsidRDefault="000A76C0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6C0">
              <w:rPr>
                <w:rFonts w:ascii="Angsana New" w:hAnsi="Angsana New"/>
                <w:sz w:val="24"/>
                <w:szCs w:val="24"/>
              </w:rPr>
              <w:t xml:space="preserve">0.00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DB5A8" w14:textId="28D6C7D4" w:rsidR="000A76C0" w:rsidRPr="005A32AD" w:rsidRDefault="000A76C0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6C0">
              <w:rPr>
                <w:rFonts w:ascii="Angsana New" w:hAnsi="Angsana New"/>
                <w:sz w:val="24"/>
                <w:szCs w:val="24"/>
              </w:rPr>
              <w:t>(1,088,052.04)</w:t>
            </w:r>
          </w:p>
        </w:tc>
      </w:tr>
      <w:tr w:rsidR="000A76C0" w:rsidRPr="00D6243D" w14:paraId="206F8535" w14:textId="77777777" w:rsidTr="0086135A">
        <w:tblPrEx>
          <w:jc w:val="center"/>
          <w:tblInd w:w="0" w:type="dxa"/>
        </w:tblPrEx>
        <w:trPr>
          <w:trHeight w:val="288"/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7B3914" w14:textId="47D15C5A" w:rsidR="000A76C0" w:rsidRPr="000B2F50" w:rsidRDefault="000A76C0" w:rsidP="00603E5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0B2F50">
              <w:rPr>
                <w:rFonts w:ascii="Angsana New" w:hAnsi="Angsana New"/>
                <w:sz w:val="24"/>
                <w:szCs w:val="24"/>
                <w:cs/>
              </w:rPr>
              <w:t>โอนเข้า/โอนออก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975C1" w14:textId="1148A4B3" w:rsidR="000A76C0" w:rsidRPr="005A32AD" w:rsidRDefault="000A76C0" w:rsidP="00603E5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0C12">
              <w:rPr>
                <w:rFonts w:ascii="Angsana New" w:hAnsi="Angsana New"/>
                <w:sz w:val="24"/>
                <w:szCs w:val="24"/>
              </w:rPr>
              <w:t xml:space="preserve">0.00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73D84" w14:textId="45DF6268" w:rsidR="000A76C0" w:rsidRPr="005A32AD" w:rsidRDefault="000A76C0" w:rsidP="00603E5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0C12">
              <w:rPr>
                <w:rFonts w:ascii="Angsana New" w:hAnsi="Angsana New"/>
                <w:sz w:val="24"/>
                <w:szCs w:val="24"/>
              </w:rPr>
              <w:t>(3,280,696.34)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FA09C" w14:textId="3193AC50" w:rsidR="000A76C0" w:rsidRPr="005A32AD" w:rsidRDefault="000A76C0" w:rsidP="00603E5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0C12">
              <w:rPr>
                <w:rFonts w:ascii="Angsana New" w:hAnsi="Angsana New"/>
                <w:sz w:val="24"/>
                <w:szCs w:val="24"/>
              </w:rPr>
              <w:t xml:space="preserve">2,807,596.84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1483B" w14:textId="08623DFC" w:rsidR="000A76C0" w:rsidRPr="005A32AD" w:rsidRDefault="000A76C0" w:rsidP="00603E5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0C12">
              <w:rPr>
                <w:rFonts w:ascii="Angsana New" w:hAnsi="Angsana New"/>
                <w:sz w:val="24"/>
                <w:szCs w:val="24"/>
              </w:rPr>
              <w:t xml:space="preserve">0.00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CDBD2" w14:textId="14FBA17B" w:rsidR="000A76C0" w:rsidRPr="005A32AD" w:rsidRDefault="000A76C0" w:rsidP="00603E5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0C12">
              <w:rPr>
                <w:rFonts w:ascii="Angsana New" w:hAnsi="Angsana New"/>
                <w:sz w:val="24"/>
                <w:szCs w:val="24"/>
              </w:rPr>
              <w:t xml:space="preserve">0.00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9DFB5" w14:textId="3AB21E26" w:rsidR="000A76C0" w:rsidRPr="005A32AD" w:rsidRDefault="000A76C0" w:rsidP="00603E5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0C12">
              <w:rPr>
                <w:rFonts w:ascii="Angsana New" w:hAnsi="Angsana New"/>
                <w:sz w:val="24"/>
                <w:szCs w:val="24"/>
              </w:rPr>
              <w:t xml:space="preserve">0.00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7E31E" w14:textId="082934A1" w:rsidR="000A76C0" w:rsidRPr="005A32AD" w:rsidRDefault="000A76C0" w:rsidP="00603E5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0C12">
              <w:rPr>
                <w:rFonts w:ascii="Angsana New" w:hAnsi="Angsana New"/>
                <w:sz w:val="24"/>
                <w:szCs w:val="24"/>
              </w:rPr>
              <w:t xml:space="preserve">0.00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0D0DC" w14:textId="6CD4E91F" w:rsidR="000A76C0" w:rsidRPr="005A32AD" w:rsidRDefault="000A76C0" w:rsidP="00603E5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0C12">
              <w:rPr>
                <w:rFonts w:ascii="Angsana New" w:hAnsi="Angsana New"/>
                <w:sz w:val="24"/>
                <w:szCs w:val="24"/>
              </w:rPr>
              <w:t xml:space="preserve">473,099.50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97565" w14:textId="748F2F30" w:rsidR="000A76C0" w:rsidRPr="005A32AD" w:rsidRDefault="000A76C0" w:rsidP="00603E5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6C0">
              <w:rPr>
                <w:rFonts w:ascii="Angsana New" w:hAnsi="Angsana New"/>
                <w:sz w:val="24"/>
                <w:szCs w:val="24"/>
              </w:rPr>
              <w:t xml:space="preserve">0.00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965B5" w14:textId="215EE573" w:rsidR="000A76C0" w:rsidRPr="005A32AD" w:rsidRDefault="000A76C0" w:rsidP="00603E5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6C0">
              <w:rPr>
                <w:rFonts w:ascii="Angsana New" w:hAnsi="Angsana New"/>
                <w:sz w:val="24"/>
                <w:szCs w:val="24"/>
              </w:rPr>
              <w:t>0.00</w:t>
            </w:r>
          </w:p>
        </w:tc>
      </w:tr>
      <w:tr w:rsidR="000A76C0" w:rsidRPr="00D6243D" w14:paraId="6A69E003" w14:textId="77777777" w:rsidTr="0086135A">
        <w:tblPrEx>
          <w:jc w:val="center"/>
          <w:tblInd w:w="0" w:type="dxa"/>
        </w:tblPrEx>
        <w:trPr>
          <w:trHeight w:val="288"/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1477EC" w14:textId="731D2D9E" w:rsidR="000A76C0" w:rsidRPr="000B2F50" w:rsidRDefault="000A76C0" w:rsidP="00603E5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0B2F50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B2F5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B2F50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B2F50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94060" w14:textId="66DB48C1" w:rsidR="000A76C0" w:rsidRPr="005A32AD" w:rsidRDefault="000A76C0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0C12">
              <w:rPr>
                <w:rFonts w:ascii="Angsana New" w:hAnsi="Angsana New"/>
                <w:sz w:val="24"/>
                <w:szCs w:val="24"/>
              </w:rPr>
              <w:t xml:space="preserve">0.00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759B9" w14:textId="14D8D19B" w:rsidR="000A76C0" w:rsidRPr="005A32AD" w:rsidRDefault="000A76C0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0C12">
              <w:rPr>
                <w:rFonts w:ascii="Angsana New" w:hAnsi="Angsana New"/>
                <w:sz w:val="24"/>
                <w:szCs w:val="24"/>
              </w:rPr>
              <w:t xml:space="preserve">43,091,139.01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9E68C" w14:textId="09463C34" w:rsidR="000A76C0" w:rsidRPr="005A32AD" w:rsidRDefault="000A76C0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0C12">
              <w:rPr>
                <w:rFonts w:ascii="Angsana New" w:hAnsi="Angsana New"/>
                <w:sz w:val="24"/>
                <w:szCs w:val="24"/>
              </w:rPr>
              <w:t xml:space="preserve">3,771,927.80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E689E" w14:textId="3BF09EC0" w:rsidR="000A76C0" w:rsidRPr="005A32AD" w:rsidRDefault="000A76C0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0C12">
              <w:rPr>
                <w:rFonts w:ascii="Angsana New" w:hAnsi="Angsana New"/>
                <w:sz w:val="24"/>
                <w:szCs w:val="24"/>
              </w:rPr>
              <w:t xml:space="preserve">15,635,901.18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0547B" w14:textId="146E962C" w:rsidR="000A76C0" w:rsidRPr="005A32AD" w:rsidRDefault="000A76C0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0C12">
              <w:rPr>
                <w:rFonts w:ascii="Angsana New" w:hAnsi="Angsana New"/>
                <w:sz w:val="24"/>
                <w:szCs w:val="24"/>
              </w:rPr>
              <w:t xml:space="preserve">14,190,950.27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5DFC7" w14:textId="5E3B70AB" w:rsidR="000A76C0" w:rsidRPr="005A32AD" w:rsidRDefault="000A76C0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0C12">
              <w:rPr>
                <w:rFonts w:ascii="Angsana New" w:hAnsi="Angsana New"/>
                <w:sz w:val="24"/>
                <w:szCs w:val="24"/>
              </w:rPr>
              <w:t xml:space="preserve">5,848,810.46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6C11D" w14:textId="2FD4ADA0" w:rsidR="000A76C0" w:rsidRPr="005A32AD" w:rsidRDefault="000A76C0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0C12">
              <w:rPr>
                <w:rFonts w:ascii="Angsana New" w:hAnsi="Angsana New"/>
                <w:sz w:val="24"/>
                <w:szCs w:val="24"/>
              </w:rPr>
              <w:t xml:space="preserve">5,955,290.60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B5DFD" w14:textId="3F004B5D" w:rsidR="000A76C0" w:rsidRPr="005A32AD" w:rsidRDefault="000A76C0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0C12">
              <w:rPr>
                <w:rFonts w:ascii="Angsana New" w:hAnsi="Angsana New"/>
                <w:sz w:val="24"/>
                <w:szCs w:val="24"/>
              </w:rPr>
              <w:t xml:space="preserve">4,079,426.78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16E55" w14:textId="34123428" w:rsidR="000A76C0" w:rsidRPr="005A32AD" w:rsidRDefault="000A76C0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6C0">
              <w:rPr>
                <w:rFonts w:ascii="Angsana New" w:hAnsi="Angsana New"/>
                <w:sz w:val="24"/>
                <w:szCs w:val="24"/>
              </w:rPr>
              <w:t xml:space="preserve">0.00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267ED" w14:textId="34198B98" w:rsidR="000A76C0" w:rsidRPr="005A32AD" w:rsidRDefault="000A76C0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6C0">
              <w:rPr>
                <w:rFonts w:ascii="Angsana New" w:hAnsi="Angsana New"/>
                <w:sz w:val="24"/>
                <w:szCs w:val="24"/>
              </w:rPr>
              <w:t xml:space="preserve">92,573,446.10 </w:t>
            </w:r>
          </w:p>
        </w:tc>
      </w:tr>
      <w:tr w:rsidR="006A1834" w:rsidRPr="00D6243D" w14:paraId="46314A09" w14:textId="77777777" w:rsidTr="005724C3">
        <w:tblPrEx>
          <w:jc w:val="center"/>
          <w:tblInd w:w="0" w:type="dxa"/>
        </w:tblPrEx>
        <w:trPr>
          <w:trHeight w:val="288"/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F6396" w14:textId="78690C52" w:rsidR="006A1834" w:rsidRPr="000B2F50" w:rsidRDefault="006A1834" w:rsidP="006A1834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0B2F50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C4CFA" w14:textId="0525A7F8" w:rsidR="006A1834" w:rsidRPr="005A32AD" w:rsidRDefault="006A1834" w:rsidP="006A183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0.00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420AB4" w14:textId="10A97B3C" w:rsidR="006A1834" w:rsidRPr="005A32AD" w:rsidRDefault="006A1834" w:rsidP="006A183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0180">
              <w:rPr>
                <w:rFonts w:ascii="Angsana New" w:hAnsi="Angsana New"/>
                <w:sz w:val="24"/>
                <w:szCs w:val="24"/>
              </w:rPr>
              <w:t>5,332,690.15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18D34" w14:textId="50E971BB" w:rsidR="006A1834" w:rsidRPr="005A32AD" w:rsidRDefault="006A1834" w:rsidP="006A183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0180">
              <w:rPr>
                <w:rFonts w:ascii="Angsana New" w:hAnsi="Angsana New"/>
                <w:sz w:val="24"/>
                <w:szCs w:val="24"/>
              </w:rPr>
              <w:t>1,147,366.56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B300CB" w14:textId="26BCF0F8" w:rsidR="006A1834" w:rsidRPr="005A32AD" w:rsidRDefault="006A1834" w:rsidP="006A183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0180">
              <w:rPr>
                <w:rFonts w:ascii="Angsana New" w:hAnsi="Angsana New"/>
                <w:sz w:val="24"/>
                <w:szCs w:val="24"/>
              </w:rPr>
              <w:t>1,930,268.42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26414" w14:textId="3975325C" w:rsidR="006A1834" w:rsidRPr="005A32AD" w:rsidRDefault="006A1834" w:rsidP="006A183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0180">
              <w:rPr>
                <w:rFonts w:ascii="Angsana New" w:hAnsi="Angsana New"/>
                <w:sz w:val="24"/>
                <w:szCs w:val="24"/>
              </w:rPr>
              <w:t>2,889,795.71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648AD" w14:textId="6019CC36" w:rsidR="006A1834" w:rsidRPr="005A32AD" w:rsidRDefault="006A1834" w:rsidP="006A183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5576">
              <w:rPr>
                <w:rFonts w:ascii="Angsana New" w:hAnsi="Angsana New"/>
                <w:sz w:val="24"/>
                <w:szCs w:val="24"/>
              </w:rPr>
              <w:t>1,893,706.66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F06F6" w14:textId="58BC16D2" w:rsidR="006A1834" w:rsidRPr="005A32AD" w:rsidRDefault="006A1834" w:rsidP="006A183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5576">
              <w:rPr>
                <w:rFonts w:ascii="Angsana New" w:hAnsi="Angsana New"/>
                <w:sz w:val="24"/>
                <w:szCs w:val="24"/>
              </w:rPr>
              <w:t>1,164,159.09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AFDC8" w14:textId="42C46303" w:rsidR="006A1834" w:rsidRPr="005A32AD" w:rsidRDefault="006A1834" w:rsidP="006A183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5576">
              <w:rPr>
                <w:rFonts w:ascii="Angsana New" w:hAnsi="Angsana New"/>
                <w:sz w:val="24"/>
                <w:szCs w:val="24"/>
              </w:rPr>
              <w:t>1,450,643.44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6C995" w14:textId="03173313" w:rsidR="006A1834" w:rsidRPr="005A32AD" w:rsidRDefault="006A1834" w:rsidP="006A183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0307F" w14:textId="2C0F103C" w:rsidR="006A1834" w:rsidRPr="005A32AD" w:rsidRDefault="006A1834" w:rsidP="006A183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15,808,630.03</w:t>
            </w:r>
          </w:p>
        </w:tc>
      </w:tr>
      <w:tr w:rsidR="006A1834" w:rsidRPr="00D6243D" w14:paraId="459F067B" w14:textId="77777777" w:rsidTr="005724C3">
        <w:tblPrEx>
          <w:jc w:val="center"/>
          <w:tblInd w:w="0" w:type="dxa"/>
        </w:tblPrEx>
        <w:trPr>
          <w:trHeight w:val="288"/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8FB14A" w14:textId="7128447F" w:rsidR="006A1834" w:rsidRPr="000B2F50" w:rsidRDefault="006A1834" w:rsidP="006A1834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0B2F50">
              <w:rPr>
                <w:rFonts w:ascii="Angsana New" w:hAnsi="Angsana New"/>
                <w:sz w:val="24"/>
                <w:szCs w:val="24"/>
                <w:cs/>
              </w:rPr>
              <w:t>ค่าเสื่อมราคาสะสมส่วนที่จำหน่าย/ตัดจำหน่าย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14D75" w14:textId="58EE8758" w:rsidR="006A1834" w:rsidRPr="005A32AD" w:rsidRDefault="006A1834" w:rsidP="003F522F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0.00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558CC" w14:textId="777CB446" w:rsidR="006A1834" w:rsidRPr="005A32AD" w:rsidRDefault="006A1834" w:rsidP="003F522F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C5509" w14:textId="061CCED4" w:rsidR="006A1834" w:rsidRPr="005A32AD" w:rsidRDefault="006A1834" w:rsidP="003F522F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72CAF" w14:textId="57EA7C83" w:rsidR="006A1834" w:rsidRPr="005A32AD" w:rsidRDefault="006A1834" w:rsidP="003F522F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5874D3">
              <w:rPr>
                <w:rFonts w:ascii="Angsana New" w:hAnsi="Angsana New"/>
                <w:sz w:val="24"/>
                <w:szCs w:val="24"/>
              </w:rPr>
              <w:t>2,760,156.65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A1D6C" w14:textId="723D8856" w:rsidR="006A1834" w:rsidRPr="005A32AD" w:rsidRDefault="006A1834" w:rsidP="003F522F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5874D3">
              <w:rPr>
                <w:rFonts w:ascii="Angsana New" w:hAnsi="Angsana New"/>
                <w:sz w:val="24"/>
                <w:szCs w:val="24"/>
              </w:rPr>
              <w:t>213,747.03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7AEFF" w14:textId="5FCA4A5F" w:rsidR="006A1834" w:rsidRPr="005A32AD" w:rsidRDefault="006A1834" w:rsidP="003F522F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5874D3">
              <w:rPr>
                <w:rFonts w:ascii="Angsana New" w:hAnsi="Angsana New"/>
                <w:sz w:val="24"/>
                <w:szCs w:val="24"/>
              </w:rPr>
              <w:t>130,238.57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142A7" w14:textId="3F1875F1" w:rsidR="006A1834" w:rsidRPr="005A32AD" w:rsidRDefault="006A1834" w:rsidP="003F522F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6EE97" w14:textId="26240EFB" w:rsidR="006A1834" w:rsidRPr="005A32AD" w:rsidRDefault="006A1834" w:rsidP="003F522F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BDC3E" w14:textId="7BEE79A4" w:rsidR="006A1834" w:rsidRPr="005A32AD" w:rsidRDefault="006A1834" w:rsidP="003F522F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CF1A5" w14:textId="31E45F01" w:rsidR="006A1834" w:rsidRPr="005A32AD" w:rsidRDefault="006A1834" w:rsidP="003F522F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5874D3">
              <w:rPr>
                <w:rFonts w:ascii="Angsana New" w:hAnsi="Angsana New"/>
                <w:sz w:val="24"/>
                <w:szCs w:val="24"/>
              </w:rPr>
              <w:t>3,104,142.25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A1834" w:rsidRPr="00D6243D" w14:paraId="2A9BB81D" w14:textId="77777777" w:rsidTr="005724C3">
        <w:tblPrEx>
          <w:jc w:val="center"/>
          <w:tblInd w:w="0" w:type="dxa"/>
        </w:tblPrEx>
        <w:trPr>
          <w:trHeight w:val="288"/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D65BAD" w14:textId="435CE4E1" w:rsidR="006A1834" w:rsidRPr="000B2F50" w:rsidRDefault="006A1834" w:rsidP="006A1834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0B2F50">
              <w:rPr>
                <w:rFonts w:ascii="Angsana New" w:hAnsi="Angsana New"/>
                <w:sz w:val="24"/>
                <w:szCs w:val="24"/>
                <w:cs/>
              </w:rPr>
              <w:t>โอนเข้า/โอนออก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7F29C" w14:textId="211D8561" w:rsidR="006A1834" w:rsidRPr="005A32AD" w:rsidRDefault="006A1834" w:rsidP="006A1834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0.00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7320C3" w14:textId="04928FD1" w:rsidR="006A1834" w:rsidRPr="005A32AD" w:rsidRDefault="006A1834" w:rsidP="006A1834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CCDBA" w14:textId="05A3F389" w:rsidR="006A1834" w:rsidRPr="005A32AD" w:rsidRDefault="006A1834" w:rsidP="006A1834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2D4033" w14:textId="7DC2817E" w:rsidR="006A1834" w:rsidRPr="005A32AD" w:rsidRDefault="006A1834" w:rsidP="006A1834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C2B">
              <w:rPr>
                <w:rFonts w:ascii="Angsana New" w:hAnsi="Angsana New"/>
                <w:sz w:val="24"/>
                <w:szCs w:val="24"/>
              </w:rPr>
              <w:t>284,529.32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4A004" w14:textId="29EEBDDA" w:rsidR="006A1834" w:rsidRPr="005A32AD" w:rsidRDefault="006A1834" w:rsidP="006A1834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BC233" w14:textId="46F6306F" w:rsidR="006A1834" w:rsidRPr="005A32AD" w:rsidRDefault="006A1834" w:rsidP="006A1834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5E508" w14:textId="6DACDCCD" w:rsidR="006A1834" w:rsidRPr="005A32AD" w:rsidRDefault="006A1834" w:rsidP="006A1834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695C2B">
              <w:rPr>
                <w:rFonts w:ascii="Angsana New" w:hAnsi="Angsana New"/>
                <w:sz w:val="24"/>
                <w:szCs w:val="24"/>
              </w:rPr>
              <w:t>284,529.32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0612F" w14:textId="1B9F9372" w:rsidR="006A1834" w:rsidRPr="005A32AD" w:rsidRDefault="006A1834" w:rsidP="006A1834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D3CE4" w14:textId="53E83057" w:rsidR="006A1834" w:rsidRPr="005A32AD" w:rsidRDefault="006A1834" w:rsidP="006A1834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5B132" w14:textId="0D934EBA" w:rsidR="006A1834" w:rsidRPr="005A32AD" w:rsidRDefault="006A1834" w:rsidP="006A1834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0.00</w:t>
            </w:r>
          </w:p>
        </w:tc>
      </w:tr>
      <w:tr w:rsidR="006A1834" w:rsidRPr="00D6243D" w14:paraId="3912F022" w14:textId="77777777" w:rsidTr="005724C3">
        <w:tblPrEx>
          <w:jc w:val="center"/>
          <w:tblInd w:w="0" w:type="dxa"/>
        </w:tblPrEx>
        <w:trPr>
          <w:trHeight w:val="288"/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64321" w14:textId="74626643" w:rsidR="006A1834" w:rsidRPr="000B2F50" w:rsidRDefault="006A1834" w:rsidP="006A1834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0B2F50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B2F5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B2F50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B2F50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A0E99" w14:textId="673FF63B" w:rsidR="006A1834" w:rsidRPr="005A32AD" w:rsidRDefault="006A1834" w:rsidP="006A1834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0.00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5ED39A" w14:textId="1BD62C46" w:rsidR="006A1834" w:rsidRPr="005A32AD" w:rsidRDefault="006A1834" w:rsidP="006A1834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061">
              <w:rPr>
                <w:rFonts w:ascii="Angsana New" w:hAnsi="Angsana New"/>
                <w:sz w:val="24"/>
                <w:szCs w:val="24"/>
              </w:rPr>
              <w:t>48,423,829.16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8BAD9" w14:textId="026D300E" w:rsidR="006A1834" w:rsidRPr="005A32AD" w:rsidRDefault="006A1834" w:rsidP="006A1834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061">
              <w:rPr>
                <w:rFonts w:ascii="Angsana New" w:hAnsi="Angsana New"/>
                <w:sz w:val="24"/>
                <w:szCs w:val="24"/>
              </w:rPr>
              <w:t>4,919,294.36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54F2FE" w14:textId="31D94C86" w:rsidR="006A1834" w:rsidRPr="005A32AD" w:rsidRDefault="006A1834" w:rsidP="006A1834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061">
              <w:rPr>
                <w:rFonts w:ascii="Angsana New" w:hAnsi="Angsana New"/>
                <w:sz w:val="24"/>
                <w:szCs w:val="24"/>
              </w:rPr>
              <w:t>15,090,542.27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AE425" w14:textId="78597670" w:rsidR="006A1834" w:rsidRPr="005A32AD" w:rsidRDefault="006A1834" w:rsidP="006A1834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061">
              <w:rPr>
                <w:rFonts w:ascii="Angsana New" w:hAnsi="Angsana New"/>
                <w:sz w:val="24"/>
                <w:szCs w:val="24"/>
              </w:rPr>
              <w:t>16,866,998.95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F5288" w14:textId="1B219BA7" w:rsidR="006A1834" w:rsidRPr="005A32AD" w:rsidRDefault="006A1834" w:rsidP="006A1834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061">
              <w:rPr>
                <w:rFonts w:ascii="Angsana New" w:hAnsi="Angsana New"/>
                <w:sz w:val="24"/>
                <w:szCs w:val="24"/>
              </w:rPr>
              <w:t>7,612,278.55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E053E" w14:textId="735D1DF9" w:rsidR="006A1834" w:rsidRPr="005A32AD" w:rsidRDefault="006A1834" w:rsidP="006A1834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061">
              <w:rPr>
                <w:rFonts w:ascii="Angsana New" w:hAnsi="Angsana New"/>
                <w:sz w:val="24"/>
                <w:szCs w:val="24"/>
              </w:rPr>
              <w:t>6,834,920.37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C138F" w14:textId="5653BE29" w:rsidR="006A1834" w:rsidRPr="005A32AD" w:rsidRDefault="006A1834" w:rsidP="006A1834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874D3">
              <w:rPr>
                <w:rFonts w:ascii="Angsana New" w:hAnsi="Angsana New"/>
                <w:sz w:val="24"/>
                <w:szCs w:val="24"/>
              </w:rPr>
              <w:t>5,530,070.22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72E56" w14:textId="65B30987" w:rsidR="006A1834" w:rsidRPr="005A32AD" w:rsidRDefault="006A1834" w:rsidP="006A1834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98DD4" w14:textId="208169B2" w:rsidR="006A1834" w:rsidRPr="005A32AD" w:rsidRDefault="006A1834" w:rsidP="006A1834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874D3">
              <w:rPr>
                <w:rFonts w:ascii="Angsana New" w:hAnsi="Angsana New"/>
                <w:sz w:val="24"/>
                <w:szCs w:val="24"/>
              </w:rPr>
              <w:t>105,277,933.88</w:t>
            </w:r>
          </w:p>
        </w:tc>
      </w:tr>
      <w:tr w:rsidR="00690C12" w:rsidRPr="00D6243D" w14:paraId="5E6EE1FC" w14:textId="77777777" w:rsidTr="0086135A">
        <w:tblPrEx>
          <w:jc w:val="center"/>
          <w:tblInd w:w="0" w:type="dxa"/>
        </w:tblPrEx>
        <w:trPr>
          <w:trHeight w:val="288"/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128F6C" w14:textId="7ED6150C" w:rsidR="00690C12" w:rsidRPr="00603E57" w:rsidRDefault="000A76C0" w:rsidP="00603E57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3E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5006C" w14:textId="77777777" w:rsidR="00690C12" w:rsidRPr="005A32AD" w:rsidRDefault="00690C12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BDEF13" w14:textId="77777777" w:rsidR="00690C12" w:rsidRPr="005A32AD" w:rsidRDefault="00690C12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97C73" w14:textId="77777777" w:rsidR="00690C12" w:rsidRPr="005A32AD" w:rsidRDefault="00690C12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782BBB" w14:textId="77777777" w:rsidR="00690C12" w:rsidRPr="005A32AD" w:rsidRDefault="00690C12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28A9D" w14:textId="77777777" w:rsidR="00690C12" w:rsidRPr="005A32AD" w:rsidRDefault="00690C12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C6F2C" w14:textId="77777777" w:rsidR="00690C12" w:rsidRPr="005A32AD" w:rsidRDefault="00690C12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19F0F" w14:textId="77777777" w:rsidR="00690C12" w:rsidRPr="005A32AD" w:rsidRDefault="00690C12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FE581" w14:textId="77777777" w:rsidR="00690C12" w:rsidRPr="005A32AD" w:rsidRDefault="00690C12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464A6" w14:textId="77777777" w:rsidR="00690C12" w:rsidRPr="005A32AD" w:rsidRDefault="00690C12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60587" w14:textId="77777777" w:rsidR="00690C12" w:rsidRPr="005A32AD" w:rsidRDefault="00690C12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6135A" w:rsidRPr="00D6243D" w14:paraId="1F978C36" w14:textId="77777777" w:rsidTr="005724C3">
        <w:tblPrEx>
          <w:jc w:val="center"/>
          <w:tblInd w:w="0" w:type="dxa"/>
        </w:tblPrEx>
        <w:trPr>
          <w:trHeight w:val="288"/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6CDD38" w14:textId="376ACFCB" w:rsidR="0086135A" w:rsidRPr="00603E57" w:rsidRDefault="0086135A" w:rsidP="0086135A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603E5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03E5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03E57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603E57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F6E15" w14:textId="2D86305C" w:rsidR="0086135A" w:rsidRPr="005A32AD" w:rsidRDefault="0086135A" w:rsidP="0086135A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164E6">
              <w:rPr>
                <w:rFonts w:ascii="Angsana New" w:hAnsi="Angsana New"/>
                <w:sz w:val="24"/>
                <w:szCs w:val="24"/>
              </w:rPr>
              <w:t>48,897,187.76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DEF312" w14:textId="0FFA137D" w:rsidR="0086135A" w:rsidRPr="005A32AD" w:rsidRDefault="0086135A" w:rsidP="0086135A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64E6">
              <w:rPr>
                <w:rFonts w:ascii="Angsana New" w:hAnsi="Angsana New"/>
                <w:sz w:val="24"/>
                <w:szCs w:val="24"/>
              </w:rPr>
              <w:t>58,302,912.95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FD267" w14:textId="07CA62A1" w:rsidR="0086135A" w:rsidRPr="005A32AD" w:rsidRDefault="0086135A" w:rsidP="0086135A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64E6">
              <w:rPr>
                <w:rFonts w:ascii="Angsana New" w:hAnsi="Angsana New"/>
                <w:sz w:val="24"/>
                <w:szCs w:val="24"/>
              </w:rPr>
              <w:t>13,692,478.55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D7A397" w14:textId="7A366126" w:rsidR="0086135A" w:rsidRPr="005A32AD" w:rsidRDefault="0086135A" w:rsidP="0086135A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64E6">
              <w:rPr>
                <w:rFonts w:ascii="Angsana New" w:hAnsi="Angsana New"/>
                <w:sz w:val="24"/>
                <w:szCs w:val="24"/>
              </w:rPr>
              <w:t>2,904,557.44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BC074" w14:textId="1339E485" w:rsidR="0086135A" w:rsidRPr="005A32AD" w:rsidRDefault="0086135A" w:rsidP="0086135A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64E6">
              <w:rPr>
                <w:rFonts w:ascii="Angsana New" w:hAnsi="Angsana New"/>
                <w:sz w:val="24"/>
                <w:szCs w:val="24"/>
              </w:rPr>
              <w:t>5,682,954.91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311DD" w14:textId="2F008395" w:rsidR="0086135A" w:rsidRPr="005A32AD" w:rsidRDefault="0086135A" w:rsidP="0086135A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64E6">
              <w:rPr>
                <w:rFonts w:ascii="Angsana New" w:hAnsi="Angsana New"/>
                <w:sz w:val="24"/>
                <w:szCs w:val="24"/>
              </w:rPr>
              <w:t>3,003,515.67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0F82A" w14:textId="41C4A69F" w:rsidR="0086135A" w:rsidRPr="005A32AD" w:rsidRDefault="0086135A" w:rsidP="0086135A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64E6">
              <w:rPr>
                <w:rFonts w:ascii="Angsana New" w:hAnsi="Angsana New"/>
                <w:sz w:val="24"/>
                <w:szCs w:val="24"/>
              </w:rPr>
              <w:t>3,569,701.13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D5BE5" w14:textId="30390425" w:rsidR="0086135A" w:rsidRPr="005A32AD" w:rsidRDefault="0086135A" w:rsidP="0086135A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64E6">
              <w:rPr>
                <w:rFonts w:ascii="Angsana New" w:hAnsi="Angsana New"/>
                <w:sz w:val="24"/>
                <w:szCs w:val="24"/>
              </w:rPr>
              <w:t>2,244,130.33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B24C1" w14:textId="1660C5E0" w:rsidR="0086135A" w:rsidRPr="005A32AD" w:rsidRDefault="0086135A" w:rsidP="0086135A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64E6">
              <w:rPr>
                <w:rFonts w:ascii="Angsana New" w:hAnsi="Angsana New"/>
                <w:sz w:val="24"/>
                <w:szCs w:val="24"/>
              </w:rPr>
              <w:t>90,870,445.28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DBB4E" w14:textId="1993F253" w:rsidR="0086135A" w:rsidRPr="005A32AD" w:rsidRDefault="0086135A" w:rsidP="0086135A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64E6">
              <w:rPr>
                <w:rFonts w:ascii="Angsana New" w:hAnsi="Angsana New"/>
                <w:sz w:val="24"/>
                <w:szCs w:val="24"/>
              </w:rPr>
              <w:t>229,167,884.02</w:t>
            </w:r>
          </w:p>
        </w:tc>
      </w:tr>
      <w:tr w:rsidR="00690C12" w:rsidRPr="00D6243D" w14:paraId="51C0EA6C" w14:textId="77777777" w:rsidTr="0086135A">
        <w:tblPrEx>
          <w:jc w:val="center"/>
          <w:tblInd w:w="0" w:type="dxa"/>
        </w:tblPrEx>
        <w:trPr>
          <w:trHeight w:val="288"/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71AABD" w14:textId="364CF2B5" w:rsidR="00690C12" w:rsidRPr="00603E57" w:rsidRDefault="000A76C0" w:rsidP="00603E5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603E5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03E5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03E57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603E5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FD33A" w14:textId="01EB9BAD" w:rsidR="00690C12" w:rsidRPr="005A32AD" w:rsidRDefault="000A76C0" w:rsidP="00603E5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A76C0">
              <w:rPr>
                <w:rFonts w:ascii="Angsana New" w:hAnsi="Angsana New"/>
                <w:sz w:val="24"/>
                <w:szCs w:val="24"/>
                <w:cs/>
              </w:rPr>
              <w:t>48</w:t>
            </w:r>
            <w:r w:rsidRPr="000A76C0">
              <w:rPr>
                <w:rFonts w:ascii="Angsana New" w:hAnsi="Angsana New"/>
                <w:sz w:val="24"/>
                <w:szCs w:val="24"/>
              </w:rPr>
              <w:t>,</w:t>
            </w:r>
            <w:r w:rsidRPr="000A76C0">
              <w:rPr>
                <w:rFonts w:ascii="Angsana New" w:hAnsi="Angsana New"/>
                <w:sz w:val="24"/>
                <w:szCs w:val="24"/>
                <w:cs/>
              </w:rPr>
              <w:t>897</w:t>
            </w:r>
            <w:r w:rsidRPr="000A76C0">
              <w:rPr>
                <w:rFonts w:ascii="Angsana New" w:hAnsi="Angsana New"/>
                <w:sz w:val="24"/>
                <w:szCs w:val="24"/>
              </w:rPr>
              <w:t>,</w:t>
            </w:r>
            <w:r w:rsidRPr="000A76C0">
              <w:rPr>
                <w:rFonts w:ascii="Angsana New" w:hAnsi="Angsana New"/>
                <w:sz w:val="24"/>
                <w:szCs w:val="24"/>
                <w:cs/>
              </w:rPr>
              <w:t>187.76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47253E" w14:textId="20D81D4E" w:rsidR="00690C12" w:rsidRPr="005A32AD" w:rsidRDefault="000A76C0" w:rsidP="00603E5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6C0">
              <w:rPr>
                <w:rFonts w:ascii="Angsana New" w:hAnsi="Angsana New"/>
                <w:sz w:val="24"/>
                <w:szCs w:val="24"/>
                <w:cs/>
              </w:rPr>
              <w:t>63</w:t>
            </w:r>
            <w:r w:rsidRPr="000A76C0">
              <w:rPr>
                <w:rFonts w:ascii="Angsana New" w:hAnsi="Angsana New"/>
                <w:sz w:val="24"/>
                <w:szCs w:val="24"/>
              </w:rPr>
              <w:t>,</w:t>
            </w:r>
            <w:r w:rsidRPr="000A76C0">
              <w:rPr>
                <w:rFonts w:ascii="Angsana New" w:hAnsi="Angsana New"/>
                <w:sz w:val="24"/>
                <w:szCs w:val="24"/>
                <w:cs/>
              </w:rPr>
              <w:t>635</w:t>
            </w:r>
            <w:r w:rsidRPr="000A76C0">
              <w:rPr>
                <w:rFonts w:ascii="Angsana New" w:hAnsi="Angsana New"/>
                <w:sz w:val="24"/>
                <w:szCs w:val="24"/>
              </w:rPr>
              <w:t>,</w:t>
            </w:r>
            <w:r w:rsidRPr="000A76C0">
              <w:rPr>
                <w:rFonts w:ascii="Angsana New" w:hAnsi="Angsana New"/>
                <w:sz w:val="24"/>
                <w:szCs w:val="24"/>
                <w:cs/>
              </w:rPr>
              <w:t>603.10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CBF2D" w14:textId="68051B42" w:rsidR="00690C12" w:rsidRPr="005A32AD" w:rsidRDefault="000A76C0" w:rsidP="00603E5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6C0">
              <w:rPr>
                <w:rFonts w:ascii="Angsana New" w:hAnsi="Angsana New"/>
                <w:sz w:val="24"/>
                <w:szCs w:val="24"/>
                <w:cs/>
              </w:rPr>
              <w:t>14</w:t>
            </w:r>
            <w:r w:rsidRPr="000A76C0">
              <w:rPr>
                <w:rFonts w:ascii="Angsana New" w:hAnsi="Angsana New"/>
                <w:sz w:val="24"/>
                <w:szCs w:val="24"/>
              </w:rPr>
              <w:t>,</w:t>
            </w:r>
            <w:r w:rsidRPr="000A76C0">
              <w:rPr>
                <w:rFonts w:ascii="Angsana New" w:hAnsi="Angsana New"/>
                <w:sz w:val="24"/>
                <w:szCs w:val="24"/>
                <w:cs/>
              </w:rPr>
              <w:t>779</w:t>
            </w:r>
            <w:r w:rsidRPr="000A76C0">
              <w:rPr>
                <w:rFonts w:ascii="Angsana New" w:hAnsi="Angsana New"/>
                <w:sz w:val="24"/>
                <w:szCs w:val="24"/>
              </w:rPr>
              <w:t>,</w:t>
            </w:r>
            <w:r w:rsidRPr="000A76C0">
              <w:rPr>
                <w:rFonts w:ascii="Angsana New" w:hAnsi="Angsana New"/>
                <w:sz w:val="24"/>
                <w:szCs w:val="24"/>
                <w:cs/>
              </w:rPr>
              <w:t>845.11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EEDA5E" w14:textId="7D204F27" w:rsidR="00690C12" w:rsidRPr="005A32AD" w:rsidRDefault="000A76C0" w:rsidP="00603E5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6C0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Pr="000A76C0">
              <w:rPr>
                <w:rFonts w:ascii="Angsana New" w:hAnsi="Angsana New"/>
                <w:sz w:val="24"/>
                <w:szCs w:val="24"/>
              </w:rPr>
              <w:t>,</w:t>
            </w:r>
            <w:r w:rsidRPr="000A76C0">
              <w:rPr>
                <w:rFonts w:ascii="Angsana New" w:hAnsi="Angsana New"/>
                <w:sz w:val="24"/>
                <w:szCs w:val="24"/>
                <w:cs/>
              </w:rPr>
              <w:t>795</w:t>
            </w:r>
            <w:r w:rsidRPr="000A76C0">
              <w:rPr>
                <w:rFonts w:ascii="Angsana New" w:hAnsi="Angsana New"/>
                <w:sz w:val="24"/>
                <w:szCs w:val="24"/>
              </w:rPr>
              <w:t>,</w:t>
            </w:r>
            <w:r w:rsidRPr="000A76C0">
              <w:rPr>
                <w:rFonts w:ascii="Angsana New" w:hAnsi="Angsana New"/>
                <w:sz w:val="24"/>
                <w:szCs w:val="24"/>
                <w:cs/>
              </w:rPr>
              <w:t>254.58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C2AC2" w14:textId="0E1E903F" w:rsidR="00690C12" w:rsidRPr="005A32AD" w:rsidRDefault="000A76C0" w:rsidP="00603E5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6C0">
              <w:rPr>
                <w:rFonts w:ascii="Angsana New" w:hAnsi="Angsana New"/>
                <w:sz w:val="24"/>
                <w:szCs w:val="24"/>
                <w:cs/>
              </w:rPr>
              <w:t>7</w:t>
            </w:r>
            <w:r w:rsidRPr="000A76C0">
              <w:rPr>
                <w:rFonts w:ascii="Angsana New" w:hAnsi="Angsana New"/>
                <w:sz w:val="24"/>
                <w:szCs w:val="24"/>
              </w:rPr>
              <w:t>,</w:t>
            </w:r>
            <w:r w:rsidRPr="000A76C0">
              <w:rPr>
                <w:rFonts w:ascii="Angsana New" w:hAnsi="Angsana New"/>
                <w:sz w:val="24"/>
                <w:szCs w:val="24"/>
                <w:cs/>
              </w:rPr>
              <w:t>673</w:t>
            </w:r>
            <w:r w:rsidRPr="000A76C0">
              <w:rPr>
                <w:rFonts w:ascii="Angsana New" w:hAnsi="Angsana New"/>
                <w:sz w:val="24"/>
                <w:szCs w:val="24"/>
              </w:rPr>
              <w:t>,</w:t>
            </w:r>
            <w:r w:rsidRPr="000A76C0">
              <w:rPr>
                <w:rFonts w:ascii="Angsana New" w:hAnsi="Angsana New"/>
                <w:sz w:val="24"/>
                <w:szCs w:val="24"/>
                <w:cs/>
              </w:rPr>
              <w:t>735.41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10974" w14:textId="5E2D98AD" w:rsidR="00690C12" w:rsidRPr="005A32AD" w:rsidRDefault="000A76C0" w:rsidP="00603E5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6C0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Pr="000A76C0">
              <w:rPr>
                <w:rFonts w:ascii="Angsana New" w:hAnsi="Angsana New"/>
                <w:sz w:val="24"/>
                <w:szCs w:val="24"/>
              </w:rPr>
              <w:t>,</w:t>
            </w:r>
            <w:r w:rsidRPr="000A76C0">
              <w:rPr>
                <w:rFonts w:ascii="Angsana New" w:hAnsi="Angsana New"/>
                <w:sz w:val="24"/>
                <w:szCs w:val="24"/>
                <w:cs/>
              </w:rPr>
              <w:t>835</w:t>
            </w:r>
            <w:r w:rsidRPr="000A76C0">
              <w:rPr>
                <w:rFonts w:ascii="Angsana New" w:hAnsi="Angsana New"/>
                <w:sz w:val="24"/>
                <w:szCs w:val="24"/>
              </w:rPr>
              <w:t>,</w:t>
            </w:r>
            <w:r w:rsidRPr="000A76C0">
              <w:rPr>
                <w:rFonts w:ascii="Angsana New" w:hAnsi="Angsana New"/>
                <w:sz w:val="24"/>
                <w:szCs w:val="24"/>
                <w:cs/>
              </w:rPr>
              <w:t>397.16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46ABA" w14:textId="06D3AEA1" w:rsidR="00690C12" w:rsidRPr="005A32AD" w:rsidRDefault="000A76C0" w:rsidP="00603E5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6C0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Pr="000A76C0">
              <w:rPr>
                <w:rFonts w:ascii="Angsana New" w:hAnsi="Angsana New"/>
                <w:sz w:val="24"/>
                <w:szCs w:val="24"/>
              </w:rPr>
              <w:t>,</w:t>
            </w:r>
            <w:r w:rsidRPr="000A76C0">
              <w:rPr>
                <w:rFonts w:ascii="Angsana New" w:hAnsi="Angsana New"/>
                <w:sz w:val="24"/>
                <w:szCs w:val="24"/>
                <w:cs/>
              </w:rPr>
              <w:t>763</w:t>
            </w:r>
            <w:r w:rsidRPr="000A76C0">
              <w:rPr>
                <w:rFonts w:ascii="Angsana New" w:hAnsi="Angsana New"/>
                <w:sz w:val="24"/>
                <w:szCs w:val="24"/>
              </w:rPr>
              <w:t>,</w:t>
            </w:r>
            <w:r w:rsidRPr="000A76C0">
              <w:rPr>
                <w:rFonts w:ascii="Angsana New" w:hAnsi="Angsana New"/>
                <w:sz w:val="24"/>
                <w:szCs w:val="24"/>
                <w:cs/>
              </w:rPr>
              <w:t>830.90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F4C45" w14:textId="6FF4E7CA" w:rsidR="00690C12" w:rsidRPr="005A32AD" w:rsidRDefault="000A76C0" w:rsidP="00603E5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6C0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0A76C0">
              <w:rPr>
                <w:rFonts w:ascii="Angsana New" w:hAnsi="Angsana New"/>
                <w:sz w:val="24"/>
                <w:szCs w:val="24"/>
              </w:rPr>
              <w:t>,</w:t>
            </w:r>
            <w:r w:rsidRPr="000A76C0">
              <w:rPr>
                <w:rFonts w:ascii="Angsana New" w:hAnsi="Angsana New"/>
                <w:sz w:val="24"/>
                <w:szCs w:val="24"/>
                <w:cs/>
              </w:rPr>
              <w:t>694</w:t>
            </w:r>
            <w:r w:rsidRPr="000A76C0">
              <w:rPr>
                <w:rFonts w:ascii="Angsana New" w:hAnsi="Angsana New"/>
                <w:sz w:val="24"/>
                <w:szCs w:val="24"/>
              </w:rPr>
              <w:t>,</w:t>
            </w:r>
            <w:r w:rsidRPr="000A76C0">
              <w:rPr>
                <w:rFonts w:ascii="Angsana New" w:hAnsi="Angsana New"/>
                <w:sz w:val="24"/>
                <w:szCs w:val="24"/>
                <w:cs/>
              </w:rPr>
              <w:t>773.77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DBFB7" w14:textId="30811787" w:rsidR="00690C12" w:rsidRPr="005A32AD" w:rsidRDefault="000A76C0" w:rsidP="00603E5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6C0">
              <w:rPr>
                <w:rFonts w:ascii="Angsana New" w:hAnsi="Angsana New"/>
                <w:sz w:val="24"/>
                <w:szCs w:val="24"/>
                <w:cs/>
              </w:rPr>
              <w:t>35</w:t>
            </w:r>
            <w:r w:rsidRPr="000A76C0">
              <w:rPr>
                <w:rFonts w:ascii="Angsana New" w:hAnsi="Angsana New"/>
                <w:sz w:val="24"/>
                <w:szCs w:val="24"/>
              </w:rPr>
              <w:t>,</w:t>
            </w:r>
            <w:r w:rsidRPr="000A76C0">
              <w:rPr>
                <w:rFonts w:ascii="Angsana New" w:hAnsi="Angsana New"/>
                <w:sz w:val="24"/>
                <w:szCs w:val="24"/>
                <w:cs/>
              </w:rPr>
              <w:t>866</w:t>
            </w:r>
            <w:r w:rsidRPr="000A76C0">
              <w:rPr>
                <w:rFonts w:ascii="Angsana New" w:hAnsi="Angsana New"/>
                <w:sz w:val="24"/>
                <w:szCs w:val="24"/>
              </w:rPr>
              <w:t>,</w:t>
            </w:r>
            <w:r w:rsidRPr="000A76C0">
              <w:rPr>
                <w:rFonts w:ascii="Angsana New" w:hAnsi="Angsana New"/>
                <w:sz w:val="24"/>
                <w:szCs w:val="24"/>
                <w:cs/>
              </w:rPr>
              <w:t>914.16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0C8B7" w14:textId="62E260F4" w:rsidR="00690C12" w:rsidRPr="005A32AD" w:rsidRDefault="000A76C0" w:rsidP="00603E5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6C0">
              <w:rPr>
                <w:rFonts w:ascii="Angsana New" w:hAnsi="Angsana New"/>
                <w:sz w:val="24"/>
                <w:szCs w:val="24"/>
                <w:cs/>
              </w:rPr>
              <w:t>188</w:t>
            </w:r>
            <w:r w:rsidRPr="000A76C0">
              <w:rPr>
                <w:rFonts w:ascii="Angsana New" w:hAnsi="Angsana New"/>
                <w:sz w:val="24"/>
                <w:szCs w:val="24"/>
              </w:rPr>
              <w:t>,</w:t>
            </w:r>
            <w:r w:rsidRPr="000A76C0">
              <w:rPr>
                <w:rFonts w:ascii="Angsana New" w:hAnsi="Angsana New"/>
                <w:sz w:val="24"/>
                <w:szCs w:val="24"/>
                <w:cs/>
              </w:rPr>
              <w:t>942</w:t>
            </w:r>
            <w:r w:rsidRPr="000A76C0">
              <w:rPr>
                <w:rFonts w:ascii="Angsana New" w:hAnsi="Angsana New"/>
                <w:sz w:val="24"/>
                <w:szCs w:val="24"/>
              </w:rPr>
              <w:t>,</w:t>
            </w:r>
            <w:r w:rsidRPr="000A76C0">
              <w:rPr>
                <w:rFonts w:ascii="Angsana New" w:hAnsi="Angsana New"/>
                <w:sz w:val="24"/>
                <w:szCs w:val="24"/>
                <w:cs/>
              </w:rPr>
              <w:t>541.95</w:t>
            </w:r>
          </w:p>
        </w:tc>
      </w:tr>
      <w:tr w:rsidR="000A76C0" w:rsidRPr="00D6243D" w14:paraId="44996431" w14:textId="77777777" w:rsidTr="0086135A">
        <w:tblPrEx>
          <w:jc w:val="center"/>
          <w:tblInd w:w="0" w:type="dxa"/>
        </w:tblPrEx>
        <w:trPr>
          <w:trHeight w:val="288"/>
          <w:jc w:val="center"/>
        </w:trPr>
        <w:tc>
          <w:tcPr>
            <w:tcW w:w="3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5B2D1B" w14:textId="0619A1B4" w:rsidR="000A76C0" w:rsidRPr="00603E57" w:rsidRDefault="000A76C0" w:rsidP="00603E57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603E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ค่าเสื่อมราคาซึ่งรวมอยู่ในงบกำไรขาดทุนเบ็</w:t>
            </w:r>
            <w:r w:rsidRPr="00603E5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ด</w:t>
            </w:r>
            <w:r w:rsidRPr="00603E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เสร็จ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DE5BB9" w14:textId="77777777" w:rsidR="000A76C0" w:rsidRPr="005A32AD" w:rsidRDefault="000A76C0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185CD" w14:textId="77777777" w:rsidR="000A76C0" w:rsidRPr="005A32AD" w:rsidRDefault="000A76C0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26C8CA" w14:textId="77777777" w:rsidR="000A76C0" w:rsidRPr="005A32AD" w:rsidRDefault="000A76C0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1B384" w14:textId="77777777" w:rsidR="000A76C0" w:rsidRPr="005A32AD" w:rsidRDefault="000A76C0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0A965" w14:textId="77777777" w:rsidR="000A76C0" w:rsidRPr="005A32AD" w:rsidRDefault="000A76C0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F4463" w14:textId="77777777" w:rsidR="000A76C0" w:rsidRPr="005A32AD" w:rsidRDefault="000A76C0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F4264" w14:textId="77777777" w:rsidR="000A76C0" w:rsidRPr="005A32AD" w:rsidRDefault="000A76C0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2A130" w14:textId="77777777" w:rsidR="000A76C0" w:rsidRPr="005A32AD" w:rsidRDefault="000A76C0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E8461" w14:textId="77777777" w:rsidR="000A76C0" w:rsidRPr="005A32AD" w:rsidRDefault="000A76C0" w:rsidP="00603E5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D6E5D" w:rsidRPr="00D6243D" w14:paraId="4C85C518" w14:textId="77777777" w:rsidTr="005724C3">
        <w:tblPrEx>
          <w:jc w:val="center"/>
          <w:tblInd w:w="0" w:type="dxa"/>
        </w:tblPrEx>
        <w:trPr>
          <w:trHeight w:val="288"/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861300" w14:textId="4FBB3A47" w:rsidR="004D6E5D" w:rsidRPr="000B2F50" w:rsidRDefault="004D6E5D" w:rsidP="00AD6ED4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603E57">
              <w:rPr>
                <w:rFonts w:ascii="Angsana New" w:hAnsi="Angsana New"/>
                <w:sz w:val="24"/>
                <w:szCs w:val="24"/>
                <w:cs/>
              </w:rPr>
              <w:t xml:space="preserve">สำหรับปี  </w:t>
            </w:r>
            <w:r w:rsidRPr="00603E57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3AA0F" w14:textId="77777777" w:rsidR="004D6E5D" w:rsidRPr="005A32AD" w:rsidRDefault="004D6E5D" w:rsidP="00AD6ED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EFF118" w14:textId="77777777" w:rsidR="004D6E5D" w:rsidRPr="005A32AD" w:rsidRDefault="004D6E5D" w:rsidP="00AD6ED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0F1EB" w14:textId="77777777" w:rsidR="004D6E5D" w:rsidRPr="005A32AD" w:rsidRDefault="004D6E5D" w:rsidP="00AD6ED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4DBA28" w14:textId="77777777" w:rsidR="004D6E5D" w:rsidRPr="005A32AD" w:rsidRDefault="004D6E5D" w:rsidP="00AD6ED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B7F0C" w14:textId="77777777" w:rsidR="004D6E5D" w:rsidRPr="005A32AD" w:rsidRDefault="004D6E5D" w:rsidP="00AD6ED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5EC7D" w14:textId="77777777" w:rsidR="004D6E5D" w:rsidRPr="005A32AD" w:rsidRDefault="004D6E5D" w:rsidP="00AD6ED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E5E70" w14:textId="77777777" w:rsidR="004D6E5D" w:rsidRPr="005A32AD" w:rsidRDefault="004D6E5D" w:rsidP="00AD6ED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9BF3D" w14:textId="77777777" w:rsidR="004D6E5D" w:rsidRPr="005A32AD" w:rsidRDefault="004D6E5D" w:rsidP="00AD6ED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A44C0" w14:textId="77777777" w:rsidR="004D6E5D" w:rsidRPr="005A32AD" w:rsidRDefault="004D6E5D" w:rsidP="00AD6ED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C5F6E" w14:textId="400ACF53" w:rsidR="004D6E5D" w:rsidRPr="005A32AD" w:rsidRDefault="00781828" w:rsidP="004D6E5D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1828">
              <w:rPr>
                <w:rFonts w:ascii="Angsana New" w:hAnsi="Angsana New"/>
                <w:sz w:val="24"/>
                <w:szCs w:val="24"/>
                <w:cs/>
              </w:rPr>
              <w:t>15</w:t>
            </w:r>
            <w:r w:rsidRPr="00781828">
              <w:rPr>
                <w:rFonts w:ascii="Angsana New" w:hAnsi="Angsana New"/>
                <w:sz w:val="24"/>
                <w:szCs w:val="24"/>
              </w:rPr>
              <w:t>,</w:t>
            </w:r>
            <w:r w:rsidRPr="00781828">
              <w:rPr>
                <w:rFonts w:ascii="Angsana New" w:hAnsi="Angsana New"/>
                <w:sz w:val="24"/>
                <w:szCs w:val="24"/>
                <w:cs/>
              </w:rPr>
              <w:t>808</w:t>
            </w:r>
            <w:r w:rsidRPr="00781828">
              <w:rPr>
                <w:rFonts w:ascii="Angsana New" w:hAnsi="Angsana New"/>
                <w:sz w:val="24"/>
                <w:szCs w:val="24"/>
              </w:rPr>
              <w:t>,</w:t>
            </w:r>
            <w:r w:rsidRPr="00781828">
              <w:rPr>
                <w:rFonts w:ascii="Angsana New" w:hAnsi="Angsana New"/>
                <w:sz w:val="24"/>
                <w:szCs w:val="24"/>
                <w:cs/>
              </w:rPr>
              <w:t>630.03</w:t>
            </w:r>
          </w:p>
        </w:tc>
      </w:tr>
      <w:tr w:rsidR="004D6E5D" w:rsidRPr="00D6243D" w14:paraId="0E26478A" w14:textId="77777777" w:rsidTr="0086135A">
        <w:tblPrEx>
          <w:jc w:val="center"/>
          <w:tblInd w:w="0" w:type="dxa"/>
        </w:tblPrEx>
        <w:trPr>
          <w:trHeight w:val="288"/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CE135" w14:textId="3D3579B2" w:rsidR="004D6E5D" w:rsidRPr="00603E57" w:rsidRDefault="004D6E5D" w:rsidP="00AD6ED4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603E57">
              <w:rPr>
                <w:rFonts w:ascii="Angsana New" w:hAnsi="Angsana New"/>
                <w:sz w:val="24"/>
                <w:szCs w:val="24"/>
                <w:cs/>
              </w:rPr>
              <w:t xml:space="preserve">สำหรับปี  </w:t>
            </w:r>
            <w:r w:rsidRPr="00603E5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8567D" w14:textId="77777777" w:rsidR="004D6E5D" w:rsidRPr="005A32AD" w:rsidRDefault="004D6E5D" w:rsidP="00AD6ED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DAE800" w14:textId="77777777" w:rsidR="004D6E5D" w:rsidRPr="005A32AD" w:rsidRDefault="004D6E5D" w:rsidP="00AD6ED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34C1A" w14:textId="77777777" w:rsidR="004D6E5D" w:rsidRPr="005A32AD" w:rsidRDefault="004D6E5D" w:rsidP="00AD6ED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8B3DE9" w14:textId="77777777" w:rsidR="004D6E5D" w:rsidRPr="005A32AD" w:rsidRDefault="004D6E5D" w:rsidP="00AD6ED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303E3" w14:textId="77777777" w:rsidR="004D6E5D" w:rsidRPr="005A32AD" w:rsidRDefault="004D6E5D" w:rsidP="00AD6ED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90496" w14:textId="77777777" w:rsidR="004D6E5D" w:rsidRPr="005A32AD" w:rsidRDefault="004D6E5D" w:rsidP="00AD6ED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1E8A1" w14:textId="77777777" w:rsidR="004D6E5D" w:rsidRPr="005A32AD" w:rsidRDefault="004D6E5D" w:rsidP="00AD6ED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61EF7" w14:textId="77777777" w:rsidR="004D6E5D" w:rsidRPr="005A32AD" w:rsidRDefault="004D6E5D" w:rsidP="00AD6ED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E9F3B" w14:textId="77777777" w:rsidR="004D6E5D" w:rsidRPr="005A32AD" w:rsidRDefault="004D6E5D" w:rsidP="00AD6ED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F686E" w14:textId="5420FDBB" w:rsidR="004D6E5D" w:rsidRPr="005A32AD" w:rsidRDefault="004D6E5D" w:rsidP="004D6E5D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6E5D">
              <w:rPr>
                <w:rFonts w:ascii="Angsana New" w:hAnsi="Angsana New"/>
                <w:sz w:val="24"/>
                <w:szCs w:val="24"/>
                <w:cs/>
              </w:rPr>
              <w:t>17</w:t>
            </w:r>
            <w:r w:rsidRPr="004D6E5D">
              <w:rPr>
                <w:rFonts w:ascii="Angsana New" w:hAnsi="Angsana New"/>
                <w:sz w:val="24"/>
                <w:szCs w:val="24"/>
              </w:rPr>
              <w:t>,</w:t>
            </w:r>
            <w:r w:rsidRPr="004D6E5D">
              <w:rPr>
                <w:rFonts w:ascii="Angsana New" w:hAnsi="Angsana New"/>
                <w:sz w:val="24"/>
                <w:szCs w:val="24"/>
                <w:cs/>
              </w:rPr>
              <w:t>164</w:t>
            </w:r>
            <w:r w:rsidRPr="004D6E5D">
              <w:rPr>
                <w:rFonts w:ascii="Angsana New" w:hAnsi="Angsana New"/>
                <w:sz w:val="24"/>
                <w:szCs w:val="24"/>
              </w:rPr>
              <w:t>,</w:t>
            </w:r>
            <w:r w:rsidRPr="004D6E5D">
              <w:rPr>
                <w:rFonts w:ascii="Angsana New" w:hAnsi="Angsana New"/>
                <w:sz w:val="24"/>
                <w:szCs w:val="24"/>
                <w:cs/>
              </w:rPr>
              <w:t>247.45</w:t>
            </w:r>
          </w:p>
        </w:tc>
      </w:tr>
    </w:tbl>
    <w:p w14:paraId="25DDB971" w14:textId="77777777" w:rsidR="00B7522E" w:rsidRPr="00B16618" w:rsidRDefault="00B7522E" w:rsidP="00B7522E">
      <w:pPr>
        <w:tabs>
          <w:tab w:val="left" w:pos="2680"/>
        </w:tabs>
        <w:rPr>
          <w:rFonts w:ascii="Angsana New" w:hAnsi="Angsana New"/>
          <w:sz w:val="30"/>
          <w:szCs w:val="30"/>
          <w:cs/>
        </w:rPr>
        <w:sectPr w:rsidR="00B7522E" w:rsidRPr="00B16618" w:rsidSect="00313FCE">
          <w:footerReference w:type="default" r:id="rId13"/>
          <w:pgSz w:w="16840" w:h="11907" w:orient="landscape" w:code="9"/>
          <w:pgMar w:top="1152" w:right="691" w:bottom="1152" w:left="576" w:header="720" w:footer="720" w:gutter="0"/>
          <w:paperSrc w:first="15" w:other="15"/>
          <w:cols w:space="737"/>
          <w:docGrid w:linePitch="299"/>
        </w:sectPr>
      </w:pPr>
    </w:p>
    <w:p w14:paraId="14167E83" w14:textId="436293B4" w:rsidR="00816665" w:rsidRPr="005724C3" w:rsidRDefault="00705098" w:rsidP="00816665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724C3">
        <w:rPr>
          <w:rFonts w:ascii="Angsana New" w:hAnsi="Angsana New"/>
          <w:sz w:val="30"/>
          <w:szCs w:val="30"/>
          <w:cs/>
        </w:rPr>
        <w:lastRenderedPageBreak/>
        <w:t xml:space="preserve">อาคารและอุปกรณ์ที่หักค่าเสื่อมราคาจนหมดมูลค่าแล้ว แต่ยังคงใช้งานอยู่มีราคาทุน  ณ วันที่ </w:t>
      </w:r>
      <w:r w:rsidR="008558A3" w:rsidRPr="005724C3">
        <w:rPr>
          <w:rFonts w:ascii="Angsana New" w:hAnsi="Angsana New"/>
          <w:sz w:val="30"/>
          <w:szCs w:val="30"/>
        </w:rPr>
        <w:t>31</w:t>
      </w:r>
      <w:r w:rsidRPr="005724C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558A3" w:rsidRPr="005724C3">
        <w:rPr>
          <w:rFonts w:ascii="Angsana New" w:hAnsi="Angsana New"/>
          <w:sz w:val="30"/>
          <w:szCs w:val="30"/>
        </w:rPr>
        <w:t>2565</w:t>
      </w:r>
      <w:r w:rsidRPr="005724C3">
        <w:rPr>
          <w:rFonts w:ascii="Angsana New" w:hAnsi="Angsana New"/>
          <w:sz w:val="30"/>
          <w:szCs w:val="30"/>
          <w:cs/>
        </w:rPr>
        <w:t xml:space="preserve"> และ </w:t>
      </w:r>
      <w:r w:rsidR="008558A3" w:rsidRPr="005724C3">
        <w:rPr>
          <w:rFonts w:ascii="Angsana New" w:hAnsi="Angsana New"/>
          <w:sz w:val="30"/>
          <w:szCs w:val="30"/>
        </w:rPr>
        <w:t>2564</w:t>
      </w:r>
      <w:r w:rsidRPr="005724C3">
        <w:rPr>
          <w:rFonts w:ascii="Angsana New" w:hAnsi="Angsana New"/>
          <w:sz w:val="30"/>
          <w:szCs w:val="30"/>
        </w:rPr>
        <w:t xml:space="preserve"> </w:t>
      </w:r>
      <w:r w:rsidRPr="005724C3">
        <w:rPr>
          <w:rFonts w:ascii="Angsana New" w:hAnsi="Angsana New"/>
          <w:sz w:val="30"/>
          <w:szCs w:val="30"/>
          <w:cs/>
        </w:rPr>
        <w:t xml:space="preserve">จำนวน </w:t>
      </w:r>
      <w:r w:rsidR="007E42B0" w:rsidRPr="005724C3">
        <w:rPr>
          <w:rFonts w:ascii="Angsana New" w:hAnsi="Angsana New"/>
          <w:sz w:val="30"/>
          <w:szCs w:val="30"/>
        </w:rPr>
        <w:t>22,</w:t>
      </w:r>
      <w:r w:rsidR="007E42B0" w:rsidRPr="005724C3">
        <w:rPr>
          <w:rFonts w:ascii="Angsana New" w:hAnsi="Angsana New" w:hint="cs"/>
          <w:sz w:val="30"/>
          <w:szCs w:val="30"/>
          <w:cs/>
        </w:rPr>
        <w:t>369</w:t>
      </w:r>
      <w:r w:rsidR="007E42B0" w:rsidRPr="005724C3">
        <w:rPr>
          <w:rFonts w:ascii="Angsana New" w:hAnsi="Angsana New"/>
          <w:sz w:val="30"/>
          <w:szCs w:val="30"/>
        </w:rPr>
        <w:t>,</w:t>
      </w:r>
      <w:r w:rsidR="007E42B0" w:rsidRPr="005724C3">
        <w:rPr>
          <w:rFonts w:ascii="Angsana New" w:hAnsi="Angsana New" w:hint="cs"/>
          <w:sz w:val="30"/>
          <w:szCs w:val="30"/>
          <w:cs/>
        </w:rPr>
        <w:t>9</w:t>
      </w:r>
      <w:r w:rsidR="007E42B0" w:rsidRPr="005724C3">
        <w:rPr>
          <w:rFonts w:ascii="Angsana New" w:hAnsi="Angsana New"/>
          <w:sz w:val="30"/>
          <w:szCs w:val="30"/>
        </w:rPr>
        <w:t>29.93</w:t>
      </w:r>
      <w:r w:rsidRPr="005724C3">
        <w:rPr>
          <w:rFonts w:ascii="Angsana New" w:hAnsi="Angsana New"/>
          <w:sz w:val="30"/>
          <w:szCs w:val="30"/>
        </w:rPr>
        <w:t xml:space="preserve"> </w:t>
      </w:r>
      <w:r w:rsidRPr="005724C3">
        <w:rPr>
          <w:rFonts w:ascii="Angsana New" w:hAnsi="Angsana New"/>
          <w:sz w:val="30"/>
          <w:szCs w:val="30"/>
          <w:cs/>
        </w:rPr>
        <w:t xml:space="preserve">บาท  และ </w:t>
      </w:r>
      <w:r w:rsidR="008558A3" w:rsidRPr="005724C3">
        <w:rPr>
          <w:rFonts w:ascii="Angsana New" w:hAnsi="Angsana New"/>
          <w:sz w:val="30"/>
          <w:szCs w:val="30"/>
        </w:rPr>
        <w:t>20,435,350.29</w:t>
      </w:r>
      <w:r w:rsidRPr="005724C3">
        <w:rPr>
          <w:rFonts w:ascii="Angsana New" w:hAnsi="Angsana New"/>
          <w:sz w:val="30"/>
          <w:szCs w:val="30"/>
        </w:rPr>
        <w:t xml:space="preserve"> </w:t>
      </w:r>
      <w:r w:rsidRPr="005724C3">
        <w:rPr>
          <w:rFonts w:ascii="Angsana New" w:hAnsi="Angsana New"/>
          <w:sz w:val="30"/>
          <w:szCs w:val="30"/>
          <w:cs/>
        </w:rPr>
        <w:t>บาท ตามลำดับ</w:t>
      </w:r>
    </w:p>
    <w:p w14:paraId="3B8DFCC8" w14:textId="426F1BCF" w:rsidR="00816665" w:rsidRPr="005724C3" w:rsidRDefault="00705098" w:rsidP="00816665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724C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23755" w:rsidRPr="005724C3">
        <w:rPr>
          <w:rFonts w:ascii="Angsana New" w:hAnsi="Angsana New"/>
          <w:sz w:val="30"/>
          <w:szCs w:val="30"/>
        </w:rPr>
        <w:t>31</w:t>
      </w:r>
      <w:r w:rsidRPr="005724C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23755" w:rsidRPr="005724C3">
        <w:rPr>
          <w:rFonts w:ascii="Angsana New" w:hAnsi="Angsana New"/>
          <w:sz w:val="30"/>
          <w:szCs w:val="30"/>
        </w:rPr>
        <w:t>2565</w:t>
      </w:r>
      <w:r w:rsidRPr="005724C3">
        <w:rPr>
          <w:rFonts w:ascii="Angsana New" w:hAnsi="Angsana New"/>
          <w:sz w:val="30"/>
          <w:szCs w:val="30"/>
          <w:cs/>
        </w:rPr>
        <w:t xml:space="preserve"> และ </w:t>
      </w:r>
      <w:r w:rsidR="00123755" w:rsidRPr="005724C3">
        <w:rPr>
          <w:rFonts w:ascii="Angsana New" w:hAnsi="Angsana New"/>
          <w:sz w:val="30"/>
          <w:szCs w:val="30"/>
        </w:rPr>
        <w:t>2564</w:t>
      </w:r>
      <w:r w:rsidRPr="005724C3">
        <w:rPr>
          <w:rFonts w:ascii="Angsana New" w:hAnsi="Angsana New"/>
          <w:sz w:val="30"/>
          <w:szCs w:val="30"/>
          <w:cs/>
        </w:rPr>
        <w:t xml:space="preserve"> ที่ดินบางส่วน จำนวน </w:t>
      </w:r>
      <w:r w:rsidR="00123755" w:rsidRPr="005724C3">
        <w:rPr>
          <w:rFonts w:ascii="Angsana New" w:hAnsi="Angsana New"/>
          <w:sz w:val="30"/>
          <w:szCs w:val="30"/>
        </w:rPr>
        <w:t>40,</w:t>
      </w:r>
      <w:r w:rsidR="00123755" w:rsidRPr="005724C3">
        <w:rPr>
          <w:rFonts w:ascii="Angsana New" w:hAnsi="Angsana New"/>
          <w:sz w:val="30"/>
          <w:szCs w:val="30"/>
          <w:cs/>
        </w:rPr>
        <w:t>313</w:t>
      </w:r>
      <w:r w:rsidR="00123755" w:rsidRPr="005724C3">
        <w:rPr>
          <w:rFonts w:ascii="Angsana New" w:hAnsi="Angsana New"/>
          <w:sz w:val="30"/>
          <w:szCs w:val="30"/>
        </w:rPr>
        <w:t>,515</w:t>
      </w:r>
      <w:r w:rsidR="00123755" w:rsidRPr="005724C3">
        <w:rPr>
          <w:rFonts w:ascii="Angsana New" w:hAnsi="Angsana New"/>
          <w:sz w:val="30"/>
          <w:szCs w:val="30"/>
          <w:cs/>
        </w:rPr>
        <w:t>.</w:t>
      </w:r>
      <w:r w:rsidR="00123755" w:rsidRPr="005724C3">
        <w:rPr>
          <w:rFonts w:ascii="Angsana New" w:hAnsi="Angsana New"/>
          <w:sz w:val="30"/>
          <w:szCs w:val="30"/>
        </w:rPr>
        <w:t>00</w:t>
      </w:r>
      <w:r w:rsidRPr="005724C3">
        <w:rPr>
          <w:rFonts w:ascii="Angsana New" w:hAnsi="Angsana New"/>
          <w:sz w:val="30"/>
          <w:szCs w:val="30"/>
          <w:cs/>
        </w:rPr>
        <w:t xml:space="preserve"> บาท อาคารและสิ่งปลูกสร้างบางส่วน มูลค่าสุทธิ  จำนวน </w:t>
      </w:r>
      <w:r w:rsidR="00775DC7" w:rsidRPr="005724C3">
        <w:rPr>
          <w:rFonts w:ascii="Angsana New" w:hAnsi="Angsana New"/>
          <w:sz w:val="30"/>
          <w:szCs w:val="30"/>
        </w:rPr>
        <w:t xml:space="preserve"> 148,535,285.95 </w:t>
      </w:r>
      <w:r w:rsidRPr="005724C3">
        <w:rPr>
          <w:rFonts w:ascii="Angsana New" w:hAnsi="Angsana New"/>
          <w:sz w:val="30"/>
          <w:szCs w:val="30"/>
          <w:cs/>
        </w:rPr>
        <w:t xml:space="preserve"> บาท  และ </w:t>
      </w:r>
      <w:r w:rsidR="00123755" w:rsidRPr="005724C3">
        <w:rPr>
          <w:rFonts w:ascii="Angsana New" w:hAnsi="Angsana New"/>
          <w:sz w:val="30"/>
          <w:szCs w:val="30"/>
        </w:rPr>
        <w:t>112,328,298.27</w:t>
      </w:r>
      <w:r w:rsidRPr="005724C3">
        <w:rPr>
          <w:rFonts w:ascii="Angsana New" w:hAnsi="Angsana New"/>
          <w:sz w:val="30"/>
          <w:szCs w:val="30"/>
          <w:cs/>
        </w:rPr>
        <w:t xml:space="preserve"> บาท ตามลำดับ</w:t>
      </w:r>
      <w:r w:rsidR="00013800" w:rsidRPr="005724C3">
        <w:rPr>
          <w:rFonts w:ascii="Angsana New" w:hAnsi="Angsana New" w:hint="cs"/>
          <w:sz w:val="30"/>
          <w:szCs w:val="30"/>
          <w:cs/>
        </w:rPr>
        <w:t xml:space="preserve"> </w:t>
      </w:r>
      <w:r w:rsidRPr="005724C3">
        <w:rPr>
          <w:rFonts w:ascii="Angsana New" w:hAnsi="Angsana New"/>
          <w:sz w:val="30"/>
          <w:szCs w:val="30"/>
          <w:cs/>
        </w:rPr>
        <w:t>ได้จดจำนอง</w:t>
      </w:r>
      <w:r w:rsidRPr="005724C3">
        <w:rPr>
          <w:rFonts w:ascii="Angsana New" w:hAnsi="Angsana New"/>
          <w:sz w:val="30"/>
          <w:szCs w:val="30"/>
        </w:rPr>
        <w:t xml:space="preserve"> </w:t>
      </w:r>
      <w:r w:rsidRPr="005724C3">
        <w:rPr>
          <w:rFonts w:ascii="Angsana New" w:hAnsi="Angsana New"/>
          <w:sz w:val="30"/>
          <w:szCs w:val="30"/>
          <w:cs/>
        </w:rPr>
        <w:t xml:space="preserve">ค้ำประกันสินเชื่อจากธนาคารแห่งหนึ่ง ตามหมายเหตุ </w:t>
      </w:r>
      <w:r w:rsidRPr="005724C3">
        <w:rPr>
          <w:rFonts w:ascii="Angsana New" w:hAnsi="Angsana New"/>
          <w:sz w:val="30"/>
          <w:szCs w:val="30"/>
        </w:rPr>
        <w:t xml:space="preserve">14  </w:t>
      </w:r>
      <w:r w:rsidRPr="005724C3">
        <w:rPr>
          <w:rFonts w:ascii="Angsana New" w:hAnsi="Angsana New"/>
          <w:sz w:val="30"/>
          <w:szCs w:val="30"/>
          <w:cs/>
        </w:rPr>
        <w:t xml:space="preserve">และ </w:t>
      </w:r>
      <w:r w:rsidRPr="005724C3">
        <w:rPr>
          <w:rFonts w:ascii="Angsana New" w:hAnsi="Angsana New"/>
          <w:sz w:val="30"/>
          <w:szCs w:val="30"/>
        </w:rPr>
        <w:t>16</w:t>
      </w:r>
    </w:p>
    <w:p w14:paraId="74356448" w14:textId="52FE746C" w:rsidR="00816665" w:rsidRPr="00FA2E91" w:rsidRDefault="00705098" w:rsidP="00816665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724C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23755" w:rsidRPr="005724C3">
        <w:rPr>
          <w:rFonts w:ascii="Angsana New" w:hAnsi="Angsana New"/>
          <w:sz w:val="30"/>
          <w:szCs w:val="30"/>
        </w:rPr>
        <w:t>31</w:t>
      </w:r>
      <w:r w:rsidRPr="005724C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23755" w:rsidRPr="005724C3">
        <w:rPr>
          <w:rFonts w:ascii="Angsana New" w:hAnsi="Angsana New"/>
          <w:sz w:val="30"/>
          <w:szCs w:val="30"/>
        </w:rPr>
        <w:t>2565</w:t>
      </w:r>
      <w:r w:rsidRPr="005724C3">
        <w:rPr>
          <w:rFonts w:ascii="Angsana New" w:hAnsi="Angsana New"/>
          <w:sz w:val="30"/>
          <w:szCs w:val="30"/>
          <w:cs/>
        </w:rPr>
        <w:t xml:space="preserve"> </w:t>
      </w:r>
      <w:r w:rsidR="00123755" w:rsidRPr="005724C3">
        <w:rPr>
          <w:rFonts w:ascii="Angsana New" w:hAnsi="Angsana New" w:hint="cs"/>
          <w:sz w:val="30"/>
          <w:szCs w:val="30"/>
          <w:cs/>
        </w:rPr>
        <w:t xml:space="preserve">และ </w:t>
      </w:r>
      <w:r w:rsidR="00123755" w:rsidRPr="005724C3">
        <w:rPr>
          <w:rFonts w:ascii="Angsana New" w:hAnsi="Angsana New"/>
          <w:sz w:val="30"/>
          <w:szCs w:val="30"/>
          <w:lang w:val="en-US"/>
        </w:rPr>
        <w:t xml:space="preserve">2564 </w:t>
      </w:r>
      <w:r w:rsidRPr="005724C3">
        <w:rPr>
          <w:rFonts w:ascii="Angsana New" w:hAnsi="Angsana New"/>
          <w:sz w:val="30"/>
          <w:szCs w:val="30"/>
          <w:cs/>
        </w:rPr>
        <w:t xml:space="preserve">บริษัทฯ ได้บันทึกต้นทุนทางการเงิน จำนวน  </w:t>
      </w:r>
      <w:r w:rsidR="00922994" w:rsidRPr="005724C3">
        <w:rPr>
          <w:rFonts w:ascii="Angsana New" w:hAnsi="Angsana New"/>
          <w:sz w:val="30"/>
          <w:szCs w:val="30"/>
        </w:rPr>
        <w:t>235,852.45</w:t>
      </w:r>
      <w:r w:rsidRPr="005724C3">
        <w:rPr>
          <w:rFonts w:ascii="Angsana New" w:hAnsi="Angsana New"/>
          <w:sz w:val="30"/>
          <w:szCs w:val="30"/>
        </w:rPr>
        <w:t xml:space="preserve"> </w:t>
      </w:r>
      <w:r w:rsidR="00123755" w:rsidRPr="005724C3">
        <w:rPr>
          <w:rFonts w:ascii="Angsana New" w:hAnsi="Angsana New"/>
          <w:sz w:val="30"/>
          <w:szCs w:val="30"/>
          <w:cs/>
        </w:rPr>
        <w:t>บาท</w:t>
      </w:r>
      <w:r w:rsidR="00123755" w:rsidRPr="005724C3">
        <w:rPr>
          <w:rFonts w:ascii="Angsana New" w:hAnsi="Angsana New"/>
          <w:sz w:val="30"/>
          <w:szCs w:val="30"/>
        </w:rPr>
        <w:t xml:space="preserve"> </w:t>
      </w:r>
      <w:r w:rsidR="00123755" w:rsidRPr="005724C3">
        <w:rPr>
          <w:rFonts w:ascii="Angsana New" w:hAnsi="Angsana New" w:hint="cs"/>
          <w:sz w:val="30"/>
          <w:szCs w:val="30"/>
          <w:cs/>
        </w:rPr>
        <w:t xml:space="preserve">และ </w:t>
      </w:r>
      <w:r w:rsidR="00123755" w:rsidRPr="005724C3">
        <w:rPr>
          <w:rFonts w:ascii="Angsana New" w:hAnsi="Angsana New"/>
          <w:sz w:val="30"/>
          <w:szCs w:val="30"/>
          <w:lang w:val="en-US"/>
        </w:rPr>
        <w:t xml:space="preserve">138,731.15 </w:t>
      </w:r>
      <w:r w:rsidR="00123755" w:rsidRPr="005724C3">
        <w:rPr>
          <w:rFonts w:ascii="Angsana New" w:hAnsi="Angsana New" w:hint="cs"/>
          <w:sz w:val="30"/>
          <w:szCs w:val="30"/>
          <w:cs/>
          <w:lang w:val="en-US"/>
        </w:rPr>
        <w:t>บาท ตามลำดับ</w:t>
      </w:r>
      <w:r w:rsidR="00123755" w:rsidRPr="005724C3">
        <w:rPr>
          <w:rFonts w:ascii="Angsana New" w:hAnsi="Angsana New"/>
          <w:sz w:val="30"/>
          <w:szCs w:val="30"/>
          <w:cs/>
        </w:rPr>
        <w:t xml:space="preserve">  ไว้เป็นส่วนหนึ่งของ ที่ดิน </w:t>
      </w:r>
      <w:r w:rsidRPr="005724C3">
        <w:rPr>
          <w:rFonts w:ascii="Angsana New" w:hAnsi="Angsana New"/>
          <w:sz w:val="30"/>
          <w:szCs w:val="30"/>
          <w:cs/>
        </w:rPr>
        <w:t>อาคารและอุปกรณ์</w:t>
      </w:r>
    </w:p>
    <w:p w14:paraId="28495C5F" w14:textId="3546FB55" w:rsidR="00B83446" w:rsidRPr="00DB1E68" w:rsidRDefault="00E6478B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6478B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</w:t>
      </w:r>
    </w:p>
    <w:p w14:paraId="4398CDD0" w14:textId="184D00F5" w:rsidR="00E6478B" w:rsidRPr="00816665" w:rsidRDefault="00E6478B" w:rsidP="00E6478B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6478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32D79">
        <w:rPr>
          <w:rFonts w:ascii="Angsana New" w:hAnsi="Angsana New"/>
          <w:sz w:val="30"/>
          <w:szCs w:val="30"/>
        </w:rPr>
        <w:t>3</w:t>
      </w:r>
      <w:r w:rsidR="00123755">
        <w:rPr>
          <w:rFonts w:ascii="Angsana New" w:hAnsi="Angsana New"/>
          <w:sz w:val="30"/>
          <w:szCs w:val="30"/>
          <w:lang w:val="en-US"/>
        </w:rPr>
        <w:t>1</w:t>
      </w:r>
      <w:r w:rsidRPr="00E6478B">
        <w:rPr>
          <w:rFonts w:ascii="Angsana New" w:hAnsi="Angsana New"/>
          <w:sz w:val="30"/>
          <w:szCs w:val="30"/>
          <w:cs/>
        </w:rPr>
        <w:t xml:space="preserve"> </w:t>
      </w:r>
      <w:r w:rsidR="00123755">
        <w:rPr>
          <w:rFonts w:ascii="Angsana New" w:hAnsi="Angsana New" w:hint="cs"/>
          <w:sz w:val="30"/>
          <w:szCs w:val="30"/>
          <w:cs/>
        </w:rPr>
        <w:t>ธันวาคม</w:t>
      </w:r>
      <w:r w:rsidRPr="00E6478B">
        <w:rPr>
          <w:rFonts w:ascii="Angsana New" w:hAnsi="Angsana New"/>
          <w:sz w:val="30"/>
          <w:szCs w:val="30"/>
          <w:cs/>
        </w:rPr>
        <w:t xml:space="preserve"> </w:t>
      </w:r>
      <w:r w:rsidR="00632D79">
        <w:rPr>
          <w:rFonts w:ascii="Angsana New" w:hAnsi="Angsana New"/>
          <w:sz w:val="30"/>
          <w:szCs w:val="30"/>
        </w:rPr>
        <w:t>2565</w:t>
      </w:r>
      <w:r w:rsidRPr="00E6478B">
        <w:rPr>
          <w:rFonts w:ascii="Angsana New" w:hAnsi="Angsana New"/>
          <w:sz w:val="30"/>
          <w:szCs w:val="30"/>
          <w:cs/>
        </w:rPr>
        <w:t xml:space="preserve"> และ </w:t>
      </w:r>
      <w:r w:rsidR="00632D79">
        <w:rPr>
          <w:rFonts w:ascii="Angsana New" w:hAnsi="Angsana New"/>
          <w:sz w:val="30"/>
          <w:szCs w:val="30"/>
        </w:rPr>
        <w:t>2564</w:t>
      </w:r>
      <w:r w:rsidRPr="00E6478B">
        <w:rPr>
          <w:rFonts w:ascii="Angsana New" w:hAnsi="Angsana New"/>
          <w:sz w:val="30"/>
          <w:szCs w:val="30"/>
          <w:cs/>
        </w:rPr>
        <w:t xml:space="preserve"> บริษัทฯ มีรายการเปลี่ยนแปลงสินทรัพย์สิทธิการใช้ สรุปได้ดังนี้</w:t>
      </w:r>
    </w:p>
    <w:tbl>
      <w:tblPr>
        <w:tblW w:w="92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E6478B" w:rsidRPr="00494247" w14:paraId="3E2FE5E9" w14:textId="77777777" w:rsidTr="0067606A">
        <w:tc>
          <w:tcPr>
            <w:tcW w:w="5040" w:type="dxa"/>
          </w:tcPr>
          <w:p w14:paraId="581C72A3" w14:textId="77777777" w:rsidR="00E6478B" w:rsidRPr="00494247" w:rsidRDefault="00E6478B" w:rsidP="002D4D6E">
            <w:pPr>
              <w:spacing w:line="240" w:lineRule="auto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5666BB65" w14:textId="77777777" w:rsidR="00E6478B" w:rsidRPr="00494247" w:rsidRDefault="00E6478B" w:rsidP="002D4D6E">
            <w:pPr>
              <w:spacing w:line="240" w:lineRule="auto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123755" w:rsidRPr="00494247" w14:paraId="092B47EE" w14:textId="77777777" w:rsidTr="0067606A">
        <w:tc>
          <w:tcPr>
            <w:tcW w:w="5040" w:type="dxa"/>
          </w:tcPr>
          <w:p w14:paraId="4E93FBC7" w14:textId="2F894BB6" w:rsidR="00123755" w:rsidRPr="00494247" w:rsidRDefault="00123755" w:rsidP="002D4D6E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1E2EDCDC" w14:textId="70D93613" w:rsidR="00123755" w:rsidRPr="00907B44" w:rsidRDefault="002D4D6E" w:rsidP="002D4D6E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30"/>
                <w:szCs w:val="30"/>
              </w:rPr>
            </w:pPr>
            <w:r w:rsidRPr="00907B44">
              <w:rPr>
                <w:color w:val="000000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6DB960D" w14:textId="77777777" w:rsidR="00123755" w:rsidRPr="00D044B5" w:rsidRDefault="00123755" w:rsidP="002D4D6E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3118380E" w14:textId="657028E2" w:rsidR="00123755" w:rsidRPr="00D044B5" w:rsidRDefault="002D4D6E" w:rsidP="002D4D6E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30"/>
                <w:szCs w:val="30"/>
              </w:rPr>
            </w:pPr>
            <w:r w:rsidRPr="002D4D6E">
              <w:rPr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8F2559" w:rsidRPr="00494247" w14:paraId="6F91EA28" w14:textId="77777777" w:rsidTr="0067606A">
        <w:trPr>
          <w:trHeight w:val="203"/>
        </w:trPr>
        <w:tc>
          <w:tcPr>
            <w:tcW w:w="5040" w:type="dxa"/>
          </w:tcPr>
          <w:p w14:paraId="5C733CF1" w14:textId="5EFDF425" w:rsidR="008F2559" w:rsidRPr="00494247" w:rsidRDefault="00625EF3" w:rsidP="002D4D6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1987" w:type="dxa"/>
            <w:shd w:val="clear" w:color="auto" w:fill="auto"/>
          </w:tcPr>
          <w:p w14:paraId="4BF5CE54" w14:textId="5C6E9812" w:rsidR="008F2559" w:rsidRPr="00F4526A" w:rsidRDefault="008F2559" w:rsidP="002D4D6E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FF9521F" w14:textId="77777777" w:rsidR="008F2559" w:rsidRPr="00494247" w:rsidRDefault="008F2559" w:rsidP="002D4D6E">
            <w:pPr>
              <w:tabs>
                <w:tab w:val="decimal" w:pos="14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0AD02E6E" w14:textId="0CDB8449" w:rsidR="008F2559" w:rsidRPr="00494247" w:rsidRDefault="008F2559" w:rsidP="002D4D6E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57CFC" w:rsidRPr="00494247" w14:paraId="02826501" w14:textId="77777777" w:rsidTr="0067606A">
        <w:trPr>
          <w:trHeight w:val="203"/>
        </w:trPr>
        <w:tc>
          <w:tcPr>
            <w:tcW w:w="5040" w:type="dxa"/>
          </w:tcPr>
          <w:p w14:paraId="4BD0E336" w14:textId="5C02707A" w:rsidR="00057CFC" w:rsidRPr="00494247" w:rsidRDefault="00057CFC" w:rsidP="00057CFC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D4D6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2D4D6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987" w:type="dxa"/>
            <w:shd w:val="clear" w:color="auto" w:fill="auto"/>
          </w:tcPr>
          <w:p w14:paraId="27A97100" w14:textId="02F44514" w:rsidR="00057CFC" w:rsidRPr="00F4526A" w:rsidRDefault="00057CFC" w:rsidP="00057CFC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236" w:type="dxa"/>
            <w:vAlign w:val="center"/>
          </w:tcPr>
          <w:p w14:paraId="2A60D36F" w14:textId="77777777" w:rsidR="00057CFC" w:rsidRPr="00494247" w:rsidRDefault="00057CFC" w:rsidP="00057CFC">
            <w:pPr>
              <w:tabs>
                <w:tab w:val="decimal" w:pos="14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5F9C1945" w14:textId="700AC876" w:rsidR="00057CFC" w:rsidRPr="00E50A6D" w:rsidRDefault="00057CFC" w:rsidP="00057CFC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</w:tr>
      <w:tr w:rsidR="00057CFC" w:rsidRPr="00494247" w14:paraId="7880E208" w14:textId="77777777" w:rsidTr="002D4D6E">
        <w:trPr>
          <w:trHeight w:val="203"/>
        </w:trPr>
        <w:tc>
          <w:tcPr>
            <w:tcW w:w="5040" w:type="dxa"/>
          </w:tcPr>
          <w:p w14:paraId="098A879C" w14:textId="565C7A2A" w:rsidR="00057CFC" w:rsidRPr="002D4D6E" w:rsidRDefault="00057CFC" w:rsidP="00057CFC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2D4D6E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7" w:type="dxa"/>
            <w:shd w:val="clear" w:color="auto" w:fill="auto"/>
          </w:tcPr>
          <w:p w14:paraId="2281115D" w14:textId="68B9398C" w:rsidR="00057CFC" w:rsidRPr="00A74F80" w:rsidRDefault="00057CFC" w:rsidP="00057CFC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2,424,650.93</w:t>
            </w:r>
          </w:p>
        </w:tc>
        <w:tc>
          <w:tcPr>
            <w:tcW w:w="236" w:type="dxa"/>
            <w:vAlign w:val="center"/>
          </w:tcPr>
          <w:p w14:paraId="4C83DE46" w14:textId="77777777" w:rsidR="00057CFC" w:rsidRPr="00494247" w:rsidRDefault="00057CFC" w:rsidP="00057CFC">
            <w:pPr>
              <w:tabs>
                <w:tab w:val="decimal" w:pos="14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79F2F3D3" w14:textId="24E1A92C" w:rsidR="00057CFC" w:rsidRPr="008F2559" w:rsidRDefault="00057CFC" w:rsidP="00057CFC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2,424,650.93</w:t>
            </w:r>
          </w:p>
        </w:tc>
      </w:tr>
      <w:tr w:rsidR="00057CFC" w:rsidRPr="00494247" w14:paraId="2C92F0A2" w14:textId="77777777" w:rsidTr="002D4D6E">
        <w:trPr>
          <w:trHeight w:val="203"/>
        </w:trPr>
        <w:tc>
          <w:tcPr>
            <w:tcW w:w="5040" w:type="dxa"/>
          </w:tcPr>
          <w:p w14:paraId="6FA9E827" w14:textId="34C77513" w:rsidR="00057CFC" w:rsidRPr="002D4D6E" w:rsidRDefault="00057CFC" w:rsidP="00057CFC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2D4D6E">
              <w:rPr>
                <w:rFonts w:ascii="Angsana New" w:hAnsi="Angsana New"/>
                <w:sz w:val="30"/>
                <w:szCs w:val="30"/>
                <w:cs/>
              </w:rPr>
              <w:t>จำหน่าย/โอน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643C114F" w14:textId="0023B363" w:rsidR="00057CFC" w:rsidRPr="00A74F80" w:rsidRDefault="00057CFC" w:rsidP="00057CFC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236" w:type="dxa"/>
            <w:vAlign w:val="center"/>
          </w:tcPr>
          <w:p w14:paraId="6F70E853" w14:textId="77777777" w:rsidR="00057CFC" w:rsidRPr="00494247" w:rsidRDefault="00057CFC" w:rsidP="00057CFC">
            <w:pPr>
              <w:tabs>
                <w:tab w:val="decimal" w:pos="14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598DB62E" w14:textId="74A58B7E" w:rsidR="00057CFC" w:rsidRPr="008F2559" w:rsidRDefault="00057CFC" w:rsidP="00057CFC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</w:tr>
      <w:tr w:rsidR="00057CFC" w:rsidRPr="00494247" w14:paraId="56AE69A1" w14:textId="77777777" w:rsidTr="002D4D6E">
        <w:trPr>
          <w:trHeight w:val="203"/>
        </w:trPr>
        <w:tc>
          <w:tcPr>
            <w:tcW w:w="5040" w:type="dxa"/>
          </w:tcPr>
          <w:p w14:paraId="0F9AC0FC" w14:textId="2EEE61BB" w:rsidR="00057CFC" w:rsidRPr="002D4D6E" w:rsidRDefault="00057CFC" w:rsidP="00057CFC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2D4D6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D4D6E">
              <w:rPr>
                <w:rFonts w:ascii="Angsana New" w:hAnsi="Angsana New"/>
                <w:sz w:val="30"/>
                <w:szCs w:val="30"/>
              </w:rPr>
              <w:t>31</w:t>
            </w:r>
            <w:r w:rsidRPr="002D4D6E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2D4D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3EEA2F3B" w14:textId="0DE55943" w:rsidR="00057CFC" w:rsidRPr="00A74F80" w:rsidRDefault="00057CFC" w:rsidP="00057CFC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2,424,650.93</w:t>
            </w:r>
          </w:p>
        </w:tc>
        <w:tc>
          <w:tcPr>
            <w:tcW w:w="236" w:type="dxa"/>
            <w:vAlign w:val="center"/>
          </w:tcPr>
          <w:p w14:paraId="3922C04D" w14:textId="77777777" w:rsidR="00057CFC" w:rsidRPr="00494247" w:rsidRDefault="00057CFC" w:rsidP="00057CFC">
            <w:pPr>
              <w:tabs>
                <w:tab w:val="decimal" w:pos="14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vAlign w:val="bottom"/>
          </w:tcPr>
          <w:p w14:paraId="053829F6" w14:textId="329E2433" w:rsidR="00057CFC" w:rsidRPr="008F2559" w:rsidRDefault="00057CFC" w:rsidP="00057CFC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2,424,650.93</w:t>
            </w:r>
          </w:p>
        </w:tc>
      </w:tr>
      <w:tr w:rsidR="00057CFC" w:rsidRPr="00494247" w14:paraId="72FDB56B" w14:textId="77777777" w:rsidTr="005724C3">
        <w:trPr>
          <w:trHeight w:val="203"/>
        </w:trPr>
        <w:tc>
          <w:tcPr>
            <w:tcW w:w="5040" w:type="dxa"/>
          </w:tcPr>
          <w:p w14:paraId="2AB8FA99" w14:textId="40985975" w:rsidR="00057CFC" w:rsidRPr="002D4D6E" w:rsidRDefault="00057CFC" w:rsidP="00057CFC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2D4D6E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7" w:type="dxa"/>
            <w:shd w:val="clear" w:color="auto" w:fill="auto"/>
          </w:tcPr>
          <w:p w14:paraId="1572918E" w14:textId="77DF8F97" w:rsidR="00057CFC" w:rsidRPr="00A74F80" w:rsidRDefault="00057CFC" w:rsidP="00057CFC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405,626.73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46C37C" w14:textId="77777777" w:rsidR="00057CFC" w:rsidRPr="00494247" w:rsidRDefault="00057CFC" w:rsidP="00057CFC">
            <w:pPr>
              <w:tabs>
                <w:tab w:val="decimal" w:pos="14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0C65027" w14:textId="5694969B" w:rsidR="00057CFC" w:rsidRPr="008F2559" w:rsidRDefault="00057CFC" w:rsidP="00057CFC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405,626.73</w:t>
            </w:r>
          </w:p>
        </w:tc>
      </w:tr>
      <w:tr w:rsidR="00057CFC" w:rsidRPr="00494247" w14:paraId="5C46F71E" w14:textId="77777777" w:rsidTr="005724C3">
        <w:trPr>
          <w:trHeight w:val="203"/>
        </w:trPr>
        <w:tc>
          <w:tcPr>
            <w:tcW w:w="5040" w:type="dxa"/>
          </w:tcPr>
          <w:p w14:paraId="3DA45E6E" w14:textId="2FACA19D" w:rsidR="00057CFC" w:rsidRPr="002D4D6E" w:rsidRDefault="00057CFC" w:rsidP="00057CFC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2D4D6E">
              <w:rPr>
                <w:rFonts w:ascii="Angsana New" w:hAnsi="Angsana New"/>
                <w:sz w:val="30"/>
                <w:szCs w:val="30"/>
                <w:cs/>
              </w:rPr>
              <w:t>จำหน่าย/โอน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65C77EF2" w14:textId="1D6290CD" w:rsidR="00057CFC" w:rsidRPr="00A74F80" w:rsidRDefault="00057CFC" w:rsidP="00057CFC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15DF3B7" w14:textId="77777777" w:rsidR="00057CFC" w:rsidRPr="00494247" w:rsidRDefault="00057CFC" w:rsidP="00057CFC">
            <w:pPr>
              <w:tabs>
                <w:tab w:val="decimal" w:pos="14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B793C" w14:textId="6959CFCD" w:rsidR="00057CFC" w:rsidRPr="008F2559" w:rsidRDefault="00057CFC" w:rsidP="00057CFC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</w:tr>
      <w:tr w:rsidR="00057CFC" w:rsidRPr="00494247" w14:paraId="29E6AC6A" w14:textId="77777777" w:rsidTr="005724C3">
        <w:trPr>
          <w:trHeight w:val="203"/>
        </w:trPr>
        <w:tc>
          <w:tcPr>
            <w:tcW w:w="5040" w:type="dxa"/>
          </w:tcPr>
          <w:p w14:paraId="3CD73861" w14:textId="3FA28C94" w:rsidR="00057CFC" w:rsidRPr="002D4D6E" w:rsidRDefault="00057CFC" w:rsidP="00057CFC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2D4D6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D4D6E">
              <w:rPr>
                <w:rFonts w:ascii="Angsana New" w:hAnsi="Angsana New"/>
                <w:sz w:val="30"/>
                <w:szCs w:val="30"/>
              </w:rPr>
              <w:t>31</w:t>
            </w:r>
            <w:r w:rsidRPr="002D4D6E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2D4D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AACC5" w14:textId="3585E8AE" w:rsidR="00057CFC" w:rsidRPr="00A74F80" w:rsidRDefault="00057CFC" w:rsidP="00057CFC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2,830,277.66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3E2B8A3" w14:textId="77777777" w:rsidR="00057CFC" w:rsidRPr="00494247" w:rsidRDefault="00057CFC" w:rsidP="00057CFC">
            <w:pPr>
              <w:tabs>
                <w:tab w:val="decimal" w:pos="14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23275" w14:textId="6D3C22B1" w:rsidR="00057CFC" w:rsidRPr="008F2559" w:rsidRDefault="00057CFC" w:rsidP="00057CFC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2,830,277.66</w:t>
            </w:r>
          </w:p>
        </w:tc>
      </w:tr>
      <w:tr w:rsidR="00057CFC" w:rsidRPr="00494247" w14:paraId="458AD8F4" w14:textId="77777777" w:rsidTr="005724C3">
        <w:trPr>
          <w:trHeight w:val="203"/>
        </w:trPr>
        <w:tc>
          <w:tcPr>
            <w:tcW w:w="5040" w:type="dxa"/>
          </w:tcPr>
          <w:p w14:paraId="024490CE" w14:textId="7310BB58" w:rsidR="00057CFC" w:rsidRPr="00816665" w:rsidRDefault="00057CFC" w:rsidP="00057CF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D4D6E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1B73D9FF" w14:textId="77777777" w:rsidR="00057CFC" w:rsidRPr="00A74F80" w:rsidRDefault="00057CFC" w:rsidP="00057CFC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67ED717" w14:textId="77777777" w:rsidR="00057CFC" w:rsidRPr="00494247" w:rsidRDefault="00057CFC" w:rsidP="00057CFC">
            <w:pPr>
              <w:tabs>
                <w:tab w:val="decimal" w:pos="14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E7AD4" w14:textId="77777777" w:rsidR="00057CFC" w:rsidRPr="008F2559" w:rsidRDefault="00057CFC" w:rsidP="00057CFC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57CFC" w:rsidRPr="00494247" w14:paraId="71970B56" w14:textId="77777777" w:rsidTr="005724C3">
        <w:trPr>
          <w:trHeight w:val="203"/>
        </w:trPr>
        <w:tc>
          <w:tcPr>
            <w:tcW w:w="5040" w:type="dxa"/>
            <w:vAlign w:val="bottom"/>
          </w:tcPr>
          <w:p w14:paraId="25B5EF18" w14:textId="12C746CF" w:rsidR="00057CFC" w:rsidRPr="002D4D6E" w:rsidRDefault="00057CFC" w:rsidP="00057CFC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2D4D6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D4D6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D4D6E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2D4D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987" w:type="dxa"/>
            <w:shd w:val="clear" w:color="auto" w:fill="auto"/>
          </w:tcPr>
          <w:p w14:paraId="4FA2440F" w14:textId="370BC515" w:rsidR="00057CFC" w:rsidRPr="00A74F80" w:rsidRDefault="00057CFC" w:rsidP="00057CFC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F19D336" w14:textId="77777777" w:rsidR="00057CFC" w:rsidRPr="00494247" w:rsidRDefault="00057CFC" w:rsidP="00057CFC">
            <w:pPr>
              <w:tabs>
                <w:tab w:val="decimal" w:pos="14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3CC87757" w14:textId="599475F1" w:rsidR="00057CFC" w:rsidRPr="008F2559" w:rsidRDefault="00057CFC" w:rsidP="00057CFC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</w:tr>
      <w:tr w:rsidR="00057CFC" w:rsidRPr="00494247" w14:paraId="2098C960" w14:textId="77777777" w:rsidTr="005724C3">
        <w:trPr>
          <w:trHeight w:val="203"/>
        </w:trPr>
        <w:tc>
          <w:tcPr>
            <w:tcW w:w="5040" w:type="dxa"/>
            <w:vAlign w:val="bottom"/>
          </w:tcPr>
          <w:p w14:paraId="72F2CF2E" w14:textId="57F6158E" w:rsidR="00057CFC" w:rsidRPr="002D4D6E" w:rsidRDefault="00057CFC" w:rsidP="00057CFC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2D4D6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987" w:type="dxa"/>
            <w:shd w:val="clear" w:color="auto" w:fill="auto"/>
          </w:tcPr>
          <w:p w14:paraId="68030AB9" w14:textId="2F7D8B0C" w:rsidR="00057CFC" w:rsidRPr="00A74F80" w:rsidRDefault="00057CFC" w:rsidP="00057CFC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537,331.07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7BF5484" w14:textId="77777777" w:rsidR="00057CFC" w:rsidRPr="00494247" w:rsidRDefault="00057CFC" w:rsidP="00057CFC">
            <w:pPr>
              <w:tabs>
                <w:tab w:val="decimal" w:pos="14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621A28B6" w14:textId="7E4C25CB" w:rsidR="00057CFC" w:rsidRPr="008F2559" w:rsidRDefault="00057CFC" w:rsidP="00057CFC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537,331.07</w:t>
            </w:r>
          </w:p>
        </w:tc>
      </w:tr>
      <w:tr w:rsidR="00057CFC" w:rsidRPr="00494247" w14:paraId="5CFE61F1" w14:textId="77777777" w:rsidTr="005724C3">
        <w:trPr>
          <w:trHeight w:val="203"/>
        </w:trPr>
        <w:tc>
          <w:tcPr>
            <w:tcW w:w="5040" w:type="dxa"/>
            <w:vAlign w:val="bottom"/>
          </w:tcPr>
          <w:p w14:paraId="2BCBD6BE" w14:textId="16A5CCEB" w:rsidR="00057CFC" w:rsidRPr="002D4D6E" w:rsidRDefault="00057CFC" w:rsidP="00057CFC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2D4D6E">
              <w:rPr>
                <w:rFonts w:ascii="Angsana New" w:hAnsi="Angsana New"/>
                <w:sz w:val="30"/>
                <w:szCs w:val="30"/>
                <w:cs/>
              </w:rPr>
              <w:t>จำหน่าย/โอน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45F9F118" w14:textId="4A52E62A" w:rsidR="00057CFC" w:rsidRPr="00A74F80" w:rsidRDefault="00057CFC" w:rsidP="00057CFC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A2F6CB" w14:textId="77777777" w:rsidR="00057CFC" w:rsidRPr="00494247" w:rsidRDefault="00057CFC" w:rsidP="00057CFC">
            <w:pPr>
              <w:tabs>
                <w:tab w:val="decimal" w:pos="14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291C1" w14:textId="6954B831" w:rsidR="00057CFC" w:rsidRPr="008F2559" w:rsidRDefault="00057CFC" w:rsidP="00057CFC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</w:tr>
      <w:tr w:rsidR="00057CFC" w:rsidRPr="00494247" w14:paraId="71707BE7" w14:textId="77777777" w:rsidTr="005724C3">
        <w:trPr>
          <w:trHeight w:val="203"/>
        </w:trPr>
        <w:tc>
          <w:tcPr>
            <w:tcW w:w="5040" w:type="dxa"/>
            <w:vAlign w:val="bottom"/>
          </w:tcPr>
          <w:p w14:paraId="5D820B5E" w14:textId="0D03FD77" w:rsidR="00057CFC" w:rsidRPr="002D4D6E" w:rsidRDefault="00057CFC" w:rsidP="00057CFC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2D4D6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D4D6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4D6E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2D4D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60FAEE03" w14:textId="722B0EF5" w:rsidR="00057CFC" w:rsidRPr="00A74F80" w:rsidRDefault="00057CFC" w:rsidP="00057CFC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537,331.07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589D344" w14:textId="77777777" w:rsidR="00057CFC" w:rsidRPr="00494247" w:rsidRDefault="00057CFC" w:rsidP="00057CFC">
            <w:pPr>
              <w:tabs>
                <w:tab w:val="decimal" w:pos="14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A99F0" w14:textId="78E9C111" w:rsidR="00057CFC" w:rsidRPr="008F2559" w:rsidRDefault="00057CFC" w:rsidP="00057CFC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537,331.07</w:t>
            </w:r>
          </w:p>
        </w:tc>
      </w:tr>
      <w:tr w:rsidR="00057CFC" w:rsidRPr="00494247" w14:paraId="3865BFBE" w14:textId="77777777" w:rsidTr="005724C3">
        <w:trPr>
          <w:trHeight w:val="203"/>
        </w:trPr>
        <w:tc>
          <w:tcPr>
            <w:tcW w:w="5040" w:type="dxa"/>
            <w:vAlign w:val="bottom"/>
          </w:tcPr>
          <w:p w14:paraId="36747B46" w14:textId="7D599625" w:rsidR="00057CFC" w:rsidRPr="002D4D6E" w:rsidRDefault="00057CFC" w:rsidP="00057CFC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2D4D6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987" w:type="dxa"/>
            <w:shd w:val="clear" w:color="auto" w:fill="auto"/>
          </w:tcPr>
          <w:p w14:paraId="2DA9F93C" w14:textId="3AA090F4" w:rsidR="00057CFC" w:rsidRPr="00A74F80" w:rsidRDefault="00057CFC" w:rsidP="00057CFC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875,487.18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CCB2D3D" w14:textId="77777777" w:rsidR="00057CFC" w:rsidRPr="00494247" w:rsidRDefault="00057CFC" w:rsidP="00057CFC">
            <w:pPr>
              <w:tabs>
                <w:tab w:val="decimal" w:pos="14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49937113" w14:textId="3CE5AA25" w:rsidR="00057CFC" w:rsidRPr="008F2559" w:rsidRDefault="00057CFC" w:rsidP="00057CFC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875,487.18</w:t>
            </w:r>
          </w:p>
        </w:tc>
      </w:tr>
      <w:tr w:rsidR="00057CFC" w:rsidRPr="00494247" w14:paraId="62AA72C0" w14:textId="77777777" w:rsidTr="005724C3">
        <w:trPr>
          <w:trHeight w:val="203"/>
        </w:trPr>
        <w:tc>
          <w:tcPr>
            <w:tcW w:w="5040" w:type="dxa"/>
            <w:vAlign w:val="bottom"/>
          </w:tcPr>
          <w:p w14:paraId="676447B3" w14:textId="70E20C30" w:rsidR="00057CFC" w:rsidRPr="002D4D6E" w:rsidRDefault="00057CFC" w:rsidP="00057CFC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2D4D6E">
              <w:rPr>
                <w:rFonts w:ascii="Angsana New" w:hAnsi="Angsana New"/>
                <w:sz w:val="30"/>
                <w:szCs w:val="30"/>
                <w:cs/>
              </w:rPr>
              <w:t>จำหน่าย/โอน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0D1F7DB7" w14:textId="51BD2E8C" w:rsidR="00057CFC" w:rsidRPr="00A74F80" w:rsidRDefault="00057CFC" w:rsidP="00057CFC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26873D" w14:textId="77777777" w:rsidR="00057CFC" w:rsidRPr="00494247" w:rsidRDefault="00057CFC" w:rsidP="00057CFC">
            <w:pPr>
              <w:tabs>
                <w:tab w:val="decimal" w:pos="14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ED3A7" w14:textId="61AF9A48" w:rsidR="00057CFC" w:rsidRPr="008F2559" w:rsidRDefault="00057CFC" w:rsidP="00057CFC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</w:tr>
      <w:tr w:rsidR="00057CFC" w:rsidRPr="00494247" w14:paraId="633A3F22" w14:textId="77777777" w:rsidTr="005724C3">
        <w:trPr>
          <w:trHeight w:val="203"/>
        </w:trPr>
        <w:tc>
          <w:tcPr>
            <w:tcW w:w="5040" w:type="dxa"/>
            <w:vAlign w:val="bottom"/>
          </w:tcPr>
          <w:p w14:paraId="5F699148" w14:textId="6AB33168" w:rsidR="00057CFC" w:rsidRPr="002D4D6E" w:rsidRDefault="00057CFC" w:rsidP="00057CFC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2D4D6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D4D6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4D6E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2D4D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760A8" w14:textId="28BEABCD" w:rsidR="00057CFC" w:rsidRPr="00F4526A" w:rsidRDefault="00057CFC" w:rsidP="00057CFC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1,412,818.25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043F449" w14:textId="77777777" w:rsidR="00057CFC" w:rsidRPr="00494247" w:rsidRDefault="00057CFC" w:rsidP="00057CFC">
            <w:pPr>
              <w:tabs>
                <w:tab w:val="decimal" w:pos="14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FF53AF" w14:textId="35D1A3AD" w:rsidR="00057CFC" w:rsidRPr="00494247" w:rsidRDefault="00057CFC" w:rsidP="00057CFC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1,412,818.25</w:t>
            </w:r>
          </w:p>
        </w:tc>
      </w:tr>
      <w:tr w:rsidR="00057CFC" w:rsidRPr="00494247" w14:paraId="797C3C71" w14:textId="77777777" w:rsidTr="005724C3">
        <w:trPr>
          <w:trHeight w:val="203"/>
        </w:trPr>
        <w:tc>
          <w:tcPr>
            <w:tcW w:w="5040" w:type="dxa"/>
            <w:vAlign w:val="bottom"/>
          </w:tcPr>
          <w:p w14:paraId="1FB98E7E" w14:textId="55F4EC66" w:rsidR="00057CFC" w:rsidRPr="002D4D6E" w:rsidRDefault="00057CFC" w:rsidP="00057CF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4D6E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2C9C4613" w14:textId="77777777" w:rsidR="00057CFC" w:rsidRPr="00F4526A" w:rsidRDefault="00057CFC" w:rsidP="00057CFC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23919A1" w14:textId="77777777" w:rsidR="00057CFC" w:rsidRPr="00494247" w:rsidRDefault="00057CFC" w:rsidP="00057CFC">
            <w:pPr>
              <w:tabs>
                <w:tab w:val="decimal" w:pos="14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8D6FB" w14:textId="77777777" w:rsidR="00057CFC" w:rsidRPr="00494247" w:rsidRDefault="00057CFC" w:rsidP="00057CFC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57CFC" w:rsidRPr="00494247" w14:paraId="6501DF17" w14:textId="77777777" w:rsidTr="005724C3">
        <w:trPr>
          <w:trHeight w:val="203"/>
        </w:trPr>
        <w:tc>
          <w:tcPr>
            <w:tcW w:w="5040" w:type="dxa"/>
          </w:tcPr>
          <w:p w14:paraId="4C94EC6B" w14:textId="2D9232B6" w:rsidR="00057CFC" w:rsidRPr="002D4D6E" w:rsidRDefault="00057CFC" w:rsidP="00057CFC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2D4D6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2D4D6E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987" w:type="dxa"/>
            <w:tcBorders>
              <w:bottom w:val="double" w:sz="4" w:space="0" w:color="auto"/>
            </w:tcBorders>
            <w:shd w:val="clear" w:color="auto" w:fill="auto"/>
          </w:tcPr>
          <w:p w14:paraId="083EA263" w14:textId="4680F346" w:rsidR="00057CFC" w:rsidRPr="00F4526A" w:rsidRDefault="00057CFC" w:rsidP="00057CFC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1,417,459.41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5E85773" w14:textId="77777777" w:rsidR="00057CFC" w:rsidRPr="00494247" w:rsidRDefault="00057CFC" w:rsidP="00057CFC">
            <w:pPr>
              <w:tabs>
                <w:tab w:val="decimal" w:pos="14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6FCC6B" w14:textId="5C018C96" w:rsidR="00057CFC" w:rsidRPr="00D3269C" w:rsidRDefault="00057CFC" w:rsidP="00057CFC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1,417,459.41</w:t>
            </w:r>
          </w:p>
        </w:tc>
      </w:tr>
      <w:tr w:rsidR="00057CFC" w:rsidRPr="00494247" w14:paraId="5469E0B8" w14:textId="77777777" w:rsidTr="005724C3">
        <w:trPr>
          <w:trHeight w:val="181"/>
        </w:trPr>
        <w:tc>
          <w:tcPr>
            <w:tcW w:w="5040" w:type="dxa"/>
          </w:tcPr>
          <w:p w14:paraId="13D8545E" w14:textId="44BAB5CB" w:rsidR="00057CFC" w:rsidRPr="002D4D6E" w:rsidRDefault="00057CFC" w:rsidP="00057CFC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2D4D6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2D4D6E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98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D2959E9" w14:textId="427B2D42" w:rsidR="00057CFC" w:rsidRPr="00D3269C" w:rsidRDefault="00057CFC" w:rsidP="00057CFC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1,887,319.86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66B2F96" w14:textId="77777777" w:rsidR="00057CFC" w:rsidRPr="00494247" w:rsidRDefault="00057CFC" w:rsidP="00057CFC">
            <w:pPr>
              <w:tabs>
                <w:tab w:val="decimal" w:pos="14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0D75B8" w14:textId="0A8423DB" w:rsidR="00057CFC" w:rsidRPr="00494247" w:rsidRDefault="00057CFC" w:rsidP="00057CFC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1,887,319.86</w:t>
            </w:r>
          </w:p>
        </w:tc>
      </w:tr>
      <w:tr w:rsidR="00057CFC" w:rsidRPr="00494247" w14:paraId="50FB4DF6" w14:textId="77777777" w:rsidTr="005724C3">
        <w:trPr>
          <w:trHeight w:val="181"/>
        </w:trPr>
        <w:tc>
          <w:tcPr>
            <w:tcW w:w="5040" w:type="dxa"/>
          </w:tcPr>
          <w:p w14:paraId="45923D43" w14:textId="4D07056A" w:rsidR="00057CFC" w:rsidRPr="002D4D6E" w:rsidRDefault="00057CFC" w:rsidP="00057CF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4D6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ค่าเสื่อมราคาสำหรับปี  </w:t>
            </w:r>
            <w:r w:rsidRPr="002D4D6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987" w:type="dxa"/>
            <w:tcBorders>
              <w:top w:val="double" w:sz="4" w:space="0" w:color="auto"/>
            </w:tcBorders>
            <w:shd w:val="clear" w:color="auto" w:fill="auto"/>
          </w:tcPr>
          <w:p w14:paraId="16451F17" w14:textId="77777777" w:rsidR="00057CFC" w:rsidRPr="00D3269C" w:rsidRDefault="00057CFC" w:rsidP="00057CFC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4C67079" w14:textId="77777777" w:rsidR="00057CFC" w:rsidRPr="00494247" w:rsidRDefault="00057CFC" w:rsidP="00057CFC">
            <w:pPr>
              <w:tabs>
                <w:tab w:val="decimal" w:pos="14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D5B7DB" w14:textId="0A604B19" w:rsidR="00057CFC" w:rsidRPr="00494247" w:rsidRDefault="00057CFC" w:rsidP="00057CFC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875,487.18</w:t>
            </w:r>
          </w:p>
        </w:tc>
      </w:tr>
      <w:tr w:rsidR="00057CFC" w:rsidRPr="00494247" w14:paraId="5CD04D33" w14:textId="77777777" w:rsidTr="005724C3">
        <w:trPr>
          <w:trHeight w:val="149"/>
        </w:trPr>
        <w:tc>
          <w:tcPr>
            <w:tcW w:w="5040" w:type="dxa"/>
          </w:tcPr>
          <w:p w14:paraId="7CDEDA9E" w14:textId="629CC8B4" w:rsidR="00057CFC" w:rsidRPr="00D3269C" w:rsidRDefault="00057CFC" w:rsidP="00057CF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D4D6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ค่าเสื่อมราคาสำหรับปี  </w:t>
            </w:r>
            <w:r w:rsidRPr="002D4D6E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987" w:type="dxa"/>
            <w:shd w:val="clear" w:color="auto" w:fill="auto"/>
          </w:tcPr>
          <w:p w14:paraId="0C75CF32" w14:textId="2CD9AA18" w:rsidR="00057CFC" w:rsidRPr="00D3269C" w:rsidRDefault="00057CFC" w:rsidP="00057CFC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E9A64F1" w14:textId="77777777" w:rsidR="00057CFC" w:rsidRPr="00D3269C" w:rsidRDefault="00057CFC" w:rsidP="00057CFC">
            <w:pPr>
              <w:tabs>
                <w:tab w:val="decimal" w:pos="145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41F38BC" w14:textId="2B2DBCF3" w:rsidR="00057CFC" w:rsidRPr="00D3269C" w:rsidRDefault="00057CFC" w:rsidP="00057CFC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537,331.07</w:t>
            </w:r>
          </w:p>
        </w:tc>
      </w:tr>
    </w:tbl>
    <w:p w14:paraId="443B92C8" w14:textId="5BF96403" w:rsidR="00A40680" w:rsidRPr="00DB1E68" w:rsidRDefault="008F2559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8F2559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สินทรัพย์ไม่มีตัวตน</w:t>
      </w:r>
    </w:p>
    <w:p w14:paraId="3C7ADD19" w14:textId="7D9EF602" w:rsidR="00A40680" w:rsidRPr="00816665" w:rsidRDefault="008A088C" w:rsidP="00A40680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A088C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 w:rsidRPr="008A088C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  <w:lang w:val="en-US"/>
        </w:rPr>
        <w:t>2565</w:t>
      </w:r>
      <w:r w:rsidRPr="008A088C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2564</w:t>
      </w:r>
      <w:r w:rsidRPr="008A088C">
        <w:rPr>
          <w:rFonts w:ascii="Angsana New" w:hAnsi="Angsana New"/>
          <w:sz w:val="30"/>
          <w:szCs w:val="30"/>
          <w:cs/>
        </w:rPr>
        <w:t xml:space="preserve"> บริษัทฯ มีรายการเปลี่ยนแปลงสินทรัพย์ไม่มีตัวตน สรุปได้ดังนี้</w:t>
      </w:r>
    </w:p>
    <w:tbl>
      <w:tblPr>
        <w:tblW w:w="88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72"/>
        <w:gridCol w:w="1602"/>
        <w:gridCol w:w="236"/>
        <w:gridCol w:w="1564"/>
      </w:tblGrid>
      <w:tr w:rsidR="00A40680" w:rsidRPr="00494247" w14:paraId="00B5AEB7" w14:textId="77777777" w:rsidTr="00F368E6">
        <w:tc>
          <w:tcPr>
            <w:tcW w:w="5472" w:type="dxa"/>
          </w:tcPr>
          <w:p w14:paraId="5080D329" w14:textId="77777777" w:rsidR="00A40680" w:rsidRPr="00494247" w:rsidRDefault="00A40680" w:rsidP="00413A0C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02" w:type="dxa"/>
            <w:gridSpan w:val="3"/>
          </w:tcPr>
          <w:p w14:paraId="7931A5E1" w14:textId="77777777" w:rsidR="00A40680" w:rsidRPr="00494247" w:rsidRDefault="00A40680" w:rsidP="00413A0C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A40680" w:rsidRPr="00494247" w14:paraId="214580EE" w14:textId="77777777" w:rsidTr="00F368E6">
        <w:tc>
          <w:tcPr>
            <w:tcW w:w="5472" w:type="dxa"/>
          </w:tcPr>
          <w:p w14:paraId="54FC4D43" w14:textId="77777777" w:rsidR="00A40680" w:rsidRPr="00494247" w:rsidRDefault="00A40680" w:rsidP="00413A0C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14:paraId="6E2CF8AD" w14:textId="4152AF26" w:rsidR="00A40680" w:rsidRPr="00D044B5" w:rsidRDefault="008A088C" w:rsidP="00413A0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8A088C">
              <w:rPr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E4CFB62" w14:textId="77777777" w:rsidR="00A40680" w:rsidRPr="00D044B5" w:rsidRDefault="00A40680" w:rsidP="00413A0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7A54C639" w14:textId="5A669C3F" w:rsidR="00A40680" w:rsidRPr="00D044B5" w:rsidRDefault="008A088C" w:rsidP="00413A0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8A088C">
              <w:rPr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8F2559" w:rsidRPr="00494247" w14:paraId="5A481EBC" w14:textId="77777777" w:rsidTr="00F368E6">
        <w:trPr>
          <w:trHeight w:val="203"/>
        </w:trPr>
        <w:tc>
          <w:tcPr>
            <w:tcW w:w="5472" w:type="dxa"/>
          </w:tcPr>
          <w:p w14:paraId="026FE6A2" w14:textId="258D6BEE" w:rsidR="008F2559" w:rsidRPr="00494247" w:rsidRDefault="008A088C" w:rsidP="008F255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A088C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1602" w:type="dxa"/>
            <w:shd w:val="clear" w:color="auto" w:fill="auto"/>
          </w:tcPr>
          <w:p w14:paraId="19EF82DC" w14:textId="1906F895" w:rsidR="008F2559" w:rsidRPr="00F4526A" w:rsidRDefault="008F2559" w:rsidP="008F255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147BF9A2" w14:textId="77777777" w:rsidR="008F2559" w:rsidRPr="00494247" w:rsidRDefault="008F2559" w:rsidP="008F255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73247FCF" w14:textId="1C1627F1" w:rsidR="008F2559" w:rsidRPr="00494247" w:rsidRDefault="008F2559" w:rsidP="008F255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D26A0" w:rsidRPr="00494247" w14:paraId="1E90F82B" w14:textId="77777777" w:rsidTr="00F368E6">
        <w:trPr>
          <w:trHeight w:val="203"/>
        </w:trPr>
        <w:tc>
          <w:tcPr>
            <w:tcW w:w="5472" w:type="dxa"/>
            <w:vAlign w:val="bottom"/>
          </w:tcPr>
          <w:p w14:paraId="1BCFF9ED" w14:textId="01290E3F" w:rsidR="008D26A0" w:rsidRPr="00A835D3" w:rsidRDefault="008D26A0" w:rsidP="008D26A0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835D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A835D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14B3B498" w14:textId="2121D72F" w:rsidR="008D26A0" w:rsidRPr="00F4526A" w:rsidRDefault="008D26A0" w:rsidP="000B3C2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10,601,056.29</w:t>
            </w:r>
          </w:p>
        </w:tc>
        <w:tc>
          <w:tcPr>
            <w:tcW w:w="236" w:type="dxa"/>
            <w:vAlign w:val="bottom"/>
          </w:tcPr>
          <w:p w14:paraId="4D23E73C" w14:textId="77777777" w:rsidR="008D26A0" w:rsidRPr="00494247" w:rsidRDefault="008D26A0" w:rsidP="000B3C2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756AD597" w14:textId="2A48E8B0" w:rsidR="008D26A0" w:rsidRPr="00E50A6D" w:rsidRDefault="008D26A0" w:rsidP="000B3C2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54A97">
              <w:rPr>
                <w:rFonts w:ascii="Angsana New" w:hAnsi="Angsana New"/>
                <w:color w:val="000000"/>
                <w:sz w:val="30"/>
                <w:szCs w:val="30"/>
              </w:rPr>
              <w:t>10,601,056.29</w:t>
            </w:r>
          </w:p>
        </w:tc>
      </w:tr>
      <w:tr w:rsidR="008D26A0" w:rsidRPr="00494247" w14:paraId="0E36389D" w14:textId="77777777" w:rsidTr="00F368E6">
        <w:trPr>
          <w:trHeight w:val="203"/>
        </w:trPr>
        <w:tc>
          <w:tcPr>
            <w:tcW w:w="5472" w:type="dxa"/>
            <w:vAlign w:val="bottom"/>
          </w:tcPr>
          <w:p w14:paraId="3A8D5C45" w14:textId="0E782E49" w:rsidR="008D26A0" w:rsidRPr="00A835D3" w:rsidRDefault="008D26A0" w:rsidP="008D26A0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5C1983F4" w14:textId="4A136DC5" w:rsidR="008D26A0" w:rsidRPr="00F4526A" w:rsidRDefault="008D26A0" w:rsidP="000B3C2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1,399,267.00</w:t>
            </w:r>
          </w:p>
        </w:tc>
        <w:tc>
          <w:tcPr>
            <w:tcW w:w="236" w:type="dxa"/>
            <w:vAlign w:val="bottom"/>
          </w:tcPr>
          <w:p w14:paraId="59E80D04" w14:textId="77777777" w:rsidR="008D26A0" w:rsidRPr="00494247" w:rsidRDefault="008D26A0" w:rsidP="000B3C2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36484971" w14:textId="6667037E" w:rsidR="008D26A0" w:rsidRPr="00494247" w:rsidRDefault="008D26A0" w:rsidP="000B3C2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1,399,267.00</w:t>
            </w:r>
          </w:p>
        </w:tc>
      </w:tr>
      <w:tr w:rsidR="008D26A0" w:rsidRPr="00494247" w14:paraId="6A5B47A7" w14:textId="77777777" w:rsidTr="00F368E6">
        <w:trPr>
          <w:trHeight w:val="203"/>
        </w:trPr>
        <w:tc>
          <w:tcPr>
            <w:tcW w:w="5472" w:type="dxa"/>
            <w:vAlign w:val="bottom"/>
          </w:tcPr>
          <w:p w14:paraId="51269A3A" w14:textId="5BBDCF49" w:rsidR="008D26A0" w:rsidRPr="00A835D3" w:rsidRDefault="008D26A0" w:rsidP="008D26A0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>จำหน่าย/โอน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78FF1" w14:textId="18FDEC51" w:rsidR="008D26A0" w:rsidRPr="00F4526A" w:rsidRDefault="008D26A0" w:rsidP="000B3C2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236" w:type="dxa"/>
            <w:vAlign w:val="bottom"/>
          </w:tcPr>
          <w:p w14:paraId="4459E778" w14:textId="77777777" w:rsidR="008D26A0" w:rsidRPr="00494247" w:rsidRDefault="008D26A0" w:rsidP="000B3C2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4811B50B" w14:textId="605F9659" w:rsidR="008D26A0" w:rsidRPr="00D3269C" w:rsidRDefault="008D26A0" w:rsidP="000B3C2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</w:tr>
      <w:tr w:rsidR="008D26A0" w:rsidRPr="00494247" w14:paraId="22486A07" w14:textId="77777777" w:rsidTr="00F368E6">
        <w:trPr>
          <w:trHeight w:val="203"/>
        </w:trPr>
        <w:tc>
          <w:tcPr>
            <w:tcW w:w="5472" w:type="dxa"/>
            <w:vAlign w:val="bottom"/>
          </w:tcPr>
          <w:p w14:paraId="56F686AE" w14:textId="2387116A" w:rsidR="008D26A0" w:rsidRPr="00A835D3" w:rsidRDefault="008D26A0" w:rsidP="008D26A0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835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835D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994D5" w14:textId="4E17B3A4" w:rsidR="008D26A0" w:rsidRDefault="008D26A0" w:rsidP="000B3C2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12,000,323.29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EF7E22" w14:textId="77777777" w:rsidR="008D26A0" w:rsidRPr="00494247" w:rsidRDefault="008D26A0" w:rsidP="000B3C2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C68E27" w14:textId="7E537636" w:rsidR="008D26A0" w:rsidRPr="008F2559" w:rsidRDefault="008D26A0" w:rsidP="000B3C2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A97">
              <w:rPr>
                <w:rFonts w:ascii="Angsana New" w:hAnsi="Angsana New"/>
                <w:color w:val="000000"/>
                <w:sz w:val="30"/>
                <w:szCs w:val="30"/>
              </w:rPr>
              <w:t>12,000,323.29</w:t>
            </w:r>
          </w:p>
        </w:tc>
      </w:tr>
      <w:tr w:rsidR="008D26A0" w:rsidRPr="00494247" w14:paraId="322DECF2" w14:textId="77777777" w:rsidTr="00F368E6">
        <w:trPr>
          <w:trHeight w:val="203"/>
        </w:trPr>
        <w:tc>
          <w:tcPr>
            <w:tcW w:w="5472" w:type="dxa"/>
            <w:vAlign w:val="bottom"/>
          </w:tcPr>
          <w:p w14:paraId="08E4CC4A" w14:textId="151FA966" w:rsidR="008D26A0" w:rsidRPr="00A835D3" w:rsidRDefault="008D26A0" w:rsidP="008D26A0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4C7DDC47" w14:textId="62EAFB70" w:rsidR="008D26A0" w:rsidRDefault="008D26A0" w:rsidP="000B3C2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306,270.00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78737F" w14:textId="77777777" w:rsidR="008D26A0" w:rsidRPr="00494247" w:rsidRDefault="008D26A0" w:rsidP="000B3C2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0EF3987F" w14:textId="6BBCE169" w:rsidR="008D26A0" w:rsidRPr="008F2559" w:rsidRDefault="008D26A0" w:rsidP="000B3C2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306,270.00</w:t>
            </w:r>
          </w:p>
        </w:tc>
      </w:tr>
      <w:tr w:rsidR="008D26A0" w:rsidRPr="00494247" w14:paraId="6E2527BC" w14:textId="77777777" w:rsidTr="00F368E6">
        <w:trPr>
          <w:trHeight w:val="203"/>
        </w:trPr>
        <w:tc>
          <w:tcPr>
            <w:tcW w:w="5472" w:type="dxa"/>
            <w:vAlign w:val="bottom"/>
          </w:tcPr>
          <w:p w14:paraId="220FADB4" w14:textId="7AB27096" w:rsidR="008D26A0" w:rsidRPr="00A835D3" w:rsidRDefault="008D26A0" w:rsidP="008D26A0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>จำหน่าย/โอน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78B56" w14:textId="48205E4C" w:rsidR="008D26A0" w:rsidRDefault="008D26A0" w:rsidP="000B3C2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F93DE1" w14:textId="77777777" w:rsidR="008D26A0" w:rsidRPr="00494247" w:rsidRDefault="008D26A0" w:rsidP="000B3C2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7C033" w14:textId="1CCE6BD8" w:rsidR="008D26A0" w:rsidRPr="008F2559" w:rsidRDefault="008D26A0" w:rsidP="000B3C2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</w:tr>
      <w:tr w:rsidR="008D26A0" w:rsidRPr="00494247" w14:paraId="79B45729" w14:textId="77777777" w:rsidTr="00F368E6">
        <w:trPr>
          <w:trHeight w:val="203"/>
        </w:trPr>
        <w:tc>
          <w:tcPr>
            <w:tcW w:w="5472" w:type="dxa"/>
            <w:vAlign w:val="bottom"/>
          </w:tcPr>
          <w:p w14:paraId="22A8F245" w14:textId="4FE9801E" w:rsidR="008D26A0" w:rsidRPr="00A835D3" w:rsidRDefault="008D26A0" w:rsidP="008D26A0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835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835D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6310F1" w14:textId="360BF5F7" w:rsidR="008D26A0" w:rsidRDefault="008D26A0" w:rsidP="000B3C2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12,306,593.29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8DB927" w14:textId="77777777" w:rsidR="008D26A0" w:rsidRPr="00494247" w:rsidRDefault="008D26A0" w:rsidP="000B3C2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04F193" w14:textId="03E7DCED" w:rsidR="008D26A0" w:rsidRPr="008F2559" w:rsidRDefault="008D26A0" w:rsidP="000B3C2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A97">
              <w:rPr>
                <w:rFonts w:ascii="Angsana New" w:hAnsi="Angsana New"/>
                <w:color w:val="000000"/>
                <w:sz w:val="30"/>
                <w:szCs w:val="30"/>
              </w:rPr>
              <w:t>12,306,593.29</w:t>
            </w:r>
          </w:p>
        </w:tc>
      </w:tr>
      <w:tr w:rsidR="008D26A0" w:rsidRPr="00494247" w14:paraId="22EEDDEF" w14:textId="77777777" w:rsidTr="00F368E6">
        <w:trPr>
          <w:trHeight w:val="203"/>
        </w:trPr>
        <w:tc>
          <w:tcPr>
            <w:tcW w:w="5472" w:type="dxa"/>
          </w:tcPr>
          <w:p w14:paraId="2AB8A310" w14:textId="79CB304E" w:rsidR="008D26A0" w:rsidRPr="00816665" w:rsidRDefault="008D26A0" w:rsidP="008D26A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A088C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ค่าตัดจำหน่ายสะสม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46845" w14:textId="77777777" w:rsidR="008D26A0" w:rsidRDefault="008D26A0" w:rsidP="000B3C2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30CF2C" w14:textId="77777777" w:rsidR="008D26A0" w:rsidRPr="00494247" w:rsidRDefault="008D26A0" w:rsidP="000B3C2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895FD" w14:textId="77777777" w:rsidR="008D26A0" w:rsidRPr="008F2559" w:rsidRDefault="008D26A0" w:rsidP="000B3C2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D26A0" w:rsidRPr="00494247" w14:paraId="6C48F1FA" w14:textId="77777777" w:rsidTr="00F368E6">
        <w:trPr>
          <w:trHeight w:val="203"/>
        </w:trPr>
        <w:tc>
          <w:tcPr>
            <w:tcW w:w="5472" w:type="dxa"/>
            <w:vAlign w:val="bottom"/>
          </w:tcPr>
          <w:p w14:paraId="1ACE2AD7" w14:textId="2753B49C" w:rsidR="008D26A0" w:rsidRPr="00A835D3" w:rsidRDefault="008D26A0" w:rsidP="008D26A0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835D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A835D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724E433C" w14:textId="71131B8E" w:rsidR="008D26A0" w:rsidRDefault="008D26A0" w:rsidP="000B3C2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4,128,175.30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76396D" w14:textId="77777777" w:rsidR="008D26A0" w:rsidRPr="00494247" w:rsidRDefault="008D26A0" w:rsidP="000B3C2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3585E257" w14:textId="0514FDEA" w:rsidR="008D26A0" w:rsidRPr="008F2559" w:rsidRDefault="008D26A0" w:rsidP="000B3C2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4,128,175.30</w:t>
            </w:r>
          </w:p>
        </w:tc>
      </w:tr>
      <w:tr w:rsidR="008D26A0" w:rsidRPr="00494247" w14:paraId="13BDF9EB" w14:textId="77777777" w:rsidTr="00F368E6">
        <w:trPr>
          <w:trHeight w:val="203"/>
        </w:trPr>
        <w:tc>
          <w:tcPr>
            <w:tcW w:w="5472" w:type="dxa"/>
            <w:vAlign w:val="bottom"/>
          </w:tcPr>
          <w:p w14:paraId="71D8B81F" w14:textId="1B60DD16" w:rsidR="008D26A0" w:rsidRPr="00A835D3" w:rsidRDefault="008D26A0" w:rsidP="008D26A0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221C8316" w14:textId="115DC012" w:rsidR="008D26A0" w:rsidRDefault="008D26A0" w:rsidP="000B3C2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1,153,639.87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DDA65A" w14:textId="77777777" w:rsidR="008D26A0" w:rsidRPr="00494247" w:rsidRDefault="008D26A0" w:rsidP="000B3C2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6443AFD9" w14:textId="549E1FA5" w:rsidR="008D26A0" w:rsidRPr="008F2559" w:rsidRDefault="008D26A0" w:rsidP="000B3C2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1,153,639.87</w:t>
            </w:r>
          </w:p>
        </w:tc>
      </w:tr>
      <w:tr w:rsidR="008D26A0" w:rsidRPr="00494247" w14:paraId="36A46333" w14:textId="77777777" w:rsidTr="00F368E6">
        <w:trPr>
          <w:trHeight w:val="203"/>
        </w:trPr>
        <w:tc>
          <w:tcPr>
            <w:tcW w:w="5472" w:type="dxa"/>
            <w:vAlign w:val="bottom"/>
          </w:tcPr>
          <w:p w14:paraId="2274C04D" w14:textId="6E0E6503" w:rsidR="008D26A0" w:rsidRPr="00A835D3" w:rsidRDefault="008D26A0" w:rsidP="008D26A0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>จำหน่าย/โอน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1FC19" w14:textId="5130E41E" w:rsidR="008D26A0" w:rsidRDefault="008D26A0" w:rsidP="000B3C2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3138C8" w14:textId="77777777" w:rsidR="008D26A0" w:rsidRPr="00494247" w:rsidRDefault="008D26A0" w:rsidP="000B3C2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C0122" w14:textId="5BAC314F" w:rsidR="008D26A0" w:rsidRPr="008F2559" w:rsidRDefault="008D26A0" w:rsidP="000B3C2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</w:tr>
      <w:tr w:rsidR="008D26A0" w:rsidRPr="00494247" w14:paraId="0CCA83DF" w14:textId="77777777" w:rsidTr="00F368E6">
        <w:trPr>
          <w:trHeight w:val="203"/>
        </w:trPr>
        <w:tc>
          <w:tcPr>
            <w:tcW w:w="5472" w:type="dxa"/>
            <w:vAlign w:val="bottom"/>
          </w:tcPr>
          <w:p w14:paraId="50C4F742" w14:textId="7F538408" w:rsidR="008D26A0" w:rsidRPr="00A835D3" w:rsidRDefault="008D26A0" w:rsidP="008D26A0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835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835D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E82B5" w14:textId="77EC7871" w:rsidR="008D26A0" w:rsidRDefault="008D26A0" w:rsidP="000B3C2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5,281,815.17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F935FD" w14:textId="77777777" w:rsidR="008D26A0" w:rsidRPr="00494247" w:rsidRDefault="008D26A0" w:rsidP="000B3C2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91BC2" w14:textId="45D57199" w:rsidR="008D26A0" w:rsidRPr="008F2559" w:rsidRDefault="008D26A0" w:rsidP="000B3C2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5,281,815.17</w:t>
            </w:r>
          </w:p>
        </w:tc>
      </w:tr>
      <w:tr w:rsidR="008D26A0" w:rsidRPr="00494247" w14:paraId="6EB27157" w14:textId="77777777" w:rsidTr="00F368E6">
        <w:trPr>
          <w:trHeight w:val="203"/>
        </w:trPr>
        <w:tc>
          <w:tcPr>
            <w:tcW w:w="5472" w:type="dxa"/>
            <w:vAlign w:val="bottom"/>
          </w:tcPr>
          <w:p w14:paraId="082C54ED" w14:textId="52DFA382" w:rsidR="008D26A0" w:rsidRPr="00A835D3" w:rsidRDefault="008D26A0" w:rsidP="008D26A0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27C2AB3E" w14:textId="2873DFD0" w:rsidR="008D26A0" w:rsidRDefault="008D26A0" w:rsidP="000B3C2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1,211,034.22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302444" w14:textId="77777777" w:rsidR="008D26A0" w:rsidRPr="00494247" w:rsidRDefault="008D26A0" w:rsidP="000B3C2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3BEC2E21" w14:textId="005DF141" w:rsidR="008D26A0" w:rsidRPr="008F2559" w:rsidRDefault="008D26A0" w:rsidP="000B3C2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1,211,034.22</w:t>
            </w:r>
          </w:p>
        </w:tc>
      </w:tr>
      <w:tr w:rsidR="008D26A0" w:rsidRPr="00494247" w14:paraId="22C8BFD7" w14:textId="77777777" w:rsidTr="00F368E6">
        <w:trPr>
          <w:trHeight w:val="203"/>
        </w:trPr>
        <w:tc>
          <w:tcPr>
            <w:tcW w:w="5472" w:type="dxa"/>
            <w:vAlign w:val="bottom"/>
          </w:tcPr>
          <w:p w14:paraId="7D591E45" w14:textId="6890A311" w:rsidR="008D26A0" w:rsidRPr="00A835D3" w:rsidRDefault="008D26A0" w:rsidP="008D26A0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>จำหน่าย/โอน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B3D44" w14:textId="2EFCF10E" w:rsidR="008D26A0" w:rsidRDefault="008D26A0" w:rsidP="000B3C2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9A51D1" w14:textId="77777777" w:rsidR="008D26A0" w:rsidRPr="00494247" w:rsidRDefault="008D26A0" w:rsidP="000B3C2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178EC" w14:textId="38B86088" w:rsidR="008D26A0" w:rsidRPr="008F2559" w:rsidRDefault="008D26A0" w:rsidP="000B3C2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</w:tr>
      <w:tr w:rsidR="008D26A0" w:rsidRPr="00494247" w14:paraId="6C4F6DB0" w14:textId="77777777" w:rsidTr="00F368E6">
        <w:trPr>
          <w:trHeight w:val="203"/>
        </w:trPr>
        <w:tc>
          <w:tcPr>
            <w:tcW w:w="5472" w:type="dxa"/>
            <w:vAlign w:val="bottom"/>
          </w:tcPr>
          <w:p w14:paraId="10FFCAAC" w14:textId="3530F4A5" w:rsidR="008D26A0" w:rsidRPr="00A835D3" w:rsidRDefault="008D26A0" w:rsidP="008D26A0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835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835D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0EDE49" w14:textId="145C1D59" w:rsidR="008D26A0" w:rsidRDefault="008D26A0" w:rsidP="000B3C2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6,492,849.39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725A08" w14:textId="77777777" w:rsidR="008D26A0" w:rsidRPr="00494247" w:rsidRDefault="008D26A0" w:rsidP="000B3C2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F4B1A2" w14:textId="2CDE8DF0" w:rsidR="008D26A0" w:rsidRPr="008F2559" w:rsidRDefault="008D26A0" w:rsidP="000B3C2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6,492,849.39</w:t>
            </w:r>
          </w:p>
        </w:tc>
      </w:tr>
      <w:tr w:rsidR="000B3C24" w:rsidRPr="00494247" w14:paraId="43ADA7EE" w14:textId="77777777" w:rsidTr="00F368E6">
        <w:trPr>
          <w:trHeight w:val="203"/>
        </w:trPr>
        <w:tc>
          <w:tcPr>
            <w:tcW w:w="5472" w:type="dxa"/>
            <w:vAlign w:val="bottom"/>
          </w:tcPr>
          <w:p w14:paraId="2F8A551A" w14:textId="1DA5DA3B" w:rsidR="000B3C24" w:rsidRPr="008A088C" w:rsidRDefault="000B3C24" w:rsidP="000B3C2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F9CC3" w14:textId="7E20F2D9" w:rsidR="000B3C24" w:rsidRDefault="000B3C24" w:rsidP="000B3C2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5DDF46" w14:textId="77777777" w:rsidR="000B3C24" w:rsidRPr="00494247" w:rsidRDefault="000B3C24" w:rsidP="000B3C2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B52A0" w14:textId="3E05C345" w:rsidR="000B3C24" w:rsidRPr="008F2559" w:rsidRDefault="000B3C24" w:rsidP="000B3C2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B3C24" w:rsidRPr="00494247" w14:paraId="5BAF8D9D" w14:textId="77777777" w:rsidTr="00F368E6">
        <w:trPr>
          <w:trHeight w:val="203"/>
        </w:trPr>
        <w:tc>
          <w:tcPr>
            <w:tcW w:w="5472" w:type="dxa"/>
            <w:vAlign w:val="bottom"/>
          </w:tcPr>
          <w:p w14:paraId="04529FD7" w14:textId="403D217F" w:rsidR="000B3C24" w:rsidRPr="00A835D3" w:rsidRDefault="000B3C24" w:rsidP="000B3C24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835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835D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CAB4F3" w14:textId="390B66E9" w:rsidR="000B3C24" w:rsidRDefault="000B3C24" w:rsidP="000B3C2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5,813,743.90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8CB0CF" w14:textId="77777777" w:rsidR="000B3C24" w:rsidRPr="00494247" w:rsidRDefault="000B3C24" w:rsidP="000B3C2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67C9A5" w14:textId="5E884B1A" w:rsidR="000B3C24" w:rsidRPr="008F2559" w:rsidRDefault="000B3C24" w:rsidP="000B3C2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5,813,743.90</w:t>
            </w:r>
          </w:p>
        </w:tc>
      </w:tr>
      <w:tr w:rsidR="000B3C24" w:rsidRPr="00494247" w14:paraId="5A845204" w14:textId="77777777" w:rsidTr="00F368E6">
        <w:trPr>
          <w:trHeight w:val="203"/>
        </w:trPr>
        <w:tc>
          <w:tcPr>
            <w:tcW w:w="5472" w:type="dxa"/>
            <w:vAlign w:val="bottom"/>
          </w:tcPr>
          <w:p w14:paraId="7752FB86" w14:textId="63C4F4C1" w:rsidR="000B3C24" w:rsidRPr="00A835D3" w:rsidRDefault="000B3C24" w:rsidP="000B3C24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835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835D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0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88392B" w14:textId="764AA2A9" w:rsidR="000B3C24" w:rsidRDefault="000B3C24" w:rsidP="000B3C2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6,718,508.12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05F945" w14:textId="77777777" w:rsidR="000B3C24" w:rsidRPr="00494247" w:rsidRDefault="000B3C24" w:rsidP="000B3C2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388CF3" w14:textId="00C03678" w:rsidR="000B3C24" w:rsidRPr="008F2559" w:rsidRDefault="000B3C24" w:rsidP="000B3C2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6,718,508.12</w:t>
            </w:r>
          </w:p>
        </w:tc>
      </w:tr>
      <w:tr w:rsidR="008D26A0" w:rsidRPr="00494247" w14:paraId="319EA509" w14:textId="77777777" w:rsidTr="00F368E6">
        <w:trPr>
          <w:trHeight w:val="200"/>
        </w:trPr>
        <w:tc>
          <w:tcPr>
            <w:tcW w:w="5472" w:type="dxa"/>
            <w:vAlign w:val="center"/>
          </w:tcPr>
          <w:p w14:paraId="0FDBD2FD" w14:textId="77777777" w:rsidR="008D26A0" w:rsidRPr="00A835D3" w:rsidRDefault="008D26A0" w:rsidP="008D26A0">
            <w:pPr>
              <w:spacing w:line="240" w:lineRule="auto"/>
              <w:jc w:val="center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6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F39E61C" w14:textId="77777777" w:rsidR="008D26A0" w:rsidRPr="00A835D3" w:rsidRDefault="008D26A0" w:rsidP="000B3C24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3DB4D5" w14:textId="77777777" w:rsidR="008D26A0" w:rsidRPr="00A835D3" w:rsidRDefault="008D26A0" w:rsidP="000B3C24">
            <w:pPr>
              <w:tabs>
                <w:tab w:val="decimal" w:pos="1451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4F488A" w14:textId="77777777" w:rsidR="008D26A0" w:rsidRPr="00A835D3" w:rsidRDefault="008D26A0" w:rsidP="000B3C24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</w:tr>
      <w:tr w:rsidR="008D26A0" w:rsidRPr="00494247" w14:paraId="380CFB4B" w14:textId="77777777" w:rsidTr="00D57060">
        <w:trPr>
          <w:trHeight w:val="203"/>
        </w:trPr>
        <w:tc>
          <w:tcPr>
            <w:tcW w:w="5472" w:type="dxa"/>
            <w:vAlign w:val="bottom"/>
          </w:tcPr>
          <w:p w14:paraId="792203E0" w14:textId="1339D65C" w:rsidR="008D26A0" w:rsidRPr="008A088C" w:rsidRDefault="008D26A0" w:rsidP="008D26A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ค่าตัดจำหน่ายสำหรับปี  </w:t>
            </w:r>
            <w:r w:rsidRPr="00A835D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28FBA0C9" w14:textId="77777777" w:rsidR="008D26A0" w:rsidRDefault="008D26A0" w:rsidP="000B3C2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5414F6" w14:textId="77777777" w:rsidR="008D26A0" w:rsidRPr="00494247" w:rsidRDefault="008D26A0" w:rsidP="000B3C2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2CB50852" w14:textId="50F7C5AB" w:rsidR="008D26A0" w:rsidRPr="008F2559" w:rsidRDefault="008D26A0" w:rsidP="000B3C2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1,211,034.22</w:t>
            </w:r>
          </w:p>
        </w:tc>
      </w:tr>
      <w:tr w:rsidR="008D26A0" w:rsidRPr="00494247" w14:paraId="375CC0AF" w14:textId="77777777" w:rsidTr="00D57060">
        <w:trPr>
          <w:trHeight w:val="203"/>
        </w:trPr>
        <w:tc>
          <w:tcPr>
            <w:tcW w:w="5472" w:type="dxa"/>
            <w:vAlign w:val="bottom"/>
          </w:tcPr>
          <w:p w14:paraId="3A96656E" w14:textId="1D4590C7" w:rsidR="008D26A0" w:rsidRPr="008A088C" w:rsidRDefault="008D26A0" w:rsidP="008D26A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ค่าตัดจำหน่ายสำหรับปี  </w:t>
            </w:r>
            <w:r w:rsidRPr="00A835D3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36BDF33F" w14:textId="77777777" w:rsidR="008D26A0" w:rsidRDefault="008D26A0" w:rsidP="000B3C2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02979E6" w14:textId="77777777" w:rsidR="008D26A0" w:rsidRPr="00494247" w:rsidRDefault="008D26A0" w:rsidP="000B3C2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4236475E" w14:textId="4C670E2E" w:rsidR="008D26A0" w:rsidRPr="008F2559" w:rsidRDefault="008D26A0" w:rsidP="000B3C2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1,153,639.87</w:t>
            </w:r>
          </w:p>
        </w:tc>
      </w:tr>
    </w:tbl>
    <w:p w14:paraId="28495C8E" w14:textId="11DA4DBD" w:rsidR="00E6478B" w:rsidRPr="004D480D" w:rsidRDefault="00E6478B" w:rsidP="008914C5">
      <w:pPr>
        <w:tabs>
          <w:tab w:val="left" w:pos="513"/>
          <w:tab w:val="decimal" w:pos="7920"/>
        </w:tabs>
        <w:spacing w:before="240" w:line="240" w:lineRule="atLeast"/>
        <w:jc w:val="both"/>
        <w:rPr>
          <w:rFonts w:ascii="Angsana New" w:hAnsi="Angsana New"/>
          <w:sz w:val="30"/>
          <w:szCs w:val="30"/>
          <w:lang w:val="en-US"/>
        </w:rPr>
        <w:sectPr w:rsidR="00E6478B" w:rsidRPr="004D480D" w:rsidSect="003F0107">
          <w:footerReference w:type="default" r:id="rId14"/>
          <w:pgSz w:w="11907" w:h="16840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28495E71" w14:textId="09C09F54" w:rsidR="00B03B3F" w:rsidRDefault="00B03B3F">
      <w:pPr>
        <w:numPr>
          <w:ilvl w:val="0"/>
          <w:numId w:val="6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B03B3F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</w:t>
      </w:r>
      <w:r w:rsidR="00BE6074">
        <w:rPr>
          <w:rFonts w:ascii="Angsana New" w:hAnsi="Angsana New" w:hint="cs"/>
          <w:b/>
          <w:bCs/>
          <w:sz w:val="30"/>
          <w:szCs w:val="30"/>
          <w:cs/>
        </w:rPr>
        <w:t>ภาษีเงินได้รอการตัดบัญชี</w:t>
      </w:r>
    </w:p>
    <w:p w14:paraId="28495E72" w14:textId="14BB73B7" w:rsidR="001220AA" w:rsidRPr="001079F3" w:rsidRDefault="001002B4">
      <w:pPr>
        <w:pStyle w:val="ListParagraph"/>
        <w:numPr>
          <w:ilvl w:val="0"/>
          <w:numId w:val="13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Angsana New" w:hAnsi="Angsana New"/>
          <w:sz w:val="30"/>
          <w:szCs w:val="30"/>
        </w:rPr>
      </w:pPr>
      <w:r w:rsidRPr="001002B4">
        <w:rPr>
          <w:rFonts w:ascii="Angsana New" w:hAnsi="Angsana New"/>
          <w:sz w:val="30"/>
          <w:szCs w:val="30"/>
          <w:cs/>
        </w:rPr>
        <w:t xml:space="preserve">ส่วนประกอบของสินทรัพย์ภาษีเงินได้รอการตัดบัญชี ณ วันที่ </w:t>
      </w:r>
      <w:r>
        <w:rPr>
          <w:rFonts w:ascii="Angsana New" w:hAnsi="Angsana New"/>
          <w:sz w:val="30"/>
          <w:szCs w:val="30"/>
        </w:rPr>
        <w:t>31</w:t>
      </w:r>
      <w:r w:rsidRPr="001002B4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2565</w:t>
      </w:r>
      <w:r w:rsidRPr="001002B4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2564</w:t>
      </w:r>
      <w:r w:rsidRPr="001002B4">
        <w:rPr>
          <w:rFonts w:ascii="Angsana New" w:hAnsi="Angsana New"/>
          <w:sz w:val="30"/>
          <w:szCs w:val="30"/>
          <w:cs/>
        </w:rPr>
        <w:t xml:space="preserve"> ประกอบด้วยรายการดังต่อไปนี้</w:t>
      </w:r>
    </w:p>
    <w:tbl>
      <w:tblPr>
        <w:tblW w:w="92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45"/>
        <w:gridCol w:w="1987"/>
      </w:tblGrid>
      <w:tr w:rsidR="00687762" w:rsidRPr="005F6C33" w14:paraId="28495E77" w14:textId="77777777" w:rsidTr="001002B4">
        <w:trPr>
          <w:trHeight w:val="66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95E73" w14:textId="77777777" w:rsidR="00687762" w:rsidRPr="00187E6C" w:rsidRDefault="00687762" w:rsidP="00187E6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495E74" w14:textId="77777777" w:rsidR="00687762" w:rsidRPr="00187E6C" w:rsidRDefault="00687762" w:rsidP="00187E6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495E75" w14:textId="77777777" w:rsidR="00687762" w:rsidRPr="00187E6C" w:rsidRDefault="00687762" w:rsidP="00187E6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495E76" w14:textId="77777777" w:rsidR="00687762" w:rsidRPr="00187E6C" w:rsidRDefault="00687762" w:rsidP="00187E6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E6C">
              <w:rPr>
                <w:rFonts w:ascii="Angsana New" w:hAnsi="Angsana New"/>
                <w:sz w:val="28"/>
                <w:szCs w:val="28"/>
              </w:rPr>
              <w:t>(</w:t>
            </w:r>
            <w:r w:rsidRPr="00187E6C">
              <w:rPr>
                <w:rFonts w:ascii="Angsana New" w:hAnsi="Angsana New"/>
                <w:sz w:val="28"/>
                <w:szCs w:val="28"/>
                <w:cs/>
              </w:rPr>
              <w:t>หน่วย: บาท)</w:t>
            </w:r>
          </w:p>
        </w:tc>
      </w:tr>
      <w:tr w:rsidR="001002B4" w:rsidRPr="005F6C33" w14:paraId="28495E7C" w14:textId="77777777" w:rsidTr="001002B4">
        <w:trPr>
          <w:trHeight w:val="66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8495E78" w14:textId="77777777" w:rsidR="001002B4" w:rsidRPr="00187E6C" w:rsidRDefault="001002B4" w:rsidP="00187E6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495E79" w14:textId="4EED9A66" w:rsidR="001002B4" w:rsidRPr="00187E6C" w:rsidRDefault="001002B4" w:rsidP="00187E6C">
            <w:pPr>
              <w:pStyle w:val="1"/>
              <w:pBdr>
                <w:bottom w:val="none" w:sz="0" w:space="0" w:color="auto"/>
              </w:pBdr>
              <w:jc w:val="center"/>
              <w:rPr>
                <w:sz w:val="28"/>
                <w:szCs w:val="28"/>
                <w:cs/>
              </w:rPr>
            </w:pPr>
            <w:r w:rsidRPr="00187E6C">
              <w:rPr>
                <w:sz w:val="28"/>
                <w:szCs w:val="28"/>
              </w:rPr>
              <w:t>31</w:t>
            </w:r>
            <w:r w:rsidRPr="00187E6C">
              <w:rPr>
                <w:sz w:val="28"/>
                <w:szCs w:val="28"/>
                <w:cs/>
              </w:rPr>
              <w:t xml:space="preserve"> ธันวาคม </w:t>
            </w:r>
            <w:r w:rsidRPr="00187E6C">
              <w:rPr>
                <w:sz w:val="28"/>
                <w:szCs w:val="28"/>
              </w:rPr>
              <w:t>2565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right w:val="nil"/>
            </w:tcBorders>
          </w:tcPr>
          <w:p w14:paraId="28495E7A" w14:textId="77777777" w:rsidR="001002B4" w:rsidRPr="00187E6C" w:rsidRDefault="001002B4" w:rsidP="00187E6C">
            <w:pPr>
              <w:pStyle w:val="1"/>
              <w:pBdr>
                <w:bottom w:val="none" w:sz="0" w:space="0" w:color="auto"/>
              </w:pBd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495E7B" w14:textId="4AB08E81" w:rsidR="001002B4" w:rsidRPr="00187E6C" w:rsidRDefault="001002B4" w:rsidP="00187E6C">
            <w:pPr>
              <w:pStyle w:val="1"/>
              <w:pBdr>
                <w:bottom w:val="none" w:sz="0" w:space="0" w:color="auto"/>
              </w:pBdr>
              <w:jc w:val="center"/>
              <w:rPr>
                <w:sz w:val="28"/>
                <w:szCs w:val="28"/>
                <w:cs/>
              </w:rPr>
            </w:pPr>
            <w:r w:rsidRPr="00187E6C">
              <w:rPr>
                <w:sz w:val="28"/>
                <w:szCs w:val="28"/>
              </w:rPr>
              <w:t>31</w:t>
            </w:r>
            <w:r w:rsidRPr="00187E6C">
              <w:rPr>
                <w:sz w:val="28"/>
                <w:szCs w:val="28"/>
                <w:cs/>
              </w:rPr>
              <w:t xml:space="preserve"> ธันวาคม </w:t>
            </w:r>
            <w:r w:rsidRPr="00187E6C">
              <w:rPr>
                <w:sz w:val="28"/>
                <w:szCs w:val="28"/>
              </w:rPr>
              <w:t>2564</w:t>
            </w:r>
          </w:p>
        </w:tc>
      </w:tr>
      <w:tr w:rsidR="002A5498" w:rsidRPr="005F6C33" w14:paraId="28495E86" w14:textId="77777777" w:rsidTr="005724C3">
        <w:tblPrEx>
          <w:tblLook w:val="04A0" w:firstRow="1" w:lastRow="0" w:firstColumn="1" w:lastColumn="0" w:noHBand="0" w:noVBand="1"/>
        </w:tblPrEx>
        <w:trPr>
          <w:trHeight w:val="66"/>
        </w:trPr>
        <w:tc>
          <w:tcPr>
            <w:tcW w:w="504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495E82" w14:textId="449A3D2C" w:rsidR="002A5498" w:rsidRPr="00187E6C" w:rsidRDefault="001079F3" w:rsidP="00187E6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87E6C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987" w:type="dxa"/>
            <w:shd w:val="clear" w:color="auto" w:fill="auto"/>
          </w:tcPr>
          <w:p w14:paraId="28495E83" w14:textId="5C37653F" w:rsidR="002A5498" w:rsidRPr="00187E6C" w:rsidRDefault="00E74FE2" w:rsidP="00187E6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FE2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E74FE2">
              <w:rPr>
                <w:rFonts w:ascii="Angsana New" w:hAnsi="Angsana New"/>
                <w:sz w:val="28"/>
                <w:szCs w:val="28"/>
              </w:rPr>
              <w:t>,</w:t>
            </w:r>
            <w:r w:rsidRPr="00E74FE2">
              <w:rPr>
                <w:rFonts w:ascii="Angsana New" w:hAnsi="Angsana New"/>
                <w:sz w:val="28"/>
                <w:szCs w:val="28"/>
                <w:cs/>
              </w:rPr>
              <w:t>692</w:t>
            </w:r>
            <w:r w:rsidRPr="00E74FE2">
              <w:rPr>
                <w:rFonts w:ascii="Angsana New" w:hAnsi="Angsana New"/>
                <w:sz w:val="28"/>
                <w:szCs w:val="28"/>
              </w:rPr>
              <w:t>,</w:t>
            </w:r>
            <w:r w:rsidRPr="00E74FE2">
              <w:rPr>
                <w:rFonts w:ascii="Angsana New" w:hAnsi="Angsana New"/>
                <w:sz w:val="28"/>
                <w:szCs w:val="28"/>
                <w:cs/>
              </w:rPr>
              <w:t>196.83</w:t>
            </w:r>
          </w:p>
        </w:tc>
        <w:tc>
          <w:tcPr>
            <w:tcW w:w="245" w:type="dxa"/>
          </w:tcPr>
          <w:p w14:paraId="28495E84" w14:textId="77777777" w:rsidR="002A5498" w:rsidRPr="00187E6C" w:rsidRDefault="002A5498" w:rsidP="00187E6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7" w:type="dxa"/>
            <w:shd w:val="clear" w:color="auto" w:fill="auto"/>
          </w:tcPr>
          <w:p w14:paraId="28495E85" w14:textId="7CFA8FD8" w:rsidR="002A5498" w:rsidRPr="00187E6C" w:rsidRDefault="001079F3" w:rsidP="00187E6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E6C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187E6C">
              <w:rPr>
                <w:rFonts w:ascii="Angsana New" w:hAnsi="Angsana New"/>
                <w:sz w:val="28"/>
                <w:szCs w:val="28"/>
              </w:rPr>
              <w:t>,</w:t>
            </w:r>
            <w:r w:rsidRPr="00187E6C">
              <w:rPr>
                <w:rFonts w:ascii="Angsana New" w:hAnsi="Angsana New"/>
                <w:sz w:val="28"/>
                <w:szCs w:val="28"/>
                <w:cs/>
              </w:rPr>
              <w:t>474</w:t>
            </w:r>
            <w:r w:rsidRPr="00187E6C">
              <w:rPr>
                <w:rFonts w:ascii="Angsana New" w:hAnsi="Angsana New"/>
                <w:sz w:val="28"/>
                <w:szCs w:val="28"/>
              </w:rPr>
              <w:t>,</w:t>
            </w:r>
            <w:r w:rsidRPr="00187E6C">
              <w:rPr>
                <w:rFonts w:ascii="Angsana New" w:hAnsi="Angsana New"/>
                <w:sz w:val="28"/>
                <w:szCs w:val="28"/>
                <w:cs/>
              </w:rPr>
              <w:t>112.62</w:t>
            </w:r>
          </w:p>
        </w:tc>
      </w:tr>
      <w:tr w:rsidR="00687762" w:rsidRPr="005F6C33" w14:paraId="28495E90" w14:textId="77777777" w:rsidTr="005724C3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5040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28495E8C" w14:textId="7703BDA9" w:rsidR="00687762" w:rsidRPr="00187E6C" w:rsidRDefault="001079F3" w:rsidP="00187E6C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87E6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5E8D" w14:textId="00B020E9" w:rsidR="00687762" w:rsidRPr="00187E6C" w:rsidRDefault="00E74FE2" w:rsidP="00187E6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4FE2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E74FE2">
              <w:rPr>
                <w:rFonts w:ascii="Angsana New" w:hAnsi="Angsana New"/>
                <w:sz w:val="28"/>
                <w:szCs w:val="28"/>
              </w:rPr>
              <w:t>,</w:t>
            </w:r>
            <w:r w:rsidRPr="00E74FE2">
              <w:rPr>
                <w:rFonts w:ascii="Angsana New" w:hAnsi="Angsana New"/>
                <w:sz w:val="28"/>
                <w:szCs w:val="28"/>
                <w:cs/>
              </w:rPr>
              <w:t>692</w:t>
            </w:r>
            <w:r w:rsidRPr="00E74FE2">
              <w:rPr>
                <w:rFonts w:ascii="Angsana New" w:hAnsi="Angsana New"/>
                <w:sz w:val="28"/>
                <w:szCs w:val="28"/>
              </w:rPr>
              <w:t>,</w:t>
            </w:r>
            <w:r w:rsidRPr="00E74FE2">
              <w:rPr>
                <w:rFonts w:ascii="Angsana New" w:hAnsi="Angsana New"/>
                <w:sz w:val="28"/>
                <w:szCs w:val="28"/>
                <w:cs/>
              </w:rPr>
              <w:t>196.83</w:t>
            </w:r>
          </w:p>
        </w:tc>
        <w:tc>
          <w:tcPr>
            <w:tcW w:w="245" w:type="dxa"/>
          </w:tcPr>
          <w:p w14:paraId="28495E8E" w14:textId="77777777" w:rsidR="00687762" w:rsidRPr="00187E6C" w:rsidRDefault="00687762" w:rsidP="00187E6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495E8F" w14:textId="75287104" w:rsidR="00687762" w:rsidRPr="00187E6C" w:rsidRDefault="001079F3" w:rsidP="00187E6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87E6C">
              <w:rPr>
                <w:rFonts w:ascii="Angsana New" w:hAnsi="Angsana New"/>
                <w:sz w:val="28"/>
                <w:szCs w:val="28"/>
                <w:cs/>
                <w:lang w:val="en-US"/>
              </w:rPr>
              <w:t>8</w:t>
            </w:r>
            <w:r w:rsidRPr="00187E6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7E6C">
              <w:rPr>
                <w:rFonts w:ascii="Angsana New" w:hAnsi="Angsana New"/>
                <w:sz w:val="28"/>
                <w:szCs w:val="28"/>
                <w:cs/>
                <w:lang w:val="en-US"/>
              </w:rPr>
              <w:t>474</w:t>
            </w:r>
            <w:r w:rsidRPr="00187E6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7E6C">
              <w:rPr>
                <w:rFonts w:ascii="Angsana New" w:hAnsi="Angsana New"/>
                <w:sz w:val="28"/>
                <w:szCs w:val="28"/>
                <w:cs/>
                <w:lang w:val="en-US"/>
              </w:rPr>
              <w:t>112.62</w:t>
            </w:r>
          </w:p>
        </w:tc>
      </w:tr>
    </w:tbl>
    <w:p w14:paraId="4D15AB13" w14:textId="06ED6981" w:rsidR="00701359" w:rsidRPr="00187E6C" w:rsidRDefault="00701359" w:rsidP="00701359">
      <w:pPr>
        <w:pStyle w:val="ListParagraph"/>
        <w:tabs>
          <w:tab w:val="clear" w:pos="907"/>
          <w:tab w:val="left" w:pos="990"/>
        </w:tabs>
        <w:spacing w:before="240" w:line="240" w:lineRule="auto"/>
        <w:ind w:left="990"/>
        <w:rPr>
          <w:rFonts w:ascii="Angsana New" w:hAnsi="Angsana New"/>
          <w:sz w:val="28"/>
          <w:szCs w:val="28"/>
        </w:rPr>
      </w:pPr>
      <w:r w:rsidRPr="00187E6C">
        <w:rPr>
          <w:rFonts w:ascii="Angsana New" w:hAnsi="Angsana New" w:hint="cs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รายการเคลื่อนไหวของสินทรัพย์และหนี้สินภาษีเงินได้รอการตัดบัญชีที่เกิดขึ้นในระหว่างปีมีดังนี้</w:t>
      </w:r>
    </w:p>
    <w:tbl>
      <w:tblPr>
        <w:tblW w:w="9865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344"/>
        <w:gridCol w:w="1600"/>
        <w:gridCol w:w="1656"/>
        <w:gridCol w:w="1609"/>
        <w:gridCol w:w="1656"/>
      </w:tblGrid>
      <w:tr w:rsidR="00F368E6" w:rsidRPr="00187E6C" w14:paraId="06E16E49" w14:textId="77777777" w:rsidTr="00055924">
        <w:tc>
          <w:tcPr>
            <w:tcW w:w="3344" w:type="dxa"/>
          </w:tcPr>
          <w:p w14:paraId="4D597458" w14:textId="77777777" w:rsidR="00F368E6" w:rsidRPr="00187E6C" w:rsidRDefault="00F368E6" w:rsidP="00187E6C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521" w:type="dxa"/>
            <w:gridSpan w:val="4"/>
          </w:tcPr>
          <w:p w14:paraId="3A0903BE" w14:textId="76C2BDC7" w:rsidR="00F368E6" w:rsidRPr="00187E6C" w:rsidRDefault="00F368E6" w:rsidP="00F368E6">
            <w:pPr>
              <w:pStyle w:val="1"/>
              <w:pBdr>
                <w:bottom w:val="single" w:sz="4" w:space="1" w:color="auto"/>
              </w:pBdr>
              <w:rPr>
                <w:color w:val="000000"/>
                <w:szCs w:val="26"/>
              </w:rPr>
            </w:pPr>
            <w:r w:rsidRPr="00187E6C">
              <w:rPr>
                <w:sz w:val="28"/>
                <w:szCs w:val="28"/>
              </w:rPr>
              <w:t>(</w:t>
            </w:r>
            <w:r w:rsidRPr="00187E6C">
              <w:rPr>
                <w:sz w:val="28"/>
                <w:szCs w:val="28"/>
                <w:cs/>
              </w:rPr>
              <w:t>หน่วย: บาท)</w:t>
            </w:r>
          </w:p>
        </w:tc>
      </w:tr>
      <w:tr w:rsidR="00F368E6" w:rsidRPr="00187E6C" w14:paraId="6E4B6427" w14:textId="77777777" w:rsidTr="00961A0E">
        <w:tc>
          <w:tcPr>
            <w:tcW w:w="3344" w:type="dxa"/>
          </w:tcPr>
          <w:p w14:paraId="4ED10B20" w14:textId="77777777" w:rsidR="00F368E6" w:rsidRPr="00187E6C" w:rsidRDefault="00F368E6" w:rsidP="00187E6C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0" w:type="dxa"/>
          </w:tcPr>
          <w:p w14:paraId="44A49BFF" w14:textId="77777777" w:rsidR="00F368E6" w:rsidRPr="00187E6C" w:rsidRDefault="00F368E6" w:rsidP="00F368E6">
            <w:pPr>
              <w:pStyle w:val="1"/>
              <w:pBdr>
                <w:bottom w:val="none" w:sz="0" w:space="0" w:color="auto"/>
              </w:pBdr>
              <w:jc w:val="center"/>
              <w:rPr>
                <w:szCs w:val="26"/>
              </w:rPr>
            </w:pPr>
          </w:p>
        </w:tc>
        <w:tc>
          <w:tcPr>
            <w:tcW w:w="3265" w:type="dxa"/>
            <w:gridSpan w:val="2"/>
          </w:tcPr>
          <w:p w14:paraId="2339CBAA" w14:textId="51CE387F" w:rsidR="00F368E6" w:rsidRPr="00187E6C" w:rsidRDefault="00F368E6" w:rsidP="00F368E6">
            <w:pPr>
              <w:pStyle w:val="1"/>
              <w:pBdr>
                <w:bottom w:val="single" w:sz="4" w:space="1" w:color="auto"/>
              </w:pBdr>
              <w:jc w:val="center"/>
              <w:rPr>
                <w:szCs w:val="26"/>
                <w:cs/>
              </w:rPr>
            </w:pPr>
            <w:r w:rsidRPr="00187E6C">
              <w:rPr>
                <w:szCs w:val="26"/>
                <w:cs/>
              </w:rPr>
              <w:t>บันทึกเป็น</w:t>
            </w:r>
            <w:r>
              <w:rPr>
                <w:rFonts w:hint="cs"/>
                <w:szCs w:val="26"/>
                <w:cs/>
              </w:rPr>
              <w:t>(</w:t>
            </w:r>
            <w:r w:rsidRPr="00187E6C">
              <w:rPr>
                <w:szCs w:val="26"/>
                <w:cs/>
              </w:rPr>
              <w:t>รายจ่าย</w:t>
            </w:r>
            <w:r>
              <w:rPr>
                <w:rFonts w:hint="cs"/>
                <w:szCs w:val="26"/>
                <w:cs/>
              </w:rPr>
              <w:t>)</w:t>
            </w:r>
            <w:r w:rsidRPr="00187E6C">
              <w:rPr>
                <w:szCs w:val="26"/>
                <w:cs/>
              </w:rPr>
              <w:t xml:space="preserve"> / รายได้</w:t>
            </w:r>
            <w:r>
              <w:rPr>
                <w:rFonts w:hint="cs"/>
                <w:szCs w:val="26"/>
                <w:cs/>
              </w:rPr>
              <w:t xml:space="preserve"> </w:t>
            </w:r>
            <w:r w:rsidRPr="00187E6C">
              <w:rPr>
                <w:szCs w:val="26"/>
                <w:cs/>
              </w:rPr>
              <w:t>ใน</w:t>
            </w:r>
          </w:p>
        </w:tc>
        <w:tc>
          <w:tcPr>
            <w:tcW w:w="1656" w:type="dxa"/>
          </w:tcPr>
          <w:p w14:paraId="7B470302" w14:textId="77777777" w:rsidR="00F368E6" w:rsidRPr="00187E6C" w:rsidRDefault="00F368E6" w:rsidP="00F368E6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Cs w:val="26"/>
              </w:rPr>
            </w:pPr>
          </w:p>
        </w:tc>
      </w:tr>
      <w:tr w:rsidR="00701359" w:rsidRPr="00187E6C" w14:paraId="76265071" w14:textId="77777777" w:rsidTr="00F368E6">
        <w:tc>
          <w:tcPr>
            <w:tcW w:w="3344" w:type="dxa"/>
          </w:tcPr>
          <w:p w14:paraId="0BA7A069" w14:textId="77777777" w:rsidR="00701359" w:rsidRPr="00187E6C" w:rsidRDefault="00701359" w:rsidP="00187E6C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0" w:type="dxa"/>
          </w:tcPr>
          <w:p w14:paraId="2A61E750" w14:textId="79E73ED5" w:rsidR="00701359" w:rsidRPr="00187E6C" w:rsidRDefault="00701359" w:rsidP="00187E6C">
            <w:pPr>
              <w:pStyle w:val="1"/>
              <w:pBdr>
                <w:bottom w:val="single" w:sz="4" w:space="1" w:color="auto"/>
              </w:pBdr>
              <w:jc w:val="center"/>
              <w:rPr>
                <w:szCs w:val="26"/>
              </w:rPr>
            </w:pPr>
            <w:r w:rsidRPr="00187E6C">
              <w:rPr>
                <w:szCs w:val="26"/>
              </w:rPr>
              <w:t xml:space="preserve">1 </w:t>
            </w:r>
            <w:r w:rsidRPr="00187E6C">
              <w:rPr>
                <w:szCs w:val="26"/>
                <w:cs/>
              </w:rPr>
              <w:t xml:space="preserve">มกราคม </w:t>
            </w:r>
            <w:r w:rsidRPr="00187E6C">
              <w:rPr>
                <w:szCs w:val="26"/>
              </w:rPr>
              <w:t>256</w:t>
            </w:r>
            <w:r w:rsidR="00EF3C44">
              <w:rPr>
                <w:szCs w:val="26"/>
              </w:rPr>
              <w:t>5</w:t>
            </w:r>
          </w:p>
          <w:p w14:paraId="38C1982A" w14:textId="10CD2DC7" w:rsidR="00701359" w:rsidRPr="00187E6C" w:rsidRDefault="00701359" w:rsidP="00187E6C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</w:p>
        </w:tc>
        <w:tc>
          <w:tcPr>
            <w:tcW w:w="1656" w:type="dxa"/>
          </w:tcPr>
          <w:p w14:paraId="077A0E17" w14:textId="77777777" w:rsidR="00701359" w:rsidRPr="00187E6C" w:rsidRDefault="00701359" w:rsidP="00F368E6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  <w:r w:rsidRPr="00187E6C">
              <w:rPr>
                <w:color w:val="000000"/>
                <w:szCs w:val="26"/>
                <w:cs/>
              </w:rPr>
              <w:t>กำไรหรือขาดทุน</w:t>
            </w:r>
          </w:p>
          <w:p w14:paraId="75F749B0" w14:textId="08F3AE80" w:rsidR="00701359" w:rsidRPr="00187E6C" w:rsidRDefault="00701359" w:rsidP="00F368E6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</w:p>
        </w:tc>
        <w:tc>
          <w:tcPr>
            <w:tcW w:w="1609" w:type="dxa"/>
          </w:tcPr>
          <w:p w14:paraId="3CFB6B79" w14:textId="77777777" w:rsidR="00701359" w:rsidRPr="00187E6C" w:rsidRDefault="00701359" w:rsidP="00F368E6">
            <w:pPr>
              <w:pStyle w:val="1"/>
              <w:pBdr>
                <w:bottom w:val="single" w:sz="4" w:space="1" w:color="auto"/>
              </w:pBdr>
              <w:jc w:val="center"/>
              <w:rPr>
                <w:szCs w:val="26"/>
              </w:rPr>
            </w:pPr>
            <w:r w:rsidRPr="00187E6C">
              <w:rPr>
                <w:szCs w:val="26"/>
                <w:cs/>
              </w:rPr>
              <w:t>กำไรขาดทุน</w:t>
            </w:r>
          </w:p>
          <w:p w14:paraId="2AD2DB40" w14:textId="1456CAB1" w:rsidR="00701359" w:rsidRPr="00187E6C" w:rsidRDefault="00701359" w:rsidP="00F368E6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  <w:r w:rsidRPr="00187E6C">
              <w:rPr>
                <w:szCs w:val="26"/>
                <w:cs/>
              </w:rPr>
              <w:t>เบ็ดเสร็จอื่น</w:t>
            </w:r>
          </w:p>
        </w:tc>
        <w:tc>
          <w:tcPr>
            <w:tcW w:w="1656" w:type="dxa"/>
          </w:tcPr>
          <w:p w14:paraId="419C5898" w14:textId="77777777" w:rsidR="00701359" w:rsidRPr="00187E6C" w:rsidRDefault="00701359" w:rsidP="00187E6C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  <w:r w:rsidRPr="00187E6C">
              <w:rPr>
                <w:color w:val="000000"/>
                <w:szCs w:val="26"/>
              </w:rPr>
              <w:t xml:space="preserve">31 </w:t>
            </w:r>
            <w:r w:rsidRPr="00187E6C">
              <w:rPr>
                <w:color w:val="000000"/>
                <w:szCs w:val="26"/>
                <w:cs/>
              </w:rPr>
              <w:t xml:space="preserve">ธันวาคม </w:t>
            </w:r>
            <w:r w:rsidRPr="00187E6C">
              <w:rPr>
                <w:color w:val="000000"/>
                <w:szCs w:val="26"/>
              </w:rPr>
              <w:t>256</w:t>
            </w:r>
            <w:r w:rsidRPr="00187E6C">
              <w:rPr>
                <w:color w:val="000000"/>
                <w:szCs w:val="26"/>
                <w:cs/>
              </w:rPr>
              <w:t>5</w:t>
            </w:r>
          </w:p>
          <w:p w14:paraId="7631F8E5" w14:textId="707B348F" w:rsidR="00701359" w:rsidRPr="00187E6C" w:rsidRDefault="00701359" w:rsidP="00187E6C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</w:p>
        </w:tc>
      </w:tr>
      <w:tr w:rsidR="00701359" w:rsidRPr="00187E6C" w14:paraId="051969C3" w14:textId="77777777" w:rsidTr="00F368E6">
        <w:tc>
          <w:tcPr>
            <w:tcW w:w="3344" w:type="dxa"/>
          </w:tcPr>
          <w:p w14:paraId="7B1B7CBD" w14:textId="77777777" w:rsidR="00701359" w:rsidRPr="00187E6C" w:rsidRDefault="00701359" w:rsidP="00187E6C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0" w:type="dxa"/>
          </w:tcPr>
          <w:p w14:paraId="688D5977" w14:textId="77777777" w:rsidR="00701359" w:rsidRPr="00187E6C" w:rsidRDefault="00701359" w:rsidP="00187E6C">
            <w:pPr>
              <w:pStyle w:val="1"/>
              <w:pBdr>
                <w:bottom w:val="none" w:sz="0" w:space="0" w:color="auto"/>
              </w:pBdr>
              <w:jc w:val="center"/>
              <w:rPr>
                <w:szCs w:val="26"/>
              </w:rPr>
            </w:pPr>
          </w:p>
        </w:tc>
        <w:tc>
          <w:tcPr>
            <w:tcW w:w="3265" w:type="dxa"/>
            <w:gridSpan w:val="2"/>
          </w:tcPr>
          <w:p w14:paraId="5FF54922" w14:textId="22453084" w:rsidR="00701359" w:rsidRPr="00187E6C" w:rsidRDefault="00701359" w:rsidP="00187E6C">
            <w:pPr>
              <w:pStyle w:val="1"/>
              <w:pBdr>
                <w:bottom w:val="none" w:sz="0" w:space="0" w:color="auto"/>
              </w:pBdr>
              <w:jc w:val="center"/>
              <w:rPr>
                <w:i/>
                <w:iCs/>
                <w:szCs w:val="26"/>
                <w:cs/>
              </w:rPr>
            </w:pPr>
            <w:r w:rsidRPr="00187E6C">
              <w:rPr>
                <w:i/>
                <w:iCs/>
                <w:szCs w:val="26"/>
                <w:cs/>
              </w:rPr>
              <w:t xml:space="preserve">( หมายเหตุ  </w:t>
            </w:r>
            <w:r w:rsidRPr="00187E6C">
              <w:rPr>
                <w:i/>
                <w:iCs/>
                <w:szCs w:val="26"/>
              </w:rPr>
              <w:t>12.2</w:t>
            </w:r>
            <w:r w:rsidRPr="00187E6C">
              <w:rPr>
                <w:i/>
                <w:iCs/>
                <w:szCs w:val="26"/>
                <w:cs/>
              </w:rPr>
              <w:t xml:space="preserve"> )</w:t>
            </w:r>
          </w:p>
        </w:tc>
        <w:tc>
          <w:tcPr>
            <w:tcW w:w="1656" w:type="dxa"/>
          </w:tcPr>
          <w:p w14:paraId="60039935" w14:textId="77777777" w:rsidR="00701359" w:rsidRPr="00187E6C" w:rsidRDefault="00701359" w:rsidP="00187E6C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Cs w:val="26"/>
              </w:rPr>
            </w:pPr>
          </w:p>
        </w:tc>
      </w:tr>
      <w:tr w:rsidR="00701359" w:rsidRPr="00187E6C" w14:paraId="261DCCDC" w14:textId="77777777" w:rsidTr="00F368E6">
        <w:trPr>
          <w:trHeight w:val="203"/>
        </w:trPr>
        <w:tc>
          <w:tcPr>
            <w:tcW w:w="3344" w:type="dxa"/>
            <w:vAlign w:val="center"/>
          </w:tcPr>
          <w:p w14:paraId="36E8E494" w14:textId="045A4307" w:rsidR="00701359" w:rsidRPr="00187E6C" w:rsidRDefault="00701359" w:rsidP="00187E6C">
            <w:pPr>
              <w:spacing w:line="240" w:lineRule="auto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00" w:type="dxa"/>
            <w:shd w:val="clear" w:color="auto" w:fill="auto"/>
          </w:tcPr>
          <w:p w14:paraId="1F95E067" w14:textId="74C850FC" w:rsidR="00701359" w:rsidRPr="00187E6C" w:rsidRDefault="00701359" w:rsidP="00187E6C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53CE92B4" w14:textId="4B116123" w:rsidR="00701359" w:rsidRPr="00187E6C" w:rsidRDefault="00701359" w:rsidP="00187E6C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9" w:type="dxa"/>
            <w:shd w:val="clear" w:color="auto" w:fill="auto"/>
          </w:tcPr>
          <w:p w14:paraId="36DEE194" w14:textId="02CB448C" w:rsidR="00701359" w:rsidRPr="00187E6C" w:rsidRDefault="00701359" w:rsidP="00187E6C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14:paraId="1F80AA9B" w14:textId="15CA0916" w:rsidR="00701359" w:rsidRPr="00187E6C" w:rsidRDefault="00701359" w:rsidP="00187E6C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C20D60" w:rsidRPr="00187E6C" w14:paraId="0E6CBEF5" w14:textId="77777777" w:rsidTr="00F368E6">
        <w:trPr>
          <w:trHeight w:val="203"/>
        </w:trPr>
        <w:tc>
          <w:tcPr>
            <w:tcW w:w="3344" w:type="dxa"/>
            <w:vAlign w:val="center"/>
          </w:tcPr>
          <w:p w14:paraId="6048D183" w14:textId="3D6E3A6A" w:rsidR="00C20D60" w:rsidRPr="00187E6C" w:rsidRDefault="00C20D60" w:rsidP="00C20D60">
            <w:pPr>
              <w:spacing w:line="240" w:lineRule="auto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649A7444" w14:textId="743AAB47" w:rsidR="00C20D60" w:rsidRPr="00187E6C" w:rsidRDefault="00C20D60" w:rsidP="00C20D60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034DF">
              <w:rPr>
                <w:rFonts w:ascii="Angsana New" w:hAnsi="Angsana New"/>
                <w:color w:val="000000"/>
                <w:sz w:val="26"/>
                <w:szCs w:val="26"/>
              </w:rPr>
              <w:t xml:space="preserve">1,447.86 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46B4134" w14:textId="76FA25EF" w:rsidR="00C20D60" w:rsidRPr="00187E6C" w:rsidRDefault="00CC5287" w:rsidP="00C20D60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C5287">
              <w:rPr>
                <w:rFonts w:ascii="Angsana New" w:hAnsi="Angsana New"/>
                <w:color w:val="000000"/>
                <w:sz w:val="26"/>
                <w:szCs w:val="26"/>
                <w:cs/>
              </w:rPr>
              <w:t>(1</w:t>
            </w:r>
            <w:r w:rsidRPr="00CC528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C5287">
              <w:rPr>
                <w:rFonts w:ascii="Angsana New" w:hAnsi="Angsana New"/>
                <w:color w:val="000000"/>
                <w:sz w:val="26"/>
                <w:szCs w:val="26"/>
                <w:cs/>
              </w:rPr>
              <w:t>447.86)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71B11BF7" w14:textId="0D931242" w:rsidR="00C20D60" w:rsidRPr="005B6127" w:rsidRDefault="005B6127" w:rsidP="00C20D60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0.00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28AB5C9" w14:textId="0E92B542" w:rsidR="00C20D60" w:rsidRPr="00187E6C" w:rsidRDefault="00C20D60" w:rsidP="00C20D60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0.00</w:t>
            </w:r>
          </w:p>
        </w:tc>
      </w:tr>
      <w:tr w:rsidR="00C20D60" w:rsidRPr="00187E6C" w14:paraId="7F8F496F" w14:textId="77777777" w:rsidTr="00F368E6">
        <w:trPr>
          <w:trHeight w:val="203"/>
        </w:trPr>
        <w:tc>
          <w:tcPr>
            <w:tcW w:w="3344" w:type="dxa"/>
            <w:vAlign w:val="bottom"/>
          </w:tcPr>
          <w:p w14:paraId="7CE675CC" w14:textId="1FEC8724" w:rsidR="00C20D60" w:rsidRPr="00187E6C" w:rsidRDefault="00C20D60" w:rsidP="00C20D60">
            <w:pPr>
              <w:spacing w:line="240" w:lineRule="auto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ค่าเผื่อการลดมูลค่าสินค้า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3042072D" w14:textId="09C9B0CB" w:rsidR="00C20D60" w:rsidRPr="00187E6C" w:rsidRDefault="00C20D60" w:rsidP="00C20D60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034DF">
              <w:rPr>
                <w:rFonts w:ascii="Angsana New" w:hAnsi="Angsana New"/>
                <w:color w:val="000000"/>
                <w:sz w:val="26"/>
                <w:szCs w:val="26"/>
              </w:rPr>
              <w:t xml:space="preserve">1,419,438.52 </w:t>
            </w:r>
          </w:p>
        </w:tc>
        <w:tc>
          <w:tcPr>
            <w:tcW w:w="1656" w:type="dxa"/>
            <w:shd w:val="clear" w:color="auto" w:fill="auto"/>
          </w:tcPr>
          <w:p w14:paraId="701A0AC2" w14:textId="117ADAFA" w:rsidR="00C20D60" w:rsidRPr="00187E6C" w:rsidRDefault="00A77785" w:rsidP="00C20D60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77785">
              <w:rPr>
                <w:rFonts w:ascii="Angsana New" w:hAnsi="Angsana New"/>
                <w:color w:val="000000"/>
                <w:sz w:val="26"/>
                <w:szCs w:val="26"/>
                <w:cs/>
              </w:rPr>
              <w:t>(382</w:t>
            </w:r>
            <w:r w:rsidRPr="00A7778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77785">
              <w:rPr>
                <w:rFonts w:ascii="Angsana New" w:hAnsi="Angsana New"/>
                <w:color w:val="000000"/>
                <w:sz w:val="26"/>
                <w:szCs w:val="26"/>
                <w:cs/>
              </w:rPr>
              <w:t>015.07)</w:t>
            </w:r>
          </w:p>
        </w:tc>
        <w:tc>
          <w:tcPr>
            <w:tcW w:w="1609" w:type="dxa"/>
            <w:shd w:val="clear" w:color="auto" w:fill="auto"/>
          </w:tcPr>
          <w:p w14:paraId="321BA445" w14:textId="29F69811" w:rsidR="00C20D60" w:rsidRPr="00187E6C" w:rsidRDefault="005B6127" w:rsidP="00C20D60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656" w:type="dxa"/>
            <w:shd w:val="clear" w:color="auto" w:fill="auto"/>
          </w:tcPr>
          <w:p w14:paraId="6979C534" w14:textId="33CC4390" w:rsidR="00C20D60" w:rsidRPr="00187E6C" w:rsidRDefault="008812E7" w:rsidP="00C20D60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812E7">
              <w:rPr>
                <w:rFonts w:ascii="Angsana New" w:hAnsi="Angsana New"/>
                <w:color w:val="000000"/>
                <w:sz w:val="26"/>
                <w:szCs w:val="26"/>
                <w:cs/>
              </w:rPr>
              <w:t>1</w:t>
            </w:r>
            <w:r w:rsidRPr="008812E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8812E7">
              <w:rPr>
                <w:rFonts w:ascii="Angsana New" w:hAnsi="Angsana New"/>
                <w:color w:val="000000"/>
                <w:sz w:val="26"/>
                <w:szCs w:val="26"/>
                <w:cs/>
              </w:rPr>
              <w:t>037</w:t>
            </w:r>
            <w:r w:rsidRPr="008812E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8812E7">
              <w:rPr>
                <w:rFonts w:ascii="Angsana New" w:hAnsi="Angsana New"/>
                <w:color w:val="000000"/>
                <w:sz w:val="26"/>
                <w:szCs w:val="26"/>
                <w:cs/>
              </w:rPr>
              <w:t>423.45</w:t>
            </w:r>
          </w:p>
        </w:tc>
      </w:tr>
      <w:tr w:rsidR="00C20D60" w:rsidRPr="00187E6C" w14:paraId="6390777F" w14:textId="77777777" w:rsidTr="00F368E6">
        <w:trPr>
          <w:trHeight w:val="203"/>
        </w:trPr>
        <w:tc>
          <w:tcPr>
            <w:tcW w:w="3344" w:type="dxa"/>
            <w:vAlign w:val="bottom"/>
          </w:tcPr>
          <w:p w14:paraId="37011698" w14:textId="0CA26DDC" w:rsidR="00C20D60" w:rsidRPr="00187E6C" w:rsidRDefault="00C20D60" w:rsidP="00C20D60">
            <w:pPr>
              <w:spacing w:line="240" w:lineRule="auto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ประมาณการหนี้สินจากการรับคืน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3FCC9505" w14:textId="199001BD" w:rsidR="00C20D60" w:rsidRPr="00187E6C" w:rsidRDefault="00C20D60" w:rsidP="00C20D60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034DF">
              <w:rPr>
                <w:rFonts w:ascii="Angsana New" w:hAnsi="Angsana New"/>
                <w:color w:val="000000"/>
                <w:sz w:val="26"/>
                <w:szCs w:val="26"/>
              </w:rPr>
              <w:t xml:space="preserve">44,273.97 </w:t>
            </w:r>
          </w:p>
        </w:tc>
        <w:tc>
          <w:tcPr>
            <w:tcW w:w="1656" w:type="dxa"/>
            <w:shd w:val="clear" w:color="auto" w:fill="auto"/>
          </w:tcPr>
          <w:p w14:paraId="267DA574" w14:textId="72C6BAAE" w:rsidR="00C20D60" w:rsidRPr="00187E6C" w:rsidRDefault="001639BE" w:rsidP="00C20D60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39BE">
              <w:rPr>
                <w:rFonts w:ascii="Angsana New" w:hAnsi="Angsana New"/>
                <w:color w:val="000000"/>
                <w:sz w:val="26"/>
                <w:szCs w:val="26"/>
                <w:cs/>
              </w:rPr>
              <w:t>(23</w:t>
            </w:r>
            <w:r w:rsidRPr="001639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639BE">
              <w:rPr>
                <w:rFonts w:ascii="Angsana New" w:hAnsi="Angsana New"/>
                <w:color w:val="000000"/>
                <w:sz w:val="26"/>
                <w:szCs w:val="26"/>
                <w:cs/>
              </w:rPr>
              <w:t>765.30)</w:t>
            </w:r>
          </w:p>
        </w:tc>
        <w:tc>
          <w:tcPr>
            <w:tcW w:w="1609" w:type="dxa"/>
            <w:shd w:val="clear" w:color="auto" w:fill="auto"/>
          </w:tcPr>
          <w:p w14:paraId="3D41154E" w14:textId="14E46904" w:rsidR="00C20D60" w:rsidRPr="00187E6C" w:rsidRDefault="005B6127" w:rsidP="00C20D60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656" w:type="dxa"/>
            <w:shd w:val="clear" w:color="auto" w:fill="auto"/>
          </w:tcPr>
          <w:p w14:paraId="04DB13BA" w14:textId="1ABEB299" w:rsidR="00C20D60" w:rsidRPr="00187E6C" w:rsidRDefault="00C20D60" w:rsidP="00C20D60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20,508.67</w:t>
            </w:r>
          </w:p>
        </w:tc>
      </w:tr>
      <w:tr w:rsidR="00C20D60" w:rsidRPr="00187E6C" w14:paraId="67932E2A" w14:textId="77777777" w:rsidTr="00F368E6">
        <w:trPr>
          <w:trHeight w:val="203"/>
        </w:trPr>
        <w:tc>
          <w:tcPr>
            <w:tcW w:w="3344" w:type="dxa"/>
            <w:vAlign w:val="bottom"/>
          </w:tcPr>
          <w:p w14:paraId="3845346E" w14:textId="6D77334F" w:rsidR="00C20D60" w:rsidRPr="00187E6C" w:rsidRDefault="00C20D60" w:rsidP="00C20D60">
            <w:pPr>
              <w:spacing w:line="240" w:lineRule="auto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51F92C03" w14:textId="449F66A8" w:rsidR="00C20D60" w:rsidRPr="00187E6C" w:rsidRDefault="00C20D60" w:rsidP="00C20D60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034DF">
              <w:rPr>
                <w:rFonts w:ascii="Angsana New" w:hAnsi="Angsana New"/>
                <w:color w:val="000000"/>
                <w:sz w:val="26"/>
                <w:szCs w:val="26"/>
              </w:rPr>
              <w:t xml:space="preserve">5,879.94 </w:t>
            </w:r>
          </w:p>
        </w:tc>
        <w:tc>
          <w:tcPr>
            <w:tcW w:w="1656" w:type="dxa"/>
            <w:shd w:val="clear" w:color="auto" w:fill="auto"/>
          </w:tcPr>
          <w:p w14:paraId="5F1A56F0" w14:textId="14BD2F24" w:rsidR="00C20D60" w:rsidRPr="00187E6C" w:rsidRDefault="00E92422" w:rsidP="00C20D60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92422">
              <w:rPr>
                <w:rFonts w:ascii="Angsana New" w:hAnsi="Angsana New"/>
                <w:color w:val="000000"/>
                <w:sz w:val="26"/>
                <w:szCs w:val="26"/>
                <w:cs/>
              </w:rPr>
              <w:t>19</w:t>
            </w:r>
            <w:r w:rsidRPr="00E92422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92422">
              <w:rPr>
                <w:rFonts w:ascii="Angsana New" w:hAnsi="Angsana New"/>
                <w:color w:val="000000"/>
                <w:sz w:val="26"/>
                <w:szCs w:val="26"/>
                <w:cs/>
              </w:rPr>
              <w:t>948.2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7</w:t>
            </w:r>
          </w:p>
        </w:tc>
        <w:tc>
          <w:tcPr>
            <w:tcW w:w="1609" w:type="dxa"/>
            <w:shd w:val="clear" w:color="auto" w:fill="auto"/>
          </w:tcPr>
          <w:p w14:paraId="10862BF4" w14:textId="1BE64F26" w:rsidR="00C20D60" w:rsidRPr="00187E6C" w:rsidRDefault="00B40C12" w:rsidP="00C20D60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656" w:type="dxa"/>
            <w:shd w:val="clear" w:color="auto" w:fill="auto"/>
          </w:tcPr>
          <w:p w14:paraId="0650DF4D" w14:textId="20D64CA2" w:rsidR="00C20D60" w:rsidRPr="00187E6C" w:rsidRDefault="00C20D60" w:rsidP="00C20D60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445E">
              <w:rPr>
                <w:rFonts w:ascii="Angsana New" w:hAnsi="Angsana New"/>
                <w:color w:val="000000"/>
                <w:sz w:val="26"/>
                <w:szCs w:val="26"/>
              </w:rPr>
              <w:t>25,828.21</w:t>
            </w:r>
          </w:p>
        </w:tc>
      </w:tr>
      <w:tr w:rsidR="00C20D60" w:rsidRPr="00187E6C" w14:paraId="5F4CB54D" w14:textId="77777777" w:rsidTr="00F368E6">
        <w:trPr>
          <w:trHeight w:val="203"/>
        </w:trPr>
        <w:tc>
          <w:tcPr>
            <w:tcW w:w="3344" w:type="dxa"/>
            <w:vAlign w:val="center"/>
          </w:tcPr>
          <w:p w14:paraId="2E33BBCC" w14:textId="7C1FAEEA" w:rsidR="00C20D60" w:rsidRPr="00187E6C" w:rsidRDefault="00C20D60" w:rsidP="00C20D60">
            <w:pPr>
              <w:spacing w:line="240" w:lineRule="auto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600" w:type="dxa"/>
            <w:shd w:val="clear" w:color="auto" w:fill="auto"/>
          </w:tcPr>
          <w:p w14:paraId="3232214F" w14:textId="77777777" w:rsidR="00C20D60" w:rsidRPr="00187E6C" w:rsidRDefault="00C20D60" w:rsidP="00C20D6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11B8551B" w14:textId="4834AB37" w:rsidR="00C20D60" w:rsidRPr="00187E6C" w:rsidRDefault="00C20D60" w:rsidP="00C20D6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034DF">
              <w:rPr>
                <w:rFonts w:ascii="Angsana New" w:hAnsi="Angsana New"/>
                <w:color w:val="000000"/>
                <w:sz w:val="26"/>
                <w:szCs w:val="26"/>
              </w:rPr>
              <w:t>7,003,072.33</w:t>
            </w:r>
          </w:p>
        </w:tc>
        <w:tc>
          <w:tcPr>
            <w:tcW w:w="1656" w:type="dxa"/>
            <w:shd w:val="clear" w:color="auto" w:fill="auto"/>
          </w:tcPr>
          <w:p w14:paraId="63C282DA" w14:textId="77777777" w:rsidR="00C20D60" w:rsidRPr="00187E6C" w:rsidRDefault="00C20D60" w:rsidP="00C20D6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67A5B809" w14:textId="23C05B60" w:rsidR="00C20D60" w:rsidRPr="00187E6C" w:rsidRDefault="001639BE" w:rsidP="00C20D6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39BE">
              <w:rPr>
                <w:rFonts w:ascii="Angsana New" w:hAnsi="Angsana New"/>
                <w:color w:val="000000"/>
                <w:sz w:val="26"/>
                <w:szCs w:val="26"/>
                <w:cs/>
              </w:rPr>
              <w:t>931</w:t>
            </w:r>
            <w:r w:rsidRPr="001639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639BE">
              <w:rPr>
                <w:rFonts w:ascii="Angsana New" w:hAnsi="Angsana New"/>
                <w:color w:val="000000"/>
                <w:sz w:val="26"/>
                <w:szCs w:val="26"/>
                <w:cs/>
              </w:rPr>
              <w:t>154.76</w:t>
            </w:r>
          </w:p>
        </w:tc>
        <w:tc>
          <w:tcPr>
            <w:tcW w:w="1609" w:type="dxa"/>
            <w:shd w:val="clear" w:color="auto" w:fill="auto"/>
          </w:tcPr>
          <w:p w14:paraId="2A8B70F9" w14:textId="77777777" w:rsidR="00C20D60" w:rsidRPr="00187E6C" w:rsidRDefault="00C20D60" w:rsidP="00C20D6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5B921932" w14:textId="6D96FEFB" w:rsidR="00C20D60" w:rsidRPr="00187E6C" w:rsidRDefault="001639BE" w:rsidP="00C20D6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39BE">
              <w:rPr>
                <w:rFonts w:ascii="Angsana New" w:hAnsi="Angsana New"/>
                <w:color w:val="000000"/>
                <w:sz w:val="26"/>
                <w:szCs w:val="26"/>
                <w:cs/>
              </w:rPr>
              <w:t>(1</w:t>
            </w:r>
            <w:r w:rsidRPr="001639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639BE">
              <w:rPr>
                <w:rFonts w:ascii="Angsana New" w:hAnsi="Angsana New"/>
                <w:color w:val="000000"/>
                <w:sz w:val="26"/>
                <w:szCs w:val="26"/>
                <w:cs/>
              </w:rPr>
              <w:t>325</w:t>
            </w:r>
            <w:r w:rsidRPr="001639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639BE">
              <w:rPr>
                <w:rFonts w:ascii="Angsana New" w:hAnsi="Angsana New"/>
                <w:color w:val="000000"/>
                <w:sz w:val="26"/>
                <w:szCs w:val="26"/>
                <w:cs/>
              </w:rPr>
              <w:t>790.59)</w:t>
            </w:r>
          </w:p>
        </w:tc>
        <w:tc>
          <w:tcPr>
            <w:tcW w:w="1656" w:type="dxa"/>
            <w:shd w:val="clear" w:color="auto" w:fill="auto"/>
          </w:tcPr>
          <w:p w14:paraId="5846AD67" w14:textId="77777777" w:rsidR="00C20D60" w:rsidRPr="00187E6C" w:rsidRDefault="00C20D60" w:rsidP="00C20D6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0EDD6A89" w14:textId="2A773E5B" w:rsidR="00C20D60" w:rsidRPr="00187E6C" w:rsidRDefault="00C20D60" w:rsidP="00C20D6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6,608,436.50</w:t>
            </w:r>
          </w:p>
        </w:tc>
      </w:tr>
      <w:tr w:rsidR="0036172D" w:rsidRPr="00187E6C" w14:paraId="141CF149" w14:textId="77777777" w:rsidTr="00F368E6">
        <w:trPr>
          <w:trHeight w:val="203"/>
        </w:trPr>
        <w:tc>
          <w:tcPr>
            <w:tcW w:w="3344" w:type="dxa"/>
            <w:vAlign w:val="center"/>
          </w:tcPr>
          <w:p w14:paraId="00041FFA" w14:textId="65828A55" w:rsidR="0036172D" w:rsidRPr="00187E6C" w:rsidRDefault="0036172D" w:rsidP="0036172D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87E6C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00" w:type="dxa"/>
            <w:shd w:val="clear" w:color="auto" w:fill="auto"/>
          </w:tcPr>
          <w:p w14:paraId="394B7803" w14:textId="27993CD1" w:rsidR="0036172D" w:rsidRPr="00187E6C" w:rsidRDefault="0036172D" w:rsidP="0036172D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034DF">
              <w:rPr>
                <w:rFonts w:ascii="Angsana New" w:hAnsi="Angsana New"/>
                <w:color w:val="000000"/>
                <w:sz w:val="26"/>
                <w:szCs w:val="26"/>
              </w:rPr>
              <w:t>8,474,112.62</w:t>
            </w:r>
          </w:p>
        </w:tc>
        <w:tc>
          <w:tcPr>
            <w:tcW w:w="1656" w:type="dxa"/>
            <w:shd w:val="clear" w:color="auto" w:fill="auto"/>
          </w:tcPr>
          <w:p w14:paraId="1F47DBCB" w14:textId="488BEE84" w:rsidR="0036172D" w:rsidRPr="00187E6C" w:rsidRDefault="00520C7E" w:rsidP="0036172D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20C7E">
              <w:rPr>
                <w:rFonts w:ascii="Angsana New" w:hAnsi="Angsana New"/>
                <w:color w:val="000000"/>
                <w:sz w:val="26"/>
                <w:szCs w:val="26"/>
              </w:rPr>
              <w:t>543,874.80</w:t>
            </w:r>
          </w:p>
        </w:tc>
        <w:tc>
          <w:tcPr>
            <w:tcW w:w="1609" w:type="dxa"/>
            <w:shd w:val="clear" w:color="auto" w:fill="auto"/>
          </w:tcPr>
          <w:p w14:paraId="22C7ADC6" w14:textId="2DC2C834" w:rsidR="0036172D" w:rsidRPr="00187E6C" w:rsidRDefault="0036172D" w:rsidP="0036172D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1,325,790.59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shd w:val="clear" w:color="auto" w:fill="auto"/>
          </w:tcPr>
          <w:p w14:paraId="61625327" w14:textId="48594F20" w:rsidR="0036172D" w:rsidRPr="00187E6C" w:rsidRDefault="00520C7E" w:rsidP="0036172D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20C7E">
              <w:rPr>
                <w:rFonts w:ascii="Angsana New" w:hAnsi="Angsana New"/>
                <w:color w:val="000000"/>
                <w:sz w:val="26"/>
                <w:szCs w:val="26"/>
              </w:rPr>
              <w:t>7,692,196.83</w:t>
            </w:r>
          </w:p>
        </w:tc>
      </w:tr>
    </w:tbl>
    <w:p w14:paraId="20B6D58F" w14:textId="77777777" w:rsidR="00701359" w:rsidRPr="00187E6C" w:rsidRDefault="00701359" w:rsidP="00187E6C">
      <w:pPr>
        <w:pStyle w:val="ListParagraph"/>
        <w:tabs>
          <w:tab w:val="clear" w:pos="907"/>
          <w:tab w:val="left" w:pos="990"/>
        </w:tabs>
        <w:spacing w:line="240" w:lineRule="auto"/>
        <w:ind w:left="990"/>
        <w:rPr>
          <w:rFonts w:ascii="Angsana New" w:hAnsi="Angsana New"/>
          <w:sz w:val="26"/>
          <w:szCs w:val="26"/>
          <w:cs/>
        </w:rPr>
      </w:pPr>
    </w:p>
    <w:tbl>
      <w:tblPr>
        <w:tblW w:w="9865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346"/>
        <w:gridCol w:w="1600"/>
        <w:gridCol w:w="1656"/>
        <w:gridCol w:w="1609"/>
        <w:gridCol w:w="1654"/>
      </w:tblGrid>
      <w:tr w:rsidR="00187E6C" w:rsidRPr="00187E6C" w14:paraId="2E6E86B2" w14:textId="77777777" w:rsidTr="00AD6ED4">
        <w:tc>
          <w:tcPr>
            <w:tcW w:w="3346" w:type="dxa"/>
          </w:tcPr>
          <w:p w14:paraId="2925BB2F" w14:textId="77777777" w:rsidR="00187E6C" w:rsidRPr="00187E6C" w:rsidRDefault="00187E6C" w:rsidP="00187E6C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278ACE38" w14:textId="77777777" w:rsidR="00187E6C" w:rsidRPr="00187E6C" w:rsidRDefault="00187E6C" w:rsidP="00187E6C">
            <w:pPr>
              <w:pStyle w:val="1"/>
              <w:pBdr>
                <w:bottom w:val="none" w:sz="0" w:space="0" w:color="auto"/>
              </w:pBdr>
              <w:jc w:val="center"/>
              <w:rPr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13161383" w14:textId="77777777" w:rsidR="00187E6C" w:rsidRPr="00187E6C" w:rsidRDefault="00187E6C" w:rsidP="00187E6C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Cs w:val="26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50F741E9" w14:textId="77777777" w:rsidR="00187E6C" w:rsidRPr="00187E6C" w:rsidRDefault="00187E6C" w:rsidP="00187E6C">
            <w:pPr>
              <w:pStyle w:val="1"/>
              <w:pBdr>
                <w:bottom w:val="none" w:sz="0" w:space="0" w:color="auto"/>
              </w:pBdr>
              <w:jc w:val="center"/>
              <w:rPr>
                <w:szCs w:val="26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38A85FC3" w14:textId="77777777" w:rsidR="00187E6C" w:rsidRPr="00187E6C" w:rsidRDefault="00187E6C" w:rsidP="00187E6C">
            <w:pPr>
              <w:pStyle w:val="1"/>
              <w:pBdr>
                <w:bottom w:val="none" w:sz="0" w:space="0" w:color="auto"/>
              </w:pBdr>
              <w:rPr>
                <w:color w:val="000000"/>
                <w:szCs w:val="26"/>
              </w:rPr>
            </w:pPr>
            <w:r w:rsidRPr="00187E6C">
              <w:rPr>
                <w:color w:val="000000"/>
                <w:szCs w:val="26"/>
              </w:rPr>
              <w:t>(</w:t>
            </w:r>
            <w:r w:rsidRPr="00187E6C">
              <w:rPr>
                <w:color w:val="000000"/>
                <w:szCs w:val="26"/>
                <w:cs/>
              </w:rPr>
              <w:t>หน่วย</w:t>
            </w:r>
            <w:r w:rsidRPr="00187E6C">
              <w:rPr>
                <w:color w:val="000000"/>
                <w:szCs w:val="26"/>
              </w:rPr>
              <w:t xml:space="preserve">: </w:t>
            </w:r>
            <w:r w:rsidRPr="00187E6C">
              <w:rPr>
                <w:color w:val="000000"/>
                <w:szCs w:val="26"/>
                <w:cs/>
              </w:rPr>
              <w:t>บาท</w:t>
            </w:r>
            <w:r w:rsidRPr="00187E6C">
              <w:rPr>
                <w:color w:val="000000"/>
                <w:szCs w:val="26"/>
              </w:rPr>
              <w:t>)</w:t>
            </w:r>
          </w:p>
        </w:tc>
      </w:tr>
      <w:tr w:rsidR="00187E6C" w:rsidRPr="00187E6C" w14:paraId="6A0809CD" w14:textId="77777777" w:rsidTr="00AD6ED4">
        <w:tc>
          <w:tcPr>
            <w:tcW w:w="3346" w:type="dxa"/>
          </w:tcPr>
          <w:p w14:paraId="61321FBF" w14:textId="77777777" w:rsidR="00187E6C" w:rsidRPr="00187E6C" w:rsidRDefault="00187E6C" w:rsidP="00187E6C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5AF8CE5B" w14:textId="77777777" w:rsidR="00187E6C" w:rsidRPr="00187E6C" w:rsidRDefault="00187E6C" w:rsidP="00187E6C">
            <w:pPr>
              <w:pStyle w:val="1"/>
              <w:pBdr>
                <w:bottom w:val="none" w:sz="0" w:space="0" w:color="auto"/>
              </w:pBdr>
              <w:jc w:val="center"/>
              <w:rPr>
                <w:szCs w:val="26"/>
              </w:rPr>
            </w:pPr>
          </w:p>
        </w:tc>
        <w:tc>
          <w:tcPr>
            <w:tcW w:w="32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116F73" w14:textId="0C7360E7" w:rsidR="00187E6C" w:rsidRPr="00187E6C" w:rsidRDefault="00187E6C" w:rsidP="00187E6C">
            <w:pPr>
              <w:pStyle w:val="1"/>
              <w:pBdr>
                <w:bottom w:val="none" w:sz="0" w:space="0" w:color="auto"/>
              </w:pBdr>
              <w:jc w:val="center"/>
              <w:rPr>
                <w:szCs w:val="26"/>
              </w:rPr>
            </w:pPr>
            <w:r w:rsidRPr="00187E6C">
              <w:rPr>
                <w:szCs w:val="26"/>
                <w:cs/>
              </w:rPr>
              <w:t>บันทึกเป็น</w:t>
            </w:r>
            <w:r w:rsidR="007B23F1">
              <w:rPr>
                <w:rFonts w:hint="cs"/>
                <w:szCs w:val="26"/>
                <w:cs/>
              </w:rPr>
              <w:t>(</w:t>
            </w:r>
            <w:r w:rsidRPr="00187E6C">
              <w:rPr>
                <w:szCs w:val="26"/>
                <w:cs/>
              </w:rPr>
              <w:t>รายจ่าย</w:t>
            </w:r>
            <w:r w:rsidR="007B23F1">
              <w:rPr>
                <w:rFonts w:hint="cs"/>
                <w:szCs w:val="26"/>
                <w:cs/>
              </w:rPr>
              <w:t>)</w:t>
            </w:r>
            <w:r w:rsidRPr="00187E6C">
              <w:rPr>
                <w:szCs w:val="26"/>
                <w:cs/>
              </w:rPr>
              <w:t xml:space="preserve"> / รายได้</w:t>
            </w:r>
            <w:r w:rsidR="00CE60F1">
              <w:rPr>
                <w:rFonts w:hint="cs"/>
                <w:szCs w:val="26"/>
                <w:cs/>
              </w:rPr>
              <w:t xml:space="preserve"> </w:t>
            </w:r>
            <w:r w:rsidRPr="00187E6C">
              <w:rPr>
                <w:szCs w:val="26"/>
                <w:cs/>
              </w:rPr>
              <w:t>ใน</w:t>
            </w:r>
          </w:p>
        </w:tc>
        <w:tc>
          <w:tcPr>
            <w:tcW w:w="1654" w:type="dxa"/>
            <w:tcBorders>
              <w:top w:val="single" w:sz="4" w:space="0" w:color="auto"/>
            </w:tcBorders>
          </w:tcPr>
          <w:p w14:paraId="35ED41F4" w14:textId="77777777" w:rsidR="00187E6C" w:rsidRPr="00187E6C" w:rsidRDefault="00187E6C" w:rsidP="00187E6C">
            <w:pPr>
              <w:pStyle w:val="1"/>
              <w:pBdr>
                <w:bottom w:val="none" w:sz="0" w:space="0" w:color="auto"/>
              </w:pBdr>
              <w:rPr>
                <w:color w:val="000000"/>
                <w:szCs w:val="26"/>
              </w:rPr>
            </w:pPr>
          </w:p>
        </w:tc>
      </w:tr>
      <w:tr w:rsidR="00187E6C" w:rsidRPr="00187E6C" w14:paraId="713F7407" w14:textId="77777777" w:rsidTr="00F368E6">
        <w:tc>
          <w:tcPr>
            <w:tcW w:w="3346" w:type="dxa"/>
          </w:tcPr>
          <w:p w14:paraId="516CE758" w14:textId="77777777" w:rsidR="00187E6C" w:rsidRPr="00187E6C" w:rsidRDefault="00187E6C" w:rsidP="00187E6C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0" w:type="dxa"/>
          </w:tcPr>
          <w:p w14:paraId="59F40E0F" w14:textId="212F3824" w:rsidR="00187E6C" w:rsidRPr="00187E6C" w:rsidRDefault="00187E6C" w:rsidP="00187E6C">
            <w:pPr>
              <w:pStyle w:val="1"/>
              <w:pBdr>
                <w:bottom w:val="single" w:sz="4" w:space="1" w:color="auto"/>
              </w:pBdr>
              <w:jc w:val="center"/>
              <w:rPr>
                <w:szCs w:val="26"/>
              </w:rPr>
            </w:pPr>
            <w:r w:rsidRPr="00187E6C">
              <w:rPr>
                <w:szCs w:val="26"/>
              </w:rPr>
              <w:t xml:space="preserve">1 </w:t>
            </w:r>
            <w:r w:rsidRPr="00187E6C">
              <w:rPr>
                <w:szCs w:val="26"/>
                <w:cs/>
              </w:rPr>
              <w:t xml:space="preserve">มกราคม </w:t>
            </w:r>
            <w:r w:rsidRPr="00187E6C">
              <w:rPr>
                <w:szCs w:val="26"/>
              </w:rPr>
              <w:t>256</w:t>
            </w:r>
            <w:r w:rsidRPr="00187E6C">
              <w:rPr>
                <w:rFonts w:hint="cs"/>
                <w:szCs w:val="26"/>
                <w:cs/>
              </w:rPr>
              <w:t>4</w:t>
            </w:r>
          </w:p>
          <w:p w14:paraId="02CC2F4B" w14:textId="77777777" w:rsidR="00187E6C" w:rsidRPr="00187E6C" w:rsidRDefault="00187E6C" w:rsidP="00187E6C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E3EFB8D" w14:textId="4284A342" w:rsidR="00187E6C" w:rsidRPr="00187E6C" w:rsidRDefault="00187E6C" w:rsidP="00187E6C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  <w:r w:rsidRPr="00187E6C">
              <w:rPr>
                <w:color w:val="000000"/>
                <w:szCs w:val="26"/>
                <w:cs/>
              </w:rPr>
              <w:t>กำไรหรือขาดทุน</w:t>
            </w:r>
          </w:p>
          <w:p w14:paraId="01454FFB" w14:textId="77777777" w:rsidR="00187E6C" w:rsidRPr="00187E6C" w:rsidRDefault="00187E6C" w:rsidP="00187E6C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</w:tcPr>
          <w:p w14:paraId="5B1A0F0C" w14:textId="1584CCC6" w:rsidR="00187E6C" w:rsidRPr="00187E6C" w:rsidRDefault="00187E6C" w:rsidP="00187E6C">
            <w:pPr>
              <w:pStyle w:val="1"/>
              <w:pBdr>
                <w:bottom w:val="single" w:sz="4" w:space="1" w:color="auto"/>
              </w:pBdr>
              <w:jc w:val="center"/>
              <w:rPr>
                <w:szCs w:val="26"/>
              </w:rPr>
            </w:pPr>
            <w:r w:rsidRPr="00187E6C">
              <w:rPr>
                <w:szCs w:val="26"/>
                <w:cs/>
              </w:rPr>
              <w:t>กำไรขาดทุน</w:t>
            </w:r>
          </w:p>
          <w:p w14:paraId="11C0286A" w14:textId="77777777" w:rsidR="00187E6C" w:rsidRPr="00187E6C" w:rsidRDefault="00187E6C" w:rsidP="00187E6C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  <w:r w:rsidRPr="00187E6C">
              <w:rPr>
                <w:szCs w:val="26"/>
                <w:cs/>
              </w:rPr>
              <w:t>เบ็ดเสร็จอื่น</w:t>
            </w:r>
          </w:p>
        </w:tc>
        <w:tc>
          <w:tcPr>
            <w:tcW w:w="1654" w:type="dxa"/>
          </w:tcPr>
          <w:p w14:paraId="13DB1C6A" w14:textId="555ECA59" w:rsidR="00187E6C" w:rsidRPr="00187E6C" w:rsidRDefault="00187E6C" w:rsidP="00187E6C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  <w:r w:rsidRPr="00187E6C">
              <w:rPr>
                <w:color w:val="000000"/>
                <w:szCs w:val="26"/>
              </w:rPr>
              <w:t xml:space="preserve">31 </w:t>
            </w:r>
            <w:r w:rsidRPr="00187E6C">
              <w:rPr>
                <w:color w:val="000000"/>
                <w:szCs w:val="26"/>
                <w:cs/>
              </w:rPr>
              <w:t xml:space="preserve">ธันวาคม </w:t>
            </w:r>
            <w:r w:rsidRPr="00187E6C">
              <w:rPr>
                <w:color w:val="000000"/>
                <w:szCs w:val="26"/>
              </w:rPr>
              <w:t>256</w:t>
            </w:r>
            <w:r w:rsidRPr="00187E6C">
              <w:rPr>
                <w:rFonts w:hint="cs"/>
                <w:color w:val="000000"/>
                <w:szCs w:val="26"/>
                <w:cs/>
              </w:rPr>
              <w:t>4</w:t>
            </w:r>
          </w:p>
          <w:p w14:paraId="57DDC0EF" w14:textId="77777777" w:rsidR="00187E6C" w:rsidRPr="00187E6C" w:rsidRDefault="00187E6C" w:rsidP="00187E6C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</w:p>
        </w:tc>
      </w:tr>
      <w:tr w:rsidR="00187E6C" w:rsidRPr="00187E6C" w14:paraId="4E2D87E5" w14:textId="77777777" w:rsidTr="00F368E6">
        <w:tc>
          <w:tcPr>
            <w:tcW w:w="3346" w:type="dxa"/>
          </w:tcPr>
          <w:p w14:paraId="2A531D44" w14:textId="77777777" w:rsidR="00187E6C" w:rsidRPr="00187E6C" w:rsidRDefault="00187E6C" w:rsidP="00187E6C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0" w:type="dxa"/>
          </w:tcPr>
          <w:p w14:paraId="519682C2" w14:textId="77777777" w:rsidR="00187E6C" w:rsidRPr="00187E6C" w:rsidRDefault="00187E6C" w:rsidP="00187E6C">
            <w:pPr>
              <w:pStyle w:val="1"/>
              <w:pBdr>
                <w:bottom w:val="none" w:sz="0" w:space="0" w:color="auto"/>
              </w:pBdr>
              <w:jc w:val="center"/>
              <w:rPr>
                <w:szCs w:val="26"/>
              </w:rPr>
            </w:pPr>
          </w:p>
        </w:tc>
        <w:tc>
          <w:tcPr>
            <w:tcW w:w="3265" w:type="dxa"/>
            <w:gridSpan w:val="2"/>
          </w:tcPr>
          <w:p w14:paraId="16232A24" w14:textId="77777777" w:rsidR="00187E6C" w:rsidRPr="00187E6C" w:rsidRDefault="00187E6C" w:rsidP="00187E6C">
            <w:pPr>
              <w:pStyle w:val="1"/>
              <w:pBdr>
                <w:bottom w:val="none" w:sz="0" w:space="0" w:color="auto"/>
              </w:pBdr>
              <w:jc w:val="center"/>
              <w:rPr>
                <w:i/>
                <w:iCs/>
                <w:szCs w:val="26"/>
                <w:cs/>
              </w:rPr>
            </w:pPr>
            <w:r w:rsidRPr="00187E6C">
              <w:rPr>
                <w:i/>
                <w:iCs/>
                <w:szCs w:val="26"/>
                <w:cs/>
              </w:rPr>
              <w:t xml:space="preserve">( หมายเหตุ  </w:t>
            </w:r>
            <w:r w:rsidRPr="00187E6C">
              <w:rPr>
                <w:i/>
                <w:iCs/>
                <w:szCs w:val="26"/>
              </w:rPr>
              <w:t>12.2</w:t>
            </w:r>
            <w:r w:rsidRPr="00187E6C">
              <w:rPr>
                <w:i/>
                <w:iCs/>
                <w:szCs w:val="26"/>
                <w:cs/>
              </w:rPr>
              <w:t xml:space="preserve"> )</w:t>
            </w:r>
          </w:p>
        </w:tc>
        <w:tc>
          <w:tcPr>
            <w:tcW w:w="1654" w:type="dxa"/>
          </w:tcPr>
          <w:p w14:paraId="5E145C80" w14:textId="77777777" w:rsidR="00187E6C" w:rsidRPr="00187E6C" w:rsidRDefault="00187E6C" w:rsidP="00187E6C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Cs w:val="26"/>
              </w:rPr>
            </w:pPr>
          </w:p>
        </w:tc>
      </w:tr>
      <w:tr w:rsidR="00187E6C" w:rsidRPr="00187E6C" w14:paraId="7E24FD0D" w14:textId="77777777" w:rsidTr="00AD6ED4">
        <w:trPr>
          <w:trHeight w:val="203"/>
        </w:trPr>
        <w:tc>
          <w:tcPr>
            <w:tcW w:w="3346" w:type="dxa"/>
            <w:vAlign w:val="center"/>
          </w:tcPr>
          <w:p w14:paraId="43C33D86" w14:textId="77777777" w:rsidR="00187E6C" w:rsidRPr="00187E6C" w:rsidRDefault="00187E6C" w:rsidP="00187E6C">
            <w:pPr>
              <w:spacing w:line="240" w:lineRule="auto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00" w:type="dxa"/>
            <w:shd w:val="clear" w:color="auto" w:fill="auto"/>
          </w:tcPr>
          <w:p w14:paraId="341C15A6" w14:textId="77777777" w:rsidR="00187E6C" w:rsidRPr="00187E6C" w:rsidRDefault="00187E6C" w:rsidP="00187E6C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34773E39" w14:textId="77777777" w:rsidR="00187E6C" w:rsidRPr="00187E6C" w:rsidRDefault="00187E6C" w:rsidP="00187E6C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9" w:type="dxa"/>
            <w:shd w:val="clear" w:color="auto" w:fill="auto"/>
          </w:tcPr>
          <w:p w14:paraId="5D9ADE08" w14:textId="77777777" w:rsidR="00187E6C" w:rsidRPr="00187E6C" w:rsidRDefault="00187E6C" w:rsidP="00187E6C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</w:tcPr>
          <w:p w14:paraId="1944C422" w14:textId="77777777" w:rsidR="00187E6C" w:rsidRPr="00187E6C" w:rsidRDefault="00187E6C" w:rsidP="00187E6C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85156" w:rsidRPr="00187E6C" w14:paraId="265DA5CF" w14:textId="77777777" w:rsidTr="00AD5CA4">
        <w:trPr>
          <w:trHeight w:val="203"/>
        </w:trPr>
        <w:tc>
          <w:tcPr>
            <w:tcW w:w="3346" w:type="dxa"/>
            <w:vAlign w:val="center"/>
          </w:tcPr>
          <w:p w14:paraId="6C0CDE78" w14:textId="48C3BCF7" w:rsidR="00085156" w:rsidRPr="00187E6C" w:rsidRDefault="00085156" w:rsidP="00085156">
            <w:pPr>
              <w:spacing w:line="240" w:lineRule="auto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44BFA073" w14:textId="3990CB96" w:rsidR="00085156" w:rsidRPr="00187E6C" w:rsidRDefault="00085156" w:rsidP="00085156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034DF">
              <w:rPr>
                <w:rFonts w:ascii="Angsana New" w:hAnsi="Angsana New"/>
                <w:color w:val="000000"/>
                <w:sz w:val="26"/>
                <w:szCs w:val="26"/>
              </w:rPr>
              <w:t xml:space="preserve">11,020.20 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67B2330" w14:textId="2C97896A" w:rsidR="00085156" w:rsidRPr="00187E6C" w:rsidRDefault="00085156" w:rsidP="00085156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A034DF">
              <w:rPr>
                <w:rFonts w:ascii="Angsana New" w:hAnsi="Angsana New"/>
                <w:color w:val="000000"/>
                <w:sz w:val="26"/>
                <w:szCs w:val="26"/>
              </w:rPr>
              <w:t>9,572.34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  <w:r w:rsidRPr="00A034DF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3D019FE3" w14:textId="1724DD6F" w:rsidR="00085156" w:rsidRPr="00187E6C" w:rsidRDefault="00085156" w:rsidP="00085156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654" w:type="dxa"/>
            <w:vAlign w:val="bottom"/>
          </w:tcPr>
          <w:p w14:paraId="025F8AD4" w14:textId="3F05E86B" w:rsidR="00085156" w:rsidRPr="00187E6C" w:rsidRDefault="00085156" w:rsidP="00085156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034DF">
              <w:rPr>
                <w:rFonts w:ascii="Angsana New" w:hAnsi="Angsana New"/>
                <w:color w:val="000000"/>
                <w:sz w:val="26"/>
                <w:szCs w:val="26"/>
              </w:rPr>
              <w:t xml:space="preserve">1,447.86 </w:t>
            </w:r>
          </w:p>
        </w:tc>
      </w:tr>
      <w:tr w:rsidR="00A034DF" w:rsidRPr="00187E6C" w14:paraId="335F6C5C" w14:textId="77777777" w:rsidTr="000D1622">
        <w:trPr>
          <w:trHeight w:val="203"/>
        </w:trPr>
        <w:tc>
          <w:tcPr>
            <w:tcW w:w="3346" w:type="dxa"/>
            <w:vAlign w:val="bottom"/>
          </w:tcPr>
          <w:p w14:paraId="71AEB1EB" w14:textId="77777777" w:rsidR="00A034DF" w:rsidRPr="00187E6C" w:rsidRDefault="00A034DF" w:rsidP="00A034DF">
            <w:pPr>
              <w:spacing w:line="240" w:lineRule="auto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ค่าเผื่อการลดมูลค่าสินค้า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55EC6C4C" w14:textId="02DF0147" w:rsidR="00A034DF" w:rsidRPr="00187E6C" w:rsidRDefault="00A034DF" w:rsidP="00085156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034DF">
              <w:rPr>
                <w:rFonts w:ascii="Angsana New" w:hAnsi="Angsana New"/>
                <w:color w:val="000000"/>
                <w:sz w:val="26"/>
                <w:szCs w:val="26"/>
              </w:rPr>
              <w:t xml:space="preserve">883,827.83 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A03770C" w14:textId="517571CE" w:rsidR="00A034DF" w:rsidRPr="00187E6C" w:rsidRDefault="00A034DF" w:rsidP="00085156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034DF">
              <w:rPr>
                <w:rFonts w:ascii="Angsana New" w:hAnsi="Angsana New"/>
                <w:color w:val="000000"/>
                <w:sz w:val="26"/>
                <w:szCs w:val="26"/>
              </w:rPr>
              <w:t>535,610.69</w:t>
            </w:r>
          </w:p>
        </w:tc>
        <w:tc>
          <w:tcPr>
            <w:tcW w:w="1609" w:type="dxa"/>
            <w:shd w:val="clear" w:color="auto" w:fill="auto"/>
          </w:tcPr>
          <w:p w14:paraId="21FB0697" w14:textId="506DB905" w:rsidR="00A034DF" w:rsidRPr="00187E6C" w:rsidRDefault="00A034DF" w:rsidP="00085156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654" w:type="dxa"/>
            <w:vAlign w:val="bottom"/>
          </w:tcPr>
          <w:p w14:paraId="363892AB" w14:textId="60B239EB" w:rsidR="00A034DF" w:rsidRPr="00187E6C" w:rsidRDefault="00A034DF" w:rsidP="00085156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034DF">
              <w:rPr>
                <w:rFonts w:ascii="Angsana New" w:hAnsi="Angsana New"/>
                <w:color w:val="000000"/>
                <w:sz w:val="26"/>
                <w:szCs w:val="26"/>
              </w:rPr>
              <w:t xml:space="preserve">1,419,438.52 </w:t>
            </w:r>
          </w:p>
        </w:tc>
      </w:tr>
      <w:tr w:rsidR="00A034DF" w:rsidRPr="00187E6C" w14:paraId="763CFB04" w14:textId="77777777" w:rsidTr="000D1622">
        <w:trPr>
          <w:trHeight w:val="203"/>
        </w:trPr>
        <w:tc>
          <w:tcPr>
            <w:tcW w:w="3346" w:type="dxa"/>
            <w:vAlign w:val="bottom"/>
          </w:tcPr>
          <w:p w14:paraId="6ECCCEC6" w14:textId="77777777" w:rsidR="00A034DF" w:rsidRPr="00187E6C" w:rsidRDefault="00A034DF" w:rsidP="00A034DF">
            <w:pPr>
              <w:spacing w:line="240" w:lineRule="auto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ประมาณการหนี้สินจากการรับคืน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42257B77" w14:textId="4040B4B8" w:rsidR="00A034DF" w:rsidRPr="00187E6C" w:rsidRDefault="00A034DF" w:rsidP="00085156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034DF">
              <w:rPr>
                <w:rFonts w:ascii="Angsana New" w:hAnsi="Angsana New"/>
                <w:color w:val="000000"/>
                <w:sz w:val="26"/>
                <w:szCs w:val="26"/>
              </w:rPr>
              <w:t xml:space="preserve">44,273.97 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2FE4FAF" w14:textId="7BF312FC" w:rsidR="00A034DF" w:rsidRPr="00187E6C" w:rsidRDefault="00A034DF" w:rsidP="00085156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034DF">
              <w:rPr>
                <w:rFonts w:ascii="Angsana New" w:hAnsi="Angsana New"/>
                <w:color w:val="000000"/>
                <w:sz w:val="26"/>
                <w:szCs w:val="26"/>
              </w:rPr>
              <w:t xml:space="preserve">0.00 </w:t>
            </w:r>
          </w:p>
        </w:tc>
        <w:tc>
          <w:tcPr>
            <w:tcW w:w="1609" w:type="dxa"/>
            <w:shd w:val="clear" w:color="auto" w:fill="auto"/>
          </w:tcPr>
          <w:p w14:paraId="6143C30A" w14:textId="569E5A06" w:rsidR="00A034DF" w:rsidRPr="00187E6C" w:rsidRDefault="00A034DF" w:rsidP="00085156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654" w:type="dxa"/>
            <w:vAlign w:val="bottom"/>
          </w:tcPr>
          <w:p w14:paraId="7F9E47FF" w14:textId="3064DF8A" w:rsidR="00A034DF" w:rsidRPr="00187E6C" w:rsidRDefault="00A034DF" w:rsidP="00085156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034DF">
              <w:rPr>
                <w:rFonts w:ascii="Angsana New" w:hAnsi="Angsana New"/>
                <w:color w:val="000000"/>
                <w:sz w:val="26"/>
                <w:szCs w:val="26"/>
              </w:rPr>
              <w:t xml:space="preserve">44,273.97 </w:t>
            </w:r>
          </w:p>
        </w:tc>
      </w:tr>
      <w:tr w:rsidR="00A034DF" w:rsidRPr="00187E6C" w14:paraId="583A6F8E" w14:textId="77777777" w:rsidTr="000D1622">
        <w:trPr>
          <w:trHeight w:val="203"/>
        </w:trPr>
        <w:tc>
          <w:tcPr>
            <w:tcW w:w="3346" w:type="dxa"/>
            <w:vAlign w:val="bottom"/>
          </w:tcPr>
          <w:p w14:paraId="1C76D28C" w14:textId="77777777" w:rsidR="00A034DF" w:rsidRPr="00187E6C" w:rsidRDefault="00A034DF" w:rsidP="00A034DF">
            <w:pPr>
              <w:spacing w:line="240" w:lineRule="auto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157815B6" w14:textId="0D61CBF8" w:rsidR="00A034DF" w:rsidRPr="00187E6C" w:rsidRDefault="00A034DF" w:rsidP="00085156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034DF">
              <w:rPr>
                <w:rFonts w:ascii="Angsana New" w:hAnsi="Angsana New"/>
                <w:color w:val="000000"/>
                <w:sz w:val="26"/>
                <w:szCs w:val="26"/>
              </w:rPr>
              <w:t xml:space="preserve">0.00 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AE59A38" w14:textId="73904643" w:rsidR="00A034DF" w:rsidRPr="00187E6C" w:rsidRDefault="00A034DF" w:rsidP="00085156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034DF">
              <w:rPr>
                <w:rFonts w:ascii="Angsana New" w:hAnsi="Angsana New"/>
                <w:color w:val="000000"/>
                <w:sz w:val="26"/>
                <w:szCs w:val="26"/>
              </w:rPr>
              <w:t>5,879.94</w:t>
            </w:r>
          </w:p>
        </w:tc>
        <w:tc>
          <w:tcPr>
            <w:tcW w:w="1609" w:type="dxa"/>
            <w:shd w:val="clear" w:color="auto" w:fill="auto"/>
          </w:tcPr>
          <w:p w14:paraId="155A2B8A" w14:textId="76734FF6" w:rsidR="00A034DF" w:rsidRPr="00187E6C" w:rsidRDefault="00A034DF" w:rsidP="00085156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654" w:type="dxa"/>
            <w:vAlign w:val="bottom"/>
          </w:tcPr>
          <w:p w14:paraId="3F4514C4" w14:textId="28E06B94" w:rsidR="00A034DF" w:rsidRPr="00187E6C" w:rsidRDefault="00A034DF" w:rsidP="00085156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034DF">
              <w:rPr>
                <w:rFonts w:ascii="Angsana New" w:hAnsi="Angsana New"/>
                <w:color w:val="000000"/>
                <w:sz w:val="26"/>
                <w:szCs w:val="26"/>
              </w:rPr>
              <w:t xml:space="preserve">5,879.94 </w:t>
            </w:r>
          </w:p>
        </w:tc>
      </w:tr>
      <w:tr w:rsidR="00187E6C" w:rsidRPr="00187E6C" w14:paraId="1CBF7065" w14:textId="77777777" w:rsidTr="00AD6ED4">
        <w:trPr>
          <w:trHeight w:val="203"/>
        </w:trPr>
        <w:tc>
          <w:tcPr>
            <w:tcW w:w="3346" w:type="dxa"/>
            <w:vAlign w:val="center"/>
          </w:tcPr>
          <w:p w14:paraId="54D677F2" w14:textId="77777777" w:rsidR="00187E6C" w:rsidRPr="00187E6C" w:rsidRDefault="00187E6C" w:rsidP="00187E6C">
            <w:pPr>
              <w:spacing w:line="240" w:lineRule="auto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600" w:type="dxa"/>
            <w:shd w:val="clear" w:color="auto" w:fill="auto"/>
          </w:tcPr>
          <w:p w14:paraId="42C46531" w14:textId="77777777" w:rsidR="00187E6C" w:rsidRPr="00187E6C" w:rsidRDefault="00187E6C" w:rsidP="0008515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036AE052" w14:textId="11E18766" w:rsidR="00187E6C" w:rsidRPr="00187E6C" w:rsidRDefault="00A034DF" w:rsidP="0008515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034DF">
              <w:rPr>
                <w:rFonts w:ascii="Angsana New" w:hAnsi="Angsana New"/>
                <w:color w:val="000000"/>
                <w:sz w:val="26"/>
                <w:szCs w:val="26"/>
              </w:rPr>
              <w:t>6,436,255.27</w:t>
            </w:r>
          </w:p>
        </w:tc>
        <w:tc>
          <w:tcPr>
            <w:tcW w:w="1656" w:type="dxa"/>
            <w:shd w:val="clear" w:color="auto" w:fill="auto"/>
          </w:tcPr>
          <w:p w14:paraId="362C6343" w14:textId="77777777" w:rsidR="00187E6C" w:rsidRPr="00187E6C" w:rsidRDefault="00187E6C" w:rsidP="0008515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5FE8C107" w14:textId="7EC01542" w:rsidR="00187E6C" w:rsidRPr="00187E6C" w:rsidRDefault="00A034DF" w:rsidP="0008515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034DF">
              <w:rPr>
                <w:rFonts w:ascii="Angsana New" w:hAnsi="Angsana New"/>
                <w:color w:val="000000"/>
                <w:sz w:val="26"/>
                <w:szCs w:val="26"/>
              </w:rPr>
              <w:t>1,329,787.06</w:t>
            </w:r>
          </w:p>
        </w:tc>
        <w:tc>
          <w:tcPr>
            <w:tcW w:w="1609" w:type="dxa"/>
            <w:shd w:val="clear" w:color="auto" w:fill="auto"/>
          </w:tcPr>
          <w:p w14:paraId="7F421284" w14:textId="77777777" w:rsidR="00187E6C" w:rsidRPr="00187E6C" w:rsidRDefault="00187E6C" w:rsidP="0008515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24CD3E27" w14:textId="5366E009" w:rsidR="00187E6C" w:rsidRPr="00187E6C" w:rsidRDefault="00D5004F" w:rsidP="0008515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A034DF" w:rsidRPr="00A034DF">
              <w:rPr>
                <w:rFonts w:ascii="Angsana New" w:hAnsi="Angsana New"/>
                <w:color w:val="000000"/>
                <w:sz w:val="26"/>
                <w:szCs w:val="26"/>
              </w:rPr>
              <w:t>762,970.00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4" w:type="dxa"/>
          </w:tcPr>
          <w:p w14:paraId="70D61CBB" w14:textId="77777777" w:rsidR="00187E6C" w:rsidRPr="00187E6C" w:rsidRDefault="00187E6C" w:rsidP="0008515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61192579" w14:textId="226F6F8A" w:rsidR="00187E6C" w:rsidRPr="00187E6C" w:rsidRDefault="00A034DF" w:rsidP="0008515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034DF">
              <w:rPr>
                <w:rFonts w:ascii="Angsana New" w:hAnsi="Angsana New"/>
                <w:color w:val="000000"/>
                <w:sz w:val="26"/>
                <w:szCs w:val="26"/>
              </w:rPr>
              <w:t>7,003,072.33</w:t>
            </w:r>
          </w:p>
        </w:tc>
      </w:tr>
      <w:tr w:rsidR="00187E6C" w:rsidRPr="00187E6C" w14:paraId="3016BFDC" w14:textId="77777777" w:rsidTr="00AD6ED4">
        <w:trPr>
          <w:trHeight w:val="203"/>
        </w:trPr>
        <w:tc>
          <w:tcPr>
            <w:tcW w:w="3346" w:type="dxa"/>
            <w:vAlign w:val="center"/>
          </w:tcPr>
          <w:p w14:paraId="77479992" w14:textId="77777777" w:rsidR="00187E6C" w:rsidRPr="00187E6C" w:rsidRDefault="00187E6C" w:rsidP="00187E6C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87E6C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00" w:type="dxa"/>
            <w:shd w:val="clear" w:color="auto" w:fill="auto"/>
          </w:tcPr>
          <w:p w14:paraId="10DB6FCD" w14:textId="60BBF85E" w:rsidR="00187E6C" w:rsidRPr="00187E6C" w:rsidRDefault="00A034DF" w:rsidP="00085156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034DF">
              <w:rPr>
                <w:rFonts w:ascii="Angsana New" w:hAnsi="Angsana New"/>
                <w:color w:val="000000"/>
                <w:sz w:val="26"/>
                <w:szCs w:val="26"/>
              </w:rPr>
              <w:t>7,375,377.27</w:t>
            </w:r>
          </w:p>
        </w:tc>
        <w:tc>
          <w:tcPr>
            <w:tcW w:w="1656" w:type="dxa"/>
            <w:shd w:val="clear" w:color="auto" w:fill="auto"/>
          </w:tcPr>
          <w:p w14:paraId="4D5CC564" w14:textId="561866A8" w:rsidR="00187E6C" w:rsidRPr="00187E6C" w:rsidRDefault="00A034DF" w:rsidP="00085156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034DF">
              <w:rPr>
                <w:rFonts w:ascii="Angsana New" w:hAnsi="Angsana New"/>
                <w:color w:val="000000"/>
                <w:sz w:val="26"/>
                <w:szCs w:val="26"/>
              </w:rPr>
              <w:t>1,861,705.35</w:t>
            </w:r>
          </w:p>
        </w:tc>
        <w:tc>
          <w:tcPr>
            <w:tcW w:w="1609" w:type="dxa"/>
            <w:shd w:val="clear" w:color="auto" w:fill="auto"/>
          </w:tcPr>
          <w:p w14:paraId="7B0D76D3" w14:textId="1C897870" w:rsidR="00187E6C" w:rsidRPr="00187E6C" w:rsidRDefault="00D5004F" w:rsidP="00085156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A034DF" w:rsidRPr="00A034DF">
              <w:rPr>
                <w:rFonts w:ascii="Angsana New" w:hAnsi="Angsana New"/>
                <w:color w:val="000000"/>
                <w:sz w:val="26"/>
                <w:szCs w:val="26"/>
              </w:rPr>
              <w:t>762,970.00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4" w:type="dxa"/>
          </w:tcPr>
          <w:p w14:paraId="4E947343" w14:textId="122B6D99" w:rsidR="00187E6C" w:rsidRPr="00187E6C" w:rsidRDefault="00A034DF" w:rsidP="00085156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034DF">
              <w:rPr>
                <w:rFonts w:ascii="Angsana New" w:hAnsi="Angsana New"/>
                <w:color w:val="000000"/>
                <w:sz w:val="26"/>
                <w:szCs w:val="26"/>
              </w:rPr>
              <w:t>8,474,112.62</w:t>
            </w:r>
          </w:p>
        </w:tc>
      </w:tr>
    </w:tbl>
    <w:p w14:paraId="07488397" w14:textId="77777777" w:rsidR="00CE60F1" w:rsidRDefault="00CE60F1" w:rsidP="00CE60F1">
      <w:pPr>
        <w:pStyle w:val="ListParagraph"/>
        <w:tabs>
          <w:tab w:val="clear" w:pos="907"/>
          <w:tab w:val="left" w:pos="990"/>
        </w:tabs>
        <w:spacing w:before="240" w:line="240" w:lineRule="auto"/>
        <w:ind w:left="990"/>
        <w:rPr>
          <w:rFonts w:ascii="Angsana New" w:hAnsi="Angsana New"/>
          <w:sz w:val="30"/>
          <w:szCs w:val="30"/>
        </w:rPr>
      </w:pPr>
    </w:p>
    <w:p w14:paraId="28495EC7" w14:textId="4523BE4E" w:rsidR="00313999" w:rsidRDefault="00D5168C">
      <w:pPr>
        <w:pStyle w:val="ListParagraph"/>
        <w:numPr>
          <w:ilvl w:val="0"/>
          <w:numId w:val="13"/>
        </w:numPr>
        <w:tabs>
          <w:tab w:val="clear" w:pos="907"/>
          <w:tab w:val="left" w:pos="990"/>
        </w:tabs>
        <w:spacing w:before="240" w:line="240" w:lineRule="auto"/>
        <w:ind w:left="990" w:hanging="450"/>
        <w:rPr>
          <w:rFonts w:ascii="Angsana New" w:hAnsi="Angsana New"/>
          <w:sz w:val="30"/>
          <w:szCs w:val="30"/>
        </w:rPr>
      </w:pPr>
      <w:r w:rsidRPr="00D5168C">
        <w:rPr>
          <w:rFonts w:ascii="Angsana New" w:hAnsi="Angsana New"/>
          <w:sz w:val="30"/>
          <w:szCs w:val="30"/>
          <w:cs/>
        </w:rPr>
        <w:lastRenderedPageBreak/>
        <w:t xml:space="preserve">ค่าใช้จ่าย(รายได้)ภาษีเงินได้  </w:t>
      </w:r>
      <w:r w:rsidR="001002B4" w:rsidRPr="001002B4">
        <w:rPr>
          <w:rFonts w:ascii="Angsana New" w:hAnsi="Angsana New"/>
          <w:sz w:val="30"/>
          <w:szCs w:val="30"/>
          <w:cs/>
        </w:rPr>
        <w:t xml:space="preserve">สำหรับปี สิ้นสุดวันที่ </w:t>
      </w:r>
      <w:r w:rsidR="001002B4">
        <w:rPr>
          <w:rFonts w:ascii="Angsana New" w:hAnsi="Angsana New"/>
          <w:sz w:val="30"/>
          <w:szCs w:val="30"/>
        </w:rPr>
        <w:t>31</w:t>
      </w:r>
      <w:r w:rsidR="001002B4" w:rsidRPr="001002B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002B4">
        <w:rPr>
          <w:rFonts w:ascii="Angsana New" w:hAnsi="Angsana New"/>
          <w:sz w:val="30"/>
          <w:szCs w:val="30"/>
        </w:rPr>
        <w:t>2565</w:t>
      </w:r>
      <w:r w:rsidR="001002B4" w:rsidRPr="001002B4">
        <w:rPr>
          <w:rFonts w:ascii="Angsana New" w:hAnsi="Angsana New"/>
          <w:sz w:val="30"/>
          <w:szCs w:val="30"/>
          <w:cs/>
        </w:rPr>
        <w:t xml:space="preserve"> และ </w:t>
      </w:r>
      <w:r w:rsidR="001002B4">
        <w:rPr>
          <w:rFonts w:ascii="Angsana New" w:hAnsi="Angsana New"/>
          <w:sz w:val="30"/>
          <w:szCs w:val="30"/>
        </w:rPr>
        <w:t>2564</w:t>
      </w:r>
      <w:r w:rsidR="001002B4" w:rsidRPr="001002B4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925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45"/>
        <w:gridCol w:w="1987"/>
      </w:tblGrid>
      <w:tr w:rsidR="00F368E6" w:rsidRPr="00494247" w14:paraId="028ADD0D" w14:textId="77777777" w:rsidTr="00A27F4C">
        <w:tc>
          <w:tcPr>
            <w:tcW w:w="5040" w:type="dxa"/>
          </w:tcPr>
          <w:p w14:paraId="455E05AD" w14:textId="77777777" w:rsidR="00F368E6" w:rsidRPr="00494247" w:rsidRDefault="00F368E6" w:rsidP="001002B4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219" w:type="dxa"/>
            <w:gridSpan w:val="3"/>
          </w:tcPr>
          <w:p w14:paraId="550A2DC6" w14:textId="6A54675B" w:rsidR="00F368E6" w:rsidRPr="00C8007D" w:rsidRDefault="00F368E6" w:rsidP="00F368E6">
            <w:pPr>
              <w:pStyle w:val="1"/>
              <w:pBdr>
                <w:bottom w:val="single" w:sz="4" w:space="1" w:color="auto"/>
              </w:pBdr>
              <w:spacing w:line="360" w:lineRule="exact"/>
              <w:rPr>
                <w:color w:val="000000"/>
                <w:sz w:val="30"/>
                <w:szCs w:val="30"/>
                <w:cs/>
              </w:rPr>
            </w:pPr>
            <w:r w:rsidRPr="00494247">
              <w:rPr>
                <w:color w:val="000000"/>
                <w:sz w:val="30"/>
                <w:szCs w:val="30"/>
              </w:rPr>
              <w:t>(</w:t>
            </w:r>
            <w:r w:rsidRPr="00494247">
              <w:rPr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color w:val="000000"/>
                <w:sz w:val="30"/>
                <w:szCs w:val="30"/>
              </w:rPr>
              <w:t>)</w:t>
            </w:r>
          </w:p>
        </w:tc>
      </w:tr>
      <w:tr w:rsidR="001002B4" w:rsidRPr="00494247" w14:paraId="06DFC645" w14:textId="1CD0AFAE" w:rsidTr="001002B4">
        <w:tc>
          <w:tcPr>
            <w:tcW w:w="5040" w:type="dxa"/>
          </w:tcPr>
          <w:p w14:paraId="161B26C3" w14:textId="77777777" w:rsidR="001002B4" w:rsidRPr="00494247" w:rsidRDefault="001002B4" w:rsidP="001002B4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173D4FA0" w14:textId="34146C57" w:rsidR="001002B4" w:rsidRPr="005352F0" w:rsidRDefault="001002B4" w:rsidP="001002B4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002B4">
              <w:rPr>
                <w:sz w:val="30"/>
                <w:szCs w:val="30"/>
              </w:rPr>
              <w:t xml:space="preserve">31 </w:t>
            </w:r>
            <w:r w:rsidRPr="001002B4">
              <w:rPr>
                <w:sz w:val="30"/>
                <w:szCs w:val="30"/>
                <w:cs/>
              </w:rPr>
              <w:t xml:space="preserve">ธันวาคม </w:t>
            </w:r>
            <w:r w:rsidRPr="001002B4">
              <w:rPr>
                <w:sz w:val="30"/>
                <w:szCs w:val="30"/>
              </w:rPr>
              <w:t>2565</w:t>
            </w:r>
          </w:p>
        </w:tc>
        <w:tc>
          <w:tcPr>
            <w:tcW w:w="245" w:type="dxa"/>
          </w:tcPr>
          <w:p w14:paraId="5FA2E2B3" w14:textId="1EB0CD3E" w:rsidR="001002B4" w:rsidRPr="005352F0" w:rsidRDefault="001002B4" w:rsidP="001002B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</w:tcPr>
          <w:p w14:paraId="0CF0568B" w14:textId="6E0696F4" w:rsidR="001002B4" w:rsidRPr="001002B4" w:rsidRDefault="001002B4" w:rsidP="001002B4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002B4">
              <w:rPr>
                <w:color w:val="000000"/>
                <w:sz w:val="30"/>
                <w:szCs w:val="30"/>
              </w:rPr>
              <w:t xml:space="preserve">31 </w:t>
            </w:r>
            <w:r w:rsidRPr="001002B4">
              <w:rPr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1002B4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4</w:t>
            </w:r>
          </w:p>
        </w:tc>
      </w:tr>
      <w:tr w:rsidR="001002B4" w:rsidRPr="00494247" w14:paraId="5D260985" w14:textId="7B34CC0A" w:rsidTr="001002B4">
        <w:trPr>
          <w:trHeight w:val="203"/>
        </w:trPr>
        <w:tc>
          <w:tcPr>
            <w:tcW w:w="5040" w:type="dxa"/>
            <w:vAlign w:val="center"/>
          </w:tcPr>
          <w:p w14:paraId="51C6055B" w14:textId="6DEA6575" w:rsidR="001002B4" w:rsidRPr="00A034DF" w:rsidRDefault="001002B4" w:rsidP="001002B4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5168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ภาษีเงินได้ปัจจุบัน :</w:t>
            </w:r>
          </w:p>
        </w:tc>
        <w:tc>
          <w:tcPr>
            <w:tcW w:w="1987" w:type="dxa"/>
            <w:shd w:val="clear" w:color="auto" w:fill="auto"/>
          </w:tcPr>
          <w:p w14:paraId="09F1E9B2" w14:textId="77777777" w:rsidR="001002B4" w:rsidRPr="00494247" w:rsidRDefault="001002B4" w:rsidP="001002B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1149F418" w14:textId="77777777" w:rsidR="001002B4" w:rsidRPr="00494247" w:rsidRDefault="001002B4" w:rsidP="001002B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7" w:type="dxa"/>
          </w:tcPr>
          <w:p w14:paraId="338488A8" w14:textId="77777777" w:rsidR="001002B4" w:rsidRPr="00494247" w:rsidRDefault="001002B4" w:rsidP="001002B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1002B4" w:rsidRPr="00494247" w14:paraId="2DC13991" w14:textId="7E7B5398" w:rsidTr="001002B4">
        <w:trPr>
          <w:trHeight w:val="203"/>
        </w:trPr>
        <w:tc>
          <w:tcPr>
            <w:tcW w:w="5040" w:type="dxa"/>
            <w:vAlign w:val="center"/>
          </w:tcPr>
          <w:p w14:paraId="17481420" w14:textId="5B057452" w:rsidR="001002B4" w:rsidRPr="00556F4A" w:rsidRDefault="001002B4" w:rsidP="00055490">
            <w:pPr>
              <w:spacing w:line="400" w:lineRule="exact"/>
              <w:ind w:left="336" w:right="-4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5549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ภาษีเงินได้สำหรับ</w:t>
            </w:r>
            <w:r w:rsidR="00F368E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987" w:type="dxa"/>
            <w:shd w:val="clear" w:color="auto" w:fill="auto"/>
          </w:tcPr>
          <w:p w14:paraId="3B12B148" w14:textId="20D36CF4" w:rsidR="001002B4" w:rsidRPr="008F126F" w:rsidRDefault="00040BC8" w:rsidP="001002B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0BC8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040BC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40BC8">
              <w:rPr>
                <w:rFonts w:ascii="Angsana New" w:hAnsi="Angsana New"/>
                <w:color w:val="000000"/>
                <w:sz w:val="30"/>
                <w:szCs w:val="30"/>
                <w:cs/>
              </w:rPr>
              <w:t>423</w:t>
            </w:r>
            <w:r w:rsidRPr="00040BC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40BC8">
              <w:rPr>
                <w:rFonts w:ascii="Angsana New" w:hAnsi="Angsana New"/>
                <w:color w:val="000000"/>
                <w:sz w:val="30"/>
                <w:szCs w:val="30"/>
                <w:cs/>
              </w:rPr>
              <w:t>585.22</w:t>
            </w:r>
          </w:p>
        </w:tc>
        <w:tc>
          <w:tcPr>
            <w:tcW w:w="245" w:type="dxa"/>
          </w:tcPr>
          <w:p w14:paraId="312D3118" w14:textId="7FBE92A5" w:rsidR="001002B4" w:rsidRPr="008F126F" w:rsidRDefault="001002B4" w:rsidP="001002B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</w:tcPr>
          <w:p w14:paraId="5C42E1C2" w14:textId="5BB93DB2" w:rsidR="001002B4" w:rsidRPr="008F126F" w:rsidRDefault="00A034DF" w:rsidP="001002B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034DF">
              <w:rPr>
                <w:rFonts w:ascii="Angsana New" w:hAnsi="Angsana New"/>
                <w:color w:val="000000"/>
                <w:sz w:val="30"/>
                <w:szCs w:val="30"/>
                <w:cs/>
              </w:rPr>
              <w:t>10</w:t>
            </w:r>
            <w:r w:rsidRPr="00A034D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034DF">
              <w:rPr>
                <w:rFonts w:ascii="Angsana New" w:hAnsi="Angsana New"/>
                <w:color w:val="000000"/>
                <w:sz w:val="30"/>
                <w:szCs w:val="30"/>
                <w:cs/>
              </w:rPr>
              <w:t>953</w:t>
            </w:r>
            <w:r w:rsidRPr="00A034D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034DF">
              <w:rPr>
                <w:rFonts w:ascii="Angsana New" w:hAnsi="Angsana New"/>
                <w:color w:val="000000"/>
                <w:sz w:val="30"/>
                <w:szCs w:val="30"/>
                <w:cs/>
              </w:rPr>
              <w:t>443.81</w:t>
            </w:r>
          </w:p>
        </w:tc>
      </w:tr>
      <w:tr w:rsidR="001002B4" w:rsidRPr="00494247" w14:paraId="028D0032" w14:textId="0CDBACEA" w:rsidTr="001002B4">
        <w:trPr>
          <w:trHeight w:val="203"/>
        </w:trPr>
        <w:tc>
          <w:tcPr>
            <w:tcW w:w="5040" w:type="dxa"/>
            <w:vAlign w:val="center"/>
          </w:tcPr>
          <w:p w14:paraId="17F7B339" w14:textId="6B5AAD08" w:rsidR="001002B4" w:rsidRPr="00D5168C" w:rsidRDefault="001002B4" w:rsidP="001002B4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168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987" w:type="dxa"/>
            <w:shd w:val="clear" w:color="auto" w:fill="auto"/>
          </w:tcPr>
          <w:p w14:paraId="145215C5" w14:textId="77777777" w:rsidR="001002B4" w:rsidRPr="008F126F" w:rsidRDefault="001002B4" w:rsidP="001002B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79B7282B" w14:textId="77777777" w:rsidR="001002B4" w:rsidRPr="008F126F" w:rsidRDefault="001002B4" w:rsidP="001002B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</w:tcPr>
          <w:p w14:paraId="628553E3" w14:textId="77777777" w:rsidR="001002B4" w:rsidRPr="008F126F" w:rsidRDefault="001002B4" w:rsidP="001002B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002B4" w:rsidRPr="00494247" w14:paraId="0C185394" w14:textId="2FF0253A" w:rsidTr="005724C3">
        <w:trPr>
          <w:trHeight w:val="203"/>
        </w:trPr>
        <w:tc>
          <w:tcPr>
            <w:tcW w:w="5040" w:type="dxa"/>
            <w:vAlign w:val="center"/>
          </w:tcPr>
          <w:p w14:paraId="17018767" w14:textId="07A2F944" w:rsidR="001002B4" w:rsidRPr="00746AF3" w:rsidRDefault="001002B4" w:rsidP="001002B4">
            <w:pPr>
              <w:spacing w:line="400" w:lineRule="exact"/>
              <w:ind w:left="336" w:right="-4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46AF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ภาษีเงินได้รอการตัดบัญชีจากผลแตกต่างชั่วคราว</w:t>
            </w:r>
            <w:r w:rsidR="00FE6D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      </w:t>
            </w:r>
            <w:r w:rsidRPr="00746AF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987" w:type="dxa"/>
            <w:shd w:val="clear" w:color="auto" w:fill="auto"/>
          </w:tcPr>
          <w:p w14:paraId="7C0B6693" w14:textId="77777777" w:rsidR="001002B4" w:rsidRDefault="001002B4" w:rsidP="00A034D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90A05D3" w14:textId="50CF3E61" w:rsidR="00A034DF" w:rsidRPr="008F126F" w:rsidRDefault="002F62AF" w:rsidP="00A034D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62AF">
              <w:rPr>
                <w:rFonts w:ascii="Angsana New" w:hAnsi="Angsana New"/>
                <w:color w:val="000000"/>
                <w:sz w:val="30"/>
                <w:szCs w:val="30"/>
                <w:cs/>
              </w:rPr>
              <w:t>(543</w:t>
            </w:r>
            <w:r w:rsidRPr="002F62A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F62AF">
              <w:rPr>
                <w:rFonts w:ascii="Angsana New" w:hAnsi="Angsana New"/>
                <w:color w:val="000000"/>
                <w:sz w:val="30"/>
                <w:szCs w:val="30"/>
                <w:cs/>
              </w:rPr>
              <w:t>874.80)</w:t>
            </w:r>
          </w:p>
        </w:tc>
        <w:tc>
          <w:tcPr>
            <w:tcW w:w="245" w:type="dxa"/>
          </w:tcPr>
          <w:p w14:paraId="7F0208CB" w14:textId="4D0CBCF3" w:rsidR="001002B4" w:rsidRPr="008F126F" w:rsidRDefault="001002B4" w:rsidP="00A034DF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</w:tcPr>
          <w:p w14:paraId="0903109D" w14:textId="77777777" w:rsidR="00A034DF" w:rsidRDefault="00A034DF" w:rsidP="00A034D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AD0DBEB" w14:textId="0431E3F6" w:rsidR="001002B4" w:rsidRDefault="00A034DF" w:rsidP="00A034D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34DF">
              <w:rPr>
                <w:rFonts w:ascii="Angsana New" w:hAnsi="Angsana New"/>
                <w:color w:val="000000"/>
                <w:sz w:val="30"/>
                <w:szCs w:val="30"/>
              </w:rPr>
              <w:t>(1,861,705.35)</w:t>
            </w:r>
          </w:p>
        </w:tc>
      </w:tr>
      <w:tr w:rsidR="001002B4" w:rsidRPr="00494247" w14:paraId="6CCC43A0" w14:textId="2991828A" w:rsidTr="005724C3">
        <w:trPr>
          <w:trHeight w:val="203"/>
        </w:trPr>
        <w:tc>
          <w:tcPr>
            <w:tcW w:w="5040" w:type="dxa"/>
            <w:vAlign w:val="center"/>
          </w:tcPr>
          <w:p w14:paraId="46C6E7A7" w14:textId="05CB4577" w:rsidR="001002B4" w:rsidRPr="00092D10" w:rsidRDefault="001002B4" w:rsidP="001002B4">
            <w:pPr>
              <w:spacing w:line="400" w:lineRule="exact"/>
              <w:ind w:left="336" w:right="-4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46AF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 (รายได้) ภาษีเงินได้ที่แสดงอยู่</w:t>
            </w:r>
            <w:r w:rsidRPr="007813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ในงบกำไรขาดทุนเบ็ดเสร็จ</w:t>
            </w:r>
          </w:p>
        </w:tc>
        <w:tc>
          <w:tcPr>
            <w:tcW w:w="1987" w:type="dxa"/>
            <w:shd w:val="clear" w:color="auto" w:fill="auto"/>
          </w:tcPr>
          <w:p w14:paraId="26F0239B" w14:textId="77777777" w:rsidR="001002B4" w:rsidRDefault="001002B4" w:rsidP="00A034D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55B133F" w14:textId="6ACFE46B" w:rsidR="001002B4" w:rsidRPr="008F126F" w:rsidRDefault="0066686C" w:rsidP="00A034D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6686C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  <w:r w:rsidRPr="0066686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6686C">
              <w:rPr>
                <w:rFonts w:ascii="Angsana New" w:hAnsi="Angsana New"/>
                <w:color w:val="000000"/>
                <w:sz w:val="30"/>
                <w:szCs w:val="30"/>
                <w:cs/>
              </w:rPr>
              <w:t>879</w:t>
            </w:r>
            <w:r w:rsidRPr="0066686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6686C">
              <w:rPr>
                <w:rFonts w:ascii="Angsana New" w:hAnsi="Angsana New"/>
                <w:color w:val="000000"/>
                <w:sz w:val="30"/>
                <w:szCs w:val="30"/>
                <w:cs/>
              </w:rPr>
              <w:t>710.42</w:t>
            </w:r>
          </w:p>
        </w:tc>
        <w:tc>
          <w:tcPr>
            <w:tcW w:w="245" w:type="dxa"/>
          </w:tcPr>
          <w:p w14:paraId="6A76DB69" w14:textId="7CB99D9A" w:rsidR="001002B4" w:rsidRPr="008F126F" w:rsidRDefault="001002B4" w:rsidP="00A034DF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</w:tcPr>
          <w:p w14:paraId="0BE71301" w14:textId="77777777" w:rsidR="00A034DF" w:rsidRDefault="00A034DF" w:rsidP="00A034D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E49BC80" w14:textId="4EC237E4" w:rsidR="001002B4" w:rsidRPr="008F126F" w:rsidRDefault="00A034DF" w:rsidP="00A034D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34DF">
              <w:rPr>
                <w:rFonts w:ascii="Angsana New" w:hAnsi="Angsana New"/>
                <w:color w:val="000000"/>
                <w:sz w:val="30"/>
                <w:szCs w:val="30"/>
              </w:rPr>
              <w:t>9,091,738.46</w:t>
            </w:r>
          </w:p>
        </w:tc>
      </w:tr>
    </w:tbl>
    <w:p w14:paraId="2E04F518" w14:textId="234FE67F" w:rsidR="0052736D" w:rsidRDefault="002651A1">
      <w:pPr>
        <w:pStyle w:val="ListParagraph"/>
        <w:numPr>
          <w:ilvl w:val="0"/>
          <w:numId w:val="13"/>
        </w:numPr>
        <w:tabs>
          <w:tab w:val="clear" w:pos="907"/>
          <w:tab w:val="left" w:pos="990"/>
        </w:tabs>
        <w:spacing w:before="240" w:line="240" w:lineRule="auto"/>
        <w:ind w:left="990" w:hanging="450"/>
        <w:rPr>
          <w:rFonts w:ascii="Angsana New" w:hAnsi="Angsana New"/>
          <w:sz w:val="30"/>
          <w:szCs w:val="30"/>
        </w:rPr>
      </w:pPr>
      <w:r w:rsidRPr="002651A1">
        <w:rPr>
          <w:rFonts w:ascii="Angsana New" w:hAnsi="Angsana New"/>
          <w:sz w:val="30"/>
          <w:szCs w:val="30"/>
          <w:cs/>
        </w:rPr>
        <w:t>การกระทบยอดเพื่อหาอัตราภาษีที่แท้จริง</w:t>
      </w:r>
    </w:p>
    <w:tbl>
      <w:tblPr>
        <w:tblW w:w="925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45"/>
        <w:gridCol w:w="1987"/>
      </w:tblGrid>
      <w:tr w:rsidR="00F368E6" w:rsidRPr="00494247" w14:paraId="2ED0FDFA" w14:textId="77777777" w:rsidTr="00F450BE">
        <w:tc>
          <w:tcPr>
            <w:tcW w:w="5040" w:type="dxa"/>
          </w:tcPr>
          <w:p w14:paraId="41266096" w14:textId="77777777" w:rsidR="00F368E6" w:rsidRPr="00494247" w:rsidRDefault="00F368E6" w:rsidP="00BC5D6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219" w:type="dxa"/>
            <w:gridSpan w:val="3"/>
          </w:tcPr>
          <w:p w14:paraId="4312443F" w14:textId="7E87E3C0" w:rsidR="00F368E6" w:rsidRPr="00FF7369" w:rsidRDefault="00F368E6" w:rsidP="00F368E6">
            <w:pPr>
              <w:pStyle w:val="1"/>
              <w:pBdr>
                <w:bottom w:val="single" w:sz="4" w:space="1" w:color="auto"/>
              </w:pBdr>
              <w:spacing w:line="360" w:lineRule="exact"/>
              <w:rPr>
                <w:color w:val="000000"/>
                <w:sz w:val="30"/>
                <w:szCs w:val="30"/>
              </w:rPr>
            </w:pPr>
            <w:r w:rsidRPr="00494247">
              <w:rPr>
                <w:color w:val="000000"/>
                <w:sz w:val="30"/>
                <w:szCs w:val="30"/>
              </w:rPr>
              <w:t>(</w:t>
            </w:r>
            <w:r w:rsidRPr="00494247">
              <w:rPr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color w:val="000000"/>
                <w:sz w:val="30"/>
                <w:szCs w:val="30"/>
              </w:rPr>
              <w:t>)</w:t>
            </w:r>
          </w:p>
        </w:tc>
      </w:tr>
      <w:tr w:rsidR="002651A1" w:rsidRPr="00494247" w14:paraId="23E69564" w14:textId="77777777" w:rsidTr="002651A1">
        <w:tc>
          <w:tcPr>
            <w:tcW w:w="5040" w:type="dxa"/>
          </w:tcPr>
          <w:p w14:paraId="319FE514" w14:textId="77777777" w:rsidR="002651A1" w:rsidRPr="00494247" w:rsidRDefault="002651A1" w:rsidP="00BC5D6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1269020E" w14:textId="0535B4CF" w:rsidR="002651A1" w:rsidRPr="00FF7369" w:rsidRDefault="002651A1" w:rsidP="005D610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2651A1">
              <w:rPr>
                <w:sz w:val="30"/>
                <w:szCs w:val="30"/>
              </w:rPr>
              <w:t xml:space="preserve">31 </w:t>
            </w:r>
            <w:r w:rsidRPr="002651A1">
              <w:rPr>
                <w:sz w:val="30"/>
                <w:szCs w:val="30"/>
                <w:cs/>
              </w:rPr>
              <w:t xml:space="preserve">ธันวาคม </w:t>
            </w:r>
            <w:r w:rsidRPr="002651A1">
              <w:rPr>
                <w:sz w:val="30"/>
                <w:szCs w:val="30"/>
              </w:rPr>
              <w:t>2565</w:t>
            </w:r>
          </w:p>
        </w:tc>
        <w:tc>
          <w:tcPr>
            <w:tcW w:w="245" w:type="dxa"/>
          </w:tcPr>
          <w:p w14:paraId="7228158B" w14:textId="77777777" w:rsidR="002651A1" w:rsidRPr="00FF7369" w:rsidRDefault="002651A1" w:rsidP="002651A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</w:tcPr>
          <w:p w14:paraId="1AC57357" w14:textId="10A27AC4" w:rsidR="002651A1" w:rsidRPr="00FF7369" w:rsidRDefault="002651A1" w:rsidP="005D610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2651A1">
              <w:rPr>
                <w:color w:val="000000"/>
                <w:sz w:val="30"/>
                <w:szCs w:val="30"/>
              </w:rPr>
              <w:t xml:space="preserve">31 </w:t>
            </w:r>
            <w:r w:rsidRPr="002651A1">
              <w:rPr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2651A1">
              <w:rPr>
                <w:color w:val="000000"/>
                <w:sz w:val="30"/>
                <w:szCs w:val="30"/>
              </w:rPr>
              <w:t>256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2651A1" w:rsidRPr="00494247" w14:paraId="66577B7C" w14:textId="77777777" w:rsidTr="005724C3">
        <w:trPr>
          <w:trHeight w:val="203"/>
        </w:trPr>
        <w:tc>
          <w:tcPr>
            <w:tcW w:w="5040" w:type="dxa"/>
            <w:vAlign w:val="center"/>
          </w:tcPr>
          <w:p w14:paraId="5FFDED6D" w14:textId="4A9BA688" w:rsidR="002651A1" w:rsidRPr="00494247" w:rsidRDefault="002651A1" w:rsidP="00BC5D6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273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กำไรทางบัญชีก่อนภาษีเงินได้</w:t>
            </w:r>
          </w:p>
        </w:tc>
        <w:tc>
          <w:tcPr>
            <w:tcW w:w="1987" w:type="dxa"/>
            <w:shd w:val="clear" w:color="auto" w:fill="auto"/>
          </w:tcPr>
          <w:p w14:paraId="634F21B7" w14:textId="3DEF1271" w:rsidR="002651A1" w:rsidRPr="007B08B9" w:rsidRDefault="0067368C" w:rsidP="005D610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7368C">
              <w:rPr>
                <w:rFonts w:ascii="Angsana New" w:hAnsi="Angsana New"/>
                <w:color w:val="000000"/>
                <w:sz w:val="30"/>
                <w:szCs w:val="30"/>
                <w:cs/>
              </w:rPr>
              <w:t>41</w:t>
            </w:r>
            <w:r w:rsidRPr="0067368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7368C">
              <w:rPr>
                <w:rFonts w:ascii="Angsana New" w:hAnsi="Angsana New"/>
                <w:color w:val="000000"/>
                <w:sz w:val="30"/>
                <w:szCs w:val="30"/>
                <w:cs/>
              </w:rPr>
              <w:t>905</w:t>
            </w:r>
            <w:r w:rsidRPr="0067368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7368C">
              <w:rPr>
                <w:rFonts w:ascii="Angsana New" w:hAnsi="Angsana New"/>
                <w:color w:val="000000"/>
                <w:sz w:val="30"/>
                <w:szCs w:val="30"/>
                <w:cs/>
              </w:rPr>
              <w:t>675.52</w:t>
            </w:r>
          </w:p>
        </w:tc>
        <w:tc>
          <w:tcPr>
            <w:tcW w:w="245" w:type="dxa"/>
          </w:tcPr>
          <w:p w14:paraId="5E78F611" w14:textId="77777777" w:rsidR="002651A1" w:rsidRPr="008A1034" w:rsidRDefault="002651A1" w:rsidP="002651A1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7A2E8955" w14:textId="08070E60" w:rsidR="002651A1" w:rsidRPr="008A1034" w:rsidRDefault="002651A1" w:rsidP="005D610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651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45</w:t>
            </w:r>
            <w:r w:rsidRPr="002651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651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482</w:t>
            </w:r>
            <w:r w:rsidRPr="002651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651A1">
              <w:rPr>
                <w:rFonts w:ascii="Angsana New" w:hAnsi="Angsana New"/>
                <w:color w:val="000000"/>
                <w:sz w:val="30"/>
                <w:szCs w:val="30"/>
                <w:cs/>
              </w:rPr>
              <w:t>675.91</w:t>
            </w:r>
          </w:p>
        </w:tc>
      </w:tr>
      <w:tr w:rsidR="002651A1" w:rsidRPr="00494247" w14:paraId="348AECE4" w14:textId="77777777" w:rsidTr="002651A1">
        <w:trPr>
          <w:trHeight w:val="203"/>
        </w:trPr>
        <w:tc>
          <w:tcPr>
            <w:tcW w:w="5040" w:type="dxa"/>
            <w:vAlign w:val="center"/>
          </w:tcPr>
          <w:p w14:paraId="45293CC2" w14:textId="395C0B15" w:rsidR="002651A1" w:rsidRPr="00556F4A" w:rsidRDefault="002651A1" w:rsidP="00D55E94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273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อัตราภาษีเงินได้</w:t>
            </w:r>
          </w:p>
        </w:tc>
        <w:tc>
          <w:tcPr>
            <w:tcW w:w="1987" w:type="dxa"/>
            <w:shd w:val="clear" w:color="auto" w:fill="auto"/>
          </w:tcPr>
          <w:p w14:paraId="0E3D019D" w14:textId="724F722D" w:rsidR="002651A1" w:rsidRPr="00B46094" w:rsidRDefault="002651A1" w:rsidP="002651A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46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20.00%</w:t>
            </w:r>
          </w:p>
        </w:tc>
        <w:tc>
          <w:tcPr>
            <w:tcW w:w="245" w:type="dxa"/>
          </w:tcPr>
          <w:p w14:paraId="416E5070" w14:textId="77777777" w:rsidR="002651A1" w:rsidRDefault="002651A1" w:rsidP="002651A1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7" w:type="dxa"/>
          </w:tcPr>
          <w:p w14:paraId="5042FA58" w14:textId="6184DF10" w:rsidR="002651A1" w:rsidRPr="008A1034" w:rsidRDefault="002651A1" w:rsidP="002651A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20.00%</w:t>
            </w:r>
          </w:p>
        </w:tc>
      </w:tr>
      <w:tr w:rsidR="002651A1" w:rsidRPr="00494247" w14:paraId="0A9C170A" w14:textId="77777777" w:rsidTr="005724C3">
        <w:trPr>
          <w:trHeight w:val="203"/>
        </w:trPr>
        <w:tc>
          <w:tcPr>
            <w:tcW w:w="5040" w:type="dxa"/>
            <w:vAlign w:val="center"/>
          </w:tcPr>
          <w:p w14:paraId="50AEC862" w14:textId="2B403C82" w:rsidR="002651A1" w:rsidRPr="00D5168C" w:rsidRDefault="002651A1" w:rsidP="00D55E94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987" w:type="dxa"/>
            <w:shd w:val="clear" w:color="auto" w:fill="auto"/>
          </w:tcPr>
          <w:p w14:paraId="6500D2AD" w14:textId="482D0612" w:rsidR="002651A1" w:rsidRPr="008F126F" w:rsidRDefault="009561CE" w:rsidP="005D610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61CE">
              <w:rPr>
                <w:rFonts w:ascii="Angsana New" w:hAnsi="Angsana New"/>
                <w:color w:val="000000"/>
                <w:sz w:val="30"/>
                <w:szCs w:val="30"/>
                <w:cs/>
              </w:rPr>
              <w:t>8</w:t>
            </w:r>
            <w:r w:rsidRPr="009561C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561CE">
              <w:rPr>
                <w:rFonts w:ascii="Angsana New" w:hAnsi="Angsana New"/>
                <w:color w:val="000000"/>
                <w:sz w:val="30"/>
                <w:szCs w:val="30"/>
                <w:cs/>
              </w:rPr>
              <w:t>381</w:t>
            </w:r>
            <w:r w:rsidRPr="009561C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561CE">
              <w:rPr>
                <w:rFonts w:ascii="Angsana New" w:hAnsi="Angsana New"/>
                <w:color w:val="000000"/>
                <w:sz w:val="30"/>
                <w:szCs w:val="30"/>
                <w:cs/>
              </w:rPr>
              <w:t>135.10</w:t>
            </w:r>
          </w:p>
        </w:tc>
        <w:tc>
          <w:tcPr>
            <w:tcW w:w="245" w:type="dxa"/>
          </w:tcPr>
          <w:p w14:paraId="5CD148E0" w14:textId="77777777" w:rsidR="002651A1" w:rsidRPr="00727D3B" w:rsidRDefault="002651A1" w:rsidP="002651A1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518C3362" w14:textId="2AF3ED26" w:rsidR="002651A1" w:rsidRPr="008F126F" w:rsidRDefault="002651A1" w:rsidP="005D610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651A1">
              <w:rPr>
                <w:rFonts w:ascii="Angsana New" w:hAnsi="Angsana New"/>
                <w:color w:val="000000"/>
                <w:sz w:val="30"/>
                <w:szCs w:val="30"/>
                <w:cs/>
              </w:rPr>
              <w:t>9</w:t>
            </w:r>
            <w:r w:rsidRPr="002651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651A1">
              <w:rPr>
                <w:rFonts w:ascii="Angsana New" w:hAnsi="Angsana New"/>
                <w:color w:val="000000"/>
                <w:sz w:val="30"/>
                <w:szCs w:val="30"/>
                <w:cs/>
              </w:rPr>
              <w:t>096</w:t>
            </w:r>
            <w:r w:rsidRPr="002651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651A1">
              <w:rPr>
                <w:rFonts w:ascii="Angsana New" w:hAnsi="Angsana New"/>
                <w:color w:val="000000"/>
                <w:sz w:val="30"/>
                <w:szCs w:val="30"/>
                <w:cs/>
              </w:rPr>
              <w:t>535.18</w:t>
            </w:r>
          </w:p>
        </w:tc>
      </w:tr>
      <w:tr w:rsidR="002651A1" w:rsidRPr="00494247" w14:paraId="771F4144" w14:textId="77777777" w:rsidTr="002651A1">
        <w:trPr>
          <w:trHeight w:val="203"/>
        </w:trPr>
        <w:tc>
          <w:tcPr>
            <w:tcW w:w="5040" w:type="dxa"/>
            <w:vAlign w:val="center"/>
          </w:tcPr>
          <w:p w14:paraId="32F4C792" w14:textId="0F222B6B" w:rsidR="002651A1" w:rsidRPr="00D55E94" w:rsidRDefault="002651A1" w:rsidP="00D55E94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ผลกระทบทางภาษี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:</w:t>
            </w:r>
          </w:p>
        </w:tc>
        <w:tc>
          <w:tcPr>
            <w:tcW w:w="1987" w:type="dxa"/>
            <w:shd w:val="clear" w:color="auto" w:fill="auto"/>
          </w:tcPr>
          <w:p w14:paraId="6BB65812" w14:textId="77777777" w:rsidR="002651A1" w:rsidRPr="008F126F" w:rsidRDefault="002651A1" w:rsidP="005D610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7C24B5EE" w14:textId="77777777" w:rsidR="002651A1" w:rsidRPr="008F126F" w:rsidRDefault="002651A1" w:rsidP="002651A1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</w:tcPr>
          <w:p w14:paraId="1ACE4AFB" w14:textId="63E5A62B" w:rsidR="002651A1" w:rsidRPr="008F126F" w:rsidRDefault="002651A1" w:rsidP="005D610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651A1" w:rsidRPr="00494247" w14:paraId="21C53F2C" w14:textId="77777777" w:rsidTr="005724C3">
        <w:trPr>
          <w:trHeight w:val="203"/>
        </w:trPr>
        <w:tc>
          <w:tcPr>
            <w:tcW w:w="5040" w:type="dxa"/>
            <w:vAlign w:val="center"/>
          </w:tcPr>
          <w:p w14:paraId="0CCB99C7" w14:textId="553FFDD3" w:rsidR="002651A1" w:rsidRDefault="002651A1" w:rsidP="00D55E94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55E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รายการต้องห้ามทางภาษี</w:t>
            </w:r>
          </w:p>
        </w:tc>
        <w:tc>
          <w:tcPr>
            <w:tcW w:w="1987" w:type="dxa"/>
            <w:shd w:val="clear" w:color="auto" w:fill="auto"/>
          </w:tcPr>
          <w:p w14:paraId="38517046" w14:textId="322F65CE" w:rsidR="002651A1" w:rsidRPr="008F126F" w:rsidRDefault="006E3BFA" w:rsidP="002651A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E3BFA">
              <w:rPr>
                <w:rFonts w:ascii="Angsana New" w:hAnsi="Angsana New"/>
                <w:color w:val="000000"/>
                <w:sz w:val="30"/>
                <w:szCs w:val="30"/>
                <w:cs/>
              </w:rPr>
              <w:t>(2</w:t>
            </w:r>
            <w:r w:rsidRPr="006E3BF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E3BFA">
              <w:rPr>
                <w:rFonts w:ascii="Angsana New" w:hAnsi="Angsana New"/>
                <w:color w:val="000000"/>
                <w:sz w:val="30"/>
                <w:szCs w:val="30"/>
                <w:cs/>
              </w:rPr>
              <w:t>501</w:t>
            </w:r>
            <w:r w:rsidRPr="006E3BF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E3BFA">
              <w:rPr>
                <w:rFonts w:ascii="Angsana New" w:hAnsi="Angsana New"/>
                <w:color w:val="000000"/>
                <w:sz w:val="30"/>
                <w:szCs w:val="30"/>
                <w:cs/>
              </w:rPr>
              <w:t>424.68)</w:t>
            </w:r>
          </w:p>
        </w:tc>
        <w:tc>
          <w:tcPr>
            <w:tcW w:w="245" w:type="dxa"/>
          </w:tcPr>
          <w:p w14:paraId="516C5720" w14:textId="77777777" w:rsidR="002651A1" w:rsidRPr="00727D3B" w:rsidRDefault="002651A1" w:rsidP="002651A1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4F483FD2" w14:textId="4F12ABBD" w:rsidR="002651A1" w:rsidRPr="008F126F" w:rsidRDefault="002651A1" w:rsidP="002651A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651A1">
              <w:rPr>
                <w:rFonts w:ascii="Angsana New" w:hAnsi="Angsana New"/>
                <w:color w:val="000000"/>
                <w:sz w:val="30"/>
                <w:szCs w:val="30"/>
                <w:cs/>
              </w:rPr>
              <w:t>(4</w:t>
            </w:r>
            <w:r w:rsidRPr="002651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651A1">
              <w:rPr>
                <w:rFonts w:ascii="Angsana New" w:hAnsi="Angsana New"/>
                <w:color w:val="000000"/>
                <w:sz w:val="30"/>
                <w:szCs w:val="30"/>
                <w:cs/>
              </w:rPr>
              <w:t>796.72)</w:t>
            </w:r>
          </w:p>
        </w:tc>
      </w:tr>
      <w:tr w:rsidR="002651A1" w:rsidRPr="00494247" w14:paraId="417A2C8F" w14:textId="77777777" w:rsidTr="005724C3">
        <w:trPr>
          <w:trHeight w:val="650"/>
        </w:trPr>
        <w:tc>
          <w:tcPr>
            <w:tcW w:w="5040" w:type="dxa"/>
            <w:vAlign w:val="center"/>
          </w:tcPr>
          <w:p w14:paraId="212C8558" w14:textId="0870D3CB" w:rsidR="002651A1" w:rsidRPr="00746AF3" w:rsidRDefault="002651A1" w:rsidP="00727D3B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55E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 (รายได้) ภาษีเงินได้ที่แสดงอยู่ในงบกำไรขาดทุนเบ็ดเสร็จ</w:t>
            </w:r>
          </w:p>
        </w:tc>
        <w:tc>
          <w:tcPr>
            <w:tcW w:w="1987" w:type="dxa"/>
            <w:shd w:val="clear" w:color="auto" w:fill="auto"/>
          </w:tcPr>
          <w:p w14:paraId="5CDE9FB0" w14:textId="77777777" w:rsidR="002651A1" w:rsidRDefault="002651A1" w:rsidP="002651A1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  <w:p w14:paraId="1194C1E8" w14:textId="7AAED69E" w:rsidR="002651A1" w:rsidRPr="008F126F" w:rsidRDefault="00E96E85" w:rsidP="002651A1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96E85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  <w:r w:rsidRPr="00E96E8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96E85">
              <w:rPr>
                <w:rFonts w:ascii="Angsana New" w:hAnsi="Angsana New"/>
                <w:color w:val="000000"/>
                <w:sz w:val="30"/>
                <w:szCs w:val="30"/>
                <w:cs/>
              </w:rPr>
              <w:t>879</w:t>
            </w:r>
            <w:r w:rsidRPr="00E96E8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96E85">
              <w:rPr>
                <w:rFonts w:ascii="Angsana New" w:hAnsi="Angsana New"/>
                <w:color w:val="000000"/>
                <w:sz w:val="30"/>
                <w:szCs w:val="30"/>
                <w:cs/>
              </w:rPr>
              <w:t>710.42</w:t>
            </w:r>
          </w:p>
        </w:tc>
        <w:tc>
          <w:tcPr>
            <w:tcW w:w="245" w:type="dxa"/>
          </w:tcPr>
          <w:p w14:paraId="61009608" w14:textId="77777777" w:rsidR="002651A1" w:rsidRDefault="002651A1" w:rsidP="002651A1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</w:tcPr>
          <w:p w14:paraId="355E29D1" w14:textId="77777777" w:rsidR="002651A1" w:rsidRDefault="002651A1" w:rsidP="002651A1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1D9F434" w14:textId="54D2F34C" w:rsidR="002651A1" w:rsidRPr="008F126F" w:rsidRDefault="002651A1" w:rsidP="002651A1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651A1">
              <w:rPr>
                <w:rFonts w:ascii="Angsana New" w:hAnsi="Angsana New"/>
                <w:color w:val="000000"/>
                <w:sz w:val="30"/>
                <w:szCs w:val="30"/>
                <w:cs/>
              </w:rPr>
              <w:t>9</w:t>
            </w:r>
            <w:r w:rsidRPr="002651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651A1">
              <w:rPr>
                <w:rFonts w:ascii="Angsana New" w:hAnsi="Angsana New"/>
                <w:color w:val="000000"/>
                <w:sz w:val="30"/>
                <w:szCs w:val="30"/>
                <w:cs/>
              </w:rPr>
              <w:t>091</w:t>
            </w:r>
            <w:r w:rsidRPr="002651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651A1">
              <w:rPr>
                <w:rFonts w:ascii="Angsana New" w:hAnsi="Angsana New"/>
                <w:color w:val="000000"/>
                <w:sz w:val="30"/>
                <w:szCs w:val="30"/>
                <w:cs/>
              </w:rPr>
              <w:t>738.46</w:t>
            </w:r>
          </w:p>
        </w:tc>
      </w:tr>
      <w:tr w:rsidR="002651A1" w:rsidRPr="00494247" w14:paraId="12D23196" w14:textId="77777777" w:rsidTr="005724C3">
        <w:trPr>
          <w:trHeight w:val="203"/>
        </w:trPr>
        <w:tc>
          <w:tcPr>
            <w:tcW w:w="5040" w:type="dxa"/>
            <w:vAlign w:val="center"/>
          </w:tcPr>
          <w:p w14:paraId="66006539" w14:textId="3CBE4BCE" w:rsidR="002651A1" w:rsidRDefault="002651A1" w:rsidP="00727D3B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27D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987" w:type="dxa"/>
            <w:shd w:val="clear" w:color="auto" w:fill="auto"/>
          </w:tcPr>
          <w:p w14:paraId="4B4D66DC" w14:textId="0A68C681" w:rsidR="002651A1" w:rsidRPr="00F97169" w:rsidRDefault="00541739" w:rsidP="005D610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14.0</w:t>
            </w:r>
            <w:r w:rsidR="003B706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  <w:r w:rsidR="00A3181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%</w:t>
            </w:r>
          </w:p>
        </w:tc>
        <w:tc>
          <w:tcPr>
            <w:tcW w:w="245" w:type="dxa"/>
          </w:tcPr>
          <w:p w14:paraId="0A72CE34" w14:textId="77777777" w:rsidR="002651A1" w:rsidRPr="008A1034" w:rsidRDefault="002651A1" w:rsidP="002651A1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987" w:type="dxa"/>
          </w:tcPr>
          <w:p w14:paraId="29072990" w14:textId="4E618F95" w:rsidR="002651A1" w:rsidRPr="008A1034" w:rsidRDefault="002651A1" w:rsidP="005D610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651A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19.99</w:t>
            </w:r>
            <w:r w:rsidR="00A3181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%</w:t>
            </w:r>
          </w:p>
        </w:tc>
      </w:tr>
    </w:tbl>
    <w:p w14:paraId="79F7FA8B" w14:textId="3691972F" w:rsidR="007A44B1" w:rsidRPr="00DB1E68" w:rsidRDefault="007A44B1" w:rsidP="002651A1">
      <w:pPr>
        <w:numPr>
          <w:ilvl w:val="0"/>
          <w:numId w:val="6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7A44B1">
        <w:rPr>
          <w:rFonts w:ascii="Angsana New" w:hAnsi="Angsana New"/>
          <w:b/>
          <w:bCs/>
          <w:sz w:val="30"/>
          <w:szCs w:val="30"/>
          <w:cs/>
        </w:rPr>
        <w:t xml:space="preserve">สินทรัพย์ไม่หมุนเวียนอื่น </w:t>
      </w:r>
    </w:p>
    <w:tbl>
      <w:tblPr>
        <w:tblW w:w="92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7A44B1" w:rsidRPr="00494247" w14:paraId="632F19F1" w14:textId="77777777" w:rsidTr="00712DFA">
        <w:tc>
          <w:tcPr>
            <w:tcW w:w="5040" w:type="dxa"/>
          </w:tcPr>
          <w:p w14:paraId="5890D9D0" w14:textId="77777777" w:rsidR="007A44B1" w:rsidRPr="00494247" w:rsidRDefault="007A44B1" w:rsidP="00BC5D6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4800D66E" w14:textId="77777777" w:rsidR="007A44B1" w:rsidRPr="00494247" w:rsidRDefault="007A44B1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2651A1" w:rsidRPr="00494247" w14:paraId="7593441D" w14:textId="77777777" w:rsidTr="00712DFA">
        <w:tc>
          <w:tcPr>
            <w:tcW w:w="5040" w:type="dxa"/>
          </w:tcPr>
          <w:p w14:paraId="2103268B" w14:textId="77777777" w:rsidR="002651A1" w:rsidRPr="00494247" w:rsidRDefault="002651A1" w:rsidP="002651A1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10EA5CDE" w14:textId="4AE66A6C" w:rsidR="002651A1" w:rsidRPr="00D044B5" w:rsidRDefault="002651A1" w:rsidP="002651A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F9773C" w14:textId="77777777" w:rsidR="002651A1" w:rsidRPr="00D044B5" w:rsidRDefault="002651A1" w:rsidP="002651A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425FF052" w14:textId="77777777" w:rsidR="002651A1" w:rsidRPr="00D044B5" w:rsidRDefault="002651A1" w:rsidP="002651A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4</w:t>
            </w:r>
          </w:p>
        </w:tc>
      </w:tr>
      <w:tr w:rsidR="008170DE" w:rsidRPr="00494247" w14:paraId="1934D3A1" w14:textId="77777777" w:rsidTr="005724C3">
        <w:trPr>
          <w:trHeight w:val="203"/>
        </w:trPr>
        <w:tc>
          <w:tcPr>
            <w:tcW w:w="5040" w:type="dxa"/>
          </w:tcPr>
          <w:p w14:paraId="2DA913EF" w14:textId="6EBE27A6" w:rsidR="008170DE" w:rsidRPr="00494247" w:rsidRDefault="008170DE" w:rsidP="008170D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44B1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เงินประกันอื่นๆ</w:t>
            </w:r>
          </w:p>
        </w:tc>
        <w:tc>
          <w:tcPr>
            <w:tcW w:w="1987" w:type="dxa"/>
            <w:shd w:val="clear" w:color="auto" w:fill="auto"/>
          </w:tcPr>
          <w:p w14:paraId="4A6E73FE" w14:textId="3B6E42C3" w:rsidR="008170DE" w:rsidRPr="00F4526A" w:rsidRDefault="008170DE" w:rsidP="008170D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7,000.00</w:t>
            </w:r>
          </w:p>
        </w:tc>
        <w:tc>
          <w:tcPr>
            <w:tcW w:w="236" w:type="dxa"/>
            <w:vAlign w:val="center"/>
          </w:tcPr>
          <w:p w14:paraId="0A64ABA5" w14:textId="77777777" w:rsidR="008170DE" w:rsidRPr="00494247" w:rsidRDefault="008170DE" w:rsidP="008170D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5319A0A6" w14:textId="738CD2D8" w:rsidR="008170DE" w:rsidRPr="00494247" w:rsidRDefault="008170DE" w:rsidP="008170D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44B1">
              <w:rPr>
                <w:rFonts w:ascii="Angsana New" w:hAnsi="Angsana New"/>
                <w:color w:val="000000"/>
                <w:sz w:val="30"/>
                <w:szCs w:val="30"/>
              </w:rPr>
              <w:t>417,444.56</w:t>
            </w:r>
          </w:p>
        </w:tc>
      </w:tr>
      <w:tr w:rsidR="008170DE" w:rsidRPr="00494247" w14:paraId="045A4461" w14:textId="77777777" w:rsidTr="005724C3">
        <w:trPr>
          <w:trHeight w:val="181"/>
        </w:trPr>
        <w:tc>
          <w:tcPr>
            <w:tcW w:w="5040" w:type="dxa"/>
          </w:tcPr>
          <w:p w14:paraId="1F653890" w14:textId="2CB68F2E" w:rsidR="008170DE" w:rsidRPr="00494247" w:rsidRDefault="008170DE" w:rsidP="008170D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44B1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เงินจ่ายล่วงหน้าค่าก่อสร้าง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0937A9FC" w14:textId="10040C9B" w:rsidR="008170DE" w:rsidRPr="00D3269C" w:rsidRDefault="008170DE" w:rsidP="008170D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4,360,302.49</w:t>
            </w:r>
          </w:p>
        </w:tc>
        <w:tc>
          <w:tcPr>
            <w:tcW w:w="236" w:type="dxa"/>
            <w:vAlign w:val="center"/>
          </w:tcPr>
          <w:p w14:paraId="3780D3F8" w14:textId="77777777" w:rsidR="008170DE" w:rsidRPr="00494247" w:rsidRDefault="008170DE" w:rsidP="008170D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6450A1C1" w14:textId="59E86AFD" w:rsidR="008170DE" w:rsidRPr="00494247" w:rsidRDefault="008170DE" w:rsidP="008170D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6BFE">
              <w:rPr>
                <w:rFonts w:ascii="Angsana New" w:hAnsi="Angsana New"/>
                <w:color w:val="000000"/>
                <w:sz w:val="30"/>
                <w:szCs w:val="30"/>
              </w:rPr>
              <w:t>9,295,454.13</w:t>
            </w:r>
          </w:p>
        </w:tc>
      </w:tr>
      <w:tr w:rsidR="008170DE" w:rsidRPr="00494247" w14:paraId="0386181F" w14:textId="77777777" w:rsidTr="005724C3">
        <w:trPr>
          <w:trHeight w:val="149"/>
        </w:trPr>
        <w:tc>
          <w:tcPr>
            <w:tcW w:w="5040" w:type="dxa"/>
          </w:tcPr>
          <w:p w14:paraId="15FDF9DC" w14:textId="155222B9" w:rsidR="008170DE" w:rsidRPr="00D3269C" w:rsidRDefault="008170DE" w:rsidP="008170D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44B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671E60" w14:textId="06646104" w:rsidR="008170DE" w:rsidRPr="00D3269C" w:rsidRDefault="008170DE" w:rsidP="008170D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4,367,302.49</w:t>
            </w:r>
          </w:p>
        </w:tc>
        <w:tc>
          <w:tcPr>
            <w:tcW w:w="236" w:type="dxa"/>
            <w:vAlign w:val="center"/>
          </w:tcPr>
          <w:p w14:paraId="4E051E38" w14:textId="77777777" w:rsidR="008170DE" w:rsidRPr="00D3269C" w:rsidRDefault="008170DE" w:rsidP="008170D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51FEA" w14:textId="650D80B6" w:rsidR="008170DE" w:rsidRPr="00D3269C" w:rsidRDefault="008170DE" w:rsidP="008170D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6BFE">
              <w:rPr>
                <w:rFonts w:ascii="Angsana New" w:hAnsi="Angsana New"/>
                <w:color w:val="000000"/>
                <w:sz w:val="30"/>
                <w:szCs w:val="30"/>
              </w:rPr>
              <w:t>9,712,898.69</w:t>
            </w:r>
          </w:p>
        </w:tc>
      </w:tr>
    </w:tbl>
    <w:p w14:paraId="06873B8A" w14:textId="6F219A04" w:rsidR="007A44B1" w:rsidRDefault="00756BFE" w:rsidP="00756BFE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56BFE">
        <w:rPr>
          <w:rFonts w:ascii="Angsana New" w:hAnsi="Angsana New"/>
          <w:sz w:val="30"/>
          <w:szCs w:val="30"/>
          <w:cs/>
        </w:rPr>
        <w:t xml:space="preserve">บริษัทฯ จ่ายเงินค่าจ้างเหมาก่อสร้างล่วงหน้าจำนวนร้อยละ </w:t>
      </w:r>
      <w:r w:rsidR="008A1034">
        <w:rPr>
          <w:rFonts w:ascii="Angsana New" w:hAnsi="Angsana New"/>
          <w:sz w:val="30"/>
          <w:szCs w:val="30"/>
        </w:rPr>
        <w:t>10</w:t>
      </w:r>
      <w:r w:rsidRPr="00756BFE">
        <w:rPr>
          <w:rFonts w:ascii="Angsana New" w:hAnsi="Angsana New"/>
          <w:sz w:val="30"/>
          <w:szCs w:val="30"/>
          <w:cs/>
        </w:rPr>
        <w:t xml:space="preserve"> ของมูลค่างานก่อสร้าง โดยในการจ่ายเงินค่าจ้างเหมาก่อสร้างแต่ละงวด บริษัทฯ จะตัดจ่ายเงินจ่ายล่วงหน้าค่าก่อสร้างในอัตราร้อยละ</w:t>
      </w:r>
      <w:r w:rsidR="00E15804">
        <w:rPr>
          <w:rFonts w:ascii="Angsana New" w:hAnsi="Angsana New"/>
          <w:sz w:val="30"/>
          <w:szCs w:val="30"/>
        </w:rPr>
        <w:t xml:space="preserve"> </w:t>
      </w:r>
      <w:r w:rsidR="008A1034">
        <w:rPr>
          <w:rFonts w:ascii="Angsana New" w:hAnsi="Angsana New"/>
          <w:sz w:val="30"/>
          <w:szCs w:val="30"/>
        </w:rPr>
        <w:t>10</w:t>
      </w:r>
      <w:r w:rsidRPr="00756BFE">
        <w:rPr>
          <w:rFonts w:ascii="Angsana New" w:hAnsi="Angsana New"/>
          <w:sz w:val="30"/>
          <w:szCs w:val="30"/>
          <w:cs/>
        </w:rPr>
        <w:t xml:space="preserve"> ของมูลค่างานก่อสร้างที่ผู้รับเหมาเรียกเก็บ</w:t>
      </w:r>
    </w:p>
    <w:p w14:paraId="771E7EC4" w14:textId="77777777" w:rsidR="002651A1" w:rsidRPr="00756BFE" w:rsidRDefault="002651A1" w:rsidP="00756BFE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87B7A54" w14:textId="6236AFC9" w:rsidR="00756BFE" w:rsidRPr="00DB1E68" w:rsidRDefault="00756BFE">
      <w:pPr>
        <w:numPr>
          <w:ilvl w:val="0"/>
          <w:numId w:val="6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756BFE">
        <w:rPr>
          <w:rFonts w:ascii="Angsana New" w:hAnsi="Angsana New"/>
          <w:b/>
          <w:bCs/>
          <w:sz w:val="30"/>
          <w:szCs w:val="30"/>
          <w:cs/>
        </w:rPr>
        <w:lastRenderedPageBreak/>
        <w:t>เงินกู้ยืมระยะสั้นจากสถาบันการเงิน</w:t>
      </w:r>
    </w:p>
    <w:tbl>
      <w:tblPr>
        <w:tblW w:w="924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39"/>
        <w:gridCol w:w="1987"/>
        <w:gridCol w:w="236"/>
        <w:gridCol w:w="1987"/>
      </w:tblGrid>
      <w:tr w:rsidR="00756BFE" w:rsidRPr="00494247" w14:paraId="0CE2568D" w14:textId="77777777" w:rsidTr="00712DFA">
        <w:tc>
          <w:tcPr>
            <w:tcW w:w="5039" w:type="dxa"/>
          </w:tcPr>
          <w:p w14:paraId="2410AFB3" w14:textId="77777777" w:rsidR="00756BFE" w:rsidRPr="00494247" w:rsidRDefault="00756BFE" w:rsidP="00BC5D6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2F312EEF" w14:textId="77777777" w:rsidR="00756BFE" w:rsidRPr="00494247" w:rsidRDefault="00756BFE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2651A1" w:rsidRPr="00494247" w14:paraId="398B0205" w14:textId="77777777" w:rsidTr="00712DFA">
        <w:tc>
          <w:tcPr>
            <w:tcW w:w="5039" w:type="dxa"/>
          </w:tcPr>
          <w:p w14:paraId="621F1CE3" w14:textId="77777777" w:rsidR="002651A1" w:rsidRPr="00494247" w:rsidRDefault="002651A1" w:rsidP="002651A1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5EA41D1C" w14:textId="1770B493" w:rsidR="002651A1" w:rsidRPr="00D044B5" w:rsidRDefault="002651A1" w:rsidP="002651A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8FDA38C" w14:textId="77777777" w:rsidR="002651A1" w:rsidRPr="00D044B5" w:rsidRDefault="002651A1" w:rsidP="002651A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15780CAD" w14:textId="77777777" w:rsidR="002651A1" w:rsidRPr="00D044B5" w:rsidRDefault="002651A1" w:rsidP="002651A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4</w:t>
            </w:r>
          </w:p>
        </w:tc>
      </w:tr>
      <w:tr w:rsidR="00756BFE" w:rsidRPr="00494247" w14:paraId="461A5EBC" w14:textId="77777777" w:rsidTr="005724C3">
        <w:trPr>
          <w:trHeight w:val="203"/>
        </w:trPr>
        <w:tc>
          <w:tcPr>
            <w:tcW w:w="5039" w:type="dxa"/>
          </w:tcPr>
          <w:p w14:paraId="24D943FF" w14:textId="03ABD866" w:rsidR="00756BFE" w:rsidRPr="00494247" w:rsidRDefault="00756BFE" w:rsidP="00BC5D6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56BFE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เจ้าหนี้ทรัสต์รีซีท</w:t>
            </w:r>
          </w:p>
        </w:tc>
        <w:tc>
          <w:tcPr>
            <w:tcW w:w="1987" w:type="dxa"/>
            <w:shd w:val="clear" w:color="auto" w:fill="auto"/>
          </w:tcPr>
          <w:p w14:paraId="3E1260BC" w14:textId="7A6725EA" w:rsidR="00756BFE" w:rsidRPr="00F4526A" w:rsidRDefault="00FA4042" w:rsidP="00BC5D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A4042">
              <w:rPr>
                <w:rFonts w:ascii="Angsana New" w:hAnsi="Angsana New"/>
                <w:color w:val="000000"/>
                <w:sz w:val="30"/>
                <w:szCs w:val="30"/>
              </w:rPr>
              <w:t>81,870,016.39</w:t>
            </w:r>
          </w:p>
        </w:tc>
        <w:tc>
          <w:tcPr>
            <w:tcW w:w="236" w:type="dxa"/>
            <w:vAlign w:val="center"/>
          </w:tcPr>
          <w:p w14:paraId="6215D0A1" w14:textId="77777777" w:rsidR="00756BFE" w:rsidRPr="00494247" w:rsidRDefault="00756BFE" w:rsidP="00BC5D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79F1A380" w14:textId="6EE14E91" w:rsidR="00756BFE" w:rsidRPr="00494247" w:rsidRDefault="00756BFE" w:rsidP="00BC5D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6BFE">
              <w:rPr>
                <w:rFonts w:ascii="Angsana New" w:hAnsi="Angsana New"/>
                <w:color w:val="000000"/>
                <w:sz w:val="30"/>
                <w:szCs w:val="30"/>
              </w:rPr>
              <w:t>117,565,234.31</w:t>
            </w:r>
          </w:p>
        </w:tc>
      </w:tr>
      <w:tr w:rsidR="00756BFE" w:rsidRPr="00494247" w14:paraId="5B107AE4" w14:textId="77777777" w:rsidTr="005724C3">
        <w:trPr>
          <w:trHeight w:val="149"/>
        </w:trPr>
        <w:tc>
          <w:tcPr>
            <w:tcW w:w="5039" w:type="dxa"/>
          </w:tcPr>
          <w:p w14:paraId="1E688EAE" w14:textId="77777777" w:rsidR="00756BFE" w:rsidRPr="00D3269C" w:rsidRDefault="00756BFE" w:rsidP="00756BF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44B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66E5F" w14:textId="7C4C6A6E" w:rsidR="00756BFE" w:rsidRPr="00D3269C" w:rsidRDefault="00FA4042" w:rsidP="00BC5D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A4042">
              <w:rPr>
                <w:rFonts w:ascii="Angsana New" w:hAnsi="Angsana New"/>
                <w:color w:val="000000"/>
                <w:sz w:val="30"/>
                <w:szCs w:val="30"/>
              </w:rPr>
              <w:t>81,870,016.39</w:t>
            </w:r>
          </w:p>
        </w:tc>
        <w:tc>
          <w:tcPr>
            <w:tcW w:w="236" w:type="dxa"/>
            <w:vAlign w:val="center"/>
          </w:tcPr>
          <w:p w14:paraId="3F34FF17" w14:textId="77777777" w:rsidR="00756BFE" w:rsidRPr="00D3269C" w:rsidRDefault="00756BFE" w:rsidP="00BC5D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2AE141" w14:textId="4AD4B874" w:rsidR="00756BFE" w:rsidRPr="00D3269C" w:rsidRDefault="00756BFE" w:rsidP="00BC5D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6BFE">
              <w:rPr>
                <w:rFonts w:ascii="Angsana New" w:hAnsi="Angsana New"/>
                <w:color w:val="000000"/>
                <w:sz w:val="30"/>
                <w:szCs w:val="30"/>
              </w:rPr>
              <w:t>117,565,234.31</w:t>
            </w:r>
          </w:p>
        </w:tc>
      </w:tr>
    </w:tbl>
    <w:p w14:paraId="22475578" w14:textId="625FC48A" w:rsidR="00756BFE" w:rsidRPr="00756BFE" w:rsidRDefault="00756BFE" w:rsidP="00756BFE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56BF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15804">
        <w:rPr>
          <w:rFonts w:ascii="Angsana New" w:hAnsi="Angsana New"/>
          <w:sz w:val="30"/>
          <w:szCs w:val="30"/>
        </w:rPr>
        <w:t>3</w:t>
      </w:r>
      <w:r w:rsidR="00E5096C">
        <w:rPr>
          <w:rFonts w:ascii="Angsana New" w:hAnsi="Angsana New"/>
          <w:sz w:val="30"/>
          <w:szCs w:val="30"/>
          <w:lang w:val="en-US"/>
        </w:rPr>
        <w:t>1</w:t>
      </w:r>
      <w:r w:rsidRPr="00756BFE">
        <w:rPr>
          <w:rFonts w:ascii="Angsana New" w:hAnsi="Angsana New"/>
          <w:sz w:val="30"/>
          <w:szCs w:val="30"/>
          <w:cs/>
        </w:rPr>
        <w:t xml:space="preserve"> </w:t>
      </w:r>
      <w:r w:rsidR="002651A1" w:rsidRPr="002651A1">
        <w:rPr>
          <w:rFonts w:ascii="Angsana New" w:hAnsi="Angsana New"/>
          <w:sz w:val="30"/>
          <w:szCs w:val="30"/>
          <w:cs/>
        </w:rPr>
        <w:t>ธันวาคม</w:t>
      </w:r>
      <w:r w:rsidRPr="00756BFE">
        <w:rPr>
          <w:rFonts w:ascii="Angsana New" w:hAnsi="Angsana New"/>
          <w:sz w:val="30"/>
          <w:szCs w:val="30"/>
          <w:cs/>
        </w:rPr>
        <w:t xml:space="preserve"> </w:t>
      </w:r>
      <w:r w:rsidR="008A1034">
        <w:rPr>
          <w:rFonts w:ascii="Angsana New" w:hAnsi="Angsana New"/>
          <w:sz w:val="30"/>
          <w:szCs w:val="30"/>
        </w:rPr>
        <w:t>2565</w:t>
      </w:r>
      <w:r w:rsidRPr="00756BFE">
        <w:rPr>
          <w:rFonts w:ascii="Angsana New" w:hAnsi="Angsana New"/>
          <w:sz w:val="30"/>
          <w:szCs w:val="30"/>
          <w:cs/>
        </w:rPr>
        <w:t xml:space="preserve"> และ </w:t>
      </w:r>
      <w:r w:rsidR="008A1034">
        <w:rPr>
          <w:rFonts w:ascii="Angsana New" w:hAnsi="Angsana New"/>
          <w:sz w:val="30"/>
          <w:szCs w:val="30"/>
        </w:rPr>
        <w:t>2564</w:t>
      </w:r>
      <w:r w:rsidRPr="00756BFE">
        <w:rPr>
          <w:rFonts w:ascii="Angsana New" w:hAnsi="Angsana New"/>
          <w:sz w:val="30"/>
          <w:szCs w:val="30"/>
          <w:cs/>
        </w:rPr>
        <w:t xml:space="preserve"> บริษัทฯ มีเงินเบิกเกินบัญชีธนาคารและเงินกู้ยืมระยะสั้นกับธนาคาร </w:t>
      </w:r>
      <w:r w:rsidR="008A1034">
        <w:rPr>
          <w:rFonts w:ascii="Angsana New" w:hAnsi="Angsana New"/>
          <w:sz w:val="30"/>
          <w:szCs w:val="30"/>
        </w:rPr>
        <w:t>2</w:t>
      </w:r>
      <w:r w:rsidRPr="00756BFE">
        <w:rPr>
          <w:rFonts w:ascii="Angsana New" w:hAnsi="Angsana New"/>
          <w:sz w:val="30"/>
          <w:szCs w:val="30"/>
          <w:cs/>
        </w:rPr>
        <w:t xml:space="preserve"> แห่ง วงเงินรวม </w:t>
      </w:r>
      <w:r w:rsidR="008A1034">
        <w:rPr>
          <w:rFonts w:ascii="Angsana New" w:hAnsi="Angsana New"/>
          <w:sz w:val="30"/>
          <w:szCs w:val="30"/>
        </w:rPr>
        <w:t>570.54</w:t>
      </w:r>
      <w:r w:rsidRPr="00756BFE">
        <w:rPr>
          <w:rFonts w:ascii="Angsana New" w:hAnsi="Angsana New"/>
          <w:sz w:val="30"/>
          <w:szCs w:val="30"/>
          <w:cs/>
        </w:rPr>
        <w:t xml:space="preserve"> ล้านบาท อัตราดอกเบี้ยร้อยละ </w:t>
      </w:r>
      <w:r w:rsidRPr="00756BFE">
        <w:rPr>
          <w:rFonts w:ascii="Angsana New" w:hAnsi="Angsana New"/>
          <w:sz w:val="30"/>
          <w:szCs w:val="30"/>
        </w:rPr>
        <w:t xml:space="preserve">MLR </w:t>
      </w:r>
      <w:r w:rsidRPr="00756BFE">
        <w:rPr>
          <w:rFonts w:ascii="Angsana New" w:hAnsi="Angsana New"/>
          <w:sz w:val="30"/>
          <w:szCs w:val="30"/>
          <w:cs/>
        </w:rPr>
        <w:t xml:space="preserve">ถึง </w:t>
      </w:r>
      <w:r w:rsidRPr="00756BFE">
        <w:rPr>
          <w:rFonts w:ascii="Angsana New" w:hAnsi="Angsana New"/>
          <w:sz w:val="30"/>
          <w:szCs w:val="30"/>
        </w:rPr>
        <w:t xml:space="preserve">MOR </w:t>
      </w:r>
      <w:r w:rsidRPr="00756BFE">
        <w:rPr>
          <w:rFonts w:ascii="Angsana New" w:hAnsi="Angsana New"/>
          <w:sz w:val="30"/>
          <w:szCs w:val="30"/>
          <w:cs/>
        </w:rPr>
        <w:t xml:space="preserve">ต่อปี ค้ำประกันโดยการจดจำนองที่ดินบางส่วน อาคารและสิ่งปลูกสร้าง </w:t>
      </w:r>
      <w:r w:rsidRPr="005724C3">
        <w:rPr>
          <w:rFonts w:ascii="Angsana New" w:hAnsi="Angsana New"/>
          <w:sz w:val="30"/>
          <w:szCs w:val="30"/>
          <w:cs/>
        </w:rPr>
        <w:t xml:space="preserve">บางส่วน  ตามหมายเหตุ </w:t>
      </w:r>
      <w:r w:rsidR="008A1034" w:rsidRPr="005724C3">
        <w:rPr>
          <w:rFonts w:ascii="Angsana New" w:hAnsi="Angsana New"/>
          <w:sz w:val="30"/>
          <w:szCs w:val="30"/>
        </w:rPr>
        <w:t>9</w:t>
      </w:r>
      <w:r w:rsidRPr="005724C3">
        <w:rPr>
          <w:rFonts w:ascii="Angsana New" w:hAnsi="Angsana New"/>
          <w:sz w:val="30"/>
          <w:szCs w:val="30"/>
          <w:cs/>
        </w:rPr>
        <w:t xml:space="preserve"> และค้ำประกัน</w:t>
      </w:r>
      <w:r w:rsidRPr="00756BFE">
        <w:rPr>
          <w:rFonts w:ascii="Angsana New" w:hAnsi="Angsana New"/>
          <w:sz w:val="30"/>
          <w:szCs w:val="30"/>
          <w:cs/>
        </w:rPr>
        <w:t>โดยกรรมการ</w:t>
      </w:r>
    </w:p>
    <w:p w14:paraId="15EEF2C1" w14:textId="2D2F80EE" w:rsidR="00B3585A" w:rsidRPr="00DB1E68" w:rsidRDefault="00B3585A">
      <w:pPr>
        <w:numPr>
          <w:ilvl w:val="0"/>
          <w:numId w:val="6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B3585A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W w:w="92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B3585A" w:rsidRPr="00494247" w14:paraId="5E009093" w14:textId="77777777" w:rsidTr="00712DFA">
        <w:tc>
          <w:tcPr>
            <w:tcW w:w="5040" w:type="dxa"/>
          </w:tcPr>
          <w:p w14:paraId="0AE38FA9" w14:textId="77777777" w:rsidR="00B3585A" w:rsidRPr="00494247" w:rsidRDefault="00B3585A" w:rsidP="00BC5D6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570B0D0D" w14:textId="77777777" w:rsidR="00B3585A" w:rsidRPr="00494247" w:rsidRDefault="00B3585A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2651A1" w:rsidRPr="00494247" w14:paraId="3085C691" w14:textId="77777777" w:rsidTr="00712DFA">
        <w:tc>
          <w:tcPr>
            <w:tcW w:w="5040" w:type="dxa"/>
          </w:tcPr>
          <w:p w14:paraId="56B743F9" w14:textId="77777777" w:rsidR="002651A1" w:rsidRPr="00494247" w:rsidRDefault="002651A1" w:rsidP="002651A1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4FB788DD" w14:textId="793A91F0" w:rsidR="002651A1" w:rsidRPr="00D044B5" w:rsidRDefault="002651A1" w:rsidP="002651A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F0A6538" w14:textId="77777777" w:rsidR="002651A1" w:rsidRPr="00D044B5" w:rsidRDefault="002651A1" w:rsidP="002651A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5CD9F480" w14:textId="77777777" w:rsidR="002651A1" w:rsidRPr="00D044B5" w:rsidRDefault="002651A1" w:rsidP="002651A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4</w:t>
            </w:r>
          </w:p>
        </w:tc>
      </w:tr>
      <w:tr w:rsidR="002651A1" w:rsidRPr="00494247" w14:paraId="299DDECE" w14:textId="77777777" w:rsidTr="00712DFA">
        <w:trPr>
          <w:trHeight w:val="203"/>
        </w:trPr>
        <w:tc>
          <w:tcPr>
            <w:tcW w:w="5040" w:type="dxa"/>
          </w:tcPr>
          <w:p w14:paraId="171F6A04" w14:textId="3BA95E5D" w:rsidR="002651A1" w:rsidRPr="00494247" w:rsidRDefault="002651A1" w:rsidP="002651A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987" w:type="dxa"/>
            <w:shd w:val="clear" w:color="auto" w:fill="auto"/>
          </w:tcPr>
          <w:p w14:paraId="2B32DDEB" w14:textId="77777777" w:rsidR="002651A1" w:rsidRPr="00F4526A" w:rsidRDefault="002651A1" w:rsidP="002651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9783844" w14:textId="77777777" w:rsidR="002651A1" w:rsidRPr="00494247" w:rsidRDefault="002651A1" w:rsidP="002651A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741375DF" w14:textId="09230F0F" w:rsidR="002651A1" w:rsidRPr="00494247" w:rsidRDefault="002651A1" w:rsidP="002651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651A1" w:rsidRPr="00494247" w14:paraId="26F2C42E" w14:textId="77777777" w:rsidTr="005724C3">
        <w:trPr>
          <w:trHeight w:val="203"/>
        </w:trPr>
        <w:tc>
          <w:tcPr>
            <w:tcW w:w="5040" w:type="dxa"/>
          </w:tcPr>
          <w:p w14:paraId="07BDBE5F" w14:textId="038FA7AB" w:rsidR="002651A1" w:rsidRPr="007A44B1" w:rsidRDefault="002651A1" w:rsidP="002651A1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987" w:type="dxa"/>
            <w:shd w:val="clear" w:color="auto" w:fill="auto"/>
          </w:tcPr>
          <w:p w14:paraId="153CF6F7" w14:textId="7B4C1401" w:rsidR="002651A1" w:rsidRPr="00F4526A" w:rsidRDefault="007D4C94" w:rsidP="002651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D4C94">
              <w:rPr>
                <w:rFonts w:ascii="Angsana New" w:hAnsi="Angsana New"/>
                <w:color w:val="000000"/>
                <w:sz w:val="30"/>
                <w:szCs w:val="30"/>
                <w:cs/>
              </w:rPr>
              <w:t>20</w:t>
            </w:r>
            <w:r w:rsidRPr="007D4C9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D4C94">
              <w:rPr>
                <w:rFonts w:ascii="Angsana New" w:hAnsi="Angsana New"/>
                <w:color w:val="000000"/>
                <w:sz w:val="30"/>
                <w:szCs w:val="30"/>
                <w:cs/>
              </w:rPr>
              <w:t>640</w:t>
            </w:r>
            <w:r w:rsidRPr="007D4C9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D4C94">
              <w:rPr>
                <w:rFonts w:ascii="Angsana New" w:hAnsi="Angsana New"/>
                <w:color w:val="000000"/>
                <w:sz w:val="30"/>
                <w:szCs w:val="30"/>
                <w:cs/>
              </w:rPr>
              <w:t>775.37</w:t>
            </w:r>
          </w:p>
        </w:tc>
        <w:tc>
          <w:tcPr>
            <w:tcW w:w="236" w:type="dxa"/>
            <w:vAlign w:val="center"/>
          </w:tcPr>
          <w:p w14:paraId="5EDB1AE6" w14:textId="77777777" w:rsidR="002651A1" w:rsidRPr="00494247" w:rsidRDefault="002651A1" w:rsidP="002651A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16A3DA1A" w14:textId="104383C6" w:rsidR="002651A1" w:rsidRPr="007A44B1" w:rsidRDefault="002651A1" w:rsidP="002651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01CE">
              <w:rPr>
                <w:rFonts w:ascii="Angsana New" w:hAnsi="Angsana New"/>
                <w:color w:val="000000"/>
                <w:sz w:val="30"/>
                <w:szCs w:val="30"/>
              </w:rPr>
              <w:t>21,012,829.49</w:t>
            </w:r>
          </w:p>
        </w:tc>
      </w:tr>
      <w:tr w:rsidR="002651A1" w:rsidRPr="00494247" w14:paraId="79226EEC" w14:textId="77777777" w:rsidTr="00712DFA">
        <w:trPr>
          <w:trHeight w:val="203"/>
        </w:trPr>
        <w:tc>
          <w:tcPr>
            <w:tcW w:w="5040" w:type="dxa"/>
          </w:tcPr>
          <w:p w14:paraId="49CDA728" w14:textId="62DFFAA6" w:rsidR="002651A1" w:rsidRPr="007A44B1" w:rsidRDefault="002651A1" w:rsidP="002651A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เจ้าหนี้หมุนเวียนอื่น  </w:t>
            </w:r>
          </w:p>
        </w:tc>
        <w:tc>
          <w:tcPr>
            <w:tcW w:w="1987" w:type="dxa"/>
            <w:shd w:val="clear" w:color="auto" w:fill="auto"/>
          </w:tcPr>
          <w:p w14:paraId="71929906" w14:textId="77777777" w:rsidR="002651A1" w:rsidRPr="00F4526A" w:rsidRDefault="002651A1" w:rsidP="002651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0055FD0" w14:textId="77777777" w:rsidR="002651A1" w:rsidRPr="00494247" w:rsidRDefault="002651A1" w:rsidP="002651A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09395FF2" w14:textId="77777777" w:rsidR="002651A1" w:rsidRPr="007A44B1" w:rsidRDefault="002651A1" w:rsidP="002651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651A1" w:rsidRPr="00494247" w14:paraId="45A2AD8D" w14:textId="77777777" w:rsidTr="005724C3">
        <w:trPr>
          <w:trHeight w:val="203"/>
        </w:trPr>
        <w:tc>
          <w:tcPr>
            <w:tcW w:w="5040" w:type="dxa"/>
          </w:tcPr>
          <w:p w14:paraId="197BDC11" w14:textId="146D6D9A" w:rsidR="002651A1" w:rsidRPr="007A44B1" w:rsidRDefault="002651A1" w:rsidP="002651A1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เจ้าหนี้ค่าสินทรัพย์</w:t>
            </w:r>
          </w:p>
        </w:tc>
        <w:tc>
          <w:tcPr>
            <w:tcW w:w="1987" w:type="dxa"/>
            <w:shd w:val="clear" w:color="auto" w:fill="auto"/>
          </w:tcPr>
          <w:p w14:paraId="3FB64919" w14:textId="74B49BEB" w:rsidR="002651A1" w:rsidRPr="00F4526A" w:rsidRDefault="00634089" w:rsidP="002651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881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757.66</w:t>
            </w:r>
          </w:p>
        </w:tc>
        <w:tc>
          <w:tcPr>
            <w:tcW w:w="236" w:type="dxa"/>
            <w:vAlign w:val="center"/>
          </w:tcPr>
          <w:p w14:paraId="4F1F2484" w14:textId="77777777" w:rsidR="002651A1" w:rsidRPr="00494247" w:rsidRDefault="002651A1" w:rsidP="002651A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78C8AD06" w14:textId="55DA3B97" w:rsidR="002651A1" w:rsidRPr="007A44B1" w:rsidRDefault="002651A1" w:rsidP="002651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01CE">
              <w:rPr>
                <w:rFonts w:ascii="Angsana New" w:hAnsi="Angsana New"/>
                <w:color w:val="000000"/>
                <w:sz w:val="30"/>
                <w:szCs w:val="30"/>
              </w:rPr>
              <w:t xml:space="preserve">4,091,074.39 </w:t>
            </w:r>
          </w:p>
        </w:tc>
      </w:tr>
      <w:tr w:rsidR="002651A1" w:rsidRPr="00494247" w14:paraId="55E45470" w14:textId="77777777" w:rsidTr="005724C3">
        <w:trPr>
          <w:trHeight w:val="203"/>
        </w:trPr>
        <w:tc>
          <w:tcPr>
            <w:tcW w:w="5040" w:type="dxa"/>
          </w:tcPr>
          <w:p w14:paraId="46FD5231" w14:textId="0E375972" w:rsidR="002651A1" w:rsidRPr="007A44B1" w:rsidRDefault="002651A1" w:rsidP="002651A1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1987" w:type="dxa"/>
            <w:shd w:val="clear" w:color="auto" w:fill="auto"/>
          </w:tcPr>
          <w:p w14:paraId="7F470CDF" w14:textId="31BD9E7C" w:rsidR="002651A1" w:rsidRPr="00F4526A" w:rsidRDefault="00634089" w:rsidP="002651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192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258.16</w:t>
            </w:r>
          </w:p>
        </w:tc>
        <w:tc>
          <w:tcPr>
            <w:tcW w:w="236" w:type="dxa"/>
            <w:vAlign w:val="center"/>
          </w:tcPr>
          <w:p w14:paraId="63C5B681" w14:textId="77777777" w:rsidR="002651A1" w:rsidRPr="00494247" w:rsidRDefault="002651A1" w:rsidP="002651A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32F7577E" w14:textId="302CF695" w:rsidR="002651A1" w:rsidRPr="007A44B1" w:rsidRDefault="002651A1" w:rsidP="002651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01CE">
              <w:rPr>
                <w:rFonts w:ascii="Angsana New" w:hAnsi="Angsana New"/>
                <w:color w:val="000000"/>
                <w:sz w:val="30"/>
                <w:szCs w:val="30"/>
              </w:rPr>
              <w:t xml:space="preserve">1,661,451.46 </w:t>
            </w:r>
          </w:p>
        </w:tc>
      </w:tr>
      <w:tr w:rsidR="002651A1" w:rsidRPr="00494247" w14:paraId="49FDF823" w14:textId="77777777" w:rsidTr="005724C3">
        <w:trPr>
          <w:trHeight w:val="203"/>
        </w:trPr>
        <w:tc>
          <w:tcPr>
            <w:tcW w:w="5040" w:type="dxa"/>
          </w:tcPr>
          <w:p w14:paraId="1B929404" w14:textId="300C6585" w:rsidR="002651A1" w:rsidRPr="007A44B1" w:rsidRDefault="002651A1" w:rsidP="002651A1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เงินประกัน-พื้นที่ให้เช่า</w:t>
            </w:r>
          </w:p>
        </w:tc>
        <w:tc>
          <w:tcPr>
            <w:tcW w:w="1987" w:type="dxa"/>
            <w:shd w:val="clear" w:color="auto" w:fill="auto"/>
          </w:tcPr>
          <w:p w14:paraId="61450DEE" w14:textId="3E87BDEB" w:rsidR="002651A1" w:rsidRPr="00F4526A" w:rsidRDefault="00634089" w:rsidP="002651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94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000.00</w:t>
            </w:r>
          </w:p>
        </w:tc>
        <w:tc>
          <w:tcPr>
            <w:tcW w:w="236" w:type="dxa"/>
            <w:vAlign w:val="center"/>
          </w:tcPr>
          <w:p w14:paraId="3134514F" w14:textId="77777777" w:rsidR="002651A1" w:rsidRPr="00494247" w:rsidRDefault="002651A1" w:rsidP="002651A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3F20021D" w14:textId="47FC8D17" w:rsidR="002651A1" w:rsidRPr="007A44B1" w:rsidRDefault="002651A1" w:rsidP="002651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01CE">
              <w:rPr>
                <w:rFonts w:ascii="Angsana New" w:hAnsi="Angsana New"/>
                <w:color w:val="000000"/>
                <w:sz w:val="30"/>
                <w:szCs w:val="30"/>
              </w:rPr>
              <w:t xml:space="preserve">94,000.00 </w:t>
            </w:r>
          </w:p>
        </w:tc>
      </w:tr>
      <w:tr w:rsidR="002651A1" w:rsidRPr="00494247" w14:paraId="02D158C4" w14:textId="77777777" w:rsidTr="005724C3">
        <w:trPr>
          <w:trHeight w:val="203"/>
        </w:trPr>
        <w:tc>
          <w:tcPr>
            <w:tcW w:w="5040" w:type="dxa"/>
          </w:tcPr>
          <w:p w14:paraId="4679AF52" w14:textId="73017223" w:rsidR="002651A1" w:rsidRPr="007A44B1" w:rsidRDefault="002651A1" w:rsidP="002651A1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เงินมัดจำรับค่าสินค้า</w:t>
            </w:r>
          </w:p>
        </w:tc>
        <w:tc>
          <w:tcPr>
            <w:tcW w:w="1987" w:type="dxa"/>
            <w:shd w:val="clear" w:color="auto" w:fill="auto"/>
          </w:tcPr>
          <w:p w14:paraId="4547AC4A" w14:textId="4ABC5898" w:rsidR="002651A1" w:rsidRPr="00F4526A" w:rsidRDefault="00634089" w:rsidP="002651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244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811.90</w:t>
            </w:r>
          </w:p>
        </w:tc>
        <w:tc>
          <w:tcPr>
            <w:tcW w:w="236" w:type="dxa"/>
            <w:vAlign w:val="center"/>
          </w:tcPr>
          <w:p w14:paraId="69A96201" w14:textId="77777777" w:rsidR="002651A1" w:rsidRPr="00494247" w:rsidRDefault="002651A1" w:rsidP="002651A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2221B960" w14:textId="3EBD98D3" w:rsidR="002651A1" w:rsidRPr="007A44B1" w:rsidRDefault="002651A1" w:rsidP="002651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01CE">
              <w:rPr>
                <w:rFonts w:ascii="Angsana New" w:hAnsi="Angsana New"/>
                <w:color w:val="000000"/>
                <w:sz w:val="30"/>
                <w:szCs w:val="30"/>
              </w:rPr>
              <w:t xml:space="preserve">2,198,918.13 </w:t>
            </w:r>
          </w:p>
        </w:tc>
      </w:tr>
      <w:tr w:rsidR="002651A1" w:rsidRPr="00494247" w14:paraId="7282152D" w14:textId="77777777" w:rsidTr="005724C3">
        <w:trPr>
          <w:trHeight w:val="203"/>
        </w:trPr>
        <w:tc>
          <w:tcPr>
            <w:tcW w:w="5040" w:type="dxa"/>
          </w:tcPr>
          <w:p w14:paraId="75BC386E" w14:textId="20B9F5DE" w:rsidR="002651A1" w:rsidRPr="006A79F4" w:rsidRDefault="002651A1" w:rsidP="002651A1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987" w:type="dxa"/>
            <w:shd w:val="clear" w:color="auto" w:fill="auto"/>
          </w:tcPr>
          <w:p w14:paraId="50CDC8B3" w14:textId="4A0EC192" w:rsidR="002651A1" w:rsidRPr="00F4526A" w:rsidRDefault="00634089" w:rsidP="002651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681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464.67</w:t>
            </w:r>
          </w:p>
        </w:tc>
        <w:tc>
          <w:tcPr>
            <w:tcW w:w="236" w:type="dxa"/>
            <w:vAlign w:val="center"/>
          </w:tcPr>
          <w:p w14:paraId="019954DF" w14:textId="77777777" w:rsidR="002651A1" w:rsidRPr="00494247" w:rsidRDefault="002651A1" w:rsidP="002651A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72599A51" w14:textId="0A9CBEF5" w:rsidR="002651A1" w:rsidRPr="007A44B1" w:rsidRDefault="002651A1" w:rsidP="002651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01CE">
              <w:rPr>
                <w:rFonts w:ascii="Angsana New" w:hAnsi="Angsana New"/>
                <w:color w:val="000000"/>
                <w:sz w:val="30"/>
                <w:szCs w:val="30"/>
              </w:rPr>
              <w:t xml:space="preserve">6,938,920.10 </w:t>
            </w:r>
          </w:p>
        </w:tc>
      </w:tr>
      <w:tr w:rsidR="002651A1" w:rsidRPr="00494247" w14:paraId="1C534F78" w14:textId="77777777" w:rsidTr="005724C3">
        <w:trPr>
          <w:trHeight w:val="203"/>
        </w:trPr>
        <w:tc>
          <w:tcPr>
            <w:tcW w:w="5040" w:type="dxa"/>
          </w:tcPr>
          <w:p w14:paraId="1186E269" w14:textId="452730F6" w:rsidR="002651A1" w:rsidRPr="006A79F4" w:rsidRDefault="002651A1" w:rsidP="002651A1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987" w:type="dxa"/>
            <w:shd w:val="clear" w:color="auto" w:fill="auto"/>
          </w:tcPr>
          <w:p w14:paraId="7EA88DF6" w14:textId="41783AD5" w:rsidR="002651A1" w:rsidRPr="00F4526A" w:rsidRDefault="00634089" w:rsidP="002651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637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187.72</w:t>
            </w:r>
          </w:p>
        </w:tc>
        <w:tc>
          <w:tcPr>
            <w:tcW w:w="236" w:type="dxa"/>
            <w:vAlign w:val="center"/>
          </w:tcPr>
          <w:p w14:paraId="235B22EF" w14:textId="77777777" w:rsidR="002651A1" w:rsidRPr="00494247" w:rsidRDefault="002651A1" w:rsidP="002651A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7A57FB5E" w14:textId="3A566A7C" w:rsidR="002651A1" w:rsidRPr="007A44B1" w:rsidRDefault="002651A1" w:rsidP="002651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01CE">
              <w:rPr>
                <w:rFonts w:ascii="Angsana New" w:hAnsi="Angsana New"/>
                <w:color w:val="000000"/>
                <w:sz w:val="30"/>
                <w:szCs w:val="30"/>
              </w:rPr>
              <w:t xml:space="preserve">3,852,811.62 </w:t>
            </w:r>
          </w:p>
        </w:tc>
      </w:tr>
      <w:tr w:rsidR="002651A1" w:rsidRPr="00494247" w14:paraId="64F6B448" w14:textId="77777777" w:rsidTr="005724C3">
        <w:trPr>
          <w:trHeight w:val="203"/>
        </w:trPr>
        <w:tc>
          <w:tcPr>
            <w:tcW w:w="5040" w:type="dxa"/>
          </w:tcPr>
          <w:p w14:paraId="5E5E739A" w14:textId="092DFE6E" w:rsidR="002651A1" w:rsidRPr="006A79F4" w:rsidRDefault="002651A1" w:rsidP="002651A1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เจ้าหนี้อื่นๆ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6885D587" w14:textId="68EB48DC" w:rsidR="002651A1" w:rsidRPr="00F4526A" w:rsidRDefault="00634089" w:rsidP="002651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354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128.26</w:t>
            </w:r>
          </w:p>
        </w:tc>
        <w:tc>
          <w:tcPr>
            <w:tcW w:w="236" w:type="dxa"/>
            <w:vAlign w:val="center"/>
          </w:tcPr>
          <w:p w14:paraId="715D7C2C" w14:textId="77777777" w:rsidR="002651A1" w:rsidRPr="00494247" w:rsidRDefault="002651A1" w:rsidP="002651A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14:paraId="2A71A5E9" w14:textId="203FFAB4" w:rsidR="002651A1" w:rsidRPr="007A44B1" w:rsidRDefault="002651A1" w:rsidP="002651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01CE">
              <w:rPr>
                <w:rFonts w:ascii="Angsana New" w:hAnsi="Angsana New"/>
                <w:color w:val="000000"/>
                <w:sz w:val="30"/>
                <w:szCs w:val="30"/>
              </w:rPr>
              <w:t xml:space="preserve">2,835,332.01 </w:t>
            </w:r>
          </w:p>
        </w:tc>
      </w:tr>
      <w:tr w:rsidR="002651A1" w:rsidRPr="00494247" w14:paraId="42E93FAB" w14:textId="77777777" w:rsidTr="005724C3">
        <w:trPr>
          <w:trHeight w:val="181"/>
        </w:trPr>
        <w:tc>
          <w:tcPr>
            <w:tcW w:w="5040" w:type="dxa"/>
          </w:tcPr>
          <w:p w14:paraId="287942CE" w14:textId="28DBEA13" w:rsidR="002651A1" w:rsidRPr="00494247" w:rsidRDefault="002651A1" w:rsidP="002651A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รวมเจ้าหนี้การค้าและเจ้าหนี้หมุนเวียนอื่น  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494A1" w14:textId="6C094E07" w:rsidR="002651A1" w:rsidRPr="00D3269C" w:rsidRDefault="00FF33A9" w:rsidP="002651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33A9">
              <w:rPr>
                <w:rFonts w:ascii="Angsana New" w:hAnsi="Angsana New"/>
                <w:color w:val="000000"/>
                <w:sz w:val="30"/>
                <w:szCs w:val="30"/>
                <w:cs/>
              </w:rPr>
              <w:t>42</w:t>
            </w:r>
            <w:r w:rsidRPr="00FF33A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33A9">
              <w:rPr>
                <w:rFonts w:ascii="Angsana New" w:hAnsi="Angsana New"/>
                <w:color w:val="000000"/>
                <w:sz w:val="30"/>
                <w:szCs w:val="30"/>
                <w:cs/>
              </w:rPr>
              <w:t>726</w:t>
            </w:r>
            <w:r w:rsidRPr="00FF33A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33A9">
              <w:rPr>
                <w:rFonts w:ascii="Angsana New" w:hAnsi="Angsana New"/>
                <w:color w:val="000000"/>
                <w:sz w:val="30"/>
                <w:szCs w:val="30"/>
                <w:cs/>
              </w:rPr>
              <w:t>383.74</w:t>
            </w:r>
          </w:p>
        </w:tc>
        <w:tc>
          <w:tcPr>
            <w:tcW w:w="236" w:type="dxa"/>
            <w:vAlign w:val="center"/>
          </w:tcPr>
          <w:p w14:paraId="7DC6BC60" w14:textId="77777777" w:rsidR="002651A1" w:rsidRPr="00494247" w:rsidRDefault="002651A1" w:rsidP="002651A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</w:tcPr>
          <w:p w14:paraId="4C35B18D" w14:textId="734575C7" w:rsidR="002651A1" w:rsidRPr="00494247" w:rsidRDefault="002651A1" w:rsidP="002651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01CE">
              <w:rPr>
                <w:rFonts w:ascii="Angsana New" w:hAnsi="Angsana New"/>
                <w:color w:val="000000"/>
                <w:sz w:val="30"/>
                <w:szCs w:val="30"/>
              </w:rPr>
              <w:t>42,685,337.20</w:t>
            </w:r>
          </w:p>
        </w:tc>
      </w:tr>
    </w:tbl>
    <w:p w14:paraId="7075A3AE" w14:textId="1AB95FE6" w:rsidR="00B3585A" w:rsidRDefault="00B3585A" w:rsidP="0053151E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54A0C735" w14:textId="37070F20" w:rsidR="00712DFA" w:rsidRDefault="00712DFA" w:rsidP="0053151E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4DC146B" w14:textId="2A0825E3" w:rsidR="00712DFA" w:rsidRDefault="00712DFA" w:rsidP="0053151E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15A24737" w14:textId="0D92C2FA" w:rsidR="00712DFA" w:rsidRDefault="00712DFA" w:rsidP="0053151E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524EBAEC" w14:textId="3165E23A" w:rsidR="00712DFA" w:rsidRDefault="00712DFA" w:rsidP="0053151E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CA49387" w14:textId="40BC6E52" w:rsidR="00712DFA" w:rsidRDefault="00712DFA" w:rsidP="0053151E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17E1162F" w14:textId="311CCD1C" w:rsidR="00712DFA" w:rsidRDefault="00712DFA" w:rsidP="0053151E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38F58250" w14:textId="3D951A6B" w:rsidR="00712DFA" w:rsidRDefault="00712DFA" w:rsidP="0053151E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1C234F2B" w14:textId="11A0E55D" w:rsidR="00712DFA" w:rsidRDefault="00712DFA" w:rsidP="0053151E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648BD1DC" w14:textId="62FEE426" w:rsidR="00712DFA" w:rsidRDefault="00712DFA" w:rsidP="0053151E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67836FFA" w14:textId="77777777" w:rsidR="00712DFA" w:rsidRDefault="00712DFA" w:rsidP="0053151E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67339FB8" w14:textId="6A91190C" w:rsidR="00B401CE" w:rsidRPr="00620D65" w:rsidRDefault="00B401CE">
      <w:pPr>
        <w:numPr>
          <w:ilvl w:val="0"/>
          <w:numId w:val="6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620D65">
        <w:rPr>
          <w:rFonts w:ascii="Angsana New" w:hAnsi="Angsana New"/>
          <w:b/>
          <w:bCs/>
          <w:sz w:val="30"/>
          <w:szCs w:val="30"/>
          <w:cs/>
        </w:rPr>
        <w:lastRenderedPageBreak/>
        <w:t>เงินกู้ยืมระยะยาว</w:t>
      </w:r>
    </w:p>
    <w:tbl>
      <w:tblPr>
        <w:tblW w:w="92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B401CE" w:rsidRPr="00494247" w14:paraId="671DBBD9" w14:textId="77777777" w:rsidTr="00712DFA">
        <w:tc>
          <w:tcPr>
            <w:tcW w:w="5040" w:type="dxa"/>
          </w:tcPr>
          <w:p w14:paraId="4283432A" w14:textId="77777777" w:rsidR="00B401CE" w:rsidRPr="00494247" w:rsidRDefault="00B401CE" w:rsidP="00BC5D6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40B47C9F" w14:textId="77777777" w:rsidR="00B401CE" w:rsidRPr="00494247" w:rsidRDefault="00B401CE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712DFA" w:rsidRPr="00494247" w14:paraId="531C21A8" w14:textId="77777777" w:rsidTr="00712DFA">
        <w:tc>
          <w:tcPr>
            <w:tcW w:w="5040" w:type="dxa"/>
          </w:tcPr>
          <w:p w14:paraId="7ABC56BC" w14:textId="77777777" w:rsidR="00712DFA" w:rsidRPr="00494247" w:rsidRDefault="00712DFA" w:rsidP="00712DF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6586182" w14:textId="67760A04" w:rsidR="00712DFA" w:rsidRPr="00D044B5" w:rsidRDefault="00712DFA" w:rsidP="00712DF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7A191C5" w14:textId="77777777" w:rsidR="00712DFA" w:rsidRPr="00D044B5" w:rsidRDefault="00712DFA" w:rsidP="00712DF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7C61E85D" w14:textId="77777777" w:rsidR="00712DFA" w:rsidRPr="00D044B5" w:rsidRDefault="00712DFA" w:rsidP="00712DF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4</w:t>
            </w:r>
          </w:p>
        </w:tc>
      </w:tr>
      <w:tr w:rsidR="00B401CE" w:rsidRPr="00494247" w14:paraId="12268B7B" w14:textId="77777777" w:rsidTr="005724C3">
        <w:trPr>
          <w:trHeight w:val="203"/>
        </w:trPr>
        <w:tc>
          <w:tcPr>
            <w:tcW w:w="5040" w:type="dxa"/>
          </w:tcPr>
          <w:p w14:paraId="79441D31" w14:textId="14E0A407" w:rsidR="00B401CE" w:rsidRPr="00494247" w:rsidRDefault="00B401CE" w:rsidP="00BC5D6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401CE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เงินกู้ยืมระยะยาว</w:t>
            </w:r>
          </w:p>
        </w:tc>
        <w:tc>
          <w:tcPr>
            <w:tcW w:w="1987" w:type="dxa"/>
            <w:shd w:val="clear" w:color="auto" w:fill="auto"/>
          </w:tcPr>
          <w:p w14:paraId="4520E7F9" w14:textId="0A92AAF5" w:rsidR="00B401CE" w:rsidRPr="00F4526A" w:rsidRDefault="003D3953" w:rsidP="005D6107">
            <w:pPr>
              <w:spacing w:line="400" w:lineRule="exact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0.00</w:t>
            </w:r>
          </w:p>
        </w:tc>
        <w:tc>
          <w:tcPr>
            <w:tcW w:w="236" w:type="dxa"/>
            <w:vAlign w:val="center"/>
          </w:tcPr>
          <w:p w14:paraId="1A700903" w14:textId="77777777" w:rsidR="00B401CE" w:rsidRPr="00494247" w:rsidRDefault="00B401CE" w:rsidP="00BC5D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57166B7D" w14:textId="509C79C9" w:rsidR="00B401CE" w:rsidRPr="00494247" w:rsidRDefault="00B401CE" w:rsidP="005D6107">
            <w:pPr>
              <w:spacing w:line="400" w:lineRule="exact"/>
              <w:ind w:right="5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01CE">
              <w:rPr>
                <w:rFonts w:ascii="Angsana New" w:hAnsi="Angsana New"/>
                <w:color w:val="000000"/>
                <w:sz w:val="30"/>
                <w:szCs w:val="30"/>
              </w:rPr>
              <w:t>9,527,000.00</w:t>
            </w:r>
          </w:p>
        </w:tc>
      </w:tr>
      <w:tr w:rsidR="00B401CE" w:rsidRPr="00494247" w14:paraId="45F2E303" w14:textId="77777777" w:rsidTr="005724C3">
        <w:trPr>
          <w:trHeight w:val="181"/>
        </w:trPr>
        <w:tc>
          <w:tcPr>
            <w:tcW w:w="5040" w:type="dxa"/>
          </w:tcPr>
          <w:p w14:paraId="6BC1A4D4" w14:textId="3087832C" w:rsidR="00B401CE" w:rsidRPr="00494247" w:rsidRDefault="00B401CE" w:rsidP="00BC5D6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401CE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หัก ส่วนที่ถึงกำหนดชำระภายใน 1 ปี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7EDD4D3A" w14:textId="3414E9C5" w:rsidR="00B401CE" w:rsidRPr="00D3269C" w:rsidRDefault="00FF0AF7" w:rsidP="005D6107">
            <w:pPr>
              <w:spacing w:line="400" w:lineRule="exact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0.00</w:t>
            </w:r>
          </w:p>
        </w:tc>
        <w:tc>
          <w:tcPr>
            <w:tcW w:w="236" w:type="dxa"/>
            <w:vAlign w:val="center"/>
          </w:tcPr>
          <w:p w14:paraId="0AE89FC9" w14:textId="77777777" w:rsidR="00B401CE" w:rsidRPr="00494247" w:rsidRDefault="00B401CE" w:rsidP="00BC5D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1946A349" w14:textId="5E94AB43" w:rsidR="00B401CE" w:rsidRPr="00494247" w:rsidRDefault="00B401CE" w:rsidP="005D6107">
            <w:pPr>
              <w:spacing w:line="400" w:lineRule="exact"/>
              <w:ind w:right="5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01CE">
              <w:rPr>
                <w:rFonts w:ascii="Angsana New" w:hAnsi="Angsana New"/>
                <w:color w:val="000000"/>
                <w:sz w:val="30"/>
                <w:szCs w:val="30"/>
              </w:rPr>
              <w:t>(9,527,000.00)</w:t>
            </w:r>
          </w:p>
        </w:tc>
      </w:tr>
      <w:tr w:rsidR="00B401CE" w:rsidRPr="00494247" w14:paraId="5313EE11" w14:textId="77777777" w:rsidTr="005724C3">
        <w:trPr>
          <w:trHeight w:val="149"/>
        </w:trPr>
        <w:tc>
          <w:tcPr>
            <w:tcW w:w="5040" w:type="dxa"/>
          </w:tcPr>
          <w:p w14:paraId="11FBCC79" w14:textId="0721F21C" w:rsidR="00B401CE" w:rsidRPr="00D3269C" w:rsidRDefault="00B401CE" w:rsidP="00B401C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401CE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เงินกู้ยืมระยะยาว - สุทธิ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E00465" w14:textId="481D4DA7" w:rsidR="00B401CE" w:rsidRPr="00D3269C" w:rsidRDefault="00FF0AF7" w:rsidP="005D6107">
            <w:pPr>
              <w:spacing w:line="400" w:lineRule="exact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0.00</w:t>
            </w:r>
          </w:p>
        </w:tc>
        <w:tc>
          <w:tcPr>
            <w:tcW w:w="236" w:type="dxa"/>
            <w:vAlign w:val="center"/>
          </w:tcPr>
          <w:p w14:paraId="44154047" w14:textId="77777777" w:rsidR="00B401CE" w:rsidRPr="00D3269C" w:rsidRDefault="00B401CE" w:rsidP="00BC5D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4FB65C" w14:textId="30073CFC" w:rsidR="00B401CE" w:rsidRPr="00D3269C" w:rsidRDefault="00B401CE" w:rsidP="005D6107">
            <w:pPr>
              <w:spacing w:line="400" w:lineRule="exact"/>
              <w:ind w:right="5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</w:tr>
    </w:tbl>
    <w:p w14:paraId="3EA0EBC0" w14:textId="16A8A298" w:rsidR="00B401CE" w:rsidRDefault="00B401CE" w:rsidP="00B401CE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401C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45E1F">
        <w:rPr>
          <w:rFonts w:ascii="Angsana New" w:hAnsi="Angsana New"/>
          <w:sz w:val="30"/>
          <w:szCs w:val="30"/>
        </w:rPr>
        <w:t>3</w:t>
      </w:r>
      <w:r w:rsidR="00712DFA">
        <w:rPr>
          <w:rFonts w:ascii="Angsana New" w:hAnsi="Angsana New"/>
          <w:sz w:val="30"/>
          <w:szCs w:val="30"/>
        </w:rPr>
        <w:t>1</w:t>
      </w:r>
      <w:r w:rsidRPr="00B401CE">
        <w:rPr>
          <w:rFonts w:ascii="Angsana New" w:hAnsi="Angsana New"/>
          <w:sz w:val="30"/>
          <w:szCs w:val="30"/>
          <w:cs/>
        </w:rPr>
        <w:t xml:space="preserve"> </w:t>
      </w:r>
      <w:r w:rsidR="00712DFA" w:rsidRPr="00712DFA">
        <w:rPr>
          <w:rFonts w:ascii="Angsana New" w:hAnsi="Angsana New"/>
          <w:sz w:val="30"/>
          <w:szCs w:val="30"/>
          <w:cs/>
        </w:rPr>
        <w:t>ธันวาคม</w:t>
      </w:r>
      <w:r w:rsidRPr="00B401CE">
        <w:rPr>
          <w:rFonts w:ascii="Angsana New" w:hAnsi="Angsana New"/>
          <w:sz w:val="30"/>
          <w:szCs w:val="30"/>
          <w:cs/>
        </w:rPr>
        <w:t xml:space="preserve"> </w:t>
      </w:r>
      <w:r w:rsidR="00F45E1F">
        <w:rPr>
          <w:rFonts w:ascii="Angsana New" w:hAnsi="Angsana New"/>
          <w:sz w:val="30"/>
          <w:szCs w:val="30"/>
        </w:rPr>
        <w:t>2565</w:t>
      </w:r>
      <w:r w:rsidRPr="00B401CE">
        <w:rPr>
          <w:rFonts w:ascii="Angsana New" w:hAnsi="Angsana New"/>
          <w:sz w:val="30"/>
          <w:szCs w:val="30"/>
          <w:cs/>
        </w:rPr>
        <w:t xml:space="preserve"> และ </w:t>
      </w:r>
      <w:r w:rsidR="00F45E1F">
        <w:rPr>
          <w:rFonts w:ascii="Angsana New" w:hAnsi="Angsana New"/>
          <w:sz w:val="30"/>
          <w:szCs w:val="30"/>
        </w:rPr>
        <w:t>2564</w:t>
      </w:r>
      <w:r w:rsidRPr="00B401CE">
        <w:rPr>
          <w:rFonts w:ascii="Angsana New" w:hAnsi="Angsana New"/>
          <w:sz w:val="30"/>
          <w:szCs w:val="30"/>
          <w:cs/>
        </w:rPr>
        <w:t xml:space="preserve"> บริษัทฯ มีวงเงินสินเชื่อจากธนาคารแห่งหนึ่ง จำนวน </w:t>
      </w:r>
      <w:r w:rsidR="00F45E1F">
        <w:rPr>
          <w:rFonts w:ascii="Angsana New" w:hAnsi="Angsana New"/>
          <w:sz w:val="30"/>
          <w:szCs w:val="30"/>
        </w:rPr>
        <w:t>135</w:t>
      </w:r>
      <w:r w:rsidRPr="00B401CE">
        <w:rPr>
          <w:rFonts w:ascii="Angsana New" w:hAnsi="Angsana New"/>
          <w:sz w:val="30"/>
          <w:szCs w:val="30"/>
          <w:cs/>
        </w:rPr>
        <w:t xml:space="preserve"> ล้านบาท</w:t>
      </w:r>
      <w:r w:rsidR="0067606A">
        <w:rPr>
          <w:rFonts w:ascii="Angsana New" w:hAnsi="Angsana New" w:hint="cs"/>
          <w:sz w:val="30"/>
          <w:szCs w:val="30"/>
          <w:cs/>
        </w:rPr>
        <w:t xml:space="preserve"> </w:t>
      </w:r>
      <w:r w:rsidRPr="00B401CE">
        <w:rPr>
          <w:rFonts w:ascii="Angsana New" w:hAnsi="Angsana New"/>
          <w:sz w:val="30"/>
          <w:szCs w:val="30"/>
          <w:cs/>
        </w:rPr>
        <w:t>ชำระเงินต้นพร้อมดอกเบี้ยงวดแรกในวันสุดท้ายของเดือนที่หนึ่ง</w:t>
      </w:r>
      <w:r w:rsidR="0067606A">
        <w:rPr>
          <w:rFonts w:ascii="Angsana New" w:hAnsi="Angsana New" w:hint="cs"/>
          <w:sz w:val="30"/>
          <w:szCs w:val="30"/>
          <w:cs/>
        </w:rPr>
        <w:t xml:space="preserve"> </w:t>
      </w:r>
      <w:r w:rsidRPr="00B401CE">
        <w:rPr>
          <w:rFonts w:ascii="Angsana New" w:hAnsi="Angsana New"/>
          <w:sz w:val="30"/>
          <w:szCs w:val="30"/>
          <w:cs/>
        </w:rPr>
        <w:t xml:space="preserve">นับแต่เดือนที่มีการเบิกรับเงินกู้งวดแรก และชำระคืนหนี้ทั้งหมดตามสัญญาภายใน </w:t>
      </w:r>
      <w:r w:rsidR="00F45E1F">
        <w:rPr>
          <w:rFonts w:ascii="Angsana New" w:hAnsi="Angsana New"/>
          <w:sz w:val="30"/>
          <w:szCs w:val="30"/>
        </w:rPr>
        <w:t>60</w:t>
      </w:r>
      <w:r w:rsidRPr="00B401CE">
        <w:rPr>
          <w:rFonts w:ascii="Angsana New" w:hAnsi="Angsana New"/>
          <w:sz w:val="30"/>
          <w:szCs w:val="30"/>
          <w:cs/>
        </w:rPr>
        <w:t xml:space="preserve"> งวด นับจากวันเบิกเงินกู้ครั้งแรก</w:t>
      </w:r>
      <w:r w:rsidR="0067606A">
        <w:rPr>
          <w:rFonts w:ascii="Angsana New" w:hAnsi="Angsana New" w:hint="cs"/>
          <w:sz w:val="30"/>
          <w:szCs w:val="30"/>
          <w:cs/>
        </w:rPr>
        <w:t xml:space="preserve"> </w:t>
      </w:r>
      <w:r w:rsidRPr="00B401CE">
        <w:rPr>
          <w:rFonts w:ascii="Angsana New" w:hAnsi="Angsana New"/>
          <w:sz w:val="30"/>
          <w:szCs w:val="30"/>
          <w:cs/>
        </w:rPr>
        <w:t xml:space="preserve">โดยมีอัตราดอกเบี้ยร้อยละ </w:t>
      </w:r>
      <w:r w:rsidR="00595761">
        <w:rPr>
          <w:rFonts w:ascii="Angsana New" w:hAnsi="Angsana New"/>
          <w:sz w:val="30"/>
          <w:szCs w:val="30"/>
        </w:rPr>
        <w:br/>
      </w:r>
      <w:r w:rsidRPr="00B401CE">
        <w:rPr>
          <w:rFonts w:ascii="Angsana New" w:hAnsi="Angsana New"/>
          <w:sz w:val="30"/>
          <w:szCs w:val="30"/>
        </w:rPr>
        <w:t>MLR -</w:t>
      </w:r>
      <w:r w:rsidR="00F45E1F">
        <w:rPr>
          <w:rFonts w:ascii="Angsana New" w:hAnsi="Angsana New"/>
          <w:sz w:val="30"/>
          <w:szCs w:val="30"/>
        </w:rPr>
        <w:t>2.00</w:t>
      </w:r>
      <w:r w:rsidRPr="00B401CE">
        <w:rPr>
          <w:rFonts w:ascii="Angsana New" w:hAnsi="Angsana New"/>
          <w:sz w:val="30"/>
          <w:szCs w:val="30"/>
          <w:cs/>
        </w:rPr>
        <w:t xml:space="preserve"> ต่อปี ค้ำประกันโดยจดจำนองที่ดินพร้อมสิ่งปลูกสร้</w:t>
      </w:r>
      <w:r w:rsidRPr="005724C3">
        <w:rPr>
          <w:rFonts w:ascii="Angsana New" w:hAnsi="Angsana New"/>
          <w:sz w:val="30"/>
          <w:szCs w:val="30"/>
          <w:cs/>
        </w:rPr>
        <w:t>าง</w:t>
      </w:r>
      <w:r w:rsidR="0067606A" w:rsidRPr="005724C3">
        <w:rPr>
          <w:rFonts w:ascii="Angsana New" w:hAnsi="Angsana New" w:hint="cs"/>
          <w:sz w:val="30"/>
          <w:szCs w:val="30"/>
          <w:cs/>
        </w:rPr>
        <w:t xml:space="preserve"> </w:t>
      </w:r>
      <w:r w:rsidRPr="005724C3">
        <w:rPr>
          <w:rFonts w:ascii="Angsana New" w:hAnsi="Angsana New"/>
          <w:sz w:val="30"/>
          <w:szCs w:val="30"/>
          <w:cs/>
        </w:rPr>
        <w:t xml:space="preserve">ตามหมายเหตุ </w:t>
      </w:r>
      <w:r w:rsidR="006E730A" w:rsidRPr="005724C3">
        <w:rPr>
          <w:rFonts w:ascii="Angsana New" w:hAnsi="Angsana New"/>
          <w:sz w:val="30"/>
          <w:szCs w:val="30"/>
        </w:rPr>
        <w:t>9</w:t>
      </w:r>
      <w:r w:rsidRPr="005724C3">
        <w:rPr>
          <w:rFonts w:ascii="Angsana New" w:hAnsi="Angsana New"/>
          <w:sz w:val="30"/>
          <w:szCs w:val="30"/>
          <w:cs/>
        </w:rPr>
        <w:t xml:space="preserve"> และค้ำ</w:t>
      </w:r>
      <w:r w:rsidRPr="00B401CE">
        <w:rPr>
          <w:rFonts w:ascii="Angsana New" w:hAnsi="Angsana New"/>
          <w:sz w:val="30"/>
          <w:szCs w:val="30"/>
          <w:cs/>
        </w:rPr>
        <w:t>ประกันโดยกรรมการ</w:t>
      </w:r>
      <w:r w:rsidR="00595761">
        <w:rPr>
          <w:rFonts w:ascii="Angsana New" w:hAnsi="Angsana New"/>
          <w:sz w:val="30"/>
          <w:szCs w:val="30"/>
        </w:rPr>
        <w:br/>
      </w:r>
      <w:r w:rsidR="006E730A">
        <w:rPr>
          <w:rFonts w:ascii="Angsana New" w:hAnsi="Angsana New"/>
          <w:sz w:val="30"/>
          <w:szCs w:val="30"/>
        </w:rPr>
        <w:t>2</w:t>
      </w:r>
      <w:r w:rsidRPr="00B401CE">
        <w:rPr>
          <w:rFonts w:ascii="Angsana New" w:hAnsi="Angsana New"/>
          <w:sz w:val="30"/>
          <w:szCs w:val="30"/>
          <w:cs/>
        </w:rPr>
        <w:t xml:space="preserve"> ท่าน รวมถึงการดำรงอัตราส่วนทางการเงินตามที่กำหนดไว้ในสัญญา</w:t>
      </w:r>
    </w:p>
    <w:p w14:paraId="22C9F5C9" w14:textId="0D14322E" w:rsidR="00B401CE" w:rsidRPr="00756BFE" w:rsidRDefault="00B401CE" w:rsidP="00B401CE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401CE">
        <w:rPr>
          <w:rFonts w:ascii="Angsana New" w:hAnsi="Angsana New"/>
          <w:sz w:val="30"/>
          <w:szCs w:val="30"/>
          <w:cs/>
        </w:rPr>
        <w:t xml:space="preserve">การเปลี่ยนแปลงในเงินกู้ยืมระยะยาว ณ วันที่ </w:t>
      </w:r>
      <w:r w:rsidR="00712DFA" w:rsidRPr="00B401CE">
        <w:rPr>
          <w:rFonts w:ascii="Angsana New" w:hAnsi="Angsana New"/>
          <w:sz w:val="30"/>
          <w:szCs w:val="30"/>
        </w:rPr>
        <w:t xml:space="preserve">31 </w:t>
      </w:r>
      <w:r w:rsidR="00712DFA" w:rsidRPr="00B401CE">
        <w:rPr>
          <w:rFonts w:ascii="Angsana New" w:hAnsi="Angsana New"/>
          <w:sz w:val="30"/>
          <w:szCs w:val="30"/>
          <w:cs/>
        </w:rPr>
        <w:t>ธันวาคม</w:t>
      </w:r>
      <w:r w:rsidRPr="00B401CE">
        <w:rPr>
          <w:rFonts w:ascii="Angsana New" w:hAnsi="Angsana New"/>
          <w:sz w:val="30"/>
          <w:szCs w:val="30"/>
          <w:cs/>
        </w:rPr>
        <w:t xml:space="preserve"> </w:t>
      </w:r>
      <w:r w:rsidRPr="00B401CE">
        <w:rPr>
          <w:rFonts w:ascii="Angsana New" w:hAnsi="Angsana New"/>
          <w:sz w:val="30"/>
          <w:szCs w:val="30"/>
        </w:rPr>
        <w:t xml:space="preserve">2565 </w:t>
      </w:r>
      <w:r w:rsidRPr="00B401CE">
        <w:rPr>
          <w:rFonts w:ascii="Angsana New" w:hAnsi="Angsana New"/>
          <w:sz w:val="30"/>
          <w:szCs w:val="30"/>
          <w:cs/>
        </w:rPr>
        <w:t xml:space="preserve">และ </w:t>
      </w:r>
      <w:r w:rsidRPr="00B401CE">
        <w:rPr>
          <w:rFonts w:ascii="Angsana New" w:hAnsi="Angsana New"/>
          <w:sz w:val="30"/>
          <w:szCs w:val="30"/>
        </w:rPr>
        <w:t xml:space="preserve">2564 </w:t>
      </w:r>
      <w:r w:rsidRPr="00B401CE">
        <w:rPr>
          <w:rFonts w:ascii="Angsana New" w:hAnsi="Angsana New"/>
          <w:sz w:val="30"/>
          <w:szCs w:val="30"/>
          <w:cs/>
        </w:rPr>
        <w:t>รายละเอียดดังนี้</w:t>
      </w:r>
    </w:p>
    <w:tbl>
      <w:tblPr>
        <w:tblW w:w="92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DA35A8" w:rsidRPr="00494247" w14:paraId="30A95165" w14:textId="77777777" w:rsidTr="00712DFA">
        <w:tc>
          <w:tcPr>
            <w:tcW w:w="5040" w:type="dxa"/>
          </w:tcPr>
          <w:p w14:paraId="1DD99F49" w14:textId="77777777" w:rsidR="00DA35A8" w:rsidRPr="00494247" w:rsidRDefault="00DA35A8" w:rsidP="00BC5D6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40C069D8" w14:textId="77777777" w:rsidR="00DA35A8" w:rsidRPr="00494247" w:rsidRDefault="00DA35A8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712DFA" w:rsidRPr="00D044B5" w14:paraId="4DDBCD04" w14:textId="77777777" w:rsidTr="00712DFA">
        <w:tc>
          <w:tcPr>
            <w:tcW w:w="5040" w:type="dxa"/>
          </w:tcPr>
          <w:p w14:paraId="6AA465EE" w14:textId="77777777" w:rsidR="00712DFA" w:rsidRPr="00494247" w:rsidRDefault="00712DFA" w:rsidP="00712DF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3FE75E49" w14:textId="0B41E60F" w:rsidR="00712DFA" w:rsidRPr="00D044B5" w:rsidRDefault="00712DFA" w:rsidP="00712DF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A18F5E8" w14:textId="77777777" w:rsidR="00712DFA" w:rsidRPr="00D044B5" w:rsidRDefault="00712DFA" w:rsidP="00712DF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1A9E8187" w14:textId="77777777" w:rsidR="00712DFA" w:rsidRPr="00D044B5" w:rsidRDefault="00712DFA" w:rsidP="00712DF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4</w:t>
            </w:r>
          </w:p>
        </w:tc>
      </w:tr>
      <w:tr w:rsidR="003A7117" w:rsidRPr="00494247" w14:paraId="1CB04544" w14:textId="77777777" w:rsidTr="005724C3">
        <w:trPr>
          <w:trHeight w:val="203"/>
        </w:trPr>
        <w:tc>
          <w:tcPr>
            <w:tcW w:w="5040" w:type="dxa"/>
          </w:tcPr>
          <w:p w14:paraId="0454FC68" w14:textId="1D32D20C" w:rsidR="003A7117" w:rsidRPr="00494247" w:rsidRDefault="003A7117" w:rsidP="003A711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A35A8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1987" w:type="dxa"/>
            <w:shd w:val="clear" w:color="auto" w:fill="auto"/>
          </w:tcPr>
          <w:p w14:paraId="4B63CF1D" w14:textId="0840D55B" w:rsidR="003A7117" w:rsidRPr="00F4526A" w:rsidRDefault="003A7117" w:rsidP="003A7117">
            <w:pPr>
              <w:spacing w:line="400" w:lineRule="exact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9,527,000.00</w:t>
            </w:r>
          </w:p>
        </w:tc>
        <w:tc>
          <w:tcPr>
            <w:tcW w:w="236" w:type="dxa"/>
            <w:vAlign w:val="center"/>
          </w:tcPr>
          <w:p w14:paraId="4F0D6141" w14:textId="77777777" w:rsidR="003A7117" w:rsidRPr="00494247" w:rsidRDefault="003A7117" w:rsidP="003A711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4F58CCA9" w14:textId="0EE590F1" w:rsidR="003A7117" w:rsidRPr="00494247" w:rsidRDefault="003A7117" w:rsidP="003A7117">
            <w:pPr>
              <w:spacing w:line="400" w:lineRule="exact"/>
              <w:ind w:right="5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35A8"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</w:tr>
      <w:tr w:rsidR="003A7117" w:rsidRPr="00494247" w14:paraId="5C8F5556" w14:textId="77777777" w:rsidTr="005724C3">
        <w:trPr>
          <w:trHeight w:val="203"/>
        </w:trPr>
        <w:tc>
          <w:tcPr>
            <w:tcW w:w="5040" w:type="dxa"/>
          </w:tcPr>
          <w:p w14:paraId="194704E7" w14:textId="6685D9A8" w:rsidR="003A7117" w:rsidRPr="00B401CE" w:rsidRDefault="003A7117" w:rsidP="003A711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A35A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บวก รับเงินกู้ยืม</w:t>
            </w:r>
          </w:p>
        </w:tc>
        <w:tc>
          <w:tcPr>
            <w:tcW w:w="1987" w:type="dxa"/>
            <w:shd w:val="clear" w:color="auto" w:fill="auto"/>
          </w:tcPr>
          <w:p w14:paraId="5493DF8B" w14:textId="3A45B822" w:rsidR="003A7117" w:rsidRPr="00F4526A" w:rsidRDefault="003A7117" w:rsidP="003A7117">
            <w:pPr>
              <w:spacing w:line="400" w:lineRule="exact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236" w:type="dxa"/>
            <w:vAlign w:val="center"/>
          </w:tcPr>
          <w:p w14:paraId="47F3B83A" w14:textId="77777777" w:rsidR="003A7117" w:rsidRPr="00494247" w:rsidRDefault="003A7117" w:rsidP="003A711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6BEF7604" w14:textId="688FCFAB" w:rsidR="003A7117" w:rsidRPr="00B401CE" w:rsidRDefault="003A7117" w:rsidP="003A7117">
            <w:pPr>
              <w:spacing w:line="400" w:lineRule="exact"/>
              <w:ind w:right="5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35A8">
              <w:rPr>
                <w:rFonts w:ascii="Angsana New" w:hAnsi="Angsana New"/>
                <w:color w:val="000000"/>
                <w:sz w:val="30"/>
                <w:szCs w:val="30"/>
              </w:rPr>
              <w:t>18,527,000.00</w:t>
            </w:r>
          </w:p>
        </w:tc>
      </w:tr>
      <w:tr w:rsidR="003A7117" w:rsidRPr="00494247" w14:paraId="1D8B0055" w14:textId="77777777" w:rsidTr="005724C3">
        <w:trPr>
          <w:trHeight w:val="203"/>
        </w:trPr>
        <w:tc>
          <w:tcPr>
            <w:tcW w:w="5040" w:type="dxa"/>
          </w:tcPr>
          <w:p w14:paraId="5B892427" w14:textId="4F5147B3" w:rsidR="003A7117" w:rsidRPr="00B401CE" w:rsidRDefault="003A7117" w:rsidP="003A711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A35A8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หัก จ่ายคืนเงินกู้ยืม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373CC87B" w14:textId="1FB5D369" w:rsidR="003A7117" w:rsidRPr="00F4526A" w:rsidRDefault="003A7117" w:rsidP="003A7117">
            <w:pPr>
              <w:spacing w:line="400" w:lineRule="exact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(9,527,000.00)</w:t>
            </w:r>
          </w:p>
        </w:tc>
        <w:tc>
          <w:tcPr>
            <w:tcW w:w="236" w:type="dxa"/>
            <w:vAlign w:val="center"/>
          </w:tcPr>
          <w:p w14:paraId="31E3E822" w14:textId="77777777" w:rsidR="003A7117" w:rsidRPr="00494247" w:rsidRDefault="003A7117" w:rsidP="003A711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0F4D24D7" w14:textId="6C822E88" w:rsidR="003A7117" w:rsidRPr="00B401CE" w:rsidRDefault="003A7117" w:rsidP="003A7117">
            <w:pPr>
              <w:spacing w:line="400" w:lineRule="exact"/>
              <w:ind w:right="5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35A8">
              <w:rPr>
                <w:rFonts w:ascii="Angsana New" w:hAnsi="Angsana New"/>
                <w:color w:val="000000"/>
                <w:sz w:val="30"/>
                <w:szCs w:val="30"/>
              </w:rPr>
              <w:t>(9,000,000.00)</w:t>
            </w:r>
          </w:p>
        </w:tc>
      </w:tr>
      <w:tr w:rsidR="003A7117" w:rsidRPr="00494247" w14:paraId="251D0C63" w14:textId="77777777" w:rsidTr="005724C3">
        <w:trPr>
          <w:trHeight w:val="203"/>
        </w:trPr>
        <w:tc>
          <w:tcPr>
            <w:tcW w:w="5040" w:type="dxa"/>
          </w:tcPr>
          <w:p w14:paraId="18DE0C3F" w14:textId="7713E87D" w:rsidR="003A7117" w:rsidRPr="00B401CE" w:rsidRDefault="003A7117" w:rsidP="003A711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A35A8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ปลาย</w:t>
            </w:r>
            <w:r w:rsidRPr="00DA35A8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งวด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19889A97" w14:textId="1D7C1B91" w:rsidR="003A7117" w:rsidRPr="00F4526A" w:rsidRDefault="003A7117" w:rsidP="003A7117">
            <w:pPr>
              <w:spacing w:line="400" w:lineRule="exact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236" w:type="dxa"/>
            <w:vAlign w:val="center"/>
          </w:tcPr>
          <w:p w14:paraId="289F5432" w14:textId="77777777" w:rsidR="003A7117" w:rsidRPr="00494247" w:rsidRDefault="003A7117" w:rsidP="003A711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vAlign w:val="bottom"/>
          </w:tcPr>
          <w:p w14:paraId="036DC4A1" w14:textId="6EBDDF6B" w:rsidR="003A7117" w:rsidRPr="00B401CE" w:rsidRDefault="003A7117" w:rsidP="003A7117">
            <w:pPr>
              <w:spacing w:line="400" w:lineRule="exact"/>
              <w:ind w:right="5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35A8">
              <w:rPr>
                <w:rFonts w:ascii="Angsana New" w:hAnsi="Angsana New"/>
                <w:color w:val="000000"/>
                <w:sz w:val="30"/>
                <w:szCs w:val="30"/>
              </w:rPr>
              <w:t>9,527,000.00</w:t>
            </w:r>
          </w:p>
        </w:tc>
      </w:tr>
      <w:tr w:rsidR="003A7117" w:rsidRPr="00494247" w14:paraId="67F6D761" w14:textId="77777777" w:rsidTr="005724C3">
        <w:trPr>
          <w:trHeight w:val="181"/>
        </w:trPr>
        <w:tc>
          <w:tcPr>
            <w:tcW w:w="5040" w:type="dxa"/>
          </w:tcPr>
          <w:p w14:paraId="315DFB53" w14:textId="43705D5A" w:rsidR="003A7117" w:rsidRPr="00494247" w:rsidRDefault="003A7117" w:rsidP="003A711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A35A8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หัก เงินกู้ยืมระยะยาวที่ถึงกำหนดชำระภายใน 1 ปี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7D7F6CC6" w14:textId="3D3A5AE6" w:rsidR="003A7117" w:rsidRPr="00D3269C" w:rsidRDefault="003A7117" w:rsidP="003A7117">
            <w:pPr>
              <w:spacing w:line="400" w:lineRule="exact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236" w:type="dxa"/>
            <w:vAlign w:val="center"/>
          </w:tcPr>
          <w:p w14:paraId="1C7CEF07" w14:textId="77777777" w:rsidR="003A7117" w:rsidRPr="00494247" w:rsidRDefault="003A7117" w:rsidP="003A711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7FEAA632" w14:textId="594E6822" w:rsidR="003A7117" w:rsidRPr="00494247" w:rsidRDefault="003A7117" w:rsidP="003A7117">
            <w:pPr>
              <w:spacing w:line="400" w:lineRule="exact"/>
              <w:ind w:right="5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35A8">
              <w:rPr>
                <w:rFonts w:ascii="Angsana New" w:hAnsi="Angsana New"/>
                <w:color w:val="000000"/>
                <w:sz w:val="30"/>
                <w:szCs w:val="30"/>
              </w:rPr>
              <w:t>(9,527,000.00)</w:t>
            </w:r>
          </w:p>
        </w:tc>
      </w:tr>
      <w:tr w:rsidR="003A7117" w:rsidRPr="00D3269C" w14:paraId="40CA4A03" w14:textId="77777777" w:rsidTr="005724C3">
        <w:trPr>
          <w:trHeight w:val="149"/>
        </w:trPr>
        <w:tc>
          <w:tcPr>
            <w:tcW w:w="5040" w:type="dxa"/>
          </w:tcPr>
          <w:p w14:paraId="03B190F7" w14:textId="40597D06" w:rsidR="003A7117" w:rsidRPr="00D3269C" w:rsidRDefault="003A7117" w:rsidP="003A711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401CE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เงินกู้ยืมระยะยาว - สุทธิ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12F659" w14:textId="02BDFF80" w:rsidR="003A7117" w:rsidRPr="00D3269C" w:rsidRDefault="003A7117" w:rsidP="003A7117">
            <w:pPr>
              <w:spacing w:line="400" w:lineRule="exact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236" w:type="dxa"/>
            <w:vAlign w:val="center"/>
          </w:tcPr>
          <w:p w14:paraId="48818B06" w14:textId="77777777" w:rsidR="003A7117" w:rsidRPr="00D3269C" w:rsidRDefault="003A7117" w:rsidP="003A711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F4517" w14:textId="77777777" w:rsidR="003A7117" w:rsidRPr="00D3269C" w:rsidRDefault="003A7117" w:rsidP="003A7117">
            <w:pPr>
              <w:spacing w:line="400" w:lineRule="exact"/>
              <w:ind w:right="5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</w:tr>
    </w:tbl>
    <w:p w14:paraId="284960BC" w14:textId="719581C7" w:rsidR="0098011A" w:rsidRDefault="0098011A" w:rsidP="00FD22DD">
      <w:pPr>
        <w:spacing w:before="240" w:after="24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0FA09B0B" w14:textId="1F68BBA8" w:rsidR="00A500B6" w:rsidRDefault="00A500B6" w:rsidP="00FD22DD">
      <w:pPr>
        <w:spacing w:before="240" w:after="24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0FF3DA86" w14:textId="2505E6F3" w:rsidR="00A500B6" w:rsidRDefault="00A500B6" w:rsidP="00FD22DD">
      <w:pPr>
        <w:spacing w:before="240" w:after="24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6E79B112" w14:textId="12FC7CA4" w:rsidR="00A500B6" w:rsidRDefault="00A500B6" w:rsidP="00FD22DD">
      <w:pPr>
        <w:spacing w:before="240" w:after="24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7B46535A" w14:textId="5930CB6D" w:rsidR="00A500B6" w:rsidRDefault="00A500B6" w:rsidP="00FD22DD">
      <w:pPr>
        <w:spacing w:before="240" w:after="24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3FF8F063" w14:textId="6AD2857E" w:rsidR="00A500B6" w:rsidRDefault="00A500B6" w:rsidP="00FD22DD">
      <w:pPr>
        <w:spacing w:before="240" w:after="24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295815FB" w14:textId="4C6A4C03" w:rsidR="00A500B6" w:rsidRDefault="00A500B6" w:rsidP="00FD22DD">
      <w:pPr>
        <w:spacing w:before="240" w:after="24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24F2EF00" w14:textId="77777777" w:rsidR="00A500B6" w:rsidRPr="00574462" w:rsidRDefault="00A500B6" w:rsidP="00FD22DD">
      <w:pPr>
        <w:spacing w:before="240" w:after="240" w:line="240" w:lineRule="atLeast"/>
        <w:jc w:val="thaiDistribute"/>
        <w:rPr>
          <w:rFonts w:ascii="Angsana New" w:hAnsi="Angsana New"/>
          <w:sz w:val="30"/>
          <w:szCs w:val="30"/>
          <w:cs/>
        </w:rPr>
      </w:pPr>
    </w:p>
    <w:p w14:paraId="284960BD" w14:textId="77777777" w:rsidR="00B03B3F" w:rsidRPr="00574462" w:rsidRDefault="00B03B3F">
      <w:pPr>
        <w:numPr>
          <w:ilvl w:val="0"/>
          <w:numId w:val="9"/>
        </w:numPr>
        <w:tabs>
          <w:tab w:val="left" w:pos="513"/>
          <w:tab w:val="decimal" w:pos="7920"/>
        </w:tabs>
        <w:spacing w:before="24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bookmarkStart w:id="0" w:name="_Hlk39869493"/>
      <w:r w:rsidRPr="00574462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หนี้สินตามสัญญาเช่า</w:t>
      </w:r>
    </w:p>
    <w:tbl>
      <w:tblPr>
        <w:tblW w:w="92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897AC1" w:rsidRPr="00574462" w14:paraId="284960C0" w14:textId="77777777" w:rsidTr="00715687">
        <w:tc>
          <w:tcPr>
            <w:tcW w:w="5040" w:type="dxa"/>
          </w:tcPr>
          <w:p w14:paraId="284960BE" w14:textId="77777777" w:rsidR="00897AC1" w:rsidRPr="00574462" w:rsidRDefault="00897AC1" w:rsidP="002B028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  <w:tcBorders>
              <w:bottom w:val="single" w:sz="4" w:space="0" w:color="auto"/>
            </w:tcBorders>
          </w:tcPr>
          <w:p w14:paraId="284960BF" w14:textId="77777777" w:rsidR="00897AC1" w:rsidRPr="00574462" w:rsidRDefault="00897AC1" w:rsidP="002B028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712DFA" w:rsidRPr="00574462" w14:paraId="284960C5" w14:textId="77777777" w:rsidTr="00715687">
        <w:tc>
          <w:tcPr>
            <w:tcW w:w="5040" w:type="dxa"/>
          </w:tcPr>
          <w:p w14:paraId="284960C1" w14:textId="77777777" w:rsidR="00712DFA" w:rsidRPr="00574462" w:rsidRDefault="00712DFA" w:rsidP="00712DF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84960C2" w14:textId="658382C8" w:rsidR="00712DFA" w:rsidRPr="00574462" w:rsidRDefault="00712DFA" w:rsidP="00712DF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31</w:t>
            </w:r>
            <w:r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60C3" w14:textId="77777777" w:rsidR="00712DFA" w:rsidRPr="00574462" w:rsidRDefault="00712DFA" w:rsidP="00712DF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84960C4" w14:textId="578486CB" w:rsidR="00712DFA" w:rsidRPr="00574462" w:rsidRDefault="00712DFA" w:rsidP="00712DF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2564</w:t>
            </w:r>
          </w:p>
        </w:tc>
      </w:tr>
      <w:tr w:rsidR="004E011F" w:rsidRPr="00917061" w14:paraId="284960CA" w14:textId="77777777" w:rsidTr="005724C3">
        <w:trPr>
          <w:trHeight w:val="203"/>
        </w:trPr>
        <w:tc>
          <w:tcPr>
            <w:tcW w:w="5040" w:type="dxa"/>
          </w:tcPr>
          <w:p w14:paraId="284960C6" w14:textId="7089C5D9" w:rsidR="004E011F" w:rsidRPr="00917061" w:rsidRDefault="004E011F" w:rsidP="004E011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60C7" w14:textId="77FCB87B" w:rsidR="004E011F" w:rsidRPr="00917061" w:rsidRDefault="004E011F" w:rsidP="004E011F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1,599,600.00</w:t>
            </w:r>
          </w:p>
        </w:tc>
        <w:tc>
          <w:tcPr>
            <w:tcW w:w="236" w:type="dxa"/>
            <w:vAlign w:val="center"/>
          </w:tcPr>
          <w:p w14:paraId="284960C8" w14:textId="77777777" w:rsidR="004E011F" w:rsidRPr="00917061" w:rsidRDefault="004E011F" w:rsidP="004E011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284960C9" w14:textId="24DF17C0" w:rsidR="004E011F" w:rsidRPr="00917061" w:rsidRDefault="004E011F" w:rsidP="004E011F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917061">
              <w:rPr>
                <w:rFonts w:ascii="Angsana New" w:hAnsi="Angsana New"/>
                <w:sz w:val="30"/>
                <w:szCs w:val="30"/>
              </w:rPr>
              <w:t>,</w:t>
            </w:r>
            <w:r w:rsidRPr="00917061">
              <w:rPr>
                <w:rFonts w:ascii="Angsana New" w:hAnsi="Angsana New"/>
                <w:sz w:val="30"/>
                <w:szCs w:val="30"/>
                <w:cs/>
              </w:rPr>
              <w:t>088</w:t>
            </w:r>
            <w:r w:rsidRPr="00917061">
              <w:rPr>
                <w:rFonts w:ascii="Angsana New" w:hAnsi="Angsana New"/>
                <w:sz w:val="30"/>
                <w:szCs w:val="30"/>
              </w:rPr>
              <w:t>,</w:t>
            </w:r>
            <w:r w:rsidRPr="00917061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4E011F" w:rsidRPr="00917061" w14:paraId="284960CF" w14:textId="77777777" w:rsidTr="005724C3">
        <w:trPr>
          <w:trHeight w:val="203"/>
        </w:trPr>
        <w:tc>
          <w:tcPr>
            <w:tcW w:w="5040" w:type="dxa"/>
            <w:vAlign w:val="center"/>
          </w:tcPr>
          <w:p w14:paraId="284960CB" w14:textId="63734456" w:rsidR="004E011F" w:rsidRPr="00917061" w:rsidRDefault="004E011F" w:rsidP="004E011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>หัก ดอกเบี้ยรอตัดบัญชี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0CC" w14:textId="353E2E16" w:rsidR="004E011F" w:rsidRPr="00917061" w:rsidRDefault="004E011F" w:rsidP="004E011F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(52,999.56)</w:t>
            </w:r>
          </w:p>
        </w:tc>
        <w:tc>
          <w:tcPr>
            <w:tcW w:w="236" w:type="dxa"/>
            <w:vAlign w:val="center"/>
          </w:tcPr>
          <w:p w14:paraId="284960CD" w14:textId="77777777" w:rsidR="004E011F" w:rsidRPr="00917061" w:rsidRDefault="004E011F" w:rsidP="004E011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284960CE" w14:textId="42DED850" w:rsidR="004E011F" w:rsidRPr="00917061" w:rsidRDefault="004E011F" w:rsidP="004E011F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917061">
              <w:rPr>
                <w:rFonts w:ascii="Angsana New" w:hAnsi="Angsana New"/>
                <w:sz w:val="30"/>
                <w:szCs w:val="30"/>
              </w:rPr>
              <w:t>(99,280.43)</w:t>
            </w:r>
          </w:p>
        </w:tc>
      </w:tr>
      <w:tr w:rsidR="004E011F" w:rsidRPr="00917061" w14:paraId="284960D4" w14:textId="77777777" w:rsidTr="005724C3">
        <w:trPr>
          <w:trHeight w:val="149"/>
        </w:trPr>
        <w:tc>
          <w:tcPr>
            <w:tcW w:w="5040" w:type="dxa"/>
            <w:vAlign w:val="center"/>
          </w:tcPr>
          <w:p w14:paraId="284960D0" w14:textId="142D3418" w:rsidR="004E011F" w:rsidRPr="00917061" w:rsidRDefault="004E011F" w:rsidP="004E011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60D1" w14:textId="2D7ACEF2" w:rsidR="004E011F" w:rsidRPr="00917061" w:rsidRDefault="004E011F" w:rsidP="004E011F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1,546,600.44</w:t>
            </w:r>
          </w:p>
        </w:tc>
        <w:tc>
          <w:tcPr>
            <w:tcW w:w="236" w:type="dxa"/>
            <w:vAlign w:val="center"/>
          </w:tcPr>
          <w:p w14:paraId="284960D2" w14:textId="77777777" w:rsidR="004E011F" w:rsidRPr="00917061" w:rsidRDefault="004E011F" w:rsidP="004E011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vAlign w:val="bottom"/>
          </w:tcPr>
          <w:p w14:paraId="284960D3" w14:textId="3B5AFEB0" w:rsidR="004E011F" w:rsidRPr="00917061" w:rsidRDefault="004E011F" w:rsidP="004E011F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</w:rPr>
              <w:t>1,988,719.57</w:t>
            </w:r>
          </w:p>
        </w:tc>
      </w:tr>
      <w:tr w:rsidR="004E011F" w:rsidRPr="00917061" w14:paraId="284960D9" w14:textId="77777777" w:rsidTr="005724C3">
        <w:trPr>
          <w:trHeight w:val="149"/>
        </w:trPr>
        <w:tc>
          <w:tcPr>
            <w:tcW w:w="5040" w:type="dxa"/>
          </w:tcPr>
          <w:p w14:paraId="284960D5" w14:textId="49F5A0E3" w:rsidR="004E011F" w:rsidRPr="00917061" w:rsidRDefault="004E011F" w:rsidP="004E011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>หัก ส่วนที่ถึงกำหนดชำระภายใน 1 ปี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0D6" w14:textId="5B61E24B" w:rsidR="004E011F" w:rsidRPr="00917061" w:rsidRDefault="004E011F" w:rsidP="004E011F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(1,048,797.11)</w:t>
            </w:r>
          </w:p>
        </w:tc>
        <w:tc>
          <w:tcPr>
            <w:tcW w:w="236" w:type="dxa"/>
            <w:vAlign w:val="center"/>
          </w:tcPr>
          <w:p w14:paraId="284960D7" w14:textId="77777777" w:rsidR="004E011F" w:rsidRPr="00917061" w:rsidRDefault="004E011F" w:rsidP="004E011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284960D8" w14:textId="174B7896" w:rsidR="004E011F" w:rsidRPr="00917061" w:rsidRDefault="004E011F" w:rsidP="004E011F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917061">
              <w:rPr>
                <w:rFonts w:ascii="Angsana New" w:hAnsi="Angsana New"/>
                <w:sz w:val="30"/>
                <w:szCs w:val="30"/>
              </w:rPr>
              <w:t>(870,440.14)</w:t>
            </w:r>
          </w:p>
        </w:tc>
      </w:tr>
      <w:tr w:rsidR="004E011F" w:rsidRPr="00917061" w14:paraId="284960DE" w14:textId="77777777" w:rsidTr="005724C3">
        <w:trPr>
          <w:trHeight w:val="149"/>
        </w:trPr>
        <w:tc>
          <w:tcPr>
            <w:tcW w:w="5040" w:type="dxa"/>
            <w:shd w:val="clear" w:color="auto" w:fill="auto"/>
          </w:tcPr>
          <w:p w14:paraId="284960DA" w14:textId="453DF33C" w:rsidR="004E011F" w:rsidRPr="00917061" w:rsidRDefault="004E011F" w:rsidP="004E011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หนี้สินตามสัญญาเช่า-สุทธิ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0DB" w14:textId="553342EB" w:rsidR="004E011F" w:rsidRPr="00917061" w:rsidRDefault="004E011F" w:rsidP="004E011F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497,803.33</w:t>
            </w:r>
          </w:p>
        </w:tc>
        <w:tc>
          <w:tcPr>
            <w:tcW w:w="236" w:type="dxa"/>
          </w:tcPr>
          <w:p w14:paraId="284960DC" w14:textId="77777777" w:rsidR="004E011F" w:rsidRPr="00917061" w:rsidRDefault="004E011F" w:rsidP="004E011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0DD" w14:textId="433B32E3" w:rsidR="004E011F" w:rsidRPr="00917061" w:rsidRDefault="004E011F" w:rsidP="004E011F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917061">
              <w:rPr>
                <w:rFonts w:ascii="Angsana New" w:hAnsi="Angsana New"/>
                <w:sz w:val="30"/>
                <w:szCs w:val="30"/>
              </w:rPr>
              <w:t>1,118,279.43</w:t>
            </w:r>
          </w:p>
        </w:tc>
      </w:tr>
    </w:tbl>
    <w:p w14:paraId="6E235391" w14:textId="6BDEB42C" w:rsidR="008026C3" w:rsidRPr="00B40970" w:rsidRDefault="008026C3" w:rsidP="00AA69FA">
      <w:pPr>
        <w:spacing w:before="240" w:line="240" w:lineRule="atLeast"/>
        <w:ind w:left="518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91706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45E1F" w:rsidRPr="00917061">
        <w:rPr>
          <w:rFonts w:ascii="Angsana New" w:hAnsi="Angsana New"/>
          <w:sz w:val="30"/>
          <w:szCs w:val="30"/>
        </w:rPr>
        <w:t>3</w:t>
      </w:r>
      <w:r w:rsidR="00712DFA">
        <w:rPr>
          <w:rFonts w:ascii="Angsana New" w:hAnsi="Angsana New"/>
          <w:sz w:val="30"/>
          <w:szCs w:val="30"/>
        </w:rPr>
        <w:t>1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="00712DFA">
        <w:rPr>
          <w:rFonts w:ascii="Angsana New" w:hAnsi="Angsana New" w:hint="cs"/>
          <w:sz w:val="30"/>
          <w:szCs w:val="30"/>
          <w:cs/>
        </w:rPr>
        <w:t>ธันวาคม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="00F45E1F" w:rsidRPr="00917061">
        <w:rPr>
          <w:rFonts w:ascii="Angsana New" w:hAnsi="Angsana New"/>
          <w:sz w:val="30"/>
          <w:szCs w:val="30"/>
        </w:rPr>
        <w:t>2565</w:t>
      </w:r>
      <w:r w:rsidRPr="00917061">
        <w:rPr>
          <w:rFonts w:ascii="Angsana New" w:hAnsi="Angsana New"/>
          <w:sz w:val="30"/>
          <w:szCs w:val="30"/>
          <w:cs/>
        </w:rPr>
        <w:t xml:space="preserve"> และ </w:t>
      </w:r>
      <w:r w:rsidR="00F45E1F" w:rsidRPr="00917061">
        <w:rPr>
          <w:rFonts w:ascii="Angsana New" w:hAnsi="Angsana New"/>
          <w:sz w:val="30"/>
          <w:szCs w:val="30"/>
        </w:rPr>
        <w:t>2564</w:t>
      </w:r>
      <w:r w:rsidRPr="00917061">
        <w:rPr>
          <w:rFonts w:ascii="Angsana New" w:hAnsi="Angsana New"/>
          <w:sz w:val="30"/>
          <w:szCs w:val="30"/>
          <w:cs/>
        </w:rPr>
        <w:t xml:space="preserve"> บริษัทฯ มีสัญญาเช่าจำนวน </w:t>
      </w:r>
      <w:r w:rsidR="00F45E1F" w:rsidRPr="00917061">
        <w:rPr>
          <w:rFonts w:ascii="Angsana New" w:hAnsi="Angsana New"/>
          <w:sz w:val="30"/>
          <w:szCs w:val="30"/>
        </w:rPr>
        <w:t>1</w:t>
      </w:r>
      <w:r w:rsidRPr="00917061">
        <w:rPr>
          <w:rFonts w:ascii="Angsana New" w:hAnsi="Angsana New"/>
          <w:sz w:val="30"/>
          <w:szCs w:val="30"/>
          <w:cs/>
        </w:rPr>
        <w:t xml:space="preserve"> แห่ง โดยสัญญาดังกล่าว</w:t>
      </w:r>
      <w:r w:rsidR="00AA69FA" w:rsidRPr="00917061">
        <w:rPr>
          <w:rFonts w:ascii="Angsana New" w:hAnsi="Angsana New"/>
          <w:sz w:val="30"/>
          <w:szCs w:val="30"/>
        </w:rPr>
        <w:t xml:space="preserve"> </w:t>
      </w:r>
      <w:r w:rsidRPr="00917061">
        <w:rPr>
          <w:rFonts w:ascii="Angsana New" w:hAnsi="Angsana New"/>
          <w:sz w:val="30"/>
          <w:szCs w:val="30"/>
          <w:cs/>
        </w:rPr>
        <w:t xml:space="preserve">สิ้นสุดเดือนเมษายน </w:t>
      </w:r>
      <w:r w:rsidR="00F45E1F" w:rsidRPr="00882167">
        <w:rPr>
          <w:rFonts w:ascii="Angsana New" w:hAnsi="Angsana New"/>
          <w:sz w:val="30"/>
          <w:szCs w:val="30"/>
        </w:rPr>
        <w:t>2567</w:t>
      </w:r>
      <w:r w:rsidR="009608AB" w:rsidRPr="00882167">
        <w:rPr>
          <w:rFonts w:ascii="Angsana New" w:hAnsi="Angsana New"/>
          <w:sz w:val="30"/>
          <w:szCs w:val="30"/>
        </w:rPr>
        <w:t xml:space="preserve">  </w:t>
      </w:r>
      <w:r w:rsidR="00AA54F6" w:rsidRPr="00882167">
        <w:rPr>
          <w:rFonts w:ascii="Angsana New" w:hAnsi="Angsana New" w:hint="cs"/>
          <w:sz w:val="30"/>
          <w:szCs w:val="30"/>
          <w:cs/>
        </w:rPr>
        <w:t>-</w:t>
      </w:r>
      <w:r w:rsidR="009608AB" w:rsidRPr="00882167">
        <w:rPr>
          <w:rFonts w:ascii="Angsana New" w:hAnsi="Angsana New"/>
          <w:sz w:val="30"/>
          <w:szCs w:val="30"/>
        </w:rPr>
        <w:t xml:space="preserve"> </w:t>
      </w:r>
      <w:r w:rsidR="00B40970" w:rsidRPr="00882167">
        <w:rPr>
          <w:rFonts w:ascii="Angsana New" w:hAnsi="Angsana New"/>
          <w:sz w:val="30"/>
          <w:szCs w:val="30"/>
        </w:rPr>
        <w:t xml:space="preserve"> </w:t>
      </w:r>
      <w:r w:rsidR="00B40970" w:rsidRPr="00882167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5D6107" w:rsidRPr="00882167">
        <w:rPr>
          <w:rFonts w:ascii="Angsana New" w:hAnsi="Angsana New"/>
          <w:sz w:val="30"/>
          <w:szCs w:val="30"/>
          <w:lang w:val="en-US"/>
        </w:rPr>
        <w:t>2568</w:t>
      </w:r>
    </w:p>
    <w:p w14:paraId="284960DF" w14:textId="3DB278D8" w:rsidR="000C30D0" w:rsidRPr="00574462" w:rsidRDefault="000C30D0" w:rsidP="00E02645">
      <w:pPr>
        <w:spacing w:before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574462">
        <w:rPr>
          <w:rFonts w:ascii="Angsana New" w:hAnsi="Angsana New"/>
          <w:sz w:val="30"/>
          <w:szCs w:val="30"/>
          <w:cs/>
        </w:rPr>
        <w:t>บริษัท</w:t>
      </w:r>
      <w:r w:rsidR="008026C3">
        <w:rPr>
          <w:rFonts w:ascii="Angsana New" w:hAnsi="Angsana New" w:hint="cs"/>
          <w:sz w:val="30"/>
          <w:szCs w:val="30"/>
          <w:cs/>
        </w:rPr>
        <w:t xml:space="preserve">ฯ </w:t>
      </w:r>
      <w:r w:rsidRPr="00574462">
        <w:rPr>
          <w:rFonts w:ascii="Angsana New" w:hAnsi="Angsana New"/>
          <w:sz w:val="30"/>
          <w:szCs w:val="30"/>
          <w:cs/>
        </w:rPr>
        <w:t>มีภาระผูกพันที่จะต้องจ่ายค่าเช่าขั้นต่ำตามสัญญาเช่าดังนี้</w:t>
      </w:r>
    </w:p>
    <w:tbl>
      <w:tblPr>
        <w:tblW w:w="963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58"/>
        <w:gridCol w:w="236"/>
        <w:gridCol w:w="1654"/>
        <w:gridCol w:w="236"/>
        <w:gridCol w:w="1566"/>
        <w:gridCol w:w="236"/>
        <w:gridCol w:w="1744"/>
      </w:tblGrid>
      <w:tr w:rsidR="003C4FC4" w:rsidRPr="00574462" w14:paraId="7862CAA1" w14:textId="77777777" w:rsidTr="0067606A">
        <w:tc>
          <w:tcPr>
            <w:tcW w:w="3958" w:type="dxa"/>
          </w:tcPr>
          <w:p w14:paraId="0ABBB448" w14:textId="77777777" w:rsidR="003C4FC4" w:rsidRPr="00574462" w:rsidRDefault="003C4FC4" w:rsidP="00BC5D6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FFE740" w14:textId="77777777" w:rsidR="003C4FC4" w:rsidRPr="00574462" w:rsidRDefault="003C4FC4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</w:tcPr>
          <w:p w14:paraId="3D576BD3" w14:textId="77777777" w:rsidR="003C4FC4" w:rsidRPr="00574462" w:rsidRDefault="003C4FC4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D054DE" w14:textId="77777777" w:rsidR="003C4FC4" w:rsidRPr="00574462" w:rsidRDefault="003C4FC4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46" w:type="dxa"/>
            <w:gridSpan w:val="3"/>
          </w:tcPr>
          <w:p w14:paraId="1C54B2F9" w14:textId="77777777" w:rsidR="003C4FC4" w:rsidRPr="00574462" w:rsidRDefault="003C4FC4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C4FC4" w:rsidRPr="00574462" w14:paraId="1328238A" w14:textId="77777777" w:rsidTr="0067606A">
        <w:tc>
          <w:tcPr>
            <w:tcW w:w="3958" w:type="dxa"/>
          </w:tcPr>
          <w:p w14:paraId="010469F8" w14:textId="77777777" w:rsidR="003C4FC4" w:rsidRPr="00574462" w:rsidRDefault="003C4FC4" w:rsidP="00BC5D6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61FCBA" w14:textId="77777777" w:rsidR="003C4FC4" w:rsidRPr="00574462" w:rsidRDefault="003C4FC4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36" w:type="dxa"/>
            <w:gridSpan w:val="5"/>
            <w:tcBorders>
              <w:bottom w:val="single" w:sz="4" w:space="0" w:color="auto"/>
            </w:tcBorders>
          </w:tcPr>
          <w:p w14:paraId="472936CD" w14:textId="353E8D1E" w:rsidR="003C4FC4" w:rsidRPr="00574462" w:rsidRDefault="00712DFA" w:rsidP="00BC5D6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0B2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5D0B2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5D0B2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3C4FC4" w:rsidRPr="005D0B27" w14:paraId="7C202AC2" w14:textId="77777777" w:rsidTr="0067606A">
        <w:tc>
          <w:tcPr>
            <w:tcW w:w="3958" w:type="dxa"/>
          </w:tcPr>
          <w:p w14:paraId="05E824D3" w14:textId="77777777" w:rsidR="003C4FC4" w:rsidRPr="00574462" w:rsidRDefault="003C4FC4" w:rsidP="00BC5D6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5D97544" w14:textId="77777777" w:rsidR="003C4FC4" w:rsidRPr="00574462" w:rsidRDefault="003C4FC4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72747789" w14:textId="77777777" w:rsidR="003C4FC4" w:rsidRPr="005D0B27" w:rsidRDefault="003C4FC4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D0B27">
              <w:rPr>
                <w:sz w:val="30"/>
                <w:szCs w:val="30"/>
                <w:cs/>
              </w:rPr>
              <w:t xml:space="preserve">ไม่เกิน </w:t>
            </w:r>
            <w:r w:rsidRPr="005D0B27">
              <w:rPr>
                <w:sz w:val="30"/>
                <w:szCs w:val="30"/>
              </w:rPr>
              <w:t xml:space="preserve">1 </w:t>
            </w:r>
            <w:r w:rsidRPr="005D0B2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791AA7B2" w14:textId="77777777" w:rsidR="003C4FC4" w:rsidRPr="005D0B27" w:rsidRDefault="003C4FC4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14:paraId="0EA04B48" w14:textId="77777777" w:rsidR="003C4FC4" w:rsidRPr="005D0B27" w:rsidRDefault="003C4FC4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5D0B27">
              <w:rPr>
                <w:sz w:val="30"/>
                <w:szCs w:val="30"/>
              </w:rPr>
              <w:t xml:space="preserve">1 - 5 </w:t>
            </w:r>
            <w:r w:rsidRPr="005D0B2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674C71F" w14:textId="77777777" w:rsidR="003C4FC4" w:rsidRPr="005D0B27" w:rsidRDefault="003C4FC4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14:paraId="3907D26B" w14:textId="77777777" w:rsidR="003C4FC4" w:rsidRPr="005D0B27" w:rsidRDefault="003C4FC4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D0B27">
              <w:rPr>
                <w:sz w:val="30"/>
                <w:szCs w:val="30"/>
                <w:cs/>
              </w:rPr>
              <w:t>รวม</w:t>
            </w:r>
          </w:p>
        </w:tc>
      </w:tr>
      <w:tr w:rsidR="002803C2" w:rsidRPr="00574462" w14:paraId="0B390F84" w14:textId="77777777" w:rsidTr="005724C3">
        <w:trPr>
          <w:trHeight w:val="203"/>
        </w:trPr>
        <w:tc>
          <w:tcPr>
            <w:tcW w:w="3958" w:type="dxa"/>
          </w:tcPr>
          <w:p w14:paraId="79155726" w14:textId="77777777" w:rsidR="002803C2" w:rsidRPr="00574462" w:rsidRDefault="002803C2" w:rsidP="002803C2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140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ผลรวมของจำนวนเงินขั้นต่ำที่ต้องจ่ายทั้งสิ้น ตามสัญญาเช่า</w:t>
            </w:r>
          </w:p>
        </w:tc>
        <w:tc>
          <w:tcPr>
            <w:tcW w:w="236" w:type="dxa"/>
          </w:tcPr>
          <w:p w14:paraId="42BD449D" w14:textId="77777777" w:rsidR="002803C2" w:rsidRPr="00574462" w:rsidRDefault="002803C2" w:rsidP="002803C2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30990" w14:textId="13ECF033" w:rsidR="002803C2" w:rsidRPr="00574462" w:rsidRDefault="002803C2" w:rsidP="002803C2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1,092,000.00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929FF9" w14:textId="77777777" w:rsidR="002803C2" w:rsidRPr="00574462" w:rsidRDefault="002803C2" w:rsidP="002803C2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3AF61D7C" w14:textId="03C7890E" w:rsidR="002803C2" w:rsidRPr="00574462" w:rsidRDefault="002803C2" w:rsidP="002803C2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507,600.00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D5FF75" w14:textId="77777777" w:rsidR="002803C2" w:rsidRPr="00574462" w:rsidRDefault="002803C2" w:rsidP="002803C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  <w:shd w:val="clear" w:color="auto" w:fill="auto"/>
            <w:vAlign w:val="bottom"/>
          </w:tcPr>
          <w:p w14:paraId="56FB8C0F" w14:textId="18E19E3A" w:rsidR="002803C2" w:rsidRPr="00574462" w:rsidRDefault="002803C2" w:rsidP="002803C2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1.599,600.00</w:t>
            </w:r>
          </w:p>
        </w:tc>
      </w:tr>
      <w:tr w:rsidR="002803C2" w:rsidRPr="00574462" w14:paraId="2843CC3D" w14:textId="77777777" w:rsidTr="005724C3">
        <w:trPr>
          <w:trHeight w:val="203"/>
        </w:trPr>
        <w:tc>
          <w:tcPr>
            <w:tcW w:w="3958" w:type="dxa"/>
            <w:vAlign w:val="center"/>
          </w:tcPr>
          <w:p w14:paraId="2714FC4B" w14:textId="77777777" w:rsidR="002803C2" w:rsidRPr="00574462" w:rsidRDefault="002803C2" w:rsidP="002803C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5374">
              <w:rPr>
                <w:rFonts w:ascii="Angsana New" w:hAnsi="Angsana New"/>
                <w:sz w:val="30"/>
                <w:szCs w:val="30"/>
                <w:cs/>
              </w:rPr>
              <w:t>ดอกเบี้ยตามสัญญาเช่ารอการตัดบัญชี</w:t>
            </w:r>
          </w:p>
        </w:tc>
        <w:tc>
          <w:tcPr>
            <w:tcW w:w="236" w:type="dxa"/>
          </w:tcPr>
          <w:p w14:paraId="6B1F8BB5" w14:textId="77777777" w:rsidR="002803C2" w:rsidRPr="00513A27" w:rsidRDefault="002803C2" w:rsidP="002803C2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</w:tcPr>
          <w:p w14:paraId="343F7D04" w14:textId="227FDD21" w:rsidR="002803C2" w:rsidRPr="00513A27" w:rsidRDefault="002803C2" w:rsidP="002803C2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(43,202.89)</w:t>
            </w:r>
          </w:p>
        </w:tc>
        <w:tc>
          <w:tcPr>
            <w:tcW w:w="236" w:type="dxa"/>
            <w:shd w:val="clear" w:color="auto" w:fill="auto"/>
          </w:tcPr>
          <w:p w14:paraId="02ABC96A" w14:textId="77777777" w:rsidR="002803C2" w:rsidRPr="00513A27" w:rsidRDefault="002803C2" w:rsidP="002803C2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A9B83" w14:textId="1E530E76" w:rsidR="002803C2" w:rsidRPr="00574462" w:rsidRDefault="002803C2" w:rsidP="002803C2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(9,796.67)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60CA652" w14:textId="77777777" w:rsidR="002803C2" w:rsidRPr="00574462" w:rsidRDefault="002803C2" w:rsidP="002803C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544F8" w14:textId="735E85AD" w:rsidR="002803C2" w:rsidRPr="00574462" w:rsidRDefault="002803C2" w:rsidP="002803C2">
            <w:pPr>
              <w:tabs>
                <w:tab w:val="decimal" w:pos="133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(52,999.56)</w:t>
            </w:r>
          </w:p>
        </w:tc>
      </w:tr>
      <w:tr w:rsidR="002803C2" w:rsidRPr="00574462" w14:paraId="44542CAD" w14:textId="77777777" w:rsidTr="005724C3">
        <w:trPr>
          <w:trHeight w:val="203"/>
        </w:trPr>
        <w:tc>
          <w:tcPr>
            <w:tcW w:w="3958" w:type="dxa"/>
            <w:vAlign w:val="center"/>
          </w:tcPr>
          <w:p w14:paraId="4BFF1A99" w14:textId="77777777" w:rsidR="002803C2" w:rsidRPr="00574462" w:rsidRDefault="002803C2" w:rsidP="002803C2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537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</w:t>
            </w:r>
            <w:r w:rsidRPr="003453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36" w:type="dxa"/>
          </w:tcPr>
          <w:p w14:paraId="14AC42A4" w14:textId="77777777" w:rsidR="002803C2" w:rsidRPr="00513A27" w:rsidRDefault="002803C2" w:rsidP="002803C2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DB3F39" w14:textId="0C3B42A0" w:rsidR="002803C2" w:rsidRPr="00513A27" w:rsidRDefault="002803C2" w:rsidP="002803C2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1,048,797.11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1543A6" w14:textId="77777777" w:rsidR="002803C2" w:rsidRPr="00513A27" w:rsidRDefault="002803C2" w:rsidP="002803C2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D11E41" w14:textId="5877A281" w:rsidR="002803C2" w:rsidRPr="00574462" w:rsidRDefault="002803C2" w:rsidP="002803C2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497,803.33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82937B" w14:textId="77777777" w:rsidR="002803C2" w:rsidRPr="00574462" w:rsidRDefault="002803C2" w:rsidP="002803C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60B6DE" w14:textId="00A2196A" w:rsidR="002803C2" w:rsidRPr="00574462" w:rsidRDefault="002803C2" w:rsidP="002803C2">
            <w:pPr>
              <w:tabs>
                <w:tab w:val="decimal" w:pos="1330"/>
              </w:tabs>
              <w:spacing w:line="420" w:lineRule="exact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1,546,600.44</w:t>
            </w:r>
          </w:p>
        </w:tc>
      </w:tr>
    </w:tbl>
    <w:p w14:paraId="2849610E" w14:textId="77777777" w:rsidR="000C30D0" w:rsidRPr="00574462" w:rsidRDefault="000C30D0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16"/>
          <w:szCs w:val="16"/>
        </w:rPr>
      </w:pPr>
    </w:p>
    <w:p w14:paraId="2849610F" w14:textId="77777777" w:rsidR="000C30D0" w:rsidRPr="00574462" w:rsidRDefault="000C30D0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16"/>
          <w:szCs w:val="16"/>
        </w:rPr>
      </w:pPr>
    </w:p>
    <w:bookmarkEnd w:id="0"/>
    <w:tbl>
      <w:tblPr>
        <w:tblW w:w="97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959"/>
        <w:gridCol w:w="236"/>
        <w:gridCol w:w="1744"/>
        <w:gridCol w:w="236"/>
        <w:gridCol w:w="1565"/>
        <w:gridCol w:w="236"/>
        <w:gridCol w:w="1744"/>
      </w:tblGrid>
      <w:tr w:rsidR="005D0B27" w:rsidRPr="00574462" w14:paraId="134DE5E5" w14:textId="77777777" w:rsidTr="00712DFA">
        <w:tc>
          <w:tcPr>
            <w:tcW w:w="3959" w:type="dxa"/>
          </w:tcPr>
          <w:p w14:paraId="1A4587AB" w14:textId="77777777" w:rsidR="005D0B27" w:rsidRPr="00574462" w:rsidRDefault="005D0B27" w:rsidP="00BC5D6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727DC4" w14:textId="77777777" w:rsidR="005D0B27" w:rsidRPr="00574462" w:rsidRDefault="005D0B27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4" w:type="dxa"/>
          </w:tcPr>
          <w:p w14:paraId="5B4FAF74" w14:textId="77777777" w:rsidR="005D0B27" w:rsidRPr="00574462" w:rsidRDefault="005D0B27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0ADAAC" w14:textId="77777777" w:rsidR="005D0B27" w:rsidRPr="00574462" w:rsidRDefault="005D0B27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45" w:type="dxa"/>
            <w:gridSpan w:val="3"/>
          </w:tcPr>
          <w:p w14:paraId="0A73B0AF" w14:textId="77777777" w:rsidR="005D0B27" w:rsidRPr="00574462" w:rsidRDefault="005D0B27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5D0B27" w:rsidRPr="00574462" w14:paraId="25194701" w14:textId="77777777" w:rsidTr="00712DFA">
        <w:tc>
          <w:tcPr>
            <w:tcW w:w="3959" w:type="dxa"/>
          </w:tcPr>
          <w:p w14:paraId="2E793E23" w14:textId="77777777" w:rsidR="005D0B27" w:rsidRPr="00574462" w:rsidRDefault="005D0B27" w:rsidP="00BC5D6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51842D" w14:textId="77777777" w:rsidR="005D0B27" w:rsidRPr="00574462" w:rsidRDefault="005D0B27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25" w:type="dxa"/>
            <w:gridSpan w:val="5"/>
            <w:tcBorders>
              <w:bottom w:val="single" w:sz="4" w:space="0" w:color="auto"/>
            </w:tcBorders>
          </w:tcPr>
          <w:p w14:paraId="5E48ACC7" w14:textId="218BC533" w:rsidR="005D0B27" w:rsidRPr="00574462" w:rsidRDefault="005D0B27" w:rsidP="00BC5D6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0B2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5D0B2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5D0B27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</w:tr>
      <w:tr w:rsidR="005D0B27" w:rsidRPr="005D0B27" w14:paraId="209A5A4C" w14:textId="77777777" w:rsidTr="00712DFA">
        <w:tc>
          <w:tcPr>
            <w:tcW w:w="3959" w:type="dxa"/>
          </w:tcPr>
          <w:p w14:paraId="55C5BCBD" w14:textId="77777777" w:rsidR="005D0B27" w:rsidRPr="00574462" w:rsidRDefault="005D0B27" w:rsidP="00BC5D6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DE69486" w14:textId="77777777" w:rsidR="005D0B27" w:rsidRPr="00574462" w:rsidRDefault="005D0B27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31DCA7CE" w14:textId="77777777" w:rsidR="005D0B27" w:rsidRPr="005D0B27" w:rsidRDefault="005D0B27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D0B27">
              <w:rPr>
                <w:sz w:val="30"/>
                <w:szCs w:val="30"/>
                <w:cs/>
              </w:rPr>
              <w:t xml:space="preserve">ไม่เกิน </w:t>
            </w:r>
            <w:r w:rsidRPr="005D0B27">
              <w:rPr>
                <w:sz w:val="30"/>
                <w:szCs w:val="30"/>
              </w:rPr>
              <w:t xml:space="preserve">1 </w:t>
            </w:r>
            <w:r w:rsidRPr="005D0B2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791E5C7B" w14:textId="77777777" w:rsidR="005D0B27" w:rsidRPr="005D0B27" w:rsidRDefault="005D0B27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</w:tcPr>
          <w:p w14:paraId="1CCEC1F0" w14:textId="77777777" w:rsidR="005D0B27" w:rsidRPr="005D0B27" w:rsidRDefault="005D0B27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5D0B27">
              <w:rPr>
                <w:sz w:val="30"/>
                <w:szCs w:val="30"/>
              </w:rPr>
              <w:t xml:space="preserve">1 - 5 </w:t>
            </w:r>
            <w:r w:rsidRPr="005D0B2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2F2D35A" w14:textId="77777777" w:rsidR="005D0B27" w:rsidRPr="005D0B27" w:rsidRDefault="005D0B27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14:paraId="78A30240" w14:textId="77777777" w:rsidR="005D0B27" w:rsidRPr="005D0B27" w:rsidRDefault="005D0B27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D0B27">
              <w:rPr>
                <w:sz w:val="30"/>
                <w:szCs w:val="30"/>
                <w:cs/>
              </w:rPr>
              <w:t>รวม</w:t>
            </w:r>
          </w:p>
        </w:tc>
      </w:tr>
      <w:tr w:rsidR="005D0B27" w:rsidRPr="00574462" w14:paraId="07077773" w14:textId="77777777" w:rsidTr="00712DFA">
        <w:trPr>
          <w:trHeight w:val="203"/>
        </w:trPr>
        <w:tc>
          <w:tcPr>
            <w:tcW w:w="3959" w:type="dxa"/>
          </w:tcPr>
          <w:p w14:paraId="5C86D1A0" w14:textId="77777777" w:rsidR="005D0B27" w:rsidRPr="00574462" w:rsidRDefault="005D0B27" w:rsidP="00011402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140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ผลรวมของจำนวนเงินขั้นต่ำที่ต้องจ่ายทั้งสิ้น ตามสัญญาเช่า</w:t>
            </w:r>
          </w:p>
        </w:tc>
        <w:tc>
          <w:tcPr>
            <w:tcW w:w="236" w:type="dxa"/>
          </w:tcPr>
          <w:p w14:paraId="3B24D3EC" w14:textId="77777777" w:rsidR="005D0B27" w:rsidRPr="00574462" w:rsidRDefault="005D0B27" w:rsidP="00BC5D6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</w:tcPr>
          <w:p w14:paraId="599BF78F" w14:textId="77777777" w:rsidR="00011402" w:rsidRDefault="00011402" w:rsidP="00011402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  <w:p w14:paraId="0EE2D4B0" w14:textId="691EB1E8" w:rsidR="005D0B27" w:rsidRPr="00574462" w:rsidRDefault="005D0B27" w:rsidP="00011402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5D0B27">
              <w:rPr>
                <w:rFonts w:ascii="Angsana New" w:hAnsi="Angsana New"/>
                <w:sz w:val="30"/>
                <w:szCs w:val="30"/>
              </w:rPr>
              <w:t>936,000.00</w:t>
            </w:r>
          </w:p>
        </w:tc>
        <w:tc>
          <w:tcPr>
            <w:tcW w:w="236" w:type="dxa"/>
          </w:tcPr>
          <w:p w14:paraId="2F061026" w14:textId="77777777" w:rsidR="005D0B27" w:rsidRPr="00574462" w:rsidRDefault="005D0B27" w:rsidP="00BC5D6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5" w:type="dxa"/>
            <w:shd w:val="clear" w:color="auto" w:fill="auto"/>
            <w:vAlign w:val="center"/>
          </w:tcPr>
          <w:p w14:paraId="569FB510" w14:textId="77777777" w:rsidR="00011402" w:rsidRDefault="00011402" w:rsidP="00011402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  <w:p w14:paraId="16A63BBA" w14:textId="4F750077" w:rsidR="005D0B27" w:rsidRPr="00574462" w:rsidRDefault="005D0B27" w:rsidP="00011402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5D0B27">
              <w:rPr>
                <w:rFonts w:ascii="Angsana New" w:hAnsi="Angsana New"/>
                <w:sz w:val="30"/>
                <w:szCs w:val="30"/>
              </w:rPr>
              <w:t>1,152,000.00</w:t>
            </w:r>
          </w:p>
        </w:tc>
        <w:tc>
          <w:tcPr>
            <w:tcW w:w="236" w:type="dxa"/>
            <w:vAlign w:val="center"/>
          </w:tcPr>
          <w:p w14:paraId="024E11B6" w14:textId="77777777" w:rsidR="005D0B27" w:rsidRPr="00574462" w:rsidRDefault="005D0B27" w:rsidP="00BC5D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  <w:vAlign w:val="center"/>
          </w:tcPr>
          <w:p w14:paraId="2BE46343" w14:textId="77777777" w:rsidR="00011402" w:rsidRDefault="00011402" w:rsidP="00011402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  <w:p w14:paraId="080A1D01" w14:textId="47F20CDD" w:rsidR="005D0B27" w:rsidRPr="00574462" w:rsidRDefault="005D0B27" w:rsidP="00011402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5D0B27">
              <w:rPr>
                <w:rFonts w:ascii="Angsana New" w:hAnsi="Angsana New"/>
                <w:sz w:val="30"/>
                <w:szCs w:val="30"/>
              </w:rPr>
              <w:t>2,088,000.00</w:t>
            </w:r>
          </w:p>
        </w:tc>
      </w:tr>
      <w:tr w:rsidR="005D0B27" w:rsidRPr="00574462" w14:paraId="5A1C21EC" w14:textId="77777777" w:rsidTr="00712DFA">
        <w:trPr>
          <w:trHeight w:val="203"/>
        </w:trPr>
        <w:tc>
          <w:tcPr>
            <w:tcW w:w="3959" w:type="dxa"/>
            <w:vAlign w:val="center"/>
          </w:tcPr>
          <w:p w14:paraId="447E3735" w14:textId="77777777" w:rsidR="005D0B27" w:rsidRPr="00574462" w:rsidRDefault="005D0B27" w:rsidP="00BC5D6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5374">
              <w:rPr>
                <w:rFonts w:ascii="Angsana New" w:hAnsi="Angsana New"/>
                <w:sz w:val="30"/>
                <w:szCs w:val="30"/>
                <w:cs/>
              </w:rPr>
              <w:t>ดอกเบี้ยตามสัญญาเช่ารอการตัดบัญชี</w:t>
            </w:r>
          </w:p>
        </w:tc>
        <w:tc>
          <w:tcPr>
            <w:tcW w:w="236" w:type="dxa"/>
          </w:tcPr>
          <w:p w14:paraId="3918BEEE" w14:textId="77777777" w:rsidR="005D0B27" w:rsidRPr="00513A27" w:rsidRDefault="005D0B27" w:rsidP="00BC5D6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056178C5" w14:textId="402B8026" w:rsidR="005D0B27" w:rsidRPr="00513A27" w:rsidRDefault="005D0B27" w:rsidP="00011402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D0B27">
              <w:rPr>
                <w:rFonts w:ascii="Angsana New" w:hAnsi="Angsana New"/>
                <w:sz w:val="30"/>
                <w:szCs w:val="30"/>
              </w:rPr>
              <w:t>(65,559.86)</w:t>
            </w:r>
          </w:p>
        </w:tc>
        <w:tc>
          <w:tcPr>
            <w:tcW w:w="236" w:type="dxa"/>
          </w:tcPr>
          <w:p w14:paraId="0762DBE9" w14:textId="77777777" w:rsidR="005D0B27" w:rsidRPr="00513A27" w:rsidRDefault="005D0B27" w:rsidP="00BC5D6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B31EA" w14:textId="35AA0096" w:rsidR="005D0B27" w:rsidRPr="00574462" w:rsidRDefault="005D0B27" w:rsidP="00011402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5D0B27">
              <w:rPr>
                <w:rFonts w:ascii="Angsana New" w:hAnsi="Angsana New"/>
                <w:sz w:val="30"/>
                <w:szCs w:val="30"/>
              </w:rPr>
              <w:t>(33,720.57)</w:t>
            </w:r>
          </w:p>
        </w:tc>
        <w:tc>
          <w:tcPr>
            <w:tcW w:w="236" w:type="dxa"/>
            <w:vAlign w:val="center"/>
          </w:tcPr>
          <w:p w14:paraId="3AD6C7A8" w14:textId="77777777" w:rsidR="005D0B27" w:rsidRPr="00574462" w:rsidRDefault="005D0B27" w:rsidP="00BC5D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  <w:vAlign w:val="bottom"/>
          </w:tcPr>
          <w:p w14:paraId="5CB6565D" w14:textId="3D821ABD" w:rsidR="005D0B27" w:rsidRPr="00574462" w:rsidRDefault="005D0B27" w:rsidP="00011402">
            <w:pPr>
              <w:tabs>
                <w:tab w:val="decimal" w:pos="133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5D0B27">
              <w:rPr>
                <w:rFonts w:ascii="Angsana New" w:hAnsi="Angsana New"/>
                <w:sz w:val="30"/>
                <w:szCs w:val="30"/>
              </w:rPr>
              <w:t>(99,280.43)</w:t>
            </w:r>
          </w:p>
        </w:tc>
      </w:tr>
      <w:tr w:rsidR="005D0B27" w:rsidRPr="00574462" w14:paraId="2E19A32A" w14:textId="77777777" w:rsidTr="00712DFA">
        <w:trPr>
          <w:trHeight w:val="203"/>
        </w:trPr>
        <w:tc>
          <w:tcPr>
            <w:tcW w:w="3959" w:type="dxa"/>
            <w:vAlign w:val="center"/>
          </w:tcPr>
          <w:p w14:paraId="044E4968" w14:textId="77777777" w:rsidR="005D0B27" w:rsidRPr="00574462" w:rsidRDefault="005D0B27" w:rsidP="00BC5D67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537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</w:t>
            </w:r>
            <w:r w:rsidRPr="003453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36" w:type="dxa"/>
          </w:tcPr>
          <w:p w14:paraId="4A62D91F" w14:textId="77777777" w:rsidR="005D0B27" w:rsidRPr="00513A27" w:rsidRDefault="005D0B27" w:rsidP="00BC5D6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31484952" w14:textId="77777777" w:rsidR="005D0B27" w:rsidRDefault="005D0B27" w:rsidP="00011402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  <w:p w14:paraId="4D3058E5" w14:textId="3F8F2A93" w:rsidR="005D0B27" w:rsidRPr="00513A27" w:rsidRDefault="005D0B27" w:rsidP="00011402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D0B27">
              <w:rPr>
                <w:rFonts w:ascii="Angsana New" w:hAnsi="Angsana New"/>
                <w:sz w:val="30"/>
                <w:szCs w:val="30"/>
              </w:rPr>
              <w:t>870,440.14</w:t>
            </w:r>
          </w:p>
        </w:tc>
        <w:tc>
          <w:tcPr>
            <w:tcW w:w="236" w:type="dxa"/>
          </w:tcPr>
          <w:p w14:paraId="52CF32D7" w14:textId="77777777" w:rsidR="005D0B27" w:rsidRPr="00513A27" w:rsidRDefault="005D0B27" w:rsidP="00BC5D6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E404A" w14:textId="069AB666" w:rsidR="005D0B27" w:rsidRPr="00574462" w:rsidRDefault="005D0B27" w:rsidP="00011402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5D0B27">
              <w:rPr>
                <w:rFonts w:ascii="Angsana New" w:hAnsi="Angsana New"/>
                <w:sz w:val="30"/>
                <w:szCs w:val="30"/>
              </w:rPr>
              <w:t>1,118,279.43</w:t>
            </w:r>
          </w:p>
        </w:tc>
        <w:tc>
          <w:tcPr>
            <w:tcW w:w="236" w:type="dxa"/>
            <w:vAlign w:val="center"/>
          </w:tcPr>
          <w:p w14:paraId="76553D15" w14:textId="77777777" w:rsidR="005D0B27" w:rsidRPr="00574462" w:rsidRDefault="005D0B27" w:rsidP="00BC5D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5458A" w14:textId="73575E08" w:rsidR="005D0B27" w:rsidRPr="00574462" w:rsidRDefault="005D0B27" w:rsidP="00011402">
            <w:pPr>
              <w:tabs>
                <w:tab w:val="decimal" w:pos="1330"/>
              </w:tabs>
              <w:spacing w:line="420" w:lineRule="exact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5D0B27">
              <w:rPr>
                <w:rFonts w:ascii="Angsana New" w:hAnsi="Angsana New"/>
                <w:sz w:val="30"/>
                <w:szCs w:val="30"/>
              </w:rPr>
              <w:t>1,988,719.57</w:t>
            </w:r>
          </w:p>
        </w:tc>
      </w:tr>
    </w:tbl>
    <w:p w14:paraId="2849613E" w14:textId="01766FDB" w:rsidR="003502E7" w:rsidRDefault="003502E7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7ADD2F1" w14:textId="5A36FA33" w:rsidR="008026C3" w:rsidRDefault="008026C3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A29614E" w14:textId="70869A97" w:rsidR="008026C3" w:rsidRDefault="008026C3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6E587F7" w14:textId="5E9E0B56" w:rsidR="008026C3" w:rsidRDefault="008026C3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DE29E93" w14:textId="21FA3F76" w:rsidR="008026C3" w:rsidRDefault="003C4FC4" w:rsidP="00B13CA8">
      <w:pPr>
        <w:spacing w:before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3C4FC4">
        <w:rPr>
          <w:rFonts w:ascii="Angsana New" w:hAnsi="Angsana New"/>
          <w:sz w:val="30"/>
          <w:szCs w:val="30"/>
          <w:cs/>
        </w:rPr>
        <w:lastRenderedPageBreak/>
        <w:t>ค่าใช้จ่ายสำหรับ</w:t>
      </w:r>
      <w:r w:rsidR="00712DFA">
        <w:rPr>
          <w:rFonts w:ascii="Angsana New" w:hAnsi="Angsana New" w:hint="cs"/>
          <w:sz w:val="30"/>
          <w:szCs w:val="30"/>
          <w:cs/>
        </w:rPr>
        <w:t>ปี</w:t>
      </w:r>
      <w:r w:rsidRPr="003C4FC4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Pr="003C4FC4">
        <w:rPr>
          <w:rFonts w:ascii="Angsana New" w:hAnsi="Angsana New"/>
          <w:sz w:val="30"/>
          <w:szCs w:val="30"/>
        </w:rPr>
        <w:t>3</w:t>
      </w:r>
      <w:r w:rsidR="00712DFA">
        <w:rPr>
          <w:rFonts w:ascii="Angsana New" w:hAnsi="Angsana New" w:hint="cs"/>
          <w:sz w:val="30"/>
          <w:szCs w:val="30"/>
          <w:cs/>
        </w:rPr>
        <w:t>1</w:t>
      </w:r>
      <w:r w:rsidRPr="003C4FC4">
        <w:rPr>
          <w:rFonts w:ascii="Angsana New" w:hAnsi="Angsana New"/>
          <w:sz w:val="30"/>
          <w:szCs w:val="30"/>
        </w:rPr>
        <w:t xml:space="preserve"> </w:t>
      </w:r>
      <w:r w:rsidR="00712DFA">
        <w:rPr>
          <w:rFonts w:ascii="Angsana New" w:hAnsi="Angsana New" w:hint="cs"/>
          <w:sz w:val="30"/>
          <w:szCs w:val="30"/>
          <w:cs/>
        </w:rPr>
        <w:t>ธันวาคม</w:t>
      </w:r>
      <w:r w:rsidRPr="003C4FC4">
        <w:rPr>
          <w:rFonts w:ascii="Angsana New" w:hAnsi="Angsana New"/>
          <w:sz w:val="30"/>
          <w:szCs w:val="30"/>
          <w:cs/>
        </w:rPr>
        <w:t xml:space="preserve"> </w:t>
      </w:r>
      <w:r w:rsidR="00E7286D">
        <w:rPr>
          <w:rFonts w:ascii="Angsana New" w:hAnsi="Angsana New"/>
          <w:sz w:val="30"/>
          <w:szCs w:val="30"/>
        </w:rPr>
        <w:t>2565</w:t>
      </w:r>
      <w:r w:rsidRPr="003C4FC4">
        <w:rPr>
          <w:rFonts w:ascii="Angsana New" w:hAnsi="Angsana New"/>
          <w:sz w:val="30"/>
          <w:szCs w:val="30"/>
        </w:rPr>
        <w:t xml:space="preserve"> </w:t>
      </w:r>
      <w:r w:rsidRPr="003C4FC4">
        <w:rPr>
          <w:rFonts w:ascii="Angsana New" w:hAnsi="Angsana New"/>
          <w:sz w:val="30"/>
          <w:szCs w:val="30"/>
          <w:cs/>
        </w:rPr>
        <w:t xml:space="preserve">และ </w:t>
      </w:r>
      <w:r w:rsidRPr="003C4FC4">
        <w:rPr>
          <w:rFonts w:ascii="Angsana New" w:hAnsi="Angsana New"/>
          <w:sz w:val="30"/>
          <w:szCs w:val="30"/>
        </w:rPr>
        <w:t xml:space="preserve">2564 </w:t>
      </w:r>
      <w:r w:rsidRPr="003C4FC4">
        <w:rPr>
          <w:rFonts w:ascii="Angsana New" w:hAnsi="Angsana New"/>
          <w:sz w:val="30"/>
          <w:szCs w:val="30"/>
          <w:cs/>
        </w:rPr>
        <w:t>เกี่ยวกับสัญญาเช่าที่รับรู้ในรายการต่อไปนี้ ในส่วนของกำไรหรือขาดทุน</w:t>
      </w:r>
    </w:p>
    <w:tbl>
      <w:tblPr>
        <w:tblW w:w="92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712DFA" w:rsidRPr="00494247" w14:paraId="09CAB82A" w14:textId="77777777" w:rsidTr="00715687">
        <w:tc>
          <w:tcPr>
            <w:tcW w:w="5040" w:type="dxa"/>
          </w:tcPr>
          <w:p w14:paraId="397CE946" w14:textId="77777777" w:rsidR="00712DFA" w:rsidRPr="00494247" w:rsidRDefault="00712DFA" w:rsidP="00BC5D6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7CD17036" w14:textId="77777777" w:rsidR="00712DFA" w:rsidRPr="00494247" w:rsidRDefault="00712DFA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712DFA" w:rsidRPr="00494247" w14:paraId="57C6B7F6" w14:textId="77777777" w:rsidTr="00715687">
        <w:tc>
          <w:tcPr>
            <w:tcW w:w="5040" w:type="dxa"/>
          </w:tcPr>
          <w:p w14:paraId="1FF0D149" w14:textId="77777777" w:rsidR="00712DFA" w:rsidRPr="00494247" w:rsidRDefault="00712DFA" w:rsidP="00BC5D6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4D76BBED" w14:textId="7678F57E" w:rsidR="00712DFA" w:rsidRPr="004F4B94" w:rsidRDefault="00715687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31</w:t>
            </w:r>
            <w:r w:rsidRPr="005D0B27">
              <w:rPr>
                <w:color w:val="000000"/>
                <w:sz w:val="30"/>
                <w:szCs w:val="30"/>
              </w:rPr>
              <w:t xml:space="preserve"> </w:t>
            </w:r>
            <w:r w:rsidRPr="005D0B27">
              <w:rPr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5D0B27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F1442E5" w14:textId="77777777" w:rsidR="00712DFA" w:rsidRPr="004F4B94" w:rsidRDefault="00712DFA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7573631" w14:textId="3554CB06" w:rsidR="00712DFA" w:rsidRPr="004F4B94" w:rsidRDefault="00715687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31</w:t>
            </w:r>
            <w:r w:rsidRPr="005D0B27">
              <w:rPr>
                <w:color w:val="000000"/>
                <w:sz w:val="30"/>
                <w:szCs w:val="30"/>
              </w:rPr>
              <w:t xml:space="preserve"> </w:t>
            </w:r>
            <w:r w:rsidRPr="005D0B27">
              <w:rPr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5D0B27">
              <w:rPr>
                <w:color w:val="000000"/>
                <w:sz w:val="30"/>
                <w:szCs w:val="30"/>
              </w:rPr>
              <w:t>2564</w:t>
            </w:r>
          </w:p>
        </w:tc>
      </w:tr>
      <w:tr w:rsidR="00C81949" w:rsidRPr="00494247" w14:paraId="54DB2554" w14:textId="77777777" w:rsidTr="005724C3">
        <w:trPr>
          <w:trHeight w:val="203"/>
        </w:trPr>
        <w:tc>
          <w:tcPr>
            <w:tcW w:w="5040" w:type="dxa"/>
            <w:vAlign w:val="center"/>
          </w:tcPr>
          <w:p w14:paraId="7D8C411D" w14:textId="2D59CC8B" w:rsidR="00C81949" w:rsidRPr="00494247" w:rsidRDefault="00C81949" w:rsidP="00C8194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6CD5AEA7" w14:textId="64BD74F0" w:rsidR="00C81949" w:rsidRPr="00494247" w:rsidRDefault="00C81949" w:rsidP="00C8194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875,487.1</w:t>
            </w:r>
            <w:r w:rsidR="0042454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5C9A35AD" w14:textId="77777777" w:rsidR="00C81949" w:rsidRPr="00494247" w:rsidRDefault="00C81949" w:rsidP="00C8194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230A152D" w14:textId="15D8258D" w:rsidR="00C81949" w:rsidRPr="00494247" w:rsidRDefault="00C81949" w:rsidP="00C8194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1568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537,331.07 </w:t>
            </w:r>
          </w:p>
        </w:tc>
      </w:tr>
      <w:tr w:rsidR="00C81949" w:rsidRPr="00494247" w14:paraId="34F36755" w14:textId="77777777" w:rsidTr="005724C3">
        <w:trPr>
          <w:trHeight w:val="203"/>
        </w:trPr>
        <w:tc>
          <w:tcPr>
            <w:tcW w:w="5040" w:type="dxa"/>
            <w:vAlign w:val="center"/>
          </w:tcPr>
          <w:p w14:paraId="7633FA61" w14:textId="22C5C861" w:rsidR="00C81949" w:rsidRPr="00556F4A" w:rsidRDefault="00C81949" w:rsidP="00C8194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987" w:type="dxa"/>
            <w:shd w:val="clear" w:color="auto" w:fill="auto"/>
          </w:tcPr>
          <w:p w14:paraId="2127B514" w14:textId="184E8319" w:rsidR="00C81949" w:rsidRPr="00047BB0" w:rsidRDefault="00C81949" w:rsidP="00C8194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72,654.1</w:t>
            </w:r>
            <w:r w:rsidR="00916DD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0B5A8D98" w14:textId="77777777" w:rsidR="00C81949" w:rsidRPr="00494247" w:rsidRDefault="00C81949" w:rsidP="00C8194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2BF6C514" w14:textId="50267EC0" w:rsidR="00C81949" w:rsidRPr="00047BB0" w:rsidRDefault="00C81949" w:rsidP="00C8194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1568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62,068.64 </w:t>
            </w:r>
          </w:p>
        </w:tc>
      </w:tr>
      <w:tr w:rsidR="00C81949" w:rsidRPr="00494247" w14:paraId="07A07E25" w14:textId="77777777" w:rsidTr="005724C3">
        <w:trPr>
          <w:trHeight w:val="203"/>
        </w:trPr>
        <w:tc>
          <w:tcPr>
            <w:tcW w:w="5040" w:type="dxa"/>
            <w:shd w:val="clear" w:color="auto" w:fill="auto"/>
            <w:vAlign w:val="center"/>
          </w:tcPr>
          <w:p w14:paraId="78D00443" w14:textId="0BE1A99C" w:rsidR="00C81949" w:rsidRPr="00D5168C" w:rsidRDefault="00C81949" w:rsidP="00C8194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987" w:type="dxa"/>
            <w:shd w:val="clear" w:color="auto" w:fill="auto"/>
          </w:tcPr>
          <w:p w14:paraId="77D58F2A" w14:textId="6EEB48E4" w:rsidR="00C81949" w:rsidRPr="00047BB0" w:rsidRDefault="00C81949" w:rsidP="00C8194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229,500.00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E23877" w14:textId="77777777" w:rsidR="00C81949" w:rsidRPr="00494247" w:rsidRDefault="00C81949" w:rsidP="00C8194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3F9D10F6" w14:textId="050681E8" w:rsidR="00C81949" w:rsidRPr="00047BB0" w:rsidRDefault="00C81949" w:rsidP="00C8194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1568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1,289,025.00 </w:t>
            </w:r>
          </w:p>
        </w:tc>
      </w:tr>
      <w:tr w:rsidR="00C81949" w:rsidRPr="00494247" w14:paraId="1F2CC4DC" w14:textId="77777777" w:rsidTr="005724C3">
        <w:trPr>
          <w:trHeight w:val="203"/>
        </w:trPr>
        <w:tc>
          <w:tcPr>
            <w:tcW w:w="5040" w:type="dxa"/>
            <w:shd w:val="clear" w:color="auto" w:fill="auto"/>
            <w:vAlign w:val="center"/>
          </w:tcPr>
          <w:p w14:paraId="46094B73" w14:textId="4B2556EA" w:rsidR="00C81949" w:rsidRPr="003C4FC4" w:rsidRDefault="00C81949" w:rsidP="00C8194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75607FBD" w14:textId="53585820" w:rsidR="00C81949" w:rsidRPr="00715687" w:rsidRDefault="00C81949" w:rsidP="00C8194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429,000.00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1160D0" w14:textId="77777777" w:rsidR="00C81949" w:rsidRPr="00715687" w:rsidRDefault="00C81949" w:rsidP="00C8194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BB573" w14:textId="05C66404" w:rsidR="00C81949" w:rsidRPr="00715687" w:rsidRDefault="00C81949" w:rsidP="00C8194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1568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406,250.00 </w:t>
            </w:r>
          </w:p>
        </w:tc>
      </w:tr>
      <w:tr w:rsidR="00C81949" w:rsidRPr="00494247" w14:paraId="48EB2C08" w14:textId="77777777" w:rsidTr="005724C3">
        <w:trPr>
          <w:trHeight w:val="203"/>
        </w:trPr>
        <w:tc>
          <w:tcPr>
            <w:tcW w:w="5040" w:type="dxa"/>
            <w:shd w:val="clear" w:color="auto" w:fill="auto"/>
            <w:vAlign w:val="center"/>
          </w:tcPr>
          <w:p w14:paraId="3313FD93" w14:textId="3C5AEC24" w:rsidR="00C81949" w:rsidRPr="00D55E94" w:rsidRDefault="00C81949" w:rsidP="00C81949">
            <w:pPr>
              <w:spacing w:line="400" w:lineRule="exact"/>
              <w:ind w:left="166" w:right="-45" w:firstLine="2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C4FC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รวมค่าใช้จ่าย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1579BC" w14:textId="7F39A2DB" w:rsidR="00C81949" w:rsidRPr="00047BB0" w:rsidRDefault="00C81949" w:rsidP="00C8194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1,606,641.32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EBE40F" w14:textId="77777777" w:rsidR="00C81949" w:rsidRPr="00494247" w:rsidRDefault="00C81949" w:rsidP="00C8194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98E739" w14:textId="025079E2" w:rsidR="00C81949" w:rsidRPr="00047BB0" w:rsidRDefault="00C81949" w:rsidP="00C8194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1568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2,294,674.71 </w:t>
            </w:r>
          </w:p>
        </w:tc>
      </w:tr>
    </w:tbl>
    <w:p w14:paraId="08FEC490" w14:textId="30C77EA3" w:rsidR="008026C3" w:rsidRDefault="008026C3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6141" w14:textId="77777777" w:rsidR="00E454E7" w:rsidRPr="00574462" w:rsidRDefault="004D4E63">
      <w:pPr>
        <w:numPr>
          <w:ilvl w:val="0"/>
          <w:numId w:val="7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574462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</w:t>
      </w:r>
      <w:r w:rsidR="00E454E7" w:rsidRPr="00574462">
        <w:rPr>
          <w:rFonts w:ascii="Angsana New" w:hAnsi="Angsana New"/>
          <w:b/>
          <w:bCs/>
          <w:sz w:val="30"/>
          <w:szCs w:val="30"/>
          <w:cs/>
        </w:rPr>
        <w:t>ประโยชน์พนักงาน</w:t>
      </w:r>
    </w:p>
    <w:p w14:paraId="28496142" w14:textId="27EC280E" w:rsidR="00E45619" w:rsidRDefault="00047BB0" w:rsidP="00047BB0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047BB0">
        <w:rPr>
          <w:rFonts w:ascii="Angsana New" w:hAnsi="Angsana New"/>
          <w:sz w:val="30"/>
          <w:szCs w:val="30"/>
          <w:cs/>
        </w:rPr>
        <w:t xml:space="preserve">บริษัทฯ มีภาระผูกพันเกี่ยวกับผลประโยชน์พนักงาน ตามข้อกำหนดของพระราชบัญญัติคุ้มครองแรงงาน พ.ศ. </w:t>
      </w:r>
      <w:r w:rsidR="00405BF4">
        <w:rPr>
          <w:rFonts w:ascii="Angsana New" w:hAnsi="Angsana New" w:hint="cs"/>
          <w:sz w:val="30"/>
          <w:szCs w:val="30"/>
          <w:cs/>
        </w:rPr>
        <w:t>2541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47BB0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ในการให้ผลประโยชน์เมื่อเกษียณอายุแก่พนักงานตามสิทธิและอายุงานและผลประโยชน์จากการให้บริการ</w:t>
      </w:r>
      <w:r>
        <w:rPr>
          <w:rFonts w:ascii="Angsana New" w:hAnsi="Angsana New"/>
          <w:sz w:val="30"/>
          <w:szCs w:val="30"/>
          <w:cs/>
        </w:rPr>
        <w:br/>
      </w:r>
      <w:r w:rsidRPr="00047BB0">
        <w:rPr>
          <w:rFonts w:ascii="Angsana New" w:hAnsi="Angsana New"/>
          <w:sz w:val="30"/>
          <w:szCs w:val="30"/>
          <w:cs/>
        </w:rPr>
        <w:t>ระยะยาว</w:t>
      </w:r>
    </w:p>
    <w:p w14:paraId="6D6277E2" w14:textId="5B34CA52" w:rsidR="00047BB0" w:rsidRPr="00574462" w:rsidRDefault="00047BB0" w:rsidP="00047BB0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047BB0">
        <w:rPr>
          <w:rFonts w:ascii="Angsana New" w:hAnsi="Angsana New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ความเสี่ยงจากอัตราแลกเปลี่ยนและความเสี่ยงจากอัตราตลาด </w:t>
      </w:r>
      <w:r w:rsidR="00B406F7">
        <w:rPr>
          <w:rFonts w:ascii="Angsana New" w:hAnsi="Angsana New"/>
          <w:sz w:val="30"/>
          <w:szCs w:val="30"/>
          <w:cs/>
        </w:rPr>
        <w:br/>
      </w:r>
      <w:r w:rsidRPr="00047BB0">
        <w:rPr>
          <w:rFonts w:ascii="Angsana New" w:hAnsi="Angsana New"/>
          <w:sz w:val="30"/>
          <w:szCs w:val="30"/>
          <w:cs/>
        </w:rPr>
        <w:t>(เงินลงทุน)</w:t>
      </w:r>
    </w:p>
    <w:tbl>
      <w:tblPr>
        <w:tblW w:w="92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047BB0" w:rsidRPr="00574462" w14:paraId="073D5721" w14:textId="77777777" w:rsidTr="00B813DF">
        <w:tc>
          <w:tcPr>
            <w:tcW w:w="5040" w:type="dxa"/>
          </w:tcPr>
          <w:p w14:paraId="1187C336" w14:textId="77777777" w:rsidR="00047BB0" w:rsidRPr="00574462" w:rsidRDefault="00047BB0" w:rsidP="00BC5D6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210" w:type="dxa"/>
            <w:gridSpan w:val="3"/>
            <w:tcBorders>
              <w:bottom w:val="single" w:sz="4" w:space="0" w:color="auto"/>
            </w:tcBorders>
          </w:tcPr>
          <w:p w14:paraId="2058BC52" w14:textId="77777777" w:rsidR="00047BB0" w:rsidRPr="00574462" w:rsidRDefault="00047BB0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780369" w:rsidRPr="00574462" w14:paraId="7507F284" w14:textId="77777777" w:rsidTr="00B813DF">
        <w:tc>
          <w:tcPr>
            <w:tcW w:w="5040" w:type="dxa"/>
          </w:tcPr>
          <w:p w14:paraId="57444F73" w14:textId="77777777" w:rsidR="00780369" w:rsidRPr="00574462" w:rsidRDefault="00780369" w:rsidP="0078036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72A8CD09" w14:textId="6CFC2C7D" w:rsidR="00780369" w:rsidRPr="00574462" w:rsidRDefault="00780369" w:rsidP="0078036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31</w:t>
            </w:r>
            <w:r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0CEBF70" w14:textId="77777777" w:rsidR="00780369" w:rsidRPr="00574462" w:rsidRDefault="00780369" w:rsidP="0078036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6931E8E" w14:textId="279331F2" w:rsidR="00780369" w:rsidRPr="00574462" w:rsidRDefault="00780369" w:rsidP="0078036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2564</w:t>
            </w:r>
          </w:p>
        </w:tc>
      </w:tr>
      <w:tr w:rsidR="00047BB0" w:rsidRPr="00574462" w14:paraId="702E4638" w14:textId="77777777" w:rsidTr="00B813DF">
        <w:trPr>
          <w:trHeight w:val="203"/>
        </w:trPr>
        <w:tc>
          <w:tcPr>
            <w:tcW w:w="5040" w:type="dxa"/>
          </w:tcPr>
          <w:p w14:paraId="4CEFB65A" w14:textId="1E3F5A28" w:rsidR="00047BB0" w:rsidRPr="005B4595" w:rsidRDefault="00BC18D0" w:rsidP="00BC5D6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47BB0">
              <w:rPr>
                <w:rFonts w:ascii="Angsana New" w:hAnsi="Angsana New"/>
                <w:sz w:val="30"/>
                <w:szCs w:val="30"/>
                <w:cs/>
              </w:rPr>
              <w:t>ภาระผูกพัน</w:t>
            </w:r>
            <w:r w:rsidR="00047BB0" w:rsidRPr="00047BB0">
              <w:rPr>
                <w:rFonts w:ascii="Angsana New" w:hAnsi="Angsana New"/>
                <w:sz w:val="30"/>
                <w:szCs w:val="30"/>
                <w:cs/>
              </w:rPr>
              <w:t>ตามงบแสดงฐานะการเงิน มีดังนี้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3730A" w14:textId="77777777" w:rsidR="00047BB0" w:rsidRPr="00574462" w:rsidRDefault="00047BB0" w:rsidP="00BC5D6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7D10008" w14:textId="77777777" w:rsidR="00047BB0" w:rsidRPr="00574462" w:rsidRDefault="00047BB0" w:rsidP="00BC5D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77FAEBA0" w14:textId="5D7FCC71" w:rsidR="00047BB0" w:rsidRPr="00574462" w:rsidRDefault="00047BB0" w:rsidP="00BC5D6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7BB0" w:rsidRPr="00574462" w14:paraId="6E748FDC" w14:textId="77777777" w:rsidTr="005724C3">
        <w:trPr>
          <w:trHeight w:val="149"/>
        </w:trPr>
        <w:tc>
          <w:tcPr>
            <w:tcW w:w="5040" w:type="dxa"/>
            <w:shd w:val="clear" w:color="auto" w:fill="auto"/>
          </w:tcPr>
          <w:p w14:paraId="74892E67" w14:textId="1D8BFCAA" w:rsidR="00047BB0" w:rsidRPr="005B4595" w:rsidRDefault="00BC18D0" w:rsidP="00BC18D0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มูลค่าปัจจุบันของ</w:t>
            </w:r>
            <w:r w:rsidRPr="00047BB0">
              <w:rPr>
                <w:rFonts w:ascii="Angsana New" w:hAnsi="Angsana New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98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C62206" w14:textId="4E4EA2F4" w:rsidR="00047BB0" w:rsidRPr="00D373FF" w:rsidRDefault="00375775" w:rsidP="00BC5D6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775">
              <w:rPr>
                <w:rFonts w:ascii="Angsana New" w:hAnsi="Angsana New"/>
                <w:sz w:val="30"/>
                <w:szCs w:val="30"/>
              </w:rPr>
              <w:t>32,290,447.52</w:t>
            </w:r>
          </w:p>
        </w:tc>
        <w:tc>
          <w:tcPr>
            <w:tcW w:w="236" w:type="dxa"/>
            <w:vAlign w:val="center"/>
          </w:tcPr>
          <w:p w14:paraId="45141CB7" w14:textId="77777777" w:rsidR="00047BB0" w:rsidRPr="00574462" w:rsidRDefault="00047BB0" w:rsidP="00BC5D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double" w:sz="4" w:space="0" w:color="auto"/>
            </w:tcBorders>
            <w:vAlign w:val="bottom"/>
          </w:tcPr>
          <w:p w14:paraId="2F9E7ED5" w14:textId="6904FC7F" w:rsidR="00047BB0" w:rsidRPr="008026C3" w:rsidRDefault="00D37C38" w:rsidP="00BC5D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7C3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34,212,891.66</w:t>
            </w:r>
          </w:p>
        </w:tc>
      </w:tr>
    </w:tbl>
    <w:p w14:paraId="2DDF92E4" w14:textId="77777777" w:rsidR="00D37C38" w:rsidRDefault="00D37C38" w:rsidP="00D37C38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507403C" w14:textId="77777777" w:rsidR="00D37C38" w:rsidRDefault="00D37C38" w:rsidP="00D37C38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E9EC690" w14:textId="77777777" w:rsidR="00D37C38" w:rsidRDefault="00D37C38" w:rsidP="00D37C38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0137217" w14:textId="77777777" w:rsidR="00D37C38" w:rsidRDefault="00D37C38" w:rsidP="00D37C38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2FB963D" w14:textId="0F03BE4C" w:rsidR="00D37C38" w:rsidRDefault="00D37C38" w:rsidP="00D37C38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1DA82D1F" w14:textId="346E7910" w:rsidR="00E5096C" w:rsidRDefault="00E5096C" w:rsidP="00D37C38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D273C39" w14:textId="77777777" w:rsidR="00B13CA8" w:rsidRDefault="00B13CA8" w:rsidP="00D37C38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704D678" w14:textId="77777777" w:rsidR="00D373FF" w:rsidRDefault="00D373FF" w:rsidP="00D37C38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61A8" w14:textId="250CB153" w:rsidR="00A23836" w:rsidRDefault="00D37C38" w:rsidP="00D37C38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37C38">
        <w:rPr>
          <w:rFonts w:ascii="Angsana New" w:hAnsi="Angsana New"/>
          <w:sz w:val="30"/>
          <w:szCs w:val="30"/>
          <w:cs/>
        </w:rPr>
        <w:lastRenderedPageBreak/>
        <w:t>การเปลี่ยนแปลงของภาระผูกพันผลประโยชน์พนักงาน มีดังนี้</w:t>
      </w:r>
    </w:p>
    <w:tbl>
      <w:tblPr>
        <w:tblW w:w="92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D37C38" w:rsidRPr="00574462" w14:paraId="65E22A95" w14:textId="77777777" w:rsidTr="00B813DF">
        <w:tc>
          <w:tcPr>
            <w:tcW w:w="5040" w:type="dxa"/>
          </w:tcPr>
          <w:p w14:paraId="3A0875B0" w14:textId="77777777" w:rsidR="00D37C38" w:rsidRPr="00574462" w:rsidRDefault="00D37C38" w:rsidP="00BC5D6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  <w:tcBorders>
              <w:bottom w:val="single" w:sz="4" w:space="0" w:color="auto"/>
            </w:tcBorders>
          </w:tcPr>
          <w:p w14:paraId="7197C15E" w14:textId="77777777" w:rsidR="00D37C38" w:rsidRPr="00574462" w:rsidRDefault="00D37C38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D37C38" w:rsidRPr="00574462" w14:paraId="052CC066" w14:textId="77777777" w:rsidTr="00B813DF">
        <w:tc>
          <w:tcPr>
            <w:tcW w:w="5040" w:type="dxa"/>
          </w:tcPr>
          <w:p w14:paraId="308884A6" w14:textId="77777777" w:rsidR="00D37C38" w:rsidRPr="00574462" w:rsidRDefault="00D37C38" w:rsidP="00BC5D6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0055AB13" w14:textId="2758EFF4" w:rsidR="00D37C38" w:rsidRPr="00574462" w:rsidRDefault="000A63CB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90B86A" w14:textId="77777777" w:rsidR="00D37C38" w:rsidRPr="00574462" w:rsidRDefault="00D37C38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57FFA368" w14:textId="53D4CB46" w:rsidR="00D37C38" w:rsidRPr="00574462" w:rsidRDefault="000A63CB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2564</w:t>
            </w:r>
          </w:p>
        </w:tc>
      </w:tr>
      <w:tr w:rsidR="00DD21FD" w:rsidRPr="00574462" w14:paraId="5A8AE205" w14:textId="77777777" w:rsidTr="005724C3">
        <w:trPr>
          <w:trHeight w:val="203"/>
        </w:trPr>
        <w:tc>
          <w:tcPr>
            <w:tcW w:w="5040" w:type="dxa"/>
          </w:tcPr>
          <w:p w14:paraId="20DDC6F3" w14:textId="2F22FED5" w:rsidR="00DD21FD" w:rsidRPr="005B4595" w:rsidRDefault="00DD21FD" w:rsidP="00DD21FD">
            <w:pPr>
              <w:spacing w:line="400" w:lineRule="exact"/>
              <w:ind w:left="166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C3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มูลค่าปัจจุบันของภาระผูกพันผลประโยชน์พนักงาน</w:t>
            </w:r>
            <w:r w:rsidRPr="00D37C3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FE6D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       </w:t>
            </w:r>
            <w:r w:rsidRPr="00D37C3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ณ วันที่</w:t>
            </w:r>
            <w:r w:rsidR="00FE6D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D37C3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60D19" w14:textId="1BEE1117" w:rsidR="00DD21FD" w:rsidRPr="00574462" w:rsidRDefault="00DD21FD" w:rsidP="00DD21FD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35,015,361.66</w:t>
            </w:r>
          </w:p>
        </w:tc>
        <w:tc>
          <w:tcPr>
            <w:tcW w:w="236" w:type="dxa"/>
            <w:vAlign w:val="center"/>
          </w:tcPr>
          <w:p w14:paraId="09D17A76" w14:textId="77777777" w:rsidR="00DD21FD" w:rsidRPr="00574462" w:rsidRDefault="00DD21FD" w:rsidP="00DD21FD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4453B671" w14:textId="451EB932" w:rsidR="00DD21FD" w:rsidRPr="00574462" w:rsidRDefault="00DD21FD" w:rsidP="00DD21FD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9A3397">
              <w:rPr>
                <w:rFonts w:ascii="Angsana New" w:hAnsi="Angsana New"/>
                <w:sz w:val="30"/>
                <w:szCs w:val="30"/>
                <w:cs/>
              </w:rPr>
              <w:t>32</w:t>
            </w:r>
            <w:r w:rsidRPr="009A3397">
              <w:rPr>
                <w:rFonts w:ascii="Angsana New" w:hAnsi="Angsana New"/>
                <w:sz w:val="30"/>
                <w:szCs w:val="30"/>
              </w:rPr>
              <w:t>,</w:t>
            </w:r>
            <w:r w:rsidRPr="009A3397">
              <w:rPr>
                <w:rFonts w:ascii="Angsana New" w:hAnsi="Angsana New"/>
                <w:sz w:val="30"/>
                <w:szCs w:val="30"/>
                <w:cs/>
              </w:rPr>
              <w:t>181</w:t>
            </w:r>
            <w:r w:rsidRPr="009A3397">
              <w:rPr>
                <w:rFonts w:ascii="Angsana New" w:hAnsi="Angsana New"/>
                <w:sz w:val="30"/>
                <w:szCs w:val="30"/>
              </w:rPr>
              <w:t>,</w:t>
            </w:r>
            <w:r w:rsidRPr="009A3397">
              <w:rPr>
                <w:rFonts w:ascii="Angsana New" w:hAnsi="Angsana New"/>
                <w:sz w:val="30"/>
                <w:szCs w:val="30"/>
                <w:cs/>
              </w:rPr>
              <w:t>276.33</w:t>
            </w:r>
          </w:p>
        </w:tc>
      </w:tr>
      <w:tr w:rsidR="00DD21FD" w:rsidRPr="00574462" w14:paraId="7B9CDC51" w14:textId="77777777" w:rsidTr="005724C3">
        <w:trPr>
          <w:trHeight w:val="203"/>
        </w:trPr>
        <w:tc>
          <w:tcPr>
            <w:tcW w:w="5040" w:type="dxa"/>
          </w:tcPr>
          <w:p w14:paraId="7A8DFE2F" w14:textId="089CE848" w:rsidR="00DD21FD" w:rsidRPr="00047BB0" w:rsidRDefault="00DD21FD" w:rsidP="00DD21F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ผลประโยชน์พนักงานที่จ่ายระหว่าง</w:t>
            </w:r>
            <w:r w:rsidR="00FE6D2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345D3CBF" w14:textId="171253CF" w:rsidR="00DD21FD" w:rsidRPr="00574462" w:rsidRDefault="00DD21FD" w:rsidP="00DD21FD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68,529</w:t>
            </w:r>
            <w:r>
              <w:rPr>
                <w:rFonts w:ascii="Angsana New" w:hAnsi="Angsana New"/>
                <w:sz w:val="30"/>
                <w:szCs w:val="30"/>
              </w:rPr>
              <w:t>.00)</w:t>
            </w:r>
          </w:p>
        </w:tc>
        <w:tc>
          <w:tcPr>
            <w:tcW w:w="236" w:type="dxa"/>
            <w:vAlign w:val="center"/>
          </w:tcPr>
          <w:p w14:paraId="77F045F9" w14:textId="77777777" w:rsidR="00DD21FD" w:rsidRPr="00574462" w:rsidRDefault="00DD21FD" w:rsidP="00DD21FD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57B95273" w14:textId="279F1F71" w:rsidR="00DD21FD" w:rsidRPr="00574462" w:rsidRDefault="00DD21FD" w:rsidP="00DD21FD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9A3397">
              <w:rPr>
                <w:rFonts w:ascii="Angsana New" w:hAnsi="Angsana New"/>
                <w:sz w:val="30"/>
                <w:szCs w:val="30"/>
                <w:cs/>
              </w:rPr>
              <w:t>(260</w:t>
            </w:r>
            <w:r w:rsidRPr="009A3397">
              <w:rPr>
                <w:rFonts w:ascii="Angsana New" w:hAnsi="Angsana New"/>
                <w:sz w:val="30"/>
                <w:szCs w:val="30"/>
              </w:rPr>
              <w:t>,</w:t>
            </w:r>
            <w:r w:rsidRPr="009A3397">
              <w:rPr>
                <w:rFonts w:ascii="Angsana New" w:hAnsi="Angsana New"/>
                <w:sz w:val="30"/>
                <w:szCs w:val="30"/>
                <w:cs/>
              </w:rPr>
              <w:t>273.00)</w:t>
            </w:r>
          </w:p>
        </w:tc>
      </w:tr>
      <w:tr w:rsidR="00DD21FD" w:rsidRPr="00574462" w14:paraId="6C962D77" w14:textId="77777777" w:rsidTr="00A43530">
        <w:trPr>
          <w:trHeight w:val="203"/>
        </w:trPr>
        <w:tc>
          <w:tcPr>
            <w:tcW w:w="5040" w:type="dxa"/>
          </w:tcPr>
          <w:p w14:paraId="27B1F5E0" w14:textId="600A108E" w:rsidR="00DD21FD" w:rsidRPr="00D37C38" w:rsidRDefault="00DD21FD" w:rsidP="00DD21F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713247A5" w14:textId="77777777" w:rsidR="00DD21FD" w:rsidRPr="00574462" w:rsidRDefault="00DD21FD" w:rsidP="00DD21FD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0F38AC4" w14:textId="77777777" w:rsidR="00DD21FD" w:rsidRPr="00574462" w:rsidRDefault="00DD21FD" w:rsidP="00DD21FD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0A1F4491" w14:textId="77777777" w:rsidR="00DD21FD" w:rsidRPr="00574462" w:rsidRDefault="00DD21FD" w:rsidP="00DD21FD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21FD" w:rsidRPr="00574462" w14:paraId="016C15E7" w14:textId="77777777" w:rsidTr="005724C3">
        <w:trPr>
          <w:trHeight w:val="203"/>
        </w:trPr>
        <w:tc>
          <w:tcPr>
            <w:tcW w:w="5040" w:type="dxa"/>
          </w:tcPr>
          <w:p w14:paraId="0C894E01" w14:textId="31514B25" w:rsidR="00DD21FD" w:rsidRPr="00D37C38" w:rsidRDefault="00DD21FD" w:rsidP="00DD21FD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ต้นทุนบริการงวดปัจจุบัน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0A8242B9" w14:textId="0251FB00" w:rsidR="00DD21FD" w:rsidRPr="00574462" w:rsidRDefault="00DD21FD" w:rsidP="00DD21FD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884FD0">
              <w:rPr>
                <w:rFonts w:ascii="Angsana New" w:hAnsi="Angsana New"/>
                <w:sz w:val="30"/>
                <w:szCs w:val="30"/>
              </w:rPr>
              <w:t>5,0</w:t>
            </w:r>
            <w:r w:rsidRPr="00884FD0">
              <w:rPr>
                <w:rFonts w:ascii="Angsana New" w:hAnsi="Angsana New" w:hint="cs"/>
                <w:sz w:val="30"/>
                <w:szCs w:val="30"/>
                <w:cs/>
              </w:rPr>
              <w:t>58,26</w:t>
            </w:r>
            <w:r w:rsidR="00251F4E">
              <w:rPr>
                <w:rFonts w:ascii="Angsana New" w:hAnsi="Angsana New"/>
                <w:sz w:val="30"/>
                <w:szCs w:val="30"/>
              </w:rPr>
              <w:t>5</w:t>
            </w:r>
            <w:r w:rsidRPr="00884FD0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251F4E">
              <w:rPr>
                <w:rFonts w:ascii="Angsana New" w:hAnsi="Angsana New"/>
                <w:sz w:val="30"/>
                <w:szCs w:val="30"/>
              </w:rPr>
              <w:t>03</w:t>
            </w:r>
          </w:p>
        </w:tc>
        <w:tc>
          <w:tcPr>
            <w:tcW w:w="236" w:type="dxa"/>
            <w:vAlign w:val="center"/>
          </w:tcPr>
          <w:p w14:paraId="42467C30" w14:textId="77777777" w:rsidR="00DD21FD" w:rsidRPr="00574462" w:rsidRDefault="00DD21FD" w:rsidP="00DD21FD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25171422" w14:textId="7CD14383" w:rsidR="00DD21FD" w:rsidRPr="00574462" w:rsidRDefault="00DD21FD" w:rsidP="00DD21FD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9A3397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9A3397">
              <w:rPr>
                <w:rFonts w:ascii="Angsana New" w:hAnsi="Angsana New"/>
                <w:sz w:val="30"/>
                <w:szCs w:val="30"/>
              </w:rPr>
              <w:t>,</w:t>
            </w:r>
            <w:r w:rsidRPr="009A3397">
              <w:rPr>
                <w:rFonts w:ascii="Angsana New" w:hAnsi="Angsana New"/>
                <w:sz w:val="30"/>
                <w:szCs w:val="30"/>
                <w:cs/>
              </w:rPr>
              <w:t>024</w:t>
            </w:r>
            <w:r w:rsidRPr="009A3397">
              <w:rPr>
                <w:rFonts w:ascii="Angsana New" w:hAnsi="Angsana New"/>
                <w:sz w:val="30"/>
                <w:szCs w:val="30"/>
              </w:rPr>
              <w:t>,</w:t>
            </w:r>
            <w:r w:rsidRPr="009A3397">
              <w:rPr>
                <w:rFonts w:ascii="Angsana New" w:hAnsi="Angsana New"/>
                <w:sz w:val="30"/>
                <w:szCs w:val="30"/>
                <w:cs/>
              </w:rPr>
              <w:t>275.53</w:t>
            </w:r>
          </w:p>
        </w:tc>
      </w:tr>
      <w:tr w:rsidR="00DD21FD" w:rsidRPr="00574462" w14:paraId="11B66C70" w14:textId="77777777" w:rsidTr="005724C3">
        <w:trPr>
          <w:trHeight w:val="203"/>
        </w:trPr>
        <w:tc>
          <w:tcPr>
            <w:tcW w:w="5040" w:type="dxa"/>
          </w:tcPr>
          <w:p w14:paraId="01D02CE5" w14:textId="697F3B69" w:rsidR="00DD21FD" w:rsidRPr="00D37C38" w:rsidRDefault="00DD21FD" w:rsidP="00DD21FD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ต้นทุนดอกเบี้ย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2A570B75" w14:textId="0B9673D8" w:rsidR="00DD21FD" w:rsidRPr="00574462" w:rsidRDefault="00DD21FD" w:rsidP="00DD21FD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884FD0">
              <w:rPr>
                <w:rFonts w:ascii="Angsana New" w:hAnsi="Angsana New"/>
                <w:sz w:val="30"/>
                <w:szCs w:val="30"/>
              </w:rPr>
              <w:t>766,037.8</w:t>
            </w:r>
            <w:r w:rsidRPr="00884FD0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  <w:vAlign w:val="center"/>
          </w:tcPr>
          <w:p w14:paraId="685F5F2C" w14:textId="77777777" w:rsidR="00DD21FD" w:rsidRPr="00574462" w:rsidRDefault="00DD21FD" w:rsidP="00DD21FD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2DD2F965" w14:textId="73F5D684" w:rsidR="00DD21FD" w:rsidRPr="00574462" w:rsidRDefault="00DD21FD" w:rsidP="00DD21FD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9A3397">
              <w:rPr>
                <w:rFonts w:ascii="Angsana New" w:hAnsi="Angsana New"/>
                <w:sz w:val="30"/>
                <w:szCs w:val="30"/>
                <w:cs/>
              </w:rPr>
              <w:t>501</w:t>
            </w:r>
            <w:r w:rsidRPr="009A3397">
              <w:rPr>
                <w:rFonts w:ascii="Angsana New" w:hAnsi="Angsana New"/>
                <w:sz w:val="30"/>
                <w:szCs w:val="30"/>
              </w:rPr>
              <w:t>,</w:t>
            </w:r>
            <w:r w:rsidRPr="009A3397">
              <w:rPr>
                <w:rFonts w:ascii="Angsana New" w:hAnsi="Angsana New"/>
                <w:sz w:val="30"/>
                <w:szCs w:val="30"/>
                <w:cs/>
              </w:rPr>
              <w:t>361.80</w:t>
            </w:r>
          </w:p>
        </w:tc>
      </w:tr>
      <w:tr w:rsidR="00DD21FD" w:rsidRPr="00574462" w14:paraId="712098EE" w14:textId="77777777" w:rsidTr="004E2C11">
        <w:trPr>
          <w:trHeight w:val="203"/>
        </w:trPr>
        <w:tc>
          <w:tcPr>
            <w:tcW w:w="5040" w:type="dxa"/>
          </w:tcPr>
          <w:p w14:paraId="7EBDA852" w14:textId="54567036" w:rsidR="00DD21FD" w:rsidRPr="00D37C38" w:rsidRDefault="00DD21FD" w:rsidP="00DD21FD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ต้นทุนบริการในอดีต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4CEF3B96" w14:textId="25E6D29D" w:rsidR="00DD21FD" w:rsidRPr="00574462" w:rsidRDefault="00DD21FD" w:rsidP="00DD21FD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0.00</w:t>
            </w:r>
          </w:p>
        </w:tc>
        <w:tc>
          <w:tcPr>
            <w:tcW w:w="236" w:type="dxa"/>
            <w:vAlign w:val="center"/>
          </w:tcPr>
          <w:p w14:paraId="10CDD59E" w14:textId="77777777" w:rsidR="00DD21FD" w:rsidRPr="00574462" w:rsidRDefault="00DD21FD" w:rsidP="00DD21FD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4388C5FF" w14:textId="44A36068" w:rsidR="00DD21FD" w:rsidRPr="00574462" w:rsidRDefault="00DD21FD" w:rsidP="00DD21FD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9A3397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A3397">
              <w:rPr>
                <w:rFonts w:ascii="Angsana New" w:hAnsi="Angsana New"/>
                <w:sz w:val="30"/>
                <w:szCs w:val="30"/>
              </w:rPr>
              <w:t>,</w:t>
            </w:r>
            <w:r w:rsidRPr="009A3397">
              <w:rPr>
                <w:rFonts w:ascii="Angsana New" w:hAnsi="Angsana New"/>
                <w:sz w:val="30"/>
                <w:szCs w:val="30"/>
                <w:cs/>
              </w:rPr>
              <w:t>383</w:t>
            </w:r>
            <w:r w:rsidRPr="009A3397">
              <w:rPr>
                <w:rFonts w:ascii="Angsana New" w:hAnsi="Angsana New"/>
                <w:sz w:val="30"/>
                <w:szCs w:val="30"/>
              </w:rPr>
              <w:t>,</w:t>
            </w:r>
            <w:r w:rsidRPr="009A3397">
              <w:rPr>
                <w:rFonts w:ascii="Angsana New" w:hAnsi="Angsana New"/>
                <w:sz w:val="30"/>
                <w:szCs w:val="30"/>
                <w:cs/>
              </w:rPr>
              <w:t>571.00</w:t>
            </w:r>
          </w:p>
        </w:tc>
      </w:tr>
      <w:tr w:rsidR="00DD21FD" w:rsidRPr="00574462" w14:paraId="05D98804" w14:textId="77777777" w:rsidTr="00A43530">
        <w:trPr>
          <w:trHeight w:val="203"/>
        </w:trPr>
        <w:tc>
          <w:tcPr>
            <w:tcW w:w="5040" w:type="dxa"/>
          </w:tcPr>
          <w:p w14:paraId="17882725" w14:textId="0352D17A" w:rsidR="00DD21FD" w:rsidRPr="00D37C38" w:rsidRDefault="00DD21FD" w:rsidP="00DD21F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5D52650C" w14:textId="77777777" w:rsidR="00DD21FD" w:rsidRPr="00574462" w:rsidRDefault="00DD21FD" w:rsidP="00DD21FD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CFB5673" w14:textId="77777777" w:rsidR="00DD21FD" w:rsidRPr="00574462" w:rsidRDefault="00DD21FD" w:rsidP="00DD21FD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1130527F" w14:textId="77777777" w:rsidR="00DD21FD" w:rsidRPr="00574462" w:rsidRDefault="00DD21FD" w:rsidP="00DD21FD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21FD" w:rsidRPr="008026C3" w14:paraId="2284292B" w14:textId="77777777" w:rsidTr="005724C3">
        <w:trPr>
          <w:trHeight w:val="149"/>
        </w:trPr>
        <w:tc>
          <w:tcPr>
            <w:tcW w:w="5040" w:type="dxa"/>
            <w:shd w:val="clear" w:color="auto" w:fill="auto"/>
          </w:tcPr>
          <w:p w14:paraId="1D0DB2E9" w14:textId="67930ECE" w:rsidR="00DD21FD" w:rsidRPr="005B4595" w:rsidRDefault="00DD21FD" w:rsidP="00DD21FD">
            <w:pPr>
              <w:tabs>
                <w:tab w:val="left" w:pos="8040"/>
              </w:tabs>
              <w:spacing w:line="240" w:lineRule="auto"/>
              <w:ind w:left="630" w:hanging="290"/>
              <w:rPr>
                <w:rFonts w:ascii="Angsana New" w:hAnsi="Angsana New"/>
                <w:sz w:val="30"/>
                <w:szCs w:val="30"/>
                <w:cs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  <w:lang w:val="en-US"/>
              </w:rPr>
              <w:t>(กำไร)ขาดทุนจากการประมาณการตามหลักคณิตศาสตร์ประกันภัย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546FF" w14:textId="232AA884" w:rsidR="00DD21FD" w:rsidRPr="00EB7F37" w:rsidRDefault="00DD21FD" w:rsidP="00DD21FD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(6,628,953.00)</w:t>
            </w:r>
          </w:p>
        </w:tc>
        <w:tc>
          <w:tcPr>
            <w:tcW w:w="236" w:type="dxa"/>
            <w:vAlign w:val="center"/>
          </w:tcPr>
          <w:p w14:paraId="46D180E0" w14:textId="77777777" w:rsidR="00DD21FD" w:rsidRPr="00574462" w:rsidRDefault="00DD21FD" w:rsidP="00DD21FD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6E49DBDA" w14:textId="42BFBA6B" w:rsidR="00DD21FD" w:rsidRPr="009A3397" w:rsidRDefault="00DD21FD" w:rsidP="00DD21FD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9A3397">
              <w:rPr>
                <w:rFonts w:ascii="Angsana New" w:hAnsi="Angsana New"/>
                <w:sz w:val="30"/>
                <w:szCs w:val="30"/>
                <w:cs/>
              </w:rPr>
              <w:t>(3</w:t>
            </w:r>
            <w:r w:rsidRPr="009A3397">
              <w:rPr>
                <w:rFonts w:ascii="Angsana New" w:hAnsi="Angsana New"/>
                <w:sz w:val="30"/>
                <w:szCs w:val="30"/>
              </w:rPr>
              <w:t>,</w:t>
            </w:r>
            <w:r w:rsidRPr="009A3397">
              <w:rPr>
                <w:rFonts w:ascii="Angsana New" w:hAnsi="Angsana New"/>
                <w:sz w:val="30"/>
                <w:szCs w:val="30"/>
                <w:cs/>
              </w:rPr>
              <w:t>814</w:t>
            </w:r>
            <w:r w:rsidRPr="009A3397">
              <w:rPr>
                <w:rFonts w:ascii="Angsana New" w:hAnsi="Angsana New"/>
                <w:sz w:val="30"/>
                <w:szCs w:val="30"/>
              </w:rPr>
              <w:t>,</w:t>
            </w:r>
            <w:r w:rsidRPr="009A3397">
              <w:rPr>
                <w:rFonts w:ascii="Angsana New" w:hAnsi="Angsana New"/>
                <w:sz w:val="30"/>
                <w:szCs w:val="30"/>
                <w:cs/>
              </w:rPr>
              <w:t>850.00)</w:t>
            </w:r>
          </w:p>
        </w:tc>
      </w:tr>
      <w:tr w:rsidR="00DD21FD" w:rsidRPr="008026C3" w14:paraId="3BEAA60B" w14:textId="77777777" w:rsidTr="005724C3">
        <w:trPr>
          <w:trHeight w:val="149"/>
        </w:trPr>
        <w:tc>
          <w:tcPr>
            <w:tcW w:w="5040" w:type="dxa"/>
            <w:shd w:val="clear" w:color="auto" w:fill="auto"/>
          </w:tcPr>
          <w:p w14:paraId="6C5FEE85" w14:textId="77777777" w:rsidR="00DD21FD" w:rsidRPr="00D37C38" w:rsidRDefault="00DD21FD" w:rsidP="00DD21FD">
            <w:pPr>
              <w:tabs>
                <w:tab w:val="left" w:pos="8040"/>
              </w:tabs>
              <w:spacing w:line="240" w:lineRule="auto"/>
              <w:ind w:left="630" w:hanging="2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E4D97" w14:textId="5DB3AADB" w:rsidR="00DD21FD" w:rsidRPr="00EB7F37" w:rsidRDefault="00251F4E" w:rsidP="00DD21FD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251F4E">
              <w:rPr>
                <w:rFonts w:ascii="Angsana New" w:hAnsi="Angsana New"/>
                <w:sz w:val="30"/>
                <w:szCs w:val="30"/>
              </w:rPr>
              <w:t>33,042,182.52</w:t>
            </w:r>
          </w:p>
        </w:tc>
        <w:tc>
          <w:tcPr>
            <w:tcW w:w="236" w:type="dxa"/>
            <w:vAlign w:val="center"/>
          </w:tcPr>
          <w:p w14:paraId="52037BA3" w14:textId="77777777" w:rsidR="00DD21FD" w:rsidRPr="00574462" w:rsidRDefault="00DD21FD" w:rsidP="00DD21FD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vAlign w:val="bottom"/>
          </w:tcPr>
          <w:p w14:paraId="6AAAF7A0" w14:textId="35D7CDC9" w:rsidR="00DD21FD" w:rsidRPr="009A3397" w:rsidRDefault="00DD21FD" w:rsidP="00DD21FD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A63CB">
              <w:rPr>
                <w:rFonts w:ascii="Angsana New" w:hAnsi="Angsana New"/>
                <w:sz w:val="30"/>
                <w:szCs w:val="30"/>
              </w:rPr>
              <w:t>35,015,361.66</w:t>
            </w:r>
          </w:p>
        </w:tc>
      </w:tr>
      <w:tr w:rsidR="00DD21FD" w:rsidRPr="008026C3" w14:paraId="5E9C4442" w14:textId="77777777" w:rsidTr="005724C3">
        <w:trPr>
          <w:trHeight w:val="149"/>
        </w:trPr>
        <w:tc>
          <w:tcPr>
            <w:tcW w:w="5040" w:type="dxa"/>
            <w:shd w:val="clear" w:color="auto" w:fill="auto"/>
          </w:tcPr>
          <w:p w14:paraId="53DFC558" w14:textId="00DBB0DD" w:rsidR="00DD21FD" w:rsidRPr="00D37C38" w:rsidRDefault="00DD21FD" w:rsidP="00DD21FD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A63C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หัก ประมาณการหนี้สินสำหรับผลประโยชน์พนักงานที่ครบกำหนดภายใน </w:t>
            </w:r>
            <w:r w:rsidRPr="000A63CB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Pr="000A63C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2B662" w14:textId="3DF20F32" w:rsidR="00DD21FD" w:rsidRPr="00EB7F37" w:rsidRDefault="00DD21FD" w:rsidP="00DD21FD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751,735.00)</w:t>
            </w:r>
          </w:p>
        </w:tc>
        <w:tc>
          <w:tcPr>
            <w:tcW w:w="236" w:type="dxa"/>
            <w:vAlign w:val="center"/>
          </w:tcPr>
          <w:p w14:paraId="5F3B9947" w14:textId="77777777" w:rsidR="00DD21FD" w:rsidRPr="00574462" w:rsidRDefault="00DD21FD" w:rsidP="00DD21FD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0C74242B" w14:textId="54704B1B" w:rsidR="00DD21FD" w:rsidRPr="009A3397" w:rsidRDefault="00DD21FD" w:rsidP="00DD21FD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A63CB">
              <w:rPr>
                <w:rFonts w:ascii="Angsana New" w:hAnsi="Angsana New"/>
                <w:sz w:val="30"/>
                <w:szCs w:val="30"/>
              </w:rPr>
              <w:t>(802,470.00)</w:t>
            </w:r>
          </w:p>
        </w:tc>
      </w:tr>
      <w:tr w:rsidR="00DD21FD" w:rsidRPr="008026C3" w14:paraId="359AE480" w14:textId="77777777" w:rsidTr="005724C3">
        <w:trPr>
          <w:trHeight w:val="149"/>
        </w:trPr>
        <w:tc>
          <w:tcPr>
            <w:tcW w:w="5040" w:type="dxa"/>
            <w:shd w:val="clear" w:color="auto" w:fill="auto"/>
          </w:tcPr>
          <w:p w14:paraId="796E1E35" w14:textId="17D564BD" w:rsidR="00DD21FD" w:rsidRPr="00D37C38" w:rsidRDefault="00DD21FD" w:rsidP="00DD21FD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A63CB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0A63C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A63C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89C2B4" w14:textId="0A3DB38E" w:rsidR="00DD21FD" w:rsidRPr="00EB7F37" w:rsidRDefault="00DD21FD" w:rsidP="00DD21FD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290,447.52</w:t>
            </w:r>
          </w:p>
        </w:tc>
        <w:tc>
          <w:tcPr>
            <w:tcW w:w="236" w:type="dxa"/>
            <w:vAlign w:val="center"/>
          </w:tcPr>
          <w:p w14:paraId="0FFF3927" w14:textId="77777777" w:rsidR="00DD21FD" w:rsidRPr="00574462" w:rsidRDefault="00DD21FD" w:rsidP="00DD21FD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044C4" w14:textId="53C5B07B" w:rsidR="00DD21FD" w:rsidRPr="009A3397" w:rsidRDefault="00DD21FD" w:rsidP="00DD21FD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A63CB">
              <w:rPr>
                <w:rFonts w:ascii="Angsana New" w:hAnsi="Angsana New"/>
                <w:sz w:val="30"/>
                <w:szCs w:val="30"/>
              </w:rPr>
              <w:t>34,212,891.66</w:t>
            </w:r>
          </w:p>
        </w:tc>
      </w:tr>
    </w:tbl>
    <w:p w14:paraId="284961C8" w14:textId="4211E340" w:rsidR="00FD22DD" w:rsidRDefault="00B813DF" w:rsidP="00B813DF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B813DF">
        <w:rPr>
          <w:rFonts w:ascii="Angsana New" w:hAnsi="Angsana New"/>
          <w:sz w:val="30"/>
          <w:szCs w:val="30"/>
          <w:cs/>
        </w:rPr>
        <w:t xml:space="preserve">ค่าใช้จ่ายที่รับรู้ที่แสดงรายการในงบกำไรขาดทุนเบ็ดเสร็จ  สำหรับปี สิ้นสุดวันที่ </w:t>
      </w:r>
      <w:r w:rsidR="007B7220">
        <w:rPr>
          <w:rFonts w:ascii="Angsana New" w:hAnsi="Angsana New"/>
          <w:sz w:val="30"/>
          <w:szCs w:val="30"/>
        </w:rPr>
        <w:t>31</w:t>
      </w:r>
      <w:r w:rsidRPr="00B813DF">
        <w:rPr>
          <w:rFonts w:ascii="Angsana New" w:hAnsi="Angsana New"/>
          <w:sz w:val="30"/>
          <w:szCs w:val="30"/>
          <w:cs/>
        </w:rPr>
        <w:t xml:space="preserve"> ธันวาม </w:t>
      </w:r>
      <w:r w:rsidR="007B7220">
        <w:rPr>
          <w:rFonts w:ascii="Angsana New" w:hAnsi="Angsana New"/>
          <w:sz w:val="30"/>
          <w:szCs w:val="30"/>
        </w:rPr>
        <w:t>2565</w:t>
      </w:r>
      <w:r w:rsidRPr="00B813DF">
        <w:rPr>
          <w:rFonts w:ascii="Angsana New" w:hAnsi="Angsana New"/>
          <w:sz w:val="30"/>
          <w:szCs w:val="30"/>
          <w:cs/>
        </w:rPr>
        <w:t xml:space="preserve"> และ </w:t>
      </w:r>
      <w:r w:rsidR="007B7220">
        <w:rPr>
          <w:rFonts w:ascii="Angsana New" w:hAnsi="Angsana New"/>
          <w:sz w:val="30"/>
          <w:szCs w:val="30"/>
        </w:rPr>
        <w:t>2564</w:t>
      </w:r>
      <w:r w:rsidRPr="00B813DF">
        <w:rPr>
          <w:rFonts w:ascii="Angsana New" w:hAnsi="Angsana New"/>
          <w:sz w:val="30"/>
          <w:szCs w:val="30"/>
          <w:cs/>
        </w:rPr>
        <w:t xml:space="preserve">  มีดังนี้</w:t>
      </w:r>
    </w:p>
    <w:tbl>
      <w:tblPr>
        <w:tblW w:w="92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B813DF" w:rsidRPr="00494247" w14:paraId="12E70AB3" w14:textId="77777777" w:rsidTr="00B813DF">
        <w:tc>
          <w:tcPr>
            <w:tcW w:w="5040" w:type="dxa"/>
          </w:tcPr>
          <w:p w14:paraId="27795807" w14:textId="77777777" w:rsidR="00B813DF" w:rsidRPr="00494247" w:rsidRDefault="00B813DF" w:rsidP="00BC5D6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60D628C5" w14:textId="77777777" w:rsidR="00B813DF" w:rsidRPr="00494247" w:rsidRDefault="00B813DF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B813DF" w:rsidRPr="00494247" w14:paraId="56F4B66E" w14:textId="77777777" w:rsidTr="00B813DF">
        <w:tc>
          <w:tcPr>
            <w:tcW w:w="5040" w:type="dxa"/>
          </w:tcPr>
          <w:p w14:paraId="2C99AA27" w14:textId="77777777" w:rsidR="00B813DF" w:rsidRPr="00494247" w:rsidRDefault="00B813DF" w:rsidP="00B813DF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186F0D2" w14:textId="234D1B8C" w:rsidR="00B813DF" w:rsidRPr="00405BF4" w:rsidRDefault="00B813DF" w:rsidP="00B813D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0D16E7F" w14:textId="77777777" w:rsidR="00B813DF" w:rsidRPr="00405BF4" w:rsidRDefault="00B813DF" w:rsidP="00B813D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0D88DF8C" w14:textId="528815A0" w:rsidR="00B813DF" w:rsidRPr="00405BF4" w:rsidRDefault="00B813DF" w:rsidP="00B813D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2564</w:t>
            </w:r>
          </w:p>
        </w:tc>
      </w:tr>
      <w:tr w:rsidR="00DE7D8C" w:rsidRPr="00494247" w14:paraId="38784BFF" w14:textId="77777777" w:rsidTr="005724C3">
        <w:trPr>
          <w:trHeight w:val="203"/>
        </w:trPr>
        <w:tc>
          <w:tcPr>
            <w:tcW w:w="5040" w:type="dxa"/>
            <w:vAlign w:val="center"/>
          </w:tcPr>
          <w:p w14:paraId="05077920" w14:textId="2A1EDC53" w:rsidR="00DE7D8C" w:rsidRPr="00494247" w:rsidRDefault="00DE7D8C" w:rsidP="00DE7D8C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93E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54FF4425" w14:textId="66CA836A" w:rsidR="00DE7D8C" w:rsidRPr="00494247" w:rsidRDefault="008F42A2" w:rsidP="00DE7D8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F42A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514</w:t>
            </w:r>
            <w:r w:rsidRPr="008F42A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8F42A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532.06</w:t>
            </w:r>
          </w:p>
        </w:tc>
        <w:tc>
          <w:tcPr>
            <w:tcW w:w="236" w:type="dxa"/>
            <w:vAlign w:val="bottom"/>
          </w:tcPr>
          <w:p w14:paraId="5FE6323B" w14:textId="77777777" w:rsidR="00DE7D8C" w:rsidRPr="00494247" w:rsidRDefault="00DE7D8C" w:rsidP="00DE7D8C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1D21E5C4" w14:textId="4D822A0E" w:rsidR="00DE7D8C" w:rsidRPr="00494247" w:rsidRDefault="00DE7D8C" w:rsidP="00DE7D8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813D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773,657.74 </w:t>
            </w:r>
          </w:p>
        </w:tc>
      </w:tr>
      <w:tr w:rsidR="00DE7D8C" w:rsidRPr="00494247" w14:paraId="1E4E5969" w14:textId="77777777" w:rsidTr="005724C3">
        <w:trPr>
          <w:trHeight w:val="203"/>
        </w:trPr>
        <w:tc>
          <w:tcPr>
            <w:tcW w:w="5040" w:type="dxa"/>
            <w:vAlign w:val="center"/>
          </w:tcPr>
          <w:p w14:paraId="7A084D86" w14:textId="77A9D0A6" w:rsidR="00DE7D8C" w:rsidRPr="00556F4A" w:rsidRDefault="00DE7D8C" w:rsidP="00DE7D8C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3E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987" w:type="dxa"/>
            <w:shd w:val="clear" w:color="auto" w:fill="auto"/>
          </w:tcPr>
          <w:p w14:paraId="15F45563" w14:textId="52131911" w:rsidR="00DE7D8C" w:rsidRPr="00047BB0" w:rsidRDefault="00D94F81" w:rsidP="00DE7D8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94F8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</w:t>
            </w:r>
            <w:r w:rsidRPr="00D94F8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94F8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138</w:t>
            </w:r>
            <w:r w:rsidRPr="00D94F8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94F8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149.39</w:t>
            </w:r>
          </w:p>
        </w:tc>
        <w:tc>
          <w:tcPr>
            <w:tcW w:w="236" w:type="dxa"/>
            <w:vAlign w:val="bottom"/>
          </w:tcPr>
          <w:p w14:paraId="597C6724" w14:textId="77777777" w:rsidR="00DE7D8C" w:rsidRPr="00494247" w:rsidRDefault="00DE7D8C" w:rsidP="00DE7D8C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148DC86A" w14:textId="7320C9DC" w:rsidR="00DE7D8C" w:rsidRPr="00047BB0" w:rsidRDefault="00DE7D8C" w:rsidP="00DE7D8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813D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2,933,799.70 </w:t>
            </w:r>
          </w:p>
        </w:tc>
      </w:tr>
      <w:tr w:rsidR="00DE7D8C" w:rsidRPr="00494247" w14:paraId="77EBCADE" w14:textId="77777777" w:rsidTr="005724C3">
        <w:trPr>
          <w:trHeight w:val="203"/>
        </w:trPr>
        <w:tc>
          <w:tcPr>
            <w:tcW w:w="5040" w:type="dxa"/>
            <w:vAlign w:val="center"/>
          </w:tcPr>
          <w:p w14:paraId="3EC8CEE3" w14:textId="4DCE36F5" w:rsidR="00DE7D8C" w:rsidRPr="00D5168C" w:rsidRDefault="00DE7D8C" w:rsidP="00DE7D8C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3E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987" w:type="dxa"/>
            <w:shd w:val="clear" w:color="auto" w:fill="auto"/>
          </w:tcPr>
          <w:p w14:paraId="2F6A8E63" w14:textId="0C3D384A" w:rsidR="00DE7D8C" w:rsidRPr="00047BB0" w:rsidRDefault="00D94F81" w:rsidP="00DE7D8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94F8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3,171,621.41</w:t>
            </w:r>
          </w:p>
        </w:tc>
        <w:tc>
          <w:tcPr>
            <w:tcW w:w="236" w:type="dxa"/>
            <w:vAlign w:val="bottom"/>
          </w:tcPr>
          <w:p w14:paraId="25E540F0" w14:textId="77777777" w:rsidR="00DE7D8C" w:rsidRPr="00494247" w:rsidRDefault="00DE7D8C" w:rsidP="00DE7D8C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66F8F56A" w14:textId="5C6CF52B" w:rsidR="00DE7D8C" w:rsidRPr="00047BB0" w:rsidRDefault="00DE7D8C" w:rsidP="00DE7D8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813D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3,201,750.89 </w:t>
            </w:r>
          </w:p>
        </w:tc>
      </w:tr>
      <w:tr w:rsidR="00DE7D8C" w:rsidRPr="00494247" w14:paraId="47B448EB" w14:textId="77777777" w:rsidTr="005724C3">
        <w:trPr>
          <w:trHeight w:val="203"/>
        </w:trPr>
        <w:tc>
          <w:tcPr>
            <w:tcW w:w="5040" w:type="dxa"/>
            <w:vAlign w:val="center"/>
          </w:tcPr>
          <w:p w14:paraId="5E9FECAC" w14:textId="75C2D2FE" w:rsidR="00DE7D8C" w:rsidRDefault="00DE7D8C" w:rsidP="00DE7D8C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93ED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รวมค่าใช้จ่าย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527AA4" w14:textId="190034C2" w:rsidR="00DE7D8C" w:rsidRPr="00047BB0" w:rsidRDefault="00DE7D8C" w:rsidP="00DE7D8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67DD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5,824,302.8</w:t>
            </w:r>
            <w:r w:rsidR="00114B5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4D37C0C4" w14:textId="77777777" w:rsidR="00DE7D8C" w:rsidRPr="00494247" w:rsidRDefault="00DE7D8C" w:rsidP="00DE7D8C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EAFB36" w14:textId="1DA725E9" w:rsidR="00DE7D8C" w:rsidRPr="00047BB0" w:rsidRDefault="00DE7D8C" w:rsidP="00DE7D8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813D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6,909,208.33 </w:t>
            </w:r>
          </w:p>
        </w:tc>
      </w:tr>
    </w:tbl>
    <w:p w14:paraId="284961C9" w14:textId="49AAE549" w:rsidR="00FD22DD" w:rsidRDefault="00B813DF" w:rsidP="00B813DF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B813DF">
        <w:rPr>
          <w:rFonts w:ascii="Angsana New" w:hAnsi="Angsana New"/>
          <w:sz w:val="30"/>
          <w:szCs w:val="30"/>
          <w:cs/>
        </w:rPr>
        <w:t>ผลขาดทุนจากการประมาณการตามหลักคณิตศาสตร์ประกันภัยที่รับรู้ในกำไรขาดทุนเบ็ดเสร็จอื่น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tbl>
      <w:tblPr>
        <w:tblW w:w="92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D860EA" w:rsidRPr="00494247" w14:paraId="08D0038F" w14:textId="77777777" w:rsidTr="00465A73">
        <w:tc>
          <w:tcPr>
            <w:tcW w:w="5040" w:type="dxa"/>
          </w:tcPr>
          <w:p w14:paraId="29996FDC" w14:textId="77777777" w:rsidR="00D860EA" w:rsidRPr="00494247" w:rsidRDefault="00D860EA" w:rsidP="00465A7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7E6521D6" w14:textId="77777777" w:rsidR="00D860EA" w:rsidRPr="00494247" w:rsidRDefault="00D860EA" w:rsidP="00465A7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D860EA" w:rsidRPr="00405BF4" w14:paraId="7558A0A1" w14:textId="77777777" w:rsidTr="00465A73">
        <w:tc>
          <w:tcPr>
            <w:tcW w:w="5040" w:type="dxa"/>
          </w:tcPr>
          <w:p w14:paraId="2F253F52" w14:textId="77777777" w:rsidR="00D860EA" w:rsidRPr="00494247" w:rsidRDefault="00D860EA" w:rsidP="00465A7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42FAF35F" w14:textId="77777777" w:rsidR="00D860EA" w:rsidRPr="00405BF4" w:rsidRDefault="00D860EA" w:rsidP="00465A7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0576166" w14:textId="77777777" w:rsidR="00D860EA" w:rsidRPr="00405BF4" w:rsidRDefault="00D860EA" w:rsidP="00465A7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3405063" w14:textId="77777777" w:rsidR="00D860EA" w:rsidRPr="00405BF4" w:rsidRDefault="00D860EA" w:rsidP="00465A7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2564</w:t>
            </w:r>
          </w:p>
        </w:tc>
      </w:tr>
      <w:tr w:rsidR="00D860EA" w:rsidRPr="00494247" w14:paraId="39D675C9" w14:textId="77777777" w:rsidTr="00465A73">
        <w:trPr>
          <w:trHeight w:val="203"/>
        </w:trPr>
        <w:tc>
          <w:tcPr>
            <w:tcW w:w="5040" w:type="dxa"/>
            <w:vAlign w:val="center"/>
          </w:tcPr>
          <w:p w14:paraId="6417494E" w14:textId="6A94E2F5" w:rsidR="00D860EA" w:rsidRPr="00494247" w:rsidRDefault="00D860EA" w:rsidP="00D860EA">
            <w:pPr>
              <w:spacing w:line="360" w:lineRule="exact"/>
              <w:ind w:right="-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860E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การเปลี่ยนแปลงสมมติฐาน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6C64293F" w14:textId="77777777" w:rsidR="00D860EA" w:rsidRPr="00494247" w:rsidRDefault="00D860EA" w:rsidP="00465A7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98F5603" w14:textId="77777777" w:rsidR="00D860EA" w:rsidRPr="00494247" w:rsidRDefault="00D860EA" w:rsidP="00465A7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6AE3A24E" w14:textId="613FE51C" w:rsidR="00D860EA" w:rsidRPr="00494247" w:rsidRDefault="00D860EA" w:rsidP="00465A7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913037" w:rsidRPr="00047BB0" w14:paraId="3DABAC33" w14:textId="77777777" w:rsidTr="005724C3">
        <w:trPr>
          <w:trHeight w:val="203"/>
        </w:trPr>
        <w:tc>
          <w:tcPr>
            <w:tcW w:w="5040" w:type="dxa"/>
            <w:vAlign w:val="bottom"/>
          </w:tcPr>
          <w:p w14:paraId="737165C6" w14:textId="7E28183A" w:rsidR="00913037" w:rsidRPr="00D860EA" w:rsidRDefault="00913037" w:rsidP="0091303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860E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987" w:type="dxa"/>
            <w:shd w:val="clear" w:color="auto" w:fill="auto"/>
          </w:tcPr>
          <w:p w14:paraId="605A6140" w14:textId="24A8AF15" w:rsidR="00913037" w:rsidRPr="00D860EA" w:rsidRDefault="00913037" w:rsidP="00913037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3,421,370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.00)</w:t>
            </w:r>
          </w:p>
        </w:tc>
        <w:tc>
          <w:tcPr>
            <w:tcW w:w="236" w:type="dxa"/>
            <w:vAlign w:val="bottom"/>
          </w:tcPr>
          <w:p w14:paraId="0651CC10" w14:textId="77777777" w:rsidR="00913037" w:rsidRPr="00494247" w:rsidRDefault="00913037" w:rsidP="0091303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0B0E464D" w14:textId="1EEC4119" w:rsidR="00913037" w:rsidRPr="00D860EA" w:rsidRDefault="00913037" w:rsidP="00913037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D860EA">
              <w:rPr>
                <w:rFonts w:ascii="Angsana New" w:hAnsi="Angsana New"/>
                <w:sz w:val="30"/>
                <w:szCs w:val="30"/>
              </w:rPr>
              <w:t>(1,584,539.00)</w:t>
            </w:r>
          </w:p>
        </w:tc>
      </w:tr>
      <w:tr w:rsidR="00913037" w:rsidRPr="00047BB0" w14:paraId="04A40960" w14:textId="77777777" w:rsidTr="005724C3">
        <w:trPr>
          <w:trHeight w:val="203"/>
        </w:trPr>
        <w:tc>
          <w:tcPr>
            <w:tcW w:w="5040" w:type="dxa"/>
            <w:vAlign w:val="bottom"/>
          </w:tcPr>
          <w:p w14:paraId="7DF9EB27" w14:textId="63365BB5" w:rsidR="00913037" w:rsidRPr="00D860EA" w:rsidRDefault="00913037" w:rsidP="0091303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860E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การเปลี่ยนแปลงสมมติฐานทางประชากร</w:t>
            </w:r>
          </w:p>
        </w:tc>
        <w:tc>
          <w:tcPr>
            <w:tcW w:w="1987" w:type="dxa"/>
            <w:shd w:val="clear" w:color="auto" w:fill="auto"/>
          </w:tcPr>
          <w:p w14:paraId="77BF3412" w14:textId="2E3F8760" w:rsidR="00913037" w:rsidRPr="00D860EA" w:rsidRDefault="00913037" w:rsidP="00913037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(318,441.00)</w:t>
            </w:r>
          </w:p>
        </w:tc>
        <w:tc>
          <w:tcPr>
            <w:tcW w:w="236" w:type="dxa"/>
            <w:vAlign w:val="bottom"/>
          </w:tcPr>
          <w:p w14:paraId="7D3D8EF2" w14:textId="77777777" w:rsidR="00913037" w:rsidRPr="00494247" w:rsidRDefault="00913037" w:rsidP="0091303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center"/>
          </w:tcPr>
          <w:p w14:paraId="3DA1D638" w14:textId="15413E94" w:rsidR="00913037" w:rsidRPr="00D860EA" w:rsidRDefault="00913037" w:rsidP="00913037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D860EA">
              <w:rPr>
                <w:rFonts w:ascii="Angsana New" w:hAnsi="Angsana New"/>
                <w:sz w:val="30"/>
                <w:szCs w:val="30"/>
              </w:rPr>
              <w:t xml:space="preserve">37,841.00 </w:t>
            </w:r>
          </w:p>
        </w:tc>
      </w:tr>
      <w:tr w:rsidR="00913037" w:rsidRPr="00047BB0" w14:paraId="2F156F3A" w14:textId="77777777" w:rsidTr="005724C3">
        <w:trPr>
          <w:trHeight w:val="203"/>
        </w:trPr>
        <w:tc>
          <w:tcPr>
            <w:tcW w:w="5040" w:type="dxa"/>
            <w:vAlign w:val="bottom"/>
          </w:tcPr>
          <w:p w14:paraId="46FCC9EB" w14:textId="37692BA9" w:rsidR="00913037" w:rsidRPr="00D93ED0" w:rsidRDefault="00913037" w:rsidP="0091303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860E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การเปลี่ยนแปลงสมมติฐานทางการเงิน</w:t>
            </w:r>
          </w:p>
        </w:tc>
        <w:tc>
          <w:tcPr>
            <w:tcW w:w="1987" w:type="dxa"/>
            <w:shd w:val="clear" w:color="auto" w:fill="auto"/>
          </w:tcPr>
          <w:p w14:paraId="6ADB0C18" w14:textId="21A6CB40" w:rsidR="00913037" w:rsidRPr="00D860EA" w:rsidRDefault="00913037" w:rsidP="00913037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(2,889,14</w:t>
            </w:r>
            <w:r w:rsidR="0089301F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.00)</w:t>
            </w:r>
          </w:p>
        </w:tc>
        <w:tc>
          <w:tcPr>
            <w:tcW w:w="236" w:type="dxa"/>
            <w:vAlign w:val="bottom"/>
          </w:tcPr>
          <w:p w14:paraId="706BD8BF" w14:textId="77777777" w:rsidR="00913037" w:rsidRPr="00494247" w:rsidRDefault="00913037" w:rsidP="0091303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7467041B" w14:textId="4318D0D2" w:rsidR="00913037" w:rsidRPr="00D860EA" w:rsidRDefault="00913037" w:rsidP="00913037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D860EA">
              <w:rPr>
                <w:rFonts w:ascii="Angsana New" w:hAnsi="Angsana New"/>
                <w:sz w:val="30"/>
                <w:szCs w:val="30"/>
              </w:rPr>
              <w:t>(2,268,152.00)</w:t>
            </w:r>
          </w:p>
        </w:tc>
      </w:tr>
      <w:tr w:rsidR="00913037" w:rsidRPr="00047BB0" w14:paraId="339EF00D" w14:textId="77777777" w:rsidTr="005724C3">
        <w:trPr>
          <w:trHeight w:val="203"/>
        </w:trPr>
        <w:tc>
          <w:tcPr>
            <w:tcW w:w="5040" w:type="dxa"/>
            <w:vAlign w:val="center"/>
          </w:tcPr>
          <w:p w14:paraId="240851FD" w14:textId="58BCC45D" w:rsidR="00913037" w:rsidRDefault="00913037" w:rsidP="0091303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93ED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3E0D88" w14:textId="6156DC47" w:rsidR="00913037" w:rsidRPr="00D860EA" w:rsidRDefault="00F3798D" w:rsidP="00913037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F3798D">
              <w:rPr>
                <w:rFonts w:ascii="Angsana New" w:hAnsi="Angsana New"/>
                <w:sz w:val="30"/>
                <w:szCs w:val="30"/>
              </w:rPr>
              <w:t>(6,628,953.00)</w:t>
            </w:r>
          </w:p>
        </w:tc>
        <w:tc>
          <w:tcPr>
            <w:tcW w:w="236" w:type="dxa"/>
            <w:vAlign w:val="bottom"/>
          </w:tcPr>
          <w:p w14:paraId="5D9A0434" w14:textId="77777777" w:rsidR="00913037" w:rsidRPr="00494247" w:rsidRDefault="00913037" w:rsidP="0091303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A02B02" w14:textId="40B5F9E5" w:rsidR="00913037" w:rsidRPr="00D860EA" w:rsidRDefault="00913037" w:rsidP="00913037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860EA">
              <w:rPr>
                <w:rFonts w:ascii="Angsana New" w:hAnsi="Angsana New"/>
                <w:sz w:val="30"/>
                <w:szCs w:val="30"/>
              </w:rPr>
              <w:t>(3,814,850.00)</w:t>
            </w:r>
          </w:p>
        </w:tc>
      </w:tr>
    </w:tbl>
    <w:p w14:paraId="284961EE" w14:textId="783E2078" w:rsidR="005B5F0B" w:rsidRDefault="00D860EA" w:rsidP="00D860EA">
      <w:pPr>
        <w:spacing w:before="240" w:after="120" w:line="240" w:lineRule="atLeast"/>
        <w:ind w:left="518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  <w:r w:rsidRPr="00D860EA">
        <w:rPr>
          <w:rFonts w:ascii="Angsana New" w:hAnsi="Angsana New"/>
          <w:sz w:val="30"/>
          <w:szCs w:val="30"/>
          <w:cs/>
        </w:rPr>
        <w:lastRenderedPageBreak/>
        <w:t xml:space="preserve">ข้อสมมติฐานจากการประมาณการตามหลักคณิตศาสตร์ประกันภัย ( </w:t>
      </w:r>
      <w:r w:rsidRPr="00D860EA">
        <w:rPr>
          <w:rFonts w:ascii="Angsana New" w:hAnsi="Angsana New"/>
          <w:sz w:val="30"/>
          <w:szCs w:val="30"/>
        </w:rPr>
        <w:t xml:space="preserve">Actuarial Technique) </w:t>
      </w:r>
      <w:r w:rsidRPr="00D860EA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10515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790"/>
        <w:gridCol w:w="3744"/>
        <w:gridCol w:w="236"/>
        <w:gridCol w:w="3745"/>
      </w:tblGrid>
      <w:tr w:rsidR="00B13CA8" w:rsidRPr="00494247" w14:paraId="58A82C87" w14:textId="77777777" w:rsidTr="00B13CA8">
        <w:tc>
          <w:tcPr>
            <w:tcW w:w="2790" w:type="dxa"/>
          </w:tcPr>
          <w:p w14:paraId="42AA7B71" w14:textId="77777777" w:rsidR="00B13CA8" w:rsidRPr="00494247" w:rsidRDefault="00B13CA8" w:rsidP="00465A7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44" w:type="dxa"/>
            <w:tcBorders>
              <w:bottom w:val="single" w:sz="4" w:space="0" w:color="auto"/>
            </w:tcBorders>
          </w:tcPr>
          <w:p w14:paraId="214E69A8" w14:textId="1FD9DCEF" w:rsidR="00B13CA8" w:rsidRPr="00494247" w:rsidRDefault="00B13CA8" w:rsidP="00465A7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E351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7068A1F1" w14:textId="77777777" w:rsidR="00B13CA8" w:rsidRDefault="00B13CA8" w:rsidP="00465A7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</w:tcPr>
          <w:p w14:paraId="79CD6BA9" w14:textId="27E3FCDE" w:rsidR="00B13CA8" w:rsidRPr="00494247" w:rsidRDefault="00B13CA8" w:rsidP="00465A7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E351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</w:tr>
      <w:tr w:rsidR="00047C8E" w:rsidRPr="00494247" w14:paraId="778E3BBB" w14:textId="77777777" w:rsidTr="005724C3">
        <w:trPr>
          <w:trHeight w:val="203"/>
        </w:trPr>
        <w:tc>
          <w:tcPr>
            <w:tcW w:w="2790" w:type="dxa"/>
            <w:vAlign w:val="bottom"/>
          </w:tcPr>
          <w:p w14:paraId="602CB051" w14:textId="122A6F95" w:rsidR="00047C8E" w:rsidRPr="00085CFB" w:rsidRDefault="00047C8E" w:rsidP="00047C8E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351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อัตราการคิดลด</w:t>
            </w:r>
          </w:p>
        </w:tc>
        <w:tc>
          <w:tcPr>
            <w:tcW w:w="3744" w:type="dxa"/>
            <w:shd w:val="clear" w:color="auto" w:fill="auto"/>
            <w:vAlign w:val="bottom"/>
          </w:tcPr>
          <w:p w14:paraId="2D74F0F0" w14:textId="244A0E94" w:rsidR="00047C8E" w:rsidRPr="00380E26" w:rsidRDefault="00047C8E" w:rsidP="00047C8E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2.96</w:t>
            </w:r>
          </w:p>
        </w:tc>
        <w:tc>
          <w:tcPr>
            <w:tcW w:w="236" w:type="dxa"/>
          </w:tcPr>
          <w:p w14:paraId="66C88A7B" w14:textId="77777777" w:rsidR="00047C8E" w:rsidRPr="00BB515C" w:rsidRDefault="00047C8E" w:rsidP="00047C8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745" w:type="dxa"/>
            <w:shd w:val="clear" w:color="auto" w:fill="auto"/>
            <w:vAlign w:val="bottom"/>
          </w:tcPr>
          <w:p w14:paraId="378F5809" w14:textId="02730B22" w:rsidR="00047C8E" w:rsidRPr="00B13CA8" w:rsidRDefault="00047C8E" w:rsidP="00047C8E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3CA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ร้อยละ </w:t>
            </w:r>
            <w:r w:rsidRPr="00B13CA8">
              <w:rPr>
                <w:rFonts w:ascii="Angsana New" w:hAnsi="Angsana New"/>
                <w:color w:val="000000"/>
                <w:sz w:val="30"/>
                <w:szCs w:val="30"/>
              </w:rPr>
              <w:t>2.31</w:t>
            </w:r>
          </w:p>
        </w:tc>
      </w:tr>
      <w:tr w:rsidR="00047C8E" w:rsidRPr="00494247" w14:paraId="4061A012" w14:textId="77777777" w:rsidTr="005724C3">
        <w:trPr>
          <w:trHeight w:val="203"/>
        </w:trPr>
        <w:tc>
          <w:tcPr>
            <w:tcW w:w="2790" w:type="dxa"/>
            <w:vAlign w:val="bottom"/>
          </w:tcPr>
          <w:p w14:paraId="006D7947" w14:textId="01077236" w:rsidR="00047C8E" w:rsidRPr="00CE351E" w:rsidRDefault="00047C8E" w:rsidP="00047C8E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351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3744" w:type="dxa"/>
            <w:shd w:val="clear" w:color="auto" w:fill="auto"/>
            <w:vAlign w:val="bottom"/>
          </w:tcPr>
          <w:p w14:paraId="02D251AB" w14:textId="0A3F29F7" w:rsidR="00047C8E" w:rsidRPr="00380E26" w:rsidRDefault="00047C8E" w:rsidP="00047C8E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4.70</w:t>
            </w:r>
          </w:p>
        </w:tc>
        <w:tc>
          <w:tcPr>
            <w:tcW w:w="236" w:type="dxa"/>
          </w:tcPr>
          <w:p w14:paraId="54E2C18E" w14:textId="77777777" w:rsidR="00047C8E" w:rsidRPr="00BB515C" w:rsidRDefault="00047C8E" w:rsidP="00047C8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745" w:type="dxa"/>
            <w:shd w:val="clear" w:color="auto" w:fill="auto"/>
            <w:vAlign w:val="bottom"/>
          </w:tcPr>
          <w:p w14:paraId="26D85E74" w14:textId="23D94878" w:rsidR="00047C8E" w:rsidRPr="00B13CA8" w:rsidRDefault="00047C8E" w:rsidP="00047C8E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3CA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ร้อยละ </w:t>
            </w:r>
            <w:r w:rsidRPr="00B13CA8">
              <w:rPr>
                <w:rFonts w:ascii="Angsana New" w:hAnsi="Angsana New"/>
                <w:color w:val="000000"/>
                <w:sz w:val="30"/>
                <w:szCs w:val="30"/>
              </w:rPr>
              <w:t>5.00</w:t>
            </w:r>
          </w:p>
        </w:tc>
      </w:tr>
      <w:tr w:rsidR="00047C8E" w:rsidRPr="00494247" w14:paraId="1F4632CA" w14:textId="77777777" w:rsidTr="005724C3">
        <w:trPr>
          <w:trHeight w:val="203"/>
        </w:trPr>
        <w:tc>
          <w:tcPr>
            <w:tcW w:w="2790" w:type="dxa"/>
            <w:vAlign w:val="bottom"/>
          </w:tcPr>
          <w:p w14:paraId="160D4E2B" w14:textId="15B5353F" w:rsidR="00047C8E" w:rsidRPr="00CE351E" w:rsidRDefault="00047C8E" w:rsidP="00047C8E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351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3744" w:type="dxa"/>
            <w:shd w:val="clear" w:color="auto" w:fill="auto"/>
            <w:vAlign w:val="bottom"/>
          </w:tcPr>
          <w:p w14:paraId="177C800B" w14:textId="61AF85F3" w:rsidR="00047C8E" w:rsidRPr="00380E26" w:rsidRDefault="00047C8E" w:rsidP="00047C8E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-21.00</w:t>
            </w:r>
          </w:p>
        </w:tc>
        <w:tc>
          <w:tcPr>
            <w:tcW w:w="236" w:type="dxa"/>
          </w:tcPr>
          <w:p w14:paraId="1390FD0D" w14:textId="77777777" w:rsidR="00047C8E" w:rsidRPr="00BB515C" w:rsidRDefault="00047C8E" w:rsidP="00047C8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745" w:type="dxa"/>
            <w:shd w:val="clear" w:color="auto" w:fill="auto"/>
            <w:vAlign w:val="bottom"/>
          </w:tcPr>
          <w:p w14:paraId="5F93639C" w14:textId="4EED114D" w:rsidR="00047C8E" w:rsidRPr="00B13CA8" w:rsidRDefault="00047C8E" w:rsidP="00047C8E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3CA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ร้อยละ </w:t>
            </w:r>
            <w:r w:rsidRPr="00B13CA8">
              <w:rPr>
                <w:rFonts w:ascii="Angsana New" w:hAnsi="Angsana New"/>
                <w:color w:val="000000"/>
                <w:sz w:val="30"/>
                <w:szCs w:val="30"/>
              </w:rPr>
              <w:t>0.00-19.00</w:t>
            </w:r>
          </w:p>
        </w:tc>
      </w:tr>
      <w:tr w:rsidR="00047C8E" w:rsidRPr="00494247" w14:paraId="3BA7A3BC" w14:textId="77777777" w:rsidTr="005724C3">
        <w:trPr>
          <w:trHeight w:val="203"/>
        </w:trPr>
        <w:tc>
          <w:tcPr>
            <w:tcW w:w="2790" w:type="dxa"/>
            <w:vAlign w:val="center"/>
          </w:tcPr>
          <w:p w14:paraId="2799BC2D" w14:textId="77777777" w:rsidR="00047C8E" w:rsidRPr="00CE351E" w:rsidRDefault="00047C8E" w:rsidP="00047C8E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44" w:type="dxa"/>
            <w:shd w:val="clear" w:color="auto" w:fill="auto"/>
            <w:vAlign w:val="bottom"/>
          </w:tcPr>
          <w:p w14:paraId="4FD4C996" w14:textId="1A1F8EB5" w:rsidR="00047C8E" w:rsidRPr="00380E26" w:rsidRDefault="00047C8E" w:rsidP="00047C8E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(ขึ้นอยู่กับระยะเวลาการทำงานของพนักงาน)</w:t>
            </w:r>
          </w:p>
        </w:tc>
        <w:tc>
          <w:tcPr>
            <w:tcW w:w="236" w:type="dxa"/>
          </w:tcPr>
          <w:p w14:paraId="473462FE" w14:textId="77777777" w:rsidR="00047C8E" w:rsidRPr="00BB515C" w:rsidRDefault="00047C8E" w:rsidP="00047C8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745" w:type="dxa"/>
            <w:shd w:val="clear" w:color="auto" w:fill="auto"/>
            <w:vAlign w:val="bottom"/>
          </w:tcPr>
          <w:p w14:paraId="61E741F7" w14:textId="3D91B6EF" w:rsidR="00047C8E" w:rsidRPr="00B13CA8" w:rsidRDefault="00047C8E" w:rsidP="00047C8E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3CA8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B13CA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ขึ้นอยู่กับระยะเวลาการทำงานของพนักงาน)</w:t>
            </w:r>
          </w:p>
        </w:tc>
      </w:tr>
      <w:tr w:rsidR="00047C8E" w:rsidRPr="00494247" w14:paraId="12EA8434" w14:textId="77777777" w:rsidTr="005724C3">
        <w:trPr>
          <w:trHeight w:val="203"/>
        </w:trPr>
        <w:tc>
          <w:tcPr>
            <w:tcW w:w="2790" w:type="dxa"/>
            <w:vAlign w:val="center"/>
          </w:tcPr>
          <w:p w14:paraId="5A369B8A" w14:textId="07C5087E" w:rsidR="00047C8E" w:rsidRPr="00CE351E" w:rsidRDefault="00047C8E" w:rsidP="00047C8E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351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3744" w:type="dxa"/>
            <w:shd w:val="clear" w:color="auto" w:fill="auto"/>
            <w:vAlign w:val="bottom"/>
          </w:tcPr>
          <w:p w14:paraId="7BF9D399" w14:textId="4FBB72DE" w:rsidR="00047C8E" w:rsidRPr="00380E26" w:rsidRDefault="00047C8E" w:rsidP="00047C8E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E180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  <w:r w:rsidRPr="00BE180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ของตารางมรณะไทยปี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14:paraId="3CCFE954" w14:textId="77777777" w:rsidR="00047C8E" w:rsidRPr="00BB515C" w:rsidRDefault="00047C8E" w:rsidP="00047C8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745" w:type="dxa"/>
            <w:shd w:val="clear" w:color="auto" w:fill="auto"/>
            <w:vAlign w:val="bottom"/>
          </w:tcPr>
          <w:p w14:paraId="546B8D45" w14:textId="6A1AF053" w:rsidR="00047C8E" w:rsidRPr="00B13CA8" w:rsidRDefault="00047C8E" w:rsidP="00047C8E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3CA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ร้อยละ </w:t>
            </w:r>
            <w:r w:rsidRPr="00B13CA8">
              <w:rPr>
                <w:rFonts w:ascii="Angsana New" w:hAnsi="Angsana New"/>
                <w:color w:val="000000"/>
                <w:sz w:val="30"/>
                <w:szCs w:val="30"/>
              </w:rPr>
              <w:t xml:space="preserve">100 </w:t>
            </w:r>
            <w:r w:rsidRPr="00B13CA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ของตารางมรณะไทยปี </w:t>
            </w:r>
            <w:r w:rsidRPr="00B13CA8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</w:tr>
      <w:tr w:rsidR="00047C8E" w:rsidRPr="00494247" w14:paraId="30377959" w14:textId="77777777" w:rsidTr="005724C3">
        <w:trPr>
          <w:trHeight w:val="203"/>
        </w:trPr>
        <w:tc>
          <w:tcPr>
            <w:tcW w:w="2790" w:type="dxa"/>
            <w:vAlign w:val="center"/>
          </w:tcPr>
          <w:p w14:paraId="561D1614" w14:textId="53DD26E3" w:rsidR="00047C8E" w:rsidRPr="00CE351E" w:rsidRDefault="00047C8E" w:rsidP="00047C8E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351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อัตราการทุพพลภาพ</w:t>
            </w:r>
          </w:p>
        </w:tc>
        <w:tc>
          <w:tcPr>
            <w:tcW w:w="3744" w:type="dxa"/>
            <w:shd w:val="clear" w:color="auto" w:fill="auto"/>
            <w:vAlign w:val="bottom"/>
          </w:tcPr>
          <w:p w14:paraId="34E4F18E" w14:textId="7A232A4C" w:rsidR="00047C8E" w:rsidRPr="00380E26" w:rsidRDefault="00047C8E" w:rsidP="00047C8E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E180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BE180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ของตารางมรณะไทยปี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2560</w:t>
            </w:r>
          </w:p>
        </w:tc>
        <w:tc>
          <w:tcPr>
            <w:tcW w:w="236" w:type="dxa"/>
          </w:tcPr>
          <w:p w14:paraId="508886BA" w14:textId="77777777" w:rsidR="00047C8E" w:rsidRPr="00B13CA8" w:rsidRDefault="00047C8E" w:rsidP="00047C8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45" w:type="dxa"/>
            <w:shd w:val="clear" w:color="auto" w:fill="auto"/>
            <w:vAlign w:val="bottom"/>
          </w:tcPr>
          <w:p w14:paraId="7E5CC1FE" w14:textId="78EA7BC9" w:rsidR="00047C8E" w:rsidRPr="00B13CA8" w:rsidRDefault="00047C8E" w:rsidP="00047C8E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3CA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0</w:t>
            </w:r>
            <w:r w:rsidRPr="00B13CA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B13CA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ของตารางมรณะไทยปี </w:t>
            </w:r>
            <w:r w:rsidRPr="00B13CA8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</w:tr>
      <w:tr w:rsidR="00B13CA8" w:rsidRPr="00494247" w14:paraId="683F8CBB" w14:textId="77777777" w:rsidTr="00B13CA8">
        <w:trPr>
          <w:trHeight w:val="203"/>
        </w:trPr>
        <w:tc>
          <w:tcPr>
            <w:tcW w:w="2790" w:type="dxa"/>
            <w:vAlign w:val="center"/>
          </w:tcPr>
          <w:p w14:paraId="0939351A" w14:textId="77777777" w:rsidR="00B13CA8" w:rsidRPr="00CE351E" w:rsidRDefault="00B13CA8" w:rsidP="00CE351E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44" w:type="dxa"/>
            <w:shd w:val="clear" w:color="auto" w:fill="auto"/>
            <w:vAlign w:val="bottom"/>
          </w:tcPr>
          <w:p w14:paraId="72B6D652" w14:textId="77777777" w:rsidR="00B13CA8" w:rsidRPr="00380E26" w:rsidRDefault="00B13CA8" w:rsidP="00CE35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8515E7" w14:textId="77777777" w:rsidR="00B13CA8" w:rsidRPr="00BB515C" w:rsidRDefault="00B13CA8" w:rsidP="00CE35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745" w:type="dxa"/>
            <w:shd w:val="clear" w:color="auto" w:fill="auto"/>
            <w:vAlign w:val="bottom"/>
          </w:tcPr>
          <w:p w14:paraId="4B317E62" w14:textId="20A57BA4" w:rsidR="00B13CA8" w:rsidRPr="00BB515C" w:rsidRDefault="00B13CA8" w:rsidP="00CE35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</w:tbl>
    <w:p w14:paraId="1E4E9062" w14:textId="4705B3E7" w:rsidR="00D93ED0" w:rsidRDefault="00D93ED0" w:rsidP="005B5F0B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7A2EBB5F" w14:textId="76AADE3B" w:rsidR="00D93ED0" w:rsidRPr="00B13CA8" w:rsidRDefault="00B13CA8" w:rsidP="00B13CA8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B13CA8">
        <w:rPr>
          <w:rFonts w:ascii="Angsana New" w:hAnsi="Angsana New"/>
          <w:sz w:val="30"/>
          <w:szCs w:val="30"/>
          <w:cs/>
        </w:rPr>
        <w:t>การวิเคราะห์ความอ่อนไหว</w:t>
      </w:r>
    </w:p>
    <w:p w14:paraId="141C8608" w14:textId="09280359" w:rsidR="00B13CA8" w:rsidRDefault="00B13CA8" w:rsidP="00B13CA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B13CA8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 ดังต่อไปนี้</w:t>
      </w:r>
    </w:p>
    <w:tbl>
      <w:tblPr>
        <w:tblW w:w="92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B13CA8" w:rsidRPr="00494247" w14:paraId="686B1C33" w14:textId="77777777" w:rsidTr="00465A73">
        <w:tc>
          <w:tcPr>
            <w:tcW w:w="5040" w:type="dxa"/>
          </w:tcPr>
          <w:p w14:paraId="68C551D1" w14:textId="77777777" w:rsidR="00B13CA8" w:rsidRPr="00494247" w:rsidRDefault="00B13CA8" w:rsidP="00465A7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74E0A01B" w14:textId="77777777" w:rsidR="00B13CA8" w:rsidRPr="00494247" w:rsidRDefault="00B13CA8" w:rsidP="00465A7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B13CA8" w:rsidRPr="00405BF4" w14:paraId="1A36762D" w14:textId="77777777" w:rsidTr="00465A73">
        <w:tc>
          <w:tcPr>
            <w:tcW w:w="5040" w:type="dxa"/>
          </w:tcPr>
          <w:p w14:paraId="7025BC0C" w14:textId="77777777" w:rsidR="00B13CA8" w:rsidRPr="00494247" w:rsidRDefault="00B13CA8" w:rsidP="00465A7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72AC0B4C" w14:textId="77777777" w:rsidR="00B13CA8" w:rsidRPr="00405BF4" w:rsidRDefault="00B13CA8" w:rsidP="00465A7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D3A5506" w14:textId="77777777" w:rsidR="00B13CA8" w:rsidRPr="00405BF4" w:rsidRDefault="00B13CA8" w:rsidP="00465A7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51DCAF1B" w14:textId="77777777" w:rsidR="00B13CA8" w:rsidRPr="00405BF4" w:rsidRDefault="00B13CA8" w:rsidP="00465A7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2564</w:t>
            </w:r>
          </w:p>
        </w:tc>
      </w:tr>
      <w:tr w:rsidR="00B13CA8" w:rsidRPr="00D860EA" w14:paraId="1071DFB9" w14:textId="77777777" w:rsidTr="00465A73">
        <w:trPr>
          <w:trHeight w:val="203"/>
        </w:trPr>
        <w:tc>
          <w:tcPr>
            <w:tcW w:w="5040" w:type="dxa"/>
            <w:vAlign w:val="bottom"/>
          </w:tcPr>
          <w:p w14:paraId="15BCEB5D" w14:textId="49E1B3B2" w:rsidR="00B13CA8" w:rsidRPr="00D860EA" w:rsidRDefault="00B13CA8" w:rsidP="00B13CA8">
            <w:pPr>
              <w:spacing w:line="360" w:lineRule="exact"/>
              <w:ind w:right="-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3CA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987" w:type="dxa"/>
            <w:shd w:val="clear" w:color="auto" w:fill="auto"/>
          </w:tcPr>
          <w:p w14:paraId="0B9E0290" w14:textId="61D65CBF" w:rsidR="00B13CA8" w:rsidRPr="00D860EA" w:rsidRDefault="00B13CA8" w:rsidP="00465A73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B13CA8">
              <w:rPr>
                <w:rFonts w:ascii="Angsana New" w:hAnsi="Angsana New"/>
                <w:sz w:val="30"/>
                <w:szCs w:val="30"/>
                <w:cs/>
              </w:rPr>
              <w:t>เพิ่มขึ้น(ลดลง)</w:t>
            </w:r>
          </w:p>
        </w:tc>
        <w:tc>
          <w:tcPr>
            <w:tcW w:w="236" w:type="dxa"/>
            <w:vAlign w:val="bottom"/>
          </w:tcPr>
          <w:p w14:paraId="47D5157F" w14:textId="77777777" w:rsidR="00B13CA8" w:rsidRPr="00494247" w:rsidRDefault="00B13CA8" w:rsidP="00465A7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54A6720A" w14:textId="757715EB" w:rsidR="00B13CA8" w:rsidRPr="00D860EA" w:rsidRDefault="00B13CA8" w:rsidP="00465A73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B13CA8">
              <w:rPr>
                <w:rFonts w:ascii="Angsana New" w:hAnsi="Angsana New"/>
                <w:sz w:val="30"/>
                <w:szCs w:val="30"/>
                <w:cs/>
              </w:rPr>
              <w:t>เพิ่มขึ้น(ลดลง)</w:t>
            </w:r>
          </w:p>
        </w:tc>
      </w:tr>
      <w:tr w:rsidR="0063364B" w:rsidRPr="00D860EA" w14:paraId="329E2389" w14:textId="77777777" w:rsidTr="005724C3">
        <w:trPr>
          <w:trHeight w:val="203"/>
        </w:trPr>
        <w:tc>
          <w:tcPr>
            <w:tcW w:w="5040" w:type="dxa"/>
            <w:vAlign w:val="bottom"/>
          </w:tcPr>
          <w:p w14:paraId="7BA079DF" w14:textId="4B5DC00F" w:rsidR="0063364B" w:rsidRPr="00D860EA" w:rsidRDefault="0063364B" w:rsidP="0063364B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3CA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อัตราการคิดลดเพิ่มขึ้นร้อยละ </w:t>
            </w:r>
            <w:r w:rsidRPr="00B13CA8">
              <w:rPr>
                <w:rFonts w:ascii="Angsana New" w:hAnsi="Angsana New"/>
                <w:color w:val="000000"/>
                <w:sz w:val="30"/>
                <w:szCs w:val="30"/>
              </w:rPr>
              <w:t xml:space="preserve">1                                      </w:t>
            </w:r>
          </w:p>
        </w:tc>
        <w:tc>
          <w:tcPr>
            <w:tcW w:w="1987" w:type="dxa"/>
            <w:shd w:val="clear" w:color="auto" w:fill="auto"/>
          </w:tcPr>
          <w:p w14:paraId="56704CA8" w14:textId="42D83EDC" w:rsidR="0063364B" w:rsidRPr="00D860EA" w:rsidRDefault="0063364B" w:rsidP="00376DA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729,30</w:t>
            </w:r>
            <w:r w:rsidR="0056585E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.00)</w:t>
            </w:r>
          </w:p>
        </w:tc>
        <w:tc>
          <w:tcPr>
            <w:tcW w:w="236" w:type="dxa"/>
            <w:vAlign w:val="bottom"/>
          </w:tcPr>
          <w:p w14:paraId="2D39B18F" w14:textId="77777777" w:rsidR="0063364B" w:rsidRPr="00494247" w:rsidRDefault="0063364B" w:rsidP="0063364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195D7D57" w14:textId="7294A48B" w:rsidR="0063364B" w:rsidRPr="00D860EA" w:rsidRDefault="0063364B" w:rsidP="0063364B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B13CA8">
              <w:rPr>
                <w:rFonts w:ascii="Angsana New" w:hAnsi="Angsana New"/>
                <w:sz w:val="30"/>
                <w:szCs w:val="30"/>
              </w:rPr>
              <w:t>(3,197,344.00)</w:t>
            </w:r>
          </w:p>
        </w:tc>
      </w:tr>
      <w:tr w:rsidR="0063364B" w:rsidRPr="00D860EA" w14:paraId="3E1FD3E5" w14:textId="77777777" w:rsidTr="005724C3">
        <w:trPr>
          <w:trHeight w:val="203"/>
        </w:trPr>
        <w:tc>
          <w:tcPr>
            <w:tcW w:w="5040" w:type="dxa"/>
            <w:vAlign w:val="bottom"/>
          </w:tcPr>
          <w:p w14:paraId="1F9A59D9" w14:textId="669DE25A" w:rsidR="0063364B" w:rsidRPr="00D860EA" w:rsidRDefault="0063364B" w:rsidP="0063364B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3CA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อัตราการคิดลดลดลงร้อยละ</w:t>
            </w:r>
            <w:r w:rsidRPr="00B13CA8">
              <w:rPr>
                <w:rFonts w:ascii="Angsana New" w:hAnsi="Angsana New"/>
                <w:color w:val="000000"/>
                <w:sz w:val="30"/>
                <w:szCs w:val="30"/>
              </w:rPr>
              <w:t xml:space="preserve">  1</w:t>
            </w:r>
          </w:p>
        </w:tc>
        <w:tc>
          <w:tcPr>
            <w:tcW w:w="1987" w:type="dxa"/>
            <w:shd w:val="clear" w:color="auto" w:fill="auto"/>
          </w:tcPr>
          <w:p w14:paraId="7F759865" w14:textId="4A4E1BBE" w:rsidR="0063364B" w:rsidRPr="00D860EA" w:rsidRDefault="0063364B" w:rsidP="0063364B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093,54</w:t>
            </w:r>
            <w:r w:rsidR="0056585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236" w:type="dxa"/>
            <w:vAlign w:val="bottom"/>
          </w:tcPr>
          <w:p w14:paraId="5D644E3B" w14:textId="77777777" w:rsidR="0063364B" w:rsidRPr="00494247" w:rsidRDefault="0063364B" w:rsidP="0063364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6C1A0ADE" w14:textId="4B796567" w:rsidR="0063364B" w:rsidRPr="00D860EA" w:rsidRDefault="0063364B" w:rsidP="0063364B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B13CA8">
              <w:rPr>
                <w:rFonts w:ascii="Angsana New" w:hAnsi="Angsana New"/>
                <w:sz w:val="30"/>
                <w:szCs w:val="30"/>
              </w:rPr>
              <w:t xml:space="preserve">3,665,984.00 </w:t>
            </w:r>
          </w:p>
        </w:tc>
      </w:tr>
      <w:tr w:rsidR="0063364B" w:rsidRPr="00D860EA" w14:paraId="386A0A89" w14:textId="77777777" w:rsidTr="005724C3">
        <w:trPr>
          <w:trHeight w:val="203"/>
        </w:trPr>
        <w:tc>
          <w:tcPr>
            <w:tcW w:w="5040" w:type="dxa"/>
            <w:vAlign w:val="bottom"/>
          </w:tcPr>
          <w:p w14:paraId="687FD55F" w14:textId="52018DE8" w:rsidR="0063364B" w:rsidRPr="00D860EA" w:rsidRDefault="0063364B" w:rsidP="0063364B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3CA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อัตราการเพิ่มขึ้นของเงินเดือนเพิ่มขึ้นร้อยละ</w:t>
            </w:r>
            <w:r w:rsidRPr="00B13CA8">
              <w:rPr>
                <w:rFonts w:ascii="Angsana New" w:hAnsi="Angsana New"/>
                <w:color w:val="000000"/>
                <w:sz w:val="30"/>
                <w:szCs w:val="30"/>
              </w:rPr>
              <w:t xml:space="preserve"> 1</w:t>
            </w:r>
          </w:p>
        </w:tc>
        <w:tc>
          <w:tcPr>
            <w:tcW w:w="1987" w:type="dxa"/>
            <w:shd w:val="clear" w:color="auto" w:fill="auto"/>
          </w:tcPr>
          <w:p w14:paraId="0B2986F0" w14:textId="3D017315" w:rsidR="0063364B" w:rsidRPr="00D860EA" w:rsidRDefault="0063364B" w:rsidP="0063364B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3,206,940.00</w:t>
            </w:r>
          </w:p>
        </w:tc>
        <w:tc>
          <w:tcPr>
            <w:tcW w:w="236" w:type="dxa"/>
            <w:vAlign w:val="bottom"/>
          </w:tcPr>
          <w:p w14:paraId="532A6E77" w14:textId="77777777" w:rsidR="0063364B" w:rsidRPr="00494247" w:rsidRDefault="0063364B" w:rsidP="0063364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1DDCBDCC" w14:textId="0B33F278" w:rsidR="0063364B" w:rsidRPr="00D860EA" w:rsidRDefault="0063364B" w:rsidP="0063364B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B13CA8">
              <w:rPr>
                <w:rFonts w:ascii="Angsana New" w:hAnsi="Angsana New"/>
                <w:sz w:val="30"/>
                <w:szCs w:val="30"/>
              </w:rPr>
              <w:t xml:space="preserve">3,783,441.00 </w:t>
            </w:r>
          </w:p>
        </w:tc>
      </w:tr>
      <w:tr w:rsidR="0063364B" w:rsidRPr="00D860EA" w14:paraId="3BD4A149" w14:textId="77777777" w:rsidTr="005724C3">
        <w:trPr>
          <w:trHeight w:val="203"/>
        </w:trPr>
        <w:tc>
          <w:tcPr>
            <w:tcW w:w="5040" w:type="dxa"/>
            <w:vAlign w:val="bottom"/>
          </w:tcPr>
          <w:p w14:paraId="736CC7E0" w14:textId="20ADD6BF" w:rsidR="0063364B" w:rsidRPr="00D860EA" w:rsidRDefault="0063364B" w:rsidP="0063364B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3CA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อัตราการเพิ่มขึ้นของเงินเดือนลดลงร้อยละ</w:t>
            </w:r>
            <w:r w:rsidRPr="00B13CA8">
              <w:rPr>
                <w:rFonts w:ascii="Angsana New" w:hAnsi="Angsana New"/>
                <w:color w:val="000000"/>
                <w:sz w:val="30"/>
                <w:szCs w:val="30"/>
              </w:rPr>
              <w:t xml:space="preserve"> 1</w:t>
            </w:r>
          </w:p>
        </w:tc>
        <w:tc>
          <w:tcPr>
            <w:tcW w:w="1987" w:type="dxa"/>
            <w:shd w:val="clear" w:color="auto" w:fill="auto"/>
          </w:tcPr>
          <w:p w14:paraId="2F3CC9B2" w14:textId="71192B1B" w:rsidR="0063364B" w:rsidRPr="00D860EA" w:rsidRDefault="0063364B" w:rsidP="0063364B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(2,850,99</w:t>
            </w:r>
            <w:r w:rsidR="00CE41AD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.00)</w:t>
            </w:r>
          </w:p>
        </w:tc>
        <w:tc>
          <w:tcPr>
            <w:tcW w:w="236" w:type="dxa"/>
            <w:vAlign w:val="bottom"/>
          </w:tcPr>
          <w:p w14:paraId="4A128C1A" w14:textId="77777777" w:rsidR="0063364B" w:rsidRPr="00494247" w:rsidRDefault="0063364B" w:rsidP="0063364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4495A480" w14:textId="62E99519" w:rsidR="0063364B" w:rsidRPr="00D860EA" w:rsidRDefault="0063364B" w:rsidP="0063364B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B13CA8">
              <w:rPr>
                <w:rFonts w:ascii="Angsana New" w:hAnsi="Angsana New"/>
                <w:sz w:val="30"/>
                <w:szCs w:val="30"/>
              </w:rPr>
              <w:t>(3,329,165.00)</w:t>
            </w:r>
          </w:p>
        </w:tc>
      </w:tr>
      <w:tr w:rsidR="0063364B" w:rsidRPr="00D860EA" w14:paraId="69BE99FF" w14:textId="77777777" w:rsidTr="005724C3">
        <w:trPr>
          <w:trHeight w:val="203"/>
        </w:trPr>
        <w:tc>
          <w:tcPr>
            <w:tcW w:w="5040" w:type="dxa"/>
            <w:vAlign w:val="bottom"/>
          </w:tcPr>
          <w:p w14:paraId="18C4C752" w14:textId="48143294" w:rsidR="0063364B" w:rsidRPr="00D860EA" w:rsidRDefault="0063364B" w:rsidP="0063364B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3CA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อัตราการหมุนเวียนเพิ่มขึ้นร้อยละ</w:t>
            </w:r>
            <w:r w:rsidRPr="00B13CA8">
              <w:rPr>
                <w:rFonts w:ascii="Angsana New" w:hAnsi="Angsana New"/>
                <w:color w:val="000000"/>
                <w:sz w:val="30"/>
                <w:szCs w:val="30"/>
              </w:rPr>
              <w:t xml:space="preserve"> 10</w:t>
            </w:r>
          </w:p>
        </w:tc>
        <w:tc>
          <w:tcPr>
            <w:tcW w:w="1987" w:type="dxa"/>
            <w:shd w:val="clear" w:color="auto" w:fill="auto"/>
          </w:tcPr>
          <w:p w14:paraId="501F4A23" w14:textId="2A39804B" w:rsidR="0063364B" w:rsidRPr="00D860EA" w:rsidRDefault="0063364B" w:rsidP="0063364B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869,66</w:t>
            </w:r>
            <w:r w:rsidR="00D7165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.00)</w:t>
            </w:r>
          </w:p>
        </w:tc>
        <w:tc>
          <w:tcPr>
            <w:tcW w:w="236" w:type="dxa"/>
            <w:vAlign w:val="bottom"/>
          </w:tcPr>
          <w:p w14:paraId="5B6C0724" w14:textId="77777777" w:rsidR="0063364B" w:rsidRPr="00494247" w:rsidRDefault="0063364B" w:rsidP="0063364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5A5AD588" w14:textId="3609C011" w:rsidR="0063364B" w:rsidRPr="00D860EA" w:rsidRDefault="0063364B" w:rsidP="0063364B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B13CA8">
              <w:rPr>
                <w:rFonts w:ascii="Angsana New" w:hAnsi="Angsana New"/>
                <w:sz w:val="30"/>
                <w:szCs w:val="30"/>
              </w:rPr>
              <w:t>(1,048,237.00)</w:t>
            </w:r>
          </w:p>
        </w:tc>
      </w:tr>
      <w:tr w:rsidR="0063364B" w:rsidRPr="00D860EA" w14:paraId="1C16ACF2" w14:textId="77777777" w:rsidTr="005724C3">
        <w:trPr>
          <w:trHeight w:val="203"/>
        </w:trPr>
        <w:tc>
          <w:tcPr>
            <w:tcW w:w="5040" w:type="dxa"/>
            <w:vAlign w:val="bottom"/>
          </w:tcPr>
          <w:p w14:paraId="568A1BAD" w14:textId="49E545C3" w:rsidR="0063364B" w:rsidRPr="00D860EA" w:rsidRDefault="0063364B" w:rsidP="0063364B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3CA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อัตราการหมุนเวียนลดลงร้อยละ</w:t>
            </w:r>
            <w:r w:rsidRPr="00B13CA8">
              <w:rPr>
                <w:rFonts w:ascii="Angsana New" w:hAnsi="Angsana New"/>
                <w:color w:val="000000"/>
                <w:sz w:val="30"/>
                <w:szCs w:val="30"/>
              </w:rPr>
              <w:t xml:space="preserve"> 10</w:t>
            </w:r>
          </w:p>
        </w:tc>
        <w:tc>
          <w:tcPr>
            <w:tcW w:w="1987" w:type="dxa"/>
            <w:shd w:val="clear" w:color="auto" w:fill="auto"/>
          </w:tcPr>
          <w:p w14:paraId="0B54A354" w14:textId="1E5655E5" w:rsidR="0063364B" w:rsidRPr="00D860EA" w:rsidRDefault="0063364B" w:rsidP="0063364B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940,83</w:t>
            </w:r>
            <w:r w:rsidR="00D7165F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236" w:type="dxa"/>
            <w:vAlign w:val="bottom"/>
          </w:tcPr>
          <w:p w14:paraId="490A7B12" w14:textId="77777777" w:rsidR="0063364B" w:rsidRPr="00494247" w:rsidRDefault="0063364B" w:rsidP="0063364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32204C2A" w14:textId="2F1A19CE" w:rsidR="0063364B" w:rsidRPr="00D860EA" w:rsidRDefault="0063364B" w:rsidP="0063364B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B13CA8">
              <w:rPr>
                <w:rFonts w:ascii="Angsana New" w:hAnsi="Angsana New"/>
                <w:sz w:val="30"/>
                <w:szCs w:val="30"/>
              </w:rPr>
              <w:t xml:space="preserve">1,142,568.00 </w:t>
            </w:r>
          </w:p>
        </w:tc>
      </w:tr>
    </w:tbl>
    <w:p w14:paraId="703999E1" w14:textId="77777777" w:rsidR="00D93ED0" w:rsidRDefault="00D93ED0" w:rsidP="005B5F0B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284961EF" w14:textId="3CF0035D" w:rsidR="00A8454F" w:rsidRPr="0063553E" w:rsidRDefault="00D93ED0">
      <w:pPr>
        <w:numPr>
          <w:ilvl w:val="0"/>
          <w:numId w:val="7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D93ED0">
        <w:rPr>
          <w:rFonts w:ascii="Angsana New" w:hAnsi="Angsana New"/>
          <w:b/>
          <w:bCs/>
          <w:sz w:val="30"/>
          <w:szCs w:val="30"/>
          <w:cs/>
        </w:rPr>
        <w:t>ทุนจดทะเบียน</w:t>
      </w:r>
    </w:p>
    <w:p w14:paraId="3D6B87AE" w14:textId="77777777" w:rsidR="001B01C0" w:rsidRDefault="001B01C0" w:rsidP="001B01C0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93ED0">
        <w:rPr>
          <w:rFonts w:ascii="Angsana New" w:hAnsi="Angsana New"/>
          <w:sz w:val="30"/>
          <w:szCs w:val="30"/>
          <w:cs/>
        </w:rPr>
        <w:t xml:space="preserve">ตามรายงานการประชุมวิสามัญผู้ถือหุ้นครั้งที่ </w:t>
      </w:r>
      <w:r>
        <w:rPr>
          <w:rFonts w:ascii="Angsana New" w:hAnsi="Angsana New"/>
          <w:sz w:val="30"/>
          <w:szCs w:val="30"/>
        </w:rPr>
        <w:t>1/2564</w:t>
      </w:r>
      <w:r w:rsidRPr="00D93ED0">
        <w:rPr>
          <w:rFonts w:ascii="Angsana New" w:hAnsi="Angsana New"/>
          <w:sz w:val="30"/>
          <w:szCs w:val="30"/>
          <w:cs/>
        </w:rPr>
        <w:t xml:space="preserve"> เมื่อวันที่ </w:t>
      </w:r>
      <w:r>
        <w:rPr>
          <w:rFonts w:ascii="Angsana New" w:hAnsi="Angsana New"/>
          <w:sz w:val="30"/>
          <w:szCs w:val="30"/>
        </w:rPr>
        <w:t>29</w:t>
      </w:r>
      <w:r w:rsidRPr="00D93ED0">
        <w:rPr>
          <w:rFonts w:ascii="Angsana New" w:hAnsi="Angsana New"/>
          <w:sz w:val="30"/>
          <w:szCs w:val="30"/>
          <w:cs/>
        </w:rPr>
        <w:t xml:space="preserve"> พฤศจิกายน </w:t>
      </w:r>
      <w:r>
        <w:rPr>
          <w:rFonts w:ascii="Angsana New" w:hAnsi="Angsana New"/>
          <w:sz w:val="30"/>
          <w:szCs w:val="30"/>
        </w:rPr>
        <w:t>2564</w:t>
      </w:r>
      <w:r w:rsidRPr="00D93ED0">
        <w:rPr>
          <w:rFonts w:ascii="Angsana New" w:hAnsi="Angsana New"/>
          <w:sz w:val="30"/>
          <w:szCs w:val="30"/>
          <w:cs/>
        </w:rPr>
        <w:t xml:space="preserve"> มีมติอนุมัติ</w:t>
      </w:r>
      <w:r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p w14:paraId="6140F9B2" w14:textId="77777777" w:rsidR="001B01C0" w:rsidRDefault="001B01C0" w:rsidP="001B01C0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1440" w:hanging="540"/>
        <w:jc w:val="thaiDistribute"/>
        <w:rPr>
          <w:rFonts w:ascii="Angsana New" w:hAnsi="Angsana New"/>
          <w:sz w:val="30"/>
          <w:szCs w:val="30"/>
        </w:rPr>
      </w:pPr>
      <w:r w:rsidRPr="00A565E3">
        <w:rPr>
          <w:rFonts w:ascii="Angsana New" w:hAnsi="Angsana New"/>
          <w:sz w:val="30"/>
          <w:szCs w:val="30"/>
          <w:cs/>
        </w:rPr>
        <w:t xml:space="preserve">ให้เพิ่มทุนจดทะเบียนจาก </w:t>
      </w:r>
      <w:r w:rsidRPr="00A565E3">
        <w:rPr>
          <w:rFonts w:ascii="Angsana New" w:hAnsi="Angsana New"/>
          <w:sz w:val="30"/>
          <w:szCs w:val="30"/>
        </w:rPr>
        <w:t>225</w:t>
      </w:r>
      <w:r w:rsidRPr="00A565E3">
        <w:rPr>
          <w:rFonts w:ascii="Angsana New" w:hAnsi="Angsana New"/>
          <w:sz w:val="30"/>
          <w:szCs w:val="30"/>
          <w:cs/>
        </w:rPr>
        <w:t xml:space="preserve"> ล้านบาท เป็น </w:t>
      </w:r>
      <w:r w:rsidRPr="00A565E3">
        <w:rPr>
          <w:rFonts w:ascii="Angsana New" w:hAnsi="Angsana New"/>
          <w:sz w:val="30"/>
          <w:szCs w:val="30"/>
        </w:rPr>
        <w:t>320</w:t>
      </w:r>
      <w:r w:rsidRPr="00A565E3">
        <w:rPr>
          <w:rFonts w:ascii="Angsana New" w:hAnsi="Angsana New"/>
          <w:sz w:val="30"/>
          <w:szCs w:val="30"/>
          <w:cs/>
        </w:rPr>
        <w:t xml:space="preserve"> ล้านบาท แบ่งเป็นหุ้นสามัญ จำนวน </w:t>
      </w:r>
      <w:r w:rsidRPr="00A565E3">
        <w:rPr>
          <w:rFonts w:ascii="Angsana New" w:hAnsi="Angsana New"/>
          <w:sz w:val="30"/>
          <w:szCs w:val="30"/>
        </w:rPr>
        <w:t>0.95</w:t>
      </w:r>
      <w:r w:rsidRPr="00A565E3">
        <w:rPr>
          <w:rFonts w:ascii="Angsana New" w:hAnsi="Angsana New"/>
          <w:sz w:val="30"/>
          <w:szCs w:val="30"/>
          <w:cs/>
        </w:rPr>
        <w:t xml:space="preserve"> </w:t>
      </w:r>
      <w:r w:rsidRPr="00A565E3">
        <w:rPr>
          <w:rFonts w:ascii="Angsana New" w:hAnsi="Angsana New" w:hint="cs"/>
          <w:sz w:val="30"/>
          <w:szCs w:val="30"/>
          <w:cs/>
        </w:rPr>
        <w:t>ล้าน</w:t>
      </w:r>
      <w:r w:rsidRPr="00A565E3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A565E3">
        <w:rPr>
          <w:rFonts w:ascii="Angsana New" w:hAnsi="Angsana New"/>
          <w:sz w:val="30"/>
          <w:szCs w:val="30"/>
        </w:rPr>
        <w:t>100.00</w:t>
      </w:r>
      <w:r w:rsidRPr="00A565E3">
        <w:rPr>
          <w:rFonts w:ascii="Angsana New" w:hAnsi="Angsana New"/>
          <w:sz w:val="30"/>
          <w:szCs w:val="30"/>
          <w:cs/>
        </w:rPr>
        <w:t xml:space="preserve"> บาท เป็นเงิน </w:t>
      </w:r>
      <w:r w:rsidRPr="00A565E3">
        <w:rPr>
          <w:rFonts w:ascii="Angsana New" w:hAnsi="Angsana New"/>
          <w:sz w:val="30"/>
          <w:szCs w:val="30"/>
        </w:rPr>
        <w:t>95</w:t>
      </w:r>
      <w:r w:rsidRPr="00A565E3">
        <w:rPr>
          <w:rFonts w:ascii="Angsana New" w:hAnsi="Angsana New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14B8198D" w14:textId="77777777" w:rsidR="001B01C0" w:rsidRPr="00A565E3" w:rsidRDefault="001B01C0" w:rsidP="001B01C0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1440" w:hanging="540"/>
        <w:jc w:val="thaiDistribute"/>
        <w:rPr>
          <w:rFonts w:ascii="Angsana New" w:hAnsi="Angsana New"/>
          <w:sz w:val="30"/>
          <w:szCs w:val="30"/>
        </w:rPr>
      </w:pPr>
      <w:r w:rsidRPr="00A565E3">
        <w:rPr>
          <w:rFonts w:ascii="Angsana New" w:hAnsi="Angsana New"/>
          <w:sz w:val="30"/>
          <w:szCs w:val="30"/>
          <w:cs/>
        </w:rPr>
        <w:t xml:space="preserve">ให้เปลี่ยนแปลงมูลค่าหุ้นสามัญ จากหุ้นละ </w:t>
      </w:r>
      <w:r w:rsidRPr="00A565E3">
        <w:rPr>
          <w:rFonts w:ascii="Angsana New" w:hAnsi="Angsana New"/>
          <w:sz w:val="30"/>
          <w:szCs w:val="30"/>
        </w:rPr>
        <w:t>100.00</w:t>
      </w:r>
      <w:r w:rsidRPr="00A565E3">
        <w:rPr>
          <w:rFonts w:ascii="Angsana New" w:hAnsi="Angsana New"/>
          <w:sz w:val="30"/>
          <w:szCs w:val="30"/>
          <w:cs/>
        </w:rPr>
        <w:t xml:space="preserve"> บาท เป็นหุ้นละ </w:t>
      </w:r>
      <w:r w:rsidRPr="00A565E3">
        <w:rPr>
          <w:rFonts w:ascii="Angsana New" w:hAnsi="Angsana New"/>
          <w:sz w:val="30"/>
          <w:szCs w:val="30"/>
        </w:rPr>
        <w:t>1.00</w:t>
      </w:r>
      <w:r w:rsidRPr="00A565E3">
        <w:rPr>
          <w:rFonts w:ascii="Angsana New" w:hAnsi="Angsana New"/>
          <w:sz w:val="30"/>
          <w:szCs w:val="30"/>
          <w:cs/>
        </w:rPr>
        <w:t xml:space="preserve"> บาท ทำให้จำนวนหุ้น</w:t>
      </w:r>
      <w:r>
        <w:rPr>
          <w:rFonts w:ascii="Angsana New" w:hAnsi="Angsana New"/>
          <w:sz w:val="30"/>
          <w:szCs w:val="30"/>
          <w:cs/>
        </w:rPr>
        <w:br/>
      </w:r>
      <w:r w:rsidRPr="00C10AE3">
        <w:rPr>
          <w:rFonts w:ascii="Angsana New" w:hAnsi="Angsana New"/>
          <w:sz w:val="30"/>
          <w:szCs w:val="30"/>
          <w:cs/>
        </w:rPr>
        <w:t>จดทะเบียน เพิ่มขึ้น</w:t>
      </w:r>
      <w:r w:rsidRPr="00C10AE3">
        <w:rPr>
          <w:rFonts w:ascii="Angsana New" w:hAnsi="Angsana New" w:hint="cs"/>
          <w:sz w:val="30"/>
          <w:szCs w:val="30"/>
          <w:cs/>
        </w:rPr>
        <w:t xml:space="preserve"> </w:t>
      </w:r>
      <w:r w:rsidRPr="00C10AE3">
        <w:rPr>
          <w:rFonts w:ascii="Angsana New" w:hAnsi="Angsana New"/>
          <w:sz w:val="30"/>
          <w:szCs w:val="30"/>
          <w:cs/>
        </w:rPr>
        <w:t xml:space="preserve">จำนวน </w:t>
      </w:r>
      <w:r w:rsidRPr="00C10AE3">
        <w:rPr>
          <w:rFonts w:ascii="Angsana New" w:hAnsi="Angsana New"/>
          <w:sz w:val="30"/>
          <w:szCs w:val="30"/>
        </w:rPr>
        <w:t xml:space="preserve">316.80 </w:t>
      </w:r>
      <w:r w:rsidRPr="00C10AE3">
        <w:rPr>
          <w:rFonts w:ascii="Angsana New" w:hAnsi="Angsana New" w:hint="cs"/>
          <w:sz w:val="30"/>
          <w:szCs w:val="30"/>
          <w:cs/>
        </w:rPr>
        <w:t>ล้าน</w:t>
      </w:r>
      <w:r w:rsidRPr="00C10AE3">
        <w:rPr>
          <w:rFonts w:ascii="Angsana New" w:hAnsi="Angsana New"/>
          <w:sz w:val="30"/>
          <w:szCs w:val="30"/>
          <w:cs/>
        </w:rPr>
        <w:t>หุ้น เพิ่มจาก</w:t>
      </w:r>
      <w:r w:rsidRPr="00C10AE3">
        <w:rPr>
          <w:rFonts w:ascii="Angsana New" w:hAnsi="Angsana New"/>
          <w:sz w:val="30"/>
          <w:szCs w:val="30"/>
        </w:rPr>
        <w:t xml:space="preserve"> 3.20</w:t>
      </w:r>
      <w:r w:rsidRPr="00C10AE3">
        <w:rPr>
          <w:rFonts w:ascii="Angsana New" w:hAnsi="Angsana New"/>
          <w:sz w:val="30"/>
          <w:szCs w:val="30"/>
          <w:cs/>
        </w:rPr>
        <w:t xml:space="preserve"> </w:t>
      </w:r>
      <w:r w:rsidRPr="00C10AE3">
        <w:rPr>
          <w:rFonts w:ascii="Angsana New" w:hAnsi="Angsana New" w:hint="cs"/>
          <w:sz w:val="30"/>
          <w:szCs w:val="30"/>
          <w:cs/>
        </w:rPr>
        <w:t>ล้าน</w:t>
      </w:r>
      <w:r w:rsidRPr="00C10AE3">
        <w:rPr>
          <w:rFonts w:ascii="Angsana New" w:hAnsi="Angsana New"/>
          <w:sz w:val="30"/>
          <w:szCs w:val="30"/>
          <w:cs/>
        </w:rPr>
        <w:t xml:space="preserve">หุ้น เป็น </w:t>
      </w:r>
      <w:r w:rsidRPr="00C10AE3">
        <w:rPr>
          <w:rFonts w:ascii="Angsana New" w:hAnsi="Angsana New"/>
          <w:sz w:val="30"/>
          <w:szCs w:val="30"/>
        </w:rPr>
        <w:t>320</w:t>
      </w:r>
      <w:r w:rsidRPr="00C10AE3">
        <w:rPr>
          <w:rFonts w:ascii="Angsana New" w:hAnsi="Angsana New"/>
          <w:sz w:val="30"/>
          <w:szCs w:val="30"/>
          <w:cs/>
        </w:rPr>
        <w:t xml:space="preserve"> </w:t>
      </w:r>
      <w:r w:rsidRPr="00C10AE3">
        <w:rPr>
          <w:rFonts w:ascii="Angsana New" w:hAnsi="Angsana New" w:hint="cs"/>
          <w:sz w:val="30"/>
          <w:szCs w:val="30"/>
          <w:cs/>
        </w:rPr>
        <w:t>ล้าน</w:t>
      </w:r>
      <w:r w:rsidRPr="00C10AE3">
        <w:rPr>
          <w:rFonts w:ascii="Angsana New" w:hAnsi="Angsana New"/>
          <w:sz w:val="30"/>
          <w:szCs w:val="30"/>
          <w:cs/>
        </w:rPr>
        <w:t>หุ้น ทั้งนี้จำนวนทุนจดทะเบียนและทุนที่ออกและเรียกชำระแล้วของบริษัทฯ ยังคง</w:t>
      </w:r>
      <w:r w:rsidRPr="00A565E3">
        <w:rPr>
          <w:rFonts w:ascii="Angsana New" w:hAnsi="Angsana New"/>
          <w:sz w:val="30"/>
          <w:szCs w:val="30"/>
          <w:cs/>
        </w:rPr>
        <w:t>เท่าเดิม</w:t>
      </w:r>
      <w:r w:rsidRPr="00A565E3">
        <w:rPr>
          <w:rFonts w:ascii="Angsana New" w:hAnsi="Angsana New"/>
          <w:sz w:val="30"/>
          <w:szCs w:val="30"/>
        </w:rPr>
        <w:t xml:space="preserve"> </w:t>
      </w:r>
      <w:r w:rsidRPr="00A565E3">
        <w:rPr>
          <w:rFonts w:ascii="Angsana New" w:hAnsi="Angsana New"/>
          <w:sz w:val="30"/>
          <w:szCs w:val="30"/>
          <w:cs/>
        </w:rPr>
        <w:t xml:space="preserve">บริษัทฯ ได้ดำเนินการจดทะเบียนการเปลี่ยนแปลงดังกล่าวกับกระทรวงพาณิชย์ เมื่อวันที่ </w:t>
      </w:r>
      <w:r w:rsidRPr="00A565E3">
        <w:rPr>
          <w:rFonts w:ascii="Angsana New" w:hAnsi="Angsana New"/>
          <w:sz w:val="30"/>
          <w:szCs w:val="30"/>
        </w:rPr>
        <w:t>3</w:t>
      </w:r>
      <w:r w:rsidRPr="00A565E3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A565E3">
        <w:rPr>
          <w:rFonts w:ascii="Angsana New" w:hAnsi="Angsana New"/>
          <w:sz w:val="30"/>
          <w:szCs w:val="30"/>
        </w:rPr>
        <w:t>2564</w:t>
      </w:r>
    </w:p>
    <w:p w14:paraId="75B901AC" w14:textId="1AAFC01E" w:rsidR="001B01C0" w:rsidRDefault="001B01C0" w:rsidP="001B01C0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1440" w:hanging="540"/>
        <w:jc w:val="thaiDistribute"/>
        <w:rPr>
          <w:rFonts w:ascii="Angsana New" w:hAnsi="Angsana New"/>
          <w:sz w:val="30"/>
          <w:szCs w:val="30"/>
        </w:rPr>
      </w:pPr>
      <w:r w:rsidRPr="008A0688">
        <w:rPr>
          <w:rFonts w:ascii="Angsana New" w:hAnsi="Angsana New"/>
          <w:sz w:val="30"/>
          <w:szCs w:val="30"/>
          <w:cs/>
        </w:rPr>
        <w:lastRenderedPageBreak/>
        <w:t xml:space="preserve">ให้บริษัทฯ เพิ่มทุนจดทะเบียนเพื่อรองรับการเสนอขายหุ้นสามัญที่ออกใหม่ต่อประชาชนเป็นครั้งแรก จากเดิม จำนวน </w:t>
      </w:r>
      <w:r w:rsidR="00106B19">
        <w:rPr>
          <w:rFonts w:ascii="Angsana New" w:hAnsi="Angsana New"/>
          <w:sz w:val="30"/>
          <w:szCs w:val="30"/>
        </w:rPr>
        <w:t>320</w:t>
      </w:r>
      <w:r w:rsidRPr="008A0688">
        <w:rPr>
          <w:rFonts w:ascii="Angsana New" w:hAnsi="Angsana New"/>
          <w:sz w:val="30"/>
          <w:szCs w:val="30"/>
          <w:cs/>
        </w:rPr>
        <w:t xml:space="preserve"> ล้านหุ้น</w:t>
      </w:r>
      <w:r>
        <w:rPr>
          <w:rFonts w:ascii="Angsana New" w:hAnsi="Angsana New"/>
          <w:sz w:val="30"/>
          <w:szCs w:val="30"/>
        </w:rPr>
        <w:t xml:space="preserve"> </w:t>
      </w:r>
      <w:r w:rsidRPr="008A0688">
        <w:rPr>
          <w:rFonts w:ascii="Angsana New" w:hAnsi="Angsana New"/>
          <w:sz w:val="30"/>
          <w:szCs w:val="30"/>
          <w:cs/>
        </w:rPr>
        <w:t xml:space="preserve">โดยให้เพิ่มอีก จำนวน </w:t>
      </w:r>
      <w:r>
        <w:rPr>
          <w:rFonts w:ascii="Angsana New" w:hAnsi="Angsana New"/>
          <w:sz w:val="30"/>
          <w:szCs w:val="30"/>
        </w:rPr>
        <w:t>130</w:t>
      </w:r>
      <w:r w:rsidRPr="008A0688">
        <w:rPr>
          <w:rFonts w:ascii="Angsana New" w:hAnsi="Angsana New"/>
          <w:sz w:val="30"/>
          <w:szCs w:val="30"/>
          <w:cs/>
        </w:rPr>
        <w:t xml:space="preserve"> ล้านหุ้น รวมเป็นทุนจดทะเบียน จำนวน </w:t>
      </w:r>
      <w:r>
        <w:rPr>
          <w:rFonts w:ascii="Angsana New" w:hAnsi="Angsana New"/>
          <w:sz w:val="30"/>
          <w:szCs w:val="30"/>
        </w:rPr>
        <w:t>450</w:t>
      </w:r>
      <w:r w:rsidRPr="008A0688">
        <w:rPr>
          <w:rFonts w:ascii="Angsana New" w:hAnsi="Angsana New"/>
          <w:sz w:val="30"/>
          <w:szCs w:val="30"/>
          <w:cs/>
        </w:rPr>
        <w:t xml:space="preserve"> ล้านหุ้น มูลค่าหุ้นละ </w:t>
      </w:r>
      <w:r>
        <w:rPr>
          <w:rFonts w:ascii="Angsana New" w:hAnsi="Angsana New"/>
          <w:sz w:val="30"/>
          <w:szCs w:val="30"/>
        </w:rPr>
        <w:t>1.00</w:t>
      </w:r>
      <w:r w:rsidRPr="008A0688">
        <w:rPr>
          <w:rFonts w:ascii="Angsana New" w:hAnsi="Angsana New"/>
          <w:sz w:val="30"/>
          <w:szCs w:val="30"/>
          <w:cs/>
        </w:rPr>
        <w:t xml:space="preserve"> บาท รวมเป็นเงิน </w:t>
      </w:r>
      <w:r>
        <w:rPr>
          <w:rFonts w:ascii="Angsana New" w:hAnsi="Angsana New"/>
          <w:sz w:val="30"/>
          <w:szCs w:val="30"/>
        </w:rPr>
        <w:t xml:space="preserve">450 </w:t>
      </w:r>
      <w:r w:rsidRPr="008A0688">
        <w:rPr>
          <w:rFonts w:ascii="Angsana New" w:hAnsi="Angsana New"/>
          <w:sz w:val="30"/>
          <w:szCs w:val="30"/>
          <w:cs/>
        </w:rPr>
        <w:t>ล้านบาท</w:t>
      </w:r>
    </w:p>
    <w:p w14:paraId="55822050" w14:textId="77777777" w:rsidR="001B01C0" w:rsidRDefault="001B01C0" w:rsidP="001B01C0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8A0688">
        <w:rPr>
          <w:rFonts w:ascii="Angsana New" w:hAnsi="Angsana New"/>
          <w:sz w:val="30"/>
          <w:szCs w:val="30"/>
          <w:cs/>
        </w:rPr>
        <w:t xml:space="preserve">บริษัทฯ ได้เสนอขายหุ้นสามัญเพิ่มทุน จำนวน </w:t>
      </w:r>
      <w:r w:rsidRPr="008A0688">
        <w:rPr>
          <w:rFonts w:ascii="Angsana New" w:hAnsi="Angsana New"/>
          <w:sz w:val="30"/>
          <w:szCs w:val="30"/>
        </w:rPr>
        <w:t xml:space="preserve">130 </w:t>
      </w:r>
      <w:r w:rsidRPr="008A0688">
        <w:rPr>
          <w:rFonts w:ascii="Angsana New" w:hAnsi="Angsana New"/>
          <w:sz w:val="30"/>
          <w:szCs w:val="30"/>
          <w:cs/>
        </w:rPr>
        <w:t>ล้านหุ้น</w:t>
      </w:r>
      <w:r>
        <w:rPr>
          <w:rFonts w:ascii="Angsana New" w:hAnsi="Angsana New"/>
          <w:sz w:val="30"/>
          <w:szCs w:val="30"/>
        </w:rPr>
        <w:t xml:space="preserve"> </w:t>
      </w:r>
      <w:r w:rsidRPr="008A0688">
        <w:rPr>
          <w:rFonts w:ascii="Angsana New" w:hAnsi="Angsana New"/>
          <w:sz w:val="30"/>
          <w:szCs w:val="30"/>
          <w:cs/>
        </w:rPr>
        <w:t xml:space="preserve">มูลค่าที่ตราไว้หุ้นละ </w:t>
      </w:r>
      <w:r>
        <w:rPr>
          <w:rFonts w:ascii="Angsana New" w:hAnsi="Angsana New"/>
          <w:sz w:val="30"/>
          <w:szCs w:val="30"/>
        </w:rPr>
        <w:t>1.00</w:t>
      </w:r>
      <w:r w:rsidRPr="008A0688">
        <w:rPr>
          <w:rFonts w:ascii="Angsana New" w:hAnsi="Angsana New"/>
          <w:sz w:val="30"/>
          <w:szCs w:val="30"/>
          <w:cs/>
        </w:rPr>
        <w:t xml:space="preserve"> บาท ในราคาหุ้นละ </w:t>
      </w:r>
      <w:r>
        <w:rPr>
          <w:rFonts w:ascii="Angsana New" w:hAnsi="Angsana New"/>
          <w:sz w:val="30"/>
          <w:szCs w:val="30"/>
        </w:rPr>
        <w:t>2.50</w:t>
      </w:r>
      <w:r w:rsidRPr="008A0688">
        <w:rPr>
          <w:rFonts w:ascii="Angsana New" w:hAnsi="Angsana New"/>
          <w:sz w:val="30"/>
          <w:szCs w:val="30"/>
          <w:cs/>
        </w:rPr>
        <w:t xml:space="preserve"> บาท แก่ประชาชนทั่วไป กรรมการ ผู้บริหารและพนักงานของบริษัทฯ</w:t>
      </w:r>
      <w:r>
        <w:rPr>
          <w:rFonts w:ascii="Angsana New" w:hAnsi="Angsana New"/>
          <w:sz w:val="30"/>
          <w:szCs w:val="30"/>
        </w:rPr>
        <w:t xml:space="preserve"> </w:t>
      </w:r>
      <w:r w:rsidRPr="008A0688">
        <w:rPr>
          <w:rFonts w:ascii="Angsana New" w:hAnsi="Angsana New"/>
          <w:sz w:val="30"/>
          <w:szCs w:val="30"/>
          <w:cs/>
        </w:rPr>
        <w:t xml:space="preserve">คิดเป็นจำนวนเงินรวม </w:t>
      </w:r>
      <w:r w:rsidRPr="008A0688">
        <w:rPr>
          <w:rFonts w:ascii="Angsana New" w:hAnsi="Angsana New"/>
          <w:sz w:val="30"/>
          <w:szCs w:val="30"/>
        </w:rPr>
        <w:t xml:space="preserve">325 </w:t>
      </w:r>
      <w:r w:rsidRPr="008A0688">
        <w:rPr>
          <w:rFonts w:ascii="Angsana New" w:hAnsi="Angsana New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8A0688">
        <w:rPr>
          <w:rFonts w:ascii="Angsana New" w:hAnsi="Angsana New"/>
          <w:sz w:val="30"/>
          <w:szCs w:val="30"/>
          <w:cs/>
        </w:rPr>
        <w:t xml:space="preserve">ได้รับเงินชำระค่าหุ้นเพิ่มทุนดังกล่าวแล้วในวันที่ </w:t>
      </w:r>
      <w:r w:rsidRPr="008A0688">
        <w:rPr>
          <w:rFonts w:ascii="Angsana New" w:hAnsi="Angsana New"/>
          <w:sz w:val="30"/>
          <w:szCs w:val="30"/>
        </w:rPr>
        <w:t xml:space="preserve">17 </w:t>
      </w:r>
      <w:r w:rsidRPr="008A0688">
        <w:rPr>
          <w:rFonts w:ascii="Angsana New" w:hAnsi="Angsana New"/>
          <w:sz w:val="30"/>
          <w:szCs w:val="30"/>
          <w:cs/>
        </w:rPr>
        <w:t>พฤษภาคม</w:t>
      </w:r>
      <w:r>
        <w:rPr>
          <w:rFonts w:ascii="Angsana New" w:hAnsi="Angsana New"/>
          <w:sz w:val="30"/>
          <w:szCs w:val="30"/>
        </w:rPr>
        <w:t xml:space="preserve"> </w:t>
      </w:r>
      <w:r w:rsidRPr="008A0688">
        <w:rPr>
          <w:rFonts w:ascii="Angsana New" w:hAnsi="Angsana New"/>
          <w:sz w:val="30"/>
          <w:szCs w:val="30"/>
        </w:rPr>
        <w:t xml:space="preserve">2565 </w:t>
      </w:r>
      <w:r w:rsidRPr="008A0688">
        <w:rPr>
          <w:rFonts w:ascii="Angsana New" w:hAnsi="Angsana New"/>
          <w:sz w:val="30"/>
          <w:szCs w:val="30"/>
          <w:cs/>
        </w:rPr>
        <w:t xml:space="preserve">บริษัทฯ ได้จดทะเบียนเพิ่มทุนดังกล่าวกับกระทรวงพาณิชย์ เมื่อวันที่ </w:t>
      </w:r>
      <w:r w:rsidRPr="008A0688">
        <w:rPr>
          <w:rFonts w:ascii="Angsana New" w:hAnsi="Angsana New"/>
          <w:sz w:val="30"/>
          <w:szCs w:val="30"/>
        </w:rPr>
        <w:t xml:space="preserve">17 </w:t>
      </w:r>
      <w:r w:rsidRPr="008A0688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8A0688">
        <w:rPr>
          <w:rFonts w:ascii="Angsana New" w:hAnsi="Angsana New"/>
          <w:sz w:val="30"/>
          <w:szCs w:val="30"/>
        </w:rPr>
        <w:t xml:space="preserve">2565 </w:t>
      </w:r>
      <w:r w:rsidRPr="008A0688">
        <w:rPr>
          <w:rFonts w:ascii="Angsana New" w:hAnsi="Angsana New"/>
          <w:sz w:val="30"/>
          <w:szCs w:val="30"/>
          <w:cs/>
        </w:rPr>
        <w:t xml:space="preserve">ในการออกจำหน่ายหุ้นสามัญเพิ่มทุนดังกล่าว มีค่าใช้จ่ายทางตรงที่เกี่ยวข้องกับการเสนอขายหุ้นดังกล่าวเป็นจำนวนเงิน </w:t>
      </w:r>
      <w:r w:rsidRPr="008A0688">
        <w:rPr>
          <w:rFonts w:ascii="Angsana New" w:hAnsi="Angsana New"/>
          <w:sz w:val="30"/>
          <w:szCs w:val="30"/>
        </w:rPr>
        <w:t>12.63</w:t>
      </w:r>
      <w:r>
        <w:rPr>
          <w:rFonts w:ascii="Angsana New" w:hAnsi="Angsana New"/>
          <w:sz w:val="30"/>
          <w:szCs w:val="30"/>
        </w:rPr>
        <w:t xml:space="preserve"> </w:t>
      </w:r>
      <w:r w:rsidRPr="008A0688">
        <w:rPr>
          <w:rFonts w:ascii="Angsana New" w:hAnsi="Angsana New"/>
          <w:sz w:val="30"/>
          <w:szCs w:val="30"/>
          <w:cs/>
        </w:rPr>
        <w:t>ล้านบาท ซึ่งแสดงเป็นรายการหักจากส่วนเกินมูลค่าหุ้นสามัญ</w:t>
      </w:r>
    </w:p>
    <w:p w14:paraId="2F9F14DA" w14:textId="7C1E8E93" w:rsidR="001B01C0" w:rsidRDefault="001B01C0" w:rsidP="001B01C0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8A0688">
        <w:rPr>
          <w:rFonts w:ascii="Angsana New" w:hAnsi="Angsana New"/>
          <w:sz w:val="30"/>
          <w:szCs w:val="30"/>
          <w:cs/>
        </w:rPr>
        <w:t xml:space="preserve">ตลาดหลักทรัพย์แห่งประเทศไทยได้รับหุ้นสามัญของบริษัทฯ เป็นหลักทรัพย์จดทะเบียนในตลาดหลักทรัพย์แห่งประเทศไทย และให้เริ่มซื้อขายในวันที่ </w:t>
      </w:r>
      <w:r>
        <w:rPr>
          <w:rFonts w:ascii="Angsana New" w:hAnsi="Angsana New"/>
          <w:sz w:val="30"/>
          <w:szCs w:val="30"/>
        </w:rPr>
        <w:t>19</w:t>
      </w:r>
      <w:r w:rsidRPr="008A0688">
        <w:rPr>
          <w:rFonts w:ascii="Angsana New" w:hAnsi="Angsana New"/>
          <w:sz w:val="30"/>
          <w:szCs w:val="30"/>
          <w:cs/>
        </w:rPr>
        <w:t xml:space="preserve"> พฤษภาคม </w:t>
      </w:r>
      <w:r>
        <w:rPr>
          <w:rFonts w:ascii="Angsana New" w:hAnsi="Angsana New"/>
          <w:sz w:val="30"/>
          <w:szCs w:val="30"/>
        </w:rPr>
        <w:t>2565</w:t>
      </w:r>
    </w:p>
    <w:p w14:paraId="17E6514D" w14:textId="22D94E9C" w:rsidR="008A0688" w:rsidRPr="008A0688" w:rsidRDefault="008A0688">
      <w:pPr>
        <w:numPr>
          <w:ilvl w:val="0"/>
          <w:numId w:val="7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8A0688">
        <w:rPr>
          <w:rFonts w:ascii="Angsana New" w:hAnsi="Angsana New"/>
          <w:b/>
          <w:bCs/>
          <w:sz w:val="30"/>
          <w:szCs w:val="30"/>
          <w:cs/>
        </w:rPr>
        <w:t>ทุนสำรองตามกฎหมาย</w:t>
      </w:r>
    </w:p>
    <w:p w14:paraId="05A96CA0" w14:textId="19AD93FF" w:rsidR="008A0688" w:rsidRDefault="008A0688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8A0688">
        <w:rPr>
          <w:rFonts w:ascii="Angsana New" w:hAnsi="Angsana New"/>
          <w:sz w:val="30"/>
          <w:szCs w:val="30"/>
          <w:cs/>
        </w:rPr>
        <w:t xml:space="preserve">เพื่อให้เป็นไปตามมาตรา </w:t>
      </w:r>
      <w:r w:rsidRPr="008A0688">
        <w:rPr>
          <w:rFonts w:ascii="Angsana New" w:hAnsi="Angsana New"/>
          <w:sz w:val="30"/>
          <w:szCs w:val="30"/>
        </w:rPr>
        <w:t xml:space="preserve">116 </w:t>
      </w:r>
      <w:r w:rsidRPr="008A0688">
        <w:rPr>
          <w:rFonts w:ascii="Angsana New" w:hAnsi="Angsana New"/>
          <w:sz w:val="30"/>
          <w:szCs w:val="30"/>
          <w:cs/>
        </w:rPr>
        <w:t xml:space="preserve">แห่งพระราชบัญญัติบริษัทมหาชนจำกัด พ.ศ. </w:t>
      </w:r>
      <w:r w:rsidRPr="008A0688">
        <w:rPr>
          <w:rFonts w:ascii="Angsana New" w:hAnsi="Angsana New"/>
          <w:sz w:val="30"/>
          <w:szCs w:val="30"/>
        </w:rPr>
        <w:t xml:space="preserve">2535 </w:t>
      </w:r>
      <w:r w:rsidRPr="008A0688">
        <w:rPr>
          <w:rFonts w:ascii="Angsana New" w:hAnsi="Angsana New"/>
          <w:sz w:val="30"/>
          <w:szCs w:val="30"/>
          <w:cs/>
        </w:rPr>
        <w:t xml:space="preserve">บริษัทฯ ต้องจัดสรรกำไรสุทธิประจำปีส่วนหนึ่งไว้เป็นทุนสำรองไม่น้อยกว่าร้อยละ </w:t>
      </w:r>
      <w:r w:rsidR="00626EEE">
        <w:rPr>
          <w:rFonts w:ascii="Angsana New" w:hAnsi="Angsana New"/>
          <w:sz w:val="30"/>
          <w:szCs w:val="30"/>
          <w:lang w:val="en-US"/>
        </w:rPr>
        <w:t>5</w:t>
      </w:r>
      <w:r w:rsidRPr="008A0688">
        <w:rPr>
          <w:rFonts w:ascii="Angsana New" w:hAnsi="Angsana New"/>
          <w:sz w:val="30"/>
          <w:szCs w:val="30"/>
          <w:cs/>
        </w:rPr>
        <w:t xml:space="preserve"> ของกำไรสุทธิประจำปีหักด้วยขาดทุนสะสมยกมา (ถ้ามี) จนกว่าทุนสำรองนี้จะมีจำนวนไม่น้อยกว่าร้อยละ </w:t>
      </w:r>
      <w:r w:rsidR="00626EEE">
        <w:rPr>
          <w:rFonts w:ascii="Angsana New" w:hAnsi="Angsana New"/>
          <w:sz w:val="30"/>
          <w:szCs w:val="30"/>
        </w:rPr>
        <w:t>10</w:t>
      </w:r>
      <w:r w:rsidRPr="008A0688">
        <w:rPr>
          <w:rFonts w:ascii="Angsana New" w:hAnsi="Angsana New"/>
          <w:sz w:val="30"/>
          <w:szCs w:val="30"/>
          <w:cs/>
        </w:rPr>
        <w:t xml:space="preserve"> ของทุนจดทะเบียน ทุนสำรองตามกฎหมายดังกล่าวไม่สามารถนำไปจ่ายเงินปันผลได้</w:t>
      </w:r>
    </w:p>
    <w:p w14:paraId="3465B3F8" w14:textId="463D3968" w:rsidR="008A0688" w:rsidRPr="00085CFB" w:rsidRDefault="008A0688">
      <w:pPr>
        <w:numPr>
          <w:ilvl w:val="0"/>
          <w:numId w:val="7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085CFB">
        <w:rPr>
          <w:rFonts w:ascii="Angsana New" w:hAnsi="Angsana New"/>
          <w:b/>
          <w:bCs/>
          <w:sz w:val="30"/>
          <w:szCs w:val="30"/>
          <w:cs/>
        </w:rPr>
        <w:t>เงินปันผลจ่าย</w:t>
      </w:r>
    </w:p>
    <w:p w14:paraId="35D0157C" w14:textId="281020EA" w:rsidR="008A0688" w:rsidRDefault="008A0688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C1172">
        <w:rPr>
          <w:rFonts w:ascii="Angsana New" w:hAnsi="Angsana New"/>
          <w:sz w:val="30"/>
          <w:szCs w:val="30"/>
          <w:cs/>
        </w:rPr>
        <w:t xml:space="preserve">ตามรายงานการประชุมคณะกรรมการบริษัท ครั้งที่  </w:t>
      </w:r>
      <w:r w:rsidRPr="007C1172">
        <w:rPr>
          <w:rFonts w:ascii="Angsana New" w:hAnsi="Angsana New"/>
          <w:sz w:val="30"/>
          <w:szCs w:val="30"/>
        </w:rPr>
        <w:t xml:space="preserve">4/2564  </w:t>
      </w:r>
      <w:r w:rsidRPr="007C117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7C1172">
        <w:rPr>
          <w:rFonts w:ascii="Angsana New" w:hAnsi="Angsana New"/>
          <w:sz w:val="30"/>
          <w:szCs w:val="30"/>
        </w:rPr>
        <w:t xml:space="preserve">11 </w:t>
      </w:r>
      <w:r w:rsidRPr="007C1172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7C1172">
        <w:rPr>
          <w:rFonts w:ascii="Angsana New" w:hAnsi="Angsana New"/>
          <w:sz w:val="30"/>
          <w:szCs w:val="30"/>
        </w:rPr>
        <w:t xml:space="preserve">2564 </w:t>
      </w:r>
      <w:r w:rsidRPr="007C1172">
        <w:rPr>
          <w:rFonts w:ascii="Angsana New" w:hAnsi="Angsana New"/>
          <w:sz w:val="30"/>
          <w:szCs w:val="30"/>
          <w:cs/>
        </w:rPr>
        <w:t xml:space="preserve">มีมติอนุมัติจ่ายเงินปันผลระหว่างกาลจากกำไรสะสมและกำไรสุทธิจากผลการดำเนินงานสิ้นสุดวันที่ </w:t>
      </w:r>
      <w:r w:rsidR="00626EEE" w:rsidRPr="007C1172">
        <w:rPr>
          <w:rFonts w:ascii="Angsana New" w:hAnsi="Angsana New"/>
          <w:sz w:val="30"/>
          <w:szCs w:val="30"/>
        </w:rPr>
        <w:t>30</w:t>
      </w:r>
      <w:r w:rsidRPr="007C1172">
        <w:rPr>
          <w:rFonts w:ascii="Angsana New" w:hAnsi="Angsana New"/>
          <w:sz w:val="30"/>
          <w:szCs w:val="30"/>
          <w:cs/>
        </w:rPr>
        <w:t xml:space="preserve"> กันยายน</w:t>
      </w:r>
      <w:r w:rsidR="00626EEE" w:rsidRPr="007C1172">
        <w:rPr>
          <w:rFonts w:ascii="Angsana New" w:hAnsi="Angsana New"/>
          <w:sz w:val="30"/>
          <w:szCs w:val="30"/>
        </w:rPr>
        <w:t xml:space="preserve"> 2564</w:t>
      </w:r>
      <w:r w:rsidRPr="007C1172">
        <w:rPr>
          <w:rFonts w:ascii="Angsana New" w:hAnsi="Angsana New"/>
          <w:sz w:val="30"/>
          <w:szCs w:val="30"/>
          <w:cs/>
        </w:rPr>
        <w:t xml:space="preserve"> ให้แก่ผู้ถือหุ้น</w:t>
      </w:r>
      <w:r w:rsidR="00626EEE" w:rsidRPr="007C1172">
        <w:rPr>
          <w:rFonts w:ascii="Angsana New" w:hAnsi="Angsana New"/>
          <w:sz w:val="30"/>
          <w:szCs w:val="30"/>
        </w:rPr>
        <w:br/>
      </w:r>
      <w:r w:rsidRPr="007C1172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="00626EEE" w:rsidRPr="007C1172">
        <w:rPr>
          <w:rFonts w:ascii="Angsana New" w:hAnsi="Angsana New"/>
          <w:sz w:val="30"/>
          <w:szCs w:val="30"/>
        </w:rPr>
        <w:t>46.96</w:t>
      </w:r>
      <w:r w:rsidRPr="007C1172">
        <w:rPr>
          <w:rFonts w:ascii="Angsana New" w:hAnsi="Angsana New"/>
          <w:sz w:val="30"/>
          <w:szCs w:val="30"/>
          <w:cs/>
        </w:rPr>
        <w:t xml:space="preserve"> บาท เป็นเงิน </w:t>
      </w:r>
      <w:r w:rsidR="00626EEE" w:rsidRPr="007C1172">
        <w:rPr>
          <w:rFonts w:ascii="Angsana New" w:hAnsi="Angsana New"/>
          <w:sz w:val="30"/>
          <w:szCs w:val="30"/>
        </w:rPr>
        <w:t>105.66</w:t>
      </w:r>
      <w:r w:rsidRPr="007C1172">
        <w:rPr>
          <w:rFonts w:ascii="Angsana New" w:hAnsi="Angsana New"/>
          <w:sz w:val="30"/>
          <w:szCs w:val="30"/>
          <w:cs/>
        </w:rPr>
        <w:t xml:space="preserve"> ล้านบาท โดยได้จ่ายเงินปันผลไปแล้วเมื่อวันที่ </w:t>
      </w:r>
      <w:r w:rsidR="00626EEE" w:rsidRPr="007C1172">
        <w:rPr>
          <w:rFonts w:ascii="Angsana New" w:hAnsi="Angsana New"/>
          <w:sz w:val="30"/>
          <w:szCs w:val="30"/>
        </w:rPr>
        <w:t xml:space="preserve">29 </w:t>
      </w:r>
      <w:r w:rsidRPr="007C1172">
        <w:rPr>
          <w:rFonts w:ascii="Angsana New" w:hAnsi="Angsana New"/>
          <w:sz w:val="30"/>
          <w:szCs w:val="30"/>
          <w:cs/>
        </w:rPr>
        <w:t>พฤศจิกายน</w:t>
      </w:r>
      <w:r w:rsidR="00626EEE" w:rsidRPr="007C1172">
        <w:rPr>
          <w:rFonts w:ascii="Angsana New" w:hAnsi="Angsana New"/>
          <w:sz w:val="30"/>
          <w:szCs w:val="30"/>
        </w:rPr>
        <w:t xml:space="preserve"> 2564</w:t>
      </w:r>
      <w:r w:rsidRPr="007C1172">
        <w:rPr>
          <w:rFonts w:ascii="Angsana New" w:hAnsi="Angsana New"/>
          <w:sz w:val="30"/>
          <w:szCs w:val="30"/>
          <w:cs/>
        </w:rPr>
        <w:t xml:space="preserve">  จำนวน </w:t>
      </w:r>
      <w:r w:rsidR="003B00EC" w:rsidRPr="007C1172">
        <w:rPr>
          <w:rFonts w:ascii="Angsana New" w:hAnsi="Angsana New"/>
          <w:sz w:val="30"/>
          <w:szCs w:val="30"/>
        </w:rPr>
        <w:t>52.83</w:t>
      </w:r>
      <w:r w:rsidR="00085CFB" w:rsidRPr="007C1172">
        <w:rPr>
          <w:rFonts w:ascii="Angsana New" w:hAnsi="Angsana New"/>
          <w:sz w:val="30"/>
          <w:szCs w:val="30"/>
        </w:rPr>
        <w:t xml:space="preserve"> </w:t>
      </w:r>
      <w:r w:rsidR="00085CFB" w:rsidRPr="007C1172">
        <w:rPr>
          <w:rFonts w:ascii="Angsana New" w:hAnsi="Angsana New"/>
          <w:sz w:val="30"/>
          <w:szCs w:val="30"/>
          <w:cs/>
        </w:rPr>
        <w:t xml:space="preserve">ล้านบาท และวันที่ </w:t>
      </w:r>
      <w:r w:rsidR="00085CFB" w:rsidRPr="007C1172">
        <w:rPr>
          <w:rFonts w:ascii="Angsana New" w:hAnsi="Angsana New"/>
          <w:sz w:val="30"/>
          <w:szCs w:val="30"/>
        </w:rPr>
        <w:t xml:space="preserve">30 </w:t>
      </w:r>
      <w:r w:rsidR="00085CFB" w:rsidRPr="007C1172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085CFB" w:rsidRPr="007C1172">
        <w:rPr>
          <w:rFonts w:ascii="Angsana New" w:hAnsi="Angsana New"/>
          <w:sz w:val="30"/>
          <w:szCs w:val="30"/>
        </w:rPr>
        <w:t xml:space="preserve">2564 </w:t>
      </w:r>
      <w:r w:rsidR="00085CFB" w:rsidRPr="007C1172">
        <w:rPr>
          <w:rFonts w:ascii="Angsana New" w:hAnsi="Angsana New"/>
          <w:sz w:val="30"/>
          <w:szCs w:val="30"/>
          <w:cs/>
        </w:rPr>
        <w:t xml:space="preserve">จำนวน </w:t>
      </w:r>
      <w:r w:rsidR="00085CFB" w:rsidRPr="007C1172">
        <w:rPr>
          <w:rFonts w:ascii="Angsana New" w:hAnsi="Angsana New"/>
          <w:sz w:val="30"/>
          <w:szCs w:val="30"/>
        </w:rPr>
        <w:t xml:space="preserve">52.83 </w:t>
      </w:r>
      <w:r w:rsidR="00085CFB" w:rsidRPr="007C1172">
        <w:rPr>
          <w:rFonts w:ascii="Angsana New" w:hAnsi="Angsana New"/>
          <w:sz w:val="30"/>
          <w:szCs w:val="30"/>
          <w:cs/>
        </w:rPr>
        <w:t>ล้านบาท ซึ่งได้รับการอนุมัติการจ่าย</w:t>
      </w:r>
      <w:r w:rsidR="003B00EC" w:rsidRPr="007C1172">
        <w:rPr>
          <w:rFonts w:ascii="Angsana New" w:hAnsi="Angsana New"/>
          <w:sz w:val="30"/>
          <w:szCs w:val="30"/>
        </w:rPr>
        <w:br/>
      </w:r>
      <w:r w:rsidR="00085CFB" w:rsidRPr="007C1172">
        <w:rPr>
          <w:rFonts w:ascii="Angsana New" w:hAnsi="Angsana New"/>
          <w:sz w:val="30"/>
          <w:szCs w:val="30"/>
          <w:cs/>
        </w:rPr>
        <w:t xml:space="preserve">เงินปันผลตามรายงานการประชุมวิสามัญผู้ถือหุ้นครั้งที่ </w:t>
      </w:r>
      <w:r w:rsidR="003B00EC" w:rsidRPr="007C1172">
        <w:rPr>
          <w:rFonts w:ascii="Angsana New" w:hAnsi="Angsana New"/>
          <w:sz w:val="30"/>
          <w:szCs w:val="30"/>
        </w:rPr>
        <w:t>1</w:t>
      </w:r>
      <w:r w:rsidR="00085CFB" w:rsidRPr="007C1172">
        <w:rPr>
          <w:rFonts w:ascii="Angsana New" w:hAnsi="Angsana New"/>
          <w:sz w:val="30"/>
          <w:szCs w:val="30"/>
          <w:cs/>
        </w:rPr>
        <w:t>/</w:t>
      </w:r>
      <w:r w:rsidR="003B00EC" w:rsidRPr="007C1172">
        <w:rPr>
          <w:rFonts w:ascii="Angsana New" w:hAnsi="Angsana New"/>
          <w:sz w:val="30"/>
          <w:szCs w:val="30"/>
        </w:rPr>
        <w:t>2564</w:t>
      </w:r>
      <w:r w:rsidR="00085CFB" w:rsidRPr="007C1172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3B00EC" w:rsidRPr="007C1172">
        <w:rPr>
          <w:rFonts w:ascii="Angsana New" w:hAnsi="Angsana New"/>
          <w:sz w:val="30"/>
          <w:szCs w:val="30"/>
        </w:rPr>
        <w:t>29</w:t>
      </w:r>
      <w:r w:rsidR="00085CFB" w:rsidRPr="007C1172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3B00EC" w:rsidRPr="007C1172">
        <w:rPr>
          <w:rFonts w:ascii="Angsana New" w:hAnsi="Angsana New"/>
          <w:sz w:val="30"/>
          <w:szCs w:val="30"/>
        </w:rPr>
        <w:t>2564</w:t>
      </w:r>
    </w:p>
    <w:p w14:paraId="0DCB87B4" w14:textId="5421BDEF" w:rsidR="001B01C0" w:rsidRDefault="001B01C0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D8066D9" w14:textId="31F65153" w:rsidR="001B01C0" w:rsidRDefault="001B01C0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19AA35C" w14:textId="14E8C5A0" w:rsidR="001B01C0" w:rsidRDefault="001B01C0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0F25228" w14:textId="2B46A9DD" w:rsidR="000A5F69" w:rsidRDefault="000A5F69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0EF5B40" w14:textId="098C8989" w:rsidR="000A5F69" w:rsidRDefault="000A5F69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F84F3BB" w14:textId="5A873828" w:rsidR="000A5F69" w:rsidRDefault="000A5F69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10822DAD" w14:textId="6D1F02D6" w:rsidR="000A5F69" w:rsidRDefault="000A5F69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9BCC666" w14:textId="3A141E3B" w:rsidR="000A5F69" w:rsidRDefault="000A5F69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0D89BD8" w14:textId="77777777" w:rsidR="000A5F69" w:rsidRDefault="000A5F69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AA313C5" w14:textId="1FE8E016" w:rsidR="00085CFB" w:rsidRPr="00085CFB" w:rsidRDefault="00085CFB">
      <w:pPr>
        <w:numPr>
          <w:ilvl w:val="0"/>
          <w:numId w:val="7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085CFB">
        <w:rPr>
          <w:rFonts w:ascii="Angsana New" w:hAnsi="Angsana New"/>
          <w:b/>
          <w:bCs/>
          <w:sz w:val="30"/>
          <w:szCs w:val="30"/>
          <w:cs/>
        </w:rPr>
        <w:lastRenderedPageBreak/>
        <w:t>กำไรต่อหุ้นขั้นพื้นฐาน</w:t>
      </w:r>
    </w:p>
    <w:p w14:paraId="43E97546" w14:textId="3F3A1507" w:rsidR="00085CFB" w:rsidRDefault="00085CFB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085CFB">
        <w:rPr>
          <w:rFonts w:ascii="Angsana New" w:hAnsi="Angsana New"/>
          <w:sz w:val="30"/>
          <w:szCs w:val="30"/>
          <w:cs/>
        </w:rPr>
        <w:t>กำไรต่อหุ้นขั้นพื้นฐาน คำนวณโดยการหารยอดกำไรสำหรับ</w:t>
      </w:r>
      <w:r w:rsidR="000A5F69">
        <w:rPr>
          <w:rFonts w:ascii="Angsana New" w:hAnsi="Angsana New" w:hint="cs"/>
          <w:sz w:val="30"/>
          <w:szCs w:val="30"/>
          <w:cs/>
        </w:rPr>
        <w:t>ปี</w:t>
      </w:r>
      <w:r w:rsidRPr="00085CFB">
        <w:rPr>
          <w:rFonts w:ascii="Angsana New" w:hAnsi="Angsana New"/>
          <w:sz w:val="30"/>
          <w:szCs w:val="30"/>
          <w:cs/>
        </w:rPr>
        <w:t xml:space="preserve"> ด้วยจำนวนหุ้นสามัญถัวเฉลี่ยที่ออกและเรียกชำระแล้ว</w:t>
      </w:r>
      <w:r w:rsidR="00BC09E4">
        <w:rPr>
          <w:rFonts w:ascii="Angsana New" w:hAnsi="Angsana New" w:hint="cs"/>
          <w:sz w:val="30"/>
          <w:szCs w:val="30"/>
          <w:cs/>
        </w:rPr>
        <w:t xml:space="preserve"> </w:t>
      </w:r>
      <w:r w:rsidRPr="00085CFB">
        <w:rPr>
          <w:rFonts w:ascii="Angsana New" w:hAnsi="Angsana New"/>
          <w:sz w:val="30"/>
          <w:szCs w:val="30"/>
          <w:cs/>
        </w:rPr>
        <w:t>โดยใช้วิธีถัวเฉลี่ยถ่วง</w:t>
      </w:r>
      <w:r w:rsidRPr="002D3974">
        <w:rPr>
          <w:rFonts w:ascii="Angsana New" w:hAnsi="Angsana New"/>
          <w:sz w:val="30"/>
          <w:szCs w:val="30"/>
          <w:cs/>
        </w:rPr>
        <w:t>น้ำหนัก</w:t>
      </w:r>
      <w:r w:rsidR="000A5F69" w:rsidRPr="002D3974">
        <w:rPr>
          <w:rFonts w:ascii="Angsana New" w:hAnsi="Angsana New" w:hint="cs"/>
          <w:sz w:val="30"/>
          <w:szCs w:val="30"/>
          <w:cs/>
        </w:rPr>
        <w:t xml:space="preserve"> </w:t>
      </w:r>
      <w:r w:rsidR="000A5F69" w:rsidRPr="002D3974">
        <w:rPr>
          <w:rFonts w:ascii="Angsana New" w:hAnsi="Angsana New"/>
          <w:sz w:val="30"/>
          <w:szCs w:val="30"/>
          <w:cs/>
        </w:rPr>
        <w:t>หลังจากสะท้อนผลกระทบของการเปลี่ยนแปลงมูลค่าหุ้นตามที่กล่าวไว้ในหมายเหตุประกอบ</w:t>
      </w:r>
      <w:r w:rsidR="000A5F69" w:rsidRPr="002D3974">
        <w:rPr>
          <w:rFonts w:ascii="Angsana New" w:hAnsi="Angsana New" w:hint="cs"/>
          <w:sz w:val="30"/>
          <w:szCs w:val="30"/>
          <w:cs/>
        </w:rPr>
        <w:t xml:space="preserve">งบการเงิน </w:t>
      </w:r>
      <w:r w:rsidR="000A5F69" w:rsidRPr="002D3974">
        <w:rPr>
          <w:rFonts w:ascii="Angsana New" w:hAnsi="Angsana New"/>
          <w:sz w:val="30"/>
          <w:szCs w:val="30"/>
          <w:lang w:val="en-US"/>
        </w:rPr>
        <w:t>19</w:t>
      </w:r>
      <w:r w:rsidRPr="002D3974">
        <w:rPr>
          <w:rFonts w:ascii="Angsana New" w:hAnsi="Angsana New"/>
          <w:sz w:val="30"/>
          <w:szCs w:val="30"/>
          <w:cs/>
        </w:rPr>
        <w:t xml:space="preserve"> แสดงได้ดังนี้</w:t>
      </w:r>
    </w:p>
    <w:p w14:paraId="43D121D3" w14:textId="0AFBDA39" w:rsidR="00085CFB" w:rsidRDefault="000A5F69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0A5F69">
        <w:rPr>
          <w:rFonts w:ascii="Angsana New" w:hAnsi="Angsana New"/>
          <w:sz w:val="30"/>
          <w:szCs w:val="30"/>
          <w:cs/>
        </w:rPr>
        <w:t xml:space="preserve">กำไรต่อหุ้นขั้นพื้นฐาน สำหรับปี 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0A5F69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2565</w:t>
      </w:r>
      <w:r w:rsidRPr="000A5F69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2564</w:t>
      </w:r>
    </w:p>
    <w:tbl>
      <w:tblPr>
        <w:tblW w:w="92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0A5F69" w:rsidRPr="00494247" w14:paraId="58BEC664" w14:textId="77777777" w:rsidTr="004502D3">
        <w:tc>
          <w:tcPr>
            <w:tcW w:w="5040" w:type="dxa"/>
          </w:tcPr>
          <w:p w14:paraId="4583348E" w14:textId="77777777" w:rsidR="000A5F69" w:rsidRPr="00494247" w:rsidRDefault="000A5F69" w:rsidP="00BC5D6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4BD22ABF" w14:textId="77777777" w:rsidR="000A5F69" w:rsidRPr="00494247" w:rsidRDefault="000A5F69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0A5F69" w:rsidRPr="00494247" w14:paraId="4FBEF485" w14:textId="77777777" w:rsidTr="004502D3">
        <w:tc>
          <w:tcPr>
            <w:tcW w:w="5040" w:type="dxa"/>
          </w:tcPr>
          <w:p w14:paraId="6EC847EC" w14:textId="77777777" w:rsidR="000A5F69" w:rsidRPr="00494247" w:rsidRDefault="000A5F69" w:rsidP="00BC5D6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69D37536" w14:textId="1107EA11" w:rsidR="000A5F69" w:rsidRPr="00940637" w:rsidRDefault="000A5F69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0A5F69">
              <w:rPr>
                <w:sz w:val="29"/>
                <w:szCs w:val="29"/>
              </w:rPr>
              <w:t xml:space="preserve">31 </w:t>
            </w:r>
            <w:r w:rsidRPr="000A5F69">
              <w:rPr>
                <w:sz w:val="29"/>
                <w:szCs w:val="29"/>
                <w:cs/>
              </w:rPr>
              <w:t xml:space="preserve">ธันวาคม </w:t>
            </w:r>
            <w:r w:rsidRPr="000A5F69">
              <w:rPr>
                <w:sz w:val="29"/>
                <w:szCs w:val="29"/>
              </w:rPr>
              <w:t>256</w:t>
            </w:r>
            <w:r>
              <w:rPr>
                <w:sz w:val="29"/>
                <w:szCs w:val="29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04478D3" w14:textId="77777777" w:rsidR="000A5F69" w:rsidRPr="00940637" w:rsidRDefault="000A5F69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0DDC1930" w14:textId="22C7F32D" w:rsidR="000A5F69" w:rsidRPr="00940637" w:rsidRDefault="000A5F69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0A5F69">
              <w:rPr>
                <w:color w:val="000000"/>
                <w:sz w:val="29"/>
                <w:szCs w:val="29"/>
              </w:rPr>
              <w:t xml:space="preserve">31 </w:t>
            </w:r>
            <w:r w:rsidRPr="000A5F69">
              <w:rPr>
                <w:color w:val="000000"/>
                <w:sz w:val="29"/>
                <w:szCs w:val="29"/>
                <w:cs/>
              </w:rPr>
              <w:t xml:space="preserve">ธันวาคม </w:t>
            </w:r>
            <w:r w:rsidRPr="000A5F69">
              <w:rPr>
                <w:color w:val="000000"/>
                <w:sz w:val="29"/>
                <w:szCs w:val="29"/>
              </w:rPr>
              <w:t>2564</w:t>
            </w:r>
          </w:p>
        </w:tc>
      </w:tr>
      <w:tr w:rsidR="006E64B2" w:rsidRPr="00494247" w14:paraId="76F8CCC3" w14:textId="77777777" w:rsidTr="005724C3">
        <w:trPr>
          <w:trHeight w:val="203"/>
        </w:trPr>
        <w:tc>
          <w:tcPr>
            <w:tcW w:w="5040" w:type="dxa"/>
            <w:vAlign w:val="center"/>
          </w:tcPr>
          <w:p w14:paraId="6BB760FD" w14:textId="6F25B3AC" w:rsidR="006E64B2" w:rsidRPr="00494247" w:rsidRDefault="006E64B2" w:rsidP="006E64B2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กำไรสำหรับ</w:t>
            </w:r>
            <w:r w:rsidR="00BC09E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42D63F12" w14:textId="5304483E" w:rsidR="006E64B2" w:rsidRPr="00494247" w:rsidRDefault="00EF1FDC" w:rsidP="006E64B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F1FD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36</w:t>
            </w:r>
            <w:r w:rsidRPr="00EF1FD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F1FD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025</w:t>
            </w:r>
            <w:r w:rsidRPr="00EF1FD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F1FD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965.10</w:t>
            </w:r>
          </w:p>
        </w:tc>
        <w:tc>
          <w:tcPr>
            <w:tcW w:w="236" w:type="dxa"/>
            <w:vAlign w:val="bottom"/>
          </w:tcPr>
          <w:p w14:paraId="303E68B6" w14:textId="77777777" w:rsidR="006E64B2" w:rsidRPr="00494247" w:rsidRDefault="006E64B2" w:rsidP="006E64B2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6543D96B" w14:textId="67C5B038" w:rsidR="006E64B2" w:rsidRPr="00494247" w:rsidRDefault="006E64B2" w:rsidP="006E64B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A5F6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36,390,937.45 </w:t>
            </w:r>
          </w:p>
        </w:tc>
      </w:tr>
      <w:tr w:rsidR="006E64B2" w:rsidRPr="00494247" w14:paraId="52BFFD4C" w14:textId="77777777" w:rsidTr="005724C3">
        <w:trPr>
          <w:trHeight w:val="203"/>
        </w:trPr>
        <w:tc>
          <w:tcPr>
            <w:tcW w:w="5040" w:type="dxa"/>
            <w:vAlign w:val="center"/>
          </w:tcPr>
          <w:p w14:paraId="695ED2CA" w14:textId="29CD9B6C" w:rsidR="006E64B2" w:rsidRPr="00D5168C" w:rsidRDefault="006E64B2" w:rsidP="006E64B2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987" w:type="dxa"/>
            <w:shd w:val="clear" w:color="auto" w:fill="auto"/>
          </w:tcPr>
          <w:p w14:paraId="49FE9FD2" w14:textId="6C2B2BAC" w:rsidR="006E64B2" w:rsidRPr="00047BB0" w:rsidRDefault="006E64B2" w:rsidP="006E64B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401,561,463.84</w:t>
            </w:r>
          </w:p>
        </w:tc>
        <w:tc>
          <w:tcPr>
            <w:tcW w:w="236" w:type="dxa"/>
            <w:vAlign w:val="bottom"/>
          </w:tcPr>
          <w:p w14:paraId="48461368" w14:textId="77777777" w:rsidR="006E64B2" w:rsidRPr="00494247" w:rsidRDefault="006E64B2" w:rsidP="006E64B2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436347A2" w14:textId="5B6D95F6" w:rsidR="006E64B2" w:rsidRPr="00047BB0" w:rsidRDefault="006E64B2" w:rsidP="006E64B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A5F6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233,589,041.00 </w:t>
            </w:r>
          </w:p>
        </w:tc>
      </w:tr>
      <w:tr w:rsidR="006E64B2" w:rsidRPr="00494247" w14:paraId="53995CDB" w14:textId="77777777" w:rsidTr="005724C3">
        <w:trPr>
          <w:trHeight w:val="203"/>
        </w:trPr>
        <w:tc>
          <w:tcPr>
            <w:tcW w:w="5040" w:type="dxa"/>
            <w:vAlign w:val="center"/>
          </w:tcPr>
          <w:p w14:paraId="2A653895" w14:textId="06824559" w:rsidR="006E64B2" w:rsidRDefault="006E64B2" w:rsidP="006E64B2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80092" w14:textId="4F37538E" w:rsidR="006E64B2" w:rsidRPr="00047BB0" w:rsidRDefault="006E64B2" w:rsidP="006E64B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0.09</w:t>
            </w:r>
          </w:p>
        </w:tc>
        <w:tc>
          <w:tcPr>
            <w:tcW w:w="236" w:type="dxa"/>
            <w:vAlign w:val="bottom"/>
          </w:tcPr>
          <w:p w14:paraId="52DAB2A3" w14:textId="77777777" w:rsidR="006E64B2" w:rsidRPr="00494247" w:rsidRDefault="006E64B2" w:rsidP="006E64B2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0400A4" w14:textId="3B3919D2" w:rsidR="006E64B2" w:rsidRPr="00047BB0" w:rsidRDefault="006E64B2" w:rsidP="006E64B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0A5F6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0.16 </w:t>
            </w:r>
          </w:p>
        </w:tc>
      </w:tr>
    </w:tbl>
    <w:p w14:paraId="4C757EDF" w14:textId="49271ED8" w:rsidR="00085CFB" w:rsidRPr="00D62918" w:rsidRDefault="00781B31" w:rsidP="003F3980">
      <w:pPr>
        <w:numPr>
          <w:ilvl w:val="0"/>
          <w:numId w:val="7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D62918">
        <w:rPr>
          <w:rFonts w:ascii="Angsana New" w:hAnsi="Angsana New"/>
          <w:b/>
          <w:bCs/>
          <w:sz w:val="30"/>
          <w:szCs w:val="30"/>
          <w:cs/>
        </w:rPr>
        <w:t>ค่าตอบแทนผู้บริหาร</w:t>
      </w:r>
    </w:p>
    <w:p w14:paraId="2453DC99" w14:textId="38A28177" w:rsidR="00085CFB" w:rsidRDefault="00781B31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81B31">
        <w:rPr>
          <w:rFonts w:ascii="Angsana New" w:hAnsi="Angsana New"/>
          <w:sz w:val="30"/>
          <w:szCs w:val="30"/>
          <w:cs/>
        </w:rPr>
        <w:t>ค่าตอบแทนผู้บริหารเป็นค่าใช้จ่ายเกี่ยวกับเงินเดือน  ค่าตอบแทนและผลประโยชน์อื่นให้แก่กรรมการและผู้บริหารตามนิยามในประกาศของสำนักงานคณะกรรมการกำกับหลักทรัพย์และตลาดหลักทรัพย์  อันได้แก่  ผู้จัดการหรือ</w:t>
      </w:r>
      <w:r w:rsidR="00BC09E4">
        <w:rPr>
          <w:rFonts w:ascii="Angsana New" w:hAnsi="Angsana New" w:hint="cs"/>
          <w:sz w:val="30"/>
          <w:szCs w:val="30"/>
          <w:cs/>
        </w:rPr>
        <w:t xml:space="preserve">    </w:t>
      </w:r>
      <w:r w:rsidRPr="00781B31">
        <w:rPr>
          <w:rFonts w:ascii="Angsana New" w:hAnsi="Angsana New"/>
          <w:sz w:val="30"/>
          <w:szCs w:val="30"/>
          <w:cs/>
        </w:rPr>
        <w:t>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และผู้ซึ่งดำรงตำแหน่งเทียบเท่าผู้ดำรงตำแหน่งระดับผู้บริหารรายที่สี่ทุกราย</w:t>
      </w:r>
    </w:p>
    <w:p w14:paraId="14E80907" w14:textId="66D26FE9" w:rsidR="00781B31" w:rsidRDefault="004D5301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4D5301">
        <w:rPr>
          <w:rFonts w:ascii="Angsana New" w:hAnsi="Angsana New"/>
          <w:sz w:val="30"/>
          <w:szCs w:val="30"/>
          <w:cs/>
        </w:rPr>
        <w:t xml:space="preserve">ค่าตอบแทนที่จ่ายให้แก่ผู้บริหารสำคัญ สำหรับปี 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4D5301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2565</w:t>
      </w:r>
      <w:r w:rsidRPr="004D5301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2564</w:t>
      </w:r>
      <w:r w:rsidRPr="004D5301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2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4D5301" w:rsidRPr="00494247" w14:paraId="2127CB33" w14:textId="77777777" w:rsidTr="004502D3">
        <w:tc>
          <w:tcPr>
            <w:tcW w:w="5040" w:type="dxa"/>
          </w:tcPr>
          <w:p w14:paraId="130A81B8" w14:textId="77777777" w:rsidR="004D5301" w:rsidRPr="00494247" w:rsidRDefault="004D5301" w:rsidP="00BC5D6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1B36D220" w14:textId="77777777" w:rsidR="004D5301" w:rsidRPr="00494247" w:rsidRDefault="004D5301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4D5301" w:rsidRPr="00494247" w14:paraId="5D6CF444" w14:textId="77777777" w:rsidTr="004502D3">
        <w:tc>
          <w:tcPr>
            <w:tcW w:w="5040" w:type="dxa"/>
          </w:tcPr>
          <w:p w14:paraId="64E1D01C" w14:textId="77777777" w:rsidR="004D5301" w:rsidRPr="00494247" w:rsidRDefault="004D5301" w:rsidP="004D5301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086EE5D" w14:textId="58DE2C12" w:rsidR="004D5301" w:rsidRPr="00D833F3" w:rsidRDefault="004D5301" w:rsidP="004D530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>
              <w:rPr>
                <w:color w:val="000000"/>
                <w:sz w:val="29"/>
                <w:szCs w:val="29"/>
              </w:rPr>
              <w:t>31</w:t>
            </w:r>
            <w:r w:rsidRPr="000A5F69">
              <w:rPr>
                <w:color w:val="000000"/>
                <w:sz w:val="29"/>
                <w:szCs w:val="29"/>
              </w:rPr>
              <w:t xml:space="preserve"> </w:t>
            </w:r>
            <w:r w:rsidRPr="000A5F69">
              <w:rPr>
                <w:color w:val="000000"/>
                <w:sz w:val="29"/>
                <w:szCs w:val="29"/>
                <w:cs/>
              </w:rPr>
              <w:t xml:space="preserve">ธันวาคม </w:t>
            </w:r>
            <w:r>
              <w:rPr>
                <w:color w:val="000000"/>
                <w:sz w:val="29"/>
                <w:szCs w:val="29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3732938" w14:textId="77777777" w:rsidR="004D5301" w:rsidRPr="00D833F3" w:rsidRDefault="004D5301" w:rsidP="004D530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4013578" w14:textId="7CC8AEA2" w:rsidR="004D5301" w:rsidRPr="00D833F3" w:rsidRDefault="004D5301" w:rsidP="004D530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0A5F69">
              <w:rPr>
                <w:color w:val="000000"/>
                <w:sz w:val="29"/>
                <w:szCs w:val="29"/>
              </w:rPr>
              <w:t xml:space="preserve">31 </w:t>
            </w:r>
            <w:r w:rsidRPr="000A5F69">
              <w:rPr>
                <w:color w:val="000000"/>
                <w:sz w:val="29"/>
                <w:szCs w:val="29"/>
                <w:cs/>
              </w:rPr>
              <w:t xml:space="preserve">ธันวาคม </w:t>
            </w:r>
            <w:r w:rsidRPr="000A5F69">
              <w:rPr>
                <w:color w:val="000000"/>
                <w:sz w:val="29"/>
                <w:szCs w:val="29"/>
              </w:rPr>
              <w:t>2564</w:t>
            </w:r>
          </w:p>
        </w:tc>
      </w:tr>
      <w:tr w:rsidR="00805CD2" w:rsidRPr="00494247" w14:paraId="217B61FB" w14:textId="77777777" w:rsidTr="005724C3">
        <w:trPr>
          <w:trHeight w:val="203"/>
        </w:trPr>
        <w:tc>
          <w:tcPr>
            <w:tcW w:w="5040" w:type="dxa"/>
            <w:vAlign w:val="center"/>
          </w:tcPr>
          <w:p w14:paraId="37E3ACF8" w14:textId="47E28B17" w:rsidR="00805CD2" w:rsidRPr="00494247" w:rsidRDefault="00805CD2" w:rsidP="00805CD2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81B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เงินเดือนและผลประโยชน์ระยะสั้น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4C6922A7" w14:textId="5813961B" w:rsidR="00805CD2" w:rsidRPr="00494247" w:rsidRDefault="00805CD2" w:rsidP="00805CD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5,473,873.00</w:t>
            </w:r>
          </w:p>
        </w:tc>
        <w:tc>
          <w:tcPr>
            <w:tcW w:w="236" w:type="dxa"/>
            <w:vAlign w:val="bottom"/>
          </w:tcPr>
          <w:p w14:paraId="786340A6" w14:textId="77777777" w:rsidR="00805CD2" w:rsidRPr="00494247" w:rsidRDefault="00805CD2" w:rsidP="00805CD2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12B4144C" w14:textId="5BBE500B" w:rsidR="00805CD2" w:rsidRPr="00494247" w:rsidRDefault="00805CD2" w:rsidP="00805CD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D53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28,913,440.00 </w:t>
            </w:r>
          </w:p>
        </w:tc>
      </w:tr>
      <w:tr w:rsidR="00805CD2" w:rsidRPr="00494247" w14:paraId="58B9D5E6" w14:textId="77777777" w:rsidTr="005724C3">
        <w:trPr>
          <w:trHeight w:val="203"/>
        </w:trPr>
        <w:tc>
          <w:tcPr>
            <w:tcW w:w="5040" w:type="dxa"/>
            <w:vAlign w:val="center"/>
          </w:tcPr>
          <w:p w14:paraId="156AA0C5" w14:textId="52E9A3F7" w:rsidR="00805CD2" w:rsidRPr="00781B31" w:rsidRDefault="002D327A" w:rsidP="00805CD2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D327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ผลประโยชน์หลังออกจากงานและผลประโยชน์ระยะยาวอื่น</w:t>
            </w:r>
          </w:p>
        </w:tc>
        <w:tc>
          <w:tcPr>
            <w:tcW w:w="1987" w:type="dxa"/>
            <w:shd w:val="clear" w:color="auto" w:fill="auto"/>
          </w:tcPr>
          <w:p w14:paraId="0411E651" w14:textId="49368054" w:rsidR="00805CD2" w:rsidRPr="00047BB0" w:rsidRDefault="00800404" w:rsidP="00805CD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004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1,881,168.88</w:t>
            </w:r>
          </w:p>
        </w:tc>
        <w:tc>
          <w:tcPr>
            <w:tcW w:w="236" w:type="dxa"/>
            <w:vAlign w:val="bottom"/>
          </w:tcPr>
          <w:p w14:paraId="3DBD6474" w14:textId="77777777" w:rsidR="00805CD2" w:rsidRPr="00494247" w:rsidRDefault="00805CD2" w:rsidP="00805CD2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5C3845E" w14:textId="50AAEC32" w:rsidR="00805CD2" w:rsidRPr="00047BB0" w:rsidRDefault="00805CD2" w:rsidP="00805CD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D53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2,126,014.55 </w:t>
            </w:r>
          </w:p>
        </w:tc>
      </w:tr>
      <w:tr w:rsidR="00805CD2" w:rsidRPr="00494247" w14:paraId="011749C6" w14:textId="77777777" w:rsidTr="005724C3">
        <w:trPr>
          <w:trHeight w:val="203"/>
        </w:trPr>
        <w:tc>
          <w:tcPr>
            <w:tcW w:w="5040" w:type="dxa"/>
            <w:vAlign w:val="center"/>
          </w:tcPr>
          <w:p w14:paraId="6C4FCAE5" w14:textId="4B110BE5" w:rsidR="00805CD2" w:rsidRDefault="00805CD2" w:rsidP="00805CD2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81B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80F1F" w14:textId="0E32D6BA" w:rsidR="00805CD2" w:rsidRPr="00047BB0" w:rsidRDefault="00137FF8" w:rsidP="00805CD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37FF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27,355,041.88</w:t>
            </w:r>
          </w:p>
        </w:tc>
        <w:tc>
          <w:tcPr>
            <w:tcW w:w="236" w:type="dxa"/>
            <w:vAlign w:val="bottom"/>
          </w:tcPr>
          <w:p w14:paraId="6928CE22" w14:textId="77777777" w:rsidR="00805CD2" w:rsidRPr="00494247" w:rsidRDefault="00805CD2" w:rsidP="00805CD2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78DF31" w14:textId="13D2FACD" w:rsidR="00805CD2" w:rsidRPr="00047BB0" w:rsidRDefault="00805CD2" w:rsidP="00805CD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D53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31,039,454.55 </w:t>
            </w:r>
          </w:p>
        </w:tc>
      </w:tr>
    </w:tbl>
    <w:p w14:paraId="5729C797" w14:textId="271CF532" w:rsidR="00085CFB" w:rsidRDefault="00085CFB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1CF746A6" w14:textId="2B2DB1B1" w:rsidR="00B850BA" w:rsidRPr="00B850BA" w:rsidRDefault="00B850BA">
      <w:pPr>
        <w:numPr>
          <w:ilvl w:val="0"/>
          <w:numId w:val="7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B850BA">
        <w:rPr>
          <w:rFonts w:ascii="Angsana New" w:hAnsi="Angsana New"/>
          <w:b/>
          <w:bCs/>
          <w:sz w:val="30"/>
          <w:szCs w:val="30"/>
          <w:cs/>
        </w:rPr>
        <w:t>ค่าตอบแทนกรรมการ</w:t>
      </w:r>
    </w:p>
    <w:p w14:paraId="130690BF" w14:textId="1717C620" w:rsidR="00B850BA" w:rsidRDefault="00B850BA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B850BA">
        <w:rPr>
          <w:rFonts w:ascii="Angsana New" w:hAnsi="Angsana New"/>
          <w:sz w:val="30"/>
          <w:szCs w:val="30"/>
          <w:cs/>
        </w:rPr>
        <w:t>ค่าตอบแทนกรรมการนี้เป็นผลประโยชน์ที่จ่ายให้แก่กรรมการของบริษัทฯ  ตามมติของที่ประชุมผู้ถือหุ้น  ประกอบด้วยเบี้ยประชุมในฐานะกรรมการ</w:t>
      </w:r>
    </w:p>
    <w:p w14:paraId="0618812F" w14:textId="6597267C" w:rsidR="00B850BA" w:rsidRDefault="004D5301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4D5301">
        <w:rPr>
          <w:rFonts w:ascii="Angsana New" w:hAnsi="Angsana New"/>
          <w:sz w:val="30"/>
          <w:szCs w:val="30"/>
          <w:cs/>
        </w:rPr>
        <w:t xml:space="preserve">สำหรับปี 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4D5301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2565</w:t>
      </w:r>
      <w:r w:rsidRPr="004D5301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2564</w:t>
      </w:r>
      <w:r w:rsidRPr="004D5301">
        <w:rPr>
          <w:rFonts w:ascii="Angsana New" w:hAnsi="Angsana New"/>
          <w:sz w:val="30"/>
          <w:szCs w:val="30"/>
          <w:cs/>
        </w:rPr>
        <w:t xml:space="preserve">  บริษัทฯ  จ่ายค่าตอบแทนกรรมการ </w:t>
      </w:r>
      <w:r w:rsidRPr="005724C3">
        <w:rPr>
          <w:rFonts w:ascii="Angsana New" w:hAnsi="Angsana New"/>
          <w:sz w:val="30"/>
          <w:szCs w:val="30"/>
          <w:cs/>
        </w:rPr>
        <w:t xml:space="preserve">จำนวน </w:t>
      </w:r>
      <w:r w:rsidR="00152642" w:rsidRPr="005724C3">
        <w:rPr>
          <w:rFonts w:ascii="Angsana New" w:hAnsi="Angsana New"/>
          <w:sz w:val="30"/>
          <w:szCs w:val="30"/>
        </w:rPr>
        <w:t>590,000.00</w:t>
      </w:r>
      <w:r w:rsidRPr="005724C3">
        <w:rPr>
          <w:rFonts w:ascii="Angsana New" w:hAnsi="Angsana New"/>
          <w:sz w:val="30"/>
          <w:szCs w:val="30"/>
          <w:cs/>
        </w:rPr>
        <w:t xml:space="preserve"> บา</w:t>
      </w:r>
      <w:r w:rsidRPr="004D5301">
        <w:rPr>
          <w:rFonts w:ascii="Angsana New" w:hAnsi="Angsana New"/>
          <w:sz w:val="30"/>
          <w:szCs w:val="30"/>
          <w:cs/>
        </w:rPr>
        <w:t xml:space="preserve">ท  </w:t>
      </w:r>
      <w:r>
        <w:rPr>
          <w:rFonts w:ascii="Angsana New" w:hAnsi="Angsana New"/>
          <w:sz w:val="30"/>
          <w:szCs w:val="30"/>
        </w:rPr>
        <w:t>587</w:t>
      </w:r>
      <w:r w:rsidRPr="004D5301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500</w:t>
      </w:r>
      <w:r w:rsidRPr="004D5301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00</w:t>
      </w:r>
      <w:r w:rsidRPr="004D5301">
        <w:rPr>
          <w:rFonts w:ascii="Angsana New" w:hAnsi="Angsana New"/>
          <w:sz w:val="30"/>
          <w:szCs w:val="30"/>
          <w:cs/>
        </w:rPr>
        <w:t xml:space="preserve"> บาท ตามลำดับ</w:t>
      </w:r>
    </w:p>
    <w:p w14:paraId="42D960F3" w14:textId="25EDB0BB" w:rsidR="001B01C0" w:rsidRDefault="001B01C0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AA1BEEA" w14:textId="1A25EDB4" w:rsidR="004D5301" w:rsidRDefault="004D5301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C1CCBF0" w14:textId="77777777" w:rsidR="004D5301" w:rsidRDefault="004D5301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B569E95" w14:textId="77777777" w:rsidR="001B01C0" w:rsidRDefault="001B01C0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CC1DEEB" w14:textId="0466E971" w:rsidR="00B850BA" w:rsidRPr="00B850BA" w:rsidRDefault="00B850BA">
      <w:pPr>
        <w:numPr>
          <w:ilvl w:val="0"/>
          <w:numId w:val="7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B850BA">
        <w:rPr>
          <w:rFonts w:ascii="Angsana New" w:hAnsi="Angsana New"/>
          <w:b/>
          <w:bCs/>
          <w:sz w:val="30"/>
          <w:szCs w:val="30"/>
          <w:cs/>
        </w:rPr>
        <w:lastRenderedPageBreak/>
        <w:t>กองทุนสำรองเลี้ยงชีพ</w:t>
      </w:r>
    </w:p>
    <w:p w14:paraId="7B163E88" w14:textId="7ECA23E8" w:rsidR="00B850BA" w:rsidRDefault="00B850BA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B850BA">
        <w:rPr>
          <w:rFonts w:ascii="Angsana New" w:hAnsi="Angsana New"/>
          <w:sz w:val="30"/>
          <w:szCs w:val="30"/>
          <w:cs/>
        </w:rPr>
        <w:t xml:space="preserve">บริษัทฯ และพนักงานบริษัทได้ร่วมกันจัดตั้งกองทุนสำรองเลี้ยงชีพตามพระราชบัญญัติกองทุนสำรองเลี้ยงชีพ พ.ศ. </w:t>
      </w:r>
      <w:r w:rsidRPr="00B850BA">
        <w:rPr>
          <w:rFonts w:ascii="Angsana New" w:hAnsi="Angsana New"/>
          <w:sz w:val="30"/>
          <w:szCs w:val="30"/>
        </w:rPr>
        <w:t>2530</w:t>
      </w:r>
      <w:r>
        <w:rPr>
          <w:rFonts w:ascii="Angsana New" w:hAnsi="Angsana New"/>
          <w:sz w:val="30"/>
          <w:szCs w:val="30"/>
        </w:rPr>
        <w:t xml:space="preserve"> </w:t>
      </w:r>
      <w:r w:rsidRPr="00B850BA">
        <w:rPr>
          <w:rFonts w:ascii="Angsana New" w:hAnsi="Angsana New"/>
          <w:sz w:val="30"/>
          <w:szCs w:val="30"/>
          <w:cs/>
        </w:rPr>
        <w:t xml:space="preserve">โดยบริษัทฯ และพนักงานจะจ่ายเงินสมทบและเงินสะสมเข้ากองทุนเป็นรายเดือน บริษัทฯ จ่ายสมทบในอัตราร้อยละ </w:t>
      </w:r>
      <w:r w:rsidRPr="00B850BA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 w:rsidRPr="00B850BA">
        <w:rPr>
          <w:rFonts w:ascii="Angsana New" w:hAnsi="Angsana New"/>
          <w:sz w:val="30"/>
          <w:szCs w:val="30"/>
          <w:cs/>
        </w:rPr>
        <w:t xml:space="preserve">ของเงินเดือน และจะจ่ายให้แก่พนักงานเมื่อพนักงานนั้นออกจากงาน ตามระเบียบว่าด้วยกองทุนของบริษัทฯ กองทุนสำรองเลี้ยงชีพนี้บริหารโดยบริษัทหลักทรัพย์จัดการกองทุน เอ็มเอฟซี จำกัด </w:t>
      </w:r>
      <w:r w:rsidR="00BC09E4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B850BA">
        <w:rPr>
          <w:rFonts w:ascii="Angsana New" w:hAnsi="Angsana New"/>
          <w:sz w:val="30"/>
          <w:szCs w:val="30"/>
          <w:cs/>
        </w:rPr>
        <w:t>เงินสมทบ</w:t>
      </w:r>
      <w:r w:rsidR="00BC09E4">
        <w:rPr>
          <w:rFonts w:ascii="Angsana New" w:hAnsi="Angsana New" w:hint="cs"/>
          <w:sz w:val="30"/>
          <w:szCs w:val="30"/>
          <w:cs/>
        </w:rPr>
        <w:t xml:space="preserve">   </w:t>
      </w:r>
      <w:r w:rsidRPr="00B850BA">
        <w:rPr>
          <w:rFonts w:ascii="Angsana New" w:hAnsi="Angsana New"/>
          <w:sz w:val="30"/>
          <w:szCs w:val="30"/>
          <w:cs/>
        </w:rPr>
        <w:t>ที่จ่ายเข้ากองทุนสำรองเลี้ยงชีพ</w:t>
      </w:r>
      <w:r w:rsidR="004D5301">
        <w:rPr>
          <w:rFonts w:ascii="Angsana New" w:hAnsi="Angsana New"/>
          <w:sz w:val="30"/>
          <w:szCs w:val="30"/>
        </w:rPr>
        <w:t xml:space="preserve"> </w:t>
      </w:r>
      <w:r w:rsidR="004D5301" w:rsidRPr="004D5301">
        <w:rPr>
          <w:rFonts w:ascii="Angsana New" w:hAnsi="Angsana New"/>
          <w:sz w:val="30"/>
          <w:szCs w:val="30"/>
          <w:cs/>
        </w:rPr>
        <w:t xml:space="preserve">สำหรับปี สิ้นสุดวันที่ </w:t>
      </w:r>
      <w:r w:rsidR="004D5301">
        <w:rPr>
          <w:rFonts w:ascii="Angsana New" w:hAnsi="Angsana New"/>
          <w:sz w:val="30"/>
          <w:szCs w:val="30"/>
        </w:rPr>
        <w:t>31</w:t>
      </w:r>
      <w:r w:rsidR="004D5301" w:rsidRPr="004D530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D5301">
        <w:rPr>
          <w:rFonts w:ascii="Angsana New" w:hAnsi="Angsana New"/>
          <w:sz w:val="30"/>
          <w:szCs w:val="30"/>
        </w:rPr>
        <w:t>2565</w:t>
      </w:r>
      <w:r w:rsidR="004D5301" w:rsidRPr="004D5301">
        <w:rPr>
          <w:rFonts w:ascii="Angsana New" w:hAnsi="Angsana New"/>
          <w:sz w:val="30"/>
          <w:szCs w:val="30"/>
          <w:cs/>
        </w:rPr>
        <w:t xml:space="preserve"> และ </w:t>
      </w:r>
      <w:r w:rsidR="004D5301">
        <w:rPr>
          <w:rFonts w:ascii="Angsana New" w:hAnsi="Angsana New"/>
          <w:sz w:val="30"/>
          <w:szCs w:val="30"/>
        </w:rPr>
        <w:t>2564</w:t>
      </w:r>
      <w:r w:rsidR="004D5301" w:rsidRPr="004D5301">
        <w:rPr>
          <w:rFonts w:ascii="Angsana New" w:hAnsi="Angsana New"/>
          <w:sz w:val="30"/>
          <w:szCs w:val="30"/>
          <w:cs/>
        </w:rPr>
        <w:t xml:space="preserve"> มี</w:t>
      </w:r>
      <w:r w:rsidR="004D5301" w:rsidRPr="005724C3">
        <w:rPr>
          <w:rFonts w:ascii="Angsana New" w:hAnsi="Angsana New"/>
          <w:sz w:val="30"/>
          <w:szCs w:val="30"/>
          <w:cs/>
        </w:rPr>
        <w:t xml:space="preserve">จำนวน </w:t>
      </w:r>
      <w:r w:rsidR="00B321C7" w:rsidRPr="005724C3">
        <w:rPr>
          <w:rFonts w:ascii="Angsana New" w:hAnsi="Angsana New"/>
          <w:sz w:val="30"/>
          <w:szCs w:val="30"/>
        </w:rPr>
        <w:t>1,176,188.47</w:t>
      </w:r>
      <w:r w:rsidR="005724C3">
        <w:rPr>
          <w:rFonts w:ascii="Angsana New" w:hAnsi="Angsana New"/>
          <w:sz w:val="30"/>
          <w:szCs w:val="30"/>
        </w:rPr>
        <w:t xml:space="preserve"> </w:t>
      </w:r>
      <w:r w:rsidR="004D5301" w:rsidRPr="005724C3">
        <w:rPr>
          <w:rFonts w:ascii="Angsana New" w:hAnsi="Angsana New"/>
          <w:sz w:val="30"/>
          <w:szCs w:val="30"/>
          <w:cs/>
        </w:rPr>
        <w:t>บาท</w:t>
      </w:r>
      <w:r w:rsidR="004D5301" w:rsidRPr="004D5301">
        <w:rPr>
          <w:rFonts w:ascii="Angsana New" w:hAnsi="Angsana New"/>
          <w:sz w:val="30"/>
          <w:szCs w:val="30"/>
          <w:cs/>
        </w:rPr>
        <w:t xml:space="preserve"> และ </w:t>
      </w:r>
      <w:r w:rsidR="004D5301">
        <w:rPr>
          <w:rFonts w:ascii="Angsana New" w:hAnsi="Angsana New"/>
          <w:sz w:val="30"/>
          <w:szCs w:val="30"/>
        </w:rPr>
        <w:t>1,107,791.46</w:t>
      </w:r>
      <w:r w:rsidR="004D5301" w:rsidRPr="004D5301">
        <w:rPr>
          <w:rFonts w:ascii="Angsana New" w:hAnsi="Angsana New"/>
          <w:sz w:val="30"/>
          <w:szCs w:val="30"/>
          <w:cs/>
        </w:rPr>
        <w:t xml:space="preserve">  บาท ตามลำดับ</w:t>
      </w:r>
    </w:p>
    <w:p w14:paraId="0D6158F5" w14:textId="2F978AA7" w:rsidR="004502D3" w:rsidRPr="004502D3" w:rsidRDefault="004502D3" w:rsidP="004502D3">
      <w:pPr>
        <w:numPr>
          <w:ilvl w:val="0"/>
          <w:numId w:val="7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4502D3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</w:p>
    <w:p w14:paraId="63AF05CD" w14:textId="1CCA0F4F" w:rsidR="004502D3" w:rsidRDefault="004502D3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4502D3">
        <w:rPr>
          <w:rFonts w:ascii="Angsana New" w:hAnsi="Angsana New"/>
          <w:sz w:val="30"/>
          <w:szCs w:val="30"/>
          <w:cs/>
        </w:rPr>
        <w:t xml:space="preserve">ค่าใช้จ่ายตามลักษณะที่สำคัญ สำหรับปี สิ้นสุดวันที่ </w:t>
      </w:r>
      <w:r w:rsidRPr="004502D3">
        <w:rPr>
          <w:rFonts w:ascii="Angsana New" w:hAnsi="Angsana New"/>
          <w:sz w:val="30"/>
          <w:szCs w:val="30"/>
        </w:rPr>
        <w:t xml:space="preserve">31 </w:t>
      </w:r>
      <w:r w:rsidRPr="004502D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502D3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4502D3">
        <w:rPr>
          <w:rFonts w:ascii="Angsana New" w:hAnsi="Angsana New"/>
          <w:sz w:val="30"/>
          <w:szCs w:val="30"/>
        </w:rPr>
        <w:t xml:space="preserve"> </w:t>
      </w:r>
      <w:r w:rsidRPr="004502D3">
        <w:rPr>
          <w:rFonts w:ascii="Angsana New" w:hAnsi="Angsana New"/>
          <w:sz w:val="30"/>
          <w:szCs w:val="30"/>
          <w:cs/>
        </w:rPr>
        <w:t xml:space="preserve">และ </w:t>
      </w:r>
      <w:r w:rsidRPr="004502D3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4502D3">
        <w:rPr>
          <w:rFonts w:ascii="Angsana New" w:hAnsi="Angsana New"/>
          <w:sz w:val="30"/>
          <w:szCs w:val="30"/>
        </w:rPr>
        <w:t xml:space="preserve">  </w:t>
      </w:r>
      <w:r w:rsidRPr="004502D3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2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4502D3" w:rsidRPr="00494247" w14:paraId="5136299F" w14:textId="77777777" w:rsidTr="004502D3">
        <w:tc>
          <w:tcPr>
            <w:tcW w:w="5040" w:type="dxa"/>
          </w:tcPr>
          <w:p w14:paraId="7A4F91F5" w14:textId="77777777" w:rsidR="004502D3" w:rsidRPr="00494247" w:rsidRDefault="004502D3" w:rsidP="00465A7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599F596A" w14:textId="77777777" w:rsidR="004502D3" w:rsidRPr="00494247" w:rsidRDefault="004502D3" w:rsidP="00465A7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4502D3" w:rsidRPr="00494247" w14:paraId="46120E16" w14:textId="77777777" w:rsidTr="004502D3">
        <w:tc>
          <w:tcPr>
            <w:tcW w:w="5040" w:type="dxa"/>
          </w:tcPr>
          <w:p w14:paraId="25E7AB1B" w14:textId="77777777" w:rsidR="004502D3" w:rsidRPr="00494247" w:rsidRDefault="004502D3" w:rsidP="00465A7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439BE554" w14:textId="77777777" w:rsidR="004502D3" w:rsidRPr="00D833F3" w:rsidRDefault="004502D3" w:rsidP="00465A7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>
              <w:rPr>
                <w:color w:val="000000"/>
                <w:sz w:val="29"/>
                <w:szCs w:val="29"/>
              </w:rPr>
              <w:t>31</w:t>
            </w:r>
            <w:r w:rsidRPr="000A5F69">
              <w:rPr>
                <w:color w:val="000000"/>
                <w:sz w:val="29"/>
                <w:szCs w:val="29"/>
              </w:rPr>
              <w:t xml:space="preserve"> </w:t>
            </w:r>
            <w:r w:rsidRPr="000A5F69">
              <w:rPr>
                <w:color w:val="000000"/>
                <w:sz w:val="29"/>
                <w:szCs w:val="29"/>
                <w:cs/>
              </w:rPr>
              <w:t xml:space="preserve">ธันวาคม </w:t>
            </w:r>
            <w:r>
              <w:rPr>
                <w:color w:val="000000"/>
                <w:sz w:val="29"/>
                <w:szCs w:val="29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EB99C09" w14:textId="77777777" w:rsidR="004502D3" w:rsidRPr="00D833F3" w:rsidRDefault="004502D3" w:rsidP="00465A7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41A3DAEA" w14:textId="77777777" w:rsidR="004502D3" w:rsidRPr="00D833F3" w:rsidRDefault="004502D3" w:rsidP="00465A7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0A5F69">
              <w:rPr>
                <w:color w:val="000000"/>
                <w:sz w:val="29"/>
                <w:szCs w:val="29"/>
              </w:rPr>
              <w:t xml:space="preserve">31 </w:t>
            </w:r>
            <w:r w:rsidRPr="000A5F69">
              <w:rPr>
                <w:color w:val="000000"/>
                <w:sz w:val="29"/>
                <w:szCs w:val="29"/>
                <w:cs/>
              </w:rPr>
              <w:t xml:space="preserve">ธันวาคม </w:t>
            </w:r>
            <w:r w:rsidRPr="000A5F69">
              <w:rPr>
                <w:color w:val="000000"/>
                <w:sz w:val="29"/>
                <w:szCs w:val="29"/>
              </w:rPr>
              <w:t>2564</w:t>
            </w:r>
          </w:p>
        </w:tc>
      </w:tr>
      <w:tr w:rsidR="00D43953" w:rsidRPr="00494247" w14:paraId="682B6E80" w14:textId="77777777" w:rsidTr="005724C3">
        <w:trPr>
          <w:trHeight w:val="203"/>
        </w:trPr>
        <w:tc>
          <w:tcPr>
            <w:tcW w:w="5040" w:type="dxa"/>
            <w:vAlign w:val="bottom"/>
          </w:tcPr>
          <w:p w14:paraId="3279F94A" w14:textId="18A5ACB8" w:rsidR="00D43953" w:rsidRPr="00781B31" w:rsidRDefault="00D43953" w:rsidP="00376DAC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502D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การเปลี่ยนแปลงในสินค้าคงเหลือ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0C5D5936" w14:textId="501D8154" w:rsidR="00D43953" w:rsidRPr="00376DAC" w:rsidRDefault="00D43953" w:rsidP="00376DA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376DAC">
              <w:rPr>
                <w:rFonts w:ascii="Angsana New" w:hAnsi="Angsana New"/>
                <w:sz w:val="30"/>
                <w:szCs w:val="30"/>
              </w:rPr>
              <w:t>(49,836,190.42)</w:t>
            </w:r>
          </w:p>
        </w:tc>
        <w:tc>
          <w:tcPr>
            <w:tcW w:w="236" w:type="dxa"/>
            <w:vAlign w:val="bottom"/>
          </w:tcPr>
          <w:p w14:paraId="74343179" w14:textId="77777777" w:rsidR="00D43953" w:rsidRPr="00494247" w:rsidRDefault="00D43953" w:rsidP="00D4395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115AEC64" w14:textId="3C98DCC7" w:rsidR="00D43953" w:rsidRPr="00376DAC" w:rsidRDefault="00D43953" w:rsidP="00376DA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376DAC">
              <w:rPr>
                <w:rFonts w:ascii="Angsana New" w:hAnsi="Angsana New"/>
                <w:sz w:val="30"/>
                <w:szCs w:val="30"/>
              </w:rPr>
              <w:t xml:space="preserve">44,058,234.72 </w:t>
            </w:r>
          </w:p>
        </w:tc>
      </w:tr>
      <w:tr w:rsidR="00D43953" w:rsidRPr="00494247" w14:paraId="52B8FEAF" w14:textId="77777777" w:rsidTr="005724C3">
        <w:trPr>
          <w:trHeight w:val="203"/>
        </w:trPr>
        <w:tc>
          <w:tcPr>
            <w:tcW w:w="5040" w:type="dxa"/>
            <w:vAlign w:val="bottom"/>
          </w:tcPr>
          <w:p w14:paraId="38CDFFA3" w14:textId="26DFD3C8" w:rsidR="00D43953" w:rsidRPr="00781B31" w:rsidRDefault="00D43953" w:rsidP="00376DAC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502D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51D4D2AD" w14:textId="16F750E1" w:rsidR="00D43953" w:rsidRPr="00376DAC" w:rsidRDefault="00D43953" w:rsidP="00376DA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376DAC">
              <w:rPr>
                <w:rFonts w:ascii="Angsana New" w:hAnsi="Angsana New"/>
                <w:sz w:val="30"/>
                <w:szCs w:val="30"/>
                <w:cs/>
              </w:rPr>
              <w:t>539</w:t>
            </w:r>
            <w:r w:rsidRPr="00376DAC">
              <w:rPr>
                <w:rFonts w:ascii="Angsana New" w:hAnsi="Angsana New"/>
                <w:sz w:val="30"/>
                <w:szCs w:val="30"/>
              </w:rPr>
              <w:t>,</w:t>
            </w:r>
            <w:r w:rsidRPr="00376DAC">
              <w:rPr>
                <w:rFonts w:ascii="Angsana New" w:hAnsi="Angsana New"/>
                <w:sz w:val="30"/>
                <w:szCs w:val="30"/>
                <w:cs/>
              </w:rPr>
              <w:t>905</w:t>
            </w:r>
            <w:r w:rsidRPr="00376DAC">
              <w:rPr>
                <w:rFonts w:ascii="Angsana New" w:hAnsi="Angsana New"/>
                <w:sz w:val="30"/>
                <w:szCs w:val="30"/>
              </w:rPr>
              <w:t>,</w:t>
            </w:r>
            <w:r w:rsidRPr="00376DAC">
              <w:rPr>
                <w:rFonts w:ascii="Angsana New" w:hAnsi="Angsana New"/>
                <w:sz w:val="30"/>
                <w:szCs w:val="30"/>
                <w:cs/>
              </w:rPr>
              <w:t>149.18</w:t>
            </w:r>
          </w:p>
        </w:tc>
        <w:tc>
          <w:tcPr>
            <w:tcW w:w="236" w:type="dxa"/>
            <w:vAlign w:val="bottom"/>
          </w:tcPr>
          <w:p w14:paraId="6CA3151B" w14:textId="77777777" w:rsidR="00D43953" w:rsidRPr="00494247" w:rsidRDefault="00D43953" w:rsidP="00D4395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476D99FB" w14:textId="4F5A997B" w:rsidR="00D43953" w:rsidRPr="00376DAC" w:rsidRDefault="00D43953" w:rsidP="00376DA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376DAC">
              <w:rPr>
                <w:rFonts w:ascii="Angsana New" w:hAnsi="Angsana New"/>
                <w:sz w:val="30"/>
                <w:szCs w:val="30"/>
              </w:rPr>
              <w:t xml:space="preserve">453,848,517.35 </w:t>
            </w:r>
          </w:p>
        </w:tc>
      </w:tr>
      <w:tr w:rsidR="00D43953" w:rsidRPr="00494247" w14:paraId="6099C633" w14:textId="77777777" w:rsidTr="005724C3">
        <w:trPr>
          <w:trHeight w:val="203"/>
        </w:trPr>
        <w:tc>
          <w:tcPr>
            <w:tcW w:w="5040" w:type="dxa"/>
            <w:vAlign w:val="bottom"/>
          </w:tcPr>
          <w:p w14:paraId="46C80307" w14:textId="73CC5753" w:rsidR="00D43953" w:rsidRPr="00781B31" w:rsidRDefault="00D43953" w:rsidP="00376DAC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502D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0228FD9C" w14:textId="1ADA6C0D" w:rsidR="00D43953" w:rsidRPr="00376DAC" w:rsidRDefault="00EA6D25" w:rsidP="00376DA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A6D25">
              <w:rPr>
                <w:rFonts w:ascii="Angsana New" w:hAnsi="Angsana New"/>
                <w:sz w:val="30"/>
                <w:szCs w:val="30"/>
              </w:rPr>
              <w:t>75,896,565.57</w:t>
            </w:r>
          </w:p>
        </w:tc>
        <w:tc>
          <w:tcPr>
            <w:tcW w:w="236" w:type="dxa"/>
            <w:vAlign w:val="bottom"/>
          </w:tcPr>
          <w:p w14:paraId="799609E2" w14:textId="77777777" w:rsidR="00D43953" w:rsidRPr="00494247" w:rsidRDefault="00D43953" w:rsidP="00D4395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0C06167F" w14:textId="61BEDFB2" w:rsidR="00D43953" w:rsidRPr="00376DAC" w:rsidRDefault="00D43953" w:rsidP="00376DA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376DAC">
              <w:rPr>
                <w:rFonts w:ascii="Angsana New" w:hAnsi="Angsana New"/>
                <w:sz w:val="30"/>
                <w:szCs w:val="30"/>
              </w:rPr>
              <w:t xml:space="preserve">78,484,055.38 </w:t>
            </w:r>
          </w:p>
        </w:tc>
      </w:tr>
      <w:tr w:rsidR="00D43953" w:rsidRPr="00494247" w14:paraId="7CD0FD0F" w14:textId="77777777" w:rsidTr="005724C3">
        <w:trPr>
          <w:trHeight w:val="203"/>
        </w:trPr>
        <w:tc>
          <w:tcPr>
            <w:tcW w:w="5040" w:type="dxa"/>
            <w:vAlign w:val="bottom"/>
          </w:tcPr>
          <w:p w14:paraId="1F3001E0" w14:textId="013F09C9" w:rsidR="00D43953" w:rsidRPr="00781B31" w:rsidRDefault="00D43953" w:rsidP="00376DAC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502D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0FC4C273" w14:textId="2EEEE930" w:rsidR="00D43953" w:rsidRPr="00376DAC" w:rsidRDefault="00D43953" w:rsidP="00376DA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376DAC">
              <w:rPr>
                <w:rFonts w:ascii="Angsana New" w:hAnsi="Angsana New"/>
                <w:sz w:val="30"/>
                <w:szCs w:val="30"/>
              </w:rPr>
              <w:t>15,890,344.53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64619D" w14:textId="77777777" w:rsidR="00D43953" w:rsidRPr="00494247" w:rsidRDefault="00D43953" w:rsidP="00D4395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4801817A" w14:textId="72988B99" w:rsidR="00D43953" w:rsidRPr="00376DAC" w:rsidRDefault="00D43953" w:rsidP="00376DA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376DAC">
              <w:rPr>
                <w:rFonts w:ascii="Angsana New" w:hAnsi="Angsana New"/>
                <w:sz w:val="30"/>
                <w:szCs w:val="30"/>
              </w:rPr>
              <w:t xml:space="preserve">16,671,624.86 </w:t>
            </w:r>
          </w:p>
        </w:tc>
      </w:tr>
      <w:tr w:rsidR="00D43953" w:rsidRPr="00494247" w14:paraId="30701FAF" w14:textId="77777777" w:rsidTr="005724C3">
        <w:trPr>
          <w:trHeight w:val="203"/>
        </w:trPr>
        <w:tc>
          <w:tcPr>
            <w:tcW w:w="5040" w:type="dxa"/>
            <w:vAlign w:val="bottom"/>
          </w:tcPr>
          <w:p w14:paraId="5790209E" w14:textId="6A671698" w:rsidR="00D43953" w:rsidRPr="00781B31" w:rsidRDefault="00D43953" w:rsidP="00376DAC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502D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4F40243D" w14:textId="20351C90" w:rsidR="00D43953" w:rsidRPr="00376DAC" w:rsidRDefault="00E1463E" w:rsidP="00376DA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E1463E">
              <w:rPr>
                <w:rFonts w:ascii="Angsana New" w:hAnsi="Angsana New"/>
                <w:sz w:val="30"/>
                <w:szCs w:val="30"/>
                <w:cs/>
              </w:rPr>
              <w:t>27</w:t>
            </w:r>
            <w:r w:rsidRPr="00E1463E">
              <w:rPr>
                <w:rFonts w:ascii="Angsana New" w:hAnsi="Angsana New"/>
                <w:sz w:val="30"/>
                <w:szCs w:val="30"/>
              </w:rPr>
              <w:t>,</w:t>
            </w:r>
            <w:r w:rsidRPr="00E1463E">
              <w:rPr>
                <w:rFonts w:ascii="Angsana New" w:hAnsi="Angsana New"/>
                <w:sz w:val="30"/>
                <w:szCs w:val="30"/>
                <w:cs/>
              </w:rPr>
              <w:t>355</w:t>
            </w:r>
            <w:r w:rsidRPr="00E1463E">
              <w:rPr>
                <w:rFonts w:ascii="Angsana New" w:hAnsi="Angsana New"/>
                <w:sz w:val="30"/>
                <w:szCs w:val="30"/>
              </w:rPr>
              <w:t>,</w:t>
            </w:r>
            <w:r w:rsidRPr="00E1463E">
              <w:rPr>
                <w:rFonts w:ascii="Angsana New" w:hAnsi="Angsana New"/>
                <w:sz w:val="30"/>
                <w:szCs w:val="30"/>
                <w:cs/>
              </w:rPr>
              <w:t>041.88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BB2601" w14:textId="77777777" w:rsidR="00D43953" w:rsidRPr="00494247" w:rsidRDefault="00D43953" w:rsidP="00D4395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8ADD925" w14:textId="613067EA" w:rsidR="00D43953" w:rsidRPr="00376DAC" w:rsidRDefault="00D43953" w:rsidP="00376DA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376DAC">
              <w:rPr>
                <w:rFonts w:ascii="Angsana New" w:hAnsi="Angsana New"/>
                <w:sz w:val="30"/>
                <w:szCs w:val="30"/>
              </w:rPr>
              <w:t xml:space="preserve">31,039,454.55 </w:t>
            </w:r>
          </w:p>
        </w:tc>
      </w:tr>
      <w:tr w:rsidR="00D43953" w:rsidRPr="00494247" w14:paraId="7125E256" w14:textId="77777777" w:rsidTr="005724C3">
        <w:trPr>
          <w:trHeight w:val="203"/>
        </w:trPr>
        <w:tc>
          <w:tcPr>
            <w:tcW w:w="5040" w:type="dxa"/>
            <w:vAlign w:val="bottom"/>
          </w:tcPr>
          <w:p w14:paraId="19030153" w14:textId="0FDAB65D" w:rsidR="00D43953" w:rsidRPr="00781B31" w:rsidRDefault="00D43953" w:rsidP="00376DAC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502D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235690BD" w14:textId="78C19D55" w:rsidR="00D43953" w:rsidRPr="00376DAC" w:rsidRDefault="00D43953" w:rsidP="00376DA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376DAC">
              <w:rPr>
                <w:rFonts w:ascii="Angsana New" w:hAnsi="Angsana New"/>
                <w:sz w:val="30"/>
                <w:szCs w:val="30"/>
              </w:rPr>
              <w:t>17,895,151.43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FB765B" w14:textId="77777777" w:rsidR="00D43953" w:rsidRPr="00494247" w:rsidRDefault="00D43953" w:rsidP="00D4395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BF856C7" w14:textId="190F5540" w:rsidR="00D43953" w:rsidRPr="00376DAC" w:rsidRDefault="00D43953" w:rsidP="00376DA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376DAC">
              <w:rPr>
                <w:rFonts w:ascii="Angsana New" w:hAnsi="Angsana New"/>
                <w:sz w:val="30"/>
                <w:szCs w:val="30"/>
              </w:rPr>
              <w:t xml:space="preserve">18,855,218.39 </w:t>
            </w:r>
          </w:p>
        </w:tc>
      </w:tr>
      <w:tr w:rsidR="00D43953" w:rsidRPr="00494247" w14:paraId="60A11B2A" w14:textId="77777777" w:rsidTr="005724C3">
        <w:trPr>
          <w:trHeight w:val="203"/>
        </w:trPr>
        <w:tc>
          <w:tcPr>
            <w:tcW w:w="5040" w:type="dxa"/>
            <w:vAlign w:val="bottom"/>
          </w:tcPr>
          <w:p w14:paraId="79E80B99" w14:textId="5492D75D" w:rsidR="00D43953" w:rsidRPr="00781B31" w:rsidRDefault="00D43953" w:rsidP="00376DAC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502D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ค่าขนส่งสินค้า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5611E60A" w14:textId="36BDAEDB" w:rsidR="00D43953" w:rsidRPr="00376DAC" w:rsidRDefault="00D43953" w:rsidP="00376DA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376DAC">
              <w:rPr>
                <w:rFonts w:ascii="Angsana New" w:hAnsi="Angsana New"/>
                <w:sz w:val="30"/>
                <w:szCs w:val="30"/>
              </w:rPr>
              <w:t>4,247,580.00</w:t>
            </w:r>
          </w:p>
        </w:tc>
        <w:tc>
          <w:tcPr>
            <w:tcW w:w="236" w:type="dxa"/>
            <w:vAlign w:val="bottom"/>
          </w:tcPr>
          <w:p w14:paraId="07B2F869" w14:textId="77777777" w:rsidR="00D43953" w:rsidRPr="00494247" w:rsidRDefault="00D43953" w:rsidP="00D4395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77F08166" w14:textId="7C463889" w:rsidR="00D43953" w:rsidRPr="00376DAC" w:rsidRDefault="00D43953" w:rsidP="00376DA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376DAC">
              <w:rPr>
                <w:rFonts w:ascii="Angsana New" w:hAnsi="Angsana New"/>
                <w:sz w:val="30"/>
                <w:szCs w:val="30"/>
              </w:rPr>
              <w:t xml:space="preserve">4,431,990.00 </w:t>
            </w:r>
          </w:p>
        </w:tc>
      </w:tr>
    </w:tbl>
    <w:p w14:paraId="6A61B82F" w14:textId="77777777" w:rsidR="004502D3" w:rsidRDefault="004502D3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61F1" w14:textId="431AC690" w:rsidR="00A8454F" w:rsidRPr="00A6604D" w:rsidRDefault="00B850BA">
      <w:pPr>
        <w:numPr>
          <w:ilvl w:val="0"/>
          <w:numId w:val="7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B850BA">
        <w:rPr>
          <w:rFonts w:ascii="Angsana New" w:hAnsi="Angsana New"/>
          <w:b/>
          <w:bCs/>
          <w:sz w:val="30"/>
          <w:szCs w:val="30"/>
          <w:cs/>
        </w:rPr>
        <w:t>การเสนอข้อมูลทางการเงินจำแนกตามส่วนงาน</w:t>
      </w:r>
    </w:p>
    <w:p w14:paraId="284961F2" w14:textId="73140522" w:rsidR="00EB3AA7" w:rsidRPr="00617243" w:rsidRDefault="00CB2B23" w:rsidP="0029383A">
      <w:pPr>
        <w:pStyle w:val="ListParagraph"/>
        <w:numPr>
          <w:ilvl w:val="1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outlineLvl w:val="0"/>
        <w:rPr>
          <w:rFonts w:ascii="Angsana New" w:hAnsi="Angsana New"/>
          <w:sz w:val="30"/>
          <w:szCs w:val="30"/>
        </w:rPr>
      </w:pPr>
      <w:r w:rsidRPr="00CB2B23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และประเมินผลการดำเนินงานของส่วนงาน ทั้งนี้ผู้มีอำนาจตัดสินใจสูงสุดด้านการดำเนินงานของบริษัทฯ คือ กรรมการผู้จัดการของบริษัท โดยพิจารณาจากผลประกอบการของบริษัทฯ ตามกลุ่มของผลิตภัณฑ์</w:t>
      </w:r>
    </w:p>
    <w:p w14:paraId="284961F4" w14:textId="77777777" w:rsidR="00E11652" w:rsidRPr="00E11652" w:rsidRDefault="00E11652" w:rsidP="00E11652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84961F5" w14:textId="77777777" w:rsidR="008D5DB7" w:rsidRDefault="008D5DB7" w:rsidP="008D5DB7">
      <w:pPr>
        <w:spacing w:after="120" w:line="240" w:lineRule="atLeast"/>
        <w:jc w:val="thaiDistribute"/>
        <w:rPr>
          <w:rFonts w:ascii="Angsana New" w:hAnsi="Angsana New"/>
          <w:sz w:val="30"/>
          <w:szCs w:val="30"/>
          <w:cs/>
        </w:rPr>
        <w:sectPr w:rsidR="008D5DB7" w:rsidSect="00313FCE">
          <w:footerReference w:type="default" r:id="rId15"/>
          <w:pgSz w:w="11907" w:h="16840" w:code="9"/>
          <w:pgMar w:top="691" w:right="1152" w:bottom="576" w:left="1152" w:header="720" w:footer="720" w:gutter="0"/>
          <w:paperSrc w:first="15" w:other="15"/>
          <w:cols w:space="737"/>
        </w:sectPr>
      </w:pPr>
    </w:p>
    <w:p w14:paraId="284961F6" w14:textId="749A0729" w:rsidR="00FF73FE" w:rsidRPr="006F332D" w:rsidRDefault="00975A10">
      <w:pPr>
        <w:pStyle w:val="ListParagraph"/>
        <w:numPr>
          <w:ilvl w:val="1"/>
          <w:numId w:val="14"/>
        </w:numPr>
        <w:tabs>
          <w:tab w:val="clear" w:pos="680"/>
          <w:tab w:val="left" w:pos="540"/>
        </w:tabs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975A10">
        <w:rPr>
          <w:rFonts w:ascii="Angsana New" w:hAnsi="Angsana New"/>
          <w:sz w:val="30"/>
          <w:szCs w:val="30"/>
          <w:cs/>
        </w:rPr>
        <w:lastRenderedPageBreak/>
        <w:t xml:space="preserve">ข้อมูลทางการเงินจำแนกตามส่วนงานทางธุรกิจของบริษัทฯ สำหรับปี 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975A10">
        <w:rPr>
          <w:rFonts w:ascii="Angsana New" w:hAnsi="Angsana New"/>
          <w:sz w:val="30"/>
          <w:szCs w:val="30"/>
          <w:cs/>
        </w:rPr>
        <w:t xml:space="preserve"> ธันวาคม  </w:t>
      </w:r>
      <w:r>
        <w:rPr>
          <w:rFonts w:ascii="Angsana New" w:hAnsi="Angsana New"/>
          <w:sz w:val="30"/>
          <w:szCs w:val="30"/>
        </w:rPr>
        <w:t>2565</w:t>
      </w:r>
      <w:r w:rsidRPr="00975A10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2564</w:t>
      </w:r>
      <w:r w:rsidRPr="00975A10">
        <w:rPr>
          <w:rFonts w:ascii="Angsana New" w:hAnsi="Angsana New"/>
          <w:sz w:val="30"/>
          <w:szCs w:val="30"/>
          <w:cs/>
        </w:rPr>
        <w:t xml:space="preserve">  มีดังนี้</w:t>
      </w:r>
    </w:p>
    <w:tbl>
      <w:tblPr>
        <w:tblStyle w:val="TableGrid"/>
        <w:tblW w:w="16139" w:type="dxa"/>
        <w:tblInd w:w="-90" w:type="dxa"/>
        <w:tblLook w:val="04A0" w:firstRow="1" w:lastRow="0" w:firstColumn="1" w:lastColumn="0" w:noHBand="0" w:noVBand="1"/>
      </w:tblPr>
      <w:tblGrid>
        <w:gridCol w:w="1620"/>
        <w:gridCol w:w="1267"/>
        <w:gridCol w:w="1267"/>
        <w:gridCol w:w="1267"/>
        <w:gridCol w:w="1191"/>
        <w:gridCol w:w="993"/>
        <w:gridCol w:w="1267"/>
        <w:gridCol w:w="1267"/>
        <w:gridCol w:w="1267"/>
        <w:gridCol w:w="1267"/>
        <w:gridCol w:w="1191"/>
        <w:gridCol w:w="1004"/>
        <w:gridCol w:w="1262"/>
        <w:gridCol w:w="9"/>
      </w:tblGrid>
      <w:tr w:rsidR="00CB1856" w:rsidRPr="00D6243D" w14:paraId="5C98C5F0" w14:textId="77777777" w:rsidTr="00C623AD">
        <w:trPr>
          <w:gridAfter w:val="1"/>
          <w:wAfter w:w="9" w:type="dxa"/>
          <w:trHeight w:val="360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D9619" w14:textId="77777777" w:rsidR="00CB1856" w:rsidRPr="00D6243D" w:rsidRDefault="00CB1856" w:rsidP="00A21070">
            <w:pPr>
              <w:spacing w:before="20" w:after="20" w:line="240" w:lineRule="auto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A3FA4C" w14:textId="77777777" w:rsidR="00CB1856" w:rsidRPr="00A4224C" w:rsidRDefault="00CB1856" w:rsidP="00CB1856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jc w:val="center"/>
              <w:rPr>
                <w:sz w:val="23"/>
                <w:szCs w:val="23"/>
                <w:cs/>
              </w:rPr>
            </w:pPr>
          </w:p>
        </w:tc>
        <w:tc>
          <w:tcPr>
            <w:tcW w:w="725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5C61ECF" w14:textId="012EFAAA" w:rsidR="00CB1856" w:rsidRPr="00A4224C" w:rsidRDefault="00CB1856" w:rsidP="00CB1856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3"/>
                <w:szCs w:val="23"/>
                <w:cs/>
              </w:rPr>
            </w:pPr>
            <w:r>
              <w:rPr>
                <w:rFonts w:hint="cs"/>
                <w:sz w:val="23"/>
                <w:szCs w:val="23"/>
                <w:cs/>
              </w:rPr>
              <w:t xml:space="preserve">(หน่วย </w:t>
            </w:r>
            <w:r>
              <w:rPr>
                <w:sz w:val="23"/>
                <w:szCs w:val="23"/>
              </w:rPr>
              <w:t xml:space="preserve">: </w:t>
            </w:r>
            <w:r>
              <w:rPr>
                <w:rFonts w:hint="cs"/>
                <w:sz w:val="23"/>
                <w:szCs w:val="23"/>
                <w:cs/>
              </w:rPr>
              <w:t>บาท)</w:t>
            </w:r>
          </w:p>
        </w:tc>
      </w:tr>
      <w:tr w:rsidR="00CB1856" w:rsidRPr="00D6243D" w14:paraId="28496201" w14:textId="4825BBC2" w:rsidTr="00C623AD">
        <w:trPr>
          <w:gridAfter w:val="1"/>
          <w:wAfter w:w="9" w:type="dxa"/>
          <w:trHeight w:val="360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1FF" w14:textId="77777777" w:rsidR="00CB1856" w:rsidRPr="00D6243D" w:rsidRDefault="00CB1856" w:rsidP="00A21070">
            <w:pPr>
              <w:spacing w:before="20" w:after="20" w:line="240" w:lineRule="auto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00" w14:textId="0B3EAEE7" w:rsidR="00CB1856" w:rsidRPr="00D6243D" w:rsidRDefault="00975A10" w:rsidP="00B16618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3"/>
                <w:szCs w:val="23"/>
                <w:cs/>
              </w:rPr>
            </w:pPr>
            <w:r w:rsidRPr="00975A10">
              <w:rPr>
                <w:sz w:val="23"/>
                <w:szCs w:val="23"/>
                <w:cs/>
              </w:rPr>
              <w:t xml:space="preserve">สำหรับปี สิ้นสุดวันที่ </w:t>
            </w:r>
            <w:r>
              <w:rPr>
                <w:sz w:val="23"/>
                <w:szCs w:val="23"/>
              </w:rPr>
              <w:t>31</w:t>
            </w:r>
            <w:r w:rsidRPr="00975A10">
              <w:rPr>
                <w:sz w:val="23"/>
                <w:szCs w:val="23"/>
                <w:cs/>
              </w:rPr>
              <w:t xml:space="preserve"> ธันวาคม </w:t>
            </w:r>
            <w:r>
              <w:rPr>
                <w:sz w:val="23"/>
                <w:szCs w:val="23"/>
              </w:rPr>
              <w:t>2565</w:t>
            </w:r>
          </w:p>
        </w:tc>
        <w:tc>
          <w:tcPr>
            <w:tcW w:w="725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AA0EF78" w14:textId="0EF3F12A" w:rsidR="00CB1856" w:rsidRPr="00D6243D" w:rsidRDefault="00975A10" w:rsidP="00B16618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3"/>
                <w:szCs w:val="23"/>
              </w:rPr>
            </w:pPr>
            <w:r w:rsidRPr="00975A10">
              <w:rPr>
                <w:sz w:val="23"/>
                <w:szCs w:val="23"/>
                <w:cs/>
              </w:rPr>
              <w:t xml:space="preserve">สำหรับปี สิ้นสุดวันที่ </w:t>
            </w:r>
            <w:r>
              <w:rPr>
                <w:sz w:val="23"/>
                <w:szCs w:val="23"/>
              </w:rPr>
              <w:t>31</w:t>
            </w:r>
            <w:r w:rsidRPr="00975A10">
              <w:rPr>
                <w:sz w:val="23"/>
                <w:szCs w:val="23"/>
                <w:cs/>
              </w:rPr>
              <w:t xml:space="preserve"> ธันวาคม </w:t>
            </w:r>
            <w:r>
              <w:rPr>
                <w:sz w:val="23"/>
                <w:szCs w:val="23"/>
              </w:rPr>
              <w:t>2564</w:t>
            </w:r>
          </w:p>
        </w:tc>
      </w:tr>
      <w:tr w:rsidR="00CB1856" w:rsidRPr="00D6243D" w14:paraId="2849620E" w14:textId="3B0FC14F" w:rsidTr="00C623AD">
        <w:trPr>
          <w:trHeight w:val="288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07" w14:textId="77777777" w:rsidR="00CB1856" w:rsidRPr="00D6243D" w:rsidRDefault="00CB1856" w:rsidP="00A4224C">
            <w:pPr>
              <w:spacing w:before="20" w:after="20" w:line="240" w:lineRule="auto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ECE9A" w14:textId="77777777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6243D">
              <w:rPr>
                <w:rFonts w:ascii="Angsana New" w:hAnsi="Angsana New"/>
                <w:sz w:val="23"/>
                <w:szCs w:val="23"/>
                <w:cs/>
                <w:lang w:val="en-US"/>
              </w:rPr>
              <w:t>สินค้าประเภทครัวเรือน</w:t>
            </w:r>
          </w:p>
          <w:p w14:paraId="28496208" w14:textId="6B579085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20505" w14:textId="77777777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6243D">
              <w:rPr>
                <w:rFonts w:ascii="Angsana New" w:hAnsi="Angsana New"/>
                <w:sz w:val="23"/>
                <w:szCs w:val="23"/>
                <w:cs/>
                <w:lang w:val="en-US"/>
              </w:rPr>
              <w:t>สินค้าประเภทพาณิชย์</w:t>
            </w:r>
          </w:p>
          <w:p w14:paraId="28496209" w14:textId="47A3C8FA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AD76F" w14:textId="77777777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6243D">
              <w:rPr>
                <w:rFonts w:ascii="Angsana New" w:hAnsi="Angsana New"/>
                <w:sz w:val="23"/>
                <w:szCs w:val="23"/>
                <w:cs/>
                <w:lang w:val="en-US"/>
              </w:rPr>
              <w:t>สินค้าประเภท</w:t>
            </w:r>
          </w:p>
          <w:p w14:paraId="228AF348" w14:textId="77777777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6243D">
              <w:rPr>
                <w:rFonts w:ascii="Angsana New" w:hAnsi="Angsana New"/>
                <w:sz w:val="23"/>
                <w:szCs w:val="23"/>
                <w:cs/>
                <w:lang w:val="en-US"/>
              </w:rPr>
              <w:t>อุตสาหกรรม</w:t>
            </w:r>
          </w:p>
          <w:p w14:paraId="2849620A" w14:textId="23703416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14921" w14:textId="77777777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6243D">
              <w:rPr>
                <w:rFonts w:ascii="Angsana New" w:hAnsi="Angsana New"/>
                <w:sz w:val="23"/>
                <w:szCs w:val="23"/>
                <w:cs/>
                <w:lang w:val="en-US"/>
              </w:rPr>
              <w:t>สินค้าประเภท</w:t>
            </w:r>
          </w:p>
          <w:p w14:paraId="672F4A3B" w14:textId="1568FEED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สารกรองและ</w:t>
            </w:r>
          </w:p>
          <w:p w14:paraId="2849620B" w14:textId="63C15A14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สารเคมี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BDA4F" w14:textId="77777777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6243D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รายได้บริการ</w:t>
            </w:r>
          </w:p>
          <w:p w14:paraId="2849620C" w14:textId="16D8B03B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A0187" w14:textId="77777777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6243D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รวม</w:t>
            </w:r>
          </w:p>
          <w:p w14:paraId="0F3B519B" w14:textId="77777777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2849620D" w14:textId="60BEB53A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12E5A7F3" w14:textId="77777777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6243D">
              <w:rPr>
                <w:rFonts w:ascii="Angsana New" w:hAnsi="Angsana New"/>
                <w:sz w:val="23"/>
                <w:szCs w:val="23"/>
                <w:cs/>
                <w:lang w:val="en-US"/>
              </w:rPr>
              <w:t>สินค้าประเภทครัวเรือน</w:t>
            </w:r>
          </w:p>
          <w:p w14:paraId="6AB7D3E7" w14:textId="7D8104A4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0F68BEB7" w14:textId="77777777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6243D">
              <w:rPr>
                <w:rFonts w:ascii="Angsana New" w:hAnsi="Angsana New"/>
                <w:sz w:val="23"/>
                <w:szCs w:val="23"/>
                <w:cs/>
                <w:lang w:val="en-US"/>
              </w:rPr>
              <w:t>สินค้าประเภทพาณิชย์</w:t>
            </w:r>
          </w:p>
          <w:p w14:paraId="4D115721" w14:textId="7A4A6DD7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4069371D" w14:textId="77777777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6243D">
              <w:rPr>
                <w:rFonts w:ascii="Angsana New" w:hAnsi="Angsana New"/>
                <w:sz w:val="23"/>
                <w:szCs w:val="23"/>
                <w:cs/>
                <w:lang w:val="en-US"/>
              </w:rPr>
              <w:t>สินค้าประเภท</w:t>
            </w:r>
          </w:p>
          <w:p w14:paraId="1F743C10" w14:textId="77777777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6243D">
              <w:rPr>
                <w:rFonts w:ascii="Angsana New" w:hAnsi="Angsana New"/>
                <w:sz w:val="23"/>
                <w:szCs w:val="23"/>
                <w:cs/>
                <w:lang w:val="en-US"/>
              </w:rPr>
              <w:t>อุตสาหกรรม</w:t>
            </w:r>
          </w:p>
          <w:p w14:paraId="14D367C9" w14:textId="07BAFFBC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4930F433" w14:textId="77777777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6243D">
              <w:rPr>
                <w:rFonts w:ascii="Angsana New" w:hAnsi="Angsana New"/>
                <w:sz w:val="23"/>
                <w:szCs w:val="23"/>
                <w:cs/>
                <w:lang w:val="en-US"/>
              </w:rPr>
              <w:t>สินค้าประเภท</w:t>
            </w:r>
          </w:p>
          <w:p w14:paraId="76151FD1" w14:textId="77777777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สารกรองและ</w:t>
            </w:r>
          </w:p>
          <w:p w14:paraId="2661ECA1" w14:textId="23728638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สารเคมี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7B93DE65" w14:textId="77777777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6243D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รายได้บริการ</w:t>
            </w:r>
          </w:p>
          <w:p w14:paraId="002DE41E" w14:textId="4EC76FCD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CC950B" w14:textId="77777777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6243D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รวม</w:t>
            </w:r>
          </w:p>
          <w:p w14:paraId="507EAB06" w14:textId="77777777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6677D10F" w14:textId="7D1C4A74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</w:tr>
      <w:tr w:rsidR="001D56F6" w:rsidRPr="00D6243D" w14:paraId="28496216" w14:textId="1D9C12BB" w:rsidTr="005724C3">
        <w:trPr>
          <w:trHeight w:val="288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0F" w14:textId="5F23203A" w:rsidR="001D56F6" w:rsidRPr="00D6243D" w:rsidRDefault="001D56F6" w:rsidP="001D56F6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6243D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รายได้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10" w14:textId="2CE5A09B" w:rsidR="001D56F6" w:rsidRPr="00D6243D" w:rsidRDefault="001D56F6" w:rsidP="001D56F6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936BC">
              <w:rPr>
                <w:rFonts w:ascii="Angsana New" w:hAnsi="Angsana New"/>
                <w:sz w:val="23"/>
                <w:szCs w:val="23"/>
              </w:rPr>
              <w:t>201,847,457.77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11" w14:textId="004F26AA" w:rsidR="001D56F6" w:rsidRPr="00D6243D" w:rsidRDefault="001D56F6" w:rsidP="001D56F6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936BC">
              <w:rPr>
                <w:rFonts w:ascii="Angsana New" w:hAnsi="Angsana New"/>
                <w:sz w:val="23"/>
                <w:szCs w:val="23"/>
              </w:rPr>
              <w:t>231,973,277.4</w:t>
            </w:r>
            <w:r>
              <w:rPr>
                <w:rFonts w:ascii="Angsana New" w:hAnsi="Angsana New"/>
                <w:sz w:val="23"/>
                <w:szCs w:val="23"/>
              </w:rPr>
              <w:t>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12" w14:textId="778AFEC1" w:rsidR="001D56F6" w:rsidRPr="00D6243D" w:rsidRDefault="001D56F6" w:rsidP="001D56F6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936BC">
              <w:rPr>
                <w:rFonts w:ascii="Angsana New" w:hAnsi="Angsana New"/>
                <w:sz w:val="23"/>
                <w:szCs w:val="23"/>
              </w:rPr>
              <w:t>192,108,940.68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13" w14:textId="2A5C1865" w:rsidR="001D56F6" w:rsidRPr="00D6243D" w:rsidRDefault="001D56F6" w:rsidP="001D56F6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936BC">
              <w:rPr>
                <w:rFonts w:ascii="Angsana New" w:hAnsi="Angsana New"/>
                <w:sz w:val="23"/>
                <w:szCs w:val="23"/>
              </w:rPr>
              <w:t>70,661,465.33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14" w14:textId="2A209A4F" w:rsidR="001D56F6" w:rsidRPr="00D6243D" w:rsidRDefault="001D56F6" w:rsidP="001D56F6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A4843">
              <w:rPr>
                <w:rFonts w:ascii="Angsana New" w:hAnsi="Angsana New"/>
                <w:sz w:val="23"/>
                <w:szCs w:val="23"/>
              </w:rPr>
              <w:t>165,270.04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15" w14:textId="3FCC8458" w:rsidR="001D56F6" w:rsidRPr="00D6243D" w:rsidRDefault="001D56F6" w:rsidP="001D56F6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936BC">
              <w:rPr>
                <w:rFonts w:ascii="Angsana New" w:hAnsi="Angsana New"/>
                <w:sz w:val="23"/>
                <w:szCs w:val="23"/>
              </w:rPr>
              <w:t>696,756,411.22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2298E" w14:textId="68DAC327" w:rsidR="001D56F6" w:rsidRPr="00D6243D" w:rsidRDefault="001D56F6" w:rsidP="001D56F6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13E38">
              <w:rPr>
                <w:rFonts w:ascii="Angsana New" w:hAnsi="Angsana New"/>
                <w:sz w:val="23"/>
                <w:szCs w:val="23"/>
              </w:rPr>
              <w:t xml:space="preserve">228,041,823.01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7791F" w14:textId="2B7DAA80" w:rsidR="001D56F6" w:rsidRPr="00D6243D" w:rsidRDefault="001D56F6" w:rsidP="001D56F6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13E38">
              <w:rPr>
                <w:rFonts w:ascii="Angsana New" w:hAnsi="Angsana New"/>
                <w:sz w:val="23"/>
                <w:szCs w:val="23"/>
              </w:rPr>
              <w:t xml:space="preserve">234,773,269.62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65AFB" w14:textId="0F02C998" w:rsidR="001D56F6" w:rsidRPr="00D6243D" w:rsidRDefault="001D56F6" w:rsidP="001D56F6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13E38">
              <w:rPr>
                <w:rFonts w:ascii="Angsana New" w:hAnsi="Angsana New"/>
                <w:sz w:val="23"/>
                <w:szCs w:val="23"/>
              </w:rPr>
              <w:t xml:space="preserve">175,784,996.07 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6BBFC" w14:textId="78FC7E91" w:rsidR="001D56F6" w:rsidRPr="00D6243D" w:rsidRDefault="001D56F6" w:rsidP="001D56F6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13E38">
              <w:rPr>
                <w:rFonts w:ascii="Angsana New" w:hAnsi="Angsana New"/>
                <w:sz w:val="23"/>
                <w:szCs w:val="23"/>
              </w:rPr>
              <w:t xml:space="preserve">78,774,413.24 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E9453" w14:textId="09908348" w:rsidR="001D56F6" w:rsidRPr="00D6243D" w:rsidRDefault="001D56F6" w:rsidP="001D56F6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13E38">
              <w:rPr>
                <w:rFonts w:ascii="Angsana New" w:hAnsi="Angsana New"/>
                <w:sz w:val="23"/>
                <w:szCs w:val="23"/>
              </w:rPr>
              <w:t xml:space="preserve">155,111.11 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74117" w14:textId="0809055A" w:rsidR="001D56F6" w:rsidRPr="00D6243D" w:rsidRDefault="001D56F6" w:rsidP="001D56F6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13E38">
              <w:rPr>
                <w:rFonts w:ascii="Angsana New" w:hAnsi="Angsana New"/>
                <w:sz w:val="23"/>
                <w:szCs w:val="23"/>
              </w:rPr>
              <w:t xml:space="preserve">717,529,613.05 </w:t>
            </w:r>
          </w:p>
        </w:tc>
      </w:tr>
      <w:tr w:rsidR="00E677E5" w:rsidRPr="00D6243D" w14:paraId="2849621E" w14:textId="6AD8C8D3" w:rsidTr="005724C3">
        <w:trPr>
          <w:trHeight w:val="288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17" w14:textId="24D228E9" w:rsidR="001D56F6" w:rsidRPr="00D6243D" w:rsidRDefault="001D56F6" w:rsidP="001D56F6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6243D">
              <w:rPr>
                <w:rFonts w:ascii="Angsana New" w:hAnsi="Angsana New"/>
                <w:color w:val="000000"/>
                <w:sz w:val="23"/>
                <w:szCs w:val="23"/>
                <w:cs/>
              </w:rPr>
              <w:t>ต้นทุนขายและบริการ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18" w14:textId="6BFBBA79" w:rsidR="001D56F6" w:rsidRPr="00D6243D" w:rsidRDefault="001D56F6" w:rsidP="001D56F6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936BC">
              <w:rPr>
                <w:rFonts w:ascii="Angsana New" w:hAnsi="Angsana New"/>
                <w:sz w:val="23"/>
                <w:szCs w:val="23"/>
              </w:rPr>
              <w:t>(147,</w:t>
            </w:r>
            <w:r w:rsidR="00341406">
              <w:rPr>
                <w:rFonts w:ascii="Angsana New" w:hAnsi="Angsana New" w:hint="cs"/>
                <w:sz w:val="23"/>
                <w:szCs w:val="23"/>
                <w:cs/>
              </w:rPr>
              <w:t>361</w:t>
            </w:r>
            <w:r w:rsidRPr="003936BC">
              <w:rPr>
                <w:rFonts w:ascii="Angsana New" w:hAnsi="Angsana New"/>
                <w:sz w:val="23"/>
                <w:szCs w:val="23"/>
              </w:rPr>
              <w:t>,</w:t>
            </w:r>
            <w:r w:rsidR="00341406">
              <w:rPr>
                <w:rFonts w:ascii="Angsana New" w:hAnsi="Angsana New" w:hint="cs"/>
                <w:sz w:val="23"/>
                <w:szCs w:val="23"/>
                <w:cs/>
              </w:rPr>
              <w:t>838.71</w:t>
            </w:r>
            <w:r w:rsidRPr="003936BC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19" w14:textId="33CE55E8" w:rsidR="001D56F6" w:rsidRPr="00D6243D" w:rsidRDefault="001D56F6" w:rsidP="001D56F6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936BC">
              <w:rPr>
                <w:rFonts w:ascii="Angsana New" w:hAnsi="Angsana New"/>
                <w:sz w:val="23"/>
                <w:szCs w:val="23"/>
              </w:rPr>
              <w:t>(157,</w:t>
            </w:r>
            <w:r w:rsidR="00341406">
              <w:rPr>
                <w:rFonts w:ascii="Angsana New" w:hAnsi="Angsana New" w:hint="cs"/>
                <w:sz w:val="23"/>
                <w:szCs w:val="23"/>
                <w:cs/>
              </w:rPr>
              <w:t>867</w:t>
            </w:r>
            <w:r w:rsidRPr="003936BC">
              <w:rPr>
                <w:rFonts w:ascii="Angsana New" w:hAnsi="Angsana New"/>
                <w:sz w:val="23"/>
                <w:szCs w:val="23"/>
              </w:rPr>
              <w:t>,9</w:t>
            </w:r>
            <w:r w:rsidR="00610038">
              <w:rPr>
                <w:rFonts w:ascii="Angsana New" w:hAnsi="Angsana New" w:hint="cs"/>
                <w:sz w:val="23"/>
                <w:szCs w:val="23"/>
                <w:cs/>
              </w:rPr>
              <w:t>76.49</w:t>
            </w:r>
            <w:r w:rsidRPr="003936BC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1A" w14:textId="616C11C0" w:rsidR="001D56F6" w:rsidRPr="00D6243D" w:rsidRDefault="001D56F6" w:rsidP="001D56F6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936BC">
              <w:rPr>
                <w:rFonts w:ascii="Angsana New" w:hAnsi="Angsana New"/>
                <w:sz w:val="23"/>
                <w:szCs w:val="23"/>
              </w:rPr>
              <w:t>(140,0</w:t>
            </w:r>
            <w:r w:rsidR="00F12BA4">
              <w:rPr>
                <w:rFonts w:ascii="Angsana New" w:hAnsi="Angsana New"/>
                <w:sz w:val="23"/>
                <w:szCs w:val="23"/>
                <w:lang w:val="en-US"/>
              </w:rPr>
              <w:t>07,489.97</w:t>
            </w:r>
            <w:r w:rsidRPr="003936BC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1B" w14:textId="517C9EF3" w:rsidR="001D56F6" w:rsidRPr="00D6243D" w:rsidRDefault="001D56F6" w:rsidP="001D56F6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936BC">
              <w:rPr>
                <w:rFonts w:ascii="Angsana New" w:hAnsi="Angsana New"/>
                <w:sz w:val="23"/>
                <w:szCs w:val="23"/>
              </w:rPr>
              <w:t>(55,</w:t>
            </w:r>
            <w:r w:rsidR="00F12BA4">
              <w:rPr>
                <w:rFonts w:ascii="Angsana New" w:hAnsi="Angsana New"/>
                <w:sz w:val="23"/>
                <w:szCs w:val="23"/>
              </w:rPr>
              <w:t>973,513.54</w:t>
            </w:r>
            <w:r w:rsidRPr="003936BC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1C" w14:textId="3FFC7378" w:rsidR="001D56F6" w:rsidRPr="00D6243D" w:rsidRDefault="001D56F6" w:rsidP="001D56F6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0.00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1D" w14:textId="46F9AF53" w:rsidR="001D56F6" w:rsidRPr="00D6243D" w:rsidRDefault="00087151" w:rsidP="001D56F6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87151">
              <w:rPr>
                <w:rFonts w:ascii="Angsana New" w:hAnsi="Angsana New"/>
                <w:sz w:val="23"/>
                <w:szCs w:val="23"/>
              </w:rPr>
              <w:t>(501,210,818.71)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7588F" w14:textId="2FC8C31C" w:rsidR="001D56F6" w:rsidRPr="00D6243D" w:rsidRDefault="001D56F6" w:rsidP="001D56F6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(166,293,420.27)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F5DB3" w14:textId="43F1E915" w:rsidR="001D56F6" w:rsidRPr="00D6243D" w:rsidRDefault="001D56F6" w:rsidP="001D56F6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(159,846,512.55)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C2589" w14:textId="3287914A" w:rsidR="001D56F6" w:rsidRPr="00D6243D" w:rsidRDefault="001D56F6" w:rsidP="001D56F6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(131,714,706.79)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716F7" w14:textId="15DD8260" w:rsidR="001D56F6" w:rsidRPr="00D6243D" w:rsidRDefault="001D56F6" w:rsidP="001D56F6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(56,976,983.35)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3B8F3" w14:textId="6DDF6315" w:rsidR="001D56F6" w:rsidRPr="00D6243D" w:rsidRDefault="001D56F6" w:rsidP="001D56F6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0.00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D2CB5" w14:textId="4B81E694" w:rsidR="001D56F6" w:rsidRPr="00D6243D" w:rsidRDefault="001D56F6" w:rsidP="001D56F6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13E38">
              <w:rPr>
                <w:rFonts w:ascii="Angsana New" w:hAnsi="Angsana New"/>
                <w:sz w:val="23"/>
                <w:szCs w:val="23"/>
              </w:rPr>
              <w:t>(514,831,622.96)</w:t>
            </w:r>
          </w:p>
        </w:tc>
      </w:tr>
      <w:tr w:rsidR="00E677E5" w:rsidRPr="00D6243D" w14:paraId="2849622E" w14:textId="3DC8DE84" w:rsidTr="005724C3">
        <w:trPr>
          <w:trHeight w:val="288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27" w14:textId="77777777" w:rsidR="001E292C" w:rsidRPr="00D6243D" w:rsidRDefault="001E292C" w:rsidP="001E292C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6243D">
              <w:rPr>
                <w:rFonts w:ascii="Angsana New" w:hAnsi="Angsana New"/>
                <w:color w:val="000000"/>
                <w:sz w:val="23"/>
                <w:szCs w:val="23"/>
                <w:cs/>
              </w:rPr>
              <w:t>กำไรขั้นต้น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28" w14:textId="76EEDE4A" w:rsidR="001E292C" w:rsidRPr="00315D3E" w:rsidRDefault="00065499" w:rsidP="001E292C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65499">
              <w:rPr>
                <w:rFonts w:ascii="Angsana New" w:hAnsi="Angsana New"/>
                <w:sz w:val="23"/>
                <w:szCs w:val="23"/>
              </w:rPr>
              <w:t>54,485,619.06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29" w14:textId="5DA967F5" w:rsidR="001E292C" w:rsidRPr="00D6243D" w:rsidRDefault="00065499" w:rsidP="001E292C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65499">
              <w:rPr>
                <w:rFonts w:ascii="Angsana New" w:hAnsi="Angsana New"/>
                <w:sz w:val="23"/>
                <w:szCs w:val="23"/>
              </w:rPr>
              <w:t>74,105,300.91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2A" w14:textId="215FA453" w:rsidR="001E292C" w:rsidRPr="00D6243D" w:rsidRDefault="002671BD" w:rsidP="001E292C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2671BD">
              <w:rPr>
                <w:rFonts w:ascii="Angsana New" w:hAnsi="Angsana New"/>
                <w:sz w:val="23"/>
                <w:szCs w:val="23"/>
              </w:rPr>
              <w:t>52,101,450.71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2B" w14:textId="33784B81" w:rsidR="001E292C" w:rsidRPr="00D6243D" w:rsidRDefault="002671BD" w:rsidP="001E292C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2671BD">
              <w:rPr>
                <w:rFonts w:ascii="Angsana New" w:hAnsi="Angsana New"/>
                <w:sz w:val="23"/>
                <w:szCs w:val="23"/>
              </w:rPr>
              <w:t>14,687,951.79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2C" w14:textId="7167782F" w:rsidR="001E292C" w:rsidRPr="00D6243D" w:rsidRDefault="001E292C" w:rsidP="001E292C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A4843">
              <w:rPr>
                <w:rFonts w:ascii="Angsana New" w:hAnsi="Angsana New"/>
                <w:sz w:val="23"/>
                <w:szCs w:val="23"/>
              </w:rPr>
              <w:t>165,270.04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2D" w14:textId="143BF936" w:rsidR="001E292C" w:rsidRPr="00D6243D" w:rsidRDefault="00850D24" w:rsidP="001E292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50D24">
              <w:rPr>
                <w:rFonts w:ascii="Angsana New" w:hAnsi="Angsana New"/>
                <w:sz w:val="23"/>
                <w:szCs w:val="23"/>
                <w:cs/>
              </w:rPr>
              <w:t>195</w:t>
            </w:r>
            <w:r w:rsidRPr="00850D24">
              <w:rPr>
                <w:rFonts w:ascii="Angsana New" w:hAnsi="Angsana New"/>
                <w:sz w:val="23"/>
                <w:szCs w:val="23"/>
              </w:rPr>
              <w:t>,</w:t>
            </w:r>
            <w:r w:rsidRPr="00850D24">
              <w:rPr>
                <w:rFonts w:ascii="Angsana New" w:hAnsi="Angsana New"/>
                <w:sz w:val="23"/>
                <w:szCs w:val="23"/>
                <w:cs/>
              </w:rPr>
              <w:t>545</w:t>
            </w:r>
            <w:r w:rsidRPr="00850D24">
              <w:rPr>
                <w:rFonts w:ascii="Angsana New" w:hAnsi="Angsana New"/>
                <w:sz w:val="23"/>
                <w:szCs w:val="23"/>
              </w:rPr>
              <w:t>,</w:t>
            </w:r>
            <w:r w:rsidRPr="00850D24">
              <w:rPr>
                <w:rFonts w:ascii="Angsana New" w:hAnsi="Angsana New"/>
                <w:sz w:val="23"/>
                <w:szCs w:val="23"/>
                <w:cs/>
              </w:rPr>
              <w:t>592.51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02CEC" w14:textId="1D4C29BE" w:rsidR="001E292C" w:rsidRPr="00D6243D" w:rsidRDefault="001E292C" w:rsidP="001E292C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61,748,402.74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18C20" w14:textId="0DEA1FE4" w:rsidR="001E292C" w:rsidRPr="00D6243D" w:rsidRDefault="001E292C" w:rsidP="001E292C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74,926,757.07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5A6C4" w14:textId="69D61457" w:rsidR="001E292C" w:rsidRPr="00D6243D" w:rsidRDefault="001E292C" w:rsidP="001E292C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44,070,289.28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20174" w14:textId="54D73561" w:rsidR="001E292C" w:rsidRPr="00D6243D" w:rsidRDefault="001E292C" w:rsidP="001E292C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21,797,429.89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E4286" w14:textId="5F27BA08" w:rsidR="001E292C" w:rsidRPr="00D6243D" w:rsidRDefault="001E292C" w:rsidP="001E292C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A4843">
              <w:rPr>
                <w:rFonts w:ascii="Angsana New" w:hAnsi="Angsana New"/>
                <w:sz w:val="23"/>
                <w:szCs w:val="23"/>
              </w:rPr>
              <w:t>155,111.11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D41B9" w14:textId="1D3C6E86" w:rsidR="001E292C" w:rsidRPr="00D6243D" w:rsidRDefault="001E292C" w:rsidP="001E292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13E38">
              <w:rPr>
                <w:rFonts w:ascii="Angsana New" w:hAnsi="Angsana New"/>
                <w:sz w:val="23"/>
                <w:szCs w:val="23"/>
              </w:rPr>
              <w:t>202,697,990.09</w:t>
            </w:r>
          </w:p>
        </w:tc>
      </w:tr>
      <w:tr w:rsidR="003A4049" w:rsidRPr="00D6243D" w14:paraId="2849623E" w14:textId="31B1DA24" w:rsidTr="005724C3">
        <w:trPr>
          <w:trHeight w:val="288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37" w14:textId="77777777" w:rsidR="003A4049" w:rsidRPr="00D6243D" w:rsidRDefault="003A4049" w:rsidP="003A404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6243D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38" w14:textId="77777777" w:rsidR="003A4049" w:rsidRPr="00D6243D" w:rsidRDefault="003A4049" w:rsidP="003A404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39" w14:textId="77777777" w:rsidR="003A4049" w:rsidRPr="00D6243D" w:rsidRDefault="003A4049" w:rsidP="003A404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3A" w14:textId="77777777" w:rsidR="003A4049" w:rsidRPr="00D6243D" w:rsidRDefault="003A4049" w:rsidP="003A404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3B" w14:textId="77777777" w:rsidR="003A4049" w:rsidRPr="00D6243D" w:rsidRDefault="003A4049" w:rsidP="003A404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3C" w14:textId="63A54494" w:rsidR="003A4049" w:rsidRPr="00D6243D" w:rsidRDefault="003A4049" w:rsidP="003A404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3D" w14:textId="6BBFB82D" w:rsidR="003A4049" w:rsidRPr="00D6243D" w:rsidRDefault="00C623AD" w:rsidP="003A404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23AD">
              <w:rPr>
                <w:rFonts w:ascii="Angsana New" w:hAnsi="Angsana New"/>
                <w:sz w:val="23"/>
                <w:szCs w:val="23"/>
              </w:rPr>
              <w:t>3,047,182.80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D915D" w14:textId="74AD1132" w:rsidR="003A4049" w:rsidRPr="00D6243D" w:rsidRDefault="003A4049" w:rsidP="003A404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B0E71" w14:textId="77777777" w:rsidR="003A4049" w:rsidRPr="00D6243D" w:rsidRDefault="003A4049" w:rsidP="003A404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4C2B2" w14:textId="6500CBE5" w:rsidR="003A4049" w:rsidRPr="00D6243D" w:rsidRDefault="003A4049" w:rsidP="003A404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6F90E" w14:textId="65538B52" w:rsidR="003A4049" w:rsidRPr="00D6243D" w:rsidRDefault="003A4049" w:rsidP="003A404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9AB2B" w14:textId="24B8FDA2" w:rsidR="003A4049" w:rsidRPr="00D6243D" w:rsidRDefault="003A4049" w:rsidP="003A404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A738B" w14:textId="576D92DE" w:rsidR="003A4049" w:rsidRPr="00D6243D" w:rsidRDefault="003A4049" w:rsidP="003A404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972B6">
              <w:rPr>
                <w:rFonts w:ascii="Angsana New" w:hAnsi="Angsana New"/>
                <w:sz w:val="23"/>
                <w:szCs w:val="23"/>
              </w:rPr>
              <w:t>3,132,723.00</w:t>
            </w:r>
          </w:p>
        </w:tc>
      </w:tr>
      <w:tr w:rsidR="00D304F4" w:rsidRPr="00D6243D" w14:paraId="2849624E" w14:textId="52B8FF49" w:rsidTr="005724C3">
        <w:trPr>
          <w:trHeight w:val="288"/>
        </w:trPr>
        <w:tc>
          <w:tcPr>
            <w:tcW w:w="2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48" w14:textId="283099D3" w:rsidR="00D304F4" w:rsidRPr="00D6243D" w:rsidRDefault="00D304F4" w:rsidP="00D304F4">
            <w:pPr>
              <w:spacing w:before="20" w:after="20" w:line="240" w:lineRule="auto"/>
              <w:rPr>
                <w:rFonts w:ascii="Angsana New" w:hAnsi="Angsana New"/>
                <w:sz w:val="23"/>
                <w:szCs w:val="23"/>
              </w:rPr>
            </w:pPr>
            <w:r w:rsidRPr="00D6243D">
              <w:rPr>
                <w:rFonts w:ascii="Angsana New" w:hAnsi="Angsana New"/>
                <w:color w:val="000000"/>
                <w:sz w:val="23"/>
                <w:szCs w:val="23"/>
                <w:cs/>
              </w:rPr>
              <w:t>ต้นทุนในการจัดจำหน่าย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49" w14:textId="77777777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4A" w14:textId="77777777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4B" w14:textId="77777777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4C" w14:textId="30AB2F4C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4D" w14:textId="57F541D3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D41F0">
              <w:rPr>
                <w:rFonts w:asciiTheme="majorBidi" w:hAnsiTheme="majorBidi" w:cstheme="majorBidi"/>
                <w:sz w:val="23"/>
                <w:szCs w:val="23"/>
              </w:rPr>
              <w:t>(67,209,162.61)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A2C39" w14:textId="66879EEA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F7490" w14:textId="77777777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3ED11" w14:textId="7982504C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EAB49" w14:textId="24EB4788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D5D7B" w14:textId="49F8270B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67D78" w14:textId="4A3B6583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972B6">
              <w:rPr>
                <w:rFonts w:ascii="Angsana New" w:hAnsi="Angsana New"/>
                <w:sz w:val="23"/>
                <w:szCs w:val="23"/>
              </w:rPr>
              <w:t>(69,050,210.13)</w:t>
            </w:r>
          </w:p>
        </w:tc>
      </w:tr>
      <w:tr w:rsidR="00D304F4" w:rsidRPr="00D6243D" w14:paraId="1DFFE7A0" w14:textId="45A8384A" w:rsidTr="005724C3">
        <w:trPr>
          <w:trHeight w:val="288"/>
        </w:trPr>
        <w:tc>
          <w:tcPr>
            <w:tcW w:w="2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EE456" w14:textId="6B89F510" w:rsidR="00D304F4" w:rsidRPr="00D6243D" w:rsidRDefault="00D304F4" w:rsidP="00D304F4">
            <w:pPr>
              <w:spacing w:before="20" w:after="20" w:line="240" w:lineRule="auto"/>
              <w:rPr>
                <w:rFonts w:ascii="Angsana New" w:hAnsi="Angsana New"/>
                <w:sz w:val="23"/>
                <w:szCs w:val="23"/>
              </w:rPr>
            </w:pPr>
            <w:r w:rsidRPr="00D6243D">
              <w:rPr>
                <w:rFonts w:ascii="Angsana New" w:hAnsi="Angsana New"/>
                <w:color w:val="000000"/>
                <w:sz w:val="23"/>
                <w:szCs w:val="23"/>
                <w:cs/>
              </w:rPr>
              <w:t>ค่าใช้จ่ายในการบริหาร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A8EC1" w14:textId="77777777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3884F" w14:textId="77777777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124D5" w14:textId="77777777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EA298" w14:textId="77777777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0894C" w14:textId="76EB10EB" w:rsidR="00D304F4" w:rsidRPr="00D6243D" w:rsidRDefault="00D304F4" w:rsidP="00D304F4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936BC">
              <w:rPr>
                <w:rFonts w:asciiTheme="majorBidi" w:hAnsiTheme="majorBidi" w:cstheme="majorBidi"/>
                <w:sz w:val="23"/>
                <w:szCs w:val="23"/>
              </w:rPr>
              <w:t>(87,377,570.99)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7856C" w14:textId="1E019D83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A0DF7" w14:textId="77777777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FFC39" w14:textId="5E378304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9283D" w14:textId="0A4A9C04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66D89" w14:textId="77FDE4A3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44499" w14:textId="077F652F" w:rsidR="00D304F4" w:rsidRPr="00D6243D" w:rsidRDefault="00D304F4" w:rsidP="00D304F4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972B6">
              <w:rPr>
                <w:rFonts w:ascii="Angsana New" w:hAnsi="Angsana New"/>
                <w:sz w:val="23"/>
                <w:szCs w:val="23"/>
              </w:rPr>
              <w:t>(88,541,887.70)</w:t>
            </w:r>
          </w:p>
        </w:tc>
      </w:tr>
      <w:tr w:rsidR="00D304F4" w:rsidRPr="00D6243D" w14:paraId="680FE007" w14:textId="2A4899FE" w:rsidTr="005724C3">
        <w:trPr>
          <w:trHeight w:val="288"/>
        </w:trPr>
        <w:tc>
          <w:tcPr>
            <w:tcW w:w="2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444F5" w14:textId="268B569B" w:rsidR="00D304F4" w:rsidRPr="00D6243D" w:rsidRDefault="00D304F4" w:rsidP="00D304F4">
            <w:pPr>
              <w:spacing w:before="20" w:after="20" w:line="240" w:lineRule="auto"/>
              <w:rPr>
                <w:rFonts w:ascii="Angsana New" w:hAnsi="Angsana New"/>
                <w:sz w:val="23"/>
                <w:szCs w:val="23"/>
              </w:rPr>
            </w:pPr>
            <w:r w:rsidRPr="00D6243D">
              <w:rPr>
                <w:rFonts w:ascii="Angsana New" w:hAnsi="Angsana New"/>
                <w:color w:val="000000"/>
                <w:sz w:val="23"/>
                <w:szCs w:val="23"/>
                <w:cs/>
              </w:rPr>
              <w:t>กำไรจากกิจกรรมดำเนินงาน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63661" w14:textId="77777777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11D19" w14:textId="77777777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63D92" w14:textId="77777777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4DCAF" w14:textId="77777777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30CD4" w14:textId="7DCC8153" w:rsidR="00D304F4" w:rsidRPr="00D6243D" w:rsidRDefault="00363032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63032">
              <w:rPr>
                <w:rFonts w:asciiTheme="majorBidi" w:hAnsiTheme="majorBidi" w:cstheme="majorBidi"/>
                <w:sz w:val="23"/>
                <w:szCs w:val="23"/>
              </w:rPr>
              <w:t>44,006,041.71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8F1D7" w14:textId="253D87FD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F4567" w14:textId="77777777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2E914" w14:textId="20E68A95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1CD7E" w14:textId="768C0E70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25C58" w14:textId="45C9A312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87B24" w14:textId="1DE5BBE4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972B6">
              <w:rPr>
                <w:rFonts w:ascii="Angsana New" w:hAnsi="Angsana New"/>
                <w:sz w:val="23"/>
                <w:szCs w:val="23"/>
              </w:rPr>
              <w:t>48,238,615.26</w:t>
            </w:r>
          </w:p>
        </w:tc>
      </w:tr>
      <w:tr w:rsidR="00D304F4" w:rsidRPr="00D6243D" w14:paraId="099DE220" w14:textId="7DA8F40F" w:rsidTr="005724C3">
        <w:trPr>
          <w:trHeight w:val="288"/>
        </w:trPr>
        <w:tc>
          <w:tcPr>
            <w:tcW w:w="2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1CE43" w14:textId="4A865272" w:rsidR="00D304F4" w:rsidRPr="00D6243D" w:rsidRDefault="00D304F4" w:rsidP="00D304F4">
            <w:pPr>
              <w:spacing w:before="20" w:after="20" w:line="240" w:lineRule="auto"/>
              <w:rPr>
                <w:rFonts w:ascii="Angsana New" w:hAnsi="Angsana New"/>
                <w:sz w:val="23"/>
                <w:szCs w:val="23"/>
              </w:rPr>
            </w:pPr>
            <w:r w:rsidRPr="00D6243D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รายได้ทางการเงิน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28E6C" w14:textId="77777777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E93E8" w14:textId="77777777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D20D8" w14:textId="77777777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1D828" w14:textId="77777777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E60A0" w14:textId="7B81378B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86736">
              <w:rPr>
                <w:rFonts w:asciiTheme="majorBidi" w:hAnsiTheme="majorBidi" w:cstheme="majorBidi"/>
                <w:sz w:val="23"/>
                <w:szCs w:val="23"/>
              </w:rPr>
              <w:t>263,145.48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2D6CE" w14:textId="65395371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41C03" w14:textId="77777777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B02F7" w14:textId="2CF66101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66847" w14:textId="4E8490FC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2D126" w14:textId="05B54074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7D770" w14:textId="1181B870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972B6">
              <w:rPr>
                <w:rFonts w:ascii="Angsana New" w:hAnsi="Angsana New"/>
                <w:sz w:val="23"/>
                <w:szCs w:val="23"/>
              </w:rPr>
              <w:t>87,884.20</w:t>
            </w:r>
          </w:p>
        </w:tc>
      </w:tr>
      <w:tr w:rsidR="00D304F4" w:rsidRPr="00D6243D" w14:paraId="28496256" w14:textId="2300C46C" w:rsidTr="005724C3">
        <w:trPr>
          <w:trHeight w:val="288"/>
        </w:trPr>
        <w:tc>
          <w:tcPr>
            <w:tcW w:w="2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50" w14:textId="1E15CCF6" w:rsidR="00D304F4" w:rsidRPr="00D6243D" w:rsidRDefault="00D304F4" w:rsidP="00D304F4">
            <w:pPr>
              <w:spacing w:before="20" w:after="20" w:line="240" w:lineRule="auto"/>
              <w:rPr>
                <w:rFonts w:ascii="Angsana New" w:hAnsi="Angsana New"/>
                <w:sz w:val="23"/>
                <w:szCs w:val="23"/>
              </w:rPr>
            </w:pPr>
            <w:r w:rsidRPr="00D6243D">
              <w:rPr>
                <w:rFonts w:ascii="Angsana New" w:hAnsi="Angsana New"/>
                <w:color w:val="000000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51" w14:textId="77777777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52" w14:textId="77777777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53" w14:textId="77777777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54" w14:textId="319445CD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55" w14:textId="273CDA91" w:rsidR="00D304F4" w:rsidRPr="00D6243D" w:rsidRDefault="00D304F4" w:rsidP="00D304F4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86736">
              <w:rPr>
                <w:rFonts w:asciiTheme="majorBidi" w:hAnsiTheme="majorBidi" w:cstheme="majorBidi"/>
                <w:sz w:val="23"/>
                <w:szCs w:val="23"/>
              </w:rPr>
              <w:t>(2,363,511.67)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4FDD3" w14:textId="1D4129BD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AC124" w14:textId="77777777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F271E" w14:textId="69E35EDA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26AB4" w14:textId="776D9B63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78B2F" w14:textId="7A8B1FDD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C29D0" w14:textId="065F9E5D" w:rsidR="00D304F4" w:rsidRPr="00D6243D" w:rsidRDefault="00D304F4" w:rsidP="00D304F4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972B6">
              <w:rPr>
                <w:rFonts w:ascii="Angsana New" w:hAnsi="Angsana New"/>
                <w:sz w:val="23"/>
                <w:szCs w:val="23"/>
              </w:rPr>
              <w:t>(2,843,823.55)</w:t>
            </w:r>
          </w:p>
        </w:tc>
      </w:tr>
      <w:tr w:rsidR="00D304F4" w:rsidRPr="00D6243D" w14:paraId="2849625E" w14:textId="095D14D1" w:rsidTr="005724C3">
        <w:trPr>
          <w:trHeight w:val="288"/>
        </w:trPr>
        <w:tc>
          <w:tcPr>
            <w:tcW w:w="2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58" w14:textId="4564C246" w:rsidR="00D304F4" w:rsidRPr="00D6243D" w:rsidRDefault="00D304F4" w:rsidP="00D304F4">
            <w:pPr>
              <w:spacing w:before="20" w:after="20" w:line="240" w:lineRule="auto"/>
              <w:rPr>
                <w:rFonts w:ascii="Angsana New" w:hAnsi="Angsana New"/>
                <w:sz w:val="23"/>
                <w:szCs w:val="23"/>
              </w:rPr>
            </w:pPr>
            <w:r w:rsidRPr="00D6243D">
              <w:rPr>
                <w:rFonts w:ascii="Angsana New" w:hAnsi="Angsana New"/>
                <w:color w:val="000000"/>
                <w:sz w:val="23"/>
                <w:szCs w:val="23"/>
                <w:cs/>
              </w:rPr>
              <w:t>กำไรก่อนภาษีเงินได้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59" w14:textId="77777777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5A" w14:textId="77777777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5B" w14:textId="77777777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5C" w14:textId="4E19E695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5D" w14:textId="09F365DE" w:rsidR="00D304F4" w:rsidRPr="00D6243D" w:rsidRDefault="00363032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63032">
              <w:rPr>
                <w:rFonts w:asciiTheme="majorBidi" w:hAnsiTheme="majorBidi" w:cstheme="majorBidi"/>
                <w:sz w:val="23"/>
                <w:szCs w:val="23"/>
              </w:rPr>
              <w:t>41,905,675.52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67E94" w14:textId="3DDD8643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7F9FB" w14:textId="77777777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81BAA" w14:textId="61905ACB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A0151" w14:textId="6BBC7101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DA0DB" w14:textId="62D45A53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439F7" w14:textId="600190BD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972B6">
              <w:rPr>
                <w:rFonts w:ascii="Angsana New" w:hAnsi="Angsana New"/>
                <w:sz w:val="23"/>
                <w:szCs w:val="23"/>
              </w:rPr>
              <w:t>45,482,675.91</w:t>
            </w:r>
          </w:p>
        </w:tc>
      </w:tr>
      <w:tr w:rsidR="00D304F4" w:rsidRPr="00D6243D" w14:paraId="28496266" w14:textId="7E60A0BA" w:rsidTr="005724C3">
        <w:trPr>
          <w:trHeight w:val="288"/>
        </w:trPr>
        <w:tc>
          <w:tcPr>
            <w:tcW w:w="2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60" w14:textId="457DC727" w:rsidR="00D304F4" w:rsidRPr="00D6243D" w:rsidRDefault="00D304F4" w:rsidP="00D304F4">
            <w:pPr>
              <w:spacing w:before="20" w:after="20" w:line="240" w:lineRule="auto"/>
              <w:rPr>
                <w:rFonts w:ascii="Angsana New" w:hAnsi="Angsana New"/>
                <w:sz w:val="23"/>
                <w:szCs w:val="23"/>
              </w:rPr>
            </w:pPr>
            <w:r w:rsidRPr="00D6243D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รายได้(ค่าใช้จ่าย)ภาษีเงินได้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61" w14:textId="77777777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62" w14:textId="77777777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63" w14:textId="77777777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64" w14:textId="3C5D58A9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65" w14:textId="6EB64862" w:rsidR="00D304F4" w:rsidRPr="00D6243D" w:rsidRDefault="00363032" w:rsidP="00D304F4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63032">
              <w:rPr>
                <w:rFonts w:asciiTheme="majorBidi" w:hAnsiTheme="majorBidi" w:cstheme="majorBidi"/>
                <w:sz w:val="23"/>
                <w:szCs w:val="23"/>
              </w:rPr>
              <w:t>(5,879,710.42)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7E391" w14:textId="701BCBC3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6EC4D" w14:textId="77777777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82399" w14:textId="393E0307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F4B8B" w14:textId="645A1C9A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E2227" w14:textId="3A3127C4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30444" w14:textId="00D9C764" w:rsidR="00D304F4" w:rsidRPr="00D6243D" w:rsidRDefault="00D304F4" w:rsidP="00D304F4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972B6">
              <w:rPr>
                <w:rFonts w:ascii="Angsana New" w:hAnsi="Angsana New"/>
                <w:sz w:val="23"/>
                <w:szCs w:val="23"/>
              </w:rPr>
              <w:t>(9,091,738.46)</w:t>
            </w:r>
          </w:p>
        </w:tc>
      </w:tr>
      <w:tr w:rsidR="00D304F4" w:rsidRPr="00D6243D" w14:paraId="2849626E" w14:textId="7AC798EA" w:rsidTr="005724C3">
        <w:trPr>
          <w:trHeight w:val="288"/>
        </w:trPr>
        <w:tc>
          <w:tcPr>
            <w:tcW w:w="2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68" w14:textId="1F6439C8" w:rsidR="00D304F4" w:rsidRPr="00D6243D" w:rsidRDefault="00D304F4" w:rsidP="00D304F4">
            <w:pPr>
              <w:spacing w:before="20" w:after="20" w:line="240" w:lineRule="auto"/>
              <w:rPr>
                <w:rFonts w:ascii="Angsana New" w:hAnsi="Angsana New"/>
                <w:sz w:val="23"/>
                <w:szCs w:val="23"/>
              </w:rPr>
            </w:pPr>
            <w:r w:rsidRPr="00D6243D">
              <w:rPr>
                <w:rFonts w:ascii="Angsana New" w:hAnsi="Angsana New"/>
                <w:color w:val="000000"/>
                <w:sz w:val="23"/>
                <w:szCs w:val="23"/>
                <w:cs/>
              </w:rPr>
              <w:t>กำไรสำหรับ</w:t>
            </w:r>
            <w:r w:rsidR="00BC09E4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ปี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69" w14:textId="77777777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6A" w14:textId="77777777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6B" w14:textId="77777777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6C" w14:textId="199983D5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6D" w14:textId="69F89F7C" w:rsidR="00D304F4" w:rsidRPr="00D6243D" w:rsidRDefault="00850D24" w:rsidP="00D304F4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50D24">
              <w:rPr>
                <w:rFonts w:asciiTheme="majorBidi" w:hAnsiTheme="majorBidi" w:cstheme="majorBidi"/>
                <w:sz w:val="23"/>
                <w:szCs w:val="23"/>
              </w:rPr>
              <w:t>36,025,965.10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D0236" w14:textId="3A5C3479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A89BF" w14:textId="77777777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96071" w14:textId="73A407C2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9F643" w14:textId="034A94C1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B730C" w14:textId="4D91D5F5" w:rsidR="00D304F4" w:rsidRPr="00D6243D" w:rsidRDefault="00D304F4" w:rsidP="00D304F4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23EA5" w14:textId="10D19DFD" w:rsidR="00D304F4" w:rsidRPr="00D6243D" w:rsidRDefault="00D304F4" w:rsidP="00D304F4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972B6">
              <w:rPr>
                <w:rFonts w:ascii="Angsana New" w:hAnsi="Angsana New"/>
                <w:sz w:val="23"/>
                <w:szCs w:val="23"/>
              </w:rPr>
              <w:t>36,390,937.45</w:t>
            </w:r>
          </w:p>
        </w:tc>
      </w:tr>
      <w:tr w:rsidR="00CB1856" w:rsidRPr="00D6243D" w14:paraId="11D7C859" w14:textId="77777777" w:rsidTr="005724C3">
        <w:trPr>
          <w:trHeight w:val="117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9CED2" w14:textId="77777777" w:rsidR="00CB1856" w:rsidRPr="00F67DF1" w:rsidRDefault="00CB1856" w:rsidP="001B01C0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012C5" w14:textId="77777777" w:rsidR="00CB1856" w:rsidRPr="00F67DF1" w:rsidRDefault="00CB1856" w:rsidP="001B01C0">
            <w:pPr>
              <w:spacing w:before="20" w:after="20"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D1084" w14:textId="77777777" w:rsidR="00CB1856" w:rsidRPr="00F67DF1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F88F3" w14:textId="77777777" w:rsidR="00CB1856" w:rsidRPr="00F67DF1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58274" w14:textId="77777777" w:rsidR="00CB1856" w:rsidRPr="00F67DF1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A947A" w14:textId="77777777" w:rsidR="00CB1856" w:rsidRPr="00F67DF1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AEDB5E" w14:textId="77777777" w:rsidR="00CB1856" w:rsidRPr="00F67DF1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EF7D0" w14:textId="77777777" w:rsidR="00CB1856" w:rsidRPr="00F67DF1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5A534" w14:textId="77777777" w:rsidR="00CB1856" w:rsidRPr="00F67DF1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F900A" w14:textId="77777777" w:rsidR="00CB1856" w:rsidRPr="00F67DF1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58DE6" w14:textId="77777777" w:rsidR="00CB1856" w:rsidRPr="00F67DF1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18839" w14:textId="77777777" w:rsidR="00CB1856" w:rsidRPr="00F67DF1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3BA1D" w14:textId="77777777" w:rsidR="00CB1856" w:rsidRPr="00F67DF1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3E5BC1" w:rsidRPr="00D6243D" w14:paraId="6E282FC4" w14:textId="77777777" w:rsidTr="005724C3">
        <w:trPr>
          <w:trHeight w:val="288"/>
        </w:trPr>
        <w:tc>
          <w:tcPr>
            <w:tcW w:w="2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777CD" w14:textId="58A1AF29" w:rsidR="003E5BC1" w:rsidRPr="00D6243D" w:rsidRDefault="003E5BC1" w:rsidP="003E5BC1">
            <w:pPr>
              <w:spacing w:before="20" w:after="20" w:line="240" w:lineRule="auto"/>
              <w:rPr>
                <w:rFonts w:ascii="Angsana New" w:hAnsi="Angsana New"/>
                <w:sz w:val="23"/>
                <w:szCs w:val="23"/>
              </w:rPr>
            </w:pPr>
            <w:r w:rsidRPr="00B8660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ที่ดิน อาคารและอุปกรณ์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BD388" w14:textId="77777777" w:rsidR="003E5BC1" w:rsidRPr="00D6243D" w:rsidRDefault="003E5BC1" w:rsidP="003E5BC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EDD26" w14:textId="77777777" w:rsidR="003E5BC1" w:rsidRPr="00D6243D" w:rsidRDefault="003E5BC1" w:rsidP="003E5BC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6E55A" w14:textId="77777777" w:rsidR="003E5BC1" w:rsidRPr="00D6243D" w:rsidRDefault="003E5BC1" w:rsidP="003E5BC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992C6" w14:textId="77777777" w:rsidR="003E5BC1" w:rsidRPr="00D6243D" w:rsidRDefault="003E5BC1" w:rsidP="003E5BC1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00910A" w14:textId="32EBB232" w:rsidR="003E5BC1" w:rsidRPr="00980D1C" w:rsidRDefault="003E5BC1" w:rsidP="003E5BC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86736">
              <w:rPr>
                <w:rFonts w:asciiTheme="majorBidi" w:hAnsiTheme="majorBidi" w:cstheme="majorBidi"/>
                <w:sz w:val="23"/>
                <w:szCs w:val="23"/>
              </w:rPr>
              <w:t>229,167,884.02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1E7B1" w14:textId="77777777" w:rsidR="003E5BC1" w:rsidRPr="00D6243D" w:rsidRDefault="003E5BC1" w:rsidP="003E5BC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2460C" w14:textId="77777777" w:rsidR="003E5BC1" w:rsidRPr="00D6243D" w:rsidRDefault="003E5BC1" w:rsidP="003E5BC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5FE8B" w14:textId="77777777" w:rsidR="003E5BC1" w:rsidRPr="00D6243D" w:rsidRDefault="003E5BC1" w:rsidP="003E5BC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2FF92" w14:textId="77777777" w:rsidR="003E5BC1" w:rsidRPr="00D6243D" w:rsidRDefault="003E5BC1" w:rsidP="003E5BC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38583" w14:textId="77777777" w:rsidR="003E5BC1" w:rsidRPr="00D6243D" w:rsidRDefault="003E5BC1" w:rsidP="003E5BC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5EDFE" w14:textId="72DFF497" w:rsidR="003E5BC1" w:rsidRPr="003C74D5" w:rsidRDefault="003E5BC1" w:rsidP="003E5BC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972B6">
              <w:rPr>
                <w:rFonts w:ascii="Angsana New" w:hAnsi="Angsana New"/>
                <w:sz w:val="23"/>
                <w:szCs w:val="23"/>
              </w:rPr>
              <w:t>188,942,541.95</w:t>
            </w:r>
          </w:p>
        </w:tc>
      </w:tr>
      <w:tr w:rsidR="003E5BC1" w:rsidRPr="00D6243D" w14:paraId="60504D11" w14:textId="77777777" w:rsidTr="005724C3">
        <w:trPr>
          <w:trHeight w:val="288"/>
        </w:trPr>
        <w:tc>
          <w:tcPr>
            <w:tcW w:w="2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7E267" w14:textId="4DC98D76" w:rsidR="003E5BC1" w:rsidRPr="00D6243D" w:rsidRDefault="003E5BC1" w:rsidP="003E5BC1">
            <w:pPr>
              <w:spacing w:before="20" w:after="20" w:line="240" w:lineRule="auto"/>
              <w:rPr>
                <w:rFonts w:ascii="Angsana New" w:hAnsi="Angsana New"/>
                <w:sz w:val="23"/>
                <w:szCs w:val="23"/>
              </w:rPr>
            </w:pPr>
            <w:r w:rsidRPr="00B8660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สินทรัพย์อื่น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563B4" w14:textId="77777777" w:rsidR="003E5BC1" w:rsidRPr="00D6243D" w:rsidRDefault="003E5BC1" w:rsidP="003E5BC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EEBDF" w14:textId="77777777" w:rsidR="003E5BC1" w:rsidRPr="00D6243D" w:rsidRDefault="003E5BC1" w:rsidP="003E5BC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BB10A" w14:textId="77777777" w:rsidR="003E5BC1" w:rsidRPr="00D6243D" w:rsidRDefault="003E5BC1" w:rsidP="003E5BC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39D1B" w14:textId="77777777" w:rsidR="003E5BC1" w:rsidRPr="00D6243D" w:rsidRDefault="003E5BC1" w:rsidP="003E5BC1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EF1CC" w14:textId="595ABCC5" w:rsidR="003E5BC1" w:rsidRPr="00980D1C" w:rsidRDefault="00675D06" w:rsidP="003E5BC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D06">
              <w:rPr>
                <w:rFonts w:asciiTheme="majorBidi" w:hAnsiTheme="majorBidi" w:cstheme="majorBidi"/>
                <w:sz w:val="23"/>
                <w:szCs w:val="23"/>
              </w:rPr>
              <w:t>641,798,695.33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5DA9D" w14:textId="77777777" w:rsidR="003E5BC1" w:rsidRPr="00D6243D" w:rsidRDefault="003E5BC1" w:rsidP="003E5BC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0BD5C" w14:textId="77777777" w:rsidR="003E5BC1" w:rsidRPr="00D6243D" w:rsidRDefault="003E5BC1" w:rsidP="003E5BC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D43DF" w14:textId="77777777" w:rsidR="003E5BC1" w:rsidRPr="00D6243D" w:rsidRDefault="003E5BC1" w:rsidP="003E5BC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1867F" w14:textId="77777777" w:rsidR="003E5BC1" w:rsidRPr="00D6243D" w:rsidRDefault="003E5BC1" w:rsidP="003E5BC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190BA" w14:textId="77777777" w:rsidR="003E5BC1" w:rsidRPr="00D6243D" w:rsidRDefault="003E5BC1" w:rsidP="003E5BC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9FA32" w14:textId="4540BFC4" w:rsidR="003E5BC1" w:rsidRPr="003C74D5" w:rsidRDefault="003E5BC1" w:rsidP="003E5BC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972B6">
              <w:rPr>
                <w:rFonts w:ascii="Angsana New" w:hAnsi="Angsana New"/>
                <w:sz w:val="23"/>
                <w:szCs w:val="23"/>
              </w:rPr>
              <w:t>378,809,643.82</w:t>
            </w:r>
          </w:p>
        </w:tc>
      </w:tr>
      <w:tr w:rsidR="00CB1856" w:rsidRPr="00D6243D" w14:paraId="76C04BA0" w14:textId="77777777" w:rsidTr="005724C3">
        <w:trPr>
          <w:trHeight w:val="288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194DC" w14:textId="080E69E3" w:rsidR="00CB1856" w:rsidRPr="00D6243D" w:rsidRDefault="00CB1856" w:rsidP="00F67DF1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B8660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รวมสินทรัพย์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89A54" w14:textId="77777777" w:rsidR="00CB1856" w:rsidRPr="00D6243D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583A0" w14:textId="77777777" w:rsidR="00CB1856" w:rsidRPr="00D6243D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75562" w14:textId="77777777" w:rsidR="00CB1856" w:rsidRPr="00D6243D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37CA7" w14:textId="77777777" w:rsidR="00CB1856" w:rsidRPr="00D6243D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1C373" w14:textId="77777777" w:rsidR="00CB1856" w:rsidRPr="00D6243D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63CFC6" w14:textId="37A82BDB" w:rsidR="00CB1856" w:rsidRPr="00980D1C" w:rsidRDefault="00EA0318" w:rsidP="00F67DF1">
            <w:pPr>
              <w:pBdr>
                <w:top w:val="single" w:sz="4" w:space="1" w:color="auto"/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A0318">
              <w:rPr>
                <w:rFonts w:ascii="Angsana New" w:hAnsi="Angsana New"/>
                <w:sz w:val="23"/>
                <w:szCs w:val="23"/>
              </w:rPr>
              <w:t>870,966,579.35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6BB06" w14:textId="77777777" w:rsidR="00CB1856" w:rsidRPr="00D6243D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1AC9F" w14:textId="77777777" w:rsidR="00CB1856" w:rsidRPr="00D6243D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828A0" w14:textId="77777777" w:rsidR="00CB1856" w:rsidRPr="00D6243D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B6C4C" w14:textId="77777777" w:rsidR="00CB1856" w:rsidRPr="00D6243D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68836" w14:textId="77777777" w:rsidR="00CB1856" w:rsidRPr="00D6243D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448F8" w14:textId="5B624DBA" w:rsidR="00CB1856" w:rsidRPr="003C74D5" w:rsidRDefault="007972B6" w:rsidP="00F67DF1">
            <w:pPr>
              <w:pBdr>
                <w:top w:val="single" w:sz="4" w:space="1" w:color="auto"/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972B6">
              <w:rPr>
                <w:rFonts w:ascii="Angsana New" w:hAnsi="Angsana New"/>
                <w:sz w:val="23"/>
                <w:szCs w:val="23"/>
              </w:rPr>
              <w:t>567,752,185.77</w:t>
            </w:r>
          </w:p>
        </w:tc>
      </w:tr>
    </w:tbl>
    <w:p w14:paraId="79439E8E" w14:textId="39E102E1" w:rsidR="004720F8" w:rsidRDefault="004720F8" w:rsidP="0054636C"/>
    <w:p w14:paraId="0943BB81" w14:textId="0E0A067C" w:rsidR="005D6107" w:rsidRPr="00512859" w:rsidRDefault="00347B9A" w:rsidP="00B16618">
      <w:pPr>
        <w:spacing w:after="120" w:line="240" w:lineRule="atLeast"/>
        <w:ind w:left="70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บริษัทฯ มิได้แสดงสินทรัพย์จำแนกตามกลุ่มผลิตภัณฑ์เนื่องจากบริษัทฯ ใช้สินทรัพย์ร่วมกัน</w:t>
      </w:r>
    </w:p>
    <w:p w14:paraId="28496422" w14:textId="77777777" w:rsidR="00B16618" w:rsidRPr="00B16618" w:rsidRDefault="00B16618" w:rsidP="008D5DB7">
      <w:pPr>
        <w:tabs>
          <w:tab w:val="left" w:pos="2680"/>
        </w:tabs>
        <w:rPr>
          <w:rFonts w:ascii="Angsana New" w:hAnsi="Angsana New"/>
          <w:sz w:val="30"/>
          <w:szCs w:val="30"/>
          <w:cs/>
        </w:rPr>
        <w:sectPr w:rsidR="00B16618" w:rsidRPr="00B16618" w:rsidSect="00313FCE">
          <w:footerReference w:type="default" r:id="rId16"/>
          <w:pgSz w:w="16840" w:h="11907" w:orient="landscape" w:code="9"/>
          <w:pgMar w:top="1152" w:right="691" w:bottom="1152" w:left="576" w:header="720" w:footer="720" w:gutter="0"/>
          <w:paperSrc w:first="15" w:other="15"/>
          <w:cols w:space="737"/>
          <w:docGrid w:linePitch="299"/>
        </w:sectPr>
      </w:pPr>
    </w:p>
    <w:p w14:paraId="76D3DA43" w14:textId="630979B5" w:rsidR="00CB2B23" w:rsidRPr="0054636C" w:rsidRDefault="00CB2B23" w:rsidP="00E900B9">
      <w:pPr>
        <w:pStyle w:val="ListParagraph"/>
        <w:numPr>
          <w:ilvl w:val="1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outlineLvl w:val="0"/>
        <w:rPr>
          <w:rFonts w:ascii="Angsana New" w:hAnsi="Angsana New"/>
          <w:sz w:val="30"/>
          <w:szCs w:val="30"/>
        </w:rPr>
      </w:pPr>
      <w:r w:rsidRPr="0054636C">
        <w:rPr>
          <w:rFonts w:ascii="Angsana New" w:hAnsi="Angsana New"/>
          <w:sz w:val="30"/>
          <w:szCs w:val="30"/>
          <w:cs/>
        </w:rPr>
        <w:lastRenderedPageBreak/>
        <w:t>บริษัทฯ ดำเนินธุรกิจในส่วนงานทางภูมิศาสตร์ส่วนใหญ่ในประเทศไทย</w:t>
      </w:r>
      <w:r w:rsidR="006D7D74" w:rsidRPr="0054636C">
        <w:rPr>
          <w:rFonts w:ascii="Angsana New" w:hAnsi="Angsana New"/>
          <w:sz w:val="30"/>
          <w:szCs w:val="30"/>
        </w:rPr>
        <w:t xml:space="preserve"> </w:t>
      </w:r>
      <w:r w:rsidRPr="0054636C">
        <w:rPr>
          <w:rFonts w:ascii="Angsana New" w:hAnsi="Angsana New"/>
          <w:sz w:val="30"/>
          <w:szCs w:val="30"/>
          <w:cs/>
        </w:rPr>
        <w:t xml:space="preserve">จึงไม่ได้นำเสนอข้อมูลทางการเงินจำแนกตามส่วนงานภูมิศาสตร์ เนื่องจากรายได้จากการจำหน่ายในต่างประเทศมีรายได้ไม่เกินร้อยละ </w:t>
      </w:r>
      <w:r w:rsidR="00892062" w:rsidRPr="0054636C">
        <w:rPr>
          <w:rFonts w:ascii="Angsana New" w:hAnsi="Angsana New"/>
          <w:sz w:val="30"/>
          <w:szCs w:val="30"/>
        </w:rPr>
        <w:t>10</w:t>
      </w:r>
      <w:r w:rsidRPr="0054636C">
        <w:rPr>
          <w:rFonts w:ascii="Angsana New" w:hAnsi="Angsana New"/>
          <w:sz w:val="30"/>
          <w:szCs w:val="30"/>
          <w:cs/>
        </w:rPr>
        <w:t xml:space="preserve"> ของรายได้รวมของกิจการ</w:t>
      </w:r>
    </w:p>
    <w:p w14:paraId="1BEE6D5E" w14:textId="004C9147" w:rsidR="00CB2B23" w:rsidRDefault="00CB2B23" w:rsidP="00E900B9">
      <w:pPr>
        <w:pStyle w:val="ListParagraph"/>
        <w:numPr>
          <w:ilvl w:val="1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outlineLvl w:val="0"/>
        <w:rPr>
          <w:rFonts w:ascii="Angsana New" w:hAnsi="Angsana New"/>
          <w:sz w:val="30"/>
          <w:szCs w:val="30"/>
        </w:rPr>
      </w:pPr>
      <w:r w:rsidRPr="00CB2B23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</w:p>
    <w:p w14:paraId="146DF343" w14:textId="14F8FBEC" w:rsidR="00CB2B23" w:rsidRPr="00CB2B23" w:rsidRDefault="001E1782" w:rsidP="00E900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สำหรับปี</w:t>
      </w:r>
      <w:r w:rsidR="00CB2B23" w:rsidRPr="0054636C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CB2B23" w:rsidRPr="0054636C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="00CB2B23" w:rsidRPr="0054636C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="00CB2B23" w:rsidRPr="0054636C">
        <w:rPr>
          <w:rFonts w:ascii="Angsana New" w:hAnsi="Angsana New"/>
          <w:sz w:val="30"/>
          <w:szCs w:val="30"/>
          <w:cs/>
        </w:rPr>
        <w:t xml:space="preserve"> </w:t>
      </w:r>
      <w:r w:rsidR="00CB2B23" w:rsidRPr="0054636C">
        <w:rPr>
          <w:rFonts w:ascii="Angsana New" w:hAnsi="Angsana New"/>
          <w:sz w:val="30"/>
          <w:szCs w:val="30"/>
        </w:rPr>
        <w:t xml:space="preserve">2565 </w:t>
      </w:r>
      <w:r w:rsidR="00CB2B23" w:rsidRPr="0054636C">
        <w:rPr>
          <w:rFonts w:ascii="Angsana New" w:hAnsi="Angsana New"/>
          <w:sz w:val="30"/>
          <w:szCs w:val="30"/>
          <w:cs/>
        </w:rPr>
        <w:t xml:space="preserve">และ </w:t>
      </w:r>
      <w:r w:rsidR="00CB2B23" w:rsidRPr="0054636C">
        <w:rPr>
          <w:rFonts w:ascii="Angsana New" w:hAnsi="Angsana New"/>
          <w:sz w:val="30"/>
          <w:szCs w:val="30"/>
        </w:rPr>
        <w:t xml:space="preserve">2564 </w:t>
      </w:r>
      <w:r w:rsidR="00CB2B23" w:rsidRPr="0054636C">
        <w:rPr>
          <w:rFonts w:ascii="Angsana New" w:hAnsi="Angsana New"/>
          <w:sz w:val="30"/>
          <w:szCs w:val="30"/>
          <w:cs/>
        </w:rPr>
        <w:t xml:space="preserve">บริษัทฯ ไม่มีรายได้จากลูกค้ารายใดที่มีมูลค่าเท่ากับหรือเกินกว่าร้อยละ </w:t>
      </w:r>
      <w:r w:rsidR="00892062" w:rsidRPr="0054636C">
        <w:rPr>
          <w:rFonts w:ascii="Angsana New" w:hAnsi="Angsana New"/>
          <w:sz w:val="30"/>
          <w:szCs w:val="30"/>
        </w:rPr>
        <w:t>10</w:t>
      </w:r>
      <w:r w:rsidR="00CB2B23" w:rsidRPr="0054636C">
        <w:rPr>
          <w:rFonts w:ascii="Angsana New" w:hAnsi="Angsana New"/>
          <w:sz w:val="30"/>
          <w:szCs w:val="30"/>
          <w:cs/>
        </w:rPr>
        <w:t xml:space="preserve"> ของรายได้รวมของกิจการ</w:t>
      </w:r>
    </w:p>
    <w:p w14:paraId="28496423" w14:textId="70213841" w:rsidR="00A13B10" w:rsidRPr="00893921" w:rsidRDefault="000712C0">
      <w:pPr>
        <w:numPr>
          <w:ilvl w:val="0"/>
          <w:numId w:val="7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0712C0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28496424" w14:textId="7D8EFC9A" w:rsidR="00C433F9" w:rsidRDefault="000712C0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0712C0">
        <w:rPr>
          <w:rFonts w:ascii="Angsana New" w:hAnsi="Angsana New"/>
          <w:sz w:val="30"/>
          <w:szCs w:val="30"/>
          <w:cs/>
        </w:rPr>
        <w:t>เครื่องมือทางการเงินที่สำคัญของบริษัท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0712C0">
        <w:rPr>
          <w:rFonts w:ascii="Angsana New" w:hAnsi="Angsana New"/>
          <w:sz w:val="30"/>
          <w:szCs w:val="30"/>
          <w:cs/>
        </w:rPr>
        <w:t>ประกอบด้วย</w:t>
      </w:r>
      <w:r>
        <w:rPr>
          <w:rFonts w:ascii="Angsana New" w:hAnsi="Angsana New"/>
          <w:sz w:val="30"/>
          <w:szCs w:val="30"/>
        </w:rPr>
        <w:t xml:space="preserve"> </w:t>
      </w:r>
      <w:r w:rsidRPr="000712C0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ลูกหนี้การค้าและลูกหนี้หมุนเวียนอื่น เงินให้กู้ยืมระยะสั้น</w:t>
      </w:r>
      <w:r>
        <w:rPr>
          <w:rFonts w:ascii="Angsana New" w:hAnsi="Angsana New"/>
          <w:sz w:val="30"/>
          <w:szCs w:val="30"/>
        </w:rPr>
        <w:t xml:space="preserve"> </w:t>
      </w:r>
      <w:r w:rsidRPr="000712C0">
        <w:rPr>
          <w:rFonts w:ascii="Angsana New" w:hAnsi="Angsana New"/>
          <w:sz w:val="30"/>
          <w:szCs w:val="30"/>
          <w:cs/>
        </w:rPr>
        <w:t>สินทรัพย์หมุนเวียนอื่น เงินกู้ยืมระยะสั้นจากสถาบันการเงิน เจ้าหนี้การค้าและเจ้าหนี้หมุนเวียนอื่น บริษัทฯ มีความเสี่ยงที่เกี่ยวข้องกับเครื่องมือทางการเงินดังกล่าว</w:t>
      </w:r>
      <w:r>
        <w:rPr>
          <w:rFonts w:ascii="Angsana New" w:hAnsi="Angsana New"/>
          <w:sz w:val="30"/>
          <w:szCs w:val="30"/>
        </w:rPr>
        <w:t xml:space="preserve"> </w:t>
      </w:r>
      <w:r w:rsidRPr="000712C0">
        <w:rPr>
          <w:rFonts w:ascii="Angsana New" w:hAnsi="Angsana New"/>
          <w:sz w:val="30"/>
          <w:szCs w:val="30"/>
          <w:cs/>
        </w:rPr>
        <w:t>และมีนโยบายการบริหารความเสี่ยง ดังนี้</w:t>
      </w:r>
    </w:p>
    <w:p w14:paraId="6FAD52A8" w14:textId="4580934A" w:rsidR="000712C0" w:rsidRDefault="000712C0">
      <w:pPr>
        <w:pStyle w:val="ListParagraph"/>
        <w:numPr>
          <w:ilvl w:val="0"/>
          <w:numId w:val="15"/>
        </w:numPr>
        <w:spacing w:after="120"/>
        <w:ind w:left="1350" w:hanging="450"/>
        <w:jc w:val="thaiDistribute"/>
        <w:rPr>
          <w:rFonts w:ascii="Angsana New" w:hAnsi="Angsana New"/>
          <w:sz w:val="30"/>
          <w:szCs w:val="30"/>
        </w:rPr>
      </w:pPr>
      <w:r w:rsidRPr="000712C0">
        <w:rPr>
          <w:rFonts w:ascii="Angsana New" w:hAnsi="Angsana New"/>
          <w:sz w:val="30"/>
          <w:szCs w:val="30"/>
          <w:cs/>
        </w:rPr>
        <w:t>ความเสี่ยงด้านเครดิต</w:t>
      </w:r>
    </w:p>
    <w:p w14:paraId="709F6655" w14:textId="56AC1C22" w:rsidR="00202A7A" w:rsidRDefault="00202A7A" w:rsidP="00202A7A">
      <w:pPr>
        <w:pStyle w:val="ListParagraph"/>
        <w:spacing w:after="120"/>
        <w:ind w:left="1350"/>
        <w:jc w:val="thaiDistribute"/>
        <w:rPr>
          <w:rFonts w:ascii="Angsana New" w:hAnsi="Angsana New"/>
          <w:sz w:val="30"/>
          <w:szCs w:val="30"/>
        </w:rPr>
      </w:pPr>
      <w:r w:rsidRPr="00202A7A">
        <w:rPr>
          <w:rFonts w:ascii="Angsana New" w:hAnsi="Angsana New"/>
          <w:sz w:val="30"/>
          <w:szCs w:val="30"/>
          <w:cs/>
        </w:rPr>
        <w:t>บริษัทฯ มีความเสี่ยงด้านเครดิตที่เกี่ยวเนื่องกับ ลูกหนี้การค้า จำนวนเงินสูงสุดที่บริษัท</w:t>
      </w:r>
      <w:r w:rsidR="006D7D74">
        <w:rPr>
          <w:rFonts w:ascii="Angsana New" w:hAnsi="Angsana New" w:hint="cs"/>
          <w:sz w:val="30"/>
          <w:szCs w:val="30"/>
          <w:cs/>
        </w:rPr>
        <w:t xml:space="preserve">ฯ </w:t>
      </w:r>
      <w:r w:rsidRPr="00202A7A">
        <w:rPr>
          <w:rFonts w:ascii="Angsana New" w:hAnsi="Angsana New"/>
          <w:sz w:val="30"/>
          <w:szCs w:val="30"/>
          <w:cs/>
        </w:rPr>
        <w:t>อาจต้องสูญเสียจากการให้สินเชื่อคือมูลค่าตามบัญชี ที่แสดงอยู่ในงบแสดงฐานะการเงิน บริษัทฯ ได้บริหารความเสี่ยงโดยใช้นโยบายและขั้นตอนในการควบคุมการให้สินเชื่ออย่างเหมาะสม  จึงไม่คาดว่าจะเกิดผลขาดทุนทางการเงินที่มีสาระสำคัญนอกจากนี้ บริษัทฯ มีการติดตามยอดคงค้างของลูกหนี้การค้าอย่างสม่ำเสมอ  ทั้งนี้ การให้สินเชื่อของบริษัทฯเป็นการให้สินเชื่อแบบไม่กระจุกตัวสูงเนื่องจากบริษัทฯ มีฐานลูกค้าจำนวนมาก</w:t>
      </w:r>
    </w:p>
    <w:p w14:paraId="76A74A88" w14:textId="3A0D2688" w:rsidR="00202A7A" w:rsidRDefault="00202A7A" w:rsidP="00202A7A">
      <w:pPr>
        <w:pStyle w:val="ListParagraph"/>
        <w:spacing w:after="120"/>
        <w:ind w:left="1350"/>
        <w:jc w:val="thaiDistribute"/>
        <w:rPr>
          <w:rFonts w:ascii="Angsana New" w:hAnsi="Angsana New"/>
          <w:sz w:val="30"/>
          <w:szCs w:val="30"/>
        </w:rPr>
      </w:pPr>
      <w:r w:rsidRPr="00202A7A">
        <w:rPr>
          <w:rFonts w:ascii="Angsana New" w:hAnsi="Angsana New"/>
          <w:sz w:val="30"/>
          <w:szCs w:val="30"/>
          <w:cs/>
        </w:rPr>
        <w:t>บริษัทฯ  พิจารณาการด้อยค่าทุกวันสิ้นรอบระยะเวลารายงาน  การคำนวณหาอัตราการตั้งสำรองจะขึ้นอยู่กับอายุหนี้คงค้างโดยนับจากวันที่ถึงกำหนดชำระ ทั้งนี้ 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p w14:paraId="258BFEC2" w14:textId="68BD6DE1" w:rsidR="00202A7A" w:rsidRDefault="00202A7A">
      <w:pPr>
        <w:pStyle w:val="ListParagraph"/>
        <w:numPr>
          <w:ilvl w:val="0"/>
          <w:numId w:val="15"/>
        </w:numPr>
        <w:spacing w:after="120"/>
        <w:ind w:left="1350" w:hanging="450"/>
        <w:jc w:val="thaiDistribute"/>
        <w:rPr>
          <w:rFonts w:ascii="Angsana New" w:hAnsi="Angsana New"/>
          <w:sz w:val="30"/>
          <w:szCs w:val="30"/>
        </w:rPr>
      </w:pPr>
      <w:r w:rsidRPr="00202A7A">
        <w:rPr>
          <w:rFonts w:ascii="Angsana New" w:hAnsi="Angsana New"/>
          <w:sz w:val="30"/>
          <w:szCs w:val="30"/>
          <w:cs/>
        </w:rPr>
        <w:t>ความเสี่ยงจากการไม่ปฏิบัติตามสัญญา</w:t>
      </w:r>
    </w:p>
    <w:p w14:paraId="2849649C" w14:textId="5729176D" w:rsidR="00601519" w:rsidRDefault="00202A7A" w:rsidP="007E409A">
      <w:pPr>
        <w:pStyle w:val="ListParagraph"/>
        <w:spacing w:after="120"/>
        <w:ind w:left="1350"/>
        <w:jc w:val="thaiDistribute"/>
        <w:rPr>
          <w:rFonts w:ascii="Angsana New" w:hAnsi="Angsana New"/>
          <w:sz w:val="30"/>
          <w:szCs w:val="30"/>
        </w:rPr>
      </w:pPr>
      <w:r w:rsidRPr="00202A7A">
        <w:rPr>
          <w:rFonts w:ascii="Angsana New" w:hAnsi="Angsana New"/>
          <w:sz w:val="30"/>
          <w:szCs w:val="30"/>
          <w:cs/>
        </w:rPr>
        <w:t>ความเสี่ยงจากการไม่ปฏิบัติตามสัญญาเกิดจากการที่คู่สัญญาไม่ปฏิบัติตามข้อกำหนดในสัญญา ซึ่งก่อให้เกิดความเสียหายแก่บริษัทฯ สำหรับสินทรัพย์ทางการเงินที่แสดงในงบแสดงฐานะการเงิน ราคาตามบัญชีของสินทรัพย์หลังจากหักผลขาดทุนด้านเครดิตที่คาดว่าจะเกิดขึ้น ถือเป็นมูลค่าสูงสุดของความเสี่ยงที่เกิดจากการไม่ปฏิบัติตามสัญญา</w:t>
      </w:r>
    </w:p>
    <w:p w14:paraId="5E74827E" w14:textId="4B4C2CDC" w:rsidR="007E409A" w:rsidRDefault="007E409A" w:rsidP="00F2250A">
      <w:pPr>
        <w:pStyle w:val="ListParagraph"/>
        <w:numPr>
          <w:ilvl w:val="0"/>
          <w:numId w:val="15"/>
        </w:numPr>
        <w:ind w:left="1350" w:hanging="450"/>
        <w:jc w:val="thaiDistribute"/>
        <w:rPr>
          <w:rFonts w:ascii="Angsana New" w:hAnsi="Angsana New"/>
          <w:sz w:val="30"/>
          <w:szCs w:val="30"/>
        </w:rPr>
      </w:pPr>
      <w:r w:rsidRPr="007E409A">
        <w:rPr>
          <w:rFonts w:ascii="Angsana New" w:hAnsi="Angsana New"/>
          <w:sz w:val="30"/>
          <w:szCs w:val="30"/>
          <w:cs/>
        </w:rPr>
        <w:t>ความเสี่ยงเกี่ยวกับอัตราดอกเบี้ย</w:t>
      </w:r>
    </w:p>
    <w:p w14:paraId="14BC9D35" w14:textId="24681A6F" w:rsidR="00295918" w:rsidRPr="00E11652" w:rsidRDefault="007E409A" w:rsidP="000D39A7">
      <w:pPr>
        <w:pStyle w:val="ListParagraph"/>
        <w:spacing w:after="120"/>
        <w:ind w:left="1350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7E409A">
        <w:rPr>
          <w:rFonts w:ascii="Angsana New" w:hAnsi="Angsana New"/>
          <w:sz w:val="30"/>
          <w:szCs w:val="30"/>
          <w:cs/>
        </w:rPr>
        <w:t>บริษัทฯ มีความเสี่ยงเกี่ยวกับอัตราดอกเบี้ยอันเกี่ยวเนื่องกับ  เงินสดและรายการเทียบเท่าเงินสด ลูกหนี้การค้าและลูกหนี้หมุนเวียนอื่น เงินให้กู้ยืมระยะสั้น สินทรัพย์หมุนเวียนอื่น  เงินกู้ยืมระยะสั้นจากสถาบันการเงิน เจ้าหนี้การค้าและเจ้าหนี้หมุนเวียนอื่น</w:t>
      </w:r>
      <w:r w:rsidR="00BC09E4">
        <w:rPr>
          <w:rFonts w:ascii="Angsana New" w:hAnsi="Angsana New" w:hint="cs"/>
          <w:sz w:val="30"/>
          <w:szCs w:val="30"/>
          <w:cs/>
        </w:rPr>
        <w:t xml:space="preserve">  </w:t>
      </w:r>
      <w:r w:rsidRPr="007E409A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ของบริษัทส่วนใหญ่มีอัตราดอกเบี้ยที่ปรับขึ้นลงตามอัตราตลาดหรืออัตราดอกเบี้ยคงที่ ที่ใกล้เคียงกับอัตราตลาด</w:t>
      </w:r>
    </w:p>
    <w:p w14:paraId="2F3D7D1C" w14:textId="77777777" w:rsidR="009E7513" w:rsidRDefault="009E7513" w:rsidP="009E7513">
      <w:pPr>
        <w:spacing w:after="120" w:line="240" w:lineRule="atLeast"/>
        <w:jc w:val="thaiDistribute"/>
        <w:rPr>
          <w:rFonts w:ascii="Angsana New" w:hAnsi="Angsana New"/>
          <w:sz w:val="30"/>
          <w:szCs w:val="30"/>
          <w:cs/>
        </w:rPr>
        <w:sectPr w:rsidR="009E7513" w:rsidSect="00313FCE">
          <w:footerReference w:type="default" r:id="rId17"/>
          <w:pgSz w:w="11907" w:h="16840" w:code="9"/>
          <w:pgMar w:top="691" w:right="1152" w:bottom="576" w:left="1152" w:header="720" w:footer="720" w:gutter="0"/>
          <w:paperSrc w:first="15" w:other="15"/>
          <w:cols w:space="737"/>
        </w:sectPr>
      </w:pPr>
    </w:p>
    <w:p w14:paraId="7F91E992" w14:textId="4CCD4B94" w:rsidR="007909E0" w:rsidRDefault="00C17B48" w:rsidP="002959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C17B48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 w:rsidRPr="00C17B48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2565</w:t>
      </w:r>
      <w:r w:rsidRPr="00C17B48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2564</w:t>
      </w:r>
      <w:r w:rsidRPr="00C17B48">
        <w:rPr>
          <w:rFonts w:ascii="Angsana New" w:hAnsi="Angsana New"/>
          <w:sz w:val="30"/>
          <w:szCs w:val="30"/>
          <w:cs/>
        </w:rPr>
        <w:t xml:space="preserve"> สินทรัพย์ทางการเงินและหนี้สินทางการเงินที่สำคัญ สามารถจัดตามประเภทอัตราดอกเบี้ย ได้ดังนี้</w:t>
      </w:r>
    </w:p>
    <w:tbl>
      <w:tblPr>
        <w:tblStyle w:val="TableGrid"/>
        <w:tblpPr w:leftFromText="180" w:rightFromText="180" w:vertAnchor="page" w:horzAnchor="margin" w:tblpX="468" w:tblpY="1831"/>
        <w:tblW w:w="15275" w:type="dxa"/>
        <w:tblLook w:val="04A0" w:firstRow="1" w:lastRow="0" w:firstColumn="1" w:lastColumn="0" w:noHBand="0" w:noVBand="1"/>
      </w:tblPr>
      <w:tblGrid>
        <w:gridCol w:w="2510"/>
        <w:gridCol w:w="862"/>
        <w:gridCol w:w="1165"/>
        <w:gridCol w:w="1154"/>
        <w:gridCol w:w="1145"/>
        <w:gridCol w:w="1165"/>
        <w:gridCol w:w="1132"/>
        <w:gridCol w:w="241"/>
        <w:gridCol w:w="8"/>
        <w:gridCol w:w="1157"/>
        <w:gridCol w:w="1162"/>
        <w:gridCol w:w="1148"/>
        <w:gridCol w:w="1165"/>
        <w:gridCol w:w="1261"/>
      </w:tblGrid>
      <w:tr w:rsidR="005A0A72" w:rsidRPr="00D6243D" w14:paraId="129DEB92" w14:textId="77777777" w:rsidTr="00E65060">
        <w:trPr>
          <w:trHeight w:val="360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636B0" w14:textId="77777777" w:rsidR="005A0A72" w:rsidRPr="00D6243D" w:rsidRDefault="005A0A72" w:rsidP="005A0A72">
            <w:pPr>
              <w:spacing w:before="20" w:after="20" w:line="240" w:lineRule="auto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6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CE304" w14:textId="77777777" w:rsidR="005A0A72" w:rsidRPr="00D6243D" w:rsidRDefault="005A0A72" w:rsidP="005A0A72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3"/>
                <w:szCs w:val="23"/>
              </w:rPr>
            </w:pPr>
            <w:r w:rsidRPr="00D6243D">
              <w:rPr>
                <w:sz w:val="23"/>
                <w:szCs w:val="23"/>
              </w:rPr>
              <w:t>(</w:t>
            </w:r>
            <w:r w:rsidRPr="00D6243D">
              <w:rPr>
                <w:sz w:val="23"/>
                <w:szCs w:val="23"/>
                <w:cs/>
              </w:rPr>
              <w:t>หน่วย:</w:t>
            </w:r>
            <w:r>
              <w:rPr>
                <w:sz w:val="23"/>
                <w:szCs w:val="23"/>
              </w:rPr>
              <w:t xml:space="preserve"> </w:t>
            </w:r>
            <w:r w:rsidRPr="00D6243D">
              <w:rPr>
                <w:sz w:val="23"/>
                <w:szCs w:val="23"/>
                <w:cs/>
              </w:rPr>
              <w:t>บาท)</w:t>
            </w:r>
          </w:p>
        </w:tc>
      </w:tr>
      <w:tr w:rsidR="005A0A72" w:rsidRPr="00D6243D" w14:paraId="2A6161D9" w14:textId="77777777" w:rsidTr="00E65060">
        <w:trPr>
          <w:trHeight w:val="360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2EEB8" w14:textId="77777777" w:rsidR="005A0A72" w:rsidRPr="00D6243D" w:rsidRDefault="005A0A72" w:rsidP="005A0A72">
            <w:pPr>
              <w:spacing w:before="20" w:after="20" w:line="240" w:lineRule="auto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6CE8E7" w14:textId="4336A4C8" w:rsidR="005A0A72" w:rsidRPr="00D6243D" w:rsidRDefault="00C17B48" w:rsidP="005A0A72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3"/>
                <w:szCs w:val="23"/>
                <w:cs/>
              </w:rPr>
            </w:pPr>
            <w:r w:rsidRPr="00B75B0B">
              <w:rPr>
                <w:sz w:val="23"/>
                <w:szCs w:val="23"/>
                <w:cs/>
              </w:rPr>
              <w:t xml:space="preserve">ณ วันที่ </w:t>
            </w:r>
            <w:r>
              <w:rPr>
                <w:sz w:val="23"/>
                <w:szCs w:val="23"/>
              </w:rPr>
              <w:t>31</w:t>
            </w:r>
            <w:r w:rsidRPr="00B75B0B">
              <w:rPr>
                <w:sz w:val="23"/>
                <w:szCs w:val="23"/>
                <w:cs/>
              </w:rPr>
              <w:t xml:space="preserve"> ธันวาคม </w:t>
            </w:r>
            <w:r>
              <w:rPr>
                <w:sz w:val="23"/>
                <w:szCs w:val="23"/>
              </w:rPr>
              <w:t>2565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FBA82" w14:textId="77777777" w:rsidR="005A0A72" w:rsidRPr="00D6243D" w:rsidRDefault="005A0A72" w:rsidP="005A0A72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jc w:val="center"/>
              <w:rPr>
                <w:sz w:val="23"/>
                <w:szCs w:val="23"/>
                <w:cs/>
              </w:rPr>
            </w:pPr>
          </w:p>
        </w:tc>
        <w:tc>
          <w:tcPr>
            <w:tcW w:w="589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4131034" w14:textId="333CF46F" w:rsidR="005A0A72" w:rsidRPr="00D6243D" w:rsidRDefault="005A0A72" w:rsidP="005A0A72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3"/>
                <w:szCs w:val="23"/>
              </w:rPr>
            </w:pPr>
            <w:r w:rsidRPr="00B75B0B">
              <w:rPr>
                <w:sz w:val="23"/>
                <w:szCs w:val="23"/>
                <w:cs/>
              </w:rPr>
              <w:t xml:space="preserve">ณ วันที่ </w:t>
            </w:r>
            <w:r w:rsidR="00E4743D">
              <w:rPr>
                <w:sz w:val="23"/>
                <w:szCs w:val="23"/>
              </w:rPr>
              <w:t>31</w:t>
            </w:r>
            <w:r w:rsidRPr="00B75B0B">
              <w:rPr>
                <w:sz w:val="23"/>
                <w:szCs w:val="23"/>
                <w:cs/>
              </w:rPr>
              <w:t xml:space="preserve"> ธันวาคม </w:t>
            </w:r>
            <w:r w:rsidR="00E4743D">
              <w:rPr>
                <w:sz w:val="23"/>
                <w:szCs w:val="23"/>
              </w:rPr>
              <w:t>2564</w:t>
            </w:r>
          </w:p>
        </w:tc>
      </w:tr>
      <w:tr w:rsidR="005A0A72" w:rsidRPr="00D6243D" w14:paraId="27635C3E" w14:textId="77777777" w:rsidTr="00E65060">
        <w:trPr>
          <w:trHeight w:val="288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39C31" w14:textId="77777777" w:rsidR="005A0A72" w:rsidRDefault="005A0A72" w:rsidP="005A0A72">
            <w:pPr>
              <w:spacing w:before="20" w:after="20" w:line="240" w:lineRule="auto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  <w:p w14:paraId="40BC0640" w14:textId="77777777" w:rsidR="005A0A72" w:rsidRPr="00D6243D" w:rsidRDefault="005A0A72" w:rsidP="005A0A72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รายการ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8A83C" w14:textId="77777777" w:rsidR="005A0A72" w:rsidRDefault="005A0A72" w:rsidP="005A0A72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666AB73F" w14:textId="77777777" w:rsidR="005A0A72" w:rsidRPr="00D6243D" w:rsidRDefault="005A0A72" w:rsidP="005A0A72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หมายเหตุ</w:t>
            </w:r>
          </w:p>
          <w:p w14:paraId="2704E798" w14:textId="77777777" w:rsidR="005A0A72" w:rsidRPr="00D6243D" w:rsidRDefault="005A0A72" w:rsidP="005A0A72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587CA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332B7">
              <w:rPr>
                <w:rFonts w:ascii="Angsana New" w:hAnsi="Angsana New"/>
                <w:sz w:val="23"/>
                <w:szCs w:val="23"/>
                <w:cs/>
                <w:lang w:val="en-US"/>
              </w:rPr>
              <w:t>อัตราดอกเบี้ยปรับขึ้นลงตามราคาตลาด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7147E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332B7">
              <w:rPr>
                <w:rFonts w:ascii="Angsana New" w:hAnsi="Angsana New"/>
                <w:sz w:val="23"/>
                <w:szCs w:val="23"/>
                <w:cs/>
                <w:lang w:val="en-US"/>
              </w:rPr>
              <w:t>อัตราดอกเบี้ยคงที่</w:t>
            </w:r>
          </w:p>
          <w:p w14:paraId="56CA03E2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3EB57" w14:textId="77777777" w:rsidR="005A0A72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332B7">
              <w:rPr>
                <w:rFonts w:ascii="Angsana New" w:hAnsi="Angsana New"/>
                <w:sz w:val="23"/>
                <w:szCs w:val="23"/>
                <w:cs/>
                <w:lang w:val="en-US"/>
              </w:rPr>
              <w:t>ไม่มีอัตราดอกเบี้ย</w:t>
            </w:r>
          </w:p>
          <w:p w14:paraId="74683435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7B9A8" w14:textId="77777777" w:rsidR="005A0A72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332B7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รวม</w:t>
            </w:r>
          </w:p>
          <w:p w14:paraId="298A4B28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3972114D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E93A8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332B7">
              <w:rPr>
                <w:rFonts w:ascii="Angsana New" w:hAnsi="Angsana New"/>
                <w:sz w:val="23"/>
                <w:szCs w:val="23"/>
                <w:cs/>
                <w:lang w:val="en-US"/>
              </w:rPr>
              <w:t>อัตราดอกเบี้ย</w:t>
            </w:r>
          </w:p>
          <w:p w14:paraId="12438853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43D18808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85C775E" w14:textId="77777777" w:rsidR="005A0A72" w:rsidRPr="00D6243D" w:rsidRDefault="005A0A72" w:rsidP="005A0A72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C3088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B332B7">
              <w:rPr>
                <w:rFonts w:ascii="Angsana New" w:hAnsi="Angsana New"/>
                <w:sz w:val="23"/>
                <w:szCs w:val="23"/>
                <w:cs/>
                <w:lang w:val="en-US"/>
              </w:rPr>
              <w:t>อัตราดอกเบี้ยปรับขึ้นลงตามราคาตลาด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EB403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332B7">
              <w:rPr>
                <w:rFonts w:ascii="Angsana New" w:hAnsi="Angsana New"/>
                <w:sz w:val="23"/>
                <w:szCs w:val="23"/>
                <w:cs/>
                <w:lang w:val="en-US"/>
              </w:rPr>
              <w:t>อัตราดอกเบี้ยคงที่</w:t>
            </w:r>
          </w:p>
          <w:p w14:paraId="6C0CB26D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5E98C" w14:textId="77777777" w:rsidR="005A0A72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332B7">
              <w:rPr>
                <w:rFonts w:ascii="Angsana New" w:hAnsi="Angsana New"/>
                <w:sz w:val="23"/>
                <w:szCs w:val="23"/>
                <w:cs/>
                <w:lang w:val="en-US"/>
              </w:rPr>
              <w:t>ไม่มีอัตราดอกเบี้ย</w:t>
            </w:r>
          </w:p>
          <w:p w14:paraId="4F7D73B4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CA40C" w14:textId="77777777" w:rsidR="005A0A72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332B7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รวม</w:t>
            </w:r>
          </w:p>
          <w:p w14:paraId="37BE2A2A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156463E1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86151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332B7">
              <w:rPr>
                <w:rFonts w:ascii="Angsana New" w:hAnsi="Angsana New"/>
                <w:sz w:val="23"/>
                <w:szCs w:val="23"/>
                <w:cs/>
                <w:lang w:val="en-US"/>
              </w:rPr>
              <w:t>อัตราดอกเบี้ย</w:t>
            </w:r>
          </w:p>
          <w:p w14:paraId="249A2B35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49784E5F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</w:tr>
      <w:tr w:rsidR="005A0A72" w:rsidRPr="00D6243D" w14:paraId="3986B585" w14:textId="77777777" w:rsidTr="00E65060">
        <w:trPr>
          <w:trHeight w:val="288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6862D" w14:textId="77777777" w:rsidR="005A0A72" w:rsidRPr="00CE0421" w:rsidRDefault="005A0A72" w:rsidP="005A0A72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</w:pPr>
            <w:r w:rsidRPr="00CE0421">
              <w:rPr>
                <w:rFonts w:ascii="Angsana New" w:hAnsi="Angsana New" w:hint="cs"/>
                <w:color w:val="000000"/>
                <w:sz w:val="23"/>
                <w:szCs w:val="23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6230C" w14:textId="77777777" w:rsidR="005A0A72" w:rsidRPr="00D6243D" w:rsidRDefault="005A0A72" w:rsidP="005A0A7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DB4DC4" w14:textId="77777777" w:rsidR="005A0A72" w:rsidRPr="00D6243D" w:rsidRDefault="005A0A72" w:rsidP="005A0A7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319D7" w14:textId="77777777" w:rsidR="005A0A72" w:rsidRPr="00D6243D" w:rsidRDefault="005A0A72" w:rsidP="005A0A7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432B72" w14:textId="77777777" w:rsidR="005A0A72" w:rsidRPr="00D6243D" w:rsidRDefault="005A0A72" w:rsidP="005A0A7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65BD3" w14:textId="77777777" w:rsidR="005A0A72" w:rsidRPr="00D6243D" w:rsidRDefault="005A0A72" w:rsidP="005A0A7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5D9C52" w14:textId="77777777" w:rsidR="005A0A72" w:rsidRPr="00D6243D" w:rsidRDefault="005A0A72" w:rsidP="005A0A7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242DA92" w14:textId="77777777" w:rsidR="005A0A72" w:rsidRPr="00D6243D" w:rsidRDefault="005A0A72" w:rsidP="005A0A7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C7D247" w14:textId="77777777" w:rsidR="005A0A72" w:rsidRPr="00D6243D" w:rsidRDefault="005A0A72" w:rsidP="005A0A7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11DAD353" w14:textId="77777777" w:rsidR="005A0A72" w:rsidRPr="00D6243D" w:rsidRDefault="005A0A72" w:rsidP="005A0A7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12E9CF5A" w14:textId="77777777" w:rsidR="005A0A72" w:rsidRPr="00D6243D" w:rsidRDefault="005A0A72" w:rsidP="005A0A7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2EC46C04" w14:textId="77777777" w:rsidR="005A0A72" w:rsidRPr="00D6243D" w:rsidRDefault="005A0A72" w:rsidP="005A0A7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0709165" w14:textId="77777777" w:rsidR="005A0A72" w:rsidRPr="00D6243D" w:rsidRDefault="005A0A72" w:rsidP="005A0A7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E65060" w:rsidRPr="00D6243D" w14:paraId="43EE27DB" w14:textId="77777777" w:rsidTr="005724C3">
        <w:trPr>
          <w:trHeight w:val="288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EE8362" w14:textId="77777777" w:rsidR="00E65060" w:rsidRPr="00D6243D" w:rsidRDefault="00E65060" w:rsidP="00E65060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E0421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333F28" w14:textId="77777777" w:rsidR="00E65060" w:rsidRPr="00B332B7" w:rsidRDefault="00E65060" w:rsidP="00E65060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5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AEBC6" w14:textId="7C481EB5" w:rsidR="00E65060" w:rsidRPr="00D6243D" w:rsidRDefault="00E65060" w:rsidP="00E6506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B24F1">
              <w:rPr>
                <w:rFonts w:asciiTheme="majorBidi" w:hAnsiTheme="majorBidi" w:cstheme="majorBidi"/>
                <w:sz w:val="23"/>
                <w:szCs w:val="23"/>
              </w:rPr>
              <w:t>227,909,436.37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3E9B7" w14:textId="23C806DF" w:rsidR="00E65060" w:rsidRPr="00D6243D" w:rsidRDefault="00E65060" w:rsidP="00E6506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B24F1">
              <w:rPr>
                <w:rFonts w:asciiTheme="majorBidi" w:hAnsiTheme="majorBidi" w:cstheme="majorBidi"/>
                <w:sz w:val="23"/>
                <w:szCs w:val="23"/>
              </w:rPr>
              <w:t>0.00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9E2B3" w14:textId="149DC8C1" w:rsidR="00E65060" w:rsidRPr="00D6243D" w:rsidRDefault="00E65060" w:rsidP="00E6506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B24F1">
              <w:rPr>
                <w:rFonts w:asciiTheme="majorBidi" w:hAnsiTheme="majorBidi" w:cstheme="majorBidi"/>
                <w:sz w:val="23"/>
                <w:szCs w:val="23"/>
              </w:rPr>
              <w:t>196,931.18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AE956" w14:textId="0C29B4BD" w:rsidR="00E65060" w:rsidRPr="00D6243D" w:rsidRDefault="00E65060" w:rsidP="00E6506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B24F1">
              <w:rPr>
                <w:rFonts w:asciiTheme="majorBidi" w:hAnsiTheme="majorBidi" w:cstheme="majorBidi"/>
                <w:sz w:val="23"/>
                <w:szCs w:val="23"/>
              </w:rPr>
              <w:t>228,106,367.55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648E8" w14:textId="1B8211DE" w:rsidR="00E65060" w:rsidRPr="00D6243D" w:rsidRDefault="00E65060" w:rsidP="00E65060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B24F1">
              <w:rPr>
                <w:rFonts w:asciiTheme="majorBidi" w:hAnsiTheme="majorBidi" w:cstheme="majorBidi"/>
                <w:sz w:val="23"/>
                <w:szCs w:val="23"/>
              </w:rPr>
              <w:t>0.05</w:t>
            </w:r>
            <w:r w:rsidR="009A17C9">
              <w:rPr>
                <w:rFonts w:asciiTheme="majorBidi" w:hAnsiTheme="majorBidi" w:cstheme="majorBidi"/>
                <w:sz w:val="23"/>
                <w:szCs w:val="23"/>
              </w:rPr>
              <w:t>-0.10</w:t>
            </w:r>
            <w:r w:rsidRPr="00BB24F1">
              <w:rPr>
                <w:rFonts w:asciiTheme="majorBidi" w:hAnsiTheme="majorBidi" w:cstheme="majorBidi"/>
                <w:sz w:val="23"/>
                <w:szCs w:val="23"/>
              </w:rPr>
              <w:t>%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7BCC1" w14:textId="77777777" w:rsidR="00E65060" w:rsidRPr="00D6243D" w:rsidRDefault="00E65060" w:rsidP="00E6506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1151A" w14:textId="77777777" w:rsidR="00E65060" w:rsidRPr="00D6243D" w:rsidRDefault="00E65060" w:rsidP="00E6506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5B0B">
              <w:rPr>
                <w:rFonts w:ascii="Angsana New" w:hAnsi="Angsana New"/>
                <w:sz w:val="23"/>
                <w:szCs w:val="23"/>
              </w:rPr>
              <w:t>10,172,294.98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349E1" w14:textId="77777777" w:rsidR="00E65060" w:rsidRPr="00D6243D" w:rsidRDefault="00E65060" w:rsidP="00E6506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5B0B">
              <w:rPr>
                <w:rFonts w:ascii="Angsana New" w:hAnsi="Angsana New"/>
                <w:sz w:val="23"/>
                <w:szCs w:val="23"/>
              </w:rPr>
              <w:t>0.00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628DC" w14:textId="77777777" w:rsidR="00E65060" w:rsidRPr="00D6243D" w:rsidRDefault="00E65060" w:rsidP="00E6506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5B0B">
              <w:rPr>
                <w:rFonts w:ascii="Angsana New" w:hAnsi="Angsana New"/>
                <w:sz w:val="23"/>
                <w:szCs w:val="23"/>
              </w:rPr>
              <w:t>534,270.72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A5DF5" w14:textId="77777777" w:rsidR="00E65060" w:rsidRPr="00D6243D" w:rsidRDefault="00E65060" w:rsidP="00E6506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5B0B">
              <w:rPr>
                <w:rFonts w:ascii="Angsana New" w:hAnsi="Angsana New"/>
                <w:sz w:val="23"/>
                <w:szCs w:val="23"/>
              </w:rPr>
              <w:t>10,706,565.70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35846" w14:textId="77777777" w:rsidR="00E65060" w:rsidRPr="00D6243D" w:rsidRDefault="00E65060" w:rsidP="00E65060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75B0B">
              <w:rPr>
                <w:rFonts w:ascii="Angsana New" w:hAnsi="Angsana New"/>
                <w:sz w:val="23"/>
                <w:szCs w:val="23"/>
              </w:rPr>
              <w:t>0.05%</w:t>
            </w:r>
          </w:p>
        </w:tc>
      </w:tr>
      <w:tr w:rsidR="00E65060" w:rsidRPr="00D6243D" w14:paraId="61EC6682" w14:textId="77777777" w:rsidTr="005724C3">
        <w:trPr>
          <w:trHeight w:val="288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BDFC4" w14:textId="77777777" w:rsidR="00E65060" w:rsidRPr="00D6243D" w:rsidRDefault="00E65060" w:rsidP="00E65060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E0421">
              <w:rPr>
                <w:rFonts w:ascii="Angsana New" w:hAnsi="Angsana New"/>
                <w:color w:val="000000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42891" w14:textId="77777777" w:rsidR="00E65060" w:rsidRPr="00D6243D" w:rsidRDefault="00E65060" w:rsidP="00E65060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6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4E54B" w14:textId="3CCBE570" w:rsidR="00E65060" w:rsidRPr="00D6243D" w:rsidRDefault="00E65060" w:rsidP="00E6506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B24F1">
              <w:rPr>
                <w:rFonts w:asciiTheme="majorBidi" w:hAnsiTheme="majorBidi" w:cstheme="majorBidi"/>
                <w:sz w:val="23"/>
                <w:szCs w:val="23"/>
              </w:rPr>
              <w:t>0.00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D44F0" w14:textId="773E948F" w:rsidR="00E65060" w:rsidRPr="00D6243D" w:rsidRDefault="00E65060" w:rsidP="00E6506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BB24F1">
              <w:rPr>
                <w:rFonts w:asciiTheme="majorBidi" w:hAnsiTheme="majorBidi" w:cstheme="majorBidi"/>
                <w:sz w:val="23"/>
                <w:szCs w:val="23"/>
              </w:rPr>
              <w:t>0.00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A8B18" w14:textId="140E8C1C" w:rsidR="00E65060" w:rsidRPr="00D6243D" w:rsidRDefault="00B54EEC" w:rsidP="00E6506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54EEC">
              <w:rPr>
                <w:rFonts w:asciiTheme="majorBidi" w:hAnsiTheme="majorBidi" w:cstheme="majorBidi"/>
                <w:sz w:val="23"/>
                <w:szCs w:val="23"/>
              </w:rPr>
              <w:t>67,576,572.67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704BE" w14:textId="3062925F" w:rsidR="00E65060" w:rsidRPr="00D6243D" w:rsidRDefault="00B54EEC" w:rsidP="00E6506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54EEC">
              <w:rPr>
                <w:rFonts w:asciiTheme="majorBidi" w:hAnsiTheme="majorBidi" w:cstheme="majorBidi"/>
                <w:sz w:val="23"/>
                <w:szCs w:val="23"/>
              </w:rPr>
              <w:t>67,576,572.67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DAB83" w14:textId="0A8C7562" w:rsidR="00E65060" w:rsidRPr="00D6243D" w:rsidRDefault="00E65060" w:rsidP="00E65060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B24F1">
              <w:rPr>
                <w:rFonts w:asciiTheme="majorBidi" w:hAnsiTheme="majorBidi" w:cstheme="majorBidi"/>
                <w:sz w:val="23"/>
                <w:szCs w:val="23"/>
              </w:rPr>
              <w:t>0.00%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9AD2A" w14:textId="77777777" w:rsidR="00E65060" w:rsidRPr="00D6243D" w:rsidRDefault="00E65060" w:rsidP="00E6506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4DF60" w14:textId="77777777" w:rsidR="00E65060" w:rsidRPr="00D6243D" w:rsidRDefault="00E65060" w:rsidP="00E6506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5B0B">
              <w:rPr>
                <w:rFonts w:ascii="Angsana New" w:hAnsi="Angsana New"/>
                <w:sz w:val="23"/>
                <w:szCs w:val="23"/>
              </w:rPr>
              <w:t>0.00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A4BC7" w14:textId="77777777" w:rsidR="00E65060" w:rsidRPr="00D6243D" w:rsidRDefault="00E65060" w:rsidP="00E6506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5B0B">
              <w:rPr>
                <w:rFonts w:ascii="Angsana New" w:hAnsi="Angsana New"/>
                <w:sz w:val="23"/>
                <w:szCs w:val="23"/>
              </w:rPr>
              <w:t>0.00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9EC54" w14:textId="77777777" w:rsidR="00E65060" w:rsidRPr="00D6243D" w:rsidRDefault="00E65060" w:rsidP="00E6506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5B0B">
              <w:rPr>
                <w:rFonts w:ascii="Angsana New" w:hAnsi="Angsana New"/>
                <w:sz w:val="23"/>
                <w:szCs w:val="23"/>
              </w:rPr>
              <w:t>59,829,580.09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C46F5" w14:textId="77777777" w:rsidR="00E65060" w:rsidRPr="00D6243D" w:rsidRDefault="00E65060" w:rsidP="00E6506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5B0B">
              <w:rPr>
                <w:rFonts w:ascii="Angsana New" w:hAnsi="Angsana New"/>
                <w:sz w:val="23"/>
                <w:szCs w:val="23"/>
              </w:rPr>
              <w:t>59,829,580.09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64AE2D1" w14:textId="77777777" w:rsidR="00E65060" w:rsidRPr="00D6243D" w:rsidRDefault="00E65060" w:rsidP="00E65060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75B0B">
              <w:rPr>
                <w:rFonts w:ascii="Angsana New" w:hAnsi="Angsana New"/>
                <w:sz w:val="23"/>
                <w:szCs w:val="23"/>
              </w:rPr>
              <w:t>0.00%</w:t>
            </w:r>
          </w:p>
        </w:tc>
      </w:tr>
      <w:tr w:rsidR="00E65060" w:rsidRPr="00D6243D" w14:paraId="4011D5C1" w14:textId="77777777" w:rsidTr="005724C3">
        <w:trPr>
          <w:trHeight w:val="288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574D3" w14:textId="77777777" w:rsidR="00E65060" w:rsidRPr="00D6243D" w:rsidRDefault="00E65060" w:rsidP="00E65060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E0421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เงินให้กู้ยืมระยะสั้น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F9632" w14:textId="77777777" w:rsidR="00E65060" w:rsidRPr="00D6243D" w:rsidRDefault="00E65060" w:rsidP="00E65060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1EA50" w14:textId="4D23A4FE" w:rsidR="00E65060" w:rsidRPr="00D6243D" w:rsidRDefault="00E65060" w:rsidP="00E6506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BB24F1">
              <w:rPr>
                <w:rFonts w:asciiTheme="majorBidi" w:hAnsiTheme="majorBidi" w:cstheme="majorBidi"/>
                <w:sz w:val="23"/>
                <w:szCs w:val="23"/>
              </w:rPr>
              <w:t>0.00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6B2FC" w14:textId="4AF9B213" w:rsidR="00E65060" w:rsidRPr="00D6243D" w:rsidRDefault="00E65060" w:rsidP="00E6506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B24F1">
              <w:rPr>
                <w:rFonts w:asciiTheme="majorBidi" w:hAnsiTheme="majorBidi" w:cstheme="majorBidi"/>
                <w:sz w:val="23"/>
                <w:szCs w:val="23"/>
              </w:rPr>
              <w:t>516,925.00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D6907" w14:textId="48863948" w:rsidR="00E65060" w:rsidRPr="00D6243D" w:rsidRDefault="00E65060" w:rsidP="00E6506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B24F1">
              <w:rPr>
                <w:rFonts w:asciiTheme="majorBidi" w:hAnsiTheme="majorBidi" w:cstheme="majorBidi"/>
                <w:sz w:val="23"/>
                <w:szCs w:val="23"/>
              </w:rPr>
              <w:t>0.00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31893" w14:textId="063C3742" w:rsidR="00E65060" w:rsidRPr="00D6243D" w:rsidRDefault="00E65060" w:rsidP="00E6506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B24F1">
              <w:rPr>
                <w:rFonts w:asciiTheme="majorBidi" w:hAnsiTheme="majorBidi" w:cstheme="majorBidi"/>
                <w:sz w:val="23"/>
                <w:szCs w:val="23"/>
              </w:rPr>
              <w:t>516,925.00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26983" w14:textId="32511EC7" w:rsidR="00E65060" w:rsidRPr="00D6243D" w:rsidRDefault="00E65060" w:rsidP="00E65060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B24F1">
              <w:rPr>
                <w:rFonts w:asciiTheme="majorBidi" w:hAnsiTheme="majorBidi" w:cstheme="majorBidi"/>
                <w:sz w:val="23"/>
                <w:szCs w:val="23"/>
              </w:rPr>
              <w:t>12.00%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6A394" w14:textId="77777777" w:rsidR="00E65060" w:rsidRPr="00D6243D" w:rsidRDefault="00E65060" w:rsidP="00E6506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E3F35" w14:textId="77777777" w:rsidR="00E65060" w:rsidRPr="00D6243D" w:rsidRDefault="00E65060" w:rsidP="00E6506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5B0B">
              <w:rPr>
                <w:rFonts w:ascii="Angsana New" w:hAnsi="Angsana New"/>
                <w:sz w:val="23"/>
                <w:szCs w:val="23"/>
              </w:rPr>
              <w:t>0.00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B90F2" w14:textId="77777777" w:rsidR="00E65060" w:rsidRPr="00D6243D" w:rsidRDefault="00E65060" w:rsidP="00E6506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5B0B">
              <w:rPr>
                <w:rFonts w:ascii="Angsana New" w:hAnsi="Angsana New"/>
                <w:sz w:val="23"/>
                <w:szCs w:val="23"/>
              </w:rPr>
              <w:t>369,623.56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472B3" w14:textId="77777777" w:rsidR="00E65060" w:rsidRPr="00D6243D" w:rsidRDefault="00E65060" w:rsidP="00E6506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5B0B">
              <w:rPr>
                <w:rFonts w:ascii="Angsana New" w:hAnsi="Angsana New"/>
                <w:sz w:val="23"/>
                <w:szCs w:val="23"/>
              </w:rPr>
              <w:t>0.00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10E41" w14:textId="77777777" w:rsidR="00E65060" w:rsidRPr="00D6243D" w:rsidRDefault="00E65060" w:rsidP="00E6506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5B0B">
              <w:rPr>
                <w:rFonts w:ascii="Angsana New" w:hAnsi="Angsana New"/>
                <w:sz w:val="23"/>
                <w:szCs w:val="23"/>
              </w:rPr>
              <w:t>369,623.56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90C8332" w14:textId="77777777" w:rsidR="00E65060" w:rsidRPr="00D6243D" w:rsidRDefault="00E65060" w:rsidP="00E65060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75B0B">
              <w:rPr>
                <w:rFonts w:ascii="Angsana New" w:hAnsi="Angsana New"/>
                <w:sz w:val="23"/>
                <w:szCs w:val="23"/>
              </w:rPr>
              <w:t>12.00%</w:t>
            </w:r>
          </w:p>
        </w:tc>
      </w:tr>
      <w:tr w:rsidR="00D85365" w:rsidRPr="00D6243D" w14:paraId="31C798E8" w14:textId="77777777" w:rsidTr="005724C3">
        <w:trPr>
          <w:trHeight w:val="288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BD953" w14:textId="77777777" w:rsidR="00D85365" w:rsidRPr="00D6243D" w:rsidRDefault="00D85365" w:rsidP="00D8536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E0421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สินทรัพย์หมุนเวียนอื่น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D14DF" w14:textId="77777777" w:rsidR="00D85365" w:rsidRPr="00D6243D" w:rsidRDefault="00D85365" w:rsidP="00D85365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6B968" w14:textId="76C99D92" w:rsidR="00D85365" w:rsidRPr="00D6243D" w:rsidRDefault="00D85365" w:rsidP="00D8536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5382F">
              <w:rPr>
                <w:rFonts w:asciiTheme="majorBidi" w:hAnsiTheme="majorBidi" w:cstheme="majorBidi"/>
                <w:sz w:val="23"/>
                <w:szCs w:val="23"/>
              </w:rPr>
              <w:t>0.00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39123" w14:textId="2FAEED77" w:rsidR="00D85365" w:rsidRPr="00D6243D" w:rsidRDefault="00D85365" w:rsidP="00D8536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5382F">
              <w:rPr>
                <w:rFonts w:asciiTheme="majorBidi" w:hAnsiTheme="majorBidi" w:cstheme="majorBidi"/>
                <w:sz w:val="23"/>
                <w:szCs w:val="23"/>
              </w:rPr>
              <w:t>0.00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3DB0F" w14:textId="64D8B8C8" w:rsidR="00D85365" w:rsidRPr="00D6243D" w:rsidRDefault="00D85365" w:rsidP="00D8536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B5382F">
              <w:rPr>
                <w:rFonts w:asciiTheme="majorBidi" w:hAnsiTheme="majorBidi" w:cstheme="majorBidi"/>
                <w:sz w:val="23"/>
                <w:szCs w:val="23"/>
              </w:rPr>
              <w:t>476,458.87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7A54A" w14:textId="6935C697" w:rsidR="00D85365" w:rsidRPr="00D6243D" w:rsidRDefault="00D85365" w:rsidP="00D8536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5382F">
              <w:rPr>
                <w:rFonts w:asciiTheme="majorBidi" w:hAnsiTheme="majorBidi" w:cstheme="majorBidi"/>
                <w:sz w:val="23"/>
                <w:szCs w:val="23"/>
              </w:rPr>
              <w:t>476,458.87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CF5BB" w14:textId="4F108B50" w:rsidR="00D85365" w:rsidRPr="00D6243D" w:rsidRDefault="00D85365" w:rsidP="00D85365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5382F">
              <w:rPr>
                <w:rFonts w:asciiTheme="majorBidi" w:hAnsiTheme="majorBidi" w:cstheme="majorBidi"/>
                <w:sz w:val="23"/>
                <w:szCs w:val="23"/>
              </w:rPr>
              <w:t>0.00%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BC55A" w14:textId="77777777" w:rsidR="00D85365" w:rsidRPr="00D6243D" w:rsidRDefault="00D85365" w:rsidP="00D8536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ECCF0" w14:textId="77777777" w:rsidR="00D85365" w:rsidRPr="00D6243D" w:rsidRDefault="00D85365" w:rsidP="00D8536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5B0B">
              <w:rPr>
                <w:rFonts w:ascii="Angsana New" w:hAnsi="Angsana New"/>
                <w:sz w:val="23"/>
                <w:szCs w:val="23"/>
              </w:rPr>
              <w:t>0.00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8D25B" w14:textId="77777777" w:rsidR="00D85365" w:rsidRPr="00D6243D" w:rsidRDefault="00D85365" w:rsidP="00D8536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5B0B">
              <w:rPr>
                <w:rFonts w:ascii="Angsana New" w:hAnsi="Angsana New"/>
                <w:sz w:val="23"/>
                <w:szCs w:val="23"/>
              </w:rPr>
              <w:t>0.00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AA541" w14:textId="77777777" w:rsidR="00D85365" w:rsidRPr="00D6243D" w:rsidRDefault="00D85365" w:rsidP="00D8536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5B0B">
              <w:rPr>
                <w:rFonts w:ascii="Angsana New" w:hAnsi="Angsana New"/>
                <w:sz w:val="23"/>
                <w:szCs w:val="23"/>
              </w:rPr>
              <w:t>753,490.92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29CCB" w14:textId="77777777" w:rsidR="00D85365" w:rsidRPr="00D6243D" w:rsidRDefault="00D85365" w:rsidP="00D8536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5B0B">
              <w:rPr>
                <w:rFonts w:ascii="Angsana New" w:hAnsi="Angsana New"/>
                <w:sz w:val="23"/>
                <w:szCs w:val="23"/>
              </w:rPr>
              <w:t>753,490.92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275F1BB" w14:textId="77777777" w:rsidR="00D85365" w:rsidRPr="00D6243D" w:rsidRDefault="00D85365" w:rsidP="00D85365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75B0B">
              <w:rPr>
                <w:rFonts w:ascii="Angsana New" w:hAnsi="Angsana New"/>
                <w:sz w:val="23"/>
                <w:szCs w:val="23"/>
              </w:rPr>
              <w:t>0.00%</w:t>
            </w:r>
          </w:p>
        </w:tc>
      </w:tr>
      <w:tr w:rsidR="00A274D8" w:rsidRPr="00D6243D" w14:paraId="30D61DE5" w14:textId="77777777" w:rsidTr="005724C3">
        <w:trPr>
          <w:trHeight w:val="288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1CD6E" w14:textId="77777777" w:rsidR="00A274D8" w:rsidRPr="00CE0421" w:rsidRDefault="00A274D8" w:rsidP="00A274D8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  <w:r w:rsidRPr="00CE0421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หนี้สินทางการเงิน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2C3EF" w14:textId="77777777" w:rsidR="00A274D8" w:rsidRPr="00D6243D" w:rsidRDefault="00A274D8" w:rsidP="00A274D8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392E6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74AAF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90034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9A28F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EE0F5B" w14:textId="77777777" w:rsidR="00A274D8" w:rsidRPr="00D6243D" w:rsidRDefault="00A274D8" w:rsidP="00A274D8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FF3DE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B755F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2A2AA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735D7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94A08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B89CEFA" w14:textId="77777777" w:rsidR="00A274D8" w:rsidRPr="00D6243D" w:rsidRDefault="00A274D8" w:rsidP="00A274D8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BE2283" w:rsidRPr="00D6243D" w14:paraId="704CDFD9" w14:textId="77777777" w:rsidTr="005724C3">
        <w:trPr>
          <w:trHeight w:val="288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5A233" w14:textId="77777777" w:rsidR="00BE2283" w:rsidRPr="00D6243D" w:rsidRDefault="00BE2283" w:rsidP="00BE2283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E0421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C475D" w14:textId="77777777" w:rsidR="00BE2283" w:rsidRPr="00D6243D" w:rsidRDefault="00BE2283" w:rsidP="00BE2283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14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A5D2D" w14:textId="264D1FCE" w:rsidR="00BE2283" w:rsidRPr="00D6243D" w:rsidRDefault="00BE2283" w:rsidP="00BE2283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5382F">
              <w:rPr>
                <w:rFonts w:asciiTheme="majorBidi" w:hAnsiTheme="majorBidi" w:cstheme="majorBidi"/>
                <w:sz w:val="23"/>
                <w:szCs w:val="23"/>
              </w:rPr>
              <w:t>81,870,016.39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56F80" w14:textId="77C9DF46" w:rsidR="00BE2283" w:rsidRPr="00D6243D" w:rsidRDefault="00BE2283" w:rsidP="00BE2283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5382F">
              <w:rPr>
                <w:rFonts w:asciiTheme="majorBidi" w:hAnsiTheme="majorBidi" w:cstheme="majorBidi"/>
                <w:sz w:val="23"/>
                <w:szCs w:val="23"/>
              </w:rPr>
              <w:t>0.00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34768" w14:textId="16877E89" w:rsidR="00BE2283" w:rsidRPr="00D6243D" w:rsidRDefault="00BE2283" w:rsidP="00BE2283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B5382F">
              <w:rPr>
                <w:rFonts w:asciiTheme="majorBidi" w:hAnsiTheme="majorBidi" w:cstheme="majorBidi"/>
                <w:sz w:val="23"/>
                <w:szCs w:val="23"/>
              </w:rPr>
              <w:t>0.00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74CAD" w14:textId="670E1C38" w:rsidR="00BE2283" w:rsidRPr="00D6243D" w:rsidRDefault="00BE2283" w:rsidP="00BE2283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5382F">
              <w:rPr>
                <w:rFonts w:asciiTheme="majorBidi" w:hAnsiTheme="majorBidi" w:cstheme="majorBidi"/>
                <w:sz w:val="23"/>
                <w:szCs w:val="23"/>
              </w:rPr>
              <w:t>81,870,016.39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57845" w14:textId="22682A8A" w:rsidR="00BE2283" w:rsidRPr="00D6243D" w:rsidRDefault="00BE2283" w:rsidP="00BE2283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5382F">
              <w:rPr>
                <w:rFonts w:asciiTheme="majorBidi" w:hAnsiTheme="majorBidi" w:cstheme="majorBidi"/>
                <w:sz w:val="23"/>
                <w:szCs w:val="23"/>
              </w:rPr>
              <w:t>2.</w:t>
            </w:r>
            <w:r w:rsidR="008803C1">
              <w:rPr>
                <w:rFonts w:asciiTheme="majorBidi" w:hAnsiTheme="majorBidi" w:cstheme="majorBidi"/>
                <w:sz w:val="23"/>
                <w:szCs w:val="23"/>
              </w:rPr>
              <w:t>21</w:t>
            </w:r>
            <w:r w:rsidRPr="00B5382F">
              <w:rPr>
                <w:rFonts w:asciiTheme="majorBidi" w:hAnsiTheme="majorBidi" w:cstheme="majorBidi"/>
                <w:sz w:val="23"/>
                <w:szCs w:val="23"/>
              </w:rPr>
              <w:t>-2.44%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3A671" w14:textId="77777777" w:rsidR="00BE2283" w:rsidRPr="00D6243D" w:rsidRDefault="00BE2283" w:rsidP="00BE2283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4F972" w14:textId="77777777" w:rsidR="00BE2283" w:rsidRPr="00D6243D" w:rsidRDefault="00BE2283" w:rsidP="00BE2283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761">
              <w:rPr>
                <w:rFonts w:ascii="Angsana New" w:hAnsi="Angsana New"/>
                <w:sz w:val="23"/>
                <w:szCs w:val="23"/>
              </w:rPr>
              <w:t>117,565,234.31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24D53" w14:textId="77777777" w:rsidR="00BE2283" w:rsidRPr="00D6243D" w:rsidRDefault="00BE2283" w:rsidP="00BE2283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761">
              <w:rPr>
                <w:rFonts w:ascii="Angsana New" w:hAnsi="Angsana New"/>
                <w:sz w:val="23"/>
                <w:szCs w:val="23"/>
              </w:rPr>
              <w:t>0.00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D4ADC" w14:textId="77777777" w:rsidR="00BE2283" w:rsidRPr="00D6243D" w:rsidRDefault="00BE2283" w:rsidP="00BE2283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761">
              <w:rPr>
                <w:rFonts w:ascii="Angsana New" w:hAnsi="Angsana New"/>
                <w:sz w:val="23"/>
                <w:szCs w:val="23"/>
              </w:rPr>
              <w:t>0.00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DAE5E" w14:textId="77777777" w:rsidR="00BE2283" w:rsidRPr="00D6243D" w:rsidRDefault="00BE2283" w:rsidP="00BE2283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761">
              <w:rPr>
                <w:rFonts w:ascii="Angsana New" w:hAnsi="Angsana New"/>
                <w:sz w:val="23"/>
                <w:szCs w:val="23"/>
              </w:rPr>
              <w:t>117,565,234.31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C771AD3" w14:textId="77777777" w:rsidR="00BE2283" w:rsidRPr="00D6243D" w:rsidRDefault="00BE2283" w:rsidP="00BE2283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761">
              <w:rPr>
                <w:rFonts w:ascii="Angsana New" w:hAnsi="Angsana New"/>
                <w:sz w:val="23"/>
                <w:szCs w:val="23"/>
              </w:rPr>
              <w:t>2.03% - 2.55%</w:t>
            </w:r>
          </w:p>
        </w:tc>
      </w:tr>
      <w:tr w:rsidR="00BE2283" w:rsidRPr="00D6243D" w14:paraId="40705839" w14:textId="77777777" w:rsidTr="005724C3">
        <w:trPr>
          <w:trHeight w:val="288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487CF" w14:textId="77777777" w:rsidR="00BE2283" w:rsidRPr="00D6243D" w:rsidRDefault="00BE2283" w:rsidP="00BE2283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E0421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AF355" w14:textId="77777777" w:rsidR="00BE2283" w:rsidRPr="00D6243D" w:rsidRDefault="00BE2283" w:rsidP="00BE2283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15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5C344" w14:textId="52C4F2FA" w:rsidR="00BE2283" w:rsidRPr="00D6243D" w:rsidRDefault="00BE2283" w:rsidP="00BE2283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5382F">
              <w:rPr>
                <w:rFonts w:asciiTheme="majorBidi" w:hAnsiTheme="majorBidi" w:cstheme="majorBidi"/>
                <w:sz w:val="23"/>
                <w:szCs w:val="23"/>
              </w:rPr>
              <w:t>0.00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0FB2A" w14:textId="68AA42D3" w:rsidR="00BE2283" w:rsidRPr="00D6243D" w:rsidRDefault="00BE2283" w:rsidP="00BE2283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5382F">
              <w:rPr>
                <w:rFonts w:asciiTheme="majorBidi" w:hAnsiTheme="majorBidi" w:cstheme="majorBidi"/>
                <w:sz w:val="23"/>
                <w:szCs w:val="23"/>
              </w:rPr>
              <w:t>0.00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07704" w14:textId="09DF0380" w:rsidR="00BE2283" w:rsidRPr="00D6243D" w:rsidRDefault="00A46B56" w:rsidP="00BE2283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A46B56">
              <w:rPr>
                <w:rFonts w:asciiTheme="majorBidi" w:hAnsiTheme="majorBidi" w:cstheme="majorBidi"/>
                <w:sz w:val="23"/>
                <w:szCs w:val="23"/>
              </w:rPr>
              <w:t>42,726,383.74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29891" w14:textId="2049B3CF" w:rsidR="00BE2283" w:rsidRPr="00D6243D" w:rsidRDefault="00A46B56" w:rsidP="00BE2283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46B56">
              <w:rPr>
                <w:rFonts w:asciiTheme="majorBidi" w:hAnsiTheme="majorBidi" w:cstheme="majorBidi"/>
                <w:sz w:val="23"/>
                <w:szCs w:val="23"/>
              </w:rPr>
              <w:t>42,726,383.74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3AA6D" w14:textId="0C1D8F02" w:rsidR="00BE2283" w:rsidRPr="00D6243D" w:rsidRDefault="00BE2283" w:rsidP="00BE2283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5382F">
              <w:rPr>
                <w:rFonts w:asciiTheme="majorBidi" w:hAnsiTheme="majorBidi" w:cstheme="majorBidi"/>
                <w:sz w:val="23"/>
                <w:szCs w:val="23"/>
              </w:rPr>
              <w:t>0.00%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DD078" w14:textId="77777777" w:rsidR="00BE2283" w:rsidRPr="00D6243D" w:rsidRDefault="00BE2283" w:rsidP="00BE2283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36043" w14:textId="77777777" w:rsidR="00BE2283" w:rsidRPr="00D6243D" w:rsidRDefault="00BE2283" w:rsidP="00BE2283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761">
              <w:rPr>
                <w:rFonts w:ascii="Angsana New" w:hAnsi="Angsana New"/>
                <w:sz w:val="23"/>
                <w:szCs w:val="23"/>
              </w:rPr>
              <w:t xml:space="preserve">0.00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0CDEB" w14:textId="77777777" w:rsidR="00BE2283" w:rsidRPr="00D6243D" w:rsidRDefault="00BE2283" w:rsidP="00BE2283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761">
              <w:rPr>
                <w:rFonts w:ascii="Angsana New" w:hAnsi="Angsana New"/>
                <w:sz w:val="23"/>
                <w:szCs w:val="23"/>
              </w:rPr>
              <w:t>0.00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89993" w14:textId="77777777" w:rsidR="00BE2283" w:rsidRPr="00D6243D" w:rsidRDefault="00BE2283" w:rsidP="00BE2283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761">
              <w:rPr>
                <w:rFonts w:ascii="Angsana New" w:hAnsi="Angsana New"/>
                <w:sz w:val="23"/>
                <w:szCs w:val="23"/>
              </w:rPr>
              <w:t>42,685,337.20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850C8" w14:textId="77777777" w:rsidR="00BE2283" w:rsidRPr="00D6243D" w:rsidRDefault="00BE2283" w:rsidP="00BE2283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761">
              <w:rPr>
                <w:rFonts w:ascii="Angsana New" w:hAnsi="Angsana New"/>
                <w:sz w:val="23"/>
                <w:szCs w:val="23"/>
              </w:rPr>
              <w:t>42,685,337.20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2BFBADB" w14:textId="77777777" w:rsidR="00BE2283" w:rsidRPr="00D6243D" w:rsidRDefault="00BE2283" w:rsidP="00BE2283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761">
              <w:rPr>
                <w:rFonts w:ascii="Angsana New" w:hAnsi="Angsana New"/>
                <w:sz w:val="23"/>
                <w:szCs w:val="23"/>
              </w:rPr>
              <w:t>0.00%</w:t>
            </w:r>
          </w:p>
        </w:tc>
      </w:tr>
      <w:tr w:rsidR="00BE2283" w:rsidRPr="00D6243D" w14:paraId="24D3FFE4" w14:textId="77777777" w:rsidTr="005724C3">
        <w:trPr>
          <w:trHeight w:val="288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55581" w14:textId="77777777" w:rsidR="00BE2283" w:rsidRPr="00D6243D" w:rsidRDefault="00BE2283" w:rsidP="00BE2283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E0421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E04B0" w14:textId="77777777" w:rsidR="00BE2283" w:rsidRPr="00D6243D" w:rsidRDefault="00BE2283" w:rsidP="00BE2283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16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6B113" w14:textId="6503E4E4" w:rsidR="00BE2283" w:rsidRPr="00D6243D" w:rsidRDefault="00BE2283" w:rsidP="00BE2283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5382F">
              <w:rPr>
                <w:rFonts w:asciiTheme="majorBidi" w:hAnsiTheme="majorBidi" w:cstheme="majorBidi"/>
                <w:sz w:val="23"/>
                <w:szCs w:val="23"/>
              </w:rPr>
              <w:t>0.00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3F747" w14:textId="6170DC43" w:rsidR="00BE2283" w:rsidRPr="00D6243D" w:rsidRDefault="00BE2283" w:rsidP="00BE2283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5382F">
              <w:rPr>
                <w:rFonts w:asciiTheme="majorBidi" w:hAnsiTheme="majorBidi" w:cstheme="majorBidi"/>
                <w:sz w:val="23"/>
                <w:szCs w:val="23"/>
              </w:rPr>
              <w:t>0.00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21C4F" w14:textId="41BEE396" w:rsidR="00BE2283" w:rsidRPr="00D6243D" w:rsidRDefault="00BE2283" w:rsidP="00BE2283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5382F">
              <w:rPr>
                <w:rFonts w:asciiTheme="majorBidi" w:hAnsiTheme="majorBidi" w:cstheme="majorBidi"/>
                <w:sz w:val="23"/>
                <w:szCs w:val="23"/>
              </w:rPr>
              <w:t>0.00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4E169" w14:textId="532DC4E3" w:rsidR="00BE2283" w:rsidRPr="00D6243D" w:rsidRDefault="00BE2283" w:rsidP="00BE2283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5382F">
              <w:rPr>
                <w:rFonts w:asciiTheme="majorBidi" w:hAnsiTheme="majorBidi" w:cstheme="majorBidi"/>
                <w:sz w:val="23"/>
                <w:szCs w:val="23"/>
              </w:rPr>
              <w:t>0.00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84366" w14:textId="1DE718AD" w:rsidR="00BE2283" w:rsidRPr="00D6243D" w:rsidRDefault="00BE2283" w:rsidP="00BE2283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0.00</w:t>
            </w:r>
            <w:r w:rsidRPr="00B5382F">
              <w:rPr>
                <w:rFonts w:asciiTheme="majorBidi" w:hAnsiTheme="majorBidi" w:cstheme="majorBidi"/>
                <w:sz w:val="23"/>
                <w:szCs w:val="23"/>
              </w:rPr>
              <w:t>%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E7A1F" w14:textId="77777777" w:rsidR="00BE2283" w:rsidRPr="00D6243D" w:rsidRDefault="00BE2283" w:rsidP="00BE2283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FB779" w14:textId="77777777" w:rsidR="00BE2283" w:rsidRPr="00D6243D" w:rsidRDefault="00BE2283" w:rsidP="00BE2283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761">
              <w:rPr>
                <w:rFonts w:ascii="Angsana New" w:hAnsi="Angsana New"/>
                <w:sz w:val="23"/>
                <w:szCs w:val="23"/>
              </w:rPr>
              <w:t xml:space="preserve">9,527,000.00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E9059" w14:textId="77777777" w:rsidR="00BE2283" w:rsidRPr="00D6243D" w:rsidRDefault="00BE2283" w:rsidP="00BE2283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761">
              <w:rPr>
                <w:rFonts w:ascii="Angsana New" w:hAnsi="Angsana New"/>
                <w:sz w:val="23"/>
                <w:szCs w:val="23"/>
              </w:rPr>
              <w:t>0.00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475AE" w14:textId="77777777" w:rsidR="00BE2283" w:rsidRPr="00D6243D" w:rsidRDefault="00BE2283" w:rsidP="00BE2283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761">
              <w:rPr>
                <w:rFonts w:ascii="Angsana New" w:hAnsi="Angsana New"/>
                <w:sz w:val="23"/>
                <w:szCs w:val="23"/>
              </w:rPr>
              <w:t>0.00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37BC2" w14:textId="77777777" w:rsidR="00BE2283" w:rsidRPr="00D6243D" w:rsidRDefault="00BE2283" w:rsidP="00BE2283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761">
              <w:rPr>
                <w:rFonts w:ascii="Angsana New" w:hAnsi="Angsana New"/>
                <w:sz w:val="23"/>
                <w:szCs w:val="23"/>
              </w:rPr>
              <w:t>9,527,000.00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FAFC2E1" w14:textId="77777777" w:rsidR="00BE2283" w:rsidRPr="00D6243D" w:rsidRDefault="00BE2283" w:rsidP="00BE2283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761">
              <w:rPr>
                <w:rFonts w:ascii="Angsana New" w:hAnsi="Angsana New"/>
                <w:sz w:val="23"/>
                <w:szCs w:val="23"/>
              </w:rPr>
              <w:t>3.47%</w:t>
            </w:r>
          </w:p>
        </w:tc>
      </w:tr>
      <w:tr w:rsidR="00BE2283" w:rsidRPr="00D6243D" w14:paraId="045DA8D6" w14:textId="77777777" w:rsidTr="005724C3">
        <w:trPr>
          <w:trHeight w:val="288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C929C" w14:textId="77777777" w:rsidR="00BE2283" w:rsidRPr="00D6243D" w:rsidRDefault="00BE2283" w:rsidP="00BE2283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E0421">
              <w:rPr>
                <w:rFonts w:ascii="Angsana New" w:hAnsi="Angsana New"/>
                <w:color w:val="000000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16123" w14:textId="77777777" w:rsidR="00BE2283" w:rsidRPr="00D6243D" w:rsidRDefault="00BE2283" w:rsidP="00BE2283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17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835EF" w14:textId="45AA6104" w:rsidR="00BE2283" w:rsidRPr="00D6243D" w:rsidRDefault="00BE2283" w:rsidP="00BE2283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5382F">
              <w:rPr>
                <w:rFonts w:asciiTheme="majorBidi" w:hAnsiTheme="majorBidi" w:cstheme="majorBidi"/>
                <w:sz w:val="23"/>
                <w:szCs w:val="23"/>
              </w:rPr>
              <w:t xml:space="preserve">0.00 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9F0D6" w14:textId="3458AAD3" w:rsidR="00BE2283" w:rsidRPr="00D6243D" w:rsidRDefault="00BE2283" w:rsidP="00BE2283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5382F">
              <w:rPr>
                <w:rFonts w:asciiTheme="majorBidi" w:hAnsiTheme="majorBidi" w:cstheme="majorBidi"/>
                <w:sz w:val="23"/>
                <w:szCs w:val="23"/>
              </w:rPr>
              <w:t>1,546,600.44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90181" w14:textId="489E285C" w:rsidR="00BE2283" w:rsidRPr="00D6243D" w:rsidRDefault="00BE2283" w:rsidP="00BE2283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5382F">
              <w:rPr>
                <w:rFonts w:asciiTheme="majorBidi" w:hAnsiTheme="majorBidi" w:cstheme="majorBidi"/>
                <w:sz w:val="23"/>
                <w:szCs w:val="23"/>
              </w:rPr>
              <w:t>0.00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BA1CF" w14:textId="767F24BD" w:rsidR="00BE2283" w:rsidRPr="00D6243D" w:rsidRDefault="00BE2283" w:rsidP="00BE2283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5382F">
              <w:rPr>
                <w:rFonts w:asciiTheme="majorBidi" w:hAnsiTheme="majorBidi" w:cstheme="majorBidi"/>
                <w:sz w:val="23"/>
                <w:szCs w:val="23"/>
              </w:rPr>
              <w:t>1,546,600.44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B4410" w14:textId="06B16644" w:rsidR="00BE2283" w:rsidRPr="00D6243D" w:rsidRDefault="00BE2283" w:rsidP="00BE2283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5382F">
              <w:rPr>
                <w:rFonts w:asciiTheme="majorBidi" w:hAnsiTheme="majorBidi" w:cstheme="majorBidi"/>
                <w:sz w:val="23"/>
                <w:szCs w:val="23"/>
              </w:rPr>
              <w:t>4.22%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EE6B0" w14:textId="77777777" w:rsidR="00BE2283" w:rsidRPr="00D6243D" w:rsidRDefault="00BE2283" w:rsidP="00BE2283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4D5B7" w14:textId="77777777" w:rsidR="00BE2283" w:rsidRPr="00D6243D" w:rsidRDefault="00BE2283" w:rsidP="00BE2283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761">
              <w:rPr>
                <w:rFonts w:ascii="Angsana New" w:hAnsi="Angsana New"/>
                <w:sz w:val="23"/>
                <w:szCs w:val="23"/>
              </w:rPr>
              <w:t xml:space="preserve">0.00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796E9" w14:textId="77777777" w:rsidR="00BE2283" w:rsidRPr="00D6243D" w:rsidRDefault="00BE2283" w:rsidP="00BE2283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761">
              <w:rPr>
                <w:rFonts w:ascii="Angsana New" w:hAnsi="Angsana New"/>
                <w:sz w:val="23"/>
                <w:szCs w:val="23"/>
              </w:rPr>
              <w:t>1,988,719.57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542C8" w14:textId="77777777" w:rsidR="00BE2283" w:rsidRPr="00D6243D" w:rsidRDefault="00BE2283" w:rsidP="00BE2283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761">
              <w:rPr>
                <w:rFonts w:ascii="Angsana New" w:hAnsi="Angsana New"/>
                <w:sz w:val="23"/>
                <w:szCs w:val="23"/>
              </w:rPr>
              <w:t>0.00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FE033" w14:textId="77777777" w:rsidR="00BE2283" w:rsidRPr="00D6243D" w:rsidRDefault="00BE2283" w:rsidP="00BE2283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761">
              <w:rPr>
                <w:rFonts w:ascii="Angsana New" w:hAnsi="Angsana New"/>
                <w:sz w:val="23"/>
                <w:szCs w:val="23"/>
              </w:rPr>
              <w:t>1,988,719.57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B68F3CB" w14:textId="77777777" w:rsidR="00BE2283" w:rsidRPr="00D6243D" w:rsidRDefault="00BE2283" w:rsidP="00BE2283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761">
              <w:rPr>
                <w:rFonts w:ascii="Angsana New" w:hAnsi="Angsana New"/>
                <w:sz w:val="23"/>
                <w:szCs w:val="23"/>
              </w:rPr>
              <w:t>4.22%</w:t>
            </w:r>
          </w:p>
        </w:tc>
      </w:tr>
    </w:tbl>
    <w:p w14:paraId="7931DB7A" w14:textId="715C1CC1" w:rsidR="00CE0421" w:rsidRDefault="00CE0421" w:rsidP="00295918">
      <w:pPr>
        <w:tabs>
          <w:tab w:val="left" w:pos="2680"/>
        </w:tabs>
        <w:rPr>
          <w:rFonts w:ascii="Angsana New" w:hAnsi="Angsana New"/>
          <w:sz w:val="30"/>
          <w:szCs w:val="30"/>
        </w:rPr>
      </w:pPr>
    </w:p>
    <w:p w14:paraId="4BDDE611" w14:textId="0D54F026" w:rsidR="00295918" w:rsidRDefault="00C17B48" w:rsidP="005A0A72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C17B48">
        <w:rPr>
          <w:rFonts w:ascii="Angsana New" w:hAnsi="Angsana New"/>
          <w:sz w:val="30"/>
          <w:szCs w:val="30"/>
          <w:cs/>
        </w:rPr>
        <w:t xml:space="preserve">บริษัทฯ พิจารณาว่าผลกระทบต่อกำไรก่อนภาษีของบริษัทจากการเปลี่ยนแปลงที่อาจเกิดขึ้นอย่างสมเหตุสมผลของอัตราดอกเบี้ย ณ วันที่ </w:t>
      </w:r>
      <w:r w:rsidR="00443CA2">
        <w:rPr>
          <w:rFonts w:ascii="Angsana New" w:hAnsi="Angsana New"/>
          <w:sz w:val="30"/>
          <w:szCs w:val="30"/>
        </w:rPr>
        <w:t>31</w:t>
      </w:r>
      <w:r w:rsidRPr="00C17B4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43CA2">
        <w:rPr>
          <w:rFonts w:ascii="Angsana New" w:hAnsi="Angsana New"/>
          <w:sz w:val="30"/>
          <w:szCs w:val="30"/>
        </w:rPr>
        <w:t>2565</w:t>
      </w:r>
      <w:r w:rsidR="00BC09E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BC09E4">
        <w:rPr>
          <w:rFonts w:ascii="Angsana New" w:hAnsi="Angsana New"/>
          <w:sz w:val="30"/>
          <w:szCs w:val="30"/>
          <w:lang w:val="en-US"/>
        </w:rPr>
        <w:t>2564</w:t>
      </w:r>
      <w:r w:rsidRPr="00C17B48">
        <w:rPr>
          <w:rFonts w:ascii="Angsana New" w:hAnsi="Angsana New"/>
          <w:sz w:val="30"/>
          <w:szCs w:val="30"/>
          <w:cs/>
        </w:rPr>
        <w:t xml:space="preserve"> มีจำนวนเงินที่ไม่เป็นสาระสำคัญ</w:t>
      </w:r>
    </w:p>
    <w:p w14:paraId="34F6C477" w14:textId="77777777" w:rsidR="005A0A72" w:rsidRDefault="005A0A72" w:rsidP="00295918">
      <w:pPr>
        <w:tabs>
          <w:tab w:val="left" w:pos="2680"/>
        </w:tabs>
        <w:rPr>
          <w:rFonts w:ascii="Angsana New" w:hAnsi="Angsana New"/>
          <w:sz w:val="30"/>
          <w:szCs w:val="30"/>
        </w:rPr>
      </w:pPr>
    </w:p>
    <w:p w14:paraId="057AD848" w14:textId="1ACFE7A7" w:rsidR="005A0A72" w:rsidRPr="00B16618" w:rsidRDefault="005A0A72" w:rsidP="00295918">
      <w:pPr>
        <w:tabs>
          <w:tab w:val="left" w:pos="2680"/>
        </w:tabs>
        <w:rPr>
          <w:rFonts w:ascii="Angsana New" w:hAnsi="Angsana New"/>
          <w:sz w:val="30"/>
          <w:szCs w:val="30"/>
          <w:cs/>
        </w:rPr>
        <w:sectPr w:rsidR="005A0A72" w:rsidRPr="00B16618" w:rsidSect="00313FCE">
          <w:footerReference w:type="default" r:id="rId18"/>
          <w:pgSz w:w="16840" w:h="11907" w:orient="landscape" w:code="9"/>
          <w:pgMar w:top="1152" w:right="691" w:bottom="1152" w:left="576" w:header="720" w:footer="720" w:gutter="0"/>
          <w:paperSrc w:first="15" w:other="15"/>
          <w:cols w:space="737"/>
          <w:docGrid w:linePitch="299"/>
        </w:sectPr>
      </w:pPr>
    </w:p>
    <w:p w14:paraId="5CCED9A1" w14:textId="1801B0EA" w:rsidR="007B533F" w:rsidRDefault="007B533F">
      <w:pPr>
        <w:pStyle w:val="ListParagraph"/>
        <w:numPr>
          <w:ilvl w:val="0"/>
          <w:numId w:val="15"/>
        </w:numPr>
        <w:spacing w:after="120"/>
        <w:ind w:left="1350" w:hanging="450"/>
        <w:jc w:val="thaiDistribute"/>
        <w:rPr>
          <w:rFonts w:ascii="Angsana New" w:hAnsi="Angsana New"/>
          <w:sz w:val="30"/>
          <w:szCs w:val="30"/>
        </w:rPr>
      </w:pPr>
      <w:r w:rsidRPr="007B533F">
        <w:rPr>
          <w:rFonts w:ascii="Angsana New" w:hAnsi="Angsana New"/>
          <w:sz w:val="30"/>
          <w:szCs w:val="30"/>
          <w:cs/>
        </w:rPr>
        <w:lastRenderedPageBreak/>
        <w:t>ความเสี่ยงจากอัตราแลกเปลี่ยน</w:t>
      </w:r>
    </w:p>
    <w:p w14:paraId="5E731EE8" w14:textId="209D1651" w:rsidR="007B533F" w:rsidRDefault="007B533F" w:rsidP="007B533F">
      <w:pPr>
        <w:pStyle w:val="ListParagraph"/>
        <w:spacing w:after="120"/>
        <w:ind w:left="1350"/>
        <w:jc w:val="thaiDistribute"/>
        <w:rPr>
          <w:rFonts w:ascii="Angsana New" w:hAnsi="Angsana New"/>
          <w:sz w:val="30"/>
          <w:szCs w:val="30"/>
        </w:rPr>
      </w:pPr>
      <w:r w:rsidRPr="007B533F">
        <w:rPr>
          <w:rFonts w:ascii="Angsana New" w:hAnsi="Angsana New"/>
          <w:sz w:val="30"/>
          <w:szCs w:val="30"/>
          <w:cs/>
        </w:rPr>
        <w:t>บริษัทฯ มีความเสี่ยงจากอัตราแลกเปลี่ยนอันเกี่ยวเนื่องจากการซื้อสินค้า</w:t>
      </w:r>
      <w:r w:rsidR="003C022A" w:rsidRPr="007B533F">
        <w:rPr>
          <w:rFonts w:ascii="Angsana New" w:hAnsi="Angsana New" w:hint="cs"/>
          <w:sz w:val="30"/>
          <w:szCs w:val="30"/>
          <w:cs/>
        </w:rPr>
        <w:t>เป็</w:t>
      </w:r>
      <w:r w:rsidR="003C022A" w:rsidRPr="007B533F">
        <w:rPr>
          <w:rFonts w:ascii="Angsana New" w:hAnsi="Angsana New"/>
          <w:sz w:val="30"/>
          <w:szCs w:val="30"/>
          <w:cs/>
        </w:rPr>
        <w:t>น</w:t>
      </w:r>
      <w:r w:rsidRPr="007B533F">
        <w:rPr>
          <w:rFonts w:ascii="Angsana New" w:hAnsi="Angsana New"/>
          <w:sz w:val="30"/>
          <w:szCs w:val="30"/>
          <w:cs/>
        </w:rPr>
        <w:t>เงินตราต่างประเทศ บริษัทฯ ได้ตกลงทำสัญญาซื้อขายเงินตราต่างประเทศล่วงหน้าเพื่อใช้เป็นเครื่องมือในการป้องกันความเสี่ยงซึ่งสัญญาดังกล่าวมีอายุไม่เกินหนึ่งปี</w:t>
      </w:r>
    </w:p>
    <w:p w14:paraId="62733A74" w14:textId="77777777" w:rsidR="006578AB" w:rsidRPr="006578AB" w:rsidRDefault="006578AB" w:rsidP="006578AB">
      <w:pPr>
        <w:pStyle w:val="ListParagraph"/>
        <w:numPr>
          <w:ilvl w:val="0"/>
          <w:numId w:val="17"/>
        </w:numPr>
        <w:tabs>
          <w:tab w:val="clear" w:pos="1871"/>
          <w:tab w:val="left" w:pos="2160"/>
        </w:tabs>
        <w:spacing w:after="120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1814B285" w14:textId="77777777" w:rsidR="006578AB" w:rsidRPr="006578AB" w:rsidRDefault="006578AB" w:rsidP="006578AB">
      <w:pPr>
        <w:pStyle w:val="ListParagraph"/>
        <w:numPr>
          <w:ilvl w:val="0"/>
          <w:numId w:val="17"/>
        </w:numPr>
        <w:tabs>
          <w:tab w:val="clear" w:pos="1871"/>
          <w:tab w:val="left" w:pos="2160"/>
        </w:tabs>
        <w:spacing w:after="120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4D1C6AD4" w14:textId="77777777" w:rsidR="006578AB" w:rsidRPr="006578AB" w:rsidRDefault="006578AB" w:rsidP="006578AB">
      <w:pPr>
        <w:pStyle w:val="ListParagraph"/>
        <w:numPr>
          <w:ilvl w:val="1"/>
          <w:numId w:val="17"/>
        </w:numPr>
        <w:tabs>
          <w:tab w:val="clear" w:pos="1871"/>
          <w:tab w:val="left" w:pos="2160"/>
        </w:tabs>
        <w:spacing w:after="120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379BA9E2" w14:textId="77777777" w:rsidR="006578AB" w:rsidRPr="006578AB" w:rsidRDefault="006578AB" w:rsidP="006578AB">
      <w:pPr>
        <w:pStyle w:val="ListParagraph"/>
        <w:numPr>
          <w:ilvl w:val="1"/>
          <w:numId w:val="17"/>
        </w:numPr>
        <w:tabs>
          <w:tab w:val="clear" w:pos="1871"/>
          <w:tab w:val="left" w:pos="2160"/>
        </w:tabs>
        <w:spacing w:after="120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15EE5F9F" w14:textId="77777777" w:rsidR="006578AB" w:rsidRPr="006578AB" w:rsidRDefault="006578AB" w:rsidP="006578AB">
      <w:pPr>
        <w:pStyle w:val="ListParagraph"/>
        <w:numPr>
          <w:ilvl w:val="1"/>
          <w:numId w:val="17"/>
        </w:numPr>
        <w:tabs>
          <w:tab w:val="clear" w:pos="1871"/>
          <w:tab w:val="left" w:pos="2160"/>
        </w:tabs>
        <w:spacing w:after="120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7C5F6D69" w14:textId="77777777" w:rsidR="006578AB" w:rsidRPr="006578AB" w:rsidRDefault="006578AB" w:rsidP="006578AB">
      <w:pPr>
        <w:pStyle w:val="ListParagraph"/>
        <w:numPr>
          <w:ilvl w:val="1"/>
          <w:numId w:val="17"/>
        </w:numPr>
        <w:tabs>
          <w:tab w:val="clear" w:pos="1871"/>
          <w:tab w:val="left" w:pos="2160"/>
        </w:tabs>
        <w:spacing w:after="120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35C7EB19" w14:textId="74D722D0" w:rsidR="007B533F" w:rsidRDefault="00BB55FB" w:rsidP="006578AB">
      <w:pPr>
        <w:pStyle w:val="ListParagraph"/>
        <w:numPr>
          <w:ilvl w:val="2"/>
          <w:numId w:val="17"/>
        </w:numPr>
        <w:tabs>
          <w:tab w:val="clear" w:pos="1871"/>
          <w:tab w:val="left" w:pos="2160"/>
        </w:tabs>
        <w:spacing w:after="120"/>
        <w:ind w:left="1890" w:hanging="540"/>
        <w:jc w:val="thaiDistribute"/>
        <w:rPr>
          <w:rFonts w:ascii="Angsana New" w:hAnsi="Angsana New"/>
          <w:sz w:val="30"/>
          <w:szCs w:val="30"/>
        </w:rPr>
      </w:pPr>
      <w:r w:rsidRPr="00BB55FB">
        <w:rPr>
          <w:rFonts w:ascii="Angsana New" w:hAnsi="Angsana New"/>
          <w:sz w:val="30"/>
          <w:szCs w:val="30"/>
          <w:cs/>
        </w:rPr>
        <w:t xml:space="preserve">บริษัทฯ มีรายการลูกหนี้และเจ้าหนี้เป็นสกุลเงินตราต่างประเทศ บริษัทฯ มิได้ป้องกันความเสี่ยงจากอัตราแลกเปลี่ยนเงินตราต่างประเทศ สินทรัพย์และหนี้สินที่เป็นเงินสกุลต่างประเทศ ณ วันที่ </w:t>
      </w:r>
      <w:r w:rsidR="00892062">
        <w:rPr>
          <w:rFonts w:ascii="Angsana New" w:hAnsi="Angsana New"/>
          <w:sz w:val="30"/>
          <w:szCs w:val="30"/>
        </w:rPr>
        <w:t>3</w:t>
      </w:r>
      <w:r w:rsidR="006578AB">
        <w:rPr>
          <w:rFonts w:ascii="Angsana New" w:hAnsi="Angsana New"/>
          <w:sz w:val="30"/>
          <w:szCs w:val="30"/>
        </w:rPr>
        <w:t>1</w:t>
      </w:r>
      <w:r w:rsidRPr="00BB55FB">
        <w:rPr>
          <w:rFonts w:ascii="Angsana New" w:hAnsi="Angsana New"/>
          <w:sz w:val="30"/>
          <w:szCs w:val="30"/>
          <w:cs/>
        </w:rPr>
        <w:t xml:space="preserve"> </w:t>
      </w:r>
      <w:r w:rsidR="006578AB">
        <w:rPr>
          <w:rFonts w:ascii="Angsana New" w:hAnsi="Angsana New" w:hint="cs"/>
          <w:sz w:val="30"/>
          <w:szCs w:val="30"/>
          <w:cs/>
        </w:rPr>
        <w:t>ธันวาคม</w:t>
      </w:r>
      <w:r w:rsidRPr="00BB55FB">
        <w:rPr>
          <w:rFonts w:ascii="Angsana New" w:hAnsi="Angsana New"/>
          <w:sz w:val="30"/>
          <w:szCs w:val="30"/>
          <w:cs/>
        </w:rPr>
        <w:t xml:space="preserve"> </w:t>
      </w:r>
      <w:r w:rsidR="00892062">
        <w:rPr>
          <w:rFonts w:ascii="Angsana New" w:hAnsi="Angsana New"/>
          <w:sz w:val="30"/>
          <w:szCs w:val="30"/>
        </w:rPr>
        <w:t>2565</w:t>
      </w:r>
      <w:r w:rsidRPr="00BB55FB">
        <w:rPr>
          <w:rFonts w:ascii="Angsana New" w:hAnsi="Angsana New"/>
          <w:sz w:val="30"/>
          <w:szCs w:val="30"/>
          <w:cs/>
        </w:rPr>
        <w:t xml:space="preserve"> </w:t>
      </w:r>
      <w:r w:rsidR="006578AB">
        <w:rPr>
          <w:rFonts w:ascii="Angsana New" w:hAnsi="Angsana New" w:hint="cs"/>
          <w:sz w:val="30"/>
          <w:szCs w:val="30"/>
          <w:cs/>
        </w:rPr>
        <w:t xml:space="preserve">และ </w:t>
      </w:r>
      <w:r w:rsidR="00892062">
        <w:rPr>
          <w:rFonts w:ascii="Angsana New" w:hAnsi="Angsana New"/>
          <w:sz w:val="30"/>
          <w:szCs w:val="30"/>
        </w:rPr>
        <w:t>2564</w:t>
      </w:r>
      <w:r w:rsidR="00B47E3C">
        <w:rPr>
          <w:rFonts w:ascii="Angsana New" w:hAnsi="Angsana New"/>
          <w:sz w:val="30"/>
          <w:szCs w:val="30"/>
        </w:rPr>
        <w:t xml:space="preserve"> </w:t>
      </w:r>
      <w:r w:rsidRPr="00BB55FB">
        <w:rPr>
          <w:rFonts w:ascii="Angsana New" w:hAnsi="Angsana New"/>
          <w:sz w:val="30"/>
          <w:szCs w:val="30"/>
          <w:cs/>
        </w:rPr>
        <w:t>มียอดดังต่อไปนี้</w:t>
      </w:r>
    </w:p>
    <w:tbl>
      <w:tblPr>
        <w:tblW w:w="7720" w:type="dxa"/>
        <w:tblInd w:w="1890" w:type="dxa"/>
        <w:tblLayout w:type="fixed"/>
        <w:tblLook w:val="0000" w:firstRow="0" w:lastRow="0" w:firstColumn="0" w:lastColumn="0" w:noHBand="0" w:noVBand="0"/>
      </w:tblPr>
      <w:tblGrid>
        <w:gridCol w:w="3510"/>
        <w:gridCol w:w="1987"/>
        <w:gridCol w:w="236"/>
        <w:gridCol w:w="1987"/>
      </w:tblGrid>
      <w:tr w:rsidR="00B47E3C" w:rsidRPr="00574462" w14:paraId="0C9FDFB1" w14:textId="77777777" w:rsidTr="00BC09E4">
        <w:tc>
          <w:tcPr>
            <w:tcW w:w="3510" w:type="dxa"/>
          </w:tcPr>
          <w:p w14:paraId="58A91B96" w14:textId="77777777" w:rsidR="00B47E3C" w:rsidRPr="00574462" w:rsidRDefault="00B47E3C" w:rsidP="00BC5D6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14:paraId="6A943F34" w14:textId="49BCDE16" w:rsidR="00B47E3C" w:rsidRPr="00574462" w:rsidRDefault="006578AB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6578AB">
              <w:rPr>
                <w:sz w:val="30"/>
                <w:szCs w:val="30"/>
              </w:rPr>
              <w:t xml:space="preserve">31 </w:t>
            </w:r>
            <w:r w:rsidRPr="006578AB">
              <w:rPr>
                <w:sz w:val="30"/>
                <w:szCs w:val="30"/>
                <w:cs/>
              </w:rPr>
              <w:t xml:space="preserve">ธันวาคม </w:t>
            </w:r>
            <w:r w:rsidRPr="006578AB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4499571" w14:textId="77777777" w:rsidR="00B47E3C" w:rsidRPr="00574462" w:rsidRDefault="00B47E3C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14:paraId="25F6EAF1" w14:textId="6AFEACEA" w:rsidR="00B47E3C" w:rsidRPr="00574462" w:rsidRDefault="00892062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="00B47E3C"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2564</w:t>
            </w:r>
          </w:p>
        </w:tc>
      </w:tr>
      <w:tr w:rsidR="00B47E3C" w:rsidRPr="00574462" w14:paraId="4A1C7574" w14:textId="77777777" w:rsidTr="00BC09E4">
        <w:trPr>
          <w:trHeight w:val="203"/>
        </w:trPr>
        <w:tc>
          <w:tcPr>
            <w:tcW w:w="3510" w:type="dxa"/>
          </w:tcPr>
          <w:p w14:paraId="6C554F5B" w14:textId="05C5EE3B" w:rsidR="00B47E3C" w:rsidRPr="005B4595" w:rsidRDefault="00B47E3C" w:rsidP="00BC5D6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47E3C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24FE5" w14:textId="77777777" w:rsidR="00B47E3C" w:rsidRPr="00574462" w:rsidRDefault="00B47E3C" w:rsidP="00BC5D6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24FC527" w14:textId="77777777" w:rsidR="00B47E3C" w:rsidRPr="00574462" w:rsidRDefault="00B47E3C" w:rsidP="00BC5D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294B5584" w14:textId="77777777" w:rsidR="00B47E3C" w:rsidRPr="00574462" w:rsidRDefault="00B47E3C" w:rsidP="00BC5D6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7E3C" w:rsidRPr="00574462" w14:paraId="2619254E" w14:textId="77777777" w:rsidTr="00BC09E4">
        <w:trPr>
          <w:trHeight w:val="203"/>
        </w:trPr>
        <w:tc>
          <w:tcPr>
            <w:tcW w:w="3510" w:type="dxa"/>
          </w:tcPr>
          <w:p w14:paraId="33E814B6" w14:textId="68866426" w:rsidR="00B47E3C" w:rsidRPr="00B47E3C" w:rsidRDefault="00B47E3C" w:rsidP="00B47E3C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B47E3C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ดอลลาร์สหรัฐอเมริกา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696F6321" w14:textId="348F6A25" w:rsidR="00B47E3C" w:rsidRPr="00574462" w:rsidRDefault="003D3C0F" w:rsidP="00BC5D6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3C0F">
              <w:rPr>
                <w:rFonts w:ascii="Angsana New" w:hAnsi="Angsana New"/>
                <w:sz w:val="30"/>
                <w:szCs w:val="30"/>
              </w:rPr>
              <w:t>548,755.25</w:t>
            </w:r>
          </w:p>
        </w:tc>
        <w:tc>
          <w:tcPr>
            <w:tcW w:w="236" w:type="dxa"/>
            <w:vAlign w:val="center"/>
          </w:tcPr>
          <w:p w14:paraId="713AE118" w14:textId="77777777" w:rsidR="00B47E3C" w:rsidRPr="00574462" w:rsidRDefault="00B47E3C" w:rsidP="00BC5D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7ADA5C70" w14:textId="2ABBDFFD" w:rsidR="00B47E3C" w:rsidRPr="00574462" w:rsidRDefault="00B47E3C" w:rsidP="00BC5D6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7E3C">
              <w:rPr>
                <w:rFonts w:ascii="Angsana New" w:hAnsi="Angsana New"/>
                <w:sz w:val="30"/>
                <w:szCs w:val="30"/>
              </w:rPr>
              <w:t>568,739.45</w:t>
            </w:r>
          </w:p>
        </w:tc>
      </w:tr>
    </w:tbl>
    <w:p w14:paraId="38E3148C" w14:textId="7A980849" w:rsidR="00B47E3C" w:rsidRDefault="00B47E3C" w:rsidP="00B47E3C">
      <w:pPr>
        <w:pStyle w:val="ListParagraph"/>
        <w:tabs>
          <w:tab w:val="clear" w:pos="1871"/>
          <w:tab w:val="left" w:pos="2160"/>
        </w:tabs>
        <w:spacing w:after="120"/>
        <w:ind w:left="1238"/>
        <w:jc w:val="thaiDistribute"/>
        <w:rPr>
          <w:rFonts w:ascii="Angsana New" w:hAnsi="Angsana New"/>
          <w:sz w:val="30"/>
          <w:szCs w:val="30"/>
        </w:rPr>
      </w:pPr>
    </w:p>
    <w:p w14:paraId="3582D906" w14:textId="36BA03F2" w:rsidR="00B47E3C" w:rsidRDefault="00B47E3C">
      <w:pPr>
        <w:pStyle w:val="ListParagraph"/>
        <w:numPr>
          <w:ilvl w:val="2"/>
          <w:numId w:val="17"/>
        </w:numPr>
        <w:tabs>
          <w:tab w:val="clear" w:pos="1871"/>
          <w:tab w:val="left" w:pos="2160"/>
        </w:tabs>
        <w:spacing w:after="120"/>
        <w:ind w:left="1890" w:hanging="540"/>
        <w:jc w:val="thaiDistribute"/>
        <w:rPr>
          <w:rFonts w:ascii="Angsana New" w:hAnsi="Angsana New"/>
          <w:sz w:val="30"/>
          <w:szCs w:val="30"/>
        </w:rPr>
      </w:pPr>
      <w:r w:rsidRPr="00B47E3C">
        <w:rPr>
          <w:rFonts w:ascii="Angsana New" w:hAnsi="Angsana New"/>
          <w:sz w:val="30"/>
          <w:szCs w:val="30"/>
          <w:cs/>
        </w:rPr>
        <w:t>บริษัทฯ พิจารณาว่าผลกระทบต่อกำไรก่อนภาษีของบริษัทจากการเปลี่ยนแปลงที่อาจเกิดขึ้นอย่างสมเหตุสมผลของอัตราแลกเปลี่ยน</w:t>
      </w:r>
      <w:r w:rsidR="006578AB">
        <w:rPr>
          <w:rFonts w:ascii="Angsana New" w:hAnsi="Angsana New" w:hint="cs"/>
          <w:sz w:val="30"/>
          <w:szCs w:val="30"/>
          <w:cs/>
        </w:rPr>
        <w:t xml:space="preserve"> </w:t>
      </w:r>
      <w:r w:rsidRPr="00B47E3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92062">
        <w:rPr>
          <w:rFonts w:ascii="Angsana New" w:hAnsi="Angsana New"/>
          <w:sz w:val="30"/>
          <w:szCs w:val="30"/>
        </w:rPr>
        <w:t>3</w:t>
      </w:r>
      <w:r w:rsidR="006578AB">
        <w:rPr>
          <w:rFonts w:ascii="Angsana New" w:hAnsi="Angsana New"/>
          <w:sz w:val="30"/>
          <w:szCs w:val="30"/>
        </w:rPr>
        <w:t>1</w:t>
      </w:r>
      <w:r w:rsidRPr="00B47E3C">
        <w:rPr>
          <w:rFonts w:ascii="Angsana New" w:hAnsi="Angsana New"/>
          <w:sz w:val="30"/>
          <w:szCs w:val="30"/>
          <w:cs/>
        </w:rPr>
        <w:t xml:space="preserve"> </w:t>
      </w:r>
      <w:r w:rsidR="006578AB">
        <w:rPr>
          <w:rFonts w:ascii="Angsana New" w:hAnsi="Angsana New" w:hint="cs"/>
          <w:sz w:val="30"/>
          <w:szCs w:val="30"/>
          <w:cs/>
        </w:rPr>
        <w:t>ธันวาคม</w:t>
      </w:r>
      <w:r w:rsidRPr="00B47E3C">
        <w:rPr>
          <w:rFonts w:ascii="Angsana New" w:hAnsi="Angsana New"/>
          <w:sz w:val="30"/>
          <w:szCs w:val="30"/>
          <w:cs/>
        </w:rPr>
        <w:t xml:space="preserve"> </w:t>
      </w:r>
      <w:r w:rsidR="00892062">
        <w:rPr>
          <w:rFonts w:ascii="Angsana New" w:hAnsi="Angsana New"/>
          <w:sz w:val="30"/>
          <w:szCs w:val="30"/>
        </w:rPr>
        <w:t>2565</w:t>
      </w:r>
      <w:r w:rsidRPr="00B47E3C">
        <w:rPr>
          <w:rFonts w:ascii="Angsana New" w:hAnsi="Angsana New"/>
          <w:sz w:val="30"/>
          <w:szCs w:val="30"/>
          <w:cs/>
        </w:rPr>
        <w:t xml:space="preserve"> และ</w:t>
      </w:r>
      <w:r w:rsidR="006578AB">
        <w:rPr>
          <w:rFonts w:ascii="Angsana New" w:hAnsi="Angsana New" w:hint="cs"/>
          <w:sz w:val="30"/>
          <w:szCs w:val="30"/>
          <w:cs/>
        </w:rPr>
        <w:t xml:space="preserve"> </w:t>
      </w:r>
      <w:r w:rsidR="00892062">
        <w:rPr>
          <w:rFonts w:ascii="Angsana New" w:hAnsi="Angsana New"/>
          <w:sz w:val="30"/>
          <w:szCs w:val="30"/>
        </w:rPr>
        <w:t>2564</w:t>
      </w:r>
      <w:r w:rsidR="006578AB">
        <w:rPr>
          <w:rFonts w:ascii="Angsana New" w:hAnsi="Angsana New" w:hint="cs"/>
          <w:sz w:val="30"/>
          <w:szCs w:val="30"/>
          <w:cs/>
        </w:rPr>
        <w:t xml:space="preserve"> </w:t>
      </w:r>
      <w:r w:rsidRPr="00B47E3C">
        <w:rPr>
          <w:rFonts w:ascii="Angsana New" w:hAnsi="Angsana New"/>
          <w:sz w:val="30"/>
          <w:szCs w:val="30"/>
          <w:cs/>
        </w:rPr>
        <w:t>มีจำนวนเงินที่ไม่เป็นสาระสำคัญ</w:t>
      </w:r>
    </w:p>
    <w:p w14:paraId="7584C5DA" w14:textId="2F3CD167" w:rsidR="00B47E3C" w:rsidRDefault="00B47E3C">
      <w:pPr>
        <w:pStyle w:val="ListParagraph"/>
        <w:numPr>
          <w:ilvl w:val="0"/>
          <w:numId w:val="15"/>
        </w:numPr>
        <w:spacing w:after="120"/>
        <w:ind w:left="1350" w:hanging="450"/>
        <w:jc w:val="thaiDistribute"/>
        <w:rPr>
          <w:rFonts w:ascii="Angsana New" w:hAnsi="Angsana New"/>
          <w:sz w:val="30"/>
          <w:szCs w:val="30"/>
        </w:rPr>
      </w:pPr>
      <w:r w:rsidRPr="00B47E3C">
        <w:rPr>
          <w:rFonts w:ascii="Angsana New" w:hAnsi="Angsana New"/>
          <w:sz w:val="30"/>
          <w:szCs w:val="30"/>
          <w:cs/>
        </w:rPr>
        <w:t>ราคายุติธรรมของเครื่องมือทางการเงิน</w:t>
      </w:r>
    </w:p>
    <w:p w14:paraId="4B3A2519" w14:textId="7B9E9D2D" w:rsidR="00B47E3C" w:rsidRDefault="00B47E3C" w:rsidP="00B47E3C">
      <w:pPr>
        <w:pStyle w:val="ListParagraph"/>
        <w:spacing w:after="120"/>
        <w:ind w:left="1350"/>
        <w:jc w:val="thaiDistribute"/>
        <w:rPr>
          <w:rFonts w:ascii="Angsana New" w:hAnsi="Angsana New"/>
          <w:sz w:val="30"/>
          <w:szCs w:val="30"/>
        </w:rPr>
      </w:pPr>
      <w:r w:rsidRPr="00B47E3C">
        <w:rPr>
          <w:rFonts w:ascii="Angsana New" w:hAnsi="Angsana New"/>
          <w:sz w:val="30"/>
          <w:szCs w:val="30"/>
          <w:cs/>
        </w:rPr>
        <w:t>สินทรัพย์ทางการเงินที่แสดงในงบแสดงฐานะการเงิน ประกอบด้วย เงินสดและรายการเทียบเท่าเงินสด  ลูกหนี้การค้าและลูกหนี้หมุนเวียนอื่น เงินให้กู้ยืมระยะสั้น สินทรัพย์ทางการเงินหมุนเวียนอื่น หนี้สินทางการเงินที่แสดงในงบแสดงฐานะการเงิน ประกอบด้วย เงินกู้ยืมระยะสั้นจากสถาบันการเงิน เจ้าหนี้การค้าและเจ้าหนี้หมุนเวียนอื่น</w:t>
      </w:r>
    </w:p>
    <w:p w14:paraId="47D70716" w14:textId="5E29DB74" w:rsidR="00B47E3C" w:rsidRDefault="00AD73E1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  <w:r w:rsidRPr="00AD73E1">
        <w:rPr>
          <w:rFonts w:ascii="Angsana New" w:hAnsi="Angsana New"/>
          <w:sz w:val="30"/>
          <w:szCs w:val="30"/>
          <w:cs/>
        </w:rPr>
        <w:t xml:space="preserve">ราคาตามบัญชีของสินทรัพย์และหนี้สินทางการเงินมีมูลค่าใกล้เคียงกับราคายุติธรรม    </w:t>
      </w:r>
    </w:p>
    <w:p w14:paraId="7BB4D28F" w14:textId="43EECFF8" w:rsidR="00B47E3C" w:rsidRDefault="00AD73E1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  <w:r w:rsidRPr="00AD73E1">
        <w:rPr>
          <w:rFonts w:ascii="Angsana New" w:hAnsi="Angsana New"/>
          <w:sz w:val="30"/>
          <w:szCs w:val="30"/>
          <w:cs/>
        </w:rPr>
        <w:t>มูลค่าตามบัญชีและมูลค่ายุติธรรมของสินทรัพย์ทางการเงินและหนี้สินทางการเงิน ณ วันที่</w:t>
      </w:r>
      <w:r w:rsidR="00BC09E4">
        <w:rPr>
          <w:rFonts w:ascii="Angsana New" w:hAnsi="Angsana New"/>
          <w:sz w:val="30"/>
          <w:szCs w:val="30"/>
        </w:rPr>
        <w:t xml:space="preserve"> </w:t>
      </w:r>
      <w:r w:rsidR="00892062">
        <w:rPr>
          <w:rFonts w:ascii="Angsana New" w:hAnsi="Angsana New"/>
          <w:sz w:val="30"/>
          <w:szCs w:val="30"/>
        </w:rPr>
        <w:t>3</w:t>
      </w:r>
      <w:r w:rsidR="006578AB">
        <w:rPr>
          <w:rFonts w:ascii="Angsana New" w:hAnsi="Angsana New"/>
          <w:sz w:val="30"/>
          <w:szCs w:val="30"/>
        </w:rPr>
        <w:t>1</w:t>
      </w:r>
      <w:r w:rsidRPr="00AD73E1">
        <w:rPr>
          <w:rFonts w:ascii="Angsana New" w:hAnsi="Angsana New"/>
          <w:sz w:val="30"/>
          <w:szCs w:val="30"/>
        </w:rPr>
        <w:t xml:space="preserve"> </w:t>
      </w:r>
      <w:r w:rsidR="006578AB">
        <w:rPr>
          <w:rFonts w:ascii="Angsana New" w:hAnsi="Angsana New" w:hint="cs"/>
          <w:sz w:val="30"/>
          <w:szCs w:val="30"/>
          <w:cs/>
        </w:rPr>
        <w:t>ธันวาคม</w:t>
      </w:r>
      <w:r w:rsidRPr="00AD73E1">
        <w:rPr>
          <w:rFonts w:ascii="Angsana New" w:hAnsi="Angsana New"/>
          <w:sz w:val="30"/>
          <w:szCs w:val="30"/>
          <w:cs/>
        </w:rPr>
        <w:t xml:space="preserve"> </w:t>
      </w:r>
      <w:r w:rsidRPr="00AD73E1">
        <w:rPr>
          <w:rFonts w:ascii="Angsana New" w:hAnsi="Angsana New"/>
          <w:sz w:val="30"/>
          <w:szCs w:val="30"/>
        </w:rPr>
        <w:t xml:space="preserve">2565 </w:t>
      </w:r>
      <w:r w:rsidRPr="00AD73E1">
        <w:rPr>
          <w:rFonts w:ascii="Angsana New" w:hAnsi="Angsana New"/>
          <w:sz w:val="30"/>
          <w:szCs w:val="30"/>
          <w:cs/>
        </w:rPr>
        <w:t xml:space="preserve">และ </w:t>
      </w:r>
      <w:r w:rsidRPr="00AD73E1">
        <w:rPr>
          <w:rFonts w:ascii="Angsana New" w:hAnsi="Angsana New"/>
          <w:sz w:val="30"/>
          <w:szCs w:val="30"/>
        </w:rPr>
        <w:t xml:space="preserve">2564 </w:t>
      </w:r>
      <w:r w:rsidRPr="00AD73E1">
        <w:rPr>
          <w:rFonts w:ascii="Angsana New" w:hAnsi="Angsana New"/>
          <w:sz w:val="30"/>
          <w:szCs w:val="30"/>
          <w:cs/>
        </w:rPr>
        <w:t>มีดังต่อไปนี้</w:t>
      </w:r>
    </w:p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598"/>
        <w:gridCol w:w="237"/>
        <w:gridCol w:w="1601"/>
        <w:gridCol w:w="236"/>
        <w:gridCol w:w="1598"/>
        <w:gridCol w:w="236"/>
        <w:gridCol w:w="1622"/>
      </w:tblGrid>
      <w:tr w:rsidR="008A3DC8" w:rsidRPr="00494247" w14:paraId="23B67811" w14:textId="77777777" w:rsidTr="003B3261">
        <w:trPr>
          <w:tblHeader/>
        </w:trPr>
        <w:tc>
          <w:tcPr>
            <w:tcW w:w="3132" w:type="dxa"/>
          </w:tcPr>
          <w:p w14:paraId="79C4C6FF" w14:textId="77777777" w:rsidR="008A3DC8" w:rsidRPr="00494247" w:rsidRDefault="008A3DC8" w:rsidP="00BC5D67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</w:tcPr>
          <w:p w14:paraId="0D130AFE" w14:textId="77777777" w:rsidR="008A3DC8" w:rsidRPr="00494247" w:rsidRDefault="008A3DC8" w:rsidP="00BC5D67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2E996A8C" w14:textId="77777777" w:rsidR="008A3DC8" w:rsidRPr="00494247" w:rsidRDefault="008A3DC8" w:rsidP="00BC5D67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</w:tcPr>
          <w:p w14:paraId="4E994025" w14:textId="77777777" w:rsidR="008A3DC8" w:rsidRPr="00494247" w:rsidRDefault="008A3DC8" w:rsidP="00BC5D67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3EA9A0" w14:textId="77777777" w:rsidR="008A3DC8" w:rsidRPr="00494247" w:rsidRDefault="008A3DC8" w:rsidP="00BC5D67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456" w:type="dxa"/>
            <w:gridSpan w:val="3"/>
          </w:tcPr>
          <w:p w14:paraId="46FE4554" w14:textId="77777777" w:rsidR="008A3DC8" w:rsidRPr="00494247" w:rsidRDefault="008A3DC8" w:rsidP="00BC5D67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8A3DC8" w:rsidRPr="00494247" w14:paraId="66D7013B" w14:textId="77777777" w:rsidTr="003B3261">
        <w:trPr>
          <w:tblHeader/>
        </w:trPr>
        <w:tc>
          <w:tcPr>
            <w:tcW w:w="3132" w:type="dxa"/>
          </w:tcPr>
          <w:p w14:paraId="2A28E1C5" w14:textId="77777777" w:rsidR="008A3DC8" w:rsidRPr="00494247" w:rsidRDefault="008A3DC8" w:rsidP="00BC5D67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vAlign w:val="center"/>
          </w:tcPr>
          <w:p w14:paraId="7D6A01E1" w14:textId="15590933" w:rsidR="008A3DC8" w:rsidRPr="006578AB" w:rsidRDefault="006578AB" w:rsidP="00BC5D67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8A3DC8" w:rsidRPr="00494247" w14:paraId="343A4570" w14:textId="77777777" w:rsidTr="003B3261">
        <w:trPr>
          <w:tblHeader/>
        </w:trPr>
        <w:tc>
          <w:tcPr>
            <w:tcW w:w="3132" w:type="dxa"/>
          </w:tcPr>
          <w:p w14:paraId="72BB7B3B" w14:textId="77777777" w:rsidR="008A3DC8" w:rsidRPr="00494247" w:rsidRDefault="008A3DC8" w:rsidP="00BC5D67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2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EC605CB" w14:textId="365D7903" w:rsidR="008A3DC8" w:rsidRPr="00494247" w:rsidRDefault="000D1AF3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1AF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DD9251E" w14:textId="77777777" w:rsidR="008A3DC8" w:rsidRPr="00494247" w:rsidRDefault="008A3DC8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14:paraId="3E71F113" w14:textId="72A7020C" w:rsidR="008A3DC8" w:rsidRPr="00494247" w:rsidRDefault="000D1AF3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1AF3">
              <w:rPr>
                <w:sz w:val="28"/>
                <w:szCs w:val="28"/>
                <w:cs/>
              </w:rPr>
              <w:t>มูลค่ายุติธรรม</w:t>
            </w:r>
          </w:p>
        </w:tc>
      </w:tr>
      <w:tr w:rsidR="008A3DC8" w:rsidRPr="00494247" w14:paraId="4E413D20" w14:textId="77777777" w:rsidTr="003B3261">
        <w:trPr>
          <w:tblHeader/>
        </w:trPr>
        <w:tc>
          <w:tcPr>
            <w:tcW w:w="3132" w:type="dxa"/>
          </w:tcPr>
          <w:p w14:paraId="0B4DBC09" w14:textId="585794A7" w:rsidR="008A3DC8" w:rsidRPr="00494247" w:rsidRDefault="000E1DF0" w:rsidP="000E1DF0">
            <w:pPr>
              <w:spacing w:line="360" w:lineRule="exact"/>
              <w:ind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รายการ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4033688E" w14:textId="2B07BC29" w:rsidR="008A3DC8" w:rsidRPr="00165280" w:rsidRDefault="000D1AF3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0D1AF3">
              <w:rPr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0F3EEDC6" w14:textId="77777777" w:rsidR="008A3DC8" w:rsidRPr="00494247" w:rsidRDefault="008A3DC8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</w:tcPr>
          <w:p w14:paraId="7C3484C4" w14:textId="1D745D31" w:rsidR="008A3DC8" w:rsidRPr="00165280" w:rsidRDefault="000D1AF3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ราคาทุน</w:t>
            </w:r>
            <w:r w:rsidR="00B102B7">
              <w:rPr>
                <w:rFonts w:hint="cs"/>
                <w:sz w:val="28"/>
                <w:szCs w:val="28"/>
                <w:cs/>
              </w:rPr>
              <w:t xml:space="preserve">            </w:t>
            </w:r>
            <w:r>
              <w:rPr>
                <w:rFonts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5D64A1E" w14:textId="77777777" w:rsidR="008A3DC8" w:rsidRPr="00494247" w:rsidRDefault="008A3DC8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08E61E91" w14:textId="3B5CCB76" w:rsidR="008A3DC8" w:rsidRPr="00165280" w:rsidRDefault="000D1AF3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7F2F66F4" w14:textId="77777777" w:rsidR="008A3DC8" w:rsidRPr="00494247" w:rsidRDefault="008A3DC8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</w:tcPr>
          <w:p w14:paraId="588DAD61" w14:textId="77777777" w:rsidR="008A3DC8" w:rsidRPr="00165280" w:rsidRDefault="008A3DC8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</w:tr>
      <w:tr w:rsidR="008A3DC8" w:rsidRPr="00494247" w14:paraId="4352F895" w14:textId="77777777" w:rsidTr="000E26C5">
        <w:trPr>
          <w:trHeight w:val="203"/>
        </w:trPr>
        <w:tc>
          <w:tcPr>
            <w:tcW w:w="3132" w:type="dxa"/>
            <w:vAlign w:val="bottom"/>
          </w:tcPr>
          <w:p w14:paraId="3A86A3DE" w14:textId="32CA872B" w:rsidR="008A3DC8" w:rsidRPr="000D1AF3" w:rsidRDefault="000E1DF0" w:rsidP="000E26C5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</w:tcBorders>
          </w:tcPr>
          <w:p w14:paraId="5A494EBE" w14:textId="77777777" w:rsidR="008A3DC8" w:rsidRPr="00494247" w:rsidRDefault="008A3DC8" w:rsidP="00BC5D67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495EB9B9" w14:textId="77777777" w:rsidR="008A3DC8" w:rsidRPr="00494247" w:rsidRDefault="008A3DC8" w:rsidP="00BC5D67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</w:tcPr>
          <w:p w14:paraId="5207BADC" w14:textId="77777777" w:rsidR="008A3DC8" w:rsidRPr="00494247" w:rsidRDefault="008A3DC8" w:rsidP="00BC5D67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985CCC" w14:textId="77777777" w:rsidR="008A3DC8" w:rsidRPr="00494247" w:rsidRDefault="008A3DC8" w:rsidP="00BC5D67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2CAD8A" w14:textId="77777777" w:rsidR="008A3DC8" w:rsidRPr="00494247" w:rsidRDefault="008A3DC8" w:rsidP="00BC5D67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20A6026" w14:textId="77777777" w:rsidR="008A3DC8" w:rsidRPr="00494247" w:rsidRDefault="008A3DC8" w:rsidP="00BC5D67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2" w:type="dxa"/>
            <w:vAlign w:val="center"/>
          </w:tcPr>
          <w:p w14:paraId="5317638D" w14:textId="77777777" w:rsidR="008A3DC8" w:rsidRPr="00494247" w:rsidRDefault="008A3DC8" w:rsidP="00BC5D67">
            <w:pPr>
              <w:tabs>
                <w:tab w:val="decimal" w:pos="1116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19C2" w:rsidRPr="00494247" w14:paraId="67CFCD1E" w14:textId="77777777" w:rsidTr="005724C3">
        <w:trPr>
          <w:trHeight w:val="203"/>
        </w:trPr>
        <w:tc>
          <w:tcPr>
            <w:tcW w:w="3132" w:type="dxa"/>
            <w:vAlign w:val="bottom"/>
          </w:tcPr>
          <w:p w14:paraId="6117363B" w14:textId="2B295992" w:rsidR="00D219C2" w:rsidRPr="000E1DF0" w:rsidRDefault="00D219C2" w:rsidP="00D219C2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98" w:type="dxa"/>
            <w:shd w:val="clear" w:color="auto" w:fill="auto"/>
          </w:tcPr>
          <w:p w14:paraId="528867EC" w14:textId="15FBEAED" w:rsidR="00D219C2" w:rsidRPr="0076632D" w:rsidRDefault="00D219C2" w:rsidP="00D219C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237" w:type="dxa"/>
            <w:shd w:val="clear" w:color="auto" w:fill="auto"/>
          </w:tcPr>
          <w:p w14:paraId="5607B78D" w14:textId="77777777" w:rsidR="00D219C2" w:rsidRPr="00494247" w:rsidRDefault="00D219C2" w:rsidP="00D219C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</w:tcPr>
          <w:p w14:paraId="01198EDE" w14:textId="7C703FDD" w:rsidR="00D219C2" w:rsidRPr="0030065A" w:rsidRDefault="00D219C2" w:rsidP="00D219C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228,106,367.55</w:t>
            </w:r>
          </w:p>
        </w:tc>
        <w:tc>
          <w:tcPr>
            <w:tcW w:w="236" w:type="dxa"/>
            <w:shd w:val="clear" w:color="auto" w:fill="auto"/>
          </w:tcPr>
          <w:p w14:paraId="4C8A8AAD" w14:textId="77777777" w:rsidR="00D219C2" w:rsidRPr="000B31FF" w:rsidRDefault="00D219C2" w:rsidP="00D219C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shd w:val="clear" w:color="auto" w:fill="auto"/>
          </w:tcPr>
          <w:p w14:paraId="79F6F93E" w14:textId="794F0335" w:rsidR="00D219C2" w:rsidRPr="0076632D" w:rsidRDefault="00D219C2" w:rsidP="00D219C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228,106,367.55</w:t>
            </w:r>
          </w:p>
        </w:tc>
        <w:tc>
          <w:tcPr>
            <w:tcW w:w="236" w:type="dxa"/>
            <w:shd w:val="clear" w:color="auto" w:fill="auto"/>
          </w:tcPr>
          <w:p w14:paraId="12C4C87F" w14:textId="77777777" w:rsidR="00D219C2" w:rsidRPr="000B31FF" w:rsidRDefault="00D219C2" w:rsidP="00D219C2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shd w:val="clear" w:color="auto" w:fill="auto"/>
          </w:tcPr>
          <w:p w14:paraId="224C651D" w14:textId="673B0741" w:rsidR="00D219C2" w:rsidRPr="000B31FF" w:rsidRDefault="00D219C2" w:rsidP="00D219C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228,106,367.55</w:t>
            </w:r>
          </w:p>
        </w:tc>
      </w:tr>
      <w:tr w:rsidR="00D219C2" w:rsidRPr="00494247" w14:paraId="2C5CCB32" w14:textId="77777777" w:rsidTr="005724C3">
        <w:trPr>
          <w:trHeight w:val="203"/>
        </w:trPr>
        <w:tc>
          <w:tcPr>
            <w:tcW w:w="3132" w:type="dxa"/>
            <w:vAlign w:val="bottom"/>
          </w:tcPr>
          <w:p w14:paraId="31F61643" w14:textId="7FDD0CCB" w:rsidR="00D219C2" w:rsidRPr="000E1DF0" w:rsidRDefault="00D219C2" w:rsidP="00D219C2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98" w:type="dxa"/>
            <w:shd w:val="clear" w:color="auto" w:fill="auto"/>
          </w:tcPr>
          <w:p w14:paraId="48C0C5C8" w14:textId="5E924451" w:rsidR="00D219C2" w:rsidRPr="00EA3610" w:rsidRDefault="00D219C2" w:rsidP="00D219C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237" w:type="dxa"/>
            <w:shd w:val="clear" w:color="auto" w:fill="auto"/>
          </w:tcPr>
          <w:p w14:paraId="26706166" w14:textId="77777777" w:rsidR="00D219C2" w:rsidRPr="00494247" w:rsidRDefault="00D219C2" w:rsidP="00D219C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</w:tcPr>
          <w:p w14:paraId="4055546E" w14:textId="1D4778F0" w:rsidR="00D219C2" w:rsidRPr="00180472" w:rsidRDefault="00113E3D" w:rsidP="00D219C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13E3D">
              <w:rPr>
                <w:rFonts w:asciiTheme="majorBidi" w:hAnsiTheme="majorBidi" w:cstheme="majorBidi"/>
                <w:sz w:val="30"/>
                <w:szCs w:val="30"/>
              </w:rPr>
              <w:t>67,576,572.67</w:t>
            </w:r>
          </w:p>
        </w:tc>
        <w:tc>
          <w:tcPr>
            <w:tcW w:w="236" w:type="dxa"/>
            <w:shd w:val="clear" w:color="auto" w:fill="auto"/>
          </w:tcPr>
          <w:p w14:paraId="2494D9A7" w14:textId="77777777" w:rsidR="00D219C2" w:rsidRPr="000B31FF" w:rsidRDefault="00D219C2" w:rsidP="00D219C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shd w:val="clear" w:color="auto" w:fill="auto"/>
          </w:tcPr>
          <w:p w14:paraId="7D6E9F66" w14:textId="37045DC7" w:rsidR="00D219C2" w:rsidRPr="00AD4BEF" w:rsidRDefault="00113E3D" w:rsidP="00D219C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13E3D">
              <w:rPr>
                <w:rFonts w:asciiTheme="majorBidi" w:hAnsiTheme="majorBidi" w:cstheme="majorBidi"/>
                <w:sz w:val="30"/>
                <w:szCs w:val="30"/>
              </w:rPr>
              <w:t>67,576,572.67</w:t>
            </w:r>
          </w:p>
        </w:tc>
        <w:tc>
          <w:tcPr>
            <w:tcW w:w="236" w:type="dxa"/>
            <w:shd w:val="clear" w:color="auto" w:fill="auto"/>
          </w:tcPr>
          <w:p w14:paraId="17E6140D" w14:textId="77777777" w:rsidR="00D219C2" w:rsidRPr="000B31FF" w:rsidRDefault="00D219C2" w:rsidP="00D219C2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shd w:val="clear" w:color="auto" w:fill="auto"/>
          </w:tcPr>
          <w:p w14:paraId="709C0445" w14:textId="629F98BA" w:rsidR="00D219C2" w:rsidRPr="00410C31" w:rsidRDefault="00113E3D" w:rsidP="00D219C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13E3D">
              <w:rPr>
                <w:rFonts w:asciiTheme="majorBidi" w:hAnsiTheme="majorBidi" w:cstheme="majorBidi"/>
                <w:sz w:val="30"/>
                <w:szCs w:val="30"/>
              </w:rPr>
              <w:t>67,576,572.67</w:t>
            </w:r>
          </w:p>
        </w:tc>
      </w:tr>
      <w:tr w:rsidR="00D219C2" w:rsidRPr="00494247" w14:paraId="4883421D" w14:textId="77777777" w:rsidTr="005724C3">
        <w:trPr>
          <w:trHeight w:val="203"/>
        </w:trPr>
        <w:tc>
          <w:tcPr>
            <w:tcW w:w="3132" w:type="dxa"/>
            <w:vAlign w:val="bottom"/>
          </w:tcPr>
          <w:p w14:paraId="6E0479B4" w14:textId="7E74ED9A" w:rsidR="00D219C2" w:rsidRPr="000E1DF0" w:rsidRDefault="00D219C2" w:rsidP="00D219C2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98" w:type="dxa"/>
            <w:shd w:val="clear" w:color="auto" w:fill="auto"/>
          </w:tcPr>
          <w:p w14:paraId="3CBDD352" w14:textId="3DFB5E30" w:rsidR="00D219C2" w:rsidRPr="00EA3610" w:rsidRDefault="00D219C2" w:rsidP="00D219C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237" w:type="dxa"/>
            <w:shd w:val="clear" w:color="auto" w:fill="auto"/>
          </w:tcPr>
          <w:p w14:paraId="5960BE0A" w14:textId="77777777" w:rsidR="00D219C2" w:rsidRPr="00494247" w:rsidRDefault="00D219C2" w:rsidP="00D219C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</w:tcPr>
          <w:p w14:paraId="6F6769E2" w14:textId="6F592C1B" w:rsidR="00D219C2" w:rsidRPr="00180472" w:rsidRDefault="00D219C2" w:rsidP="00D219C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516,925.00</w:t>
            </w:r>
          </w:p>
        </w:tc>
        <w:tc>
          <w:tcPr>
            <w:tcW w:w="236" w:type="dxa"/>
            <w:shd w:val="clear" w:color="auto" w:fill="auto"/>
          </w:tcPr>
          <w:p w14:paraId="6D5604A6" w14:textId="77777777" w:rsidR="00D219C2" w:rsidRPr="000B31FF" w:rsidRDefault="00D219C2" w:rsidP="00D219C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shd w:val="clear" w:color="auto" w:fill="auto"/>
          </w:tcPr>
          <w:p w14:paraId="17FD56C2" w14:textId="4AFE0264" w:rsidR="00D219C2" w:rsidRPr="00AD4BEF" w:rsidRDefault="00D219C2" w:rsidP="00D219C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516,925.00</w:t>
            </w:r>
          </w:p>
        </w:tc>
        <w:tc>
          <w:tcPr>
            <w:tcW w:w="236" w:type="dxa"/>
            <w:shd w:val="clear" w:color="auto" w:fill="auto"/>
          </w:tcPr>
          <w:p w14:paraId="6CF60D17" w14:textId="77777777" w:rsidR="00D219C2" w:rsidRPr="000B31FF" w:rsidRDefault="00D219C2" w:rsidP="00D219C2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shd w:val="clear" w:color="auto" w:fill="auto"/>
          </w:tcPr>
          <w:p w14:paraId="36612989" w14:textId="0DAE9677" w:rsidR="00D219C2" w:rsidRPr="00410C31" w:rsidRDefault="00D219C2" w:rsidP="00D219C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516,925.00</w:t>
            </w:r>
          </w:p>
        </w:tc>
      </w:tr>
      <w:tr w:rsidR="00146D15" w:rsidRPr="00494247" w14:paraId="54504987" w14:textId="77777777" w:rsidTr="005724C3">
        <w:trPr>
          <w:trHeight w:val="203"/>
        </w:trPr>
        <w:tc>
          <w:tcPr>
            <w:tcW w:w="3132" w:type="dxa"/>
            <w:vAlign w:val="bottom"/>
          </w:tcPr>
          <w:p w14:paraId="4DC81955" w14:textId="230FF3E4" w:rsidR="00146D15" w:rsidRPr="000E1DF0" w:rsidRDefault="00146D15" w:rsidP="00146D15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</w:tcPr>
          <w:p w14:paraId="1080BA2F" w14:textId="38E84C3E" w:rsidR="00146D15" w:rsidRPr="00EA3610" w:rsidRDefault="00146D15" w:rsidP="00146D1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237" w:type="dxa"/>
            <w:shd w:val="clear" w:color="auto" w:fill="auto"/>
          </w:tcPr>
          <w:p w14:paraId="35734A8F" w14:textId="77777777" w:rsidR="00146D15" w:rsidRPr="00494247" w:rsidRDefault="00146D15" w:rsidP="00146D15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</w:tcPr>
          <w:p w14:paraId="23000D3E" w14:textId="42C1B473" w:rsidR="00146D15" w:rsidRPr="00180472" w:rsidRDefault="00146D15" w:rsidP="00146D1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476,458.87</w:t>
            </w:r>
          </w:p>
        </w:tc>
        <w:tc>
          <w:tcPr>
            <w:tcW w:w="236" w:type="dxa"/>
            <w:shd w:val="clear" w:color="auto" w:fill="auto"/>
          </w:tcPr>
          <w:p w14:paraId="5408CD54" w14:textId="77777777" w:rsidR="00146D15" w:rsidRPr="000B31FF" w:rsidRDefault="00146D15" w:rsidP="00146D15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</w:tcPr>
          <w:p w14:paraId="70B9E621" w14:textId="1C347606" w:rsidR="00146D15" w:rsidRPr="00AD4BEF" w:rsidRDefault="00146D15" w:rsidP="00146D1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476,458.87</w:t>
            </w:r>
          </w:p>
        </w:tc>
        <w:tc>
          <w:tcPr>
            <w:tcW w:w="236" w:type="dxa"/>
            <w:shd w:val="clear" w:color="auto" w:fill="auto"/>
          </w:tcPr>
          <w:p w14:paraId="26BE7F4B" w14:textId="77777777" w:rsidR="00146D15" w:rsidRPr="000B31FF" w:rsidRDefault="00146D15" w:rsidP="00146D1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14:paraId="75262B19" w14:textId="23A07A48" w:rsidR="00146D15" w:rsidRPr="00410C31" w:rsidRDefault="00146D15" w:rsidP="00146D1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476,458.87</w:t>
            </w:r>
          </w:p>
        </w:tc>
      </w:tr>
      <w:tr w:rsidR="00CE5C8C" w:rsidRPr="00494247" w14:paraId="6AC15DDE" w14:textId="77777777" w:rsidTr="005724C3">
        <w:trPr>
          <w:trHeight w:val="203"/>
        </w:trPr>
        <w:tc>
          <w:tcPr>
            <w:tcW w:w="3132" w:type="dxa"/>
            <w:vAlign w:val="bottom"/>
          </w:tcPr>
          <w:p w14:paraId="09C37C74" w14:textId="2FA5CEAA" w:rsidR="00CE5C8C" w:rsidRPr="000E1DF0" w:rsidRDefault="00CE5C8C" w:rsidP="00CE5C8C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8A3433" w14:textId="1C55C8FE" w:rsidR="00CE5C8C" w:rsidRPr="00CE5C8C" w:rsidRDefault="00CE5C8C" w:rsidP="00CE5C8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E5C8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0015BFF" w14:textId="77777777" w:rsidR="00CE5C8C" w:rsidRPr="00CE5C8C" w:rsidRDefault="00CE5C8C" w:rsidP="00CE5C8C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332CCF" w14:textId="2329DA2A" w:rsidR="00CE5C8C" w:rsidRPr="00CE5C8C" w:rsidRDefault="00403CD2" w:rsidP="00CE5C8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CD2">
              <w:rPr>
                <w:rFonts w:asciiTheme="majorBidi" w:hAnsiTheme="majorBidi" w:cstheme="majorBidi"/>
                <w:sz w:val="30"/>
                <w:szCs w:val="30"/>
              </w:rPr>
              <w:t>296,676,324.09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4B060B" w14:textId="77777777" w:rsidR="00CE5C8C" w:rsidRPr="00CE5C8C" w:rsidRDefault="00CE5C8C" w:rsidP="00CE5C8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3D625" w14:textId="383AC3B8" w:rsidR="00CE5C8C" w:rsidRPr="00CE5C8C" w:rsidRDefault="00403CD2" w:rsidP="00CE5C8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03CD2">
              <w:rPr>
                <w:rFonts w:asciiTheme="majorBidi" w:hAnsiTheme="majorBidi" w:cstheme="majorBidi"/>
                <w:sz w:val="30"/>
                <w:szCs w:val="30"/>
              </w:rPr>
              <w:t>296,676,324.09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AB36D7" w14:textId="77777777" w:rsidR="00CE5C8C" w:rsidRPr="00CE5C8C" w:rsidRDefault="00CE5C8C" w:rsidP="00CE5C8C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639113" w14:textId="54D4DDDE" w:rsidR="00CE5C8C" w:rsidRPr="00CE5C8C" w:rsidRDefault="00403CD2" w:rsidP="00CE5C8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CD2">
              <w:rPr>
                <w:rFonts w:asciiTheme="majorBidi" w:hAnsiTheme="majorBidi" w:cstheme="majorBidi"/>
                <w:sz w:val="30"/>
                <w:szCs w:val="30"/>
              </w:rPr>
              <w:t>296,676,324.09</w:t>
            </w:r>
          </w:p>
        </w:tc>
      </w:tr>
      <w:tr w:rsidR="000B31FF" w:rsidRPr="00494247" w14:paraId="63330894" w14:textId="77777777" w:rsidTr="00C46F38">
        <w:trPr>
          <w:trHeight w:val="203"/>
        </w:trPr>
        <w:tc>
          <w:tcPr>
            <w:tcW w:w="3132" w:type="dxa"/>
            <w:vAlign w:val="bottom"/>
          </w:tcPr>
          <w:p w14:paraId="1F4EA68B" w14:textId="4514D48F" w:rsidR="000B31FF" w:rsidRPr="000E1DF0" w:rsidRDefault="000B31FF" w:rsidP="000B31FF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2757F61E" w14:textId="77777777" w:rsidR="000B31FF" w:rsidRPr="00EA3610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center"/>
          </w:tcPr>
          <w:p w14:paraId="7489ABA5" w14:textId="77777777" w:rsidR="000B31FF" w:rsidRPr="00494247" w:rsidRDefault="000B31FF" w:rsidP="000035EE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608AD578" w14:textId="77777777" w:rsidR="000B31FF" w:rsidRPr="00180472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92C589A" w14:textId="77777777" w:rsidR="000B31FF" w:rsidRPr="000B31FF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454FD706" w14:textId="77777777" w:rsidR="000B31FF" w:rsidRPr="00AD4BEF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2F8DB2C" w14:textId="77777777" w:rsidR="000B31FF" w:rsidRPr="000B31FF" w:rsidRDefault="000B31FF" w:rsidP="000035E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3FFCE03B" w14:textId="77777777" w:rsidR="000B31FF" w:rsidRPr="00410C31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D4461" w:rsidRPr="00494247" w14:paraId="6B3B9461" w14:textId="77777777" w:rsidTr="005724C3">
        <w:trPr>
          <w:trHeight w:val="203"/>
        </w:trPr>
        <w:tc>
          <w:tcPr>
            <w:tcW w:w="3132" w:type="dxa"/>
            <w:vAlign w:val="bottom"/>
          </w:tcPr>
          <w:p w14:paraId="1288BD8A" w14:textId="3780C008" w:rsidR="00AD4461" w:rsidRPr="000E26C5" w:rsidRDefault="00AD4461" w:rsidP="00AD4461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98" w:type="dxa"/>
            <w:shd w:val="clear" w:color="auto" w:fill="auto"/>
          </w:tcPr>
          <w:p w14:paraId="22DC0956" w14:textId="6B77EDE7" w:rsidR="00AD4461" w:rsidRPr="00EA3610" w:rsidRDefault="00AD4461" w:rsidP="00AD446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237" w:type="dxa"/>
            <w:shd w:val="clear" w:color="auto" w:fill="auto"/>
          </w:tcPr>
          <w:p w14:paraId="6E5EF68A" w14:textId="77777777" w:rsidR="00AD4461" w:rsidRPr="00494247" w:rsidRDefault="00AD4461" w:rsidP="00AD446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</w:tcPr>
          <w:p w14:paraId="4C250537" w14:textId="72EEB89E" w:rsidR="00AD4461" w:rsidRPr="00180472" w:rsidRDefault="00AD4461" w:rsidP="00AD446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81,870,016.39</w:t>
            </w:r>
          </w:p>
        </w:tc>
        <w:tc>
          <w:tcPr>
            <w:tcW w:w="236" w:type="dxa"/>
            <w:shd w:val="clear" w:color="auto" w:fill="auto"/>
          </w:tcPr>
          <w:p w14:paraId="4345FD33" w14:textId="77777777" w:rsidR="00AD4461" w:rsidRPr="000B31FF" w:rsidRDefault="00AD4461" w:rsidP="00AD446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shd w:val="clear" w:color="auto" w:fill="auto"/>
          </w:tcPr>
          <w:p w14:paraId="6F0F6EC8" w14:textId="4B2D6F6C" w:rsidR="00AD4461" w:rsidRPr="00AD4BEF" w:rsidRDefault="00AD4461" w:rsidP="00AD446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81,870,016.39</w:t>
            </w:r>
          </w:p>
        </w:tc>
        <w:tc>
          <w:tcPr>
            <w:tcW w:w="236" w:type="dxa"/>
            <w:shd w:val="clear" w:color="auto" w:fill="auto"/>
          </w:tcPr>
          <w:p w14:paraId="3E19E604" w14:textId="77777777" w:rsidR="00AD4461" w:rsidRPr="000B31FF" w:rsidRDefault="00AD4461" w:rsidP="00AD446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2" w:type="dxa"/>
            <w:shd w:val="clear" w:color="auto" w:fill="auto"/>
          </w:tcPr>
          <w:p w14:paraId="029A0EEF" w14:textId="29185CF9" w:rsidR="00AD4461" w:rsidRPr="00410C31" w:rsidRDefault="00AD4461" w:rsidP="00AD446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81,870,016.39</w:t>
            </w:r>
          </w:p>
        </w:tc>
      </w:tr>
      <w:tr w:rsidR="00AD4461" w:rsidRPr="00494247" w14:paraId="4F0EFF14" w14:textId="77777777" w:rsidTr="005724C3">
        <w:trPr>
          <w:trHeight w:val="203"/>
        </w:trPr>
        <w:tc>
          <w:tcPr>
            <w:tcW w:w="3132" w:type="dxa"/>
            <w:vAlign w:val="bottom"/>
          </w:tcPr>
          <w:p w14:paraId="73001E69" w14:textId="35CA4F8D" w:rsidR="00AD4461" w:rsidRPr="000E26C5" w:rsidRDefault="00AD4461" w:rsidP="00AD4461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98" w:type="dxa"/>
            <w:shd w:val="clear" w:color="auto" w:fill="auto"/>
          </w:tcPr>
          <w:p w14:paraId="669B8B7E" w14:textId="26B39506" w:rsidR="00AD4461" w:rsidRPr="00EA3610" w:rsidRDefault="00AD4461" w:rsidP="00AD446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237" w:type="dxa"/>
            <w:shd w:val="clear" w:color="auto" w:fill="auto"/>
          </w:tcPr>
          <w:p w14:paraId="78434998" w14:textId="77777777" w:rsidR="00AD4461" w:rsidRPr="00494247" w:rsidRDefault="00AD4461" w:rsidP="00AD446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</w:tcPr>
          <w:p w14:paraId="486B50D7" w14:textId="1D99130E" w:rsidR="00AD4461" w:rsidRPr="00180472" w:rsidRDefault="00FB5316" w:rsidP="00AD446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5316">
              <w:rPr>
                <w:rFonts w:asciiTheme="majorBidi" w:hAnsiTheme="majorBidi" w:cstheme="majorBidi"/>
                <w:sz w:val="30"/>
                <w:szCs w:val="30"/>
              </w:rPr>
              <w:t>42,726,383.74</w:t>
            </w:r>
          </w:p>
        </w:tc>
        <w:tc>
          <w:tcPr>
            <w:tcW w:w="236" w:type="dxa"/>
            <w:shd w:val="clear" w:color="auto" w:fill="auto"/>
          </w:tcPr>
          <w:p w14:paraId="5809356D" w14:textId="77777777" w:rsidR="00AD4461" w:rsidRPr="000B31FF" w:rsidRDefault="00AD4461" w:rsidP="00AD446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shd w:val="clear" w:color="auto" w:fill="auto"/>
          </w:tcPr>
          <w:p w14:paraId="745370F5" w14:textId="7077A209" w:rsidR="00AD4461" w:rsidRPr="00AD4BEF" w:rsidRDefault="00FB5316" w:rsidP="00AD446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B5316">
              <w:rPr>
                <w:rFonts w:asciiTheme="majorBidi" w:hAnsiTheme="majorBidi" w:cstheme="majorBidi"/>
                <w:sz w:val="30"/>
                <w:szCs w:val="30"/>
              </w:rPr>
              <w:t>42,726,383.74</w:t>
            </w:r>
          </w:p>
        </w:tc>
        <w:tc>
          <w:tcPr>
            <w:tcW w:w="236" w:type="dxa"/>
            <w:shd w:val="clear" w:color="auto" w:fill="auto"/>
          </w:tcPr>
          <w:p w14:paraId="40216974" w14:textId="77777777" w:rsidR="00AD4461" w:rsidRPr="000B31FF" w:rsidRDefault="00AD4461" w:rsidP="00AD446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shd w:val="clear" w:color="auto" w:fill="auto"/>
          </w:tcPr>
          <w:p w14:paraId="5CD76A1F" w14:textId="0D83A3FC" w:rsidR="00AD4461" w:rsidRPr="00410C31" w:rsidRDefault="00FB5316" w:rsidP="00AD446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5316">
              <w:rPr>
                <w:rFonts w:asciiTheme="majorBidi" w:hAnsiTheme="majorBidi" w:cstheme="majorBidi"/>
                <w:sz w:val="30"/>
                <w:szCs w:val="30"/>
              </w:rPr>
              <w:t>42,726,383.74</w:t>
            </w:r>
          </w:p>
        </w:tc>
      </w:tr>
      <w:tr w:rsidR="00AD4461" w:rsidRPr="00494247" w14:paraId="6515B81D" w14:textId="77777777" w:rsidTr="005724C3">
        <w:trPr>
          <w:trHeight w:val="203"/>
        </w:trPr>
        <w:tc>
          <w:tcPr>
            <w:tcW w:w="3132" w:type="dxa"/>
            <w:vAlign w:val="bottom"/>
          </w:tcPr>
          <w:p w14:paraId="58436D27" w14:textId="12BB86D3" w:rsidR="00AD4461" w:rsidRPr="000E26C5" w:rsidRDefault="00AD4461" w:rsidP="00AD4461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</w:tcPr>
          <w:p w14:paraId="2DBF5A12" w14:textId="193C4979" w:rsidR="00AD4461" w:rsidRPr="00EA3610" w:rsidRDefault="00AD4461" w:rsidP="00AD446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237" w:type="dxa"/>
            <w:shd w:val="clear" w:color="auto" w:fill="auto"/>
          </w:tcPr>
          <w:p w14:paraId="20EF2368" w14:textId="77777777" w:rsidR="00AD4461" w:rsidRPr="00494247" w:rsidRDefault="00AD4461" w:rsidP="00AD446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</w:tcPr>
          <w:p w14:paraId="112E0F78" w14:textId="38DB77F5" w:rsidR="00AD4461" w:rsidRPr="00180472" w:rsidRDefault="00AD4461" w:rsidP="00AD446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1,546,600.44</w:t>
            </w:r>
          </w:p>
        </w:tc>
        <w:tc>
          <w:tcPr>
            <w:tcW w:w="236" w:type="dxa"/>
            <w:shd w:val="clear" w:color="auto" w:fill="auto"/>
          </w:tcPr>
          <w:p w14:paraId="2F143B66" w14:textId="77777777" w:rsidR="00AD4461" w:rsidRPr="000B31FF" w:rsidRDefault="00AD4461" w:rsidP="00AD446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</w:tcPr>
          <w:p w14:paraId="36377280" w14:textId="5695B30A" w:rsidR="00AD4461" w:rsidRPr="00AD4BEF" w:rsidRDefault="00AD4461" w:rsidP="00AD446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1,546,600.44</w:t>
            </w:r>
          </w:p>
        </w:tc>
        <w:tc>
          <w:tcPr>
            <w:tcW w:w="236" w:type="dxa"/>
            <w:shd w:val="clear" w:color="auto" w:fill="auto"/>
          </w:tcPr>
          <w:p w14:paraId="0830660E" w14:textId="77777777" w:rsidR="00AD4461" w:rsidRPr="000B31FF" w:rsidRDefault="00AD4461" w:rsidP="00AD446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14:paraId="43C7DA7D" w14:textId="480279F3" w:rsidR="00AD4461" w:rsidRPr="00410C31" w:rsidRDefault="00AD4461" w:rsidP="00AD446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1,546,600.44</w:t>
            </w:r>
          </w:p>
        </w:tc>
      </w:tr>
      <w:tr w:rsidR="00AD4461" w:rsidRPr="00494247" w14:paraId="6C8DF688" w14:textId="77777777" w:rsidTr="005724C3">
        <w:trPr>
          <w:trHeight w:val="203"/>
        </w:trPr>
        <w:tc>
          <w:tcPr>
            <w:tcW w:w="3132" w:type="dxa"/>
            <w:vAlign w:val="bottom"/>
          </w:tcPr>
          <w:p w14:paraId="590B9656" w14:textId="7EE46061" w:rsidR="00AD4461" w:rsidRPr="000E1DF0" w:rsidRDefault="00AD4461" w:rsidP="00AD4461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9334B7" w14:textId="220D27A9" w:rsidR="00AD4461" w:rsidRPr="00AD4461" w:rsidRDefault="00AD4461" w:rsidP="00AD446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D4461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65A114C" w14:textId="77777777" w:rsidR="00AD4461" w:rsidRPr="00AD4461" w:rsidRDefault="00AD4461" w:rsidP="00AD446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648A7" w14:textId="16EAEBCE" w:rsidR="00AD4461" w:rsidRPr="00AD4461" w:rsidRDefault="00654265" w:rsidP="00AD446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4265">
              <w:rPr>
                <w:rFonts w:asciiTheme="majorBidi" w:hAnsiTheme="majorBidi" w:cstheme="majorBidi"/>
                <w:sz w:val="30"/>
                <w:szCs w:val="30"/>
              </w:rPr>
              <w:t>126,143,000.57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2E29C6" w14:textId="77777777" w:rsidR="00AD4461" w:rsidRPr="00AD4461" w:rsidRDefault="00AD4461" w:rsidP="00AD446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57B7A" w14:textId="42B1BE64" w:rsidR="00AD4461" w:rsidRPr="00AD4461" w:rsidRDefault="00654265" w:rsidP="00AD446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54265">
              <w:rPr>
                <w:rFonts w:asciiTheme="majorBidi" w:hAnsiTheme="majorBidi" w:cstheme="majorBidi"/>
                <w:sz w:val="30"/>
                <w:szCs w:val="30"/>
              </w:rPr>
              <w:t>126,143,000.57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5EDC66" w14:textId="77777777" w:rsidR="00AD4461" w:rsidRPr="00AD4461" w:rsidRDefault="00AD4461" w:rsidP="00AD446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A103E" w14:textId="5B3D6351" w:rsidR="00AD4461" w:rsidRPr="00AD4461" w:rsidRDefault="00654265" w:rsidP="00AD446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4265">
              <w:rPr>
                <w:rFonts w:asciiTheme="majorBidi" w:hAnsiTheme="majorBidi" w:cstheme="majorBidi"/>
                <w:sz w:val="30"/>
                <w:szCs w:val="30"/>
              </w:rPr>
              <w:t>126,143,000.57</w:t>
            </w:r>
          </w:p>
        </w:tc>
      </w:tr>
    </w:tbl>
    <w:p w14:paraId="13684727" w14:textId="73EBC742" w:rsidR="00AD73E1" w:rsidRDefault="00AD73E1" w:rsidP="00B47E3C">
      <w:pPr>
        <w:pStyle w:val="ListParagraph"/>
        <w:tabs>
          <w:tab w:val="clear" w:pos="1871"/>
          <w:tab w:val="left" w:pos="2160"/>
        </w:tabs>
        <w:spacing w:after="120"/>
        <w:ind w:left="1238"/>
        <w:jc w:val="thaiDistribute"/>
        <w:rPr>
          <w:rFonts w:ascii="Angsana New" w:hAnsi="Angsana New"/>
          <w:sz w:val="30"/>
          <w:szCs w:val="30"/>
        </w:rPr>
      </w:pPr>
    </w:p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598"/>
        <w:gridCol w:w="237"/>
        <w:gridCol w:w="1601"/>
        <w:gridCol w:w="236"/>
        <w:gridCol w:w="1598"/>
        <w:gridCol w:w="236"/>
        <w:gridCol w:w="1622"/>
      </w:tblGrid>
      <w:tr w:rsidR="00D35B1D" w:rsidRPr="00494247" w14:paraId="492775D2" w14:textId="77777777" w:rsidTr="00F47DFB">
        <w:tc>
          <w:tcPr>
            <w:tcW w:w="3132" w:type="dxa"/>
          </w:tcPr>
          <w:p w14:paraId="0E677B1B" w14:textId="77777777" w:rsidR="00D35B1D" w:rsidRPr="00494247" w:rsidRDefault="00D35B1D" w:rsidP="00F47DFB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</w:tcPr>
          <w:p w14:paraId="32EA7601" w14:textId="77777777" w:rsidR="00D35B1D" w:rsidRPr="00494247" w:rsidRDefault="00D35B1D" w:rsidP="00F47DFB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67BDCADE" w14:textId="77777777" w:rsidR="00D35B1D" w:rsidRPr="00494247" w:rsidRDefault="00D35B1D" w:rsidP="00F47DFB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</w:tcPr>
          <w:p w14:paraId="771CA3ED" w14:textId="77777777" w:rsidR="00D35B1D" w:rsidRPr="00494247" w:rsidRDefault="00D35B1D" w:rsidP="00F47DFB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C9AFEA" w14:textId="77777777" w:rsidR="00D35B1D" w:rsidRPr="00494247" w:rsidRDefault="00D35B1D" w:rsidP="00F47DFB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456" w:type="dxa"/>
            <w:gridSpan w:val="3"/>
          </w:tcPr>
          <w:p w14:paraId="746E5E60" w14:textId="77777777" w:rsidR="00D35B1D" w:rsidRPr="00494247" w:rsidRDefault="00D35B1D" w:rsidP="00F47DFB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D35B1D" w:rsidRPr="00494247" w14:paraId="1F76D8AA" w14:textId="77777777" w:rsidTr="00F47DFB">
        <w:tc>
          <w:tcPr>
            <w:tcW w:w="3132" w:type="dxa"/>
          </w:tcPr>
          <w:p w14:paraId="09DFD754" w14:textId="77777777" w:rsidR="00D35B1D" w:rsidRPr="00494247" w:rsidRDefault="00D35B1D" w:rsidP="00F47DFB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vAlign w:val="center"/>
          </w:tcPr>
          <w:p w14:paraId="6B54636A" w14:textId="487E365A" w:rsidR="00D35B1D" w:rsidRPr="00494247" w:rsidRDefault="00D35B1D" w:rsidP="00F47DFB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D35B1D" w:rsidRPr="00494247" w14:paraId="0702592E" w14:textId="77777777" w:rsidTr="00F47DFB">
        <w:tc>
          <w:tcPr>
            <w:tcW w:w="3132" w:type="dxa"/>
          </w:tcPr>
          <w:p w14:paraId="2D62AEAD" w14:textId="77777777" w:rsidR="00D35B1D" w:rsidRPr="00494247" w:rsidRDefault="00D35B1D" w:rsidP="00F47DFB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2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DD3F02D" w14:textId="77777777" w:rsidR="00D35B1D" w:rsidRPr="00494247" w:rsidRDefault="00D35B1D" w:rsidP="00F47DF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1AF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6B1B336" w14:textId="77777777" w:rsidR="00D35B1D" w:rsidRPr="00494247" w:rsidRDefault="00D35B1D" w:rsidP="00F47DF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14:paraId="6A34CF51" w14:textId="77777777" w:rsidR="00D35B1D" w:rsidRPr="00494247" w:rsidRDefault="00D35B1D" w:rsidP="00F47DF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1AF3">
              <w:rPr>
                <w:sz w:val="28"/>
                <w:szCs w:val="28"/>
                <w:cs/>
              </w:rPr>
              <w:t>มูลค่ายุติธรรม</w:t>
            </w:r>
          </w:p>
        </w:tc>
      </w:tr>
      <w:tr w:rsidR="00D35B1D" w:rsidRPr="00494247" w14:paraId="0686F962" w14:textId="77777777" w:rsidTr="00F47DFB">
        <w:tc>
          <w:tcPr>
            <w:tcW w:w="3132" w:type="dxa"/>
          </w:tcPr>
          <w:p w14:paraId="0023EBC4" w14:textId="77777777" w:rsidR="00D35B1D" w:rsidRPr="00494247" w:rsidRDefault="00D35B1D" w:rsidP="00F47DFB">
            <w:pPr>
              <w:spacing w:line="360" w:lineRule="exact"/>
              <w:ind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รายการ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7D187E90" w14:textId="77777777" w:rsidR="00D35B1D" w:rsidRPr="00165280" w:rsidRDefault="00D35B1D" w:rsidP="00F47DF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0D1AF3">
              <w:rPr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FBC5BA4" w14:textId="77777777" w:rsidR="00D35B1D" w:rsidRPr="00494247" w:rsidRDefault="00D35B1D" w:rsidP="00F47DF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</w:tcPr>
          <w:p w14:paraId="68147812" w14:textId="427DE2FA" w:rsidR="00D35B1D" w:rsidRPr="00165280" w:rsidRDefault="00D35B1D" w:rsidP="00F47DF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ราคาทุน</w:t>
            </w:r>
            <w:r w:rsidR="00B102B7">
              <w:rPr>
                <w:rFonts w:hint="cs"/>
                <w:sz w:val="28"/>
                <w:szCs w:val="28"/>
                <w:cs/>
              </w:rPr>
              <w:t xml:space="preserve">            </w:t>
            </w:r>
            <w:r>
              <w:rPr>
                <w:rFonts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44F2E0A" w14:textId="77777777" w:rsidR="00D35B1D" w:rsidRPr="00494247" w:rsidRDefault="00D35B1D" w:rsidP="00F47DF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1CA63E3B" w14:textId="77777777" w:rsidR="00D35B1D" w:rsidRPr="00165280" w:rsidRDefault="00D35B1D" w:rsidP="00F47DF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30AE1601" w14:textId="77777777" w:rsidR="00D35B1D" w:rsidRPr="00494247" w:rsidRDefault="00D35B1D" w:rsidP="00F47DF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</w:tcPr>
          <w:p w14:paraId="218F0386" w14:textId="77777777" w:rsidR="00D35B1D" w:rsidRPr="00165280" w:rsidRDefault="00D35B1D" w:rsidP="00F47DF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</w:tr>
      <w:tr w:rsidR="00D35B1D" w:rsidRPr="00494247" w14:paraId="106A1F27" w14:textId="77777777" w:rsidTr="00F47DFB">
        <w:trPr>
          <w:trHeight w:val="203"/>
        </w:trPr>
        <w:tc>
          <w:tcPr>
            <w:tcW w:w="3132" w:type="dxa"/>
            <w:vAlign w:val="bottom"/>
          </w:tcPr>
          <w:p w14:paraId="0319E5F1" w14:textId="77777777" w:rsidR="00D35B1D" w:rsidRPr="000D1AF3" w:rsidRDefault="00D35B1D" w:rsidP="00F47DFB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</w:tcBorders>
          </w:tcPr>
          <w:p w14:paraId="13971104" w14:textId="77777777" w:rsidR="00D35B1D" w:rsidRPr="00494247" w:rsidRDefault="00D35B1D" w:rsidP="00F47DFB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5747E5B" w14:textId="77777777" w:rsidR="00D35B1D" w:rsidRPr="00494247" w:rsidRDefault="00D35B1D" w:rsidP="00F47DFB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</w:tcPr>
          <w:p w14:paraId="01202082" w14:textId="77777777" w:rsidR="00D35B1D" w:rsidRPr="00494247" w:rsidRDefault="00D35B1D" w:rsidP="00F47DFB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8BDE96" w14:textId="77777777" w:rsidR="00D35B1D" w:rsidRPr="00494247" w:rsidRDefault="00D35B1D" w:rsidP="00F47DFB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E705A6" w14:textId="77777777" w:rsidR="00D35B1D" w:rsidRPr="00494247" w:rsidRDefault="00D35B1D" w:rsidP="00F47DFB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1D0787D" w14:textId="77777777" w:rsidR="00D35B1D" w:rsidRPr="00494247" w:rsidRDefault="00D35B1D" w:rsidP="00F47DFB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2" w:type="dxa"/>
            <w:vAlign w:val="center"/>
          </w:tcPr>
          <w:p w14:paraId="05AB1C52" w14:textId="77777777" w:rsidR="00D35B1D" w:rsidRPr="00494247" w:rsidRDefault="00D35B1D" w:rsidP="00F47DFB">
            <w:pPr>
              <w:tabs>
                <w:tab w:val="decimal" w:pos="1116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457A" w:rsidRPr="00494247" w14:paraId="2E7806B3" w14:textId="77777777" w:rsidTr="00F47DFB">
        <w:trPr>
          <w:trHeight w:val="203"/>
        </w:trPr>
        <w:tc>
          <w:tcPr>
            <w:tcW w:w="3132" w:type="dxa"/>
            <w:vAlign w:val="bottom"/>
          </w:tcPr>
          <w:p w14:paraId="5239D8D5" w14:textId="77777777" w:rsidR="00CE457A" w:rsidRPr="000E1DF0" w:rsidRDefault="00CE457A" w:rsidP="00CE457A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0405007" w14:textId="34A79356" w:rsidR="00CE457A" w:rsidRPr="0076632D" w:rsidRDefault="00CE457A" w:rsidP="00CE457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457A">
              <w:rPr>
                <w:rFonts w:ascii="Angsana New" w:hAnsi="Angsana New"/>
                <w:sz w:val="30"/>
                <w:szCs w:val="30"/>
                <w:lang w:val="en-US"/>
              </w:rPr>
              <w:t xml:space="preserve">0.00 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E4ADE8F" w14:textId="77777777" w:rsidR="00CE457A" w:rsidRPr="00CE457A" w:rsidRDefault="00CE457A" w:rsidP="00CE457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6948C866" w14:textId="1BCC2189" w:rsidR="00CE457A" w:rsidRPr="0030065A" w:rsidRDefault="00CE457A" w:rsidP="00CE457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457A">
              <w:rPr>
                <w:rFonts w:ascii="Angsana New" w:hAnsi="Angsana New"/>
                <w:sz w:val="30"/>
                <w:szCs w:val="30"/>
                <w:lang w:val="en-US"/>
              </w:rPr>
              <w:t xml:space="preserve">10,706,565.70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3CD097" w14:textId="77777777" w:rsidR="00CE457A" w:rsidRPr="00CE457A" w:rsidRDefault="00CE457A" w:rsidP="00CE457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401AFB09" w14:textId="012F4FB4" w:rsidR="00CE457A" w:rsidRPr="0076632D" w:rsidRDefault="00CE457A" w:rsidP="00CE457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457A">
              <w:rPr>
                <w:rFonts w:ascii="Angsana New" w:hAnsi="Angsana New"/>
                <w:sz w:val="30"/>
                <w:szCs w:val="30"/>
                <w:lang w:val="en-US"/>
              </w:rPr>
              <w:t xml:space="preserve">10,706,565.70 </w:t>
            </w:r>
          </w:p>
        </w:tc>
        <w:tc>
          <w:tcPr>
            <w:tcW w:w="236" w:type="dxa"/>
            <w:vAlign w:val="bottom"/>
          </w:tcPr>
          <w:p w14:paraId="661D5B5D" w14:textId="77777777" w:rsidR="00CE457A" w:rsidRPr="00CE457A" w:rsidRDefault="00CE457A" w:rsidP="00CE457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0F46E97D" w14:textId="0F115215" w:rsidR="00CE457A" w:rsidRPr="00CE457A" w:rsidRDefault="00CE457A" w:rsidP="00CE457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457A">
              <w:rPr>
                <w:rFonts w:ascii="Angsana New" w:hAnsi="Angsana New"/>
                <w:sz w:val="30"/>
                <w:szCs w:val="30"/>
                <w:lang w:val="en-US"/>
              </w:rPr>
              <w:t xml:space="preserve">10,706,565.70 </w:t>
            </w:r>
          </w:p>
        </w:tc>
      </w:tr>
      <w:tr w:rsidR="00CE457A" w:rsidRPr="00494247" w14:paraId="41B9A8BC" w14:textId="77777777" w:rsidTr="00F47DFB">
        <w:trPr>
          <w:trHeight w:val="203"/>
        </w:trPr>
        <w:tc>
          <w:tcPr>
            <w:tcW w:w="3132" w:type="dxa"/>
            <w:vAlign w:val="bottom"/>
          </w:tcPr>
          <w:p w14:paraId="4DA5D3E6" w14:textId="77777777" w:rsidR="00CE457A" w:rsidRPr="000E1DF0" w:rsidRDefault="00CE457A" w:rsidP="00CE457A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DBEF458" w14:textId="2686B11F" w:rsidR="00CE457A" w:rsidRPr="00EA3610" w:rsidRDefault="00CE457A" w:rsidP="00CE457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E457A">
              <w:rPr>
                <w:rFonts w:ascii="Angsana New" w:hAnsi="Angsana New"/>
                <w:sz w:val="30"/>
                <w:szCs w:val="30"/>
                <w:lang w:val="en-US"/>
              </w:rPr>
              <w:t xml:space="preserve">0.00 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1B0D359" w14:textId="77777777" w:rsidR="00CE457A" w:rsidRPr="00CE457A" w:rsidRDefault="00CE457A" w:rsidP="00CE457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07A8CF15" w14:textId="1845A7CD" w:rsidR="00CE457A" w:rsidRPr="00180472" w:rsidRDefault="00CE457A" w:rsidP="00CE457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457A">
              <w:rPr>
                <w:rFonts w:ascii="Angsana New" w:hAnsi="Angsana New"/>
                <w:sz w:val="30"/>
                <w:szCs w:val="30"/>
                <w:lang w:val="en-US"/>
              </w:rPr>
              <w:t xml:space="preserve">59,829,580.09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1D129F" w14:textId="77777777" w:rsidR="00CE457A" w:rsidRPr="00CE457A" w:rsidRDefault="00CE457A" w:rsidP="00CE457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60604E3A" w14:textId="434321C7" w:rsidR="00CE457A" w:rsidRPr="00AD4BEF" w:rsidRDefault="00CE457A" w:rsidP="00CE457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E457A">
              <w:rPr>
                <w:rFonts w:ascii="Angsana New" w:hAnsi="Angsana New"/>
                <w:sz w:val="30"/>
                <w:szCs w:val="30"/>
                <w:lang w:val="en-US"/>
              </w:rPr>
              <w:t xml:space="preserve">59,829,580.09 </w:t>
            </w:r>
          </w:p>
        </w:tc>
        <w:tc>
          <w:tcPr>
            <w:tcW w:w="236" w:type="dxa"/>
            <w:vAlign w:val="bottom"/>
          </w:tcPr>
          <w:p w14:paraId="69A5F9A2" w14:textId="77777777" w:rsidR="00CE457A" w:rsidRPr="00CE457A" w:rsidRDefault="00CE457A" w:rsidP="00CE457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1F66B1A4" w14:textId="01739744" w:rsidR="00CE457A" w:rsidRPr="00410C31" w:rsidRDefault="00CE457A" w:rsidP="00CE457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457A">
              <w:rPr>
                <w:rFonts w:ascii="Angsana New" w:hAnsi="Angsana New"/>
                <w:sz w:val="30"/>
                <w:szCs w:val="30"/>
                <w:lang w:val="en-US"/>
              </w:rPr>
              <w:t xml:space="preserve">59,829,580.09 </w:t>
            </w:r>
          </w:p>
        </w:tc>
      </w:tr>
      <w:tr w:rsidR="00CE457A" w:rsidRPr="00494247" w14:paraId="2A4F0322" w14:textId="77777777" w:rsidTr="00F47DFB">
        <w:trPr>
          <w:trHeight w:val="203"/>
        </w:trPr>
        <w:tc>
          <w:tcPr>
            <w:tcW w:w="3132" w:type="dxa"/>
            <w:vAlign w:val="bottom"/>
          </w:tcPr>
          <w:p w14:paraId="0A8B0B11" w14:textId="77777777" w:rsidR="00CE457A" w:rsidRPr="000E1DF0" w:rsidRDefault="00CE457A" w:rsidP="00CE457A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3344BB1" w14:textId="4A7EBDE8" w:rsidR="00CE457A" w:rsidRPr="00EA3610" w:rsidRDefault="00CE457A" w:rsidP="00CE457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E457A">
              <w:rPr>
                <w:rFonts w:ascii="Angsana New" w:hAnsi="Angsana New"/>
                <w:sz w:val="30"/>
                <w:szCs w:val="30"/>
                <w:lang w:val="en-US"/>
              </w:rPr>
              <w:t xml:space="preserve">0.00 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84887D6" w14:textId="77777777" w:rsidR="00CE457A" w:rsidRPr="00CE457A" w:rsidRDefault="00CE457A" w:rsidP="00CE457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719001F8" w14:textId="7B483B94" w:rsidR="00CE457A" w:rsidRPr="00180472" w:rsidRDefault="00CE457A" w:rsidP="00CE457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457A">
              <w:rPr>
                <w:rFonts w:ascii="Angsana New" w:hAnsi="Angsana New"/>
                <w:sz w:val="30"/>
                <w:szCs w:val="30"/>
                <w:lang w:val="en-US"/>
              </w:rPr>
              <w:t xml:space="preserve">369,623.56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A87025" w14:textId="77777777" w:rsidR="00CE457A" w:rsidRPr="00CE457A" w:rsidRDefault="00CE457A" w:rsidP="00CE457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24E30865" w14:textId="1D22A151" w:rsidR="00CE457A" w:rsidRPr="00AD4BEF" w:rsidRDefault="00CE457A" w:rsidP="00CE457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E457A">
              <w:rPr>
                <w:rFonts w:ascii="Angsana New" w:hAnsi="Angsana New"/>
                <w:sz w:val="30"/>
                <w:szCs w:val="30"/>
                <w:lang w:val="en-US"/>
              </w:rPr>
              <w:t xml:space="preserve">369,623.56 </w:t>
            </w:r>
          </w:p>
        </w:tc>
        <w:tc>
          <w:tcPr>
            <w:tcW w:w="236" w:type="dxa"/>
            <w:vAlign w:val="bottom"/>
          </w:tcPr>
          <w:p w14:paraId="34C5D313" w14:textId="77777777" w:rsidR="00CE457A" w:rsidRPr="00CE457A" w:rsidRDefault="00CE457A" w:rsidP="00CE457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243F4537" w14:textId="54936057" w:rsidR="00CE457A" w:rsidRPr="00410C31" w:rsidRDefault="00CE457A" w:rsidP="00CE457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457A">
              <w:rPr>
                <w:rFonts w:ascii="Angsana New" w:hAnsi="Angsana New"/>
                <w:sz w:val="30"/>
                <w:szCs w:val="30"/>
                <w:lang w:val="en-US"/>
              </w:rPr>
              <w:t xml:space="preserve">369,623.56 </w:t>
            </w:r>
          </w:p>
        </w:tc>
      </w:tr>
      <w:tr w:rsidR="00D35B1D" w:rsidRPr="00494247" w14:paraId="5F2BEF6A" w14:textId="77777777" w:rsidTr="00F47DFB">
        <w:trPr>
          <w:trHeight w:val="203"/>
        </w:trPr>
        <w:tc>
          <w:tcPr>
            <w:tcW w:w="3132" w:type="dxa"/>
            <w:vAlign w:val="bottom"/>
          </w:tcPr>
          <w:p w14:paraId="363F1D49" w14:textId="77777777" w:rsidR="00D35B1D" w:rsidRPr="000E1DF0" w:rsidRDefault="00D35B1D" w:rsidP="00F47DFB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357DB" w14:textId="59590466" w:rsidR="00D35B1D" w:rsidRPr="00EA3610" w:rsidRDefault="009A0E2C" w:rsidP="00F47DF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0E2C">
              <w:rPr>
                <w:rFonts w:ascii="Angsana New" w:hAnsi="Angsana New"/>
                <w:sz w:val="30"/>
                <w:szCs w:val="30"/>
                <w:lang w:val="en-US"/>
              </w:rPr>
              <w:t>0.00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E5E3A55" w14:textId="77777777" w:rsidR="00D35B1D" w:rsidRPr="00494247" w:rsidRDefault="00D35B1D" w:rsidP="00F47DFB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0BD8D" w14:textId="43F64FE1" w:rsidR="00D35B1D" w:rsidRPr="00180472" w:rsidRDefault="009A0E2C" w:rsidP="00F47DF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0E2C">
              <w:rPr>
                <w:rFonts w:ascii="Angsana New" w:hAnsi="Angsana New"/>
                <w:sz w:val="30"/>
                <w:szCs w:val="30"/>
                <w:lang w:val="en-US"/>
              </w:rPr>
              <w:t>753,490.92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A48891" w14:textId="77777777" w:rsidR="00D35B1D" w:rsidRPr="00494247" w:rsidRDefault="00D35B1D" w:rsidP="00F47DFB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7DAF2" w14:textId="072989B0" w:rsidR="00D35B1D" w:rsidRPr="00AD4BEF" w:rsidRDefault="009A0E2C" w:rsidP="00F47DF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0E2C">
              <w:rPr>
                <w:rFonts w:ascii="Angsana New" w:hAnsi="Angsana New"/>
                <w:sz w:val="30"/>
                <w:szCs w:val="30"/>
                <w:lang w:val="en-US"/>
              </w:rPr>
              <w:t>753,490.92</w:t>
            </w:r>
          </w:p>
        </w:tc>
        <w:tc>
          <w:tcPr>
            <w:tcW w:w="236" w:type="dxa"/>
            <w:vAlign w:val="bottom"/>
          </w:tcPr>
          <w:p w14:paraId="6E375F8F" w14:textId="77777777" w:rsidR="00D35B1D" w:rsidRPr="00494247" w:rsidRDefault="00D35B1D" w:rsidP="00F47DFB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9F57F" w14:textId="7259930D" w:rsidR="00D35B1D" w:rsidRPr="00410C31" w:rsidRDefault="009A0E2C" w:rsidP="00F47DF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0E2C">
              <w:rPr>
                <w:rFonts w:ascii="Angsana New" w:hAnsi="Angsana New"/>
                <w:sz w:val="30"/>
                <w:szCs w:val="30"/>
                <w:lang w:val="en-US"/>
              </w:rPr>
              <w:t>753,490.92</w:t>
            </w:r>
          </w:p>
        </w:tc>
      </w:tr>
      <w:tr w:rsidR="00D35B1D" w:rsidRPr="00494247" w14:paraId="22B60709" w14:textId="77777777" w:rsidTr="00F47DFB">
        <w:trPr>
          <w:trHeight w:val="203"/>
        </w:trPr>
        <w:tc>
          <w:tcPr>
            <w:tcW w:w="3132" w:type="dxa"/>
            <w:vAlign w:val="bottom"/>
          </w:tcPr>
          <w:p w14:paraId="338C8D06" w14:textId="77777777" w:rsidR="00D35B1D" w:rsidRPr="000E1DF0" w:rsidRDefault="00D35B1D" w:rsidP="00F47DFB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AFF04" w14:textId="4C6E4704" w:rsidR="00D35B1D" w:rsidRPr="00EA3610" w:rsidRDefault="009A0E2C" w:rsidP="00F47DF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0E2C">
              <w:rPr>
                <w:rFonts w:ascii="Angsana New" w:hAnsi="Angsana New"/>
                <w:sz w:val="30"/>
                <w:szCs w:val="30"/>
                <w:lang w:val="en-US"/>
              </w:rPr>
              <w:t>0.00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AE5FC24" w14:textId="77777777" w:rsidR="00D35B1D" w:rsidRPr="00494247" w:rsidRDefault="00D35B1D" w:rsidP="00F47DFB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6DA0E" w14:textId="78265F83" w:rsidR="00D35B1D" w:rsidRPr="00180472" w:rsidRDefault="009A0E2C" w:rsidP="00F47DF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0E2C">
              <w:rPr>
                <w:rFonts w:ascii="Angsana New" w:hAnsi="Angsana New"/>
                <w:sz w:val="30"/>
                <w:szCs w:val="30"/>
                <w:lang w:val="en-US"/>
              </w:rPr>
              <w:t>71,659,260.27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E810FE" w14:textId="77777777" w:rsidR="00D35B1D" w:rsidRPr="00494247" w:rsidRDefault="00D35B1D" w:rsidP="00F47DFB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0CC2C" w14:textId="7BD569AA" w:rsidR="00D35B1D" w:rsidRPr="00AD4BEF" w:rsidRDefault="009A0E2C" w:rsidP="00F47DF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0E2C">
              <w:rPr>
                <w:rFonts w:ascii="Angsana New" w:hAnsi="Angsana New"/>
                <w:sz w:val="30"/>
                <w:szCs w:val="30"/>
                <w:lang w:val="en-US"/>
              </w:rPr>
              <w:t>71,659,260.27</w:t>
            </w:r>
          </w:p>
        </w:tc>
        <w:tc>
          <w:tcPr>
            <w:tcW w:w="236" w:type="dxa"/>
            <w:vAlign w:val="bottom"/>
          </w:tcPr>
          <w:p w14:paraId="55057D0A" w14:textId="77777777" w:rsidR="00D35B1D" w:rsidRPr="00494247" w:rsidRDefault="00D35B1D" w:rsidP="00F47DFB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AC64B" w14:textId="682C8968" w:rsidR="00D35B1D" w:rsidRPr="00410C31" w:rsidRDefault="009A0E2C" w:rsidP="00F47DF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0E2C">
              <w:rPr>
                <w:rFonts w:ascii="Angsana New" w:hAnsi="Angsana New"/>
                <w:sz w:val="30"/>
                <w:szCs w:val="30"/>
                <w:lang w:val="en-US"/>
              </w:rPr>
              <w:t>71,659,260.27</w:t>
            </w:r>
          </w:p>
        </w:tc>
      </w:tr>
      <w:tr w:rsidR="00D35B1D" w:rsidRPr="00494247" w14:paraId="5D910121" w14:textId="77777777" w:rsidTr="009C0B1F">
        <w:trPr>
          <w:trHeight w:hRule="exact" w:val="144"/>
        </w:trPr>
        <w:tc>
          <w:tcPr>
            <w:tcW w:w="3132" w:type="dxa"/>
          </w:tcPr>
          <w:p w14:paraId="30211A38" w14:textId="77777777" w:rsidR="00D35B1D" w:rsidRPr="00494247" w:rsidRDefault="00D35B1D" w:rsidP="00F47DFB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</w:tcPr>
          <w:p w14:paraId="00F7A3E6" w14:textId="77777777" w:rsidR="00D35B1D" w:rsidRPr="00494247" w:rsidRDefault="00D35B1D" w:rsidP="00F47DFB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375761F5" w14:textId="77777777" w:rsidR="00D35B1D" w:rsidRPr="00494247" w:rsidRDefault="00D35B1D" w:rsidP="00F47DFB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</w:tcPr>
          <w:p w14:paraId="2E55BEB6" w14:textId="77777777" w:rsidR="00D35B1D" w:rsidRPr="00494247" w:rsidRDefault="00D35B1D" w:rsidP="00F47DFB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820EBB" w14:textId="77777777" w:rsidR="00D35B1D" w:rsidRPr="00494247" w:rsidRDefault="00D35B1D" w:rsidP="00F47DFB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456" w:type="dxa"/>
            <w:gridSpan w:val="3"/>
          </w:tcPr>
          <w:p w14:paraId="5A7BE1C4" w14:textId="61DE6B60" w:rsidR="00D35B1D" w:rsidRPr="00494247" w:rsidRDefault="00D35B1D" w:rsidP="00F47DFB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</w:tr>
      <w:tr w:rsidR="00D35B1D" w:rsidRPr="00494247" w14:paraId="46C8A4C7" w14:textId="77777777" w:rsidTr="00F47DFB">
        <w:trPr>
          <w:trHeight w:val="203"/>
        </w:trPr>
        <w:tc>
          <w:tcPr>
            <w:tcW w:w="3132" w:type="dxa"/>
            <w:vAlign w:val="bottom"/>
          </w:tcPr>
          <w:p w14:paraId="3C38AB4D" w14:textId="77777777" w:rsidR="00D35B1D" w:rsidRPr="000E1DF0" w:rsidRDefault="00D35B1D" w:rsidP="00F47DFB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5108A4D" w14:textId="77777777" w:rsidR="00D35B1D" w:rsidRPr="00EA3610" w:rsidRDefault="00D35B1D" w:rsidP="00F47DF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696AA4D" w14:textId="77777777" w:rsidR="00D35B1D" w:rsidRPr="00494247" w:rsidRDefault="00D35B1D" w:rsidP="00F47DFB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1D102F41" w14:textId="77777777" w:rsidR="00D35B1D" w:rsidRPr="00180472" w:rsidRDefault="00D35B1D" w:rsidP="00F47DF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F19DF1" w14:textId="77777777" w:rsidR="00D35B1D" w:rsidRPr="00494247" w:rsidRDefault="00D35B1D" w:rsidP="00F47DFB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2044EB6A" w14:textId="77777777" w:rsidR="00D35B1D" w:rsidRPr="00AD4BEF" w:rsidRDefault="00D35B1D" w:rsidP="00F47DF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F07F237" w14:textId="77777777" w:rsidR="00D35B1D" w:rsidRPr="00494247" w:rsidRDefault="00D35B1D" w:rsidP="00F47DFB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3EE3DE01" w14:textId="77777777" w:rsidR="00D35B1D" w:rsidRPr="00410C31" w:rsidRDefault="00D35B1D" w:rsidP="00F47DF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35B1D" w:rsidRPr="00494247" w14:paraId="16B22F09" w14:textId="77777777" w:rsidTr="00F47DFB">
        <w:trPr>
          <w:trHeight w:val="203"/>
        </w:trPr>
        <w:tc>
          <w:tcPr>
            <w:tcW w:w="3132" w:type="dxa"/>
            <w:vAlign w:val="bottom"/>
          </w:tcPr>
          <w:p w14:paraId="1A664D06" w14:textId="77777777" w:rsidR="00D35B1D" w:rsidRPr="000E26C5" w:rsidRDefault="00D35B1D" w:rsidP="00F47DFB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1A593C7" w14:textId="43E5BD60" w:rsidR="00D35B1D" w:rsidRPr="00EA3610" w:rsidRDefault="000663FF" w:rsidP="00F47DF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63FF">
              <w:rPr>
                <w:rFonts w:ascii="Angsana New" w:hAnsi="Angsana New"/>
                <w:sz w:val="30"/>
                <w:szCs w:val="30"/>
                <w:cs/>
                <w:lang w:val="en-US"/>
              </w:rPr>
              <w:t>0.00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82326C4" w14:textId="77777777" w:rsidR="00D35B1D" w:rsidRPr="00494247" w:rsidRDefault="00D35B1D" w:rsidP="00F47DFB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6792EF23" w14:textId="3745CBAD" w:rsidR="00D35B1D" w:rsidRPr="00180472" w:rsidRDefault="00AF5BBE" w:rsidP="00F47DF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5BBE">
              <w:rPr>
                <w:rFonts w:ascii="Angsana New" w:hAnsi="Angsana New"/>
                <w:sz w:val="30"/>
                <w:szCs w:val="30"/>
                <w:cs/>
                <w:lang w:val="en-US"/>
              </w:rPr>
              <w:t>117</w:t>
            </w:r>
            <w:r w:rsidRPr="00AF5B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5BBE">
              <w:rPr>
                <w:rFonts w:ascii="Angsana New" w:hAnsi="Angsana New"/>
                <w:sz w:val="30"/>
                <w:szCs w:val="30"/>
                <w:cs/>
                <w:lang w:val="en-US"/>
              </w:rPr>
              <w:t>565</w:t>
            </w:r>
            <w:r w:rsidRPr="00AF5B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5BBE">
              <w:rPr>
                <w:rFonts w:ascii="Angsana New" w:hAnsi="Angsana New"/>
                <w:sz w:val="30"/>
                <w:szCs w:val="30"/>
                <w:cs/>
                <w:lang w:val="en-US"/>
              </w:rPr>
              <w:t>234.31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ED0BED" w14:textId="77777777" w:rsidR="00D35B1D" w:rsidRPr="00494247" w:rsidRDefault="00D35B1D" w:rsidP="00F47DFB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42EF4064" w14:textId="715876F3" w:rsidR="00D35B1D" w:rsidRPr="00AD4BEF" w:rsidRDefault="00AF5BBE" w:rsidP="00F47DF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F5BBE">
              <w:rPr>
                <w:rFonts w:ascii="Angsana New" w:hAnsi="Angsana New"/>
                <w:sz w:val="30"/>
                <w:szCs w:val="30"/>
                <w:cs/>
                <w:lang w:val="en-US"/>
              </w:rPr>
              <w:t>117</w:t>
            </w:r>
            <w:r w:rsidRPr="00AF5B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5BBE">
              <w:rPr>
                <w:rFonts w:ascii="Angsana New" w:hAnsi="Angsana New"/>
                <w:sz w:val="30"/>
                <w:szCs w:val="30"/>
                <w:cs/>
                <w:lang w:val="en-US"/>
              </w:rPr>
              <w:t>565</w:t>
            </w:r>
            <w:r w:rsidRPr="00AF5B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5BBE">
              <w:rPr>
                <w:rFonts w:ascii="Angsana New" w:hAnsi="Angsana New"/>
                <w:sz w:val="30"/>
                <w:szCs w:val="30"/>
                <w:cs/>
                <w:lang w:val="en-US"/>
              </w:rPr>
              <w:t>234.31</w:t>
            </w:r>
          </w:p>
        </w:tc>
        <w:tc>
          <w:tcPr>
            <w:tcW w:w="236" w:type="dxa"/>
            <w:vAlign w:val="bottom"/>
          </w:tcPr>
          <w:p w14:paraId="6F860621" w14:textId="77777777" w:rsidR="00D35B1D" w:rsidRPr="00494247" w:rsidRDefault="00D35B1D" w:rsidP="00F47DFB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03A61CF9" w14:textId="120B7FC6" w:rsidR="00D35B1D" w:rsidRPr="00410C31" w:rsidRDefault="00AF5BBE" w:rsidP="00F47DF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5BBE">
              <w:rPr>
                <w:rFonts w:ascii="Angsana New" w:hAnsi="Angsana New"/>
                <w:sz w:val="30"/>
                <w:szCs w:val="30"/>
                <w:cs/>
                <w:lang w:val="en-US"/>
              </w:rPr>
              <w:t>117</w:t>
            </w:r>
            <w:r w:rsidRPr="00AF5B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5BBE">
              <w:rPr>
                <w:rFonts w:ascii="Angsana New" w:hAnsi="Angsana New"/>
                <w:sz w:val="30"/>
                <w:szCs w:val="30"/>
                <w:cs/>
                <w:lang w:val="en-US"/>
              </w:rPr>
              <w:t>565</w:t>
            </w:r>
            <w:r w:rsidRPr="00AF5B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5BBE">
              <w:rPr>
                <w:rFonts w:ascii="Angsana New" w:hAnsi="Angsana New"/>
                <w:sz w:val="30"/>
                <w:szCs w:val="30"/>
                <w:cs/>
                <w:lang w:val="en-US"/>
              </w:rPr>
              <w:t>234.31</w:t>
            </w:r>
          </w:p>
        </w:tc>
      </w:tr>
      <w:tr w:rsidR="000663FF" w:rsidRPr="00494247" w14:paraId="1ACD0EBF" w14:textId="77777777" w:rsidTr="00F47DFB">
        <w:trPr>
          <w:trHeight w:val="203"/>
        </w:trPr>
        <w:tc>
          <w:tcPr>
            <w:tcW w:w="3132" w:type="dxa"/>
            <w:vAlign w:val="bottom"/>
          </w:tcPr>
          <w:p w14:paraId="4CC3370C" w14:textId="77777777" w:rsidR="000663FF" w:rsidRPr="000E26C5" w:rsidRDefault="000663FF" w:rsidP="000663FF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823ABD6" w14:textId="0DBEFFB9" w:rsidR="000663FF" w:rsidRPr="00EA3610" w:rsidRDefault="000663FF" w:rsidP="000663F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63FF">
              <w:rPr>
                <w:rFonts w:ascii="Angsana New" w:hAnsi="Angsana New"/>
                <w:sz w:val="30"/>
                <w:szCs w:val="30"/>
                <w:lang w:val="en-US"/>
              </w:rPr>
              <w:t xml:space="preserve">0.00 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B8420D7" w14:textId="77777777" w:rsidR="000663FF" w:rsidRPr="000663FF" w:rsidRDefault="000663FF" w:rsidP="000663F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66EC8164" w14:textId="73650A5C" w:rsidR="000663FF" w:rsidRPr="00180472" w:rsidRDefault="000663FF" w:rsidP="000663F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63FF">
              <w:rPr>
                <w:rFonts w:ascii="Angsana New" w:hAnsi="Angsana New"/>
                <w:sz w:val="30"/>
                <w:szCs w:val="30"/>
                <w:lang w:val="en-US"/>
              </w:rPr>
              <w:t xml:space="preserve">42,685,337.20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2CB664" w14:textId="77777777" w:rsidR="000663FF" w:rsidRPr="000663FF" w:rsidRDefault="000663FF" w:rsidP="000663F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405DE4BB" w14:textId="064B676F" w:rsidR="000663FF" w:rsidRPr="00AD4BEF" w:rsidRDefault="000663FF" w:rsidP="000663F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63FF">
              <w:rPr>
                <w:rFonts w:ascii="Angsana New" w:hAnsi="Angsana New"/>
                <w:sz w:val="30"/>
                <w:szCs w:val="30"/>
                <w:lang w:val="en-US"/>
              </w:rPr>
              <w:t xml:space="preserve">42,685,337.20 </w:t>
            </w:r>
          </w:p>
        </w:tc>
        <w:tc>
          <w:tcPr>
            <w:tcW w:w="236" w:type="dxa"/>
            <w:vAlign w:val="bottom"/>
          </w:tcPr>
          <w:p w14:paraId="6D1CC1EE" w14:textId="77777777" w:rsidR="000663FF" w:rsidRPr="000663FF" w:rsidRDefault="000663FF" w:rsidP="000663F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0348CC2A" w14:textId="15CBB21E" w:rsidR="000663FF" w:rsidRPr="00410C31" w:rsidRDefault="000663FF" w:rsidP="000663F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63FF">
              <w:rPr>
                <w:rFonts w:ascii="Angsana New" w:hAnsi="Angsana New"/>
                <w:sz w:val="30"/>
                <w:szCs w:val="30"/>
                <w:lang w:val="en-US"/>
              </w:rPr>
              <w:t xml:space="preserve">42,685,337.20 </w:t>
            </w:r>
          </w:p>
        </w:tc>
      </w:tr>
      <w:tr w:rsidR="000663FF" w:rsidRPr="00494247" w14:paraId="18AE58F1" w14:textId="77777777" w:rsidTr="00F47DFB">
        <w:trPr>
          <w:trHeight w:val="203"/>
        </w:trPr>
        <w:tc>
          <w:tcPr>
            <w:tcW w:w="3132" w:type="dxa"/>
            <w:vAlign w:val="bottom"/>
          </w:tcPr>
          <w:p w14:paraId="472C7CB8" w14:textId="603A3180" w:rsidR="000663FF" w:rsidRPr="00EA649C" w:rsidRDefault="000663FF" w:rsidP="000663FF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03F5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0B97384" w14:textId="427CE37E" w:rsidR="000663FF" w:rsidRPr="00EA3610" w:rsidRDefault="000663FF" w:rsidP="000663F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63FF">
              <w:rPr>
                <w:rFonts w:ascii="Angsana New" w:hAnsi="Angsana New"/>
                <w:sz w:val="30"/>
                <w:szCs w:val="30"/>
                <w:lang w:val="en-US"/>
              </w:rPr>
              <w:t xml:space="preserve">0.00 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5914C2C" w14:textId="77777777" w:rsidR="000663FF" w:rsidRPr="000663FF" w:rsidRDefault="000663FF" w:rsidP="000663F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2223F6D3" w14:textId="4C303443" w:rsidR="000663FF" w:rsidRPr="00180472" w:rsidRDefault="000663FF" w:rsidP="000663F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63FF">
              <w:rPr>
                <w:rFonts w:ascii="Angsana New" w:hAnsi="Angsana New"/>
                <w:sz w:val="30"/>
                <w:szCs w:val="30"/>
                <w:lang w:val="en-US"/>
              </w:rPr>
              <w:t xml:space="preserve">9,527,000.00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C0B107" w14:textId="77777777" w:rsidR="000663FF" w:rsidRPr="000663FF" w:rsidRDefault="000663FF" w:rsidP="000663F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7354321B" w14:textId="7051BFDC" w:rsidR="000663FF" w:rsidRPr="00AD4BEF" w:rsidRDefault="000663FF" w:rsidP="000663F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63FF">
              <w:rPr>
                <w:rFonts w:ascii="Angsana New" w:hAnsi="Angsana New"/>
                <w:sz w:val="30"/>
                <w:szCs w:val="30"/>
                <w:lang w:val="en-US"/>
              </w:rPr>
              <w:t xml:space="preserve">9,527,000.00 </w:t>
            </w:r>
          </w:p>
        </w:tc>
        <w:tc>
          <w:tcPr>
            <w:tcW w:w="236" w:type="dxa"/>
            <w:vAlign w:val="bottom"/>
          </w:tcPr>
          <w:p w14:paraId="00132A7A" w14:textId="77777777" w:rsidR="000663FF" w:rsidRPr="000663FF" w:rsidRDefault="000663FF" w:rsidP="000663F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7A5136C0" w14:textId="0B3A4CBE" w:rsidR="000663FF" w:rsidRPr="00410C31" w:rsidRDefault="000663FF" w:rsidP="000663F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63FF">
              <w:rPr>
                <w:rFonts w:ascii="Angsana New" w:hAnsi="Angsana New"/>
                <w:sz w:val="30"/>
                <w:szCs w:val="30"/>
                <w:lang w:val="en-US"/>
              </w:rPr>
              <w:t xml:space="preserve">9,527,000.00 </w:t>
            </w:r>
          </w:p>
        </w:tc>
      </w:tr>
      <w:tr w:rsidR="000663FF" w:rsidRPr="00494247" w14:paraId="04A3791E" w14:textId="77777777" w:rsidTr="00F47DFB">
        <w:trPr>
          <w:trHeight w:val="203"/>
        </w:trPr>
        <w:tc>
          <w:tcPr>
            <w:tcW w:w="3132" w:type="dxa"/>
            <w:vAlign w:val="bottom"/>
          </w:tcPr>
          <w:p w14:paraId="47BB84AA" w14:textId="77777777" w:rsidR="000663FF" w:rsidRPr="000E26C5" w:rsidRDefault="000663FF" w:rsidP="000663FF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D3EFA" w14:textId="569EC534" w:rsidR="000663FF" w:rsidRPr="00EA3610" w:rsidRDefault="000663FF" w:rsidP="000663F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63FF">
              <w:rPr>
                <w:rFonts w:ascii="Angsana New" w:hAnsi="Angsana New"/>
                <w:sz w:val="30"/>
                <w:szCs w:val="30"/>
                <w:lang w:val="en-US"/>
              </w:rPr>
              <w:t xml:space="preserve">0.00 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5C5F920" w14:textId="77777777" w:rsidR="000663FF" w:rsidRPr="000663FF" w:rsidRDefault="000663FF" w:rsidP="000663F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327A6" w14:textId="24002DDD" w:rsidR="000663FF" w:rsidRPr="00180472" w:rsidRDefault="000663FF" w:rsidP="000663F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63FF">
              <w:rPr>
                <w:rFonts w:ascii="Angsana New" w:hAnsi="Angsana New"/>
                <w:sz w:val="30"/>
                <w:szCs w:val="30"/>
                <w:lang w:val="en-US"/>
              </w:rPr>
              <w:t xml:space="preserve">1,988,719.57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450224" w14:textId="77777777" w:rsidR="000663FF" w:rsidRPr="000663FF" w:rsidRDefault="000663FF" w:rsidP="000663F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FFC37" w14:textId="35EC4630" w:rsidR="000663FF" w:rsidRPr="00AD4BEF" w:rsidRDefault="000663FF" w:rsidP="000663F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63FF">
              <w:rPr>
                <w:rFonts w:ascii="Angsana New" w:hAnsi="Angsana New"/>
                <w:sz w:val="30"/>
                <w:szCs w:val="30"/>
                <w:lang w:val="en-US"/>
              </w:rPr>
              <w:t xml:space="preserve">1,988,719.57 </w:t>
            </w:r>
          </w:p>
        </w:tc>
        <w:tc>
          <w:tcPr>
            <w:tcW w:w="236" w:type="dxa"/>
            <w:vAlign w:val="bottom"/>
          </w:tcPr>
          <w:p w14:paraId="3E2B9B5A" w14:textId="77777777" w:rsidR="000663FF" w:rsidRPr="000663FF" w:rsidRDefault="000663FF" w:rsidP="000663F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3AF94" w14:textId="444D5D2E" w:rsidR="000663FF" w:rsidRPr="00410C31" w:rsidRDefault="000663FF" w:rsidP="000663F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63FF">
              <w:rPr>
                <w:rFonts w:ascii="Angsana New" w:hAnsi="Angsana New"/>
                <w:sz w:val="30"/>
                <w:szCs w:val="30"/>
                <w:lang w:val="en-US"/>
              </w:rPr>
              <w:t xml:space="preserve">1,988,719.57 </w:t>
            </w:r>
          </w:p>
        </w:tc>
      </w:tr>
      <w:tr w:rsidR="000663FF" w:rsidRPr="00494247" w14:paraId="14EEB1B9" w14:textId="77777777" w:rsidTr="00F47DFB">
        <w:trPr>
          <w:trHeight w:val="203"/>
        </w:trPr>
        <w:tc>
          <w:tcPr>
            <w:tcW w:w="3132" w:type="dxa"/>
            <w:vAlign w:val="bottom"/>
          </w:tcPr>
          <w:p w14:paraId="0E6A17CB" w14:textId="77777777" w:rsidR="000663FF" w:rsidRPr="000E1DF0" w:rsidRDefault="000663FF" w:rsidP="000663FF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F7A73" w14:textId="66FC7AF6" w:rsidR="000663FF" w:rsidRPr="00EA3610" w:rsidRDefault="000663FF" w:rsidP="000663F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63FF">
              <w:rPr>
                <w:rFonts w:ascii="Angsana New" w:hAnsi="Angsana New"/>
                <w:sz w:val="30"/>
                <w:szCs w:val="30"/>
                <w:lang w:val="en-US"/>
              </w:rPr>
              <w:t xml:space="preserve">0.00 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DA94DFE" w14:textId="77777777" w:rsidR="000663FF" w:rsidRPr="000663FF" w:rsidRDefault="000663FF" w:rsidP="000663F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1D64D" w14:textId="7F06139E" w:rsidR="000663FF" w:rsidRPr="00180472" w:rsidRDefault="000663FF" w:rsidP="000663F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63FF">
              <w:rPr>
                <w:rFonts w:ascii="Angsana New" w:hAnsi="Angsana New"/>
                <w:sz w:val="30"/>
                <w:szCs w:val="30"/>
                <w:lang w:val="en-US"/>
              </w:rPr>
              <w:t xml:space="preserve">171,766,291.08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271752" w14:textId="77777777" w:rsidR="000663FF" w:rsidRPr="000663FF" w:rsidRDefault="000663FF" w:rsidP="000663F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B68C56" w14:textId="272B95F4" w:rsidR="000663FF" w:rsidRPr="00AD4BEF" w:rsidRDefault="000663FF" w:rsidP="000663F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63FF">
              <w:rPr>
                <w:rFonts w:ascii="Angsana New" w:hAnsi="Angsana New"/>
                <w:sz w:val="30"/>
                <w:szCs w:val="30"/>
                <w:lang w:val="en-US"/>
              </w:rPr>
              <w:t xml:space="preserve">171,766,291.08 </w:t>
            </w:r>
          </w:p>
        </w:tc>
        <w:tc>
          <w:tcPr>
            <w:tcW w:w="236" w:type="dxa"/>
            <w:vAlign w:val="bottom"/>
          </w:tcPr>
          <w:p w14:paraId="4832C07E" w14:textId="77777777" w:rsidR="000663FF" w:rsidRPr="000663FF" w:rsidRDefault="000663FF" w:rsidP="000663F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0F8859" w14:textId="4E24675D" w:rsidR="000663FF" w:rsidRPr="00410C31" w:rsidRDefault="000663FF" w:rsidP="000663F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63FF">
              <w:rPr>
                <w:rFonts w:ascii="Angsana New" w:hAnsi="Angsana New"/>
                <w:sz w:val="30"/>
                <w:szCs w:val="30"/>
                <w:lang w:val="en-US"/>
              </w:rPr>
              <w:t xml:space="preserve">171,766,291.08 </w:t>
            </w:r>
          </w:p>
        </w:tc>
      </w:tr>
    </w:tbl>
    <w:p w14:paraId="63532F2C" w14:textId="66C1D8FC" w:rsidR="00AD73E1" w:rsidRPr="001C0FC5" w:rsidRDefault="001C0FC5" w:rsidP="00D7285D">
      <w:pPr>
        <w:numPr>
          <w:ilvl w:val="0"/>
          <w:numId w:val="7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1C0FC5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14:paraId="1AF8BE73" w14:textId="2EE3931C" w:rsidR="001C0FC5" w:rsidRDefault="001C0FC5" w:rsidP="001C0FC5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C0FC5">
        <w:rPr>
          <w:rFonts w:ascii="Angsana New" w:hAnsi="Angsana New"/>
          <w:sz w:val="30"/>
          <w:szCs w:val="30"/>
          <w:cs/>
        </w:rPr>
        <w:t>วัตถุประสงค์ในการบริหารจัดการทุนที่สำคัญ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6B8F550A" w14:textId="64C85683" w:rsidR="001C0FC5" w:rsidRPr="00C46F38" w:rsidRDefault="00060C95" w:rsidP="00B102B7">
      <w:pPr>
        <w:spacing w:after="240" w:line="240" w:lineRule="atLeast"/>
        <w:ind w:left="518" w:right="-205"/>
        <w:jc w:val="thaiDistribute"/>
        <w:rPr>
          <w:rFonts w:ascii="Angsana New" w:hAnsi="Angsana New"/>
          <w:sz w:val="30"/>
          <w:szCs w:val="30"/>
        </w:rPr>
      </w:pPr>
      <w:r w:rsidRPr="00060C95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 w:rsidRPr="00060C95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2565</w:t>
      </w:r>
      <w:r w:rsidRPr="00060C95">
        <w:rPr>
          <w:rFonts w:ascii="Angsana New" w:hAnsi="Angsana New"/>
          <w:sz w:val="30"/>
          <w:szCs w:val="30"/>
          <w:cs/>
        </w:rPr>
        <w:t xml:space="preserve"> งบการเงินแสดงอัตราส่วน</w:t>
      </w:r>
      <w:r w:rsidRPr="005724C3">
        <w:rPr>
          <w:rFonts w:ascii="Angsana New" w:hAnsi="Angsana New"/>
          <w:sz w:val="30"/>
          <w:szCs w:val="30"/>
          <w:cs/>
        </w:rPr>
        <w:t xml:space="preserve">หนี้สินต่อทุน เท่ากับ </w:t>
      </w:r>
      <w:r w:rsidR="00F81D40" w:rsidRPr="005724C3">
        <w:rPr>
          <w:rFonts w:ascii="Angsana New" w:hAnsi="Angsana New"/>
          <w:sz w:val="30"/>
          <w:szCs w:val="30"/>
        </w:rPr>
        <w:t>0.23</w:t>
      </w:r>
      <w:r w:rsidRPr="005724C3">
        <w:rPr>
          <w:rFonts w:ascii="Angsana New" w:hAnsi="Angsana New"/>
          <w:sz w:val="30"/>
          <w:szCs w:val="30"/>
          <w:cs/>
        </w:rPr>
        <w:t xml:space="preserve"> : </w:t>
      </w:r>
      <w:r w:rsidR="00F81D40" w:rsidRPr="005724C3">
        <w:rPr>
          <w:rFonts w:ascii="Angsana New" w:hAnsi="Angsana New"/>
          <w:sz w:val="30"/>
          <w:szCs w:val="30"/>
        </w:rPr>
        <w:t>1</w:t>
      </w:r>
      <w:r w:rsidRPr="005724C3">
        <w:rPr>
          <w:rFonts w:ascii="Angsana New" w:hAnsi="Angsana New"/>
          <w:sz w:val="30"/>
          <w:szCs w:val="30"/>
          <w:cs/>
        </w:rPr>
        <w:t xml:space="preserve"> (ณ วันที่</w:t>
      </w:r>
      <w:r w:rsidRPr="00060C9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31</w:t>
      </w:r>
      <w:r w:rsidRPr="00060C95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2564</w:t>
      </w:r>
      <w:r w:rsidRPr="00060C95">
        <w:rPr>
          <w:rFonts w:ascii="Angsana New" w:hAnsi="Angsana New"/>
          <w:sz w:val="30"/>
          <w:szCs w:val="30"/>
          <w:cs/>
        </w:rPr>
        <w:t xml:space="preserve"> เท่ากับ</w:t>
      </w:r>
      <w:r w:rsidRPr="00060C95">
        <w:t xml:space="preserve"> </w:t>
      </w:r>
      <w:r>
        <w:rPr>
          <w:rFonts w:ascii="Angsana New" w:hAnsi="Angsana New"/>
          <w:sz w:val="30"/>
          <w:szCs w:val="30"/>
        </w:rPr>
        <w:t>0.59</w:t>
      </w:r>
      <w:r w:rsidRPr="00060C95">
        <w:rPr>
          <w:rFonts w:ascii="Angsana New" w:hAnsi="Angsana New"/>
          <w:sz w:val="30"/>
          <w:szCs w:val="30"/>
          <w:cs/>
        </w:rPr>
        <w:t xml:space="preserve"> : </w:t>
      </w:r>
      <w:r>
        <w:rPr>
          <w:rFonts w:ascii="Angsana New" w:hAnsi="Angsana New"/>
          <w:sz w:val="30"/>
          <w:szCs w:val="30"/>
        </w:rPr>
        <w:t>1</w:t>
      </w:r>
      <w:r w:rsidRPr="00060C95">
        <w:rPr>
          <w:rFonts w:ascii="Angsana New" w:hAnsi="Angsana New"/>
          <w:sz w:val="30"/>
          <w:szCs w:val="30"/>
          <w:cs/>
        </w:rPr>
        <w:t>)</w:t>
      </w:r>
    </w:p>
    <w:p w14:paraId="7D27F18D" w14:textId="6ADFF0C6" w:rsidR="001C0FC5" w:rsidRPr="00C46F38" w:rsidRDefault="001C0FC5">
      <w:pPr>
        <w:numPr>
          <w:ilvl w:val="0"/>
          <w:numId w:val="7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C46F38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ภาระผูกพันและหนี้สินที่อาจเกิดขึ้นในภายหน้า</w:t>
      </w:r>
    </w:p>
    <w:p w14:paraId="2C24C3DB" w14:textId="0C2EA6B9" w:rsidR="001C0FC5" w:rsidRPr="005724C3" w:rsidRDefault="00495880">
      <w:pPr>
        <w:pStyle w:val="ListParagraph"/>
        <w:numPr>
          <w:ilvl w:val="0"/>
          <w:numId w:val="18"/>
        </w:numPr>
        <w:spacing w:after="240"/>
        <w:ind w:left="1350" w:hanging="472"/>
        <w:jc w:val="thaiDistribute"/>
        <w:rPr>
          <w:rFonts w:ascii="Angsana New" w:hAnsi="Angsana New"/>
          <w:sz w:val="30"/>
          <w:szCs w:val="30"/>
        </w:rPr>
      </w:pPr>
      <w:r w:rsidRPr="00C46F3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92062" w:rsidRPr="00C46F38">
        <w:rPr>
          <w:rFonts w:ascii="Angsana New" w:hAnsi="Angsana New"/>
          <w:sz w:val="30"/>
          <w:szCs w:val="30"/>
        </w:rPr>
        <w:t>3</w:t>
      </w:r>
      <w:r w:rsidR="00B73DC1">
        <w:rPr>
          <w:rFonts w:ascii="Angsana New" w:hAnsi="Angsana New"/>
          <w:sz w:val="30"/>
          <w:szCs w:val="30"/>
        </w:rPr>
        <w:t>1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="00B73DC1">
        <w:rPr>
          <w:rFonts w:ascii="Angsana New" w:hAnsi="Angsana New" w:hint="cs"/>
          <w:sz w:val="30"/>
          <w:szCs w:val="30"/>
          <w:cs/>
        </w:rPr>
        <w:t>ธันวาคม</w:t>
      </w:r>
      <w:r w:rsidRPr="00C46F38">
        <w:rPr>
          <w:rFonts w:ascii="Angsana New" w:hAnsi="Angsana New"/>
          <w:sz w:val="30"/>
          <w:szCs w:val="30"/>
          <w:cs/>
        </w:rPr>
        <w:t xml:space="preserve"> </w:t>
      </w:r>
      <w:r w:rsidRPr="005724C3">
        <w:rPr>
          <w:rFonts w:ascii="Angsana New" w:hAnsi="Angsana New"/>
          <w:sz w:val="30"/>
          <w:szCs w:val="30"/>
        </w:rPr>
        <w:t xml:space="preserve">2565 </w:t>
      </w:r>
      <w:r w:rsidRPr="005724C3">
        <w:rPr>
          <w:rFonts w:ascii="Angsana New" w:hAnsi="Angsana New"/>
          <w:sz w:val="30"/>
          <w:szCs w:val="30"/>
          <w:cs/>
        </w:rPr>
        <w:t xml:space="preserve">และ </w:t>
      </w:r>
      <w:r w:rsidRPr="005724C3">
        <w:rPr>
          <w:rFonts w:ascii="Angsana New" w:hAnsi="Angsana New"/>
          <w:sz w:val="30"/>
          <w:szCs w:val="30"/>
        </w:rPr>
        <w:t xml:space="preserve">2564 </w:t>
      </w:r>
      <w:r w:rsidRPr="005724C3">
        <w:rPr>
          <w:rFonts w:ascii="Angsana New" w:hAnsi="Angsana New"/>
          <w:sz w:val="30"/>
          <w:szCs w:val="30"/>
          <w:cs/>
        </w:rPr>
        <w:t xml:space="preserve">บริษัทฯ มีหนี้สินที่อาจเกิดขึ้นจากการให้ธนาคารออกหนังสือค้ำประกันการใช้ไฟฟ้ากับการไฟฟ้านครหลวง จำนวน </w:t>
      </w:r>
      <w:r w:rsidR="00155665" w:rsidRPr="005724C3">
        <w:rPr>
          <w:rFonts w:ascii="Angsana New" w:hAnsi="Angsana New"/>
          <w:sz w:val="30"/>
          <w:szCs w:val="30"/>
        </w:rPr>
        <w:t>460,000</w:t>
      </w:r>
      <w:r w:rsidR="00087F03" w:rsidRPr="005724C3">
        <w:rPr>
          <w:rFonts w:ascii="Angsana New" w:hAnsi="Angsana New"/>
          <w:sz w:val="30"/>
          <w:szCs w:val="30"/>
        </w:rPr>
        <w:t>.00</w:t>
      </w:r>
      <w:r w:rsidRPr="005724C3">
        <w:rPr>
          <w:rFonts w:ascii="Angsana New" w:hAnsi="Angsana New"/>
          <w:sz w:val="30"/>
          <w:szCs w:val="30"/>
          <w:cs/>
        </w:rPr>
        <w:t xml:space="preserve"> บาท และ </w:t>
      </w:r>
      <w:r w:rsidR="005A798C" w:rsidRPr="005724C3">
        <w:rPr>
          <w:rFonts w:ascii="Angsana New" w:hAnsi="Angsana New"/>
          <w:sz w:val="30"/>
          <w:szCs w:val="30"/>
        </w:rPr>
        <w:t>375</w:t>
      </w:r>
      <w:r w:rsidRPr="005724C3">
        <w:rPr>
          <w:rFonts w:ascii="Angsana New" w:hAnsi="Angsana New"/>
          <w:sz w:val="30"/>
          <w:szCs w:val="30"/>
        </w:rPr>
        <w:t>,</w:t>
      </w:r>
      <w:r w:rsidR="005A798C" w:rsidRPr="005724C3">
        <w:rPr>
          <w:rFonts w:ascii="Angsana New" w:hAnsi="Angsana New"/>
          <w:sz w:val="30"/>
          <w:szCs w:val="30"/>
        </w:rPr>
        <w:t>000</w:t>
      </w:r>
      <w:r w:rsidRPr="005724C3">
        <w:rPr>
          <w:rFonts w:ascii="Angsana New" w:hAnsi="Angsana New"/>
          <w:sz w:val="30"/>
          <w:szCs w:val="30"/>
          <w:cs/>
        </w:rPr>
        <w:t>.</w:t>
      </w:r>
      <w:r w:rsidR="005A798C" w:rsidRPr="005724C3">
        <w:rPr>
          <w:rFonts w:ascii="Angsana New" w:hAnsi="Angsana New"/>
          <w:sz w:val="30"/>
          <w:szCs w:val="30"/>
        </w:rPr>
        <w:t>00</w:t>
      </w:r>
      <w:r w:rsidRPr="005724C3">
        <w:rPr>
          <w:rFonts w:ascii="Angsana New" w:hAnsi="Angsana New"/>
          <w:sz w:val="30"/>
          <w:szCs w:val="30"/>
          <w:cs/>
        </w:rPr>
        <w:t xml:space="preserve"> บาท ตามลำดับ</w:t>
      </w:r>
    </w:p>
    <w:p w14:paraId="1EAB8319" w14:textId="3D92D8DD" w:rsidR="00495880" w:rsidRPr="005724C3" w:rsidRDefault="00495880">
      <w:pPr>
        <w:pStyle w:val="ListParagraph"/>
        <w:numPr>
          <w:ilvl w:val="0"/>
          <w:numId w:val="18"/>
        </w:numPr>
        <w:spacing w:after="240"/>
        <w:ind w:left="1350" w:hanging="472"/>
        <w:jc w:val="thaiDistribute"/>
        <w:rPr>
          <w:rFonts w:ascii="Angsana New" w:hAnsi="Angsana New"/>
          <w:sz w:val="30"/>
          <w:szCs w:val="30"/>
        </w:rPr>
      </w:pPr>
      <w:r w:rsidRPr="005724C3">
        <w:rPr>
          <w:rFonts w:ascii="Angsana New" w:hAnsi="Angsana New"/>
          <w:sz w:val="30"/>
          <w:szCs w:val="30"/>
          <w:cs/>
        </w:rPr>
        <w:t xml:space="preserve">วันที่ </w:t>
      </w:r>
      <w:r w:rsidRPr="005724C3">
        <w:rPr>
          <w:rFonts w:ascii="Angsana New" w:hAnsi="Angsana New"/>
          <w:sz w:val="30"/>
          <w:szCs w:val="30"/>
        </w:rPr>
        <w:t xml:space="preserve">31 </w:t>
      </w:r>
      <w:r w:rsidRPr="005724C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724C3">
        <w:rPr>
          <w:rFonts w:ascii="Angsana New" w:hAnsi="Angsana New"/>
          <w:sz w:val="30"/>
          <w:szCs w:val="30"/>
        </w:rPr>
        <w:t xml:space="preserve">2564 </w:t>
      </w:r>
      <w:r w:rsidRPr="005724C3">
        <w:rPr>
          <w:rFonts w:ascii="Angsana New" w:hAnsi="Angsana New"/>
          <w:sz w:val="30"/>
          <w:szCs w:val="30"/>
          <w:cs/>
        </w:rPr>
        <w:t>บริษัทฯ มีภาระผูกพันจากการเปิดเลตเตอร์ออฟเครดิต</w:t>
      </w:r>
      <w:r w:rsidRPr="005724C3">
        <w:rPr>
          <w:rFonts w:ascii="Angsana New" w:hAnsi="Angsana New"/>
          <w:sz w:val="30"/>
          <w:szCs w:val="30"/>
        </w:rPr>
        <w:t xml:space="preserve"> </w:t>
      </w:r>
      <w:r w:rsidRPr="005724C3">
        <w:rPr>
          <w:rFonts w:ascii="Angsana New" w:hAnsi="Angsana New"/>
          <w:sz w:val="30"/>
          <w:szCs w:val="30"/>
          <w:cs/>
        </w:rPr>
        <w:t xml:space="preserve">จำนวน </w:t>
      </w:r>
      <w:r w:rsidR="0025146A" w:rsidRPr="005724C3">
        <w:rPr>
          <w:rFonts w:ascii="Angsana New" w:hAnsi="Angsana New"/>
          <w:sz w:val="30"/>
          <w:szCs w:val="30"/>
        </w:rPr>
        <w:t>95</w:t>
      </w:r>
      <w:r w:rsidRPr="005724C3">
        <w:rPr>
          <w:rFonts w:ascii="Angsana New" w:hAnsi="Angsana New"/>
          <w:sz w:val="30"/>
          <w:szCs w:val="30"/>
        </w:rPr>
        <w:t>,</w:t>
      </w:r>
      <w:r w:rsidR="0025146A" w:rsidRPr="005724C3">
        <w:rPr>
          <w:rFonts w:ascii="Angsana New" w:hAnsi="Angsana New"/>
          <w:sz w:val="30"/>
          <w:szCs w:val="30"/>
        </w:rPr>
        <w:t>810</w:t>
      </w:r>
      <w:r w:rsidRPr="005724C3">
        <w:rPr>
          <w:rFonts w:ascii="Angsana New" w:hAnsi="Angsana New"/>
          <w:sz w:val="30"/>
          <w:szCs w:val="30"/>
          <w:cs/>
        </w:rPr>
        <w:t>.</w:t>
      </w:r>
      <w:r w:rsidR="0025146A" w:rsidRPr="005724C3">
        <w:rPr>
          <w:rFonts w:ascii="Angsana New" w:hAnsi="Angsana New"/>
          <w:sz w:val="30"/>
          <w:szCs w:val="30"/>
        </w:rPr>
        <w:t>48</w:t>
      </w:r>
      <w:r w:rsidRPr="005724C3">
        <w:rPr>
          <w:rFonts w:ascii="Angsana New" w:hAnsi="Angsana New"/>
          <w:sz w:val="30"/>
          <w:szCs w:val="30"/>
          <w:cs/>
        </w:rPr>
        <w:t xml:space="preserve"> เหรียญดอลลาร์สหรัฐฯ  แปลงค่าเป็นเงินบาท จำนวน </w:t>
      </w:r>
      <w:r w:rsidR="0025146A" w:rsidRPr="005724C3">
        <w:rPr>
          <w:rFonts w:ascii="Angsana New" w:hAnsi="Angsana New"/>
          <w:sz w:val="30"/>
          <w:szCs w:val="30"/>
        </w:rPr>
        <w:t>3</w:t>
      </w:r>
      <w:r w:rsidRPr="005724C3">
        <w:rPr>
          <w:rFonts w:ascii="Angsana New" w:hAnsi="Angsana New"/>
          <w:sz w:val="30"/>
          <w:szCs w:val="30"/>
        </w:rPr>
        <w:t>,</w:t>
      </w:r>
      <w:r w:rsidRPr="005724C3">
        <w:rPr>
          <w:rFonts w:ascii="Angsana New" w:hAnsi="Angsana New"/>
          <w:sz w:val="30"/>
          <w:szCs w:val="30"/>
          <w:cs/>
        </w:rPr>
        <w:t>201</w:t>
      </w:r>
      <w:r w:rsidRPr="005724C3">
        <w:rPr>
          <w:rFonts w:ascii="Angsana New" w:hAnsi="Angsana New"/>
          <w:sz w:val="30"/>
          <w:szCs w:val="30"/>
        </w:rPr>
        <w:t>,</w:t>
      </w:r>
      <w:r w:rsidR="0025146A" w:rsidRPr="005724C3">
        <w:rPr>
          <w:rFonts w:ascii="Angsana New" w:hAnsi="Angsana New"/>
          <w:sz w:val="30"/>
          <w:szCs w:val="30"/>
        </w:rPr>
        <w:t>976</w:t>
      </w:r>
      <w:r w:rsidRPr="005724C3">
        <w:rPr>
          <w:rFonts w:ascii="Angsana New" w:hAnsi="Angsana New"/>
          <w:sz w:val="30"/>
          <w:szCs w:val="30"/>
          <w:cs/>
        </w:rPr>
        <w:t>.</w:t>
      </w:r>
      <w:r w:rsidR="0025146A" w:rsidRPr="005724C3">
        <w:rPr>
          <w:rFonts w:ascii="Angsana New" w:hAnsi="Angsana New"/>
          <w:sz w:val="30"/>
          <w:szCs w:val="30"/>
        </w:rPr>
        <w:t>66</w:t>
      </w:r>
      <w:r w:rsidRPr="005724C3">
        <w:rPr>
          <w:rFonts w:ascii="Angsana New" w:hAnsi="Angsana New"/>
          <w:sz w:val="30"/>
          <w:szCs w:val="30"/>
          <w:cs/>
        </w:rPr>
        <w:t xml:space="preserve"> บาท</w:t>
      </w:r>
    </w:p>
    <w:p w14:paraId="28567D71" w14:textId="74BEB67C" w:rsidR="00495880" w:rsidRPr="005724C3" w:rsidRDefault="00DD55BF">
      <w:pPr>
        <w:pStyle w:val="ListParagraph"/>
        <w:numPr>
          <w:ilvl w:val="0"/>
          <w:numId w:val="18"/>
        </w:numPr>
        <w:spacing w:after="240"/>
        <w:ind w:left="1350" w:hanging="472"/>
        <w:jc w:val="thaiDistribute"/>
        <w:rPr>
          <w:rFonts w:ascii="Angsana New" w:hAnsi="Angsana New"/>
          <w:sz w:val="30"/>
          <w:szCs w:val="30"/>
        </w:rPr>
      </w:pPr>
      <w:r w:rsidRPr="005724C3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724C3">
        <w:rPr>
          <w:rFonts w:ascii="Angsana New" w:hAnsi="Angsana New"/>
          <w:sz w:val="30"/>
          <w:szCs w:val="30"/>
        </w:rPr>
        <w:t>3</w:t>
      </w:r>
      <w:r w:rsidR="00B73DC1" w:rsidRPr="005724C3">
        <w:rPr>
          <w:rFonts w:ascii="Angsana New" w:hAnsi="Angsana New"/>
          <w:sz w:val="30"/>
          <w:szCs w:val="30"/>
        </w:rPr>
        <w:t>1</w:t>
      </w:r>
      <w:r w:rsidRPr="005724C3">
        <w:rPr>
          <w:rFonts w:ascii="Angsana New" w:hAnsi="Angsana New"/>
          <w:sz w:val="30"/>
          <w:szCs w:val="30"/>
        </w:rPr>
        <w:t xml:space="preserve"> </w:t>
      </w:r>
      <w:r w:rsidR="00B73DC1" w:rsidRPr="005724C3">
        <w:rPr>
          <w:rFonts w:ascii="Angsana New" w:hAnsi="Angsana New" w:hint="cs"/>
          <w:sz w:val="30"/>
          <w:szCs w:val="30"/>
          <w:cs/>
        </w:rPr>
        <w:t>ธันวาคม</w:t>
      </w:r>
      <w:r w:rsidRPr="005724C3">
        <w:rPr>
          <w:rFonts w:ascii="Angsana New" w:hAnsi="Angsana New"/>
          <w:sz w:val="30"/>
          <w:szCs w:val="30"/>
          <w:cs/>
        </w:rPr>
        <w:t xml:space="preserve"> </w:t>
      </w:r>
      <w:r w:rsidRPr="005724C3">
        <w:rPr>
          <w:rFonts w:ascii="Angsana New" w:hAnsi="Angsana New"/>
          <w:sz w:val="30"/>
          <w:szCs w:val="30"/>
        </w:rPr>
        <w:t xml:space="preserve">2565 </w:t>
      </w:r>
      <w:r w:rsidRPr="005724C3">
        <w:rPr>
          <w:rFonts w:ascii="Angsana New" w:hAnsi="Angsana New"/>
          <w:sz w:val="30"/>
          <w:szCs w:val="30"/>
          <w:cs/>
        </w:rPr>
        <w:t xml:space="preserve">และ </w:t>
      </w:r>
      <w:r w:rsidRPr="005724C3">
        <w:rPr>
          <w:rFonts w:ascii="Angsana New" w:hAnsi="Angsana New"/>
          <w:sz w:val="30"/>
          <w:szCs w:val="30"/>
        </w:rPr>
        <w:t xml:space="preserve">2564 </w:t>
      </w:r>
      <w:r w:rsidRPr="005724C3">
        <w:rPr>
          <w:rFonts w:ascii="Angsana New" w:hAnsi="Angsana New"/>
          <w:sz w:val="30"/>
          <w:szCs w:val="30"/>
          <w:cs/>
        </w:rPr>
        <w:t xml:space="preserve">บริษัทฯ มีภาระผูกพันที่ต้องจัดส่งสินค้า ตามใบสั่งซื้อที่ได้รับเงินมัดจำแล้ว จำนวน </w:t>
      </w:r>
      <w:r w:rsidR="002F7BF8" w:rsidRPr="005724C3">
        <w:rPr>
          <w:rFonts w:ascii="Angsana New" w:hAnsi="Angsana New"/>
          <w:sz w:val="30"/>
          <w:szCs w:val="30"/>
        </w:rPr>
        <w:t>1,319,556.82</w:t>
      </w:r>
      <w:r w:rsidRPr="005724C3">
        <w:rPr>
          <w:rFonts w:ascii="Angsana New" w:hAnsi="Angsana New"/>
          <w:sz w:val="30"/>
          <w:szCs w:val="30"/>
          <w:cs/>
        </w:rPr>
        <w:t xml:space="preserve"> บาท และ </w:t>
      </w:r>
      <w:r w:rsidR="0025146A" w:rsidRPr="005724C3">
        <w:rPr>
          <w:rFonts w:ascii="Angsana New" w:hAnsi="Angsana New"/>
          <w:sz w:val="30"/>
          <w:szCs w:val="30"/>
        </w:rPr>
        <w:t>1</w:t>
      </w:r>
      <w:r w:rsidRPr="005724C3">
        <w:rPr>
          <w:rFonts w:ascii="Angsana New" w:hAnsi="Angsana New"/>
          <w:sz w:val="30"/>
          <w:szCs w:val="30"/>
        </w:rPr>
        <w:t>,</w:t>
      </w:r>
      <w:r w:rsidRPr="005724C3">
        <w:rPr>
          <w:rFonts w:ascii="Angsana New" w:hAnsi="Angsana New"/>
          <w:sz w:val="30"/>
          <w:szCs w:val="30"/>
          <w:cs/>
        </w:rPr>
        <w:t>700</w:t>
      </w:r>
      <w:r w:rsidRPr="005724C3">
        <w:rPr>
          <w:rFonts w:ascii="Angsana New" w:hAnsi="Angsana New"/>
          <w:sz w:val="30"/>
          <w:szCs w:val="30"/>
        </w:rPr>
        <w:t>,</w:t>
      </w:r>
      <w:r w:rsidR="0025146A" w:rsidRPr="005724C3">
        <w:rPr>
          <w:rFonts w:ascii="Angsana New" w:hAnsi="Angsana New"/>
          <w:sz w:val="30"/>
          <w:szCs w:val="30"/>
        </w:rPr>
        <w:t>723</w:t>
      </w:r>
      <w:r w:rsidRPr="005724C3">
        <w:rPr>
          <w:rFonts w:ascii="Angsana New" w:hAnsi="Angsana New"/>
          <w:sz w:val="30"/>
          <w:szCs w:val="30"/>
          <w:cs/>
        </w:rPr>
        <w:t>.</w:t>
      </w:r>
      <w:r w:rsidR="0025146A" w:rsidRPr="005724C3">
        <w:rPr>
          <w:rFonts w:ascii="Angsana New" w:hAnsi="Angsana New"/>
          <w:sz w:val="30"/>
          <w:szCs w:val="30"/>
        </w:rPr>
        <w:t>47</w:t>
      </w:r>
      <w:r w:rsidRPr="005724C3">
        <w:rPr>
          <w:rFonts w:ascii="Angsana New" w:hAnsi="Angsana New"/>
          <w:sz w:val="30"/>
          <w:szCs w:val="30"/>
          <w:cs/>
        </w:rPr>
        <w:t xml:space="preserve"> บาท ตามลำดับ</w:t>
      </w:r>
    </w:p>
    <w:p w14:paraId="563D15EB" w14:textId="05334ABD" w:rsidR="00DD55BF" w:rsidRPr="005724C3" w:rsidRDefault="00DD55BF">
      <w:pPr>
        <w:pStyle w:val="ListParagraph"/>
        <w:numPr>
          <w:ilvl w:val="0"/>
          <w:numId w:val="18"/>
        </w:numPr>
        <w:spacing w:after="240"/>
        <w:ind w:left="1350" w:hanging="472"/>
        <w:jc w:val="thaiDistribute"/>
        <w:rPr>
          <w:rFonts w:ascii="Angsana New" w:hAnsi="Angsana New"/>
          <w:sz w:val="30"/>
          <w:szCs w:val="30"/>
        </w:rPr>
      </w:pPr>
      <w:r w:rsidRPr="005724C3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724C3">
        <w:rPr>
          <w:rFonts w:ascii="Angsana New" w:hAnsi="Angsana New"/>
          <w:sz w:val="30"/>
          <w:szCs w:val="30"/>
        </w:rPr>
        <w:t>3</w:t>
      </w:r>
      <w:r w:rsidR="00B73DC1" w:rsidRPr="005724C3">
        <w:rPr>
          <w:rFonts w:ascii="Angsana New" w:hAnsi="Angsana New"/>
          <w:sz w:val="30"/>
          <w:szCs w:val="30"/>
        </w:rPr>
        <w:t>1</w:t>
      </w:r>
      <w:r w:rsidRPr="005724C3">
        <w:rPr>
          <w:rFonts w:ascii="Angsana New" w:hAnsi="Angsana New"/>
          <w:sz w:val="30"/>
          <w:szCs w:val="30"/>
        </w:rPr>
        <w:t xml:space="preserve"> </w:t>
      </w:r>
      <w:r w:rsidR="00B73DC1" w:rsidRPr="005724C3">
        <w:rPr>
          <w:rFonts w:ascii="Angsana New" w:hAnsi="Angsana New" w:hint="cs"/>
          <w:sz w:val="30"/>
          <w:szCs w:val="30"/>
          <w:cs/>
        </w:rPr>
        <w:t>ธันวาคม</w:t>
      </w:r>
      <w:r w:rsidRPr="005724C3">
        <w:rPr>
          <w:rFonts w:ascii="Angsana New" w:hAnsi="Angsana New"/>
          <w:sz w:val="30"/>
          <w:szCs w:val="30"/>
          <w:cs/>
        </w:rPr>
        <w:t xml:space="preserve"> </w:t>
      </w:r>
      <w:r w:rsidRPr="005724C3">
        <w:rPr>
          <w:rFonts w:ascii="Angsana New" w:hAnsi="Angsana New"/>
          <w:sz w:val="30"/>
          <w:szCs w:val="30"/>
        </w:rPr>
        <w:t xml:space="preserve">2565 </w:t>
      </w:r>
      <w:r w:rsidR="004D5AC5" w:rsidRPr="005724C3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5724C3">
        <w:rPr>
          <w:rFonts w:ascii="Angsana New" w:hAnsi="Angsana New"/>
          <w:sz w:val="30"/>
          <w:szCs w:val="30"/>
        </w:rPr>
        <w:t xml:space="preserve">2564 </w:t>
      </w:r>
      <w:r w:rsidRPr="005724C3">
        <w:rPr>
          <w:rFonts w:ascii="Angsana New" w:hAnsi="Angsana New"/>
          <w:sz w:val="30"/>
          <w:szCs w:val="30"/>
          <w:cs/>
        </w:rPr>
        <w:t>บริษัทฯ มีภาระผูกพันตามสัญญาจ้างบริการกับบริษัทแห่งหนึ่งมูลค่าตามสัญญา</w:t>
      </w:r>
      <w:r w:rsidR="00166E45" w:rsidRPr="005724C3">
        <w:rPr>
          <w:rFonts w:ascii="Angsana New" w:hAnsi="Angsana New" w:hint="cs"/>
          <w:sz w:val="30"/>
          <w:szCs w:val="30"/>
          <w:cs/>
        </w:rPr>
        <w:t xml:space="preserve"> จำนวน</w:t>
      </w:r>
      <w:r w:rsidR="00B85937" w:rsidRPr="005724C3">
        <w:rPr>
          <w:rFonts w:ascii="Angsana New" w:hAnsi="Angsana New" w:hint="cs"/>
          <w:sz w:val="30"/>
          <w:szCs w:val="30"/>
          <w:cs/>
        </w:rPr>
        <w:t xml:space="preserve"> </w:t>
      </w:r>
      <w:r w:rsidR="00B97290" w:rsidRPr="005724C3">
        <w:rPr>
          <w:rFonts w:ascii="Angsana New" w:hAnsi="Angsana New"/>
          <w:sz w:val="30"/>
          <w:szCs w:val="30"/>
        </w:rPr>
        <w:t>4,</w:t>
      </w:r>
      <w:r w:rsidR="00FB1698" w:rsidRPr="005724C3">
        <w:rPr>
          <w:rFonts w:ascii="Angsana New" w:hAnsi="Angsana New"/>
          <w:sz w:val="30"/>
          <w:szCs w:val="30"/>
        </w:rPr>
        <w:t xml:space="preserve">547,905.00 </w:t>
      </w:r>
      <w:r w:rsidR="00FB1698" w:rsidRPr="005724C3">
        <w:rPr>
          <w:rFonts w:ascii="Angsana New" w:hAnsi="Angsana New" w:hint="cs"/>
          <w:sz w:val="30"/>
          <w:szCs w:val="30"/>
          <w:cs/>
        </w:rPr>
        <w:t>บาท และ</w:t>
      </w:r>
      <w:r w:rsidRPr="005724C3">
        <w:rPr>
          <w:rFonts w:ascii="Angsana New" w:hAnsi="Angsana New"/>
          <w:sz w:val="30"/>
          <w:szCs w:val="30"/>
          <w:cs/>
        </w:rPr>
        <w:t xml:space="preserve"> จำนวน </w:t>
      </w:r>
      <w:r w:rsidR="0025146A" w:rsidRPr="005724C3">
        <w:rPr>
          <w:rFonts w:ascii="Angsana New" w:hAnsi="Angsana New"/>
          <w:sz w:val="30"/>
          <w:szCs w:val="30"/>
        </w:rPr>
        <w:t>4</w:t>
      </w:r>
      <w:r w:rsidRPr="005724C3">
        <w:rPr>
          <w:rFonts w:ascii="Angsana New" w:hAnsi="Angsana New"/>
          <w:sz w:val="30"/>
          <w:szCs w:val="30"/>
        </w:rPr>
        <w:t>,</w:t>
      </w:r>
      <w:r w:rsidRPr="005724C3">
        <w:rPr>
          <w:rFonts w:ascii="Angsana New" w:hAnsi="Angsana New"/>
          <w:sz w:val="30"/>
          <w:szCs w:val="30"/>
          <w:cs/>
        </w:rPr>
        <w:t>078</w:t>
      </w:r>
      <w:r w:rsidRPr="005724C3">
        <w:rPr>
          <w:rFonts w:ascii="Angsana New" w:hAnsi="Angsana New"/>
          <w:sz w:val="30"/>
          <w:szCs w:val="30"/>
        </w:rPr>
        <w:t>,</w:t>
      </w:r>
      <w:r w:rsidR="0025146A" w:rsidRPr="005724C3">
        <w:rPr>
          <w:rFonts w:ascii="Angsana New" w:hAnsi="Angsana New"/>
          <w:sz w:val="30"/>
          <w:szCs w:val="30"/>
        </w:rPr>
        <w:t>305</w:t>
      </w:r>
      <w:r w:rsidRPr="005724C3">
        <w:rPr>
          <w:rFonts w:ascii="Angsana New" w:hAnsi="Angsana New"/>
          <w:sz w:val="30"/>
          <w:szCs w:val="30"/>
          <w:cs/>
        </w:rPr>
        <w:t>.</w:t>
      </w:r>
      <w:r w:rsidR="0025146A" w:rsidRPr="005724C3">
        <w:rPr>
          <w:rFonts w:ascii="Angsana New" w:hAnsi="Angsana New"/>
          <w:sz w:val="30"/>
          <w:szCs w:val="30"/>
        </w:rPr>
        <w:t>00</w:t>
      </w:r>
      <w:r w:rsidRPr="005724C3">
        <w:rPr>
          <w:rFonts w:ascii="Angsana New" w:hAnsi="Angsana New"/>
          <w:sz w:val="30"/>
          <w:szCs w:val="30"/>
          <w:cs/>
        </w:rPr>
        <w:t xml:space="preserve"> บาท ซึ่งบริษัทฯ ได้จ่ายชำระแล้ว จำนวน </w:t>
      </w:r>
      <w:r w:rsidR="00404C35" w:rsidRPr="005724C3">
        <w:rPr>
          <w:rFonts w:ascii="Angsana New" w:hAnsi="Angsana New"/>
          <w:sz w:val="30"/>
          <w:szCs w:val="30"/>
        </w:rPr>
        <w:t>3,887,149.50</w:t>
      </w:r>
      <w:r w:rsidRPr="005724C3">
        <w:rPr>
          <w:rFonts w:ascii="Angsana New" w:hAnsi="Angsana New"/>
          <w:sz w:val="30"/>
          <w:szCs w:val="30"/>
          <w:cs/>
        </w:rPr>
        <w:t xml:space="preserve"> บาท และ </w:t>
      </w:r>
      <w:r w:rsidR="0025146A" w:rsidRPr="005724C3">
        <w:rPr>
          <w:rFonts w:ascii="Angsana New" w:hAnsi="Angsana New"/>
          <w:sz w:val="30"/>
          <w:szCs w:val="30"/>
        </w:rPr>
        <w:t>1</w:t>
      </w:r>
      <w:r w:rsidRPr="005724C3">
        <w:rPr>
          <w:rFonts w:ascii="Angsana New" w:hAnsi="Angsana New"/>
          <w:sz w:val="30"/>
          <w:szCs w:val="30"/>
        </w:rPr>
        <w:t>,</w:t>
      </w:r>
      <w:r w:rsidRPr="005724C3">
        <w:rPr>
          <w:rFonts w:ascii="Angsana New" w:hAnsi="Angsana New"/>
          <w:sz w:val="30"/>
          <w:szCs w:val="30"/>
          <w:cs/>
        </w:rPr>
        <w:t>153</w:t>
      </w:r>
      <w:r w:rsidRPr="005724C3">
        <w:rPr>
          <w:rFonts w:ascii="Angsana New" w:hAnsi="Angsana New"/>
          <w:sz w:val="30"/>
          <w:szCs w:val="30"/>
        </w:rPr>
        <w:t>,</w:t>
      </w:r>
      <w:r w:rsidR="0025146A" w:rsidRPr="005724C3">
        <w:rPr>
          <w:rFonts w:ascii="Angsana New" w:hAnsi="Angsana New"/>
          <w:sz w:val="30"/>
          <w:szCs w:val="30"/>
        </w:rPr>
        <w:t>460</w:t>
      </w:r>
      <w:r w:rsidRPr="005724C3">
        <w:rPr>
          <w:rFonts w:ascii="Angsana New" w:hAnsi="Angsana New"/>
          <w:sz w:val="30"/>
          <w:szCs w:val="30"/>
          <w:cs/>
        </w:rPr>
        <w:t>.</w:t>
      </w:r>
      <w:r w:rsidR="0025146A" w:rsidRPr="005724C3">
        <w:rPr>
          <w:rFonts w:ascii="Angsana New" w:hAnsi="Angsana New"/>
          <w:sz w:val="30"/>
          <w:szCs w:val="30"/>
        </w:rPr>
        <w:t>00</w:t>
      </w:r>
      <w:r w:rsidRPr="005724C3">
        <w:rPr>
          <w:rFonts w:ascii="Angsana New" w:hAnsi="Angsana New"/>
          <w:sz w:val="30"/>
          <w:szCs w:val="30"/>
          <w:cs/>
        </w:rPr>
        <w:t xml:space="preserve"> บาท</w:t>
      </w:r>
      <w:r w:rsidR="00676DBE" w:rsidRPr="005724C3">
        <w:rPr>
          <w:rFonts w:ascii="Angsana New" w:hAnsi="Angsana New" w:hint="cs"/>
          <w:sz w:val="30"/>
          <w:szCs w:val="30"/>
          <w:cs/>
        </w:rPr>
        <w:t xml:space="preserve"> </w:t>
      </w:r>
      <w:r w:rsidRPr="005724C3">
        <w:rPr>
          <w:rFonts w:ascii="Angsana New" w:hAnsi="Angsana New"/>
          <w:sz w:val="30"/>
          <w:szCs w:val="30"/>
          <w:cs/>
        </w:rPr>
        <w:t xml:space="preserve">ตามลำดับ คงเหลือที่ต้องชำระอีก </w:t>
      </w:r>
      <w:r w:rsidR="00013198" w:rsidRPr="005724C3">
        <w:rPr>
          <w:rFonts w:ascii="Angsana New" w:hAnsi="Angsana New"/>
          <w:sz w:val="30"/>
          <w:szCs w:val="30"/>
        </w:rPr>
        <w:t>660,755.50</w:t>
      </w:r>
      <w:r w:rsidRPr="005724C3">
        <w:rPr>
          <w:rFonts w:ascii="Angsana New" w:hAnsi="Angsana New"/>
          <w:sz w:val="30"/>
          <w:szCs w:val="30"/>
          <w:cs/>
        </w:rPr>
        <w:t xml:space="preserve"> บาท และ 2</w:t>
      </w:r>
      <w:r w:rsidRPr="005724C3">
        <w:rPr>
          <w:rFonts w:ascii="Angsana New" w:hAnsi="Angsana New"/>
          <w:sz w:val="30"/>
          <w:szCs w:val="30"/>
        </w:rPr>
        <w:t>,</w:t>
      </w:r>
      <w:r w:rsidRPr="005724C3">
        <w:rPr>
          <w:rFonts w:ascii="Angsana New" w:hAnsi="Angsana New"/>
          <w:sz w:val="30"/>
          <w:szCs w:val="30"/>
          <w:cs/>
        </w:rPr>
        <w:t>924</w:t>
      </w:r>
      <w:r w:rsidRPr="005724C3">
        <w:rPr>
          <w:rFonts w:ascii="Angsana New" w:hAnsi="Angsana New"/>
          <w:sz w:val="30"/>
          <w:szCs w:val="30"/>
        </w:rPr>
        <w:t>,</w:t>
      </w:r>
      <w:r w:rsidR="0025146A" w:rsidRPr="005724C3">
        <w:rPr>
          <w:rFonts w:ascii="Angsana New" w:hAnsi="Angsana New"/>
          <w:sz w:val="30"/>
          <w:szCs w:val="30"/>
        </w:rPr>
        <w:t>845</w:t>
      </w:r>
      <w:r w:rsidRPr="005724C3">
        <w:rPr>
          <w:rFonts w:ascii="Angsana New" w:hAnsi="Angsana New"/>
          <w:sz w:val="30"/>
          <w:szCs w:val="30"/>
          <w:cs/>
        </w:rPr>
        <w:t>.</w:t>
      </w:r>
      <w:r w:rsidR="0025146A" w:rsidRPr="005724C3">
        <w:rPr>
          <w:rFonts w:ascii="Angsana New" w:hAnsi="Angsana New"/>
          <w:sz w:val="30"/>
          <w:szCs w:val="30"/>
        </w:rPr>
        <w:t>00</w:t>
      </w:r>
      <w:r w:rsidRPr="005724C3">
        <w:rPr>
          <w:rFonts w:ascii="Angsana New" w:hAnsi="Angsana New"/>
          <w:sz w:val="30"/>
          <w:szCs w:val="30"/>
          <w:cs/>
        </w:rPr>
        <w:t xml:space="preserve"> บาท ตามลำดับ</w:t>
      </w:r>
    </w:p>
    <w:p w14:paraId="5DAA00B5" w14:textId="58040029" w:rsidR="00DD55BF" w:rsidRPr="005724C3" w:rsidRDefault="00DD55BF">
      <w:pPr>
        <w:pStyle w:val="ListParagraph"/>
        <w:numPr>
          <w:ilvl w:val="0"/>
          <w:numId w:val="18"/>
        </w:numPr>
        <w:spacing w:after="240"/>
        <w:ind w:left="1350" w:hanging="472"/>
        <w:jc w:val="thaiDistribute"/>
        <w:rPr>
          <w:rFonts w:ascii="Angsana New" w:hAnsi="Angsana New"/>
          <w:sz w:val="30"/>
          <w:szCs w:val="30"/>
        </w:rPr>
      </w:pPr>
      <w:r w:rsidRPr="00C46F3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46F38">
        <w:rPr>
          <w:rFonts w:ascii="Angsana New" w:hAnsi="Angsana New"/>
          <w:sz w:val="30"/>
          <w:szCs w:val="30"/>
        </w:rPr>
        <w:t>3</w:t>
      </w:r>
      <w:r w:rsidR="00F46689">
        <w:rPr>
          <w:rFonts w:ascii="Angsana New" w:hAnsi="Angsana New"/>
          <w:sz w:val="30"/>
          <w:szCs w:val="30"/>
        </w:rPr>
        <w:t>1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="00F46689">
        <w:rPr>
          <w:rFonts w:ascii="Angsana New" w:hAnsi="Angsana New" w:hint="cs"/>
          <w:sz w:val="30"/>
          <w:szCs w:val="30"/>
          <w:cs/>
        </w:rPr>
        <w:t>ธันวาคม</w:t>
      </w:r>
      <w:r w:rsidRPr="00C46F38">
        <w:rPr>
          <w:rFonts w:ascii="Angsana New" w:hAnsi="Angsana New"/>
          <w:sz w:val="30"/>
          <w:szCs w:val="30"/>
          <w:cs/>
        </w:rPr>
        <w:t xml:space="preserve"> </w:t>
      </w:r>
      <w:r w:rsidRPr="00C46F38">
        <w:rPr>
          <w:rFonts w:ascii="Angsana New" w:hAnsi="Angsana New"/>
          <w:sz w:val="30"/>
          <w:szCs w:val="30"/>
        </w:rPr>
        <w:t xml:space="preserve">2565 </w:t>
      </w:r>
      <w:r w:rsidRPr="00C46F38">
        <w:rPr>
          <w:rFonts w:ascii="Angsana New" w:hAnsi="Angsana New"/>
          <w:sz w:val="30"/>
          <w:szCs w:val="30"/>
          <w:cs/>
        </w:rPr>
        <w:t xml:space="preserve">และ </w:t>
      </w:r>
      <w:r w:rsidRPr="00C46F38">
        <w:rPr>
          <w:rFonts w:ascii="Angsana New" w:hAnsi="Angsana New"/>
          <w:sz w:val="30"/>
          <w:szCs w:val="30"/>
        </w:rPr>
        <w:t xml:space="preserve">2564 </w:t>
      </w:r>
      <w:r w:rsidRPr="00C46F38">
        <w:rPr>
          <w:rFonts w:ascii="Angsana New" w:hAnsi="Angsana New"/>
          <w:sz w:val="30"/>
          <w:szCs w:val="30"/>
          <w:cs/>
        </w:rPr>
        <w:t>บริษัทฯ มีภาระ</w:t>
      </w:r>
      <w:r w:rsidRPr="005724C3">
        <w:rPr>
          <w:rFonts w:ascii="Angsana New" w:hAnsi="Angsana New"/>
          <w:sz w:val="30"/>
          <w:szCs w:val="30"/>
          <w:cs/>
        </w:rPr>
        <w:t xml:space="preserve">ผูกพันตามสัญญาก่อสร้างอาคารกับบริษัทแห่งหนึ่ง มูลค่าตามสัญญา จำนวน </w:t>
      </w:r>
      <w:r w:rsidR="0025146A" w:rsidRPr="005724C3">
        <w:rPr>
          <w:rFonts w:ascii="Angsana New" w:hAnsi="Angsana New"/>
          <w:sz w:val="30"/>
          <w:szCs w:val="30"/>
        </w:rPr>
        <w:t>135</w:t>
      </w:r>
      <w:r w:rsidRPr="005724C3">
        <w:rPr>
          <w:rFonts w:ascii="Angsana New" w:hAnsi="Angsana New"/>
          <w:sz w:val="30"/>
          <w:szCs w:val="30"/>
        </w:rPr>
        <w:t>,</w:t>
      </w:r>
      <w:r w:rsidRPr="005724C3">
        <w:rPr>
          <w:rFonts w:ascii="Angsana New" w:hAnsi="Angsana New"/>
          <w:sz w:val="30"/>
          <w:szCs w:val="30"/>
          <w:cs/>
        </w:rPr>
        <w:t>000</w:t>
      </w:r>
      <w:r w:rsidRPr="005724C3">
        <w:rPr>
          <w:rFonts w:ascii="Angsana New" w:hAnsi="Angsana New"/>
          <w:sz w:val="30"/>
          <w:szCs w:val="30"/>
        </w:rPr>
        <w:t>,</w:t>
      </w:r>
      <w:r w:rsidR="0025146A" w:rsidRPr="005724C3">
        <w:rPr>
          <w:rFonts w:ascii="Angsana New" w:hAnsi="Angsana New"/>
          <w:sz w:val="30"/>
          <w:szCs w:val="30"/>
        </w:rPr>
        <w:t>000</w:t>
      </w:r>
      <w:r w:rsidRPr="005724C3">
        <w:rPr>
          <w:rFonts w:ascii="Angsana New" w:hAnsi="Angsana New"/>
          <w:sz w:val="30"/>
          <w:szCs w:val="30"/>
          <w:cs/>
        </w:rPr>
        <w:t>.</w:t>
      </w:r>
      <w:r w:rsidR="0025146A" w:rsidRPr="005724C3">
        <w:rPr>
          <w:rFonts w:ascii="Angsana New" w:hAnsi="Angsana New"/>
          <w:sz w:val="30"/>
          <w:szCs w:val="30"/>
        </w:rPr>
        <w:t>00</w:t>
      </w:r>
      <w:r w:rsidRPr="005724C3">
        <w:rPr>
          <w:rFonts w:ascii="Angsana New" w:hAnsi="Angsana New"/>
          <w:sz w:val="30"/>
          <w:szCs w:val="30"/>
          <w:cs/>
        </w:rPr>
        <w:t xml:space="preserve"> บาท ซึ่งบริษัทฯ ได้จ่ายชำระแล้ว จำนวน  </w:t>
      </w:r>
      <w:r w:rsidR="009135C0" w:rsidRPr="005724C3">
        <w:rPr>
          <w:rFonts w:ascii="Angsana New" w:hAnsi="Angsana New"/>
          <w:sz w:val="30"/>
          <w:szCs w:val="30"/>
        </w:rPr>
        <w:t>87</w:t>
      </w:r>
      <w:r w:rsidR="006C0169" w:rsidRPr="005724C3">
        <w:rPr>
          <w:rFonts w:ascii="Angsana New" w:hAnsi="Angsana New"/>
          <w:sz w:val="30"/>
          <w:szCs w:val="30"/>
        </w:rPr>
        <w:t>,</w:t>
      </w:r>
      <w:r w:rsidR="006C0169" w:rsidRPr="005724C3">
        <w:rPr>
          <w:rFonts w:ascii="Angsana New" w:hAnsi="Angsana New"/>
          <w:sz w:val="30"/>
          <w:szCs w:val="30"/>
          <w:cs/>
        </w:rPr>
        <w:t>636</w:t>
      </w:r>
      <w:r w:rsidR="006C0169" w:rsidRPr="005724C3">
        <w:rPr>
          <w:rFonts w:ascii="Angsana New" w:hAnsi="Angsana New"/>
          <w:sz w:val="30"/>
          <w:szCs w:val="30"/>
        </w:rPr>
        <w:t>,891.32</w:t>
      </w:r>
      <w:r w:rsidRPr="005724C3">
        <w:rPr>
          <w:rFonts w:ascii="Angsana New" w:hAnsi="Angsana New"/>
          <w:sz w:val="30"/>
          <w:szCs w:val="30"/>
          <w:cs/>
        </w:rPr>
        <w:t xml:space="preserve"> บาท และ</w:t>
      </w:r>
      <w:r w:rsidR="0025146A" w:rsidRPr="005724C3">
        <w:rPr>
          <w:rFonts w:ascii="Angsana New" w:hAnsi="Angsana New"/>
          <w:sz w:val="30"/>
          <w:szCs w:val="30"/>
        </w:rPr>
        <w:t xml:space="preserve"> </w:t>
      </w:r>
      <w:r w:rsidRPr="005724C3">
        <w:rPr>
          <w:rFonts w:ascii="Angsana New" w:hAnsi="Angsana New"/>
          <w:sz w:val="30"/>
          <w:szCs w:val="30"/>
          <w:cs/>
        </w:rPr>
        <w:t>41</w:t>
      </w:r>
      <w:r w:rsidRPr="005724C3">
        <w:rPr>
          <w:rFonts w:ascii="Angsana New" w:hAnsi="Angsana New"/>
          <w:sz w:val="30"/>
          <w:szCs w:val="30"/>
        </w:rPr>
        <w:t>,</w:t>
      </w:r>
      <w:r w:rsidRPr="005724C3">
        <w:rPr>
          <w:rFonts w:ascii="Angsana New" w:hAnsi="Angsana New"/>
          <w:sz w:val="30"/>
          <w:szCs w:val="30"/>
          <w:cs/>
        </w:rPr>
        <w:t>642</w:t>
      </w:r>
      <w:r w:rsidRPr="005724C3">
        <w:rPr>
          <w:rFonts w:ascii="Angsana New" w:hAnsi="Angsana New"/>
          <w:sz w:val="30"/>
          <w:szCs w:val="30"/>
        </w:rPr>
        <w:t>,</w:t>
      </w:r>
      <w:r w:rsidR="0025146A" w:rsidRPr="005724C3">
        <w:rPr>
          <w:rFonts w:ascii="Angsana New" w:hAnsi="Angsana New"/>
          <w:sz w:val="30"/>
          <w:szCs w:val="30"/>
        </w:rPr>
        <w:t>263</w:t>
      </w:r>
      <w:r w:rsidRPr="005724C3">
        <w:rPr>
          <w:rFonts w:ascii="Angsana New" w:hAnsi="Angsana New"/>
          <w:sz w:val="30"/>
          <w:szCs w:val="30"/>
          <w:cs/>
        </w:rPr>
        <w:t>.</w:t>
      </w:r>
      <w:r w:rsidR="0025146A" w:rsidRPr="005724C3">
        <w:rPr>
          <w:rFonts w:ascii="Angsana New" w:hAnsi="Angsana New"/>
          <w:sz w:val="30"/>
          <w:szCs w:val="30"/>
        </w:rPr>
        <w:t>35</w:t>
      </w:r>
      <w:r w:rsidRPr="005724C3">
        <w:rPr>
          <w:rFonts w:ascii="Angsana New" w:hAnsi="Angsana New"/>
          <w:sz w:val="30"/>
          <w:szCs w:val="30"/>
          <w:cs/>
        </w:rPr>
        <w:t xml:space="preserve"> บาท ตามลำดับ คงเหลือที่ต้องชำระอีก </w:t>
      </w:r>
      <w:r w:rsidR="008966E7" w:rsidRPr="005724C3">
        <w:rPr>
          <w:rFonts w:ascii="Angsana New" w:hAnsi="Angsana New"/>
          <w:sz w:val="30"/>
          <w:szCs w:val="30"/>
        </w:rPr>
        <w:t>47,363,108.68</w:t>
      </w:r>
      <w:r w:rsidRPr="005724C3">
        <w:rPr>
          <w:rFonts w:ascii="Angsana New" w:hAnsi="Angsana New"/>
          <w:sz w:val="30"/>
          <w:szCs w:val="30"/>
          <w:cs/>
        </w:rPr>
        <w:t xml:space="preserve"> บาท และ </w:t>
      </w:r>
      <w:r w:rsidR="0025146A" w:rsidRPr="005724C3">
        <w:rPr>
          <w:rFonts w:ascii="Angsana New" w:hAnsi="Angsana New"/>
          <w:sz w:val="30"/>
          <w:szCs w:val="30"/>
        </w:rPr>
        <w:t>93</w:t>
      </w:r>
      <w:r w:rsidRPr="005724C3">
        <w:rPr>
          <w:rFonts w:ascii="Angsana New" w:hAnsi="Angsana New"/>
          <w:sz w:val="30"/>
          <w:szCs w:val="30"/>
        </w:rPr>
        <w:t>,</w:t>
      </w:r>
      <w:r w:rsidRPr="005724C3">
        <w:rPr>
          <w:rFonts w:ascii="Angsana New" w:hAnsi="Angsana New"/>
          <w:sz w:val="30"/>
          <w:szCs w:val="30"/>
          <w:cs/>
        </w:rPr>
        <w:t>357</w:t>
      </w:r>
      <w:r w:rsidRPr="005724C3">
        <w:rPr>
          <w:rFonts w:ascii="Angsana New" w:hAnsi="Angsana New"/>
          <w:sz w:val="30"/>
          <w:szCs w:val="30"/>
        </w:rPr>
        <w:t>,</w:t>
      </w:r>
      <w:r w:rsidR="0025146A" w:rsidRPr="005724C3">
        <w:rPr>
          <w:rFonts w:ascii="Angsana New" w:hAnsi="Angsana New"/>
          <w:sz w:val="30"/>
          <w:szCs w:val="30"/>
        </w:rPr>
        <w:t>736</w:t>
      </w:r>
      <w:r w:rsidRPr="005724C3">
        <w:rPr>
          <w:rFonts w:ascii="Angsana New" w:hAnsi="Angsana New"/>
          <w:sz w:val="30"/>
          <w:szCs w:val="30"/>
          <w:cs/>
        </w:rPr>
        <w:t>.</w:t>
      </w:r>
      <w:r w:rsidR="0025146A" w:rsidRPr="005724C3">
        <w:rPr>
          <w:rFonts w:ascii="Angsana New" w:hAnsi="Angsana New"/>
          <w:sz w:val="30"/>
          <w:szCs w:val="30"/>
        </w:rPr>
        <w:t>65</w:t>
      </w:r>
      <w:r w:rsidRPr="005724C3">
        <w:rPr>
          <w:rFonts w:ascii="Angsana New" w:hAnsi="Angsana New"/>
          <w:sz w:val="30"/>
          <w:szCs w:val="30"/>
          <w:cs/>
        </w:rPr>
        <w:t xml:space="preserve"> บาท ตามลำดับ</w:t>
      </w:r>
    </w:p>
    <w:p w14:paraId="08CA641D" w14:textId="5620C889" w:rsidR="0011414E" w:rsidRDefault="00E95A97">
      <w:pPr>
        <w:pStyle w:val="ListParagraph"/>
        <w:numPr>
          <w:ilvl w:val="0"/>
          <w:numId w:val="18"/>
        </w:numPr>
        <w:spacing w:after="240"/>
        <w:ind w:left="1350" w:hanging="472"/>
        <w:jc w:val="thaiDistribute"/>
        <w:rPr>
          <w:rFonts w:ascii="Angsana New" w:hAnsi="Angsana New"/>
          <w:sz w:val="30"/>
          <w:szCs w:val="30"/>
        </w:rPr>
      </w:pPr>
      <w:r w:rsidRPr="00E95A9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95A97">
        <w:rPr>
          <w:rFonts w:ascii="Angsana New" w:hAnsi="Angsana New"/>
          <w:sz w:val="30"/>
          <w:szCs w:val="30"/>
        </w:rPr>
        <w:t>3</w:t>
      </w:r>
      <w:r w:rsidR="00514710">
        <w:rPr>
          <w:rFonts w:ascii="Angsana New" w:hAnsi="Angsana New"/>
          <w:sz w:val="30"/>
          <w:szCs w:val="30"/>
        </w:rPr>
        <w:t>1</w:t>
      </w:r>
      <w:r w:rsidRPr="00E95A9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E95A97">
        <w:rPr>
          <w:rFonts w:ascii="Angsana New" w:hAnsi="Angsana New"/>
          <w:sz w:val="30"/>
          <w:szCs w:val="30"/>
          <w:cs/>
        </w:rPr>
        <w:t xml:space="preserve"> </w:t>
      </w:r>
      <w:r w:rsidRPr="00E95A97">
        <w:rPr>
          <w:rFonts w:ascii="Angsana New" w:hAnsi="Angsana New"/>
          <w:sz w:val="30"/>
          <w:szCs w:val="30"/>
        </w:rPr>
        <w:t>2565</w:t>
      </w:r>
      <w:r w:rsidRPr="00E95A97">
        <w:rPr>
          <w:rFonts w:ascii="Angsana New" w:hAnsi="Angsana New"/>
          <w:sz w:val="30"/>
          <w:szCs w:val="30"/>
          <w:cs/>
        </w:rPr>
        <w:t xml:space="preserve"> และ </w:t>
      </w:r>
      <w:r w:rsidRPr="00E95A97">
        <w:rPr>
          <w:rFonts w:ascii="Angsana New" w:hAnsi="Angsana New"/>
          <w:sz w:val="30"/>
          <w:szCs w:val="30"/>
        </w:rPr>
        <w:t>2564</w:t>
      </w:r>
      <w:r w:rsidRPr="00E95A97">
        <w:rPr>
          <w:rFonts w:ascii="Angsana New" w:hAnsi="Angsana New"/>
          <w:sz w:val="30"/>
          <w:szCs w:val="30"/>
          <w:cs/>
        </w:rPr>
        <w:t xml:space="preserve"> บริษัท</w:t>
      </w:r>
      <w:r w:rsidR="00716D02">
        <w:rPr>
          <w:rFonts w:ascii="Angsana New" w:hAnsi="Angsana New" w:hint="cs"/>
          <w:sz w:val="30"/>
          <w:szCs w:val="30"/>
          <w:cs/>
        </w:rPr>
        <w:t xml:space="preserve">ฯ </w:t>
      </w:r>
      <w:r w:rsidRPr="00E95A97">
        <w:rPr>
          <w:rFonts w:ascii="Angsana New" w:hAnsi="Angsana New"/>
          <w:sz w:val="30"/>
          <w:szCs w:val="30"/>
          <w:cs/>
        </w:rPr>
        <w:t>มีภาระผูกพันที่จะต้องจ่ายตามสัญญาเช่าระยะยาว รายละเอียด ดังต่อไปนี้</w:t>
      </w:r>
    </w:p>
    <w:tbl>
      <w:tblPr>
        <w:tblW w:w="8550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4950"/>
        <w:gridCol w:w="1710"/>
        <w:gridCol w:w="236"/>
        <w:gridCol w:w="1654"/>
      </w:tblGrid>
      <w:tr w:rsidR="004425ED" w:rsidRPr="00574462" w14:paraId="5A88649C" w14:textId="77777777" w:rsidTr="00EE1EF3">
        <w:tc>
          <w:tcPr>
            <w:tcW w:w="4950" w:type="dxa"/>
          </w:tcPr>
          <w:p w14:paraId="551653BF" w14:textId="77777777" w:rsidR="004425ED" w:rsidRPr="00574462" w:rsidRDefault="004425ED" w:rsidP="00EE1EF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</w:tcPr>
          <w:p w14:paraId="5497B1AF" w14:textId="77777777" w:rsidR="004425ED" w:rsidRPr="00574462" w:rsidRDefault="004425ED" w:rsidP="00EE1EF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4425ED" w:rsidRPr="00574462" w14:paraId="1CD5B1E7" w14:textId="77777777" w:rsidTr="00EE1EF3">
        <w:tc>
          <w:tcPr>
            <w:tcW w:w="4950" w:type="dxa"/>
          </w:tcPr>
          <w:p w14:paraId="3D888CF0" w14:textId="77777777" w:rsidR="004425ED" w:rsidRPr="00574462" w:rsidRDefault="004425ED" w:rsidP="00EE1EF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A93ABFA" w14:textId="77777777" w:rsidR="004425ED" w:rsidRPr="00574462" w:rsidRDefault="004425ED" w:rsidP="00EE1EF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31</w:t>
            </w:r>
            <w:r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E397906" w14:textId="77777777" w:rsidR="004425ED" w:rsidRPr="00574462" w:rsidRDefault="004425ED" w:rsidP="00EE1EF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0DE4C7E7" w14:textId="77777777" w:rsidR="004425ED" w:rsidRPr="00574462" w:rsidRDefault="004425ED" w:rsidP="00EE1EF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2564</w:t>
            </w:r>
          </w:p>
        </w:tc>
      </w:tr>
      <w:tr w:rsidR="00716D02" w:rsidRPr="00574462" w14:paraId="0A45CC88" w14:textId="77777777" w:rsidTr="005724C3">
        <w:trPr>
          <w:trHeight w:val="203"/>
        </w:trPr>
        <w:tc>
          <w:tcPr>
            <w:tcW w:w="4950" w:type="dxa"/>
          </w:tcPr>
          <w:p w14:paraId="4D169B3F" w14:textId="2594AB1F" w:rsidR="00716D02" w:rsidRPr="005B4595" w:rsidRDefault="00716D02" w:rsidP="00716D0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 xml:space="preserve">ถึงกำหนดชำระภายใน </w:t>
            </w:r>
            <w:r w:rsidRPr="00716D0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16D0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E9FCB" w14:textId="5DC983E9" w:rsidR="00716D02" w:rsidRPr="00C46F38" w:rsidRDefault="006D677A" w:rsidP="00716D02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677A">
              <w:rPr>
                <w:rFonts w:ascii="Angsana New" w:hAnsi="Angsana New"/>
                <w:sz w:val="30"/>
                <w:szCs w:val="30"/>
              </w:rPr>
              <w:t>343,500.00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E551BC5" w14:textId="77777777" w:rsidR="00716D02" w:rsidRPr="00574462" w:rsidRDefault="00716D02" w:rsidP="00716D0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42171322" w14:textId="7CE63061" w:rsidR="00716D02" w:rsidRPr="00574462" w:rsidRDefault="001E5718" w:rsidP="00716D02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5718">
              <w:rPr>
                <w:rFonts w:ascii="Angsana New" w:hAnsi="Angsana New"/>
                <w:sz w:val="30"/>
                <w:szCs w:val="30"/>
              </w:rPr>
              <w:t>744,750.00</w:t>
            </w:r>
          </w:p>
        </w:tc>
      </w:tr>
      <w:tr w:rsidR="00716D02" w:rsidRPr="00574462" w14:paraId="7051D82D" w14:textId="77777777" w:rsidTr="005724C3">
        <w:trPr>
          <w:trHeight w:val="203"/>
        </w:trPr>
        <w:tc>
          <w:tcPr>
            <w:tcW w:w="4950" w:type="dxa"/>
          </w:tcPr>
          <w:p w14:paraId="32C43454" w14:textId="61A6C3F8" w:rsidR="00716D02" w:rsidRPr="00047BB0" w:rsidRDefault="00716D02" w:rsidP="00716D0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 w:rsidRPr="00716D0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16D02">
              <w:rPr>
                <w:rFonts w:ascii="Angsana New" w:hAnsi="Angsana New" w:hint="cs"/>
                <w:sz w:val="30"/>
                <w:szCs w:val="30"/>
                <w:cs/>
              </w:rPr>
              <w:t xml:space="preserve">ปี แต่ไม่เกิน </w:t>
            </w:r>
            <w:r w:rsidRPr="00716D02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716D0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859D3" w14:textId="0B4C8D2F" w:rsidR="00716D02" w:rsidRPr="00C46F38" w:rsidRDefault="00AF05B5" w:rsidP="00716D02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05B5">
              <w:rPr>
                <w:rFonts w:ascii="Angsana New" w:hAnsi="Angsana New"/>
                <w:sz w:val="30"/>
                <w:szCs w:val="30"/>
              </w:rPr>
              <w:t>502,750.00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D3ACF4A" w14:textId="77777777" w:rsidR="00716D02" w:rsidRPr="00574462" w:rsidRDefault="00716D02" w:rsidP="00716D0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F2958" w14:textId="4731F4CD" w:rsidR="00716D02" w:rsidRPr="00574462" w:rsidRDefault="00435E0E" w:rsidP="00716D02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5E0E">
              <w:rPr>
                <w:rFonts w:ascii="Angsana New" w:hAnsi="Angsana New"/>
                <w:sz w:val="30"/>
                <w:szCs w:val="30"/>
              </w:rPr>
              <w:t>817,750.00</w:t>
            </w:r>
          </w:p>
        </w:tc>
      </w:tr>
      <w:tr w:rsidR="004425ED" w:rsidRPr="00811F4F" w14:paraId="7BA520E5" w14:textId="77777777" w:rsidTr="005724C3">
        <w:trPr>
          <w:trHeight w:val="149"/>
        </w:trPr>
        <w:tc>
          <w:tcPr>
            <w:tcW w:w="4950" w:type="dxa"/>
            <w:shd w:val="clear" w:color="auto" w:fill="auto"/>
          </w:tcPr>
          <w:p w14:paraId="0EDF33EE" w14:textId="77777777" w:rsidR="004425ED" w:rsidRPr="005B4595" w:rsidRDefault="004425ED" w:rsidP="00EE1EF3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D7F56C" w14:textId="565A9BEF" w:rsidR="004425ED" w:rsidRPr="00C46F38" w:rsidRDefault="00AF05B5" w:rsidP="00EE1EF3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05B5">
              <w:rPr>
                <w:rFonts w:ascii="Angsana New" w:hAnsi="Angsana New"/>
                <w:sz w:val="30"/>
                <w:szCs w:val="30"/>
              </w:rPr>
              <w:t>846,250.00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EEF0069" w14:textId="77777777" w:rsidR="004425ED" w:rsidRPr="00574462" w:rsidRDefault="004425ED" w:rsidP="00EE1EF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EF7D42" w14:textId="41029EB4" w:rsidR="004425ED" w:rsidRPr="00811F4F" w:rsidRDefault="00435E0E" w:rsidP="00EE1EF3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5E0E">
              <w:rPr>
                <w:rFonts w:ascii="Angsana New" w:hAnsi="Angsana New"/>
                <w:sz w:val="30"/>
                <w:szCs w:val="30"/>
              </w:rPr>
              <w:t>1,562,500.00</w:t>
            </w:r>
          </w:p>
        </w:tc>
      </w:tr>
    </w:tbl>
    <w:p w14:paraId="6E7734EA" w14:textId="77777777" w:rsidR="004425ED" w:rsidRPr="00C46F38" w:rsidRDefault="004425ED" w:rsidP="004425ED">
      <w:pPr>
        <w:pStyle w:val="ListParagraph"/>
        <w:spacing w:after="240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0B0B7595" w14:textId="1C0AEAF8" w:rsidR="00DD55BF" w:rsidRPr="00C46F38" w:rsidRDefault="00DD55BF">
      <w:pPr>
        <w:pStyle w:val="ListParagraph"/>
        <w:numPr>
          <w:ilvl w:val="0"/>
          <w:numId w:val="18"/>
        </w:numPr>
        <w:spacing w:after="240"/>
        <w:ind w:left="1350" w:hanging="472"/>
        <w:jc w:val="thaiDistribute"/>
        <w:rPr>
          <w:rFonts w:ascii="Angsana New" w:hAnsi="Angsana New"/>
          <w:sz w:val="30"/>
          <w:szCs w:val="30"/>
        </w:rPr>
      </w:pPr>
      <w:r w:rsidRPr="00C46F3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46F38">
        <w:rPr>
          <w:rFonts w:ascii="Angsana New" w:hAnsi="Angsana New"/>
          <w:sz w:val="30"/>
          <w:szCs w:val="30"/>
        </w:rPr>
        <w:t>3</w:t>
      </w:r>
      <w:r w:rsidR="00F46689">
        <w:rPr>
          <w:rFonts w:ascii="Angsana New" w:hAnsi="Angsana New"/>
          <w:sz w:val="30"/>
          <w:szCs w:val="30"/>
        </w:rPr>
        <w:t>1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="00F46689">
        <w:rPr>
          <w:rFonts w:ascii="Angsana New" w:hAnsi="Angsana New" w:hint="cs"/>
          <w:sz w:val="30"/>
          <w:szCs w:val="30"/>
          <w:cs/>
        </w:rPr>
        <w:t>ธันวาคม</w:t>
      </w:r>
      <w:r w:rsidRPr="00C46F38">
        <w:rPr>
          <w:rFonts w:ascii="Angsana New" w:hAnsi="Angsana New"/>
          <w:sz w:val="30"/>
          <w:szCs w:val="30"/>
          <w:cs/>
        </w:rPr>
        <w:t xml:space="preserve"> </w:t>
      </w:r>
      <w:r w:rsidRPr="00C46F38">
        <w:rPr>
          <w:rFonts w:ascii="Angsana New" w:hAnsi="Angsana New"/>
          <w:sz w:val="30"/>
          <w:szCs w:val="30"/>
        </w:rPr>
        <w:t xml:space="preserve">2565 </w:t>
      </w:r>
      <w:r w:rsidRPr="00C46F38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Pr="00C46F38">
        <w:rPr>
          <w:rFonts w:ascii="Angsana New" w:hAnsi="Angsana New"/>
          <w:sz w:val="30"/>
          <w:szCs w:val="30"/>
        </w:rPr>
        <w:t xml:space="preserve">31 </w:t>
      </w:r>
      <w:r w:rsidRPr="00C46F3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46F38">
        <w:rPr>
          <w:rFonts w:ascii="Angsana New" w:hAnsi="Angsana New"/>
          <w:sz w:val="30"/>
          <w:szCs w:val="30"/>
        </w:rPr>
        <w:t xml:space="preserve">2564 </w:t>
      </w:r>
      <w:r w:rsidRPr="00C46F38">
        <w:rPr>
          <w:rFonts w:ascii="Angsana New" w:hAnsi="Angsana New"/>
          <w:sz w:val="30"/>
          <w:szCs w:val="30"/>
          <w:cs/>
        </w:rPr>
        <w:t>บริษัทฯ มีภาระผูกพันตามสัญญาการให้บริการเช่าพื้นที่กับบริษัทที่เกี่ยวข้อง</w:t>
      </w:r>
      <w:r w:rsidRPr="005724C3">
        <w:rPr>
          <w:rFonts w:ascii="Angsana New" w:hAnsi="Angsana New"/>
          <w:sz w:val="30"/>
          <w:szCs w:val="30"/>
          <w:cs/>
        </w:rPr>
        <w:t xml:space="preserve">กัน </w:t>
      </w:r>
      <w:r w:rsidR="005C069A" w:rsidRPr="005724C3">
        <w:rPr>
          <w:rFonts w:ascii="Angsana New" w:hAnsi="Angsana New"/>
          <w:sz w:val="30"/>
          <w:szCs w:val="30"/>
        </w:rPr>
        <w:t>2</w:t>
      </w:r>
      <w:r w:rsidRPr="005724C3">
        <w:rPr>
          <w:rFonts w:ascii="Angsana New" w:hAnsi="Angsana New"/>
          <w:sz w:val="30"/>
          <w:szCs w:val="30"/>
          <w:cs/>
        </w:rPr>
        <w:t xml:space="preserve"> แห่ง</w:t>
      </w:r>
      <w:r w:rsidR="005C069A" w:rsidRPr="005724C3">
        <w:rPr>
          <w:rFonts w:ascii="Angsana New" w:hAnsi="Angsana New"/>
          <w:sz w:val="30"/>
          <w:szCs w:val="30"/>
        </w:rPr>
        <w:t xml:space="preserve"> </w:t>
      </w:r>
      <w:r w:rsidRPr="005724C3">
        <w:rPr>
          <w:rFonts w:ascii="Angsana New" w:hAnsi="Angsana New"/>
          <w:sz w:val="30"/>
          <w:szCs w:val="30"/>
          <w:cs/>
        </w:rPr>
        <w:t xml:space="preserve">อายุสัญญาการให้เช่า </w:t>
      </w:r>
      <w:r w:rsidR="005C069A" w:rsidRPr="005724C3">
        <w:rPr>
          <w:rFonts w:ascii="Angsana New" w:hAnsi="Angsana New"/>
          <w:sz w:val="30"/>
          <w:szCs w:val="30"/>
        </w:rPr>
        <w:t>1</w:t>
      </w:r>
      <w:r w:rsidRPr="005724C3">
        <w:rPr>
          <w:rFonts w:ascii="Angsana New" w:hAnsi="Angsana New"/>
          <w:sz w:val="30"/>
          <w:szCs w:val="30"/>
          <w:cs/>
        </w:rPr>
        <w:t>-</w:t>
      </w:r>
      <w:r w:rsidR="005C069A" w:rsidRPr="005724C3">
        <w:rPr>
          <w:rFonts w:ascii="Angsana New" w:hAnsi="Angsana New"/>
          <w:sz w:val="30"/>
          <w:szCs w:val="30"/>
        </w:rPr>
        <w:t>3</w:t>
      </w:r>
      <w:r w:rsidRPr="005724C3">
        <w:rPr>
          <w:rFonts w:ascii="Angsana New" w:hAnsi="Angsana New"/>
          <w:sz w:val="30"/>
          <w:szCs w:val="30"/>
          <w:cs/>
        </w:rPr>
        <w:t xml:space="preserve"> ปี  สิ้นสุดเดือนกุมภาพันธ์ </w:t>
      </w:r>
      <w:r w:rsidR="005C069A" w:rsidRPr="005724C3">
        <w:rPr>
          <w:rFonts w:ascii="Angsana New" w:hAnsi="Angsana New"/>
          <w:sz w:val="30"/>
          <w:szCs w:val="30"/>
        </w:rPr>
        <w:t>2565</w:t>
      </w:r>
      <w:r w:rsidRPr="005724C3">
        <w:rPr>
          <w:rFonts w:ascii="Angsana New" w:hAnsi="Angsana New"/>
          <w:sz w:val="30"/>
          <w:szCs w:val="30"/>
          <w:cs/>
        </w:rPr>
        <w:t>-</w:t>
      </w:r>
      <w:r w:rsidR="005C069A" w:rsidRPr="005724C3">
        <w:rPr>
          <w:rFonts w:ascii="Angsana New" w:hAnsi="Angsana New"/>
          <w:sz w:val="30"/>
          <w:szCs w:val="30"/>
        </w:rPr>
        <w:t>2566</w:t>
      </w:r>
      <w:r w:rsidRPr="00C46F38">
        <w:rPr>
          <w:rFonts w:ascii="Angsana New" w:hAnsi="Angsana New"/>
          <w:sz w:val="30"/>
          <w:szCs w:val="30"/>
          <w:cs/>
        </w:rPr>
        <w:t xml:space="preserve">  รายละเอียดดังนี้</w:t>
      </w:r>
    </w:p>
    <w:tbl>
      <w:tblPr>
        <w:tblW w:w="8550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4950"/>
        <w:gridCol w:w="1710"/>
        <w:gridCol w:w="236"/>
        <w:gridCol w:w="1654"/>
      </w:tblGrid>
      <w:tr w:rsidR="00B03D12" w:rsidRPr="00574462" w14:paraId="0E62C7F4" w14:textId="77777777" w:rsidTr="00347B9A">
        <w:tc>
          <w:tcPr>
            <w:tcW w:w="4950" w:type="dxa"/>
          </w:tcPr>
          <w:p w14:paraId="567267CA" w14:textId="77777777" w:rsidR="00B03D12" w:rsidRPr="00574462" w:rsidRDefault="00B03D12" w:rsidP="000507A6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</w:tcPr>
          <w:p w14:paraId="7E0484AC" w14:textId="77777777" w:rsidR="00B03D12" w:rsidRPr="00574462" w:rsidRDefault="00B03D12" w:rsidP="000507A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F46689" w:rsidRPr="00574462" w14:paraId="2EC00009" w14:textId="77777777" w:rsidTr="00347B9A">
        <w:tc>
          <w:tcPr>
            <w:tcW w:w="4950" w:type="dxa"/>
          </w:tcPr>
          <w:p w14:paraId="7E9D8CB7" w14:textId="77777777" w:rsidR="00F46689" w:rsidRPr="00574462" w:rsidRDefault="00F46689" w:rsidP="00F4668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D2C47B5" w14:textId="02C1B38A" w:rsidR="00F46689" w:rsidRPr="00574462" w:rsidRDefault="00F46689" w:rsidP="00F4668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31</w:t>
            </w:r>
            <w:r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6C7D514" w14:textId="77777777" w:rsidR="00F46689" w:rsidRPr="00574462" w:rsidRDefault="00F46689" w:rsidP="00F4668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5B463083" w14:textId="3CF38929" w:rsidR="00F46689" w:rsidRPr="00574462" w:rsidRDefault="00F46689" w:rsidP="00F4668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2564</w:t>
            </w:r>
          </w:p>
        </w:tc>
      </w:tr>
      <w:tr w:rsidR="00B03D12" w:rsidRPr="00574462" w14:paraId="4E8E710F" w14:textId="77777777" w:rsidTr="005724C3">
        <w:trPr>
          <w:trHeight w:val="203"/>
        </w:trPr>
        <w:tc>
          <w:tcPr>
            <w:tcW w:w="4950" w:type="dxa"/>
          </w:tcPr>
          <w:p w14:paraId="16CE2912" w14:textId="1FE58173" w:rsidR="00B03D12" w:rsidRPr="005B4595" w:rsidRDefault="00B03D12" w:rsidP="000507A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03D12">
              <w:rPr>
                <w:rFonts w:ascii="Angsana New" w:hAnsi="Angsana New"/>
                <w:sz w:val="30"/>
                <w:szCs w:val="30"/>
                <w:cs/>
              </w:rPr>
              <w:t>การให้บริการเช่าพื้นที่ที่จะถึงกำหนดรับชำระภายใน 1 ปี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A5C2B" w14:textId="788E7169" w:rsidR="00B03D12" w:rsidRPr="00C46F38" w:rsidRDefault="00DF3A62" w:rsidP="000507A6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3A62">
              <w:rPr>
                <w:rFonts w:ascii="Angsana New" w:hAnsi="Angsana New"/>
                <w:sz w:val="30"/>
                <w:szCs w:val="30"/>
              </w:rPr>
              <w:t>207,352.00</w:t>
            </w:r>
          </w:p>
        </w:tc>
        <w:tc>
          <w:tcPr>
            <w:tcW w:w="236" w:type="dxa"/>
            <w:vAlign w:val="center"/>
          </w:tcPr>
          <w:p w14:paraId="6E7EEC82" w14:textId="77777777" w:rsidR="00B03D12" w:rsidRPr="00574462" w:rsidRDefault="00B03D12" w:rsidP="000507A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vAlign w:val="bottom"/>
          </w:tcPr>
          <w:p w14:paraId="1644200E" w14:textId="684ACF15" w:rsidR="00B03D12" w:rsidRPr="00574462" w:rsidRDefault="00B03D12" w:rsidP="000507A6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3D12">
              <w:rPr>
                <w:rFonts w:ascii="Angsana New" w:hAnsi="Angsana New"/>
                <w:sz w:val="30"/>
                <w:szCs w:val="30"/>
              </w:rPr>
              <w:t>658,678.00</w:t>
            </w:r>
          </w:p>
        </w:tc>
      </w:tr>
      <w:tr w:rsidR="00B03D12" w:rsidRPr="00574462" w14:paraId="081D8B30" w14:textId="77777777" w:rsidTr="005724C3">
        <w:trPr>
          <w:trHeight w:val="203"/>
        </w:trPr>
        <w:tc>
          <w:tcPr>
            <w:tcW w:w="4950" w:type="dxa"/>
          </w:tcPr>
          <w:p w14:paraId="0F9DABBB" w14:textId="44B10C6F" w:rsidR="00B03D12" w:rsidRPr="00047BB0" w:rsidRDefault="00B03D12" w:rsidP="00676DBE">
            <w:pPr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B03D12">
              <w:rPr>
                <w:rFonts w:ascii="Angsana New" w:hAnsi="Angsana New"/>
                <w:sz w:val="30"/>
                <w:szCs w:val="30"/>
                <w:cs/>
              </w:rPr>
              <w:t>การให้บริการเช่าพื้นที่ที่จะถึงกำหนดรับชำระส่วนที่เกิน 1 ปีแต่ไม่เกิน 5 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1CC59" w14:textId="3934E26E" w:rsidR="00B03D12" w:rsidRPr="00C46F38" w:rsidRDefault="004C7422" w:rsidP="000507A6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0.00</w:t>
            </w:r>
          </w:p>
        </w:tc>
        <w:tc>
          <w:tcPr>
            <w:tcW w:w="236" w:type="dxa"/>
            <w:vAlign w:val="center"/>
          </w:tcPr>
          <w:p w14:paraId="41994624" w14:textId="77777777" w:rsidR="00B03D12" w:rsidRPr="00574462" w:rsidRDefault="00B03D12" w:rsidP="000507A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3024A011" w14:textId="13C7BD2C" w:rsidR="00B03D12" w:rsidRPr="00574462" w:rsidRDefault="00B03D12" w:rsidP="000507A6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3D12">
              <w:rPr>
                <w:rFonts w:ascii="Angsana New" w:hAnsi="Angsana New"/>
                <w:sz w:val="30"/>
                <w:szCs w:val="30"/>
              </w:rPr>
              <w:t>93,666.00</w:t>
            </w:r>
          </w:p>
        </w:tc>
      </w:tr>
      <w:tr w:rsidR="00B03D12" w:rsidRPr="008026C3" w14:paraId="09F0D30A" w14:textId="77777777" w:rsidTr="005724C3">
        <w:trPr>
          <w:trHeight w:val="149"/>
        </w:trPr>
        <w:tc>
          <w:tcPr>
            <w:tcW w:w="4950" w:type="dxa"/>
            <w:shd w:val="clear" w:color="auto" w:fill="auto"/>
          </w:tcPr>
          <w:p w14:paraId="70717033" w14:textId="2EEFCE86" w:rsidR="00B03D12" w:rsidRPr="005B4595" w:rsidRDefault="00B03D12" w:rsidP="000507A6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EA4478" w14:textId="368B7DE7" w:rsidR="00B03D12" w:rsidRPr="00C46F38" w:rsidRDefault="004C7422" w:rsidP="000507A6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7422">
              <w:rPr>
                <w:rFonts w:ascii="Angsana New" w:hAnsi="Angsana New"/>
                <w:sz w:val="30"/>
                <w:szCs w:val="30"/>
              </w:rPr>
              <w:t>207,352.00</w:t>
            </w:r>
          </w:p>
        </w:tc>
        <w:tc>
          <w:tcPr>
            <w:tcW w:w="236" w:type="dxa"/>
            <w:vAlign w:val="center"/>
          </w:tcPr>
          <w:p w14:paraId="185197D2" w14:textId="77777777" w:rsidR="00B03D12" w:rsidRPr="00574462" w:rsidRDefault="00B03D12" w:rsidP="000507A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A202B" w14:textId="6E812EB5" w:rsidR="00B03D12" w:rsidRPr="00811F4F" w:rsidRDefault="00B03D12" w:rsidP="00811F4F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1F4F">
              <w:rPr>
                <w:rFonts w:ascii="Angsana New" w:hAnsi="Angsana New"/>
                <w:sz w:val="30"/>
                <w:szCs w:val="30"/>
              </w:rPr>
              <w:t>752,344.00</w:t>
            </w:r>
          </w:p>
        </w:tc>
      </w:tr>
    </w:tbl>
    <w:p w14:paraId="10164FE9" w14:textId="5C115BB8" w:rsidR="00DD55BF" w:rsidRDefault="00DD55BF" w:rsidP="00DD55BF">
      <w:pPr>
        <w:pStyle w:val="ListParagraph"/>
        <w:rPr>
          <w:rFonts w:ascii="Angsana New" w:hAnsi="Angsana New"/>
          <w:sz w:val="30"/>
          <w:szCs w:val="30"/>
        </w:rPr>
      </w:pPr>
    </w:p>
    <w:p w14:paraId="682677A3" w14:textId="5D50A2C8" w:rsidR="00F46689" w:rsidRPr="00F46689" w:rsidRDefault="00F46689" w:rsidP="00F46689">
      <w:pPr>
        <w:numPr>
          <w:ilvl w:val="0"/>
          <w:numId w:val="7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F46689">
        <w:rPr>
          <w:rFonts w:ascii="Angsana New" w:hAnsi="Angsana New"/>
          <w:b/>
          <w:bCs/>
          <w:sz w:val="30"/>
          <w:szCs w:val="30"/>
          <w:cs/>
        </w:rPr>
        <w:lastRenderedPageBreak/>
        <w:t>ประมาณการหนี้สิน</w:t>
      </w:r>
    </w:p>
    <w:p w14:paraId="7981C66B" w14:textId="16A1D28E" w:rsidR="00F46689" w:rsidRDefault="00F46689" w:rsidP="00F46689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F4668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46689">
        <w:rPr>
          <w:rFonts w:ascii="Angsana New" w:hAnsi="Angsana New"/>
          <w:sz w:val="30"/>
          <w:szCs w:val="30"/>
        </w:rPr>
        <w:t>10</w:t>
      </w:r>
      <w:r w:rsidRPr="00F46689">
        <w:rPr>
          <w:rFonts w:ascii="Angsana New" w:hAnsi="Angsana New"/>
          <w:sz w:val="30"/>
          <w:szCs w:val="30"/>
          <w:cs/>
        </w:rPr>
        <w:t xml:space="preserve"> เมษายน </w:t>
      </w:r>
      <w:r w:rsidRPr="00F46689">
        <w:rPr>
          <w:rFonts w:ascii="Angsana New" w:hAnsi="Angsana New"/>
          <w:sz w:val="30"/>
          <w:szCs w:val="30"/>
        </w:rPr>
        <w:t>2561</w:t>
      </w:r>
      <w:r w:rsidRPr="00F46689">
        <w:rPr>
          <w:rFonts w:ascii="Angsana New" w:hAnsi="Angsana New"/>
          <w:sz w:val="30"/>
          <w:szCs w:val="30"/>
          <w:cs/>
        </w:rPr>
        <w:t xml:space="preserve"> กรมศุลกากรแจ้งประเมินเรียกเก็บเงินเพิ่มเติมอากรนำเข้าที่ชำระไว้ไม่ครบถ้วน</w:t>
      </w:r>
      <w:r>
        <w:rPr>
          <w:rFonts w:ascii="Angsana New" w:hAnsi="Angsana New"/>
          <w:sz w:val="30"/>
          <w:szCs w:val="30"/>
        </w:rPr>
        <w:br/>
      </w:r>
      <w:r w:rsidRPr="00F46689">
        <w:rPr>
          <w:rFonts w:ascii="Angsana New" w:hAnsi="Angsana New"/>
          <w:sz w:val="30"/>
          <w:szCs w:val="30"/>
          <w:cs/>
        </w:rPr>
        <w:t xml:space="preserve">รวมเงินที่ต้องชำระจำนวน </w:t>
      </w:r>
      <w:r w:rsidRPr="00F46689">
        <w:rPr>
          <w:rFonts w:ascii="Angsana New" w:hAnsi="Angsana New"/>
          <w:sz w:val="30"/>
          <w:szCs w:val="30"/>
        </w:rPr>
        <w:t>1,026,120.00</w:t>
      </w:r>
      <w:r w:rsidRPr="00F46689">
        <w:rPr>
          <w:rFonts w:ascii="Angsana New" w:hAnsi="Angsana New"/>
          <w:sz w:val="30"/>
          <w:szCs w:val="30"/>
          <w:cs/>
        </w:rPr>
        <w:t xml:space="preserve"> บาท  (คำนวณเงินเพิ่มอากรนำเข้าเดือนละ </w:t>
      </w:r>
      <w:r w:rsidRPr="00F46689">
        <w:rPr>
          <w:rFonts w:ascii="Angsana New" w:hAnsi="Angsana New"/>
          <w:sz w:val="30"/>
          <w:szCs w:val="30"/>
        </w:rPr>
        <w:t>7,545.00</w:t>
      </w:r>
      <w:r w:rsidRPr="00F46689">
        <w:rPr>
          <w:rFonts w:ascii="Angsana New" w:hAnsi="Angsana New"/>
          <w:sz w:val="30"/>
          <w:szCs w:val="30"/>
          <w:cs/>
        </w:rPr>
        <w:t xml:space="preserve"> บาท คำนวณถึงเดือนพฤษภาคม </w:t>
      </w:r>
      <w:r w:rsidRPr="00F46689">
        <w:rPr>
          <w:rFonts w:ascii="Angsana New" w:hAnsi="Angsana New"/>
          <w:sz w:val="30"/>
          <w:szCs w:val="30"/>
        </w:rPr>
        <w:t xml:space="preserve">2561) </w:t>
      </w:r>
      <w:r w:rsidRPr="00F46689">
        <w:rPr>
          <w:rFonts w:ascii="Angsana New" w:hAnsi="Angsana New"/>
          <w:sz w:val="30"/>
          <w:szCs w:val="30"/>
          <w:cs/>
        </w:rPr>
        <w:t>บริษัทฯ</w:t>
      </w:r>
      <w:r>
        <w:rPr>
          <w:rFonts w:ascii="Angsana New" w:hAnsi="Angsana New"/>
          <w:sz w:val="30"/>
          <w:szCs w:val="30"/>
        </w:rPr>
        <w:t xml:space="preserve"> </w:t>
      </w:r>
      <w:r w:rsidRPr="00F46689">
        <w:rPr>
          <w:rFonts w:ascii="Angsana New" w:hAnsi="Angsana New"/>
          <w:sz w:val="30"/>
          <w:szCs w:val="30"/>
          <w:cs/>
        </w:rPr>
        <w:t xml:space="preserve">ได้ยื่นอุทธรณ์การประเมินและเมื่อวันที่ </w:t>
      </w:r>
      <w:r w:rsidRPr="00F46689">
        <w:rPr>
          <w:rFonts w:ascii="Angsana New" w:hAnsi="Angsana New"/>
          <w:sz w:val="30"/>
          <w:szCs w:val="30"/>
        </w:rPr>
        <w:t>10</w:t>
      </w:r>
      <w:r w:rsidRPr="00F46689">
        <w:rPr>
          <w:rFonts w:ascii="Angsana New" w:hAnsi="Angsana New"/>
          <w:sz w:val="30"/>
          <w:szCs w:val="30"/>
          <w:cs/>
        </w:rPr>
        <w:t xml:space="preserve"> ตุลาคม </w:t>
      </w:r>
      <w:r w:rsidRPr="00F46689">
        <w:rPr>
          <w:rFonts w:ascii="Angsana New" w:hAnsi="Angsana New"/>
          <w:sz w:val="30"/>
          <w:szCs w:val="30"/>
        </w:rPr>
        <w:t>2561</w:t>
      </w:r>
      <w:r w:rsidRPr="00F46689">
        <w:rPr>
          <w:rFonts w:ascii="Angsana New" w:hAnsi="Angsana New"/>
          <w:sz w:val="30"/>
          <w:szCs w:val="30"/>
          <w:cs/>
        </w:rPr>
        <w:t xml:space="preserve"> บริษัทฯ ได้รับจดหมายจากสำนักงานศุลกากรตรวจสินค้าลาดกระบัง</w:t>
      </w:r>
      <w:r>
        <w:rPr>
          <w:rFonts w:ascii="Angsana New" w:hAnsi="Angsana New"/>
          <w:sz w:val="30"/>
          <w:szCs w:val="30"/>
        </w:rPr>
        <w:t xml:space="preserve"> </w:t>
      </w:r>
      <w:r w:rsidRPr="00F46689">
        <w:rPr>
          <w:rFonts w:ascii="Angsana New" w:hAnsi="Angsana New"/>
          <w:sz w:val="30"/>
          <w:szCs w:val="30"/>
          <w:cs/>
        </w:rPr>
        <w:t xml:space="preserve">ว่าในระหว่างการอนุมัติให้ทุเลาการเสียภาษียังไม่ต้องชำระเงินอากรจนกว่าจะได้รับแจ้งคำวินิจฉัยอุทธรณ์ แต่ต้องไม่เกิน </w:t>
      </w:r>
      <w:r w:rsidRPr="00F46689">
        <w:rPr>
          <w:rFonts w:ascii="Angsana New" w:hAnsi="Angsana New"/>
          <w:sz w:val="30"/>
          <w:szCs w:val="30"/>
        </w:rPr>
        <w:t>9</w:t>
      </w:r>
      <w:r w:rsidRPr="00F46689">
        <w:rPr>
          <w:rFonts w:ascii="Angsana New" w:hAnsi="Angsana New"/>
          <w:sz w:val="30"/>
          <w:szCs w:val="30"/>
          <w:cs/>
        </w:rPr>
        <w:t xml:space="preserve"> ปีนับจากวันนำของเข้า (นำเข้าเมื่อวันที่ </w:t>
      </w:r>
      <w:r w:rsidRPr="00F46689">
        <w:rPr>
          <w:rFonts w:ascii="Angsana New" w:hAnsi="Angsana New"/>
          <w:sz w:val="30"/>
          <w:szCs w:val="30"/>
        </w:rPr>
        <w:t>23</w:t>
      </w:r>
      <w:r w:rsidRPr="00F46689">
        <w:rPr>
          <w:rFonts w:ascii="Angsana New" w:hAnsi="Angsana New"/>
          <w:sz w:val="30"/>
          <w:szCs w:val="30"/>
          <w:cs/>
        </w:rPr>
        <w:t xml:space="preserve"> เมษายน </w:t>
      </w:r>
      <w:r w:rsidRPr="00F46689">
        <w:rPr>
          <w:rFonts w:ascii="Angsana New" w:hAnsi="Angsana New"/>
          <w:sz w:val="30"/>
          <w:szCs w:val="30"/>
        </w:rPr>
        <w:t xml:space="preserve">2558)  </w:t>
      </w:r>
      <w:r w:rsidRPr="00F46689">
        <w:rPr>
          <w:rFonts w:ascii="Angsana New" w:hAnsi="Angsana New"/>
          <w:sz w:val="30"/>
          <w:szCs w:val="30"/>
          <w:cs/>
        </w:rPr>
        <w:t xml:space="preserve">เว้นแต่กรณีที่กรมศุลกากรได้ยื่นฟ้องคดีเรียกร้องค่าภาษีอากรต่อศาลแล้ว โดยเมื่อวันที่ </w:t>
      </w:r>
      <w:r w:rsidRPr="00F46689">
        <w:rPr>
          <w:rFonts w:ascii="Angsana New" w:hAnsi="Angsana New"/>
          <w:sz w:val="30"/>
          <w:szCs w:val="30"/>
        </w:rPr>
        <w:t>24</w:t>
      </w:r>
      <w:r w:rsidRPr="00F46689">
        <w:rPr>
          <w:rFonts w:ascii="Angsana New" w:hAnsi="Angsana New"/>
          <w:sz w:val="30"/>
          <w:szCs w:val="30"/>
          <w:cs/>
        </w:rPr>
        <w:t xml:space="preserve"> มีนาคม </w:t>
      </w:r>
      <w:r w:rsidRPr="00F46689">
        <w:rPr>
          <w:rFonts w:ascii="Angsana New" w:hAnsi="Angsana New"/>
          <w:sz w:val="30"/>
          <w:szCs w:val="30"/>
        </w:rPr>
        <w:t>2564</w:t>
      </w:r>
      <w:r w:rsidRPr="00F46689">
        <w:rPr>
          <w:rFonts w:ascii="Angsana New" w:hAnsi="Angsana New"/>
          <w:sz w:val="30"/>
          <w:szCs w:val="30"/>
          <w:cs/>
        </w:rPr>
        <w:t xml:space="preserve"> บริษัทฯได้รับแจ้งคำวินิจฉัยอุธรณ์ จากกรมศุลกากร</w:t>
      </w:r>
      <w:r>
        <w:rPr>
          <w:rFonts w:ascii="Angsana New" w:hAnsi="Angsana New"/>
          <w:sz w:val="30"/>
          <w:szCs w:val="30"/>
        </w:rPr>
        <w:t xml:space="preserve"> </w:t>
      </w:r>
      <w:r w:rsidRPr="00F46689">
        <w:rPr>
          <w:rFonts w:ascii="Angsana New" w:hAnsi="Angsana New"/>
          <w:sz w:val="30"/>
          <w:szCs w:val="30"/>
          <w:cs/>
        </w:rPr>
        <w:t>ว่า รายการสินค้าที่กรมศุลกากรแจ้งประเมินเรียกเก็บเงินเพิ่มเติมอากรนำเข้าที่ชำระไว้ไม่ครบถ้วนนั้น</w:t>
      </w:r>
      <w:r>
        <w:rPr>
          <w:rFonts w:ascii="Angsana New" w:hAnsi="Angsana New"/>
          <w:sz w:val="30"/>
          <w:szCs w:val="30"/>
        </w:rPr>
        <w:t xml:space="preserve"> </w:t>
      </w:r>
      <w:r w:rsidRPr="00F46689">
        <w:rPr>
          <w:rFonts w:ascii="Angsana New" w:hAnsi="Angsana New"/>
          <w:sz w:val="30"/>
          <w:szCs w:val="30"/>
          <w:cs/>
        </w:rPr>
        <w:t>ได้รับสิทธิพิเศษทางภาษีศุลกากรและชำระอากรในอัตรา</w:t>
      </w:r>
      <w:r w:rsidR="009C0B1F">
        <w:rPr>
          <w:rFonts w:ascii="Angsana New" w:hAnsi="Angsana New"/>
          <w:sz w:val="30"/>
          <w:szCs w:val="30"/>
        </w:rPr>
        <w:t xml:space="preserve"> </w:t>
      </w:r>
      <w:r w:rsidRPr="00F46689">
        <w:rPr>
          <w:rFonts w:ascii="Angsana New" w:hAnsi="Angsana New"/>
          <w:sz w:val="30"/>
          <w:szCs w:val="30"/>
          <w:cs/>
        </w:rPr>
        <w:t>ยกเว้นอากร บริษัทฯ จึงไม่ต้องชำระภาษีอากรเพิ่มเติม และบริษัทฯ</w:t>
      </w:r>
      <w:r>
        <w:rPr>
          <w:rFonts w:ascii="Angsana New" w:hAnsi="Angsana New"/>
          <w:sz w:val="30"/>
          <w:szCs w:val="30"/>
        </w:rPr>
        <w:t xml:space="preserve"> </w:t>
      </w:r>
      <w:r w:rsidRPr="00F46689">
        <w:rPr>
          <w:rFonts w:ascii="Angsana New" w:hAnsi="Angsana New"/>
          <w:sz w:val="30"/>
          <w:szCs w:val="30"/>
          <w:cs/>
        </w:rPr>
        <w:t xml:space="preserve">ได้รับหนังสือค้ำประกันจากกรมศุลกากรแล้ว เมื่อวันที่ </w:t>
      </w:r>
      <w:r w:rsidRPr="00F46689">
        <w:rPr>
          <w:rFonts w:ascii="Angsana New" w:hAnsi="Angsana New"/>
          <w:sz w:val="30"/>
          <w:szCs w:val="30"/>
        </w:rPr>
        <w:t xml:space="preserve">8 </w:t>
      </w:r>
      <w:r w:rsidRPr="00F46689">
        <w:rPr>
          <w:rFonts w:ascii="Angsana New" w:hAnsi="Angsana New"/>
          <w:sz w:val="30"/>
          <w:szCs w:val="30"/>
          <w:cs/>
        </w:rPr>
        <w:t xml:space="preserve">เมษายน </w:t>
      </w:r>
      <w:r w:rsidRPr="00F46689">
        <w:rPr>
          <w:rFonts w:ascii="Angsana New" w:hAnsi="Angsana New"/>
          <w:sz w:val="30"/>
          <w:szCs w:val="30"/>
        </w:rPr>
        <w:t>2564</w:t>
      </w:r>
    </w:p>
    <w:p w14:paraId="7AD56203" w14:textId="34C163F2" w:rsidR="005D7909" w:rsidRPr="007B63A5" w:rsidRDefault="007B1649" w:rsidP="007B1649">
      <w:pPr>
        <w:numPr>
          <w:ilvl w:val="0"/>
          <w:numId w:val="7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7B63A5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5476AAB5" w14:textId="0FB74137" w:rsidR="007B1649" w:rsidRPr="00447DDF" w:rsidRDefault="007B63A5" w:rsidP="00F46689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334E9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34E91">
        <w:rPr>
          <w:rFonts w:ascii="Angsana New" w:hAnsi="Angsana New"/>
          <w:sz w:val="30"/>
          <w:szCs w:val="30"/>
        </w:rPr>
        <w:t>24</w:t>
      </w:r>
      <w:r w:rsidRPr="00334E91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334E91">
        <w:rPr>
          <w:rFonts w:ascii="Angsana New" w:hAnsi="Angsana New"/>
          <w:sz w:val="30"/>
          <w:szCs w:val="30"/>
          <w:lang w:val="en-US"/>
        </w:rPr>
        <w:t>2566</w:t>
      </w:r>
      <w:r w:rsidRPr="00334E91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ที่ประชุมคณะกรรมการของบริษัทฯ ครั้งที่ </w:t>
      </w:r>
      <w:r w:rsidRPr="00334E91">
        <w:rPr>
          <w:rFonts w:ascii="Angsana New" w:hAnsi="Angsana New"/>
          <w:sz w:val="30"/>
          <w:szCs w:val="30"/>
        </w:rPr>
        <w:t>1/2566</w:t>
      </w:r>
      <w:r w:rsidRPr="00334E91">
        <w:rPr>
          <w:rFonts w:ascii="Angsana New" w:hAnsi="Angsana New"/>
          <w:sz w:val="30"/>
          <w:szCs w:val="30"/>
          <w:cs/>
        </w:rPr>
        <w:t xml:space="preserve"> ได้มีมติอนุมัติให้จ่ายเงินปันผลให้แก่ผู้ถือหุ้นจากผลการดำเนินงานสำหรับปี </w:t>
      </w:r>
      <w:r w:rsidRPr="00334E91">
        <w:rPr>
          <w:rFonts w:ascii="Angsana New" w:hAnsi="Angsana New"/>
          <w:sz w:val="30"/>
          <w:szCs w:val="30"/>
        </w:rPr>
        <w:t>2565</w:t>
      </w:r>
      <w:r w:rsidRPr="00334E91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Pr="00334E91">
        <w:rPr>
          <w:rFonts w:ascii="Angsana New" w:hAnsi="Angsana New"/>
          <w:sz w:val="30"/>
          <w:szCs w:val="30"/>
        </w:rPr>
        <w:t>0.06</w:t>
      </w:r>
      <w:r w:rsidRPr="00334E91">
        <w:rPr>
          <w:rFonts w:ascii="Angsana New" w:hAnsi="Angsana New"/>
          <w:sz w:val="30"/>
          <w:szCs w:val="30"/>
          <w:cs/>
        </w:rPr>
        <w:t xml:space="preserve"> บาท จำนวน </w:t>
      </w:r>
      <w:r w:rsidRPr="00334E91">
        <w:rPr>
          <w:rFonts w:ascii="Angsana New" w:hAnsi="Angsana New"/>
          <w:sz w:val="30"/>
          <w:szCs w:val="30"/>
        </w:rPr>
        <w:t>450</w:t>
      </w:r>
      <w:r w:rsidRPr="00334E91">
        <w:rPr>
          <w:rFonts w:ascii="Angsana New" w:hAnsi="Angsana New"/>
          <w:sz w:val="30"/>
          <w:szCs w:val="30"/>
          <w:cs/>
        </w:rPr>
        <w:t xml:space="preserve"> ล้านหุ้น รวมเป็นเงิน </w:t>
      </w:r>
      <w:r w:rsidRPr="00334E91">
        <w:rPr>
          <w:rFonts w:ascii="Angsana New" w:hAnsi="Angsana New"/>
          <w:sz w:val="30"/>
          <w:szCs w:val="30"/>
        </w:rPr>
        <w:br/>
        <w:t>27</w:t>
      </w:r>
      <w:r w:rsidRPr="00334E91">
        <w:rPr>
          <w:rFonts w:ascii="Angsana New" w:hAnsi="Angsana New"/>
          <w:sz w:val="30"/>
          <w:szCs w:val="30"/>
          <w:cs/>
        </w:rPr>
        <w:t xml:space="preserve"> ล้านบาท  ทั้งนี้ การเสนอจ่ายเงินปันผลดังกล่าวจะต้องได้รับการอนุมัติจากที่ประชุมสามัญผ</w:t>
      </w:r>
      <w:r w:rsidRPr="00334E91">
        <w:rPr>
          <w:rFonts w:ascii="Angsana New" w:hAnsi="Angsana New" w:hint="cs"/>
          <w:sz w:val="30"/>
          <w:szCs w:val="30"/>
          <w:cs/>
        </w:rPr>
        <w:t>ู้</w:t>
      </w:r>
      <w:r w:rsidRPr="00334E91">
        <w:rPr>
          <w:rFonts w:ascii="Angsana New" w:hAnsi="Angsana New"/>
          <w:sz w:val="30"/>
          <w:szCs w:val="30"/>
          <w:cs/>
        </w:rPr>
        <w:t>ถือห</w:t>
      </w:r>
      <w:r w:rsidRPr="00334E91">
        <w:rPr>
          <w:rFonts w:ascii="Angsana New" w:hAnsi="Angsana New" w:hint="cs"/>
          <w:sz w:val="30"/>
          <w:szCs w:val="30"/>
          <w:cs/>
        </w:rPr>
        <w:t>ุ้น</w:t>
      </w:r>
      <w:r w:rsidRPr="00334E91">
        <w:rPr>
          <w:rFonts w:ascii="Angsana New" w:hAnsi="Angsana New"/>
          <w:sz w:val="30"/>
          <w:szCs w:val="30"/>
          <w:cs/>
        </w:rPr>
        <w:t>ของบริษัท</w:t>
      </w:r>
    </w:p>
    <w:p w14:paraId="28496D7D" w14:textId="5312FBF0" w:rsidR="001E11E6" w:rsidRPr="00F25A47" w:rsidRDefault="00495880">
      <w:pPr>
        <w:numPr>
          <w:ilvl w:val="0"/>
          <w:numId w:val="7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495880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</w:t>
      </w:r>
    </w:p>
    <w:p w14:paraId="28496D7E" w14:textId="03E14165" w:rsidR="00296204" w:rsidRPr="00EA4315" w:rsidRDefault="00F46689" w:rsidP="00242EB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F46689">
        <w:rPr>
          <w:rFonts w:ascii="Angsana New" w:hAnsi="Angsana New"/>
          <w:sz w:val="30"/>
          <w:szCs w:val="30"/>
          <w:cs/>
        </w:rPr>
        <w:t xml:space="preserve">งบการเงินนี้ได้รับการอนุมัติให้ออกงบการเงินโดยกรรมการผู้มีอำนาจของบริษัท เมื่อวันที่ </w:t>
      </w:r>
      <w:r w:rsidR="004C7422">
        <w:rPr>
          <w:rFonts w:ascii="Angsana New" w:hAnsi="Angsana New"/>
          <w:sz w:val="30"/>
          <w:szCs w:val="30"/>
        </w:rPr>
        <w:t>24</w:t>
      </w:r>
      <w:r w:rsidRPr="00F46689">
        <w:rPr>
          <w:rFonts w:ascii="Angsana New" w:hAnsi="Angsana New"/>
          <w:sz w:val="30"/>
          <w:szCs w:val="30"/>
          <w:cs/>
        </w:rPr>
        <w:t xml:space="preserve"> กุมภาพันธ์ </w:t>
      </w:r>
      <w:r>
        <w:rPr>
          <w:rFonts w:ascii="Angsana New" w:hAnsi="Angsana New"/>
          <w:sz w:val="30"/>
          <w:szCs w:val="30"/>
        </w:rPr>
        <w:t>2566</w:t>
      </w:r>
    </w:p>
    <w:sectPr w:rsidR="00296204" w:rsidRPr="00EA4315" w:rsidSect="00313FCE">
      <w:footerReference w:type="default" r:id="rId19"/>
      <w:pgSz w:w="11907" w:h="16840" w:code="9"/>
      <w:pgMar w:top="692" w:right="1151" w:bottom="578" w:left="1151" w:header="720" w:footer="720" w:gutter="0"/>
      <w:paperSrc w:first="15" w:other="15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650B2" w14:textId="77777777" w:rsidR="006411D6" w:rsidRDefault="006411D6">
      <w:r>
        <w:separator/>
      </w:r>
    </w:p>
  </w:endnote>
  <w:endnote w:type="continuationSeparator" w:id="0">
    <w:p w14:paraId="3E253BDF" w14:textId="77777777" w:rsidR="006411D6" w:rsidRDefault="006411D6">
      <w:r>
        <w:continuationSeparator/>
      </w:r>
    </w:p>
  </w:endnote>
  <w:endnote w:type="continuationNotice" w:id="1">
    <w:p w14:paraId="24AAF1B5" w14:textId="77777777" w:rsidR="006411D6" w:rsidRDefault="006411D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FD89D" w14:textId="77777777" w:rsidR="00B7522E" w:rsidRDefault="00B7522E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12C5F14E" w14:textId="77777777" w:rsidR="00B7522E" w:rsidRPr="008C31D3" w:rsidRDefault="00B7522E" w:rsidP="0051716B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FEE9B" w14:textId="77777777" w:rsidR="00B7522E" w:rsidRDefault="00B7522E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52117FE2" w14:textId="77777777" w:rsidR="00B7522E" w:rsidRPr="008C31D3" w:rsidRDefault="00B7522E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96D87" w14:textId="77777777" w:rsidR="00841D6A" w:rsidRPr="008C31D3" w:rsidRDefault="00841D6A" w:rsidP="008C31D3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8496D88" w14:textId="669C41E6" w:rsidR="00841D6A" w:rsidRPr="008C31D3" w:rsidRDefault="00841D6A" w:rsidP="004D480D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 w:rsidR="00495880"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96D8D" w14:textId="77777777" w:rsidR="00841D6A" w:rsidRDefault="00841D6A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0488D1E4" w14:textId="77777777" w:rsidR="0051716B" w:rsidRPr="008C31D3" w:rsidRDefault="0051716B" w:rsidP="0051716B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96D8F" w14:textId="77777777" w:rsidR="00841D6A" w:rsidRDefault="00841D6A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8496D90" w14:textId="78FCFF8A" w:rsidR="00841D6A" w:rsidRPr="008C31D3" w:rsidRDefault="00841D6A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 w:rsidR="00495880"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43282" w14:textId="77777777" w:rsidR="009E7513" w:rsidRDefault="009E7513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3028510" w14:textId="167EF5F0" w:rsidR="009E7513" w:rsidRPr="008C31D3" w:rsidRDefault="009E7513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 w:rsidR="00495880"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858C0" w14:textId="77777777" w:rsidR="00295918" w:rsidRDefault="00295918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1862FAD0" w14:textId="77777777" w:rsidR="0051716B" w:rsidRPr="008C31D3" w:rsidRDefault="0051716B" w:rsidP="0051716B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96D91" w14:textId="77777777" w:rsidR="00841D6A" w:rsidRDefault="00841D6A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40593015" w14:textId="77777777" w:rsidR="0051716B" w:rsidRPr="008C31D3" w:rsidRDefault="0051716B" w:rsidP="0051716B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DA742" w14:textId="77777777" w:rsidR="006411D6" w:rsidRDefault="006411D6">
      <w:r>
        <w:separator/>
      </w:r>
    </w:p>
  </w:footnote>
  <w:footnote w:type="continuationSeparator" w:id="0">
    <w:p w14:paraId="6830B2C4" w14:textId="77777777" w:rsidR="006411D6" w:rsidRDefault="006411D6">
      <w:r>
        <w:continuationSeparator/>
      </w:r>
    </w:p>
  </w:footnote>
  <w:footnote w:type="continuationNotice" w:id="1">
    <w:p w14:paraId="52B3D2CA" w14:textId="77777777" w:rsidR="006411D6" w:rsidRDefault="006411D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38236" w14:textId="77777777" w:rsidR="003F0107" w:rsidRDefault="003F0107" w:rsidP="003F0107">
    <w:pPr>
      <w:pStyle w:val="Header"/>
      <w:jc w:val="center"/>
      <w:rPr>
        <w:rStyle w:val="PageNumber"/>
        <w:rFonts w:ascii="Angsana New" w:hAnsi="Angsana New" w:cs="Angsana New"/>
        <w:sz w:val="28"/>
        <w:szCs w:val="28"/>
      </w:rPr>
    </w:pPr>
    <w:r>
      <w:rPr>
        <w:rStyle w:val="PageNumber"/>
        <w:rFonts w:ascii="Angsana New" w:hAnsi="Angsana New" w:cs="Angsana New"/>
        <w:sz w:val="28"/>
        <w:szCs w:val="28"/>
      </w:rPr>
      <w:t xml:space="preserve">– </w:t>
    </w:r>
    <w:r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</w:rPr>
      <w:fldChar w:fldCharType="separate"/>
    </w:r>
    <w:r>
      <w:rPr>
        <w:rStyle w:val="PageNumber"/>
        <w:rFonts w:ascii="Angsana New" w:hAnsi="Angsana New" w:cs="Angsana New"/>
        <w:sz w:val="28"/>
        <w:szCs w:val="28"/>
      </w:rPr>
      <w:t>1</w:t>
    </w:r>
    <w:r>
      <w:rPr>
        <w:rStyle w:val="PageNumber"/>
        <w:rFonts w:ascii="Angsana New" w:hAnsi="Angsana New" w:cs="Angsana New"/>
        <w:sz w:val="28"/>
        <w:szCs w:val="28"/>
      </w:rPr>
      <w:fldChar w:fldCharType="end"/>
    </w:r>
    <w:r>
      <w:rPr>
        <w:rStyle w:val="PageNumber"/>
        <w:rFonts w:ascii="Angsana New" w:hAnsi="Angsana New" w:cs="Angsana New"/>
        <w:sz w:val="28"/>
        <w:szCs w:val="28"/>
      </w:rPr>
      <w:t xml:space="preserve"> –</w:t>
    </w:r>
  </w:p>
  <w:p w14:paraId="760BFE19" w14:textId="77777777" w:rsidR="003F0107" w:rsidRDefault="003F01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16529"/>
    <w:multiLevelType w:val="hybridMultilevel"/>
    <w:tmpl w:val="6910F47A"/>
    <w:lvl w:ilvl="0" w:tplc="08C49A24">
      <w:start w:val="12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572E5"/>
    <w:multiLevelType w:val="hybridMultilevel"/>
    <w:tmpl w:val="9E8CE306"/>
    <w:lvl w:ilvl="0" w:tplc="A1F81218">
      <w:start w:val="1"/>
      <w:numFmt w:val="decimal"/>
      <w:lvlText w:val="12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C17045E"/>
    <w:multiLevelType w:val="multilevel"/>
    <w:tmpl w:val="E56C0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1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2A027C6"/>
    <w:multiLevelType w:val="multilevel"/>
    <w:tmpl w:val="91A61D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 w15:restartNumberingAfterBreak="0">
    <w:nsid w:val="1CF22982"/>
    <w:multiLevelType w:val="hybridMultilevel"/>
    <w:tmpl w:val="6F9E91DC"/>
    <w:lvl w:ilvl="0" w:tplc="19BE13BC">
      <w:start w:val="1"/>
      <w:numFmt w:val="decimal"/>
      <w:lvlText w:val="2.%1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291CCF"/>
    <w:multiLevelType w:val="hybridMultilevel"/>
    <w:tmpl w:val="D73A7FBC"/>
    <w:lvl w:ilvl="0" w:tplc="BE262A62">
      <w:start w:val="17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356BDC"/>
    <w:multiLevelType w:val="hybridMultilevel"/>
    <w:tmpl w:val="476A3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581CB7"/>
    <w:multiLevelType w:val="multilevel"/>
    <w:tmpl w:val="8AEC2B22"/>
    <w:lvl w:ilvl="0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9" w15:restartNumberingAfterBreak="0">
    <w:nsid w:val="414A03C1"/>
    <w:multiLevelType w:val="multilevel"/>
    <w:tmpl w:val="8AEC2B22"/>
    <w:styleLink w:val="Style1"/>
    <w:lvl w:ilvl="0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1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1" w15:restartNumberingAfterBreak="0">
    <w:nsid w:val="4FB92334"/>
    <w:multiLevelType w:val="hybridMultilevel"/>
    <w:tmpl w:val="1528FA22"/>
    <w:lvl w:ilvl="0" w:tplc="225A34CA">
      <w:start w:val="1"/>
      <w:numFmt w:val="decimal"/>
      <w:lvlText w:val="30.%1"/>
      <w:lvlJc w:val="left"/>
      <w:pPr>
        <w:ind w:left="1238" w:hanging="360"/>
      </w:pPr>
      <w:rPr>
        <w:rFonts w:hint="default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958" w:hanging="360"/>
      </w:pPr>
    </w:lvl>
    <w:lvl w:ilvl="2" w:tplc="FFFFFFFF" w:tentative="1">
      <w:start w:val="1"/>
      <w:numFmt w:val="lowerRoman"/>
      <w:lvlText w:val="%3."/>
      <w:lvlJc w:val="right"/>
      <w:pPr>
        <w:ind w:left="2678" w:hanging="180"/>
      </w:pPr>
    </w:lvl>
    <w:lvl w:ilvl="3" w:tplc="FFFFFFFF" w:tentative="1">
      <w:start w:val="1"/>
      <w:numFmt w:val="decimal"/>
      <w:lvlText w:val="%4."/>
      <w:lvlJc w:val="left"/>
      <w:pPr>
        <w:ind w:left="3398" w:hanging="360"/>
      </w:pPr>
    </w:lvl>
    <w:lvl w:ilvl="4" w:tplc="FFFFFFFF" w:tentative="1">
      <w:start w:val="1"/>
      <w:numFmt w:val="lowerLetter"/>
      <w:lvlText w:val="%5."/>
      <w:lvlJc w:val="left"/>
      <w:pPr>
        <w:ind w:left="4118" w:hanging="360"/>
      </w:pPr>
    </w:lvl>
    <w:lvl w:ilvl="5" w:tplc="FFFFFFFF" w:tentative="1">
      <w:start w:val="1"/>
      <w:numFmt w:val="lowerRoman"/>
      <w:lvlText w:val="%6."/>
      <w:lvlJc w:val="right"/>
      <w:pPr>
        <w:ind w:left="4838" w:hanging="180"/>
      </w:pPr>
    </w:lvl>
    <w:lvl w:ilvl="6" w:tplc="FFFFFFFF" w:tentative="1">
      <w:start w:val="1"/>
      <w:numFmt w:val="decimal"/>
      <w:lvlText w:val="%7."/>
      <w:lvlJc w:val="left"/>
      <w:pPr>
        <w:ind w:left="5558" w:hanging="360"/>
      </w:pPr>
    </w:lvl>
    <w:lvl w:ilvl="7" w:tplc="FFFFFFFF" w:tentative="1">
      <w:start w:val="1"/>
      <w:numFmt w:val="lowerLetter"/>
      <w:lvlText w:val="%8."/>
      <w:lvlJc w:val="left"/>
      <w:pPr>
        <w:ind w:left="6278" w:hanging="360"/>
      </w:pPr>
    </w:lvl>
    <w:lvl w:ilvl="8" w:tplc="FFFFFFFF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2" w15:restartNumberingAfterBreak="0">
    <w:nsid w:val="522D618C"/>
    <w:multiLevelType w:val="multilevel"/>
    <w:tmpl w:val="CF7A1BB2"/>
    <w:lvl w:ilvl="0">
      <w:start w:val="1"/>
      <w:numFmt w:val="decimal"/>
      <w:lvlText w:val="19.%1"/>
      <w:lvlJc w:val="left"/>
      <w:pPr>
        <w:ind w:left="123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5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7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9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1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3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98" w:hanging="180"/>
      </w:pPr>
      <w:rPr>
        <w:rFonts w:hint="default"/>
      </w:rPr>
    </w:lvl>
  </w:abstractNum>
  <w:abstractNum w:abstractNumId="13" w15:restartNumberingAfterBreak="0">
    <w:nsid w:val="5475479A"/>
    <w:multiLevelType w:val="hybridMultilevel"/>
    <w:tmpl w:val="4866EF66"/>
    <w:lvl w:ilvl="0" w:tplc="C610E6E0">
      <w:start w:val="18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192B60"/>
    <w:multiLevelType w:val="hybridMultilevel"/>
    <w:tmpl w:val="B34E2EC6"/>
    <w:lvl w:ilvl="0" w:tplc="3B2EAE7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240B66"/>
    <w:multiLevelType w:val="multilevel"/>
    <w:tmpl w:val="44E8FC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%23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C4F7B5C"/>
    <w:multiLevelType w:val="hybridMultilevel"/>
    <w:tmpl w:val="8DBA7F18"/>
    <w:lvl w:ilvl="0" w:tplc="50C628A0">
      <w:start w:val="1"/>
      <w:numFmt w:val="decimal"/>
      <w:lvlText w:val="3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66761A2A"/>
    <w:multiLevelType w:val="hybridMultilevel"/>
    <w:tmpl w:val="740452F8"/>
    <w:lvl w:ilvl="0" w:tplc="F87E89BA">
      <w:start w:val="1"/>
      <w:numFmt w:val="decimal"/>
      <w:lvlText w:val="28.%1"/>
      <w:lvlJc w:val="left"/>
      <w:pPr>
        <w:ind w:left="1238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8" w15:restartNumberingAfterBreak="0">
    <w:nsid w:val="66882BED"/>
    <w:multiLevelType w:val="hybridMultilevel"/>
    <w:tmpl w:val="BAA02496"/>
    <w:lvl w:ilvl="0" w:tplc="603EB5E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8A79CE"/>
    <w:multiLevelType w:val="multilevel"/>
    <w:tmpl w:val="8CC62E8E"/>
    <w:lvl w:ilvl="0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isLgl/>
      <w:lvlText w:val="27.%2"/>
      <w:lvlJc w:val="left"/>
      <w:pPr>
        <w:ind w:left="1288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20" w15:restartNumberingAfterBreak="0">
    <w:nsid w:val="66D42B4C"/>
    <w:multiLevelType w:val="hybridMultilevel"/>
    <w:tmpl w:val="F57051DA"/>
    <w:lvl w:ilvl="0" w:tplc="6436D78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8036F8"/>
    <w:multiLevelType w:val="hybridMultilevel"/>
    <w:tmpl w:val="2E3C3548"/>
    <w:lvl w:ilvl="0" w:tplc="A71A16C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3507543">
    <w:abstractNumId w:val="4"/>
  </w:num>
  <w:num w:numId="2" w16cid:durableId="231357234">
    <w:abstractNumId w:val="10"/>
  </w:num>
  <w:num w:numId="3" w16cid:durableId="1106659503">
    <w:abstractNumId w:val="7"/>
  </w:num>
  <w:num w:numId="4" w16cid:durableId="587930218">
    <w:abstractNumId w:val="14"/>
  </w:num>
  <w:num w:numId="5" w16cid:durableId="664632303">
    <w:abstractNumId w:val="21"/>
  </w:num>
  <w:num w:numId="6" w16cid:durableId="58865261">
    <w:abstractNumId w:val="0"/>
  </w:num>
  <w:num w:numId="7" w16cid:durableId="1894922607">
    <w:abstractNumId w:val="13"/>
  </w:num>
  <w:num w:numId="8" w16cid:durableId="1139611900">
    <w:abstractNumId w:val="18"/>
  </w:num>
  <w:num w:numId="9" w16cid:durableId="1324160768">
    <w:abstractNumId w:val="6"/>
  </w:num>
  <w:num w:numId="10" w16cid:durableId="721909573">
    <w:abstractNumId w:val="20"/>
  </w:num>
  <w:num w:numId="11" w16cid:durableId="1137378326">
    <w:abstractNumId w:val="3"/>
  </w:num>
  <w:num w:numId="12" w16cid:durableId="2090272868">
    <w:abstractNumId w:val="5"/>
  </w:num>
  <w:num w:numId="13" w16cid:durableId="889800523">
    <w:abstractNumId w:val="1"/>
  </w:num>
  <w:num w:numId="14" w16cid:durableId="1410269581">
    <w:abstractNumId w:val="19"/>
  </w:num>
  <w:num w:numId="15" w16cid:durableId="2122071031">
    <w:abstractNumId w:val="17"/>
  </w:num>
  <w:num w:numId="16" w16cid:durableId="2071227488">
    <w:abstractNumId w:val="9"/>
  </w:num>
  <w:num w:numId="17" w16cid:durableId="1718309054">
    <w:abstractNumId w:val="8"/>
  </w:num>
  <w:num w:numId="18" w16cid:durableId="459495074">
    <w:abstractNumId w:val="11"/>
  </w:num>
  <w:num w:numId="19" w16cid:durableId="1198858740">
    <w:abstractNumId w:val="12"/>
  </w:num>
  <w:num w:numId="20" w16cid:durableId="530344568">
    <w:abstractNumId w:val="16"/>
  </w:num>
  <w:num w:numId="21" w16cid:durableId="723914641">
    <w:abstractNumId w:val="15"/>
  </w:num>
  <w:num w:numId="22" w16cid:durableId="1629163303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6FD"/>
    <w:rsid w:val="000009F6"/>
    <w:rsid w:val="0000175F"/>
    <w:rsid w:val="00001887"/>
    <w:rsid w:val="000018C0"/>
    <w:rsid w:val="00001DCA"/>
    <w:rsid w:val="000027B7"/>
    <w:rsid w:val="00002AF5"/>
    <w:rsid w:val="00002BEF"/>
    <w:rsid w:val="00002EB1"/>
    <w:rsid w:val="000035EE"/>
    <w:rsid w:val="0000395F"/>
    <w:rsid w:val="00003B9C"/>
    <w:rsid w:val="00003BA3"/>
    <w:rsid w:val="00003DED"/>
    <w:rsid w:val="0000435E"/>
    <w:rsid w:val="00004D06"/>
    <w:rsid w:val="00005035"/>
    <w:rsid w:val="000055D8"/>
    <w:rsid w:val="00006366"/>
    <w:rsid w:val="00006754"/>
    <w:rsid w:val="00006BA1"/>
    <w:rsid w:val="00006D44"/>
    <w:rsid w:val="000070CB"/>
    <w:rsid w:val="000076FB"/>
    <w:rsid w:val="00007BA0"/>
    <w:rsid w:val="00007DE8"/>
    <w:rsid w:val="00010209"/>
    <w:rsid w:val="000106F7"/>
    <w:rsid w:val="000107B8"/>
    <w:rsid w:val="0001092D"/>
    <w:rsid w:val="00010B54"/>
    <w:rsid w:val="00010E97"/>
    <w:rsid w:val="00011402"/>
    <w:rsid w:val="000123D0"/>
    <w:rsid w:val="00012647"/>
    <w:rsid w:val="00012CC3"/>
    <w:rsid w:val="00013198"/>
    <w:rsid w:val="00013450"/>
    <w:rsid w:val="00013800"/>
    <w:rsid w:val="0001389E"/>
    <w:rsid w:val="00013C3C"/>
    <w:rsid w:val="00013C60"/>
    <w:rsid w:val="000142CA"/>
    <w:rsid w:val="0001477B"/>
    <w:rsid w:val="000147ED"/>
    <w:rsid w:val="00014A48"/>
    <w:rsid w:val="00014E45"/>
    <w:rsid w:val="00015E3B"/>
    <w:rsid w:val="00015FDF"/>
    <w:rsid w:val="000160E4"/>
    <w:rsid w:val="00016248"/>
    <w:rsid w:val="00016250"/>
    <w:rsid w:val="00016765"/>
    <w:rsid w:val="00016F20"/>
    <w:rsid w:val="0001731A"/>
    <w:rsid w:val="00020364"/>
    <w:rsid w:val="0002094F"/>
    <w:rsid w:val="00020CEC"/>
    <w:rsid w:val="00020D9A"/>
    <w:rsid w:val="00020FCA"/>
    <w:rsid w:val="00021239"/>
    <w:rsid w:val="00021617"/>
    <w:rsid w:val="00021956"/>
    <w:rsid w:val="000220A6"/>
    <w:rsid w:val="00022E54"/>
    <w:rsid w:val="00023A5E"/>
    <w:rsid w:val="00023B68"/>
    <w:rsid w:val="00023CBB"/>
    <w:rsid w:val="00023D7D"/>
    <w:rsid w:val="00024109"/>
    <w:rsid w:val="000246D4"/>
    <w:rsid w:val="000255C3"/>
    <w:rsid w:val="000256AD"/>
    <w:rsid w:val="000258DC"/>
    <w:rsid w:val="0002642D"/>
    <w:rsid w:val="00026B9B"/>
    <w:rsid w:val="00026F5D"/>
    <w:rsid w:val="0002729C"/>
    <w:rsid w:val="000272BF"/>
    <w:rsid w:val="000275E9"/>
    <w:rsid w:val="0002769D"/>
    <w:rsid w:val="00027827"/>
    <w:rsid w:val="00030F23"/>
    <w:rsid w:val="0003106B"/>
    <w:rsid w:val="00031307"/>
    <w:rsid w:val="00031DB8"/>
    <w:rsid w:val="00031EA7"/>
    <w:rsid w:val="00032C18"/>
    <w:rsid w:val="000332FC"/>
    <w:rsid w:val="0003386E"/>
    <w:rsid w:val="00033B34"/>
    <w:rsid w:val="000345C1"/>
    <w:rsid w:val="000346CB"/>
    <w:rsid w:val="000349C4"/>
    <w:rsid w:val="00034AAF"/>
    <w:rsid w:val="00034C78"/>
    <w:rsid w:val="0003545E"/>
    <w:rsid w:val="000355B3"/>
    <w:rsid w:val="000357E3"/>
    <w:rsid w:val="000359D6"/>
    <w:rsid w:val="0003637C"/>
    <w:rsid w:val="000365C9"/>
    <w:rsid w:val="00037565"/>
    <w:rsid w:val="00037859"/>
    <w:rsid w:val="00040056"/>
    <w:rsid w:val="00040BA9"/>
    <w:rsid w:val="00040BC8"/>
    <w:rsid w:val="00040CAD"/>
    <w:rsid w:val="00041027"/>
    <w:rsid w:val="00041A52"/>
    <w:rsid w:val="000428D3"/>
    <w:rsid w:val="00043C14"/>
    <w:rsid w:val="000440C5"/>
    <w:rsid w:val="0004515A"/>
    <w:rsid w:val="000453B7"/>
    <w:rsid w:val="00045512"/>
    <w:rsid w:val="00045D3A"/>
    <w:rsid w:val="00045F90"/>
    <w:rsid w:val="000462F1"/>
    <w:rsid w:val="000464A7"/>
    <w:rsid w:val="00046C7F"/>
    <w:rsid w:val="000471F7"/>
    <w:rsid w:val="000475D6"/>
    <w:rsid w:val="000478AD"/>
    <w:rsid w:val="00047BB0"/>
    <w:rsid w:val="00047C8E"/>
    <w:rsid w:val="000500AD"/>
    <w:rsid w:val="000507E1"/>
    <w:rsid w:val="00050B11"/>
    <w:rsid w:val="00050DB3"/>
    <w:rsid w:val="00050DBA"/>
    <w:rsid w:val="00051254"/>
    <w:rsid w:val="0005143D"/>
    <w:rsid w:val="0005158B"/>
    <w:rsid w:val="00051D81"/>
    <w:rsid w:val="00051EDC"/>
    <w:rsid w:val="00052603"/>
    <w:rsid w:val="0005276E"/>
    <w:rsid w:val="00052D9E"/>
    <w:rsid w:val="00052EFA"/>
    <w:rsid w:val="00052F97"/>
    <w:rsid w:val="00053A10"/>
    <w:rsid w:val="00053E42"/>
    <w:rsid w:val="00054327"/>
    <w:rsid w:val="000544ED"/>
    <w:rsid w:val="00054528"/>
    <w:rsid w:val="00054716"/>
    <w:rsid w:val="00054AD9"/>
    <w:rsid w:val="00054E93"/>
    <w:rsid w:val="000552DE"/>
    <w:rsid w:val="00055490"/>
    <w:rsid w:val="00055C93"/>
    <w:rsid w:val="00055ED7"/>
    <w:rsid w:val="00056CE1"/>
    <w:rsid w:val="00056E08"/>
    <w:rsid w:val="0005726C"/>
    <w:rsid w:val="000572D0"/>
    <w:rsid w:val="00057447"/>
    <w:rsid w:val="00057B3F"/>
    <w:rsid w:val="00057CFC"/>
    <w:rsid w:val="0006034A"/>
    <w:rsid w:val="00060C27"/>
    <w:rsid w:val="00060C95"/>
    <w:rsid w:val="00060FBD"/>
    <w:rsid w:val="00061191"/>
    <w:rsid w:val="000612A8"/>
    <w:rsid w:val="000612EC"/>
    <w:rsid w:val="000616CB"/>
    <w:rsid w:val="00061BB8"/>
    <w:rsid w:val="0006394B"/>
    <w:rsid w:val="00063D41"/>
    <w:rsid w:val="00065412"/>
    <w:rsid w:val="00065499"/>
    <w:rsid w:val="000659EC"/>
    <w:rsid w:val="00065BE6"/>
    <w:rsid w:val="00065CEA"/>
    <w:rsid w:val="00065EE6"/>
    <w:rsid w:val="000663FF"/>
    <w:rsid w:val="0006698D"/>
    <w:rsid w:val="000669EB"/>
    <w:rsid w:val="00066B80"/>
    <w:rsid w:val="00070C9F"/>
    <w:rsid w:val="00071189"/>
    <w:rsid w:val="000712C0"/>
    <w:rsid w:val="00071355"/>
    <w:rsid w:val="000715D6"/>
    <w:rsid w:val="0007242D"/>
    <w:rsid w:val="00072574"/>
    <w:rsid w:val="000726CD"/>
    <w:rsid w:val="00072814"/>
    <w:rsid w:val="00072948"/>
    <w:rsid w:val="00072A29"/>
    <w:rsid w:val="00072F22"/>
    <w:rsid w:val="00072FD7"/>
    <w:rsid w:val="00073409"/>
    <w:rsid w:val="00073489"/>
    <w:rsid w:val="00073AF7"/>
    <w:rsid w:val="00074B7D"/>
    <w:rsid w:val="00075696"/>
    <w:rsid w:val="00075A52"/>
    <w:rsid w:val="00075BA0"/>
    <w:rsid w:val="00075BAC"/>
    <w:rsid w:val="0007647B"/>
    <w:rsid w:val="0007728E"/>
    <w:rsid w:val="00077BB2"/>
    <w:rsid w:val="0008026E"/>
    <w:rsid w:val="000802CF"/>
    <w:rsid w:val="000809A3"/>
    <w:rsid w:val="00080AFF"/>
    <w:rsid w:val="00080C3A"/>
    <w:rsid w:val="00080F3B"/>
    <w:rsid w:val="00081153"/>
    <w:rsid w:val="00081446"/>
    <w:rsid w:val="00081695"/>
    <w:rsid w:val="00081B3B"/>
    <w:rsid w:val="00081C1F"/>
    <w:rsid w:val="000825D4"/>
    <w:rsid w:val="0008379F"/>
    <w:rsid w:val="000837E5"/>
    <w:rsid w:val="00083F73"/>
    <w:rsid w:val="00084458"/>
    <w:rsid w:val="0008512B"/>
    <w:rsid w:val="00085156"/>
    <w:rsid w:val="00085750"/>
    <w:rsid w:val="000859BC"/>
    <w:rsid w:val="00085CFB"/>
    <w:rsid w:val="00085DC8"/>
    <w:rsid w:val="00085DEC"/>
    <w:rsid w:val="00085E61"/>
    <w:rsid w:val="000862AA"/>
    <w:rsid w:val="0008668F"/>
    <w:rsid w:val="00086CB1"/>
    <w:rsid w:val="000870B4"/>
    <w:rsid w:val="00087151"/>
    <w:rsid w:val="000876A9"/>
    <w:rsid w:val="00087D19"/>
    <w:rsid w:val="00087E62"/>
    <w:rsid w:val="00087F03"/>
    <w:rsid w:val="000900B5"/>
    <w:rsid w:val="00090443"/>
    <w:rsid w:val="00090920"/>
    <w:rsid w:val="00091199"/>
    <w:rsid w:val="00091361"/>
    <w:rsid w:val="000913CC"/>
    <w:rsid w:val="00091BD5"/>
    <w:rsid w:val="00091CD2"/>
    <w:rsid w:val="00091F28"/>
    <w:rsid w:val="000924F5"/>
    <w:rsid w:val="000928AE"/>
    <w:rsid w:val="00092D10"/>
    <w:rsid w:val="00094077"/>
    <w:rsid w:val="00094152"/>
    <w:rsid w:val="00094443"/>
    <w:rsid w:val="0009448E"/>
    <w:rsid w:val="00094BC2"/>
    <w:rsid w:val="00094CBE"/>
    <w:rsid w:val="00094E64"/>
    <w:rsid w:val="000950F2"/>
    <w:rsid w:val="000951B3"/>
    <w:rsid w:val="00095BDA"/>
    <w:rsid w:val="00095C08"/>
    <w:rsid w:val="000960A8"/>
    <w:rsid w:val="0009636A"/>
    <w:rsid w:val="00096468"/>
    <w:rsid w:val="00096544"/>
    <w:rsid w:val="00096AE7"/>
    <w:rsid w:val="00096B60"/>
    <w:rsid w:val="00096F1C"/>
    <w:rsid w:val="0009754B"/>
    <w:rsid w:val="00097A60"/>
    <w:rsid w:val="00097B7C"/>
    <w:rsid w:val="00097BCC"/>
    <w:rsid w:val="000A079C"/>
    <w:rsid w:val="000A0BBD"/>
    <w:rsid w:val="000A0CD7"/>
    <w:rsid w:val="000A1AB7"/>
    <w:rsid w:val="000A1C7D"/>
    <w:rsid w:val="000A1E0A"/>
    <w:rsid w:val="000A1F2E"/>
    <w:rsid w:val="000A2459"/>
    <w:rsid w:val="000A2628"/>
    <w:rsid w:val="000A26A2"/>
    <w:rsid w:val="000A2AAF"/>
    <w:rsid w:val="000A3111"/>
    <w:rsid w:val="000A341C"/>
    <w:rsid w:val="000A399E"/>
    <w:rsid w:val="000A39F8"/>
    <w:rsid w:val="000A3AD8"/>
    <w:rsid w:val="000A411A"/>
    <w:rsid w:val="000A43D7"/>
    <w:rsid w:val="000A497C"/>
    <w:rsid w:val="000A49FE"/>
    <w:rsid w:val="000A4DEB"/>
    <w:rsid w:val="000A546E"/>
    <w:rsid w:val="000A5560"/>
    <w:rsid w:val="000A5BC0"/>
    <w:rsid w:val="000A5E2C"/>
    <w:rsid w:val="000A5F69"/>
    <w:rsid w:val="000A636E"/>
    <w:rsid w:val="000A63CB"/>
    <w:rsid w:val="000A65A7"/>
    <w:rsid w:val="000A7459"/>
    <w:rsid w:val="000A76C0"/>
    <w:rsid w:val="000A7A9C"/>
    <w:rsid w:val="000B0110"/>
    <w:rsid w:val="000B09CD"/>
    <w:rsid w:val="000B21E8"/>
    <w:rsid w:val="000B25A7"/>
    <w:rsid w:val="000B281D"/>
    <w:rsid w:val="000B2872"/>
    <w:rsid w:val="000B2F50"/>
    <w:rsid w:val="000B31FF"/>
    <w:rsid w:val="000B32A8"/>
    <w:rsid w:val="000B362C"/>
    <w:rsid w:val="000B369D"/>
    <w:rsid w:val="000B3B58"/>
    <w:rsid w:val="000B3C24"/>
    <w:rsid w:val="000B3D68"/>
    <w:rsid w:val="000B3DCA"/>
    <w:rsid w:val="000B4048"/>
    <w:rsid w:val="000B4C7C"/>
    <w:rsid w:val="000B541E"/>
    <w:rsid w:val="000B5827"/>
    <w:rsid w:val="000B5A53"/>
    <w:rsid w:val="000B7112"/>
    <w:rsid w:val="000B72DA"/>
    <w:rsid w:val="000C038E"/>
    <w:rsid w:val="000C03E1"/>
    <w:rsid w:val="000C05D4"/>
    <w:rsid w:val="000C13EB"/>
    <w:rsid w:val="000C1737"/>
    <w:rsid w:val="000C189F"/>
    <w:rsid w:val="000C1C57"/>
    <w:rsid w:val="000C23CD"/>
    <w:rsid w:val="000C2BD4"/>
    <w:rsid w:val="000C2D3E"/>
    <w:rsid w:val="000C30D0"/>
    <w:rsid w:val="000C3966"/>
    <w:rsid w:val="000C50D0"/>
    <w:rsid w:val="000C529A"/>
    <w:rsid w:val="000C5B1B"/>
    <w:rsid w:val="000C5C6A"/>
    <w:rsid w:val="000C5E1E"/>
    <w:rsid w:val="000C6030"/>
    <w:rsid w:val="000C6DA9"/>
    <w:rsid w:val="000C72A6"/>
    <w:rsid w:val="000C74A1"/>
    <w:rsid w:val="000C7FEF"/>
    <w:rsid w:val="000D0FD6"/>
    <w:rsid w:val="000D135E"/>
    <w:rsid w:val="000D13CC"/>
    <w:rsid w:val="000D146D"/>
    <w:rsid w:val="000D1AF3"/>
    <w:rsid w:val="000D1DF8"/>
    <w:rsid w:val="000D1E5C"/>
    <w:rsid w:val="000D1E6C"/>
    <w:rsid w:val="000D2641"/>
    <w:rsid w:val="000D329B"/>
    <w:rsid w:val="000D3566"/>
    <w:rsid w:val="000D36B3"/>
    <w:rsid w:val="000D39A7"/>
    <w:rsid w:val="000D40E5"/>
    <w:rsid w:val="000D42E7"/>
    <w:rsid w:val="000D4D11"/>
    <w:rsid w:val="000D53B1"/>
    <w:rsid w:val="000D6098"/>
    <w:rsid w:val="000D64D0"/>
    <w:rsid w:val="000D6961"/>
    <w:rsid w:val="000D6E69"/>
    <w:rsid w:val="000D71C6"/>
    <w:rsid w:val="000D73A1"/>
    <w:rsid w:val="000D7431"/>
    <w:rsid w:val="000D7BDC"/>
    <w:rsid w:val="000D7CC1"/>
    <w:rsid w:val="000D7E16"/>
    <w:rsid w:val="000D7EEF"/>
    <w:rsid w:val="000E0CDE"/>
    <w:rsid w:val="000E11EA"/>
    <w:rsid w:val="000E1223"/>
    <w:rsid w:val="000E1464"/>
    <w:rsid w:val="000E14BF"/>
    <w:rsid w:val="000E1546"/>
    <w:rsid w:val="000E1CB4"/>
    <w:rsid w:val="000E1DF0"/>
    <w:rsid w:val="000E1EA5"/>
    <w:rsid w:val="000E1F62"/>
    <w:rsid w:val="000E26C5"/>
    <w:rsid w:val="000E276E"/>
    <w:rsid w:val="000E28EE"/>
    <w:rsid w:val="000E28F8"/>
    <w:rsid w:val="000E298F"/>
    <w:rsid w:val="000E34FE"/>
    <w:rsid w:val="000E420B"/>
    <w:rsid w:val="000E49F1"/>
    <w:rsid w:val="000E4A04"/>
    <w:rsid w:val="000E6294"/>
    <w:rsid w:val="000E6951"/>
    <w:rsid w:val="000E6E70"/>
    <w:rsid w:val="000E6F6C"/>
    <w:rsid w:val="000E7C43"/>
    <w:rsid w:val="000F0451"/>
    <w:rsid w:val="000F047C"/>
    <w:rsid w:val="000F05CA"/>
    <w:rsid w:val="000F110C"/>
    <w:rsid w:val="000F12FD"/>
    <w:rsid w:val="000F1642"/>
    <w:rsid w:val="000F1767"/>
    <w:rsid w:val="000F2D3A"/>
    <w:rsid w:val="000F3433"/>
    <w:rsid w:val="000F4123"/>
    <w:rsid w:val="000F4407"/>
    <w:rsid w:val="000F4B59"/>
    <w:rsid w:val="000F4DF6"/>
    <w:rsid w:val="000F50E2"/>
    <w:rsid w:val="000F5990"/>
    <w:rsid w:val="000F5BE4"/>
    <w:rsid w:val="000F5DB6"/>
    <w:rsid w:val="000F6568"/>
    <w:rsid w:val="000F6826"/>
    <w:rsid w:val="000F6C0C"/>
    <w:rsid w:val="000F6C5B"/>
    <w:rsid w:val="000F6EC3"/>
    <w:rsid w:val="000F6F61"/>
    <w:rsid w:val="000F737E"/>
    <w:rsid w:val="000F796E"/>
    <w:rsid w:val="000F7B51"/>
    <w:rsid w:val="000F7BB5"/>
    <w:rsid w:val="000F7E01"/>
    <w:rsid w:val="001002B4"/>
    <w:rsid w:val="001009F9"/>
    <w:rsid w:val="00100EC3"/>
    <w:rsid w:val="00101C21"/>
    <w:rsid w:val="00101C3E"/>
    <w:rsid w:val="001021C1"/>
    <w:rsid w:val="0010246E"/>
    <w:rsid w:val="0010339A"/>
    <w:rsid w:val="00103471"/>
    <w:rsid w:val="00103A92"/>
    <w:rsid w:val="00103ED3"/>
    <w:rsid w:val="0010478A"/>
    <w:rsid w:val="0010509A"/>
    <w:rsid w:val="0010660F"/>
    <w:rsid w:val="00106B19"/>
    <w:rsid w:val="001072A9"/>
    <w:rsid w:val="00107622"/>
    <w:rsid w:val="00107902"/>
    <w:rsid w:val="001079F3"/>
    <w:rsid w:val="00110629"/>
    <w:rsid w:val="001117D4"/>
    <w:rsid w:val="001119E2"/>
    <w:rsid w:val="00111BB6"/>
    <w:rsid w:val="0011227F"/>
    <w:rsid w:val="0011255A"/>
    <w:rsid w:val="00112EA4"/>
    <w:rsid w:val="001134A6"/>
    <w:rsid w:val="00113E3D"/>
    <w:rsid w:val="0011414E"/>
    <w:rsid w:val="0011493A"/>
    <w:rsid w:val="00114B5A"/>
    <w:rsid w:val="00115949"/>
    <w:rsid w:val="00115CE5"/>
    <w:rsid w:val="001168BA"/>
    <w:rsid w:val="0011690B"/>
    <w:rsid w:val="00117051"/>
    <w:rsid w:val="00117260"/>
    <w:rsid w:val="001176D6"/>
    <w:rsid w:val="00117B13"/>
    <w:rsid w:val="00117C71"/>
    <w:rsid w:val="00117F1F"/>
    <w:rsid w:val="00120267"/>
    <w:rsid w:val="001203DB"/>
    <w:rsid w:val="0012070F"/>
    <w:rsid w:val="00120A92"/>
    <w:rsid w:val="001216E8"/>
    <w:rsid w:val="00121DD0"/>
    <w:rsid w:val="001220AA"/>
    <w:rsid w:val="001232EF"/>
    <w:rsid w:val="0012358E"/>
    <w:rsid w:val="00123755"/>
    <w:rsid w:val="001237B0"/>
    <w:rsid w:val="00123BE0"/>
    <w:rsid w:val="00123CD0"/>
    <w:rsid w:val="00124312"/>
    <w:rsid w:val="001247C1"/>
    <w:rsid w:val="0012506A"/>
    <w:rsid w:val="001250F6"/>
    <w:rsid w:val="00125A2D"/>
    <w:rsid w:val="00125B22"/>
    <w:rsid w:val="00125D14"/>
    <w:rsid w:val="0012602F"/>
    <w:rsid w:val="0012646A"/>
    <w:rsid w:val="0012672F"/>
    <w:rsid w:val="001267F4"/>
    <w:rsid w:val="00126ACF"/>
    <w:rsid w:val="00126B37"/>
    <w:rsid w:val="00126FAD"/>
    <w:rsid w:val="0013022E"/>
    <w:rsid w:val="00130F4A"/>
    <w:rsid w:val="00131132"/>
    <w:rsid w:val="001318D4"/>
    <w:rsid w:val="00131AFD"/>
    <w:rsid w:val="00132593"/>
    <w:rsid w:val="00132D9F"/>
    <w:rsid w:val="0013307F"/>
    <w:rsid w:val="001331E2"/>
    <w:rsid w:val="001332A5"/>
    <w:rsid w:val="001338EF"/>
    <w:rsid w:val="00133C16"/>
    <w:rsid w:val="0013462D"/>
    <w:rsid w:val="00134A8C"/>
    <w:rsid w:val="00135712"/>
    <w:rsid w:val="00135EE8"/>
    <w:rsid w:val="0013632B"/>
    <w:rsid w:val="00136474"/>
    <w:rsid w:val="00137A25"/>
    <w:rsid w:val="00137EA6"/>
    <w:rsid w:val="00137F97"/>
    <w:rsid w:val="00137FF8"/>
    <w:rsid w:val="001406A1"/>
    <w:rsid w:val="00140DD9"/>
    <w:rsid w:val="001429BF"/>
    <w:rsid w:val="00143B5D"/>
    <w:rsid w:val="00143C29"/>
    <w:rsid w:val="00144605"/>
    <w:rsid w:val="00144908"/>
    <w:rsid w:val="00144D5D"/>
    <w:rsid w:val="00145302"/>
    <w:rsid w:val="00145761"/>
    <w:rsid w:val="00145FE8"/>
    <w:rsid w:val="001463C5"/>
    <w:rsid w:val="00146D15"/>
    <w:rsid w:val="00146DB1"/>
    <w:rsid w:val="00147003"/>
    <w:rsid w:val="00147250"/>
    <w:rsid w:val="0014783A"/>
    <w:rsid w:val="00147CFD"/>
    <w:rsid w:val="00147FE8"/>
    <w:rsid w:val="00147FF1"/>
    <w:rsid w:val="0015025B"/>
    <w:rsid w:val="0015030C"/>
    <w:rsid w:val="00151864"/>
    <w:rsid w:val="00151B48"/>
    <w:rsid w:val="00151D0B"/>
    <w:rsid w:val="00152642"/>
    <w:rsid w:val="00152B1B"/>
    <w:rsid w:val="0015325C"/>
    <w:rsid w:val="00153957"/>
    <w:rsid w:val="001539B8"/>
    <w:rsid w:val="00153A1C"/>
    <w:rsid w:val="00153D04"/>
    <w:rsid w:val="00153DB4"/>
    <w:rsid w:val="001540DC"/>
    <w:rsid w:val="0015459D"/>
    <w:rsid w:val="001548CE"/>
    <w:rsid w:val="00155665"/>
    <w:rsid w:val="00155837"/>
    <w:rsid w:val="001562AD"/>
    <w:rsid w:val="00156AF2"/>
    <w:rsid w:val="00156E8F"/>
    <w:rsid w:val="001604C8"/>
    <w:rsid w:val="001604CB"/>
    <w:rsid w:val="0016146F"/>
    <w:rsid w:val="001616C1"/>
    <w:rsid w:val="00161B64"/>
    <w:rsid w:val="00162512"/>
    <w:rsid w:val="00162635"/>
    <w:rsid w:val="00162BE3"/>
    <w:rsid w:val="001631F0"/>
    <w:rsid w:val="001632C5"/>
    <w:rsid w:val="00163657"/>
    <w:rsid w:val="001639BE"/>
    <w:rsid w:val="00163D04"/>
    <w:rsid w:val="00164A19"/>
    <w:rsid w:val="00164B93"/>
    <w:rsid w:val="00165123"/>
    <w:rsid w:val="001657B5"/>
    <w:rsid w:val="00165BE9"/>
    <w:rsid w:val="00165CD4"/>
    <w:rsid w:val="00166E45"/>
    <w:rsid w:val="00167443"/>
    <w:rsid w:val="0016794D"/>
    <w:rsid w:val="0017015C"/>
    <w:rsid w:val="001702F5"/>
    <w:rsid w:val="00170D33"/>
    <w:rsid w:val="001711C5"/>
    <w:rsid w:val="0017146D"/>
    <w:rsid w:val="001716E3"/>
    <w:rsid w:val="001716EF"/>
    <w:rsid w:val="00171991"/>
    <w:rsid w:val="00171C77"/>
    <w:rsid w:val="00171F6E"/>
    <w:rsid w:val="00172B2A"/>
    <w:rsid w:val="00172C8B"/>
    <w:rsid w:val="0017381A"/>
    <w:rsid w:val="0017453D"/>
    <w:rsid w:val="001747EE"/>
    <w:rsid w:val="00174E44"/>
    <w:rsid w:val="00174EB6"/>
    <w:rsid w:val="00175C24"/>
    <w:rsid w:val="0017624B"/>
    <w:rsid w:val="0017654A"/>
    <w:rsid w:val="001766EB"/>
    <w:rsid w:val="001776EE"/>
    <w:rsid w:val="001778BE"/>
    <w:rsid w:val="00177A32"/>
    <w:rsid w:val="001803F9"/>
    <w:rsid w:val="001807D5"/>
    <w:rsid w:val="001810A1"/>
    <w:rsid w:val="00181515"/>
    <w:rsid w:val="00181552"/>
    <w:rsid w:val="001815D5"/>
    <w:rsid w:val="00181973"/>
    <w:rsid w:val="00182A7E"/>
    <w:rsid w:val="00182E51"/>
    <w:rsid w:val="00183455"/>
    <w:rsid w:val="00183490"/>
    <w:rsid w:val="00183671"/>
    <w:rsid w:val="001838D5"/>
    <w:rsid w:val="001840A9"/>
    <w:rsid w:val="001840B3"/>
    <w:rsid w:val="001842BA"/>
    <w:rsid w:val="00184A79"/>
    <w:rsid w:val="00184E49"/>
    <w:rsid w:val="0018588D"/>
    <w:rsid w:val="00185C61"/>
    <w:rsid w:val="00185C6D"/>
    <w:rsid w:val="00185EBD"/>
    <w:rsid w:val="0018601C"/>
    <w:rsid w:val="00187570"/>
    <w:rsid w:val="00187CDF"/>
    <w:rsid w:val="00187E6C"/>
    <w:rsid w:val="0019034B"/>
    <w:rsid w:val="001904F4"/>
    <w:rsid w:val="0019090D"/>
    <w:rsid w:val="00191010"/>
    <w:rsid w:val="00191089"/>
    <w:rsid w:val="00192126"/>
    <w:rsid w:val="00192457"/>
    <w:rsid w:val="001924A0"/>
    <w:rsid w:val="001927B9"/>
    <w:rsid w:val="00192C55"/>
    <w:rsid w:val="00192EE6"/>
    <w:rsid w:val="00192EFF"/>
    <w:rsid w:val="00193BD9"/>
    <w:rsid w:val="00193DC6"/>
    <w:rsid w:val="00193E79"/>
    <w:rsid w:val="00193FDB"/>
    <w:rsid w:val="001943C2"/>
    <w:rsid w:val="0019464A"/>
    <w:rsid w:val="00194F1E"/>
    <w:rsid w:val="00195940"/>
    <w:rsid w:val="00195B74"/>
    <w:rsid w:val="00196385"/>
    <w:rsid w:val="001963CE"/>
    <w:rsid w:val="001966DB"/>
    <w:rsid w:val="00196794"/>
    <w:rsid w:val="001969E0"/>
    <w:rsid w:val="00196ABA"/>
    <w:rsid w:val="001975E7"/>
    <w:rsid w:val="001A1494"/>
    <w:rsid w:val="001A15DB"/>
    <w:rsid w:val="001A4557"/>
    <w:rsid w:val="001A4E1E"/>
    <w:rsid w:val="001A505B"/>
    <w:rsid w:val="001A529B"/>
    <w:rsid w:val="001A5356"/>
    <w:rsid w:val="001A5B43"/>
    <w:rsid w:val="001A6314"/>
    <w:rsid w:val="001A6841"/>
    <w:rsid w:val="001A68C0"/>
    <w:rsid w:val="001A6CBA"/>
    <w:rsid w:val="001B01C0"/>
    <w:rsid w:val="001B0412"/>
    <w:rsid w:val="001B15D6"/>
    <w:rsid w:val="001B19C3"/>
    <w:rsid w:val="001B225A"/>
    <w:rsid w:val="001B2559"/>
    <w:rsid w:val="001B2691"/>
    <w:rsid w:val="001B28E3"/>
    <w:rsid w:val="001B2D62"/>
    <w:rsid w:val="001B3439"/>
    <w:rsid w:val="001B3A2C"/>
    <w:rsid w:val="001B3C31"/>
    <w:rsid w:val="001B4C01"/>
    <w:rsid w:val="001B4FDE"/>
    <w:rsid w:val="001B5992"/>
    <w:rsid w:val="001B59EB"/>
    <w:rsid w:val="001B5E90"/>
    <w:rsid w:val="001B65CC"/>
    <w:rsid w:val="001B6838"/>
    <w:rsid w:val="001B6EA1"/>
    <w:rsid w:val="001B74A3"/>
    <w:rsid w:val="001B7829"/>
    <w:rsid w:val="001B7CF3"/>
    <w:rsid w:val="001B7DF5"/>
    <w:rsid w:val="001C0395"/>
    <w:rsid w:val="001C0FC5"/>
    <w:rsid w:val="001C1D05"/>
    <w:rsid w:val="001C2650"/>
    <w:rsid w:val="001C288C"/>
    <w:rsid w:val="001C2892"/>
    <w:rsid w:val="001C2D85"/>
    <w:rsid w:val="001C2E30"/>
    <w:rsid w:val="001C3091"/>
    <w:rsid w:val="001C3216"/>
    <w:rsid w:val="001C4039"/>
    <w:rsid w:val="001C40DE"/>
    <w:rsid w:val="001C436E"/>
    <w:rsid w:val="001C4624"/>
    <w:rsid w:val="001C4A22"/>
    <w:rsid w:val="001C551B"/>
    <w:rsid w:val="001C56CC"/>
    <w:rsid w:val="001C5A2F"/>
    <w:rsid w:val="001C5A94"/>
    <w:rsid w:val="001C6346"/>
    <w:rsid w:val="001C669B"/>
    <w:rsid w:val="001C7172"/>
    <w:rsid w:val="001C7227"/>
    <w:rsid w:val="001D011F"/>
    <w:rsid w:val="001D01E8"/>
    <w:rsid w:val="001D0F6B"/>
    <w:rsid w:val="001D2108"/>
    <w:rsid w:val="001D2B2C"/>
    <w:rsid w:val="001D33AE"/>
    <w:rsid w:val="001D3470"/>
    <w:rsid w:val="001D35B7"/>
    <w:rsid w:val="001D3C67"/>
    <w:rsid w:val="001D4558"/>
    <w:rsid w:val="001D45CC"/>
    <w:rsid w:val="001D5223"/>
    <w:rsid w:val="001D547F"/>
    <w:rsid w:val="001D56F6"/>
    <w:rsid w:val="001D632F"/>
    <w:rsid w:val="001D6718"/>
    <w:rsid w:val="001D6885"/>
    <w:rsid w:val="001D68E0"/>
    <w:rsid w:val="001D6AC3"/>
    <w:rsid w:val="001D6BD4"/>
    <w:rsid w:val="001D6D8A"/>
    <w:rsid w:val="001D6E58"/>
    <w:rsid w:val="001D7431"/>
    <w:rsid w:val="001D7AC6"/>
    <w:rsid w:val="001D7E8E"/>
    <w:rsid w:val="001E08BB"/>
    <w:rsid w:val="001E0C4D"/>
    <w:rsid w:val="001E1060"/>
    <w:rsid w:val="001E109E"/>
    <w:rsid w:val="001E11E6"/>
    <w:rsid w:val="001E125D"/>
    <w:rsid w:val="001E1782"/>
    <w:rsid w:val="001E190D"/>
    <w:rsid w:val="001E1CD6"/>
    <w:rsid w:val="001E21AF"/>
    <w:rsid w:val="001E292C"/>
    <w:rsid w:val="001E297D"/>
    <w:rsid w:val="001E337E"/>
    <w:rsid w:val="001E3753"/>
    <w:rsid w:val="001E4133"/>
    <w:rsid w:val="001E4461"/>
    <w:rsid w:val="001E4F34"/>
    <w:rsid w:val="001E5489"/>
    <w:rsid w:val="001E5718"/>
    <w:rsid w:val="001E5A89"/>
    <w:rsid w:val="001E6CE6"/>
    <w:rsid w:val="001E6E2A"/>
    <w:rsid w:val="001E7665"/>
    <w:rsid w:val="001E7AB4"/>
    <w:rsid w:val="001E7CF2"/>
    <w:rsid w:val="001E7E89"/>
    <w:rsid w:val="001F09CC"/>
    <w:rsid w:val="001F0D35"/>
    <w:rsid w:val="001F153E"/>
    <w:rsid w:val="001F1682"/>
    <w:rsid w:val="001F19AE"/>
    <w:rsid w:val="001F1D4C"/>
    <w:rsid w:val="001F2B03"/>
    <w:rsid w:val="001F38E8"/>
    <w:rsid w:val="001F3A2F"/>
    <w:rsid w:val="001F3FE8"/>
    <w:rsid w:val="001F4245"/>
    <w:rsid w:val="001F42AC"/>
    <w:rsid w:val="001F438F"/>
    <w:rsid w:val="001F4BCF"/>
    <w:rsid w:val="001F5AA8"/>
    <w:rsid w:val="001F5B9A"/>
    <w:rsid w:val="001F5C32"/>
    <w:rsid w:val="001F68EB"/>
    <w:rsid w:val="001F6B7F"/>
    <w:rsid w:val="001F6C7D"/>
    <w:rsid w:val="001F6CF3"/>
    <w:rsid w:val="001F6FB6"/>
    <w:rsid w:val="001F7027"/>
    <w:rsid w:val="001F707B"/>
    <w:rsid w:val="001F7409"/>
    <w:rsid w:val="001F7604"/>
    <w:rsid w:val="001F7A45"/>
    <w:rsid w:val="001F7CF5"/>
    <w:rsid w:val="00200249"/>
    <w:rsid w:val="00200B43"/>
    <w:rsid w:val="00200FB7"/>
    <w:rsid w:val="00201347"/>
    <w:rsid w:val="00201758"/>
    <w:rsid w:val="00201ABB"/>
    <w:rsid w:val="00202912"/>
    <w:rsid w:val="00202A7A"/>
    <w:rsid w:val="00202B72"/>
    <w:rsid w:val="00203DC7"/>
    <w:rsid w:val="002051C4"/>
    <w:rsid w:val="002056EB"/>
    <w:rsid w:val="00206E71"/>
    <w:rsid w:val="00206EB5"/>
    <w:rsid w:val="002072C8"/>
    <w:rsid w:val="0020730B"/>
    <w:rsid w:val="002076EE"/>
    <w:rsid w:val="002102FD"/>
    <w:rsid w:val="00210359"/>
    <w:rsid w:val="002103AE"/>
    <w:rsid w:val="0021051B"/>
    <w:rsid w:val="00210B3B"/>
    <w:rsid w:val="00210D2C"/>
    <w:rsid w:val="00210F69"/>
    <w:rsid w:val="0021106F"/>
    <w:rsid w:val="00211533"/>
    <w:rsid w:val="00211892"/>
    <w:rsid w:val="00211949"/>
    <w:rsid w:val="00211BA6"/>
    <w:rsid w:val="00212864"/>
    <w:rsid w:val="00212A9A"/>
    <w:rsid w:val="00212B93"/>
    <w:rsid w:val="00212E64"/>
    <w:rsid w:val="002137C9"/>
    <w:rsid w:val="002138D2"/>
    <w:rsid w:val="00213C50"/>
    <w:rsid w:val="00213CA4"/>
    <w:rsid w:val="00214377"/>
    <w:rsid w:val="002145EE"/>
    <w:rsid w:val="002155C7"/>
    <w:rsid w:val="00215612"/>
    <w:rsid w:val="00215A60"/>
    <w:rsid w:val="00215EE7"/>
    <w:rsid w:val="002162E7"/>
    <w:rsid w:val="00216682"/>
    <w:rsid w:val="00216870"/>
    <w:rsid w:val="00216C5F"/>
    <w:rsid w:val="00217A0C"/>
    <w:rsid w:val="00217ADF"/>
    <w:rsid w:val="00220169"/>
    <w:rsid w:val="00220E48"/>
    <w:rsid w:val="00221560"/>
    <w:rsid w:val="00222207"/>
    <w:rsid w:val="00223097"/>
    <w:rsid w:val="0022348E"/>
    <w:rsid w:val="002238A2"/>
    <w:rsid w:val="00223938"/>
    <w:rsid w:val="00223D90"/>
    <w:rsid w:val="0022425F"/>
    <w:rsid w:val="002250CF"/>
    <w:rsid w:val="00225581"/>
    <w:rsid w:val="00225DC8"/>
    <w:rsid w:val="00226D26"/>
    <w:rsid w:val="002270E1"/>
    <w:rsid w:val="00227554"/>
    <w:rsid w:val="00227ABD"/>
    <w:rsid w:val="002304D4"/>
    <w:rsid w:val="00230DB1"/>
    <w:rsid w:val="00231267"/>
    <w:rsid w:val="00231D59"/>
    <w:rsid w:val="00231EE4"/>
    <w:rsid w:val="00231FD8"/>
    <w:rsid w:val="00232854"/>
    <w:rsid w:val="00232C9A"/>
    <w:rsid w:val="0023357F"/>
    <w:rsid w:val="002337C7"/>
    <w:rsid w:val="0023386C"/>
    <w:rsid w:val="0023467E"/>
    <w:rsid w:val="002348F1"/>
    <w:rsid w:val="0023526F"/>
    <w:rsid w:val="002354AF"/>
    <w:rsid w:val="002359B1"/>
    <w:rsid w:val="00236105"/>
    <w:rsid w:val="00236253"/>
    <w:rsid w:val="002364B5"/>
    <w:rsid w:val="00236CAD"/>
    <w:rsid w:val="00236F11"/>
    <w:rsid w:val="0023732E"/>
    <w:rsid w:val="002374FE"/>
    <w:rsid w:val="00237B82"/>
    <w:rsid w:val="00240025"/>
    <w:rsid w:val="0024054D"/>
    <w:rsid w:val="00240D10"/>
    <w:rsid w:val="00241322"/>
    <w:rsid w:val="00241553"/>
    <w:rsid w:val="002417BD"/>
    <w:rsid w:val="00241908"/>
    <w:rsid w:val="002428BB"/>
    <w:rsid w:val="00242B1F"/>
    <w:rsid w:val="00242EB3"/>
    <w:rsid w:val="0024362F"/>
    <w:rsid w:val="00243E81"/>
    <w:rsid w:val="0024410A"/>
    <w:rsid w:val="002442CB"/>
    <w:rsid w:val="002444FB"/>
    <w:rsid w:val="00244C74"/>
    <w:rsid w:val="00245156"/>
    <w:rsid w:val="00245ED5"/>
    <w:rsid w:val="002460D0"/>
    <w:rsid w:val="00246197"/>
    <w:rsid w:val="0024657E"/>
    <w:rsid w:val="00246AAE"/>
    <w:rsid w:val="0024770B"/>
    <w:rsid w:val="00247C69"/>
    <w:rsid w:val="002504D5"/>
    <w:rsid w:val="00250624"/>
    <w:rsid w:val="0025097C"/>
    <w:rsid w:val="00250D35"/>
    <w:rsid w:val="00250FDF"/>
    <w:rsid w:val="0025146A"/>
    <w:rsid w:val="002518F0"/>
    <w:rsid w:val="00251F09"/>
    <w:rsid w:val="00251F4E"/>
    <w:rsid w:val="00252ADB"/>
    <w:rsid w:val="0025303A"/>
    <w:rsid w:val="002530B8"/>
    <w:rsid w:val="002532EF"/>
    <w:rsid w:val="00254FD5"/>
    <w:rsid w:val="002557CB"/>
    <w:rsid w:val="0025590F"/>
    <w:rsid w:val="00255EA7"/>
    <w:rsid w:val="00255F4A"/>
    <w:rsid w:val="00256204"/>
    <w:rsid w:val="002566F7"/>
    <w:rsid w:val="0025723D"/>
    <w:rsid w:val="002579F2"/>
    <w:rsid w:val="00260556"/>
    <w:rsid w:val="00260FD7"/>
    <w:rsid w:val="002610BB"/>
    <w:rsid w:val="0026164E"/>
    <w:rsid w:val="00261A3F"/>
    <w:rsid w:val="00261BA6"/>
    <w:rsid w:val="00261BC5"/>
    <w:rsid w:val="002620DF"/>
    <w:rsid w:val="0026224A"/>
    <w:rsid w:val="0026241E"/>
    <w:rsid w:val="0026271C"/>
    <w:rsid w:val="00262B5A"/>
    <w:rsid w:val="00263403"/>
    <w:rsid w:val="002636A3"/>
    <w:rsid w:val="0026386F"/>
    <w:rsid w:val="00263A2F"/>
    <w:rsid w:val="00264180"/>
    <w:rsid w:val="00264423"/>
    <w:rsid w:val="002646AD"/>
    <w:rsid w:val="002651A1"/>
    <w:rsid w:val="00265CF9"/>
    <w:rsid w:val="00265D41"/>
    <w:rsid w:val="00265FFF"/>
    <w:rsid w:val="0026669C"/>
    <w:rsid w:val="002671BD"/>
    <w:rsid w:val="00267834"/>
    <w:rsid w:val="002705DA"/>
    <w:rsid w:val="0027064F"/>
    <w:rsid w:val="00271304"/>
    <w:rsid w:val="0027160A"/>
    <w:rsid w:val="00271635"/>
    <w:rsid w:val="00271B83"/>
    <w:rsid w:val="00271DCE"/>
    <w:rsid w:val="00272343"/>
    <w:rsid w:val="00272741"/>
    <w:rsid w:val="00272C11"/>
    <w:rsid w:val="002736EE"/>
    <w:rsid w:val="002738D9"/>
    <w:rsid w:val="00273969"/>
    <w:rsid w:val="00275217"/>
    <w:rsid w:val="002768E7"/>
    <w:rsid w:val="00276D39"/>
    <w:rsid w:val="002772E0"/>
    <w:rsid w:val="0027759A"/>
    <w:rsid w:val="00277EF7"/>
    <w:rsid w:val="00277F46"/>
    <w:rsid w:val="002803C2"/>
    <w:rsid w:val="002805B3"/>
    <w:rsid w:val="00280C17"/>
    <w:rsid w:val="00280EC0"/>
    <w:rsid w:val="00280FCC"/>
    <w:rsid w:val="0028102A"/>
    <w:rsid w:val="00281107"/>
    <w:rsid w:val="00281427"/>
    <w:rsid w:val="0028152D"/>
    <w:rsid w:val="00282299"/>
    <w:rsid w:val="002823B7"/>
    <w:rsid w:val="00282915"/>
    <w:rsid w:val="00282AED"/>
    <w:rsid w:val="00282D11"/>
    <w:rsid w:val="00282D7A"/>
    <w:rsid w:val="00282EB1"/>
    <w:rsid w:val="0028302E"/>
    <w:rsid w:val="00283497"/>
    <w:rsid w:val="002838D9"/>
    <w:rsid w:val="00285340"/>
    <w:rsid w:val="002853BF"/>
    <w:rsid w:val="0028568E"/>
    <w:rsid w:val="00285927"/>
    <w:rsid w:val="0028592D"/>
    <w:rsid w:val="00286043"/>
    <w:rsid w:val="002861A7"/>
    <w:rsid w:val="00287346"/>
    <w:rsid w:val="00287350"/>
    <w:rsid w:val="00287FA7"/>
    <w:rsid w:val="00290E99"/>
    <w:rsid w:val="00291E42"/>
    <w:rsid w:val="002924CC"/>
    <w:rsid w:val="002928D8"/>
    <w:rsid w:val="002929A9"/>
    <w:rsid w:val="00292F81"/>
    <w:rsid w:val="0029383A"/>
    <w:rsid w:val="00293895"/>
    <w:rsid w:val="00293C44"/>
    <w:rsid w:val="0029439D"/>
    <w:rsid w:val="00294590"/>
    <w:rsid w:val="002952C4"/>
    <w:rsid w:val="0029555F"/>
    <w:rsid w:val="0029575B"/>
    <w:rsid w:val="00295773"/>
    <w:rsid w:val="00295918"/>
    <w:rsid w:val="00296204"/>
    <w:rsid w:val="00296801"/>
    <w:rsid w:val="00296CD8"/>
    <w:rsid w:val="00297093"/>
    <w:rsid w:val="0029736F"/>
    <w:rsid w:val="002979D6"/>
    <w:rsid w:val="00297CD8"/>
    <w:rsid w:val="002A014E"/>
    <w:rsid w:val="002A05F9"/>
    <w:rsid w:val="002A0779"/>
    <w:rsid w:val="002A0E63"/>
    <w:rsid w:val="002A0F15"/>
    <w:rsid w:val="002A236A"/>
    <w:rsid w:val="002A256C"/>
    <w:rsid w:val="002A2943"/>
    <w:rsid w:val="002A295F"/>
    <w:rsid w:val="002A2A6C"/>
    <w:rsid w:val="002A2BE2"/>
    <w:rsid w:val="002A2F6A"/>
    <w:rsid w:val="002A329B"/>
    <w:rsid w:val="002A32EB"/>
    <w:rsid w:val="002A37B2"/>
    <w:rsid w:val="002A397F"/>
    <w:rsid w:val="002A3E3E"/>
    <w:rsid w:val="002A442C"/>
    <w:rsid w:val="002A489E"/>
    <w:rsid w:val="002A5498"/>
    <w:rsid w:val="002A5EEC"/>
    <w:rsid w:val="002A6135"/>
    <w:rsid w:val="002A62B8"/>
    <w:rsid w:val="002A6673"/>
    <w:rsid w:val="002A77C0"/>
    <w:rsid w:val="002A7808"/>
    <w:rsid w:val="002A7AA8"/>
    <w:rsid w:val="002B0287"/>
    <w:rsid w:val="002B0B55"/>
    <w:rsid w:val="002B0FEA"/>
    <w:rsid w:val="002B1C95"/>
    <w:rsid w:val="002B2B3C"/>
    <w:rsid w:val="002B4962"/>
    <w:rsid w:val="002B4BBC"/>
    <w:rsid w:val="002B4BF1"/>
    <w:rsid w:val="002B4CDB"/>
    <w:rsid w:val="002B5508"/>
    <w:rsid w:val="002B5DB9"/>
    <w:rsid w:val="002B63C0"/>
    <w:rsid w:val="002B682C"/>
    <w:rsid w:val="002B6B97"/>
    <w:rsid w:val="002B71BB"/>
    <w:rsid w:val="002B78C2"/>
    <w:rsid w:val="002C0386"/>
    <w:rsid w:val="002C0AA4"/>
    <w:rsid w:val="002C0D56"/>
    <w:rsid w:val="002C12A0"/>
    <w:rsid w:val="002C13BD"/>
    <w:rsid w:val="002C167A"/>
    <w:rsid w:val="002C17AC"/>
    <w:rsid w:val="002C1CC0"/>
    <w:rsid w:val="002C357F"/>
    <w:rsid w:val="002C3699"/>
    <w:rsid w:val="002C4317"/>
    <w:rsid w:val="002C48CA"/>
    <w:rsid w:val="002C4AD3"/>
    <w:rsid w:val="002C4E93"/>
    <w:rsid w:val="002C4EC8"/>
    <w:rsid w:val="002C4F38"/>
    <w:rsid w:val="002C6254"/>
    <w:rsid w:val="002C6585"/>
    <w:rsid w:val="002C6DDE"/>
    <w:rsid w:val="002C7BB4"/>
    <w:rsid w:val="002D0D73"/>
    <w:rsid w:val="002D175B"/>
    <w:rsid w:val="002D2252"/>
    <w:rsid w:val="002D26E4"/>
    <w:rsid w:val="002D2E65"/>
    <w:rsid w:val="002D30D6"/>
    <w:rsid w:val="002D327A"/>
    <w:rsid w:val="002D3451"/>
    <w:rsid w:val="002D3974"/>
    <w:rsid w:val="002D4416"/>
    <w:rsid w:val="002D4772"/>
    <w:rsid w:val="002D49AD"/>
    <w:rsid w:val="002D4D6E"/>
    <w:rsid w:val="002D6008"/>
    <w:rsid w:val="002D63D5"/>
    <w:rsid w:val="002D654D"/>
    <w:rsid w:val="002D69AB"/>
    <w:rsid w:val="002D6AB0"/>
    <w:rsid w:val="002D7273"/>
    <w:rsid w:val="002D7316"/>
    <w:rsid w:val="002D745C"/>
    <w:rsid w:val="002D7505"/>
    <w:rsid w:val="002D7C75"/>
    <w:rsid w:val="002D7E04"/>
    <w:rsid w:val="002D7FAD"/>
    <w:rsid w:val="002E0080"/>
    <w:rsid w:val="002E0251"/>
    <w:rsid w:val="002E05C3"/>
    <w:rsid w:val="002E0848"/>
    <w:rsid w:val="002E0AA5"/>
    <w:rsid w:val="002E0DA9"/>
    <w:rsid w:val="002E1657"/>
    <w:rsid w:val="002E1AA5"/>
    <w:rsid w:val="002E1C04"/>
    <w:rsid w:val="002E1D62"/>
    <w:rsid w:val="002E1D6B"/>
    <w:rsid w:val="002E1DC4"/>
    <w:rsid w:val="002E2099"/>
    <w:rsid w:val="002E2CE8"/>
    <w:rsid w:val="002E3CF6"/>
    <w:rsid w:val="002E3F2C"/>
    <w:rsid w:val="002E4DFB"/>
    <w:rsid w:val="002E4FBC"/>
    <w:rsid w:val="002E549C"/>
    <w:rsid w:val="002E54A7"/>
    <w:rsid w:val="002E5681"/>
    <w:rsid w:val="002E650B"/>
    <w:rsid w:val="002E67CF"/>
    <w:rsid w:val="002E6AD4"/>
    <w:rsid w:val="002E7C4F"/>
    <w:rsid w:val="002F0114"/>
    <w:rsid w:val="002F051D"/>
    <w:rsid w:val="002F067B"/>
    <w:rsid w:val="002F1453"/>
    <w:rsid w:val="002F266E"/>
    <w:rsid w:val="002F277E"/>
    <w:rsid w:val="002F2973"/>
    <w:rsid w:val="002F31B3"/>
    <w:rsid w:val="002F33E0"/>
    <w:rsid w:val="002F34BE"/>
    <w:rsid w:val="002F3642"/>
    <w:rsid w:val="002F39AB"/>
    <w:rsid w:val="002F3D01"/>
    <w:rsid w:val="002F4438"/>
    <w:rsid w:val="002F4B37"/>
    <w:rsid w:val="002F5220"/>
    <w:rsid w:val="002F57AB"/>
    <w:rsid w:val="002F5C7C"/>
    <w:rsid w:val="002F6130"/>
    <w:rsid w:val="002F62AF"/>
    <w:rsid w:val="002F6329"/>
    <w:rsid w:val="002F662B"/>
    <w:rsid w:val="002F66DA"/>
    <w:rsid w:val="002F71AD"/>
    <w:rsid w:val="002F7BF8"/>
    <w:rsid w:val="0030000A"/>
    <w:rsid w:val="0030065A"/>
    <w:rsid w:val="00300FE7"/>
    <w:rsid w:val="003010CA"/>
    <w:rsid w:val="00301F78"/>
    <w:rsid w:val="00302084"/>
    <w:rsid w:val="00302721"/>
    <w:rsid w:val="003027C4"/>
    <w:rsid w:val="00302EA0"/>
    <w:rsid w:val="0030397A"/>
    <w:rsid w:val="00303B37"/>
    <w:rsid w:val="00304585"/>
    <w:rsid w:val="0030463F"/>
    <w:rsid w:val="00306002"/>
    <w:rsid w:val="003062F3"/>
    <w:rsid w:val="0030713A"/>
    <w:rsid w:val="003078ED"/>
    <w:rsid w:val="00307B91"/>
    <w:rsid w:val="00307F21"/>
    <w:rsid w:val="0031104C"/>
    <w:rsid w:val="00311644"/>
    <w:rsid w:val="00311ECB"/>
    <w:rsid w:val="0031215B"/>
    <w:rsid w:val="00312455"/>
    <w:rsid w:val="00312614"/>
    <w:rsid w:val="00312A2E"/>
    <w:rsid w:val="00312D1C"/>
    <w:rsid w:val="003132B9"/>
    <w:rsid w:val="0031378F"/>
    <w:rsid w:val="00313889"/>
    <w:rsid w:val="00313934"/>
    <w:rsid w:val="00313999"/>
    <w:rsid w:val="00313AB2"/>
    <w:rsid w:val="00313CCF"/>
    <w:rsid w:val="00313E3B"/>
    <w:rsid w:val="00313FCE"/>
    <w:rsid w:val="00314038"/>
    <w:rsid w:val="00314BE9"/>
    <w:rsid w:val="003152EC"/>
    <w:rsid w:val="00315878"/>
    <w:rsid w:val="00315D3E"/>
    <w:rsid w:val="00315E3D"/>
    <w:rsid w:val="0031660C"/>
    <w:rsid w:val="00316A20"/>
    <w:rsid w:val="00316EF8"/>
    <w:rsid w:val="00317188"/>
    <w:rsid w:val="00317361"/>
    <w:rsid w:val="0031756F"/>
    <w:rsid w:val="00320121"/>
    <w:rsid w:val="003202AE"/>
    <w:rsid w:val="003202CA"/>
    <w:rsid w:val="003207B4"/>
    <w:rsid w:val="003207D3"/>
    <w:rsid w:val="0032115D"/>
    <w:rsid w:val="00321357"/>
    <w:rsid w:val="00321848"/>
    <w:rsid w:val="00321AB0"/>
    <w:rsid w:val="0032208E"/>
    <w:rsid w:val="003220C1"/>
    <w:rsid w:val="00322EB3"/>
    <w:rsid w:val="0032347E"/>
    <w:rsid w:val="00323A51"/>
    <w:rsid w:val="00323AD5"/>
    <w:rsid w:val="00323B72"/>
    <w:rsid w:val="00324373"/>
    <w:rsid w:val="00324B76"/>
    <w:rsid w:val="00324CCB"/>
    <w:rsid w:val="003250B4"/>
    <w:rsid w:val="003253FF"/>
    <w:rsid w:val="003255C9"/>
    <w:rsid w:val="00325B20"/>
    <w:rsid w:val="00326C50"/>
    <w:rsid w:val="00326D29"/>
    <w:rsid w:val="00326E86"/>
    <w:rsid w:val="0032760C"/>
    <w:rsid w:val="00327975"/>
    <w:rsid w:val="00331306"/>
    <w:rsid w:val="00332B35"/>
    <w:rsid w:val="00332B88"/>
    <w:rsid w:val="00332DF6"/>
    <w:rsid w:val="00333676"/>
    <w:rsid w:val="00333741"/>
    <w:rsid w:val="00333C76"/>
    <w:rsid w:val="0033409A"/>
    <w:rsid w:val="003343F5"/>
    <w:rsid w:val="003344D3"/>
    <w:rsid w:val="00334C3A"/>
    <w:rsid w:val="00335B49"/>
    <w:rsid w:val="00336697"/>
    <w:rsid w:val="00336B6C"/>
    <w:rsid w:val="00336EF0"/>
    <w:rsid w:val="0033796B"/>
    <w:rsid w:val="00337D15"/>
    <w:rsid w:val="00340206"/>
    <w:rsid w:val="00340331"/>
    <w:rsid w:val="00340FAB"/>
    <w:rsid w:val="0034100A"/>
    <w:rsid w:val="00341406"/>
    <w:rsid w:val="003419DA"/>
    <w:rsid w:val="0034204B"/>
    <w:rsid w:val="00342262"/>
    <w:rsid w:val="003424E0"/>
    <w:rsid w:val="003425C9"/>
    <w:rsid w:val="00342D6D"/>
    <w:rsid w:val="003430BE"/>
    <w:rsid w:val="00343170"/>
    <w:rsid w:val="00343448"/>
    <w:rsid w:val="00344278"/>
    <w:rsid w:val="0034450A"/>
    <w:rsid w:val="00344B00"/>
    <w:rsid w:val="00344B8C"/>
    <w:rsid w:val="0034502D"/>
    <w:rsid w:val="00345374"/>
    <w:rsid w:val="003453AE"/>
    <w:rsid w:val="00345897"/>
    <w:rsid w:val="003458C2"/>
    <w:rsid w:val="00345A7A"/>
    <w:rsid w:val="00345E4B"/>
    <w:rsid w:val="0034615B"/>
    <w:rsid w:val="003462C9"/>
    <w:rsid w:val="003466BB"/>
    <w:rsid w:val="00346B59"/>
    <w:rsid w:val="00346C85"/>
    <w:rsid w:val="00347B9A"/>
    <w:rsid w:val="00347FB4"/>
    <w:rsid w:val="003502E7"/>
    <w:rsid w:val="00350AD7"/>
    <w:rsid w:val="00350FC1"/>
    <w:rsid w:val="00351580"/>
    <w:rsid w:val="00351843"/>
    <w:rsid w:val="00351963"/>
    <w:rsid w:val="003520B0"/>
    <w:rsid w:val="00353B4F"/>
    <w:rsid w:val="00353C96"/>
    <w:rsid w:val="003543CE"/>
    <w:rsid w:val="00354875"/>
    <w:rsid w:val="00354A71"/>
    <w:rsid w:val="00354F60"/>
    <w:rsid w:val="003552D4"/>
    <w:rsid w:val="003554DE"/>
    <w:rsid w:val="00355BC7"/>
    <w:rsid w:val="00355E16"/>
    <w:rsid w:val="00356338"/>
    <w:rsid w:val="00356468"/>
    <w:rsid w:val="00356EFD"/>
    <w:rsid w:val="003574D4"/>
    <w:rsid w:val="00357B34"/>
    <w:rsid w:val="00357CA2"/>
    <w:rsid w:val="00360127"/>
    <w:rsid w:val="00360557"/>
    <w:rsid w:val="00361128"/>
    <w:rsid w:val="003613FF"/>
    <w:rsid w:val="0036172D"/>
    <w:rsid w:val="00361F7C"/>
    <w:rsid w:val="00362159"/>
    <w:rsid w:val="003622A5"/>
    <w:rsid w:val="003623D1"/>
    <w:rsid w:val="00362598"/>
    <w:rsid w:val="0036293C"/>
    <w:rsid w:val="00362B7A"/>
    <w:rsid w:val="00362B87"/>
    <w:rsid w:val="00363032"/>
    <w:rsid w:val="0036324A"/>
    <w:rsid w:val="003639C4"/>
    <w:rsid w:val="00363B87"/>
    <w:rsid w:val="00363D02"/>
    <w:rsid w:val="00364BC0"/>
    <w:rsid w:val="003650FB"/>
    <w:rsid w:val="00365422"/>
    <w:rsid w:val="0036574C"/>
    <w:rsid w:val="00365A61"/>
    <w:rsid w:val="00365AE1"/>
    <w:rsid w:val="00366D60"/>
    <w:rsid w:val="00367C08"/>
    <w:rsid w:val="00367C68"/>
    <w:rsid w:val="003703A9"/>
    <w:rsid w:val="00371400"/>
    <w:rsid w:val="00371BBF"/>
    <w:rsid w:val="00372772"/>
    <w:rsid w:val="00373547"/>
    <w:rsid w:val="00373B2E"/>
    <w:rsid w:val="00373C3A"/>
    <w:rsid w:val="003742A4"/>
    <w:rsid w:val="00375769"/>
    <w:rsid w:val="00375775"/>
    <w:rsid w:val="00375E8B"/>
    <w:rsid w:val="00376019"/>
    <w:rsid w:val="00376056"/>
    <w:rsid w:val="003761E1"/>
    <w:rsid w:val="003769C5"/>
    <w:rsid w:val="00376A96"/>
    <w:rsid w:val="00376DAC"/>
    <w:rsid w:val="00376F49"/>
    <w:rsid w:val="003770D7"/>
    <w:rsid w:val="00377703"/>
    <w:rsid w:val="00377BD6"/>
    <w:rsid w:val="00380813"/>
    <w:rsid w:val="00380CD6"/>
    <w:rsid w:val="00380E26"/>
    <w:rsid w:val="003812F8"/>
    <w:rsid w:val="00381642"/>
    <w:rsid w:val="00382167"/>
    <w:rsid w:val="00382571"/>
    <w:rsid w:val="003834A1"/>
    <w:rsid w:val="00383E13"/>
    <w:rsid w:val="0038504F"/>
    <w:rsid w:val="003854F9"/>
    <w:rsid w:val="003860D0"/>
    <w:rsid w:val="003869F1"/>
    <w:rsid w:val="00386DC8"/>
    <w:rsid w:val="00386ECD"/>
    <w:rsid w:val="00387D3D"/>
    <w:rsid w:val="00390130"/>
    <w:rsid w:val="003909FC"/>
    <w:rsid w:val="00391359"/>
    <w:rsid w:val="0039217C"/>
    <w:rsid w:val="00392187"/>
    <w:rsid w:val="00392414"/>
    <w:rsid w:val="00392591"/>
    <w:rsid w:val="00392BD9"/>
    <w:rsid w:val="003935F8"/>
    <w:rsid w:val="0039389D"/>
    <w:rsid w:val="00393CB4"/>
    <w:rsid w:val="00393D6A"/>
    <w:rsid w:val="00394545"/>
    <w:rsid w:val="003948A1"/>
    <w:rsid w:val="00394FCE"/>
    <w:rsid w:val="00397999"/>
    <w:rsid w:val="003A0203"/>
    <w:rsid w:val="003A0233"/>
    <w:rsid w:val="003A064A"/>
    <w:rsid w:val="003A0D6A"/>
    <w:rsid w:val="003A1C5C"/>
    <w:rsid w:val="003A1CB9"/>
    <w:rsid w:val="003A26F5"/>
    <w:rsid w:val="003A274F"/>
    <w:rsid w:val="003A304C"/>
    <w:rsid w:val="003A31D9"/>
    <w:rsid w:val="003A3515"/>
    <w:rsid w:val="003A394B"/>
    <w:rsid w:val="003A4049"/>
    <w:rsid w:val="003A4343"/>
    <w:rsid w:val="003A46A2"/>
    <w:rsid w:val="003A4AC8"/>
    <w:rsid w:val="003A5015"/>
    <w:rsid w:val="003A5652"/>
    <w:rsid w:val="003A565F"/>
    <w:rsid w:val="003A5955"/>
    <w:rsid w:val="003A66D8"/>
    <w:rsid w:val="003A6BDF"/>
    <w:rsid w:val="003A6BF2"/>
    <w:rsid w:val="003A7117"/>
    <w:rsid w:val="003A731F"/>
    <w:rsid w:val="003A7373"/>
    <w:rsid w:val="003A7488"/>
    <w:rsid w:val="003A78E9"/>
    <w:rsid w:val="003A795C"/>
    <w:rsid w:val="003B00EC"/>
    <w:rsid w:val="003B0965"/>
    <w:rsid w:val="003B09A5"/>
    <w:rsid w:val="003B0A34"/>
    <w:rsid w:val="003B0FAB"/>
    <w:rsid w:val="003B1A45"/>
    <w:rsid w:val="003B1E35"/>
    <w:rsid w:val="003B25AE"/>
    <w:rsid w:val="003B3261"/>
    <w:rsid w:val="003B35A6"/>
    <w:rsid w:val="003B3ED9"/>
    <w:rsid w:val="003B4CB2"/>
    <w:rsid w:val="003B534F"/>
    <w:rsid w:val="003B535D"/>
    <w:rsid w:val="003B5989"/>
    <w:rsid w:val="003B6753"/>
    <w:rsid w:val="003B706B"/>
    <w:rsid w:val="003B7150"/>
    <w:rsid w:val="003B71B9"/>
    <w:rsid w:val="003B7E8A"/>
    <w:rsid w:val="003C022A"/>
    <w:rsid w:val="003C0992"/>
    <w:rsid w:val="003C0A61"/>
    <w:rsid w:val="003C0B2F"/>
    <w:rsid w:val="003C0F27"/>
    <w:rsid w:val="003C15BC"/>
    <w:rsid w:val="003C1870"/>
    <w:rsid w:val="003C2A0A"/>
    <w:rsid w:val="003C325E"/>
    <w:rsid w:val="003C333B"/>
    <w:rsid w:val="003C4151"/>
    <w:rsid w:val="003C482C"/>
    <w:rsid w:val="003C4DA3"/>
    <w:rsid w:val="003C4EE8"/>
    <w:rsid w:val="003C4FC4"/>
    <w:rsid w:val="003C503D"/>
    <w:rsid w:val="003C65C7"/>
    <w:rsid w:val="003C6FE6"/>
    <w:rsid w:val="003C71B5"/>
    <w:rsid w:val="003C7364"/>
    <w:rsid w:val="003C74D5"/>
    <w:rsid w:val="003C7B6E"/>
    <w:rsid w:val="003D007C"/>
    <w:rsid w:val="003D03DB"/>
    <w:rsid w:val="003D111A"/>
    <w:rsid w:val="003D12FC"/>
    <w:rsid w:val="003D14BF"/>
    <w:rsid w:val="003D17B3"/>
    <w:rsid w:val="003D1C3E"/>
    <w:rsid w:val="003D1EDC"/>
    <w:rsid w:val="003D27EA"/>
    <w:rsid w:val="003D2911"/>
    <w:rsid w:val="003D3190"/>
    <w:rsid w:val="003D3953"/>
    <w:rsid w:val="003D3C0F"/>
    <w:rsid w:val="003D3C50"/>
    <w:rsid w:val="003D4437"/>
    <w:rsid w:val="003D4ADE"/>
    <w:rsid w:val="003D59A3"/>
    <w:rsid w:val="003D5E5D"/>
    <w:rsid w:val="003D61A5"/>
    <w:rsid w:val="003D67A0"/>
    <w:rsid w:val="003D6D6A"/>
    <w:rsid w:val="003E0340"/>
    <w:rsid w:val="003E0F2F"/>
    <w:rsid w:val="003E1025"/>
    <w:rsid w:val="003E104B"/>
    <w:rsid w:val="003E1124"/>
    <w:rsid w:val="003E14DA"/>
    <w:rsid w:val="003E159B"/>
    <w:rsid w:val="003E2522"/>
    <w:rsid w:val="003E25F8"/>
    <w:rsid w:val="003E2A53"/>
    <w:rsid w:val="003E2D4E"/>
    <w:rsid w:val="003E36AE"/>
    <w:rsid w:val="003E3E42"/>
    <w:rsid w:val="003E47E1"/>
    <w:rsid w:val="003E4C17"/>
    <w:rsid w:val="003E5033"/>
    <w:rsid w:val="003E573A"/>
    <w:rsid w:val="003E5BC1"/>
    <w:rsid w:val="003E7045"/>
    <w:rsid w:val="003E78CE"/>
    <w:rsid w:val="003E7DDF"/>
    <w:rsid w:val="003F0107"/>
    <w:rsid w:val="003F0256"/>
    <w:rsid w:val="003F0C14"/>
    <w:rsid w:val="003F1200"/>
    <w:rsid w:val="003F13D0"/>
    <w:rsid w:val="003F2284"/>
    <w:rsid w:val="003F2581"/>
    <w:rsid w:val="003F25E0"/>
    <w:rsid w:val="003F27AA"/>
    <w:rsid w:val="003F32A4"/>
    <w:rsid w:val="003F346C"/>
    <w:rsid w:val="003F3980"/>
    <w:rsid w:val="003F4048"/>
    <w:rsid w:val="003F4386"/>
    <w:rsid w:val="003F447D"/>
    <w:rsid w:val="003F464E"/>
    <w:rsid w:val="003F47E4"/>
    <w:rsid w:val="003F4AF5"/>
    <w:rsid w:val="003F4F24"/>
    <w:rsid w:val="003F522F"/>
    <w:rsid w:val="003F5988"/>
    <w:rsid w:val="003F5C85"/>
    <w:rsid w:val="003F5C87"/>
    <w:rsid w:val="003F7A8A"/>
    <w:rsid w:val="00400339"/>
    <w:rsid w:val="004011C9"/>
    <w:rsid w:val="00401B7D"/>
    <w:rsid w:val="00401F7D"/>
    <w:rsid w:val="00402824"/>
    <w:rsid w:val="00402F5A"/>
    <w:rsid w:val="004034D2"/>
    <w:rsid w:val="00403641"/>
    <w:rsid w:val="00403A26"/>
    <w:rsid w:val="00403CD2"/>
    <w:rsid w:val="00404297"/>
    <w:rsid w:val="00404440"/>
    <w:rsid w:val="00404C35"/>
    <w:rsid w:val="004056B0"/>
    <w:rsid w:val="00405BF4"/>
    <w:rsid w:val="004065EE"/>
    <w:rsid w:val="00407319"/>
    <w:rsid w:val="00407EA1"/>
    <w:rsid w:val="00410D96"/>
    <w:rsid w:val="0041134B"/>
    <w:rsid w:val="0041226B"/>
    <w:rsid w:val="00412D96"/>
    <w:rsid w:val="00414342"/>
    <w:rsid w:val="004144CD"/>
    <w:rsid w:val="004151A1"/>
    <w:rsid w:val="0041521B"/>
    <w:rsid w:val="00415586"/>
    <w:rsid w:val="0041611A"/>
    <w:rsid w:val="00416151"/>
    <w:rsid w:val="00416213"/>
    <w:rsid w:val="004173F9"/>
    <w:rsid w:val="004208DC"/>
    <w:rsid w:val="0042123C"/>
    <w:rsid w:val="00422636"/>
    <w:rsid w:val="0042291C"/>
    <w:rsid w:val="00422A23"/>
    <w:rsid w:val="00423421"/>
    <w:rsid w:val="00423961"/>
    <w:rsid w:val="00423CCF"/>
    <w:rsid w:val="00424539"/>
    <w:rsid w:val="0042454D"/>
    <w:rsid w:val="00424806"/>
    <w:rsid w:val="00424CCC"/>
    <w:rsid w:val="00424E80"/>
    <w:rsid w:val="004252B7"/>
    <w:rsid w:val="004259D3"/>
    <w:rsid w:val="00426FEE"/>
    <w:rsid w:val="0042788C"/>
    <w:rsid w:val="00427D4C"/>
    <w:rsid w:val="00430357"/>
    <w:rsid w:val="004307AB"/>
    <w:rsid w:val="004308F1"/>
    <w:rsid w:val="00430CB3"/>
    <w:rsid w:val="00430F73"/>
    <w:rsid w:val="0043280A"/>
    <w:rsid w:val="00432D96"/>
    <w:rsid w:val="00433090"/>
    <w:rsid w:val="00433219"/>
    <w:rsid w:val="0043364A"/>
    <w:rsid w:val="00435271"/>
    <w:rsid w:val="00435D74"/>
    <w:rsid w:val="00435DBE"/>
    <w:rsid w:val="00435E0E"/>
    <w:rsid w:val="00435EF7"/>
    <w:rsid w:val="00435F47"/>
    <w:rsid w:val="0043667A"/>
    <w:rsid w:val="00436A31"/>
    <w:rsid w:val="004372AE"/>
    <w:rsid w:val="004373A0"/>
    <w:rsid w:val="00437427"/>
    <w:rsid w:val="00440096"/>
    <w:rsid w:val="00440619"/>
    <w:rsid w:val="004413C2"/>
    <w:rsid w:val="00441462"/>
    <w:rsid w:val="004415D9"/>
    <w:rsid w:val="00441D56"/>
    <w:rsid w:val="00441FD4"/>
    <w:rsid w:val="004420CC"/>
    <w:rsid w:val="0044216A"/>
    <w:rsid w:val="004425ED"/>
    <w:rsid w:val="0044281F"/>
    <w:rsid w:val="00442F8D"/>
    <w:rsid w:val="004437B7"/>
    <w:rsid w:val="00443993"/>
    <w:rsid w:val="00443A21"/>
    <w:rsid w:val="00443B86"/>
    <w:rsid w:val="00443C81"/>
    <w:rsid w:val="00443CA2"/>
    <w:rsid w:val="00443FE1"/>
    <w:rsid w:val="00444313"/>
    <w:rsid w:val="004444AE"/>
    <w:rsid w:val="004449B6"/>
    <w:rsid w:val="00445121"/>
    <w:rsid w:val="00445B6F"/>
    <w:rsid w:val="00445C78"/>
    <w:rsid w:val="00446814"/>
    <w:rsid w:val="00446C7F"/>
    <w:rsid w:val="00446F96"/>
    <w:rsid w:val="00447088"/>
    <w:rsid w:val="00447373"/>
    <w:rsid w:val="00447522"/>
    <w:rsid w:val="00447B46"/>
    <w:rsid w:val="00447DDF"/>
    <w:rsid w:val="00450234"/>
    <w:rsid w:val="004502D3"/>
    <w:rsid w:val="00450697"/>
    <w:rsid w:val="00452B7A"/>
    <w:rsid w:val="00453169"/>
    <w:rsid w:val="0045340B"/>
    <w:rsid w:val="00453B46"/>
    <w:rsid w:val="00453CD0"/>
    <w:rsid w:val="00454120"/>
    <w:rsid w:val="004541A4"/>
    <w:rsid w:val="00454200"/>
    <w:rsid w:val="00454303"/>
    <w:rsid w:val="00454BAE"/>
    <w:rsid w:val="00454C1A"/>
    <w:rsid w:val="00455EEB"/>
    <w:rsid w:val="004560E4"/>
    <w:rsid w:val="0045675A"/>
    <w:rsid w:val="00456BB5"/>
    <w:rsid w:val="00457A2F"/>
    <w:rsid w:val="00460120"/>
    <w:rsid w:val="00460D8B"/>
    <w:rsid w:val="00461488"/>
    <w:rsid w:val="00461669"/>
    <w:rsid w:val="00461FE1"/>
    <w:rsid w:val="004621D3"/>
    <w:rsid w:val="00463A86"/>
    <w:rsid w:val="00463E04"/>
    <w:rsid w:val="004646AC"/>
    <w:rsid w:val="004652FC"/>
    <w:rsid w:val="00465F82"/>
    <w:rsid w:val="00466536"/>
    <w:rsid w:val="004666DB"/>
    <w:rsid w:val="004667E5"/>
    <w:rsid w:val="00466A1C"/>
    <w:rsid w:val="00466E81"/>
    <w:rsid w:val="00467155"/>
    <w:rsid w:val="00467C61"/>
    <w:rsid w:val="00467D22"/>
    <w:rsid w:val="00470232"/>
    <w:rsid w:val="004714C1"/>
    <w:rsid w:val="00471572"/>
    <w:rsid w:val="00471CDB"/>
    <w:rsid w:val="00471E3C"/>
    <w:rsid w:val="0047209B"/>
    <w:rsid w:val="004720F8"/>
    <w:rsid w:val="00472665"/>
    <w:rsid w:val="00472D80"/>
    <w:rsid w:val="00472F5C"/>
    <w:rsid w:val="00473581"/>
    <w:rsid w:val="0047398A"/>
    <w:rsid w:val="00473A2D"/>
    <w:rsid w:val="00473AE6"/>
    <w:rsid w:val="00473D78"/>
    <w:rsid w:val="004744B4"/>
    <w:rsid w:val="0047466F"/>
    <w:rsid w:val="00474987"/>
    <w:rsid w:val="004752A5"/>
    <w:rsid w:val="00475B20"/>
    <w:rsid w:val="00476231"/>
    <w:rsid w:val="004768D4"/>
    <w:rsid w:val="00477159"/>
    <w:rsid w:val="0047786F"/>
    <w:rsid w:val="00477F0A"/>
    <w:rsid w:val="00480EF1"/>
    <w:rsid w:val="004813C3"/>
    <w:rsid w:val="0048151A"/>
    <w:rsid w:val="00482134"/>
    <w:rsid w:val="0048234D"/>
    <w:rsid w:val="00482700"/>
    <w:rsid w:val="00482995"/>
    <w:rsid w:val="0048299D"/>
    <w:rsid w:val="00483056"/>
    <w:rsid w:val="0048336F"/>
    <w:rsid w:val="00483C4C"/>
    <w:rsid w:val="0048448B"/>
    <w:rsid w:val="00485286"/>
    <w:rsid w:val="004861C4"/>
    <w:rsid w:val="00487F2F"/>
    <w:rsid w:val="0049064E"/>
    <w:rsid w:val="004907F1"/>
    <w:rsid w:val="0049088C"/>
    <w:rsid w:val="00491108"/>
    <w:rsid w:val="00491ADA"/>
    <w:rsid w:val="00491B0C"/>
    <w:rsid w:val="00491F8C"/>
    <w:rsid w:val="004928E0"/>
    <w:rsid w:val="004928F7"/>
    <w:rsid w:val="00492A96"/>
    <w:rsid w:val="00493207"/>
    <w:rsid w:val="00493491"/>
    <w:rsid w:val="00493ACC"/>
    <w:rsid w:val="00493E37"/>
    <w:rsid w:val="00493FB4"/>
    <w:rsid w:val="004940A2"/>
    <w:rsid w:val="0049417C"/>
    <w:rsid w:val="00494308"/>
    <w:rsid w:val="00494973"/>
    <w:rsid w:val="00494BCA"/>
    <w:rsid w:val="00495007"/>
    <w:rsid w:val="00495122"/>
    <w:rsid w:val="00495880"/>
    <w:rsid w:val="00496242"/>
    <w:rsid w:val="0049676E"/>
    <w:rsid w:val="00497ABE"/>
    <w:rsid w:val="004A0055"/>
    <w:rsid w:val="004A00BD"/>
    <w:rsid w:val="004A0401"/>
    <w:rsid w:val="004A052D"/>
    <w:rsid w:val="004A29D9"/>
    <w:rsid w:val="004A335F"/>
    <w:rsid w:val="004A3A60"/>
    <w:rsid w:val="004A40F8"/>
    <w:rsid w:val="004A4B11"/>
    <w:rsid w:val="004A4B3F"/>
    <w:rsid w:val="004A4E48"/>
    <w:rsid w:val="004A5132"/>
    <w:rsid w:val="004A54FC"/>
    <w:rsid w:val="004A57DF"/>
    <w:rsid w:val="004A59CA"/>
    <w:rsid w:val="004A5D61"/>
    <w:rsid w:val="004A6315"/>
    <w:rsid w:val="004A63A0"/>
    <w:rsid w:val="004A65C5"/>
    <w:rsid w:val="004A6D9B"/>
    <w:rsid w:val="004A742D"/>
    <w:rsid w:val="004A7BD6"/>
    <w:rsid w:val="004B0372"/>
    <w:rsid w:val="004B050B"/>
    <w:rsid w:val="004B0EE3"/>
    <w:rsid w:val="004B1068"/>
    <w:rsid w:val="004B11D2"/>
    <w:rsid w:val="004B18F9"/>
    <w:rsid w:val="004B1B99"/>
    <w:rsid w:val="004B23B8"/>
    <w:rsid w:val="004B2CC5"/>
    <w:rsid w:val="004B2DA9"/>
    <w:rsid w:val="004B3F4B"/>
    <w:rsid w:val="004B4387"/>
    <w:rsid w:val="004B4890"/>
    <w:rsid w:val="004B4B94"/>
    <w:rsid w:val="004B5E51"/>
    <w:rsid w:val="004B647B"/>
    <w:rsid w:val="004B6CBA"/>
    <w:rsid w:val="004B73EE"/>
    <w:rsid w:val="004B78AD"/>
    <w:rsid w:val="004C0B4A"/>
    <w:rsid w:val="004C0E0B"/>
    <w:rsid w:val="004C105D"/>
    <w:rsid w:val="004C1C25"/>
    <w:rsid w:val="004C1CAE"/>
    <w:rsid w:val="004C1E58"/>
    <w:rsid w:val="004C1F0D"/>
    <w:rsid w:val="004C2179"/>
    <w:rsid w:val="004C239C"/>
    <w:rsid w:val="004C25A9"/>
    <w:rsid w:val="004C29FC"/>
    <w:rsid w:val="004C2A86"/>
    <w:rsid w:val="004C2EAF"/>
    <w:rsid w:val="004C35DE"/>
    <w:rsid w:val="004C383E"/>
    <w:rsid w:val="004C3F32"/>
    <w:rsid w:val="004C4D7B"/>
    <w:rsid w:val="004C5222"/>
    <w:rsid w:val="004C5284"/>
    <w:rsid w:val="004C5344"/>
    <w:rsid w:val="004C537E"/>
    <w:rsid w:val="004C53CB"/>
    <w:rsid w:val="004C5559"/>
    <w:rsid w:val="004C569B"/>
    <w:rsid w:val="004C6DB9"/>
    <w:rsid w:val="004C7047"/>
    <w:rsid w:val="004C7422"/>
    <w:rsid w:val="004D07E1"/>
    <w:rsid w:val="004D1175"/>
    <w:rsid w:val="004D196E"/>
    <w:rsid w:val="004D205C"/>
    <w:rsid w:val="004D21FF"/>
    <w:rsid w:val="004D25BA"/>
    <w:rsid w:val="004D2A69"/>
    <w:rsid w:val="004D2B98"/>
    <w:rsid w:val="004D2EB8"/>
    <w:rsid w:val="004D3027"/>
    <w:rsid w:val="004D3047"/>
    <w:rsid w:val="004D3118"/>
    <w:rsid w:val="004D3B8F"/>
    <w:rsid w:val="004D3BFB"/>
    <w:rsid w:val="004D3C6B"/>
    <w:rsid w:val="004D480D"/>
    <w:rsid w:val="004D482E"/>
    <w:rsid w:val="004D4C1A"/>
    <w:rsid w:val="004D4E63"/>
    <w:rsid w:val="004D52FE"/>
    <w:rsid w:val="004D5301"/>
    <w:rsid w:val="004D5AC5"/>
    <w:rsid w:val="004D6086"/>
    <w:rsid w:val="004D6504"/>
    <w:rsid w:val="004D6E4C"/>
    <w:rsid w:val="004D6E5D"/>
    <w:rsid w:val="004D6E7F"/>
    <w:rsid w:val="004D7BCA"/>
    <w:rsid w:val="004D7C2A"/>
    <w:rsid w:val="004E011F"/>
    <w:rsid w:val="004E0B90"/>
    <w:rsid w:val="004E0DC0"/>
    <w:rsid w:val="004E12A6"/>
    <w:rsid w:val="004E17A2"/>
    <w:rsid w:val="004E1B8D"/>
    <w:rsid w:val="004E1D39"/>
    <w:rsid w:val="004E241E"/>
    <w:rsid w:val="004E2611"/>
    <w:rsid w:val="004E2C11"/>
    <w:rsid w:val="004E2D9D"/>
    <w:rsid w:val="004E4118"/>
    <w:rsid w:val="004E435A"/>
    <w:rsid w:val="004E4C57"/>
    <w:rsid w:val="004E4FA3"/>
    <w:rsid w:val="004E4FDC"/>
    <w:rsid w:val="004E52D7"/>
    <w:rsid w:val="004E5886"/>
    <w:rsid w:val="004E5973"/>
    <w:rsid w:val="004E5A45"/>
    <w:rsid w:val="004E5DFF"/>
    <w:rsid w:val="004E5FF7"/>
    <w:rsid w:val="004E6248"/>
    <w:rsid w:val="004E6483"/>
    <w:rsid w:val="004E6A85"/>
    <w:rsid w:val="004E6BE5"/>
    <w:rsid w:val="004E6FE8"/>
    <w:rsid w:val="004E7377"/>
    <w:rsid w:val="004E769B"/>
    <w:rsid w:val="004E7917"/>
    <w:rsid w:val="004F02CA"/>
    <w:rsid w:val="004F1443"/>
    <w:rsid w:val="004F18B4"/>
    <w:rsid w:val="004F1CB3"/>
    <w:rsid w:val="004F2308"/>
    <w:rsid w:val="004F2820"/>
    <w:rsid w:val="004F2860"/>
    <w:rsid w:val="004F2ABA"/>
    <w:rsid w:val="004F36F0"/>
    <w:rsid w:val="004F3D0C"/>
    <w:rsid w:val="004F3E43"/>
    <w:rsid w:val="004F3F63"/>
    <w:rsid w:val="004F483E"/>
    <w:rsid w:val="004F4A92"/>
    <w:rsid w:val="004F4B94"/>
    <w:rsid w:val="004F4E00"/>
    <w:rsid w:val="004F5D14"/>
    <w:rsid w:val="004F6385"/>
    <w:rsid w:val="004F6802"/>
    <w:rsid w:val="004F6809"/>
    <w:rsid w:val="004F695C"/>
    <w:rsid w:val="004F6B73"/>
    <w:rsid w:val="004F6C8A"/>
    <w:rsid w:val="004F7003"/>
    <w:rsid w:val="004F798E"/>
    <w:rsid w:val="004F7A7F"/>
    <w:rsid w:val="004F7F49"/>
    <w:rsid w:val="005003B7"/>
    <w:rsid w:val="00500AAD"/>
    <w:rsid w:val="00500EFF"/>
    <w:rsid w:val="00501720"/>
    <w:rsid w:val="005017FD"/>
    <w:rsid w:val="00502320"/>
    <w:rsid w:val="0050232E"/>
    <w:rsid w:val="00502525"/>
    <w:rsid w:val="00502D89"/>
    <w:rsid w:val="00503258"/>
    <w:rsid w:val="005037B8"/>
    <w:rsid w:val="005037F5"/>
    <w:rsid w:val="00503D25"/>
    <w:rsid w:val="005046F0"/>
    <w:rsid w:val="00504F3E"/>
    <w:rsid w:val="0050500B"/>
    <w:rsid w:val="0050537E"/>
    <w:rsid w:val="00505830"/>
    <w:rsid w:val="00505987"/>
    <w:rsid w:val="00505B1D"/>
    <w:rsid w:val="00506168"/>
    <w:rsid w:val="0050625D"/>
    <w:rsid w:val="0050650D"/>
    <w:rsid w:val="00506C1C"/>
    <w:rsid w:val="00506E54"/>
    <w:rsid w:val="00507579"/>
    <w:rsid w:val="00507FDC"/>
    <w:rsid w:val="00510832"/>
    <w:rsid w:val="00510FC8"/>
    <w:rsid w:val="0051126E"/>
    <w:rsid w:val="005112E2"/>
    <w:rsid w:val="00511F26"/>
    <w:rsid w:val="0051276C"/>
    <w:rsid w:val="00512859"/>
    <w:rsid w:val="00512B21"/>
    <w:rsid w:val="00512CF5"/>
    <w:rsid w:val="00513A27"/>
    <w:rsid w:val="00513B27"/>
    <w:rsid w:val="00513FEA"/>
    <w:rsid w:val="005141EE"/>
    <w:rsid w:val="00514491"/>
    <w:rsid w:val="00514710"/>
    <w:rsid w:val="005148C3"/>
    <w:rsid w:val="005150A2"/>
    <w:rsid w:val="00515400"/>
    <w:rsid w:val="00515758"/>
    <w:rsid w:val="005157A1"/>
    <w:rsid w:val="0051592F"/>
    <w:rsid w:val="00515D62"/>
    <w:rsid w:val="00516CA7"/>
    <w:rsid w:val="00516D0B"/>
    <w:rsid w:val="0051716B"/>
    <w:rsid w:val="005172BD"/>
    <w:rsid w:val="005177EF"/>
    <w:rsid w:val="00517CF3"/>
    <w:rsid w:val="00520314"/>
    <w:rsid w:val="00520582"/>
    <w:rsid w:val="005205BC"/>
    <w:rsid w:val="0052078E"/>
    <w:rsid w:val="00520A2B"/>
    <w:rsid w:val="00520B85"/>
    <w:rsid w:val="00520C7E"/>
    <w:rsid w:val="005211D0"/>
    <w:rsid w:val="005213D9"/>
    <w:rsid w:val="005215C0"/>
    <w:rsid w:val="0052180B"/>
    <w:rsid w:val="00522B90"/>
    <w:rsid w:val="005230B2"/>
    <w:rsid w:val="005230DA"/>
    <w:rsid w:val="005231CA"/>
    <w:rsid w:val="0052354F"/>
    <w:rsid w:val="00523917"/>
    <w:rsid w:val="00523E1E"/>
    <w:rsid w:val="00523EEE"/>
    <w:rsid w:val="005243AE"/>
    <w:rsid w:val="005244B1"/>
    <w:rsid w:val="00524621"/>
    <w:rsid w:val="00524BD4"/>
    <w:rsid w:val="00524F03"/>
    <w:rsid w:val="00525252"/>
    <w:rsid w:val="00525BEA"/>
    <w:rsid w:val="00525C35"/>
    <w:rsid w:val="005260C1"/>
    <w:rsid w:val="00526A5E"/>
    <w:rsid w:val="00526F8E"/>
    <w:rsid w:val="005271B1"/>
    <w:rsid w:val="0052736D"/>
    <w:rsid w:val="005274DC"/>
    <w:rsid w:val="00527745"/>
    <w:rsid w:val="00527D98"/>
    <w:rsid w:val="005308F5"/>
    <w:rsid w:val="0053151E"/>
    <w:rsid w:val="00531905"/>
    <w:rsid w:val="005319FC"/>
    <w:rsid w:val="00531A07"/>
    <w:rsid w:val="00532D98"/>
    <w:rsid w:val="00532F9E"/>
    <w:rsid w:val="00532FBA"/>
    <w:rsid w:val="00533250"/>
    <w:rsid w:val="00533BFC"/>
    <w:rsid w:val="00533CBF"/>
    <w:rsid w:val="00534121"/>
    <w:rsid w:val="005352F0"/>
    <w:rsid w:val="00535CFC"/>
    <w:rsid w:val="00535D05"/>
    <w:rsid w:val="005362E7"/>
    <w:rsid w:val="00536978"/>
    <w:rsid w:val="00536C98"/>
    <w:rsid w:val="00536CD7"/>
    <w:rsid w:val="00536FD2"/>
    <w:rsid w:val="005377B8"/>
    <w:rsid w:val="005378D3"/>
    <w:rsid w:val="00537912"/>
    <w:rsid w:val="005379BF"/>
    <w:rsid w:val="00537EBD"/>
    <w:rsid w:val="00537FC9"/>
    <w:rsid w:val="0054000E"/>
    <w:rsid w:val="005404A1"/>
    <w:rsid w:val="005406D5"/>
    <w:rsid w:val="005409BA"/>
    <w:rsid w:val="00540BFA"/>
    <w:rsid w:val="00540C6E"/>
    <w:rsid w:val="005412EB"/>
    <w:rsid w:val="00541739"/>
    <w:rsid w:val="0054227D"/>
    <w:rsid w:val="0054242A"/>
    <w:rsid w:val="00542927"/>
    <w:rsid w:val="00542C30"/>
    <w:rsid w:val="00542E96"/>
    <w:rsid w:val="00542F93"/>
    <w:rsid w:val="005430E5"/>
    <w:rsid w:val="00543159"/>
    <w:rsid w:val="0054336C"/>
    <w:rsid w:val="0054343B"/>
    <w:rsid w:val="005436B0"/>
    <w:rsid w:val="00543762"/>
    <w:rsid w:val="005438A8"/>
    <w:rsid w:val="0054497B"/>
    <w:rsid w:val="00544B62"/>
    <w:rsid w:val="00544EF1"/>
    <w:rsid w:val="005450F3"/>
    <w:rsid w:val="005451FE"/>
    <w:rsid w:val="005455E8"/>
    <w:rsid w:val="00545CDE"/>
    <w:rsid w:val="0054636C"/>
    <w:rsid w:val="005466D7"/>
    <w:rsid w:val="00546840"/>
    <w:rsid w:val="00546F45"/>
    <w:rsid w:val="00546FC9"/>
    <w:rsid w:val="00546FDB"/>
    <w:rsid w:val="005500F6"/>
    <w:rsid w:val="00550886"/>
    <w:rsid w:val="00550A72"/>
    <w:rsid w:val="00551DC9"/>
    <w:rsid w:val="00552A4F"/>
    <w:rsid w:val="00552C97"/>
    <w:rsid w:val="0055304B"/>
    <w:rsid w:val="00553223"/>
    <w:rsid w:val="005532F4"/>
    <w:rsid w:val="00553989"/>
    <w:rsid w:val="00553F7A"/>
    <w:rsid w:val="005542C9"/>
    <w:rsid w:val="00554452"/>
    <w:rsid w:val="00556790"/>
    <w:rsid w:val="00556CB1"/>
    <w:rsid w:val="00556F4A"/>
    <w:rsid w:val="0055707D"/>
    <w:rsid w:val="005575C7"/>
    <w:rsid w:val="0055794C"/>
    <w:rsid w:val="005605D6"/>
    <w:rsid w:val="00561119"/>
    <w:rsid w:val="0056198F"/>
    <w:rsid w:val="00562261"/>
    <w:rsid w:val="00562BD0"/>
    <w:rsid w:val="00562DA3"/>
    <w:rsid w:val="005632A7"/>
    <w:rsid w:val="00563402"/>
    <w:rsid w:val="0056376D"/>
    <w:rsid w:val="005638B7"/>
    <w:rsid w:val="0056418A"/>
    <w:rsid w:val="0056485A"/>
    <w:rsid w:val="00564C8B"/>
    <w:rsid w:val="00564E60"/>
    <w:rsid w:val="0056513D"/>
    <w:rsid w:val="0056554B"/>
    <w:rsid w:val="005656B7"/>
    <w:rsid w:val="0056585E"/>
    <w:rsid w:val="005658EC"/>
    <w:rsid w:val="005659DA"/>
    <w:rsid w:val="00565B41"/>
    <w:rsid w:val="00565E9C"/>
    <w:rsid w:val="00567325"/>
    <w:rsid w:val="00567CBC"/>
    <w:rsid w:val="00570219"/>
    <w:rsid w:val="005703E2"/>
    <w:rsid w:val="00570431"/>
    <w:rsid w:val="00570585"/>
    <w:rsid w:val="00570E29"/>
    <w:rsid w:val="00571ACF"/>
    <w:rsid w:val="005724C3"/>
    <w:rsid w:val="0057305A"/>
    <w:rsid w:val="005733DD"/>
    <w:rsid w:val="00573AC9"/>
    <w:rsid w:val="00573CCE"/>
    <w:rsid w:val="00573EAC"/>
    <w:rsid w:val="0057416E"/>
    <w:rsid w:val="00574462"/>
    <w:rsid w:val="00574C58"/>
    <w:rsid w:val="00574C9A"/>
    <w:rsid w:val="00574F69"/>
    <w:rsid w:val="0057592F"/>
    <w:rsid w:val="00575A06"/>
    <w:rsid w:val="005760DC"/>
    <w:rsid w:val="00576251"/>
    <w:rsid w:val="00576B83"/>
    <w:rsid w:val="00576C16"/>
    <w:rsid w:val="00576C3D"/>
    <w:rsid w:val="00577CEE"/>
    <w:rsid w:val="00580702"/>
    <w:rsid w:val="005809EC"/>
    <w:rsid w:val="00580B0D"/>
    <w:rsid w:val="00580DD7"/>
    <w:rsid w:val="00580FBC"/>
    <w:rsid w:val="00581598"/>
    <w:rsid w:val="005815CB"/>
    <w:rsid w:val="005820CA"/>
    <w:rsid w:val="005821D0"/>
    <w:rsid w:val="00582898"/>
    <w:rsid w:val="00582AF9"/>
    <w:rsid w:val="00582E8D"/>
    <w:rsid w:val="005830DB"/>
    <w:rsid w:val="005832C4"/>
    <w:rsid w:val="00583301"/>
    <w:rsid w:val="00583475"/>
    <w:rsid w:val="005838DE"/>
    <w:rsid w:val="00584080"/>
    <w:rsid w:val="00584AE0"/>
    <w:rsid w:val="00585596"/>
    <w:rsid w:val="005855A5"/>
    <w:rsid w:val="005858A6"/>
    <w:rsid w:val="00585EF8"/>
    <w:rsid w:val="005864BE"/>
    <w:rsid w:val="00586B27"/>
    <w:rsid w:val="00586FBF"/>
    <w:rsid w:val="0058768B"/>
    <w:rsid w:val="00587AB4"/>
    <w:rsid w:val="005901C7"/>
    <w:rsid w:val="005907B5"/>
    <w:rsid w:val="005908AE"/>
    <w:rsid w:val="00590D03"/>
    <w:rsid w:val="00590D4B"/>
    <w:rsid w:val="005911A7"/>
    <w:rsid w:val="00591275"/>
    <w:rsid w:val="005919FE"/>
    <w:rsid w:val="00592134"/>
    <w:rsid w:val="005923A0"/>
    <w:rsid w:val="00592EBD"/>
    <w:rsid w:val="00593457"/>
    <w:rsid w:val="005934B2"/>
    <w:rsid w:val="00593C87"/>
    <w:rsid w:val="005945E1"/>
    <w:rsid w:val="00594BD0"/>
    <w:rsid w:val="00595411"/>
    <w:rsid w:val="00595625"/>
    <w:rsid w:val="00595761"/>
    <w:rsid w:val="00595914"/>
    <w:rsid w:val="00595932"/>
    <w:rsid w:val="00595BA6"/>
    <w:rsid w:val="00595EFA"/>
    <w:rsid w:val="00595FDB"/>
    <w:rsid w:val="0059632F"/>
    <w:rsid w:val="00596E12"/>
    <w:rsid w:val="0059729A"/>
    <w:rsid w:val="00597629"/>
    <w:rsid w:val="005976CC"/>
    <w:rsid w:val="005A02A8"/>
    <w:rsid w:val="005A0A72"/>
    <w:rsid w:val="005A0E7A"/>
    <w:rsid w:val="005A114B"/>
    <w:rsid w:val="005A1516"/>
    <w:rsid w:val="005A1A3E"/>
    <w:rsid w:val="005A25EF"/>
    <w:rsid w:val="005A2794"/>
    <w:rsid w:val="005A2E31"/>
    <w:rsid w:val="005A3266"/>
    <w:rsid w:val="005A32AD"/>
    <w:rsid w:val="005A33D5"/>
    <w:rsid w:val="005A3A77"/>
    <w:rsid w:val="005A3F80"/>
    <w:rsid w:val="005A423E"/>
    <w:rsid w:val="005A43F2"/>
    <w:rsid w:val="005A4B05"/>
    <w:rsid w:val="005A4EDC"/>
    <w:rsid w:val="005A4FB2"/>
    <w:rsid w:val="005A4FE0"/>
    <w:rsid w:val="005A5F99"/>
    <w:rsid w:val="005A6110"/>
    <w:rsid w:val="005A6685"/>
    <w:rsid w:val="005A6A9E"/>
    <w:rsid w:val="005A7813"/>
    <w:rsid w:val="005A798C"/>
    <w:rsid w:val="005A7D21"/>
    <w:rsid w:val="005B02E3"/>
    <w:rsid w:val="005B0C47"/>
    <w:rsid w:val="005B12E9"/>
    <w:rsid w:val="005B14EC"/>
    <w:rsid w:val="005B1EAD"/>
    <w:rsid w:val="005B207A"/>
    <w:rsid w:val="005B20D5"/>
    <w:rsid w:val="005B2396"/>
    <w:rsid w:val="005B2C35"/>
    <w:rsid w:val="005B341D"/>
    <w:rsid w:val="005B4220"/>
    <w:rsid w:val="005B4595"/>
    <w:rsid w:val="005B55B6"/>
    <w:rsid w:val="005B5A9F"/>
    <w:rsid w:val="005B5F0B"/>
    <w:rsid w:val="005B6127"/>
    <w:rsid w:val="005B652F"/>
    <w:rsid w:val="005B6DBC"/>
    <w:rsid w:val="005B736B"/>
    <w:rsid w:val="005B7544"/>
    <w:rsid w:val="005B75B1"/>
    <w:rsid w:val="005B7AB1"/>
    <w:rsid w:val="005B7BD7"/>
    <w:rsid w:val="005B7C81"/>
    <w:rsid w:val="005B7E9E"/>
    <w:rsid w:val="005B7F55"/>
    <w:rsid w:val="005C069A"/>
    <w:rsid w:val="005C0E7E"/>
    <w:rsid w:val="005C1660"/>
    <w:rsid w:val="005C2319"/>
    <w:rsid w:val="005C2B69"/>
    <w:rsid w:val="005C2E9B"/>
    <w:rsid w:val="005C3647"/>
    <w:rsid w:val="005C37D0"/>
    <w:rsid w:val="005C3EDA"/>
    <w:rsid w:val="005C438A"/>
    <w:rsid w:val="005C43F8"/>
    <w:rsid w:val="005C4911"/>
    <w:rsid w:val="005C4CFB"/>
    <w:rsid w:val="005C4EAD"/>
    <w:rsid w:val="005C520C"/>
    <w:rsid w:val="005C5BC6"/>
    <w:rsid w:val="005C6376"/>
    <w:rsid w:val="005C63BF"/>
    <w:rsid w:val="005C69DC"/>
    <w:rsid w:val="005C6A5E"/>
    <w:rsid w:val="005C6F5E"/>
    <w:rsid w:val="005C76E6"/>
    <w:rsid w:val="005C76F3"/>
    <w:rsid w:val="005D0452"/>
    <w:rsid w:val="005D0483"/>
    <w:rsid w:val="005D0741"/>
    <w:rsid w:val="005D074F"/>
    <w:rsid w:val="005D0B27"/>
    <w:rsid w:val="005D0E00"/>
    <w:rsid w:val="005D0E36"/>
    <w:rsid w:val="005D0F29"/>
    <w:rsid w:val="005D1027"/>
    <w:rsid w:val="005D1067"/>
    <w:rsid w:val="005D1210"/>
    <w:rsid w:val="005D19E8"/>
    <w:rsid w:val="005D1D68"/>
    <w:rsid w:val="005D215F"/>
    <w:rsid w:val="005D231B"/>
    <w:rsid w:val="005D2455"/>
    <w:rsid w:val="005D26DC"/>
    <w:rsid w:val="005D27E3"/>
    <w:rsid w:val="005D2C06"/>
    <w:rsid w:val="005D333F"/>
    <w:rsid w:val="005D3DBB"/>
    <w:rsid w:val="005D46DF"/>
    <w:rsid w:val="005D4A89"/>
    <w:rsid w:val="005D4D31"/>
    <w:rsid w:val="005D5146"/>
    <w:rsid w:val="005D58D0"/>
    <w:rsid w:val="005D5E28"/>
    <w:rsid w:val="005D5E5E"/>
    <w:rsid w:val="005D6107"/>
    <w:rsid w:val="005D611E"/>
    <w:rsid w:val="005D643D"/>
    <w:rsid w:val="005D7249"/>
    <w:rsid w:val="005D7909"/>
    <w:rsid w:val="005D7B6D"/>
    <w:rsid w:val="005E040C"/>
    <w:rsid w:val="005E17BB"/>
    <w:rsid w:val="005E22BF"/>
    <w:rsid w:val="005E2E83"/>
    <w:rsid w:val="005E3201"/>
    <w:rsid w:val="005E337C"/>
    <w:rsid w:val="005E4827"/>
    <w:rsid w:val="005E4E86"/>
    <w:rsid w:val="005E5456"/>
    <w:rsid w:val="005E5719"/>
    <w:rsid w:val="005E5804"/>
    <w:rsid w:val="005E5B70"/>
    <w:rsid w:val="005E604B"/>
    <w:rsid w:val="005E60F2"/>
    <w:rsid w:val="005E616B"/>
    <w:rsid w:val="005E6269"/>
    <w:rsid w:val="005E630F"/>
    <w:rsid w:val="005E634A"/>
    <w:rsid w:val="005E6BAD"/>
    <w:rsid w:val="005E6C2C"/>
    <w:rsid w:val="005E7F92"/>
    <w:rsid w:val="005F0DB0"/>
    <w:rsid w:val="005F0F2D"/>
    <w:rsid w:val="005F1176"/>
    <w:rsid w:val="005F16BF"/>
    <w:rsid w:val="005F226E"/>
    <w:rsid w:val="005F260F"/>
    <w:rsid w:val="005F2696"/>
    <w:rsid w:val="005F27E7"/>
    <w:rsid w:val="005F2833"/>
    <w:rsid w:val="005F2F45"/>
    <w:rsid w:val="005F37B8"/>
    <w:rsid w:val="005F3EBF"/>
    <w:rsid w:val="005F4652"/>
    <w:rsid w:val="005F4B06"/>
    <w:rsid w:val="005F52B8"/>
    <w:rsid w:val="005F53AA"/>
    <w:rsid w:val="005F53D5"/>
    <w:rsid w:val="005F54E7"/>
    <w:rsid w:val="005F5723"/>
    <w:rsid w:val="005F5B36"/>
    <w:rsid w:val="005F6529"/>
    <w:rsid w:val="005F6CA7"/>
    <w:rsid w:val="005F7340"/>
    <w:rsid w:val="00600892"/>
    <w:rsid w:val="0060096B"/>
    <w:rsid w:val="00600C77"/>
    <w:rsid w:val="00600DF2"/>
    <w:rsid w:val="00601228"/>
    <w:rsid w:val="00601346"/>
    <w:rsid w:val="00601519"/>
    <w:rsid w:val="00601C1D"/>
    <w:rsid w:val="00601F4E"/>
    <w:rsid w:val="00602835"/>
    <w:rsid w:val="006033B5"/>
    <w:rsid w:val="006038AD"/>
    <w:rsid w:val="00603AD6"/>
    <w:rsid w:val="00603E57"/>
    <w:rsid w:val="00604083"/>
    <w:rsid w:val="0060480D"/>
    <w:rsid w:val="0060514F"/>
    <w:rsid w:val="0060561E"/>
    <w:rsid w:val="00606AAC"/>
    <w:rsid w:val="00607203"/>
    <w:rsid w:val="00607717"/>
    <w:rsid w:val="00610038"/>
    <w:rsid w:val="0061034C"/>
    <w:rsid w:val="006104C0"/>
    <w:rsid w:val="00610753"/>
    <w:rsid w:val="00610C60"/>
    <w:rsid w:val="00610C9A"/>
    <w:rsid w:val="0061122A"/>
    <w:rsid w:val="0061124E"/>
    <w:rsid w:val="006120A9"/>
    <w:rsid w:val="00612240"/>
    <w:rsid w:val="0061299C"/>
    <w:rsid w:val="00612A63"/>
    <w:rsid w:val="00612C4F"/>
    <w:rsid w:val="00612C7A"/>
    <w:rsid w:val="00612CC4"/>
    <w:rsid w:val="00612EB2"/>
    <w:rsid w:val="00613CA0"/>
    <w:rsid w:val="0061485F"/>
    <w:rsid w:val="00614B1B"/>
    <w:rsid w:val="00614BF1"/>
    <w:rsid w:val="006159AE"/>
    <w:rsid w:val="00615A2F"/>
    <w:rsid w:val="00615CA3"/>
    <w:rsid w:val="0061614F"/>
    <w:rsid w:val="006163D8"/>
    <w:rsid w:val="0061674E"/>
    <w:rsid w:val="00616FB6"/>
    <w:rsid w:val="00617243"/>
    <w:rsid w:val="0061797B"/>
    <w:rsid w:val="00620308"/>
    <w:rsid w:val="00620D65"/>
    <w:rsid w:val="006217AD"/>
    <w:rsid w:val="00621CF2"/>
    <w:rsid w:val="00621ED7"/>
    <w:rsid w:val="0062232C"/>
    <w:rsid w:val="00622F5A"/>
    <w:rsid w:val="006244E0"/>
    <w:rsid w:val="006247BD"/>
    <w:rsid w:val="00624B0A"/>
    <w:rsid w:val="00624FC5"/>
    <w:rsid w:val="00625127"/>
    <w:rsid w:val="00625184"/>
    <w:rsid w:val="00625E9E"/>
    <w:rsid w:val="00625EF3"/>
    <w:rsid w:val="00626837"/>
    <w:rsid w:val="00626CD9"/>
    <w:rsid w:val="00626EEE"/>
    <w:rsid w:val="006272EC"/>
    <w:rsid w:val="00627455"/>
    <w:rsid w:val="00630437"/>
    <w:rsid w:val="0063155D"/>
    <w:rsid w:val="00631C8B"/>
    <w:rsid w:val="006329C0"/>
    <w:rsid w:val="00632CDE"/>
    <w:rsid w:val="00632D79"/>
    <w:rsid w:val="0063364B"/>
    <w:rsid w:val="00634089"/>
    <w:rsid w:val="0063478F"/>
    <w:rsid w:val="006349AC"/>
    <w:rsid w:val="00634D08"/>
    <w:rsid w:val="0063527E"/>
    <w:rsid w:val="0063553E"/>
    <w:rsid w:val="00635998"/>
    <w:rsid w:val="00635F1D"/>
    <w:rsid w:val="00636281"/>
    <w:rsid w:val="00636534"/>
    <w:rsid w:val="00636807"/>
    <w:rsid w:val="00636A40"/>
    <w:rsid w:val="006375B6"/>
    <w:rsid w:val="006377E7"/>
    <w:rsid w:val="00637E8A"/>
    <w:rsid w:val="00640214"/>
    <w:rsid w:val="00641029"/>
    <w:rsid w:val="006411D6"/>
    <w:rsid w:val="006413A4"/>
    <w:rsid w:val="0064237E"/>
    <w:rsid w:val="00643C82"/>
    <w:rsid w:val="00644E33"/>
    <w:rsid w:val="00645885"/>
    <w:rsid w:val="00645BB3"/>
    <w:rsid w:val="00645F50"/>
    <w:rsid w:val="00645F8E"/>
    <w:rsid w:val="00645FA4"/>
    <w:rsid w:val="006461A0"/>
    <w:rsid w:val="006464DD"/>
    <w:rsid w:val="00646B8A"/>
    <w:rsid w:val="00646EF0"/>
    <w:rsid w:val="006470C0"/>
    <w:rsid w:val="00647265"/>
    <w:rsid w:val="0064767D"/>
    <w:rsid w:val="00650431"/>
    <w:rsid w:val="0065079A"/>
    <w:rsid w:val="00650A11"/>
    <w:rsid w:val="00650CEF"/>
    <w:rsid w:val="00650E0E"/>
    <w:rsid w:val="00650FB2"/>
    <w:rsid w:val="00651455"/>
    <w:rsid w:val="0065183E"/>
    <w:rsid w:val="006518BB"/>
    <w:rsid w:val="00652280"/>
    <w:rsid w:val="00653269"/>
    <w:rsid w:val="00653335"/>
    <w:rsid w:val="00653D24"/>
    <w:rsid w:val="00653EC2"/>
    <w:rsid w:val="0065423E"/>
    <w:rsid w:val="00654265"/>
    <w:rsid w:val="006546DA"/>
    <w:rsid w:val="006550E0"/>
    <w:rsid w:val="00655F37"/>
    <w:rsid w:val="00657180"/>
    <w:rsid w:val="006575AD"/>
    <w:rsid w:val="006578AB"/>
    <w:rsid w:val="006578F7"/>
    <w:rsid w:val="00657C51"/>
    <w:rsid w:val="00657F75"/>
    <w:rsid w:val="006601AD"/>
    <w:rsid w:val="00660B58"/>
    <w:rsid w:val="00661B67"/>
    <w:rsid w:val="00661DC4"/>
    <w:rsid w:val="00662454"/>
    <w:rsid w:val="00662841"/>
    <w:rsid w:val="00662A3E"/>
    <w:rsid w:val="006632F8"/>
    <w:rsid w:val="00663556"/>
    <w:rsid w:val="00663EA7"/>
    <w:rsid w:val="00664619"/>
    <w:rsid w:val="0066467C"/>
    <w:rsid w:val="006648E5"/>
    <w:rsid w:val="00664F3A"/>
    <w:rsid w:val="00666036"/>
    <w:rsid w:val="0066686C"/>
    <w:rsid w:val="00666DC5"/>
    <w:rsid w:val="006676BA"/>
    <w:rsid w:val="006676F7"/>
    <w:rsid w:val="0066777A"/>
    <w:rsid w:val="0067031B"/>
    <w:rsid w:val="006704EF"/>
    <w:rsid w:val="006709A3"/>
    <w:rsid w:val="006709E6"/>
    <w:rsid w:val="00670CED"/>
    <w:rsid w:val="006713BC"/>
    <w:rsid w:val="00671D4D"/>
    <w:rsid w:val="00672307"/>
    <w:rsid w:val="0067240F"/>
    <w:rsid w:val="00672542"/>
    <w:rsid w:val="006727BC"/>
    <w:rsid w:val="00672AB3"/>
    <w:rsid w:val="0067301D"/>
    <w:rsid w:val="0067368C"/>
    <w:rsid w:val="0067377C"/>
    <w:rsid w:val="00673BD8"/>
    <w:rsid w:val="0067416E"/>
    <w:rsid w:val="00675B3F"/>
    <w:rsid w:val="00675C5A"/>
    <w:rsid w:val="00675CA4"/>
    <w:rsid w:val="00675D06"/>
    <w:rsid w:val="00675DD4"/>
    <w:rsid w:val="00675E47"/>
    <w:rsid w:val="00675EC2"/>
    <w:rsid w:val="0067606A"/>
    <w:rsid w:val="0067686D"/>
    <w:rsid w:val="00676898"/>
    <w:rsid w:val="00676CED"/>
    <w:rsid w:val="00676DBE"/>
    <w:rsid w:val="00676F0B"/>
    <w:rsid w:val="006774D4"/>
    <w:rsid w:val="00677707"/>
    <w:rsid w:val="006777C0"/>
    <w:rsid w:val="0068082E"/>
    <w:rsid w:val="0068086E"/>
    <w:rsid w:val="00680917"/>
    <w:rsid w:val="006809E7"/>
    <w:rsid w:val="006825F4"/>
    <w:rsid w:val="00682982"/>
    <w:rsid w:val="00683B2A"/>
    <w:rsid w:val="00684B3D"/>
    <w:rsid w:val="00684B42"/>
    <w:rsid w:val="00685CAC"/>
    <w:rsid w:val="006860BA"/>
    <w:rsid w:val="00686229"/>
    <w:rsid w:val="006864EA"/>
    <w:rsid w:val="00686C6A"/>
    <w:rsid w:val="00686F15"/>
    <w:rsid w:val="00686F42"/>
    <w:rsid w:val="00687051"/>
    <w:rsid w:val="00687762"/>
    <w:rsid w:val="00687FB3"/>
    <w:rsid w:val="00690C12"/>
    <w:rsid w:val="006915FB"/>
    <w:rsid w:val="006926B3"/>
    <w:rsid w:val="00692C74"/>
    <w:rsid w:val="0069323A"/>
    <w:rsid w:val="00693AA1"/>
    <w:rsid w:val="00693F5B"/>
    <w:rsid w:val="00695FF7"/>
    <w:rsid w:val="006960AD"/>
    <w:rsid w:val="00696D2C"/>
    <w:rsid w:val="00697035"/>
    <w:rsid w:val="006975F7"/>
    <w:rsid w:val="00697F4C"/>
    <w:rsid w:val="006A03FC"/>
    <w:rsid w:val="006A0C3B"/>
    <w:rsid w:val="006A1834"/>
    <w:rsid w:val="006A187B"/>
    <w:rsid w:val="006A370F"/>
    <w:rsid w:val="006A37CA"/>
    <w:rsid w:val="006A3C57"/>
    <w:rsid w:val="006A3CFE"/>
    <w:rsid w:val="006A3DEE"/>
    <w:rsid w:val="006A43E1"/>
    <w:rsid w:val="006A5F6A"/>
    <w:rsid w:val="006A6BE2"/>
    <w:rsid w:val="006A6DBA"/>
    <w:rsid w:val="006A75FE"/>
    <w:rsid w:val="006A79F4"/>
    <w:rsid w:val="006B1090"/>
    <w:rsid w:val="006B1798"/>
    <w:rsid w:val="006B1B3F"/>
    <w:rsid w:val="006B1B6A"/>
    <w:rsid w:val="006B1DF5"/>
    <w:rsid w:val="006B1F53"/>
    <w:rsid w:val="006B2477"/>
    <w:rsid w:val="006B25DB"/>
    <w:rsid w:val="006B2A19"/>
    <w:rsid w:val="006B4409"/>
    <w:rsid w:val="006B48D1"/>
    <w:rsid w:val="006B4BAB"/>
    <w:rsid w:val="006B5217"/>
    <w:rsid w:val="006B52AD"/>
    <w:rsid w:val="006B5472"/>
    <w:rsid w:val="006B5EAE"/>
    <w:rsid w:val="006B5F92"/>
    <w:rsid w:val="006B76C8"/>
    <w:rsid w:val="006B7DC0"/>
    <w:rsid w:val="006C0169"/>
    <w:rsid w:val="006C0B23"/>
    <w:rsid w:val="006C0F2A"/>
    <w:rsid w:val="006C1503"/>
    <w:rsid w:val="006C21F2"/>
    <w:rsid w:val="006C27D1"/>
    <w:rsid w:val="006C2BF4"/>
    <w:rsid w:val="006C302E"/>
    <w:rsid w:val="006C3090"/>
    <w:rsid w:val="006C33A8"/>
    <w:rsid w:val="006C39A1"/>
    <w:rsid w:val="006C3C86"/>
    <w:rsid w:val="006C3DCA"/>
    <w:rsid w:val="006C4726"/>
    <w:rsid w:val="006C4875"/>
    <w:rsid w:val="006C51E0"/>
    <w:rsid w:val="006C59CD"/>
    <w:rsid w:val="006C5DEF"/>
    <w:rsid w:val="006C5F77"/>
    <w:rsid w:val="006C63CA"/>
    <w:rsid w:val="006C6D28"/>
    <w:rsid w:val="006C7137"/>
    <w:rsid w:val="006C7BC9"/>
    <w:rsid w:val="006C7E71"/>
    <w:rsid w:val="006D0789"/>
    <w:rsid w:val="006D0C3B"/>
    <w:rsid w:val="006D15DD"/>
    <w:rsid w:val="006D242C"/>
    <w:rsid w:val="006D2B77"/>
    <w:rsid w:val="006D2C0C"/>
    <w:rsid w:val="006D301B"/>
    <w:rsid w:val="006D301C"/>
    <w:rsid w:val="006D41AB"/>
    <w:rsid w:val="006D44B0"/>
    <w:rsid w:val="006D4F21"/>
    <w:rsid w:val="006D5272"/>
    <w:rsid w:val="006D5859"/>
    <w:rsid w:val="006D6034"/>
    <w:rsid w:val="006D677A"/>
    <w:rsid w:val="006D7D74"/>
    <w:rsid w:val="006E023C"/>
    <w:rsid w:val="006E0806"/>
    <w:rsid w:val="006E08B7"/>
    <w:rsid w:val="006E109D"/>
    <w:rsid w:val="006E1204"/>
    <w:rsid w:val="006E1578"/>
    <w:rsid w:val="006E15A4"/>
    <w:rsid w:val="006E17AF"/>
    <w:rsid w:val="006E1A7E"/>
    <w:rsid w:val="006E1AA2"/>
    <w:rsid w:val="006E1B06"/>
    <w:rsid w:val="006E1D4A"/>
    <w:rsid w:val="006E1FCD"/>
    <w:rsid w:val="006E1FEF"/>
    <w:rsid w:val="006E2091"/>
    <w:rsid w:val="006E2288"/>
    <w:rsid w:val="006E2A40"/>
    <w:rsid w:val="006E2C14"/>
    <w:rsid w:val="006E2C78"/>
    <w:rsid w:val="006E2DFC"/>
    <w:rsid w:val="006E2F24"/>
    <w:rsid w:val="006E33A5"/>
    <w:rsid w:val="006E3761"/>
    <w:rsid w:val="006E3BFA"/>
    <w:rsid w:val="006E4CC0"/>
    <w:rsid w:val="006E6249"/>
    <w:rsid w:val="006E64B2"/>
    <w:rsid w:val="006E6D3E"/>
    <w:rsid w:val="006E730A"/>
    <w:rsid w:val="006E7321"/>
    <w:rsid w:val="006E75D9"/>
    <w:rsid w:val="006E7E66"/>
    <w:rsid w:val="006E7EF1"/>
    <w:rsid w:val="006F033B"/>
    <w:rsid w:val="006F0481"/>
    <w:rsid w:val="006F0665"/>
    <w:rsid w:val="006F09D2"/>
    <w:rsid w:val="006F1691"/>
    <w:rsid w:val="006F2959"/>
    <w:rsid w:val="006F2EA2"/>
    <w:rsid w:val="006F30AD"/>
    <w:rsid w:val="006F332D"/>
    <w:rsid w:val="006F38C1"/>
    <w:rsid w:val="006F3DC7"/>
    <w:rsid w:val="006F40A1"/>
    <w:rsid w:val="006F47B5"/>
    <w:rsid w:val="006F4DB5"/>
    <w:rsid w:val="006F501E"/>
    <w:rsid w:val="006F57A8"/>
    <w:rsid w:val="006F5D9E"/>
    <w:rsid w:val="006F6328"/>
    <w:rsid w:val="006F6F06"/>
    <w:rsid w:val="006F76BD"/>
    <w:rsid w:val="006F78B9"/>
    <w:rsid w:val="007009E7"/>
    <w:rsid w:val="00700B09"/>
    <w:rsid w:val="00701359"/>
    <w:rsid w:val="0070147C"/>
    <w:rsid w:val="007019CD"/>
    <w:rsid w:val="00702663"/>
    <w:rsid w:val="00702837"/>
    <w:rsid w:val="00702A1D"/>
    <w:rsid w:val="007034A3"/>
    <w:rsid w:val="007038D2"/>
    <w:rsid w:val="00703923"/>
    <w:rsid w:val="00705098"/>
    <w:rsid w:val="00705A69"/>
    <w:rsid w:val="0070688F"/>
    <w:rsid w:val="00706E2A"/>
    <w:rsid w:val="0070719E"/>
    <w:rsid w:val="00707435"/>
    <w:rsid w:val="00707BDB"/>
    <w:rsid w:val="00707E36"/>
    <w:rsid w:val="007100E2"/>
    <w:rsid w:val="00710B23"/>
    <w:rsid w:val="00710F6D"/>
    <w:rsid w:val="00711D9E"/>
    <w:rsid w:val="00712D8D"/>
    <w:rsid w:val="00712DFA"/>
    <w:rsid w:val="007131C7"/>
    <w:rsid w:val="007133C1"/>
    <w:rsid w:val="007140C0"/>
    <w:rsid w:val="00714D0A"/>
    <w:rsid w:val="00715687"/>
    <w:rsid w:val="00715906"/>
    <w:rsid w:val="00715A06"/>
    <w:rsid w:val="00715A45"/>
    <w:rsid w:val="00715ED6"/>
    <w:rsid w:val="00716165"/>
    <w:rsid w:val="0071663C"/>
    <w:rsid w:val="007169FD"/>
    <w:rsid w:val="00716D02"/>
    <w:rsid w:val="00717088"/>
    <w:rsid w:val="007170D0"/>
    <w:rsid w:val="007172E2"/>
    <w:rsid w:val="00717606"/>
    <w:rsid w:val="00717769"/>
    <w:rsid w:val="00717DB3"/>
    <w:rsid w:val="0072008B"/>
    <w:rsid w:val="007201B4"/>
    <w:rsid w:val="00720552"/>
    <w:rsid w:val="00720702"/>
    <w:rsid w:val="00720DDB"/>
    <w:rsid w:val="00720DF9"/>
    <w:rsid w:val="0072124E"/>
    <w:rsid w:val="00721D6E"/>
    <w:rsid w:val="00721F89"/>
    <w:rsid w:val="007221F7"/>
    <w:rsid w:val="007223E6"/>
    <w:rsid w:val="007223F4"/>
    <w:rsid w:val="0072253D"/>
    <w:rsid w:val="00722A92"/>
    <w:rsid w:val="00723397"/>
    <w:rsid w:val="007238BC"/>
    <w:rsid w:val="00723A55"/>
    <w:rsid w:val="00723AF9"/>
    <w:rsid w:val="00723E41"/>
    <w:rsid w:val="00724569"/>
    <w:rsid w:val="00724600"/>
    <w:rsid w:val="00724AE7"/>
    <w:rsid w:val="00724F1E"/>
    <w:rsid w:val="0072547A"/>
    <w:rsid w:val="0072612D"/>
    <w:rsid w:val="0072682A"/>
    <w:rsid w:val="00727766"/>
    <w:rsid w:val="00727CF3"/>
    <w:rsid w:val="00727D3B"/>
    <w:rsid w:val="007304C7"/>
    <w:rsid w:val="00730747"/>
    <w:rsid w:val="00730A81"/>
    <w:rsid w:val="00730D0B"/>
    <w:rsid w:val="00731189"/>
    <w:rsid w:val="00731261"/>
    <w:rsid w:val="007317FB"/>
    <w:rsid w:val="00731E07"/>
    <w:rsid w:val="007325D9"/>
    <w:rsid w:val="00732BD9"/>
    <w:rsid w:val="00733355"/>
    <w:rsid w:val="007333DB"/>
    <w:rsid w:val="00735849"/>
    <w:rsid w:val="0073598B"/>
    <w:rsid w:val="007368AA"/>
    <w:rsid w:val="0074005C"/>
    <w:rsid w:val="00740918"/>
    <w:rsid w:val="00740D36"/>
    <w:rsid w:val="007416E9"/>
    <w:rsid w:val="007417D6"/>
    <w:rsid w:val="00741962"/>
    <w:rsid w:val="00741AC4"/>
    <w:rsid w:val="007423DE"/>
    <w:rsid w:val="007423E7"/>
    <w:rsid w:val="00742B0F"/>
    <w:rsid w:val="0074312A"/>
    <w:rsid w:val="0074325C"/>
    <w:rsid w:val="0074344A"/>
    <w:rsid w:val="00743DBE"/>
    <w:rsid w:val="00744302"/>
    <w:rsid w:val="00744DEC"/>
    <w:rsid w:val="00744EC1"/>
    <w:rsid w:val="00745313"/>
    <w:rsid w:val="007453A1"/>
    <w:rsid w:val="007457A5"/>
    <w:rsid w:val="007459AE"/>
    <w:rsid w:val="00745F6F"/>
    <w:rsid w:val="00746AF3"/>
    <w:rsid w:val="00746DB9"/>
    <w:rsid w:val="00746DF1"/>
    <w:rsid w:val="00746F89"/>
    <w:rsid w:val="0074742A"/>
    <w:rsid w:val="007474D3"/>
    <w:rsid w:val="007476B1"/>
    <w:rsid w:val="00747780"/>
    <w:rsid w:val="00747EDB"/>
    <w:rsid w:val="0075044B"/>
    <w:rsid w:val="00750B00"/>
    <w:rsid w:val="00750E19"/>
    <w:rsid w:val="00751530"/>
    <w:rsid w:val="007515A9"/>
    <w:rsid w:val="007516C7"/>
    <w:rsid w:val="007518FF"/>
    <w:rsid w:val="00751E8E"/>
    <w:rsid w:val="00751FC7"/>
    <w:rsid w:val="007524D5"/>
    <w:rsid w:val="00752FD3"/>
    <w:rsid w:val="00752FEF"/>
    <w:rsid w:val="00753692"/>
    <w:rsid w:val="00753899"/>
    <w:rsid w:val="00753D4F"/>
    <w:rsid w:val="00753FA1"/>
    <w:rsid w:val="00754239"/>
    <w:rsid w:val="00754398"/>
    <w:rsid w:val="007546CE"/>
    <w:rsid w:val="00754ED1"/>
    <w:rsid w:val="007553FC"/>
    <w:rsid w:val="0075564C"/>
    <w:rsid w:val="00756BFE"/>
    <w:rsid w:val="007570D0"/>
    <w:rsid w:val="00757215"/>
    <w:rsid w:val="00757DF3"/>
    <w:rsid w:val="00760107"/>
    <w:rsid w:val="0076023E"/>
    <w:rsid w:val="00760407"/>
    <w:rsid w:val="0076045D"/>
    <w:rsid w:val="007607FB"/>
    <w:rsid w:val="00761112"/>
    <w:rsid w:val="0076119C"/>
    <w:rsid w:val="007612C1"/>
    <w:rsid w:val="007615C9"/>
    <w:rsid w:val="0076248D"/>
    <w:rsid w:val="007624BB"/>
    <w:rsid w:val="00762827"/>
    <w:rsid w:val="00762E8F"/>
    <w:rsid w:val="00763229"/>
    <w:rsid w:val="007632C5"/>
    <w:rsid w:val="00763F1F"/>
    <w:rsid w:val="00764166"/>
    <w:rsid w:val="007645D1"/>
    <w:rsid w:val="0076482E"/>
    <w:rsid w:val="00764F5B"/>
    <w:rsid w:val="00765697"/>
    <w:rsid w:val="007657EB"/>
    <w:rsid w:val="0076632D"/>
    <w:rsid w:val="007665AD"/>
    <w:rsid w:val="00767B0C"/>
    <w:rsid w:val="0077005D"/>
    <w:rsid w:val="007701CB"/>
    <w:rsid w:val="00770E05"/>
    <w:rsid w:val="007714B9"/>
    <w:rsid w:val="00771B99"/>
    <w:rsid w:val="007734AB"/>
    <w:rsid w:val="007735C8"/>
    <w:rsid w:val="0077387C"/>
    <w:rsid w:val="00774108"/>
    <w:rsid w:val="00774893"/>
    <w:rsid w:val="00774CD8"/>
    <w:rsid w:val="00774E39"/>
    <w:rsid w:val="007751CE"/>
    <w:rsid w:val="0077530E"/>
    <w:rsid w:val="00775AF6"/>
    <w:rsid w:val="00775AFF"/>
    <w:rsid w:val="00775D86"/>
    <w:rsid w:val="00775DC7"/>
    <w:rsid w:val="007767AD"/>
    <w:rsid w:val="00776DCF"/>
    <w:rsid w:val="0077708B"/>
    <w:rsid w:val="00777191"/>
    <w:rsid w:val="00777301"/>
    <w:rsid w:val="00777428"/>
    <w:rsid w:val="00777914"/>
    <w:rsid w:val="007801E7"/>
    <w:rsid w:val="00780369"/>
    <w:rsid w:val="00780834"/>
    <w:rsid w:val="007809D9"/>
    <w:rsid w:val="00781346"/>
    <w:rsid w:val="00781828"/>
    <w:rsid w:val="00781B31"/>
    <w:rsid w:val="00781CA8"/>
    <w:rsid w:val="00782307"/>
    <w:rsid w:val="00782860"/>
    <w:rsid w:val="007829E5"/>
    <w:rsid w:val="00782D09"/>
    <w:rsid w:val="00783250"/>
    <w:rsid w:val="007833D8"/>
    <w:rsid w:val="00783686"/>
    <w:rsid w:val="00783989"/>
    <w:rsid w:val="00783A26"/>
    <w:rsid w:val="00783C0D"/>
    <w:rsid w:val="00783CC5"/>
    <w:rsid w:val="00783E5D"/>
    <w:rsid w:val="00783F6C"/>
    <w:rsid w:val="00784489"/>
    <w:rsid w:val="00784CB2"/>
    <w:rsid w:val="0078563D"/>
    <w:rsid w:val="00785CFB"/>
    <w:rsid w:val="00786927"/>
    <w:rsid w:val="00786A5D"/>
    <w:rsid w:val="00786EAF"/>
    <w:rsid w:val="007903AA"/>
    <w:rsid w:val="00790449"/>
    <w:rsid w:val="007909E0"/>
    <w:rsid w:val="00790BAA"/>
    <w:rsid w:val="00790CB7"/>
    <w:rsid w:val="00790E92"/>
    <w:rsid w:val="007912A0"/>
    <w:rsid w:val="0079160D"/>
    <w:rsid w:val="007916C1"/>
    <w:rsid w:val="00791BF3"/>
    <w:rsid w:val="0079271F"/>
    <w:rsid w:val="00793411"/>
    <w:rsid w:val="007936C7"/>
    <w:rsid w:val="0079386A"/>
    <w:rsid w:val="00793BC0"/>
    <w:rsid w:val="00793FBA"/>
    <w:rsid w:val="00794276"/>
    <w:rsid w:val="00794682"/>
    <w:rsid w:val="0079492D"/>
    <w:rsid w:val="00794B25"/>
    <w:rsid w:val="007953AA"/>
    <w:rsid w:val="00795891"/>
    <w:rsid w:val="00795E48"/>
    <w:rsid w:val="0079641D"/>
    <w:rsid w:val="00796DD3"/>
    <w:rsid w:val="00797189"/>
    <w:rsid w:val="00797227"/>
    <w:rsid w:val="007972B6"/>
    <w:rsid w:val="00797B78"/>
    <w:rsid w:val="007A0208"/>
    <w:rsid w:val="007A1124"/>
    <w:rsid w:val="007A11FE"/>
    <w:rsid w:val="007A1BE4"/>
    <w:rsid w:val="007A2048"/>
    <w:rsid w:val="007A2571"/>
    <w:rsid w:val="007A26C3"/>
    <w:rsid w:val="007A27BC"/>
    <w:rsid w:val="007A28DA"/>
    <w:rsid w:val="007A2D7F"/>
    <w:rsid w:val="007A38EB"/>
    <w:rsid w:val="007A427C"/>
    <w:rsid w:val="007A42DD"/>
    <w:rsid w:val="007A4345"/>
    <w:rsid w:val="007A44B1"/>
    <w:rsid w:val="007A4D0E"/>
    <w:rsid w:val="007A53B5"/>
    <w:rsid w:val="007A54B5"/>
    <w:rsid w:val="007A574D"/>
    <w:rsid w:val="007A57C0"/>
    <w:rsid w:val="007A6917"/>
    <w:rsid w:val="007A6E60"/>
    <w:rsid w:val="007B0225"/>
    <w:rsid w:val="007B08B9"/>
    <w:rsid w:val="007B0B42"/>
    <w:rsid w:val="007B0BB9"/>
    <w:rsid w:val="007B14AF"/>
    <w:rsid w:val="007B1649"/>
    <w:rsid w:val="007B18B0"/>
    <w:rsid w:val="007B1AC8"/>
    <w:rsid w:val="007B1C05"/>
    <w:rsid w:val="007B1FBD"/>
    <w:rsid w:val="007B2254"/>
    <w:rsid w:val="007B23F1"/>
    <w:rsid w:val="007B3024"/>
    <w:rsid w:val="007B355A"/>
    <w:rsid w:val="007B3C9A"/>
    <w:rsid w:val="007B515F"/>
    <w:rsid w:val="007B533F"/>
    <w:rsid w:val="007B55AE"/>
    <w:rsid w:val="007B5AC1"/>
    <w:rsid w:val="007B5D23"/>
    <w:rsid w:val="007B5E40"/>
    <w:rsid w:val="007B63A5"/>
    <w:rsid w:val="007B6EF5"/>
    <w:rsid w:val="007B7220"/>
    <w:rsid w:val="007C06B8"/>
    <w:rsid w:val="007C0787"/>
    <w:rsid w:val="007C0945"/>
    <w:rsid w:val="007C0DA9"/>
    <w:rsid w:val="007C1172"/>
    <w:rsid w:val="007C1988"/>
    <w:rsid w:val="007C1DDA"/>
    <w:rsid w:val="007C1EB8"/>
    <w:rsid w:val="007C20EB"/>
    <w:rsid w:val="007C2507"/>
    <w:rsid w:val="007C2A00"/>
    <w:rsid w:val="007C2BC2"/>
    <w:rsid w:val="007C2D2C"/>
    <w:rsid w:val="007C2EA2"/>
    <w:rsid w:val="007C300F"/>
    <w:rsid w:val="007C314D"/>
    <w:rsid w:val="007C32C7"/>
    <w:rsid w:val="007C341A"/>
    <w:rsid w:val="007C342C"/>
    <w:rsid w:val="007C3D3D"/>
    <w:rsid w:val="007C3FF9"/>
    <w:rsid w:val="007C4138"/>
    <w:rsid w:val="007C46E6"/>
    <w:rsid w:val="007C49E4"/>
    <w:rsid w:val="007C4E27"/>
    <w:rsid w:val="007C53E0"/>
    <w:rsid w:val="007C5466"/>
    <w:rsid w:val="007C63E1"/>
    <w:rsid w:val="007C79CA"/>
    <w:rsid w:val="007D092F"/>
    <w:rsid w:val="007D0C77"/>
    <w:rsid w:val="007D0CD3"/>
    <w:rsid w:val="007D10D0"/>
    <w:rsid w:val="007D1607"/>
    <w:rsid w:val="007D173F"/>
    <w:rsid w:val="007D28AD"/>
    <w:rsid w:val="007D2CC1"/>
    <w:rsid w:val="007D2F5D"/>
    <w:rsid w:val="007D3295"/>
    <w:rsid w:val="007D36C0"/>
    <w:rsid w:val="007D3A41"/>
    <w:rsid w:val="007D4C94"/>
    <w:rsid w:val="007D4E04"/>
    <w:rsid w:val="007D4F04"/>
    <w:rsid w:val="007D5132"/>
    <w:rsid w:val="007D5AE8"/>
    <w:rsid w:val="007D5CF1"/>
    <w:rsid w:val="007D5D31"/>
    <w:rsid w:val="007D5DAC"/>
    <w:rsid w:val="007D7211"/>
    <w:rsid w:val="007D7635"/>
    <w:rsid w:val="007D7845"/>
    <w:rsid w:val="007E022A"/>
    <w:rsid w:val="007E03AF"/>
    <w:rsid w:val="007E0598"/>
    <w:rsid w:val="007E09BE"/>
    <w:rsid w:val="007E0B68"/>
    <w:rsid w:val="007E0EB5"/>
    <w:rsid w:val="007E11AE"/>
    <w:rsid w:val="007E11FB"/>
    <w:rsid w:val="007E1464"/>
    <w:rsid w:val="007E1AE3"/>
    <w:rsid w:val="007E1BA4"/>
    <w:rsid w:val="007E1DBA"/>
    <w:rsid w:val="007E1F63"/>
    <w:rsid w:val="007E22DF"/>
    <w:rsid w:val="007E24B5"/>
    <w:rsid w:val="007E31A1"/>
    <w:rsid w:val="007E3647"/>
    <w:rsid w:val="007E409A"/>
    <w:rsid w:val="007E42B0"/>
    <w:rsid w:val="007E4660"/>
    <w:rsid w:val="007E48ED"/>
    <w:rsid w:val="007E4FCB"/>
    <w:rsid w:val="007E533D"/>
    <w:rsid w:val="007E57C8"/>
    <w:rsid w:val="007E6DB3"/>
    <w:rsid w:val="007E6E57"/>
    <w:rsid w:val="007F0268"/>
    <w:rsid w:val="007F02F8"/>
    <w:rsid w:val="007F035B"/>
    <w:rsid w:val="007F1BF1"/>
    <w:rsid w:val="007F1DC3"/>
    <w:rsid w:val="007F256A"/>
    <w:rsid w:val="007F261E"/>
    <w:rsid w:val="007F3B4B"/>
    <w:rsid w:val="007F3B71"/>
    <w:rsid w:val="007F40FB"/>
    <w:rsid w:val="007F43E0"/>
    <w:rsid w:val="007F5799"/>
    <w:rsid w:val="007F5B3D"/>
    <w:rsid w:val="007F644B"/>
    <w:rsid w:val="007F73C6"/>
    <w:rsid w:val="007F7ED7"/>
    <w:rsid w:val="00800404"/>
    <w:rsid w:val="00800ACD"/>
    <w:rsid w:val="00800F73"/>
    <w:rsid w:val="0080119F"/>
    <w:rsid w:val="00801338"/>
    <w:rsid w:val="008013A8"/>
    <w:rsid w:val="008013FE"/>
    <w:rsid w:val="00801AC8"/>
    <w:rsid w:val="00801B8D"/>
    <w:rsid w:val="00801E41"/>
    <w:rsid w:val="008023EC"/>
    <w:rsid w:val="008026C3"/>
    <w:rsid w:val="00802749"/>
    <w:rsid w:val="00802AE6"/>
    <w:rsid w:val="00802EA9"/>
    <w:rsid w:val="0080327A"/>
    <w:rsid w:val="0080336B"/>
    <w:rsid w:val="00803AE6"/>
    <w:rsid w:val="0080489C"/>
    <w:rsid w:val="00805CD2"/>
    <w:rsid w:val="0080653F"/>
    <w:rsid w:val="00806699"/>
    <w:rsid w:val="00806C28"/>
    <w:rsid w:val="00806D0B"/>
    <w:rsid w:val="00806F41"/>
    <w:rsid w:val="00806FD5"/>
    <w:rsid w:val="00806FD6"/>
    <w:rsid w:val="008072AC"/>
    <w:rsid w:val="00807461"/>
    <w:rsid w:val="008075C7"/>
    <w:rsid w:val="0080787F"/>
    <w:rsid w:val="00807C47"/>
    <w:rsid w:val="00810674"/>
    <w:rsid w:val="00810B0D"/>
    <w:rsid w:val="00810C9B"/>
    <w:rsid w:val="0081110F"/>
    <w:rsid w:val="008113C6"/>
    <w:rsid w:val="00811F4F"/>
    <w:rsid w:val="00811FAD"/>
    <w:rsid w:val="00812036"/>
    <w:rsid w:val="008123C0"/>
    <w:rsid w:val="00812C95"/>
    <w:rsid w:val="00813655"/>
    <w:rsid w:val="008140C7"/>
    <w:rsid w:val="00814369"/>
    <w:rsid w:val="00814383"/>
    <w:rsid w:val="00814F13"/>
    <w:rsid w:val="00815070"/>
    <w:rsid w:val="0081609C"/>
    <w:rsid w:val="00816665"/>
    <w:rsid w:val="008170D1"/>
    <w:rsid w:val="008170DE"/>
    <w:rsid w:val="00817420"/>
    <w:rsid w:val="00817679"/>
    <w:rsid w:val="00817E54"/>
    <w:rsid w:val="00817F98"/>
    <w:rsid w:val="008200D3"/>
    <w:rsid w:val="008200D6"/>
    <w:rsid w:val="008202BA"/>
    <w:rsid w:val="008204BD"/>
    <w:rsid w:val="00821066"/>
    <w:rsid w:val="00821505"/>
    <w:rsid w:val="0082160E"/>
    <w:rsid w:val="0082183E"/>
    <w:rsid w:val="00821B27"/>
    <w:rsid w:val="00822541"/>
    <w:rsid w:val="00822A5E"/>
    <w:rsid w:val="00823010"/>
    <w:rsid w:val="00823A46"/>
    <w:rsid w:val="00823B4D"/>
    <w:rsid w:val="00823F67"/>
    <w:rsid w:val="00823FA3"/>
    <w:rsid w:val="0082435B"/>
    <w:rsid w:val="008243BC"/>
    <w:rsid w:val="00824A4D"/>
    <w:rsid w:val="00824C30"/>
    <w:rsid w:val="008253FF"/>
    <w:rsid w:val="00825E5C"/>
    <w:rsid w:val="0082740C"/>
    <w:rsid w:val="00827D30"/>
    <w:rsid w:val="00827E69"/>
    <w:rsid w:val="008306ED"/>
    <w:rsid w:val="00830930"/>
    <w:rsid w:val="00830CB9"/>
    <w:rsid w:val="00830CC5"/>
    <w:rsid w:val="00830EAB"/>
    <w:rsid w:val="00831C23"/>
    <w:rsid w:val="00831FDF"/>
    <w:rsid w:val="0083251E"/>
    <w:rsid w:val="008325C6"/>
    <w:rsid w:val="008325F8"/>
    <w:rsid w:val="00833CBE"/>
    <w:rsid w:val="00833F77"/>
    <w:rsid w:val="00834212"/>
    <w:rsid w:val="0083468A"/>
    <w:rsid w:val="008349F2"/>
    <w:rsid w:val="00835C40"/>
    <w:rsid w:val="00835F67"/>
    <w:rsid w:val="0083669C"/>
    <w:rsid w:val="00836743"/>
    <w:rsid w:val="008367C1"/>
    <w:rsid w:val="008371FE"/>
    <w:rsid w:val="0083774E"/>
    <w:rsid w:val="00840621"/>
    <w:rsid w:val="00840740"/>
    <w:rsid w:val="00841360"/>
    <w:rsid w:val="008416A8"/>
    <w:rsid w:val="00841B63"/>
    <w:rsid w:val="00841B7F"/>
    <w:rsid w:val="00841D4E"/>
    <w:rsid w:val="00841D6A"/>
    <w:rsid w:val="0084212D"/>
    <w:rsid w:val="008424AF"/>
    <w:rsid w:val="00842DBD"/>
    <w:rsid w:val="00842EA0"/>
    <w:rsid w:val="00842FCB"/>
    <w:rsid w:val="00843303"/>
    <w:rsid w:val="00843C87"/>
    <w:rsid w:val="00843EF9"/>
    <w:rsid w:val="00844211"/>
    <w:rsid w:val="008442C5"/>
    <w:rsid w:val="008448CE"/>
    <w:rsid w:val="00845022"/>
    <w:rsid w:val="00845268"/>
    <w:rsid w:val="00845A97"/>
    <w:rsid w:val="0084625C"/>
    <w:rsid w:val="008465F2"/>
    <w:rsid w:val="00846CCA"/>
    <w:rsid w:val="00846E14"/>
    <w:rsid w:val="00847690"/>
    <w:rsid w:val="008477C6"/>
    <w:rsid w:val="008478DB"/>
    <w:rsid w:val="00847976"/>
    <w:rsid w:val="00847DD1"/>
    <w:rsid w:val="00847FD2"/>
    <w:rsid w:val="008504D1"/>
    <w:rsid w:val="008504D2"/>
    <w:rsid w:val="00850D24"/>
    <w:rsid w:val="008511D7"/>
    <w:rsid w:val="008517F5"/>
    <w:rsid w:val="00851C98"/>
    <w:rsid w:val="00851CD0"/>
    <w:rsid w:val="00851F28"/>
    <w:rsid w:val="00851FDF"/>
    <w:rsid w:val="00852999"/>
    <w:rsid w:val="00852E2D"/>
    <w:rsid w:val="00853463"/>
    <w:rsid w:val="00853D0C"/>
    <w:rsid w:val="0085477F"/>
    <w:rsid w:val="0085496B"/>
    <w:rsid w:val="0085543F"/>
    <w:rsid w:val="008558A3"/>
    <w:rsid w:val="00855900"/>
    <w:rsid w:val="00855EA0"/>
    <w:rsid w:val="0085678F"/>
    <w:rsid w:val="008567B8"/>
    <w:rsid w:val="0085688A"/>
    <w:rsid w:val="00856B99"/>
    <w:rsid w:val="00856BCB"/>
    <w:rsid w:val="00856C0B"/>
    <w:rsid w:val="00856EC5"/>
    <w:rsid w:val="00857036"/>
    <w:rsid w:val="0085731E"/>
    <w:rsid w:val="008576DF"/>
    <w:rsid w:val="008600F6"/>
    <w:rsid w:val="00860317"/>
    <w:rsid w:val="00860755"/>
    <w:rsid w:val="0086120F"/>
    <w:rsid w:val="0086135A"/>
    <w:rsid w:val="008613E7"/>
    <w:rsid w:val="0086150F"/>
    <w:rsid w:val="00861CA8"/>
    <w:rsid w:val="00862640"/>
    <w:rsid w:val="0086486E"/>
    <w:rsid w:val="00864DC8"/>
    <w:rsid w:val="00864F00"/>
    <w:rsid w:val="008650CA"/>
    <w:rsid w:val="00865112"/>
    <w:rsid w:val="00865152"/>
    <w:rsid w:val="0086517C"/>
    <w:rsid w:val="00865658"/>
    <w:rsid w:val="00865DA9"/>
    <w:rsid w:val="0086622A"/>
    <w:rsid w:val="00866360"/>
    <w:rsid w:val="0086754D"/>
    <w:rsid w:val="0087085E"/>
    <w:rsid w:val="00871208"/>
    <w:rsid w:val="00871946"/>
    <w:rsid w:val="00871B45"/>
    <w:rsid w:val="0087257E"/>
    <w:rsid w:val="00872DC2"/>
    <w:rsid w:val="0087365C"/>
    <w:rsid w:val="00873A84"/>
    <w:rsid w:val="00873B5F"/>
    <w:rsid w:val="00873CB0"/>
    <w:rsid w:val="008742C1"/>
    <w:rsid w:val="00874D12"/>
    <w:rsid w:val="00874EBD"/>
    <w:rsid w:val="00875E0B"/>
    <w:rsid w:val="00876858"/>
    <w:rsid w:val="00876A71"/>
    <w:rsid w:val="00877310"/>
    <w:rsid w:val="00877A9D"/>
    <w:rsid w:val="00877E39"/>
    <w:rsid w:val="00877FE1"/>
    <w:rsid w:val="008803C1"/>
    <w:rsid w:val="00880680"/>
    <w:rsid w:val="008812E7"/>
    <w:rsid w:val="00881ED7"/>
    <w:rsid w:val="00882167"/>
    <w:rsid w:val="008822DA"/>
    <w:rsid w:val="00882BEC"/>
    <w:rsid w:val="008830B0"/>
    <w:rsid w:val="0088365F"/>
    <w:rsid w:val="00883C05"/>
    <w:rsid w:val="008841B8"/>
    <w:rsid w:val="008845E2"/>
    <w:rsid w:val="00885100"/>
    <w:rsid w:val="00885711"/>
    <w:rsid w:val="008864DA"/>
    <w:rsid w:val="0088661A"/>
    <w:rsid w:val="008871A7"/>
    <w:rsid w:val="00887897"/>
    <w:rsid w:val="00890205"/>
    <w:rsid w:val="008905B4"/>
    <w:rsid w:val="008907DE"/>
    <w:rsid w:val="00890FB5"/>
    <w:rsid w:val="00891218"/>
    <w:rsid w:val="00891479"/>
    <w:rsid w:val="008914C5"/>
    <w:rsid w:val="008914C6"/>
    <w:rsid w:val="00892062"/>
    <w:rsid w:val="008921A7"/>
    <w:rsid w:val="0089235A"/>
    <w:rsid w:val="0089301F"/>
    <w:rsid w:val="00893358"/>
    <w:rsid w:val="0089348E"/>
    <w:rsid w:val="00893632"/>
    <w:rsid w:val="00893921"/>
    <w:rsid w:val="0089407E"/>
    <w:rsid w:val="0089455A"/>
    <w:rsid w:val="00894C27"/>
    <w:rsid w:val="00894CD8"/>
    <w:rsid w:val="0089515B"/>
    <w:rsid w:val="00895F53"/>
    <w:rsid w:val="008963C5"/>
    <w:rsid w:val="008966E7"/>
    <w:rsid w:val="00896A87"/>
    <w:rsid w:val="00896D48"/>
    <w:rsid w:val="00896DF2"/>
    <w:rsid w:val="00897355"/>
    <w:rsid w:val="00897AC1"/>
    <w:rsid w:val="008A0688"/>
    <w:rsid w:val="008A088C"/>
    <w:rsid w:val="008A09BD"/>
    <w:rsid w:val="008A0A26"/>
    <w:rsid w:val="008A1034"/>
    <w:rsid w:val="008A1A1B"/>
    <w:rsid w:val="008A1A24"/>
    <w:rsid w:val="008A1A41"/>
    <w:rsid w:val="008A22B2"/>
    <w:rsid w:val="008A2417"/>
    <w:rsid w:val="008A256D"/>
    <w:rsid w:val="008A2B5B"/>
    <w:rsid w:val="008A3174"/>
    <w:rsid w:val="008A324B"/>
    <w:rsid w:val="008A35E8"/>
    <w:rsid w:val="008A3DC8"/>
    <w:rsid w:val="008A3F40"/>
    <w:rsid w:val="008A3FA5"/>
    <w:rsid w:val="008A4428"/>
    <w:rsid w:val="008A4507"/>
    <w:rsid w:val="008A4679"/>
    <w:rsid w:val="008A46E8"/>
    <w:rsid w:val="008A4AE8"/>
    <w:rsid w:val="008A4C94"/>
    <w:rsid w:val="008A4CA1"/>
    <w:rsid w:val="008A5058"/>
    <w:rsid w:val="008A52E9"/>
    <w:rsid w:val="008A533C"/>
    <w:rsid w:val="008A557D"/>
    <w:rsid w:val="008A58F6"/>
    <w:rsid w:val="008A6325"/>
    <w:rsid w:val="008A731D"/>
    <w:rsid w:val="008A750A"/>
    <w:rsid w:val="008A7BF5"/>
    <w:rsid w:val="008A7D74"/>
    <w:rsid w:val="008B0BC0"/>
    <w:rsid w:val="008B0FA7"/>
    <w:rsid w:val="008B139F"/>
    <w:rsid w:val="008B198F"/>
    <w:rsid w:val="008B1D0F"/>
    <w:rsid w:val="008B1D1B"/>
    <w:rsid w:val="008B2900"/>
    <w:rsid w:val="008B31E8"/>
    <w:rsid w:val="008B31FF"/>
    <w:rsid w:val="008B3E48"/>
    <w:rsid w:val="008B410A"/>
    <w:rsid w:val="008B57B0"/>
    <w:rsid w:val="008B5AD5"/>
    <w:rsid w:val="008B6A20"/>
    <w:rsid w:val="008B717A"/>
    <w:rsid w:val="008B719D"/>
    <w:rsid w:val="008B724C"/>
    <w:rsid w:val="008B74B3"/>
    <w:rsid w:val="008B74CB"/>
    <w:rsid w:val="008B766B"/>
    <w:rsid w:val="008B772B"/>
    <w:rsid w:val="008B7D04"/>
    <w:rsid w:val="008C023D"/>
    <w:rsid w:val="008C0251"/>
    <w:rsid w:val="008C08E2"/>
    <w:rsid w:val="008C14D2"/>
    <w:rsid w:val="008C2846"/>
    <w:rsid w:val="008C28F3"/>
    <w:rsid w:val="008C2C7C"/>
    <w:rsid w:val="008C2EC9"/>
    <w:rsid w:val="008C31D3"/>
    <w:rsid w:val="008C3275"/>
    <w:rsid w:val="008C47C2"/>
    <w:rsid w:val="008C488B"/>
    <w:rsid w:val="008C50AB"/>
    <w:rsid w:val="008C5C4D"/>
    <w:rsid w:val="008C5E8C"/>
    <w:rsid w:val="008C5EA1"/>
    <w:rsid w:val="008C63D6"/>
    <w:rsid w:val="008C68C6"/>
    <w:rsid w:val="008C6FA0"/>
    <w:rsid w:val="008C7000"/>
    <w:rsid w:val="008C73FD"/>
    <w:rsid w:val="008C7F6C"/>
    <w:rsid w:val="008C7F7F"/>
    <w:rsid w:val="008D07B0"/>
    <w:rsid w:val="008D1150"/>
    <w:rsid w:val="008D11E5"/>
    <w:rsid w:val="008D1238"/>
    <w:rsid w:val="008D1C27"/>
    <w:rsid w:val="008D1D6A"/>
    <w:rsid w:val="008D21E4"/>
    <w:rsid w:val="008D236B"/>
    <w:rsid w:val="008D2386"/>
    <w:rsid w:val="008D26A0"/>
    <w:rsid w:val="008D3A7D"/>
    <w:rsid w:val="008D405E"/>
    <w:rsid w:val="008D4B6E"/>
    <w:rsid w:val="008D5082"/>
    <w:rsid w:val="008D56F3"/>
    <w:rsid w:val="008D58EF"/>
    <w:rsid w:val="008D5DB7"/>
    <w:rsid w:val="008D6F55"/>
    <w:rsid w:val="008D7125"/>
    <w:rsid w:val="008D7307"/>
    <w:rsid w:val="008D7BCE"/>
    <w:rsid w:val="008E00D7"/>
    <w:rsid w:val="008E04DF"/>
    <w:rsid w:val="008E05CC"/>
    <w:rsid w:val="008E076F"/>
    <w:rsid w:val="008E14E1"/>
    <w:rsid w:val="008E1758"/>
    <w:rsid w:val="008E175D"/>
    <w:rsid w:val="008E1911"/>
    <w:rsid w:val="008E20A5"/>
    <w:rsid w:val="008E29EB"/>
    <w:rsid w:val="008E304C"/>
    <w:rsid w:val="008E3179"/>
    <w:rsid w:val="008E3322"/>
    <w:rsid w:val="008E3326"/>
    <w:rsid w:val="008E3F28"/>
    <w:rsid w:val="008E3F73"/>
    <w:rsid w:val="008E40FC"/>
    <w:rsid w:val="008E4279"/>
    <w:rsid w:val="008E4C16"/>
    <w:rsid w:val="008E4C85"/>
    <w:rsid w:val="008E4DB1"/>
    <w:rsid w:val="008E514F"/>
    <w:rsid w:val="008E54C7"/>
    <w:rsid w:val="008E5FD7"/>
    <w:rsid w:val="008E639E"/>
    <w:rsid w:val="008E64E2"/>
    <w:rsid w:val="008E6F13"/>
    <w:rsid w:val="008E6FCC"/>
    <w:rsid w:val="008E7796"/>
    <w:rsid w:val="008E7D1F"/>
    <w:rsid w:val="008E7D28"/>
    <w:rsid w:val="008F06B4"/>
    <w:rsid w:val="008F06F2"/>
    <w:rsid w:val="008F0718"/>
    <w:rsid w:val="008F126F"/>
    <w:rsid w:val="008F1633"/>
    <w:rsid w:val="008F16F6"/>
    <w:rsid w:val="008F1817"/>
    <w:rsid w:val="008F20E6"/>
    <w:rsid w:val="008F2559"/>
    <w:rsid w:val="008F2831"/>
    <w:rsid w:val="008F28BF"/>
    <w:rsid w:val="008F2E0B"/>
    <w:rsid w:val="008F309F"/>
    <w:rsid w:val="008F3F4A"/>
    <w:rsid w:val="008F42A2"/>
    <w:rsid w:val="008F43EE"/>
    <w:rsid w:val="008F4F07"/>
    <w:rsid w:val="008F5AEA"/>
    <w:rsid w:val="008F5F69"/>
    <w:rsid w:val="008F60A9"/>
    <w:rsid w:val="008F6283"/>
    <w:rsid w:val="008F62B8"/>
    <w:rsid w:val="008F69D0"/>
    <w:rsid w:val="008F6D6F"/>
    <w:rsid w:val="008F74BC"/>
    <w:rsid w:val="008F7AC4"/>
    <w:rsid w:val="008F7E81"/>
    <w:rsid w:val="009000AF"/>
    <w:rsid w:val="0090064F"/>
    <w:rsid w:val="00900968"/>
    <w:rsid w:val="00900EAD"/>
    <w:rsid w:val="00901BD9"/>
    <w:rsid w:val="0090219A"/>
    <w:rsid w:val="0090397B"/>
    <w:rsid w:val="00903D65"/>
    <w:rsid w:val="009044AB"/>
    <w:rsid w:val="009044E7"/>
    <w:rsid w:val="009047D5"/>
    <w:rsid w:val="00904C70"/>
    <w:rsid w:val="00904C94"/>
    <w:rsid w:val="0090563A"/>
    <w:rsid w:val="0090571C"/>
    <w:rsid w:val="00905939"/>
    <w:rsid w:val="00905C33"/>
    <w:rsid w:val="00905E6C"/>
    <w:rsid w:val="00905FAC"/>
    <w:rsid w:val="00906137"/>
    <w:rsid w:val="00906434"/>
    <w:rsid w:val="00906D48"/>
    <w:rsid w:val="009074E2"/>
    <w:rsid w:val="00907915"/>
    <w:rsid w:val="00907A20"/>
    <w:rsid w:val="00907B44"/>
    <w:rsid w:val="00910403"/>
    <w:rsid w:val="00910A12"/>
    <w:rsid w:val="00910E71"/>
    <w:rsid w:val="00911071"/>
    <w:rsid w:val="00911796"/>
    <w:rsid w:val="00912575"/>
    <w:rsid w:val="009127B5"/>
    <w:rsid w:val="009128E1"/>
    <w:rsid w:val="00912A88"/>
    <w:rsid w:val="00913037"/>
    <w:rsid w:val="009135C0"/>
    <w:rsid w:val="00913A0B"/>
    <w:rsid w:val="00913E38"/>
    <w:rsid w:val="009147FC"/>
    <w:rsid w:val="0091567B"/>
    <w:rsid w:val="00915CF5"/>
    <w:rsid w:val="00915D73"/>
    <w:rsid w:val="00916276"/>
    <w:rsid w:val="0091673E"/>
    <w:rsid w:val="00916DDF"/>
    <w:rsid w:val="00917061"/>
    <w:rsid w:val="009172BE"/>
    <w:rsid w:val="009176FB"/>
    <w:rsid w:val="00917A50"/>
    <w:rsid w:val="00920391"/>
    <w:rsid w:val="009209FA"/>
    <w:rsid w:val="00920B74"/>
    <w:rsid w:val="009217A4"/>
    <w:rsid w:val="00921A4E"/>
    <w:rsid w:val="00921CD1"/>
    <w:rsid w:val="00922500"/>
    <w:rsid w:val="00922994"/>
    <w:rsid w:val="00923010"/>
    <w:rsid w:val="0092330E"/>
    <w:rsid w:val="009240B3"/>
    <w:rsid w:val="00924347"/>
    <w:rsid w:val="0092455E"/>
    <w:rsid w:val="0092459A"/>
    <w:rsid w:val="0092467B"/>
    <w:rsid w:val="00924795"/>
    <w:rsid w:val="00924E10"/>
    <w:rsid w:val="00925612"/>
    <w:rsid w:val="009258CC"/>
    <w:rsid w:val="00925AE1"/>
    <w:rsid w:val="00926431"/>
    <w:rsid w:val="00926455"/>
    <w:rsid w:val="009266EC"/>
    <w:rsid w:val="00926A2B"/>
    <w:rsid w:val="00926E8E"/>
    <w:rsid w:val="009272DE"/>
    <w:rsid w:val="00927A5C"/>
    <w:rsid w:val="009313FA"/>
    <w:rsid w:val="009318B1"/>
    <w:rsid w:val="009323DB"/>
    <w:rsid w:val="00932ACB"/>
    <w:rsid w:val="00932D0E"/>
    <w:rsid w:val="0093355E"/>
    <w:rsid w:val="00933C24"/>
    <w:rsid w:val="00933E90"/>
    <w:rsid w:val="009343AF"/>
    <w:rsid w:val="009343C3"/>
    <w:rsid w:val="009356DB"/>
    <w:rsid w:val="00936A63"/>
    <w:rsid w:val="009370E6"/>
    <w:rsid w:val="0093719F"/>
    <w:rsid w:val="00940160"/>
    <w:rsid w:val="00940339"/>
    <w:rsid w:val="00940637"/>
    <w:rsid w:val="00940998"/>
    <w:rsid w:val="00941E99"/>
    <w:rsid w:val="00942AA0"/>
    <w:rsid w:val="00942C6F"/>
    <w:rsid w:val="009431C2"/>
    <w:rsid w:val="00943500"/>
    <w:rsid w:val="00943561"/>
    <w:rsid w:val="00943A68"/>
    <w:rsid w:val="00943F5F"/>
    <w:rsid w:val="00944BA2"/>
    <w:rsid w:val="00944DE4"/>
    <w:rsid w:val="009450DF"/>
    <w:rsid w:val="00945202"/>
    <w:rsid w:val="009454C1"/>
    <w:rsid w:val="00945974"/>
    <w:rsid w:val="00945B9A"/>
    <w:rsid w:val="00946418"/>
    <w:rsid w:val="00946D16"/>
    <w:rsid w:val="00947AD9"/>
    <w:rsid w:val="00950469"/>
    <w:rsid w:val="00950E02"/>
    <w:rsid w:val="00951801"/>
    <w:rsid w:val="009522C8"/>
    <w:rsid w:val="0095239F"/>
    <w:rsid w:val="009523D0"/>
    <w:rsid w:val="00952436"/>
    <w:rsid w:val="009526DD"/>
    <w:rsid w:val="009528E6"/>
    <w:rsid w:val="00952D0B"/>
    <w:rsid w:val="00952ECD"/>
    <w:rsid w:val="00952FA1"/>
    <w:rsid w:val="0095333F"/>
    <w:rsid w:val="009533CF"/>
    <w:rsid w:val="00953681"/>
    <w:rsid w:val="009537AC"/>
    <w:rsid w:val="00953EF1"/>
    <w:rsid w:val="00953FA2"/>
    <w:rsid w:val="00954096"/>
    <w:rsid w:val="009540C2"/>
    <w:rsid w:val="00954366"/>
    <w:rsid w:val="009543A7"/>
    <w:rsid w:val="00954C4E"/>
    <w:rsid w:val="00954C7E"/>
    <w:rsid w:val="00954FAC"/>
    <w:rsid w:val="00955794"/>
    <w:rsid w:val="00955B32"/>
    <w:rsid w:val="00955D13"/>
    <w:rsid w:val="00955DF5"/>
    <w:rsid w:val="009561CE"/>
    <w:rsid w:val="00957DC1"/>
    <w:rsid w:val="009608AB"/>
    <w:rsid w:val="009618D3"/>
    <w:rsid w:val="00962737"/>
    <w:rsid w:val="00963158"/>
    <w:rsid w:val="00963592"/>
    <w:rsid w:val="00963A71"/>
    <w:rsid w:val="00963C7B"/>
    <w:rsid w:val="00964620"/>
    <w:rsid w:val="00965382"/>
    <w:rsid w:val="00965D64"/>
    <w:rsid w:val="009670E2"/>
    <w:rsid w:val="00967204"/>
    <w:rsid w:val="0096723C"/>
    <w:rsid w:val="009676AA"/>
    <w:rsid w:val="00967741"/>
    <w:rsid w:val="00970076"/>
    <w:rsid w:val="009706D1"/>
    <w:rsid w:val="00970A35"/>
    <w:rsid w:val="00970ACA"/>
    <w:rsid w:val="00970B99"/>
    <w:rsid w:val="00971DCF"/>
    <w:rsid w:val="00972219"/>
    <w:rsid w:val="00972AD0"/>
    <w:rsid w:val="00972FD9"/>
    <w:rsid w:val="0097304B"/>
    <w:rsid w:val="009741C0"/>
    <w:rsid w:val="009745D2"/>
    <w:rsid w:val="0097466B"/>
    <w:rsid w:val="009748EC"/>
    <w:rsid w:val="009758BD"/>
    <w:rsid w:val="00975A10"/>
    <w:rsid w:val="00977414"/>
    <w:rsid w:val="00977802"/>
    <w:rsid w:val="00977A3B"/>
    <w:rsid w:val="00977D85"/>
    <w:rsid w:val="00977E22"/>
    <w:rsid w:val="00977F54"/>
    <w:rsid w:val="0098011A"/>
    <w:rsid w:val="00980281"/>
    <w:rsid w:val="00980E46"/>
    <w:rsid w:val="009813BA"/>
    <w:rsid w:val="009814E4"/>
    <w:rsid w:val="00981DFF"/>
    <w:rsid w:val="0098209D"/>
    <w:rsid w:val="0098271A"/>
    <w:rsid w:val="009829A6"/>
    <w:rsid w:val="00983472"/>
    <w:rsid w:val="009834C5"/>
    <w:rsid w:val="00984602"/>
    <w:rsid w:val="009850C6"/>
    <w:rsid w:val="009852DF"/>
    <w:rsid w:val="009854B3"/>
    <w:rsid w:val="00985772"/>
    <w:rsid w:val="00985825"/>
    <w:rsid w:val="00985B91"/>
    <w:rsid w:val="00985E6C"/>
    <w:rsid w:val="009860B7"/>
    <w:rsid w:val="0098674E"/>
    <w:rsid w:val="009874BF"/>
    <w:rsid w:val="00987537"/>
    <w:rsid w:val="00987884"/>
    <w:rsid w:val="009900E8"/>
    <w:rsid w:val="009902E7"/>
    <w:rsid w:val="00990749"/>
    <w:rsid w:val="00990AB5"/>
    <w:rsid w:val="00990AEC"/>
    <w:rsid w:val="009918B0"/>
    <w:rsid w:val="00991CFA"/>
    <w:rsid w:val="00992D07"/>
    <w:rsid w:val="00993631"/>
    <w:rsid w:val="00993DCD"/>
    <w:rsid w:val="0099483D"/>
    <w:rsid w:val="00994DAB"/>
    <w:rsid w:val="0099563A"/>
    <w:rsid w:val="009956E8"/>
    <w:rsid w:val="00995AAB"/>
    <w:rsid w:val="00996194"/>
    <w:rsid w:val="0099692A"/>
    <w:rsid w:val="009977A7"/>
    <w:rsid w:val="009A0032"/>
    <w:rsid w:val="009A01CB"/>
    <w:rsid w:val="009A06CF"/>
    <w:rsid w:val="009A06EE"/>
    <w:rsid w:val="009A0E2C"/>
    <w:rsid w:val="009A1441"/>
    <w:rsid w:val="009A16B0"/>
    <w:rsid w:val="009A178A"/>
    <w:rsid w:val="009A17C9"/>
    <w:rsid w:val="009A1969"/>
    <w:rsid w:val="009A329F"/>
    <w:rsid w:val="009A3397"/>
    <w:rsid w:val="009A34D6"/>
    <w:rsid w:val="009A35D2"/>
    <w:rsid w:val="009A4CA4"/>
    <w:rsid w:val="009A4F7B"/>
    <w:rsid w:val="009A51B2"/>
    <w:rsid w:val="009A5439"/>
    <w:rsid w:val="009A54BC"/>
    <w:rsid w:val="009A563C"/>
    <w:rsid w:val="009A5C4E"/>
    <w:rsid w:val="009A5DE3"/>
    <w:rsid w:val="009A6072"/>
    <w:rsid w:val="009A6CA5"/>
    <w:rsid w:val="009B01F6"/>
    <w:rsid w:val="009B0FA1"/>
    <w:rsid w:val="009B19DC"/>
    <w:rsid w:val="009B1FBB"/>
    <w:rsid w:val="009B24D9"/>
    <w:rsid w:val="009B2BC4"/>
    <w:rsid w:val="009B2C6D"/>
    <w:rsid w:val="009B3B71"/>
    <w:rsid w:val="009B3C25"/>
    <w:rsid w:val="009B4192"/>
    <w:rsid w:val="009B43F3"/>
    <w:rsid w:val="009B4869"/>
    <w:rsid w:val="009B5742"/>
    <w:rsid w:val="009B5984"/>
    <w:rsid w:val="009B5A2A"/>
    <w:rsid w:val="009B5D5C"/>
    <w:rsid w:val="009B6CBE"/>
    <w:rsid w:val="009B741B"/>
    <w:rsid w:val="009B799D"/>
    <w:rsid w:val="009B7DCA"/>
    <w:rsid w:val="009C0085"/>
    <w:rsid w:val="009C040F"/>
    <w:rsid w:val="009C043E"/>
    <w:rsid w:val="009C0B1F"/>
    <w:rsid w:val="009C0B8A"/>
    <w:rsid w:val="009C12BE"/>
    <w:rsid w:val="009C1748"/>
    <w:rsid w:val="009C230F"/>
    <w:rsid w:val="009C35A1"/>
    <w:rsid w:val="009C3C50"/>
    <w:rsid w:val="009C42BA"/>
    <w:rsid w:val="009C49C4"/>
    <w:rsid w:val="009C4E21"/>
    <w:rsid w:val="009C5D1B"/>
    <w:rsid w:val="009C6C61"/>
    <w:rsid w:val="009C73C7"/>
    <w:rsid w:val="009C7502"/>
    <w:rsid w:val="009C7E52"/>
    <w:rsid w:val="009D00D6"/>
    <w:rsid w:val="009D021D"/>
    <w:rsid w:val="009D056A"/>
    <w:rsid w:val="009D0693"/>
    <w:rsid w:val="009D11B6"/>
    <w:rsid w:val="009D144E"/>
    <w:rsid w:val="009D15C4"/>
    <w:rsid w:val="009D1607"/>
    <w:rsid w:val="009D1665"/>
    <w:rsid w:val="009D1743"/>
    <w:rsid w:val="009D17F9"/>
    <w:rsid w:val="009D18DF"/>
    <w:rsid w:val="009D1B93"/>
    <w:rsid w:val="009D1C7B"/>
    <w:rsid w:val="009D299A"/>
    <w:rsid w:val="009D2AC1"/>
    <w:rsid w:val="009D40C7"/>
    <w:rsid w:val="009D4312"/>
    <w:rsid w:val="009D4A95"/>
    <w:rsid w:val="009D52A3"/>
    <w:rsid w:val="009D5749"/>
    <w:rsid w:val="009D6B4E"/>
    <w:rsid w:val="009D6CF1"/>
    <w:rsid w:val="009D71FC"/>
    <w:rsid w:val="009D75C8"/>
    <w:rsid w:val="009D7EF4"/>
    <w:rsid w:val="009E06C7"/>
    <w:rsid w:val="009E0BD2"/>
    <w:rsid w:val="009E1BE9"/>
    <w:rsid w:val="009E3352"/>
    <w:rsid w:val="009E36D1"/>
    <w:rsid w:val="009E3BA6"/>
    <w:rsid w:val="009E3FBD"/>
    <w:rsid w:val="009E41BD"/>
    <w:rsid w:val="009E41DC"/>
    <w:rsid w:val="009E463B"/>
    <w:rsid w:val="009E4803"/>
    <w:rsid w:val="009E5073"/>
    <w:rsid w:val="009E5AF1"/>
    <w:rsid w:val="009E5BC0"/>
    <w:rsid w:val="009E5C75"/>
    <w:rsid w:val="009E5E9F"/>
    <w:rsid w:val="009E5FFC"/>
    <w:rsid w:val="009E6084"/>
    <w:rsid w:val="009E664E"/>
    <w:rsid w:val="009E6817"/>
    <w:rsid w:val="009E6AEE"/>
    <w:rsid w:val="009E6B7E"/>
    <w:rsid w:val="009E6D54"/>
    <w:rsid w:val="009E707A"/>
    <w:rsid w:val="009E7513"/>
    <w:rsid w:val="009F02F2"/>
    <w:rsid w:val="009F0309"/>
    <w:rsid w:val="009F0472"/>
    <w:rsid w:val="009F0483"/>
    <w:rsid w:val="009F0785"/>
    <w:rsid w:val="009F0A9F"/>
    <w:rsid w:val="009F1240"/>
    <w:rsid w:val="009F1809"/>
    <w:rsid w:val="009F1955"/>
    <w:rsid w:val="009F19EA"/>
    <w:rsid w:val="009F1B85"/>
    <w:rsid w:val="009F1EB1"/>
    <w:rsid w:val="009F1FAF"/>
    <w:rsid w:val="009F275B"/>
    <w:rsid w:val="009F2DE7"/>
    <w:rsid w:val="009F30B1"/>
    <w:rsid w:val="009F36AD"/>
    <w:rsid w:val="009F3764"/>
    <w:rsid w:val="009F3866"/>
    <w:rsid w:val="009F3BFB"/>
    <w:rsid w:val="009F40BB"/>
    <w:rsid w:val="009F4132"/>
    <w:rsid w:val="009F4AB5"/>
    <w:rsid w:val="009F50BB"/>
    <w:rsid w:val="009F6003"/>
    <w:rsid w:val="009F61C9"/>
    <w:rsid w:val="009F62AB"/>
    <w:rsid w:val="009F653D"/>
    <w:rsid w:val="009F691B"/>
    <w:rsid w:val="009F691C"/>
    <w:rsid w:val="009F697D"/>
    <w:rsid w:val="009F7C49"/>
    <w:rsid w:val="00A000A3"/>
    <w:rsid w:val="00A0063A"/>
    <w:rsid w:val="00A00F9E"/>
    <w:rsid w:val="00A01115"/>
    <w:rsid w:val="00A0119C"/>
    <w:rsid w:val="00A013DB"/>
    <w:rsid w:val="00A01566"/>
    <w:rsid w:val="00A021F1"/>
    <w:rsid w:val="00A02359"/>
    <w:rsid w:val="00A024AB"/>
    <w:rsid w:val="00A02A2E"/>
    <w:rsid w:val="00A034DF"/>
    <w:rsid w:val="00A03D23"/>
    <w:rsid w:val="00A03F57"/>
    <w:rsid w:val="00A055A9"/>
    <w:rsid w:val="00A05CA6"/>
    <w:rsid w:val="00A0631C"/>
    <w:rsid w:val="00A0632F"/>
    <w:rsid w:val="00A0678E"/>
    <w:rsid w:val="00A07230"/>
    <w:rsid w:val="00A10273"/>
    <w:rsid w:val="00A106A2"/>
    <w:rsid w:val="00A10E4E"/>
    <w:rsid w:val="00A11D1E"/>
    <w:rsid w:val="00A12231"/>
    <w:rsid w:val="00A128FA"/>
    <w:rsid w:val="00A131EB"/>
    <w:rsid w:val="00A1391F"/>
    <w:rsid w:val="00A13B10"/>
    <w:rsid w:val="00A14454"/>
    <w:rsid w:val="00A14ABE"/>
    <w:rsid w:val="00A1530F"/>
    <w:rsid w:val="00A15A12"/>
    <w:rsid w:val="00A15C2D"/>
    <w:rsid w:val="00A1638A"/>
    <w:rsid w:val="00A168B4"/>
    <w:rsid w:val="00A16EF1"/>
    <w:rsid w:val="00A17793"/>
    <w:rsid w:val="00A20042"/>
    <w:rsid w:val="00A203CC"/>
    <w:rsid w:val="00A20743"/>
    <w:rsid w:val="00A20CDC"/>
    <w:rsid w:val="00A21070"/>
    <w:rsid w:val="00A21266"/>
    <w:rsid w:val="00A214C4"/>
    <w:rsid w:val="00A219A6"/>
    <w:rsid w:val="00A21EF0"/>
    <w:rsid w:val="00A21FC2"/>
    <w:rsid w:val="00A21FC9"/>
    <w:rsid w:val="00A223E2"/>
    <w:rsid w:val="00A2316F"/>
    <w:rsid w:val="00A236E7"/>
    <w:rsid w:val="00A23836"/>
    <w:rsid w:val="00A242B8"/>
    <w:rsid w:val="00A24666"/>
    <w:rsid w:val="00A24A41"/>
    <w:rsid w:val="00A255F7"/>
    <w:rsid w:val="00A2621B"/>
    <w:rsid w:val="00A26B95"/>
    <w:rsid w:val="00A274D8"/>
    <w:rsid w:val="00A30B38"/>
    <w:rsid w:val="00A31438"/>
    <w:rsid w:val="00A31810"/>
    <w:rsid w:val="00A31854"/>
    <w:rsid w:val="00A318FF"/>
    <w:rsid w:val="00A31F91"/>
    <w:rsid w:val="00A32218"/>
    <w:rsid w:val="00A3229A"/>
    <w:rsid w:val="00A322DD"/>
    <w:rsid w:val="00A3268D"/>
    <w:rsid w:val="00A32F85"/>
    <w:rsid w:val="00A332ED"/>
    <w:rsid w:val="00A33503"/>
    <w:rsid w:val="00A33AD3"/>
    <w:rsid w:val="00A33B01"/>
    <w:rsid w:val="00A34192"/>
    <w:rsid w:val="00A3437A"/>
    <w:rsid w:val="00A34580"/>
    <w:rsid w:val="00A345E0"/>
    <w:rsid w:val="00A347C0"/>
    <w:rsid w:val="00A358FB"/>
    <w:rsid w:val="00A35DCE"/>
    <w:rsid w:val="00A36702"/>
    <w:rsid w:val="00A3672F"/>
    <w:rsid w:val="00A36E54"/>
    <w:rsid w:val="00A36FBD"/>
    <w:rsid w:val="00A3707E"/>
    <w:rsid w:val="00A371C8"/>
    <w:rsid w:val="00A37345"/>
    <w:rsid w:val="00A40350"/>
    <w:rsid w:val="00A40680"/>
    <w:rsid w:val="00A4083B"/>
    <w:rsid w:val="00A40B51"/>
    <w:rsid w:val="00A40B98"/>
    <w:rsid w:val="00A40FAB"/>
    <w:rsid w:val="00A41164"/>
    <w:rsid w:val="00A41CBB"/>
    <w:rsid w:val="00A41E51"/>
    <w:rsid w:val="00A4224C"/>
    <w:rsid w:val="00A422EB"/>
    <w:rsid w:val="00A424DE"/>
    <w:rsid w:val="00A426ED"/>
    <w:rsid w:val="00A42E2C"/>
    <w:rsid w:val="00A431B8"/>
    <w:rsid w:val="00A43278"/>
    <w:rsid w:val="00A43530"/>
    <w:rsid w:val="00A4366A"/>
    <w:rsid w:val="00A43BFA"/>
    <w:rsid w:val="00A43C5F"/>
    <w:rsid w:val="00A448BD"/>
    <w:rsid w:val="00A44933"/>
    <w:rsid w:val="00A44CC0"/>
    <w:rsid w:val="00A44CE9"/>
    <w:rsid w:val="00A44E5F"/>
    <w:rsid w:val="00A45193"/>
    <w:rsid w:val="00A45210"/>
    <w:rsid w:val="00A45B02"/>
    <w:rsid w:val="00A45E42"/>
    <w:rsid w:val="00A461A3"/>
    <w:rsid w:val="00A46B56"/>
    <w:rsid w:val="00A4711E"/>
    <w:rsid w:val="00A474D6"/>
    <w:rsid w:val="00A476A3"/>
    <w:rsid w:val="00A47972"/>
    <w:rsid w:val="00A500B6"/>
    <w:rsid w:val="00A500E5"/>
    <w:rsid w:val="00A50A1A"/>
    <w:rsid w:val="00A51503"/>
    <w:rsid w:val="00A5179E"/>
    <w:rsid w:val="00A51FF2"/>
    <w:rsid w:val="00A52102"/>
    <w:rsid w:val="00A525D2"/>
    <w:rsid w:val="00A525F9"/>
    <w:rsid w:val="00A52C66"/>
    <w:rsid w:val="00A534BC"/>
    <w:rsid w:val="00A535E8"/>
    <w:rsid w:val="00A54410"/>
    <w:rsid w:val="00A5479D"/>
    <w:rsid w:val="00A548D7"/>
    <w:rsid w:val="00A54D47"/>
    <w:rsid w:val="00A55A28"/>
    <w:rsid w:val="00A55C65"/>
    <w:rsid w:val="00A563BB"/>
    <w:rsid w:val="00A563C5"/>
    <w:rsid w:val="00A57183"/>
    <w:rsid w:val="00A57375"/>
    <w:rsid w:val="00A5743B"/>
    <w:rsid w:val="00A5746F"/>
    <w:rsid w:val="00A57AB1"/>
    <w:rsid w:val="00A6042B"/>
    <w:rsid w:val="00A60BDA"/>
    <w:rsid w:val="00A61128"/>
    <w:rsid w:val="00A611C0"/>
    <w:rsid w:val="00A61878"/>
    <w:rsid w:val="00A61960"/>
    <w:rsid w:val="00A61F3C"/>
    <w:rsid w:val="00A6204F"/>
    <w:rsid w:val="00A626E3"/>
    <w:rsid w:val="00A627B9"/>
    <w:rsid w:val="00A63FD4"/>
    <w:rsid w:val="00A6466F"/>
    <w:rsid w:val="00A6509A"/>
    <w:rsid w:val="00A655F3"/>
    <w:rsid w:val="00A65845"/>
    <w:rsid w:val="00A65A04"/>
    <w:rsid w:val="00A6604D"/>
    <w:rsid w:val="00A66060"/>
    <w:rsid w:val="00A6675A"/>
    <w:rsid w:val="00A6676A"/>
    <w:rsid w:val="00A667E5"/>
    <w:rsid w:val="00A669E7"/>
    <w:rsid w:val="00A674A5"/>
    <w:rsid w:val="00A67673"/>
    <w:rsid w:val="00A678B7"/>
    <w:rsid w:val="00A679E2"/>
    <w:rsid w:val="00A7033F"/>
    <w:rsid w:val="00A718B8"/>
    <w:rsid w:val="00A71C87"/>
    <w:rsid w:val="00A71D53"/>
    <w:rsid w:val="00A725CF"/>
    <w:rsid w:val="00A72FCE"/>
    <w:rsid w:val="00A732A5"/>
    <w:rsid w:val="00A73B77"/>
    <w:rsid w:val="00A740DC"/>
    <w:rsid w:val="00A74759"/>
    <w:rsid w:val="00A748FF"/>
    <w:rsid w:val="00A7589B"/>
    <w:rsid w:val="00A75ECA"/>
    <w:rsid w:val="00A768BB"/>
    <w:rsid w:val="00A7726D"/>
    <w:rsid w:val="00A7774C"/>
    <w:rsid w:val="00A77785"/>
    <w:rsid w:val="00A77A43"/>
    <w:rsid w:val="00A77DF4"/>
    <w:rsid w:val="00A77E7F"/>
    <w:rsid w:val="00A80014"/>
    <w:rsid w:val="00A80093"/>
    <w:rsid w:val="00A80AA3"/>
    <w:rsid w:val="00A80BFA"/>
    <w:rsid w:val="00A81373"/>
    <w:rsid w:val="00A81550"/>
    <w:rsid w:val="00A815DB"/>
    <w:rsid w:val="00A81778"/>
    <w:rsid w:val="00A81A9D"/>
    <w:rsid w:val="00A82750"/>
    <w:rsid w:val="00A82FE6"/>
    <w:rsid w:val="00A8300D"/>
    <w:rsid w:val="00A83013"/>
    <w:rsid w:val="00A8313F"/>
    <w:rsid w:val="00A835D3"/>
    <w:rsid w:val="00A835D9"/>
    <w:rsid w:val="00A83CD0"/>
    <w:rsid w:val="00A84353"/>
    <w:rsid w:val="00A843D7"/>
    <w:rsid w:val="00A8454F"/>
    <w:rsid w:val="00A84962"/>
    <w:rsid w:val="00A858D2"/>
    <w:rsid w:val="00A85E1D"/>
    <w:rsid w:val="00A86C34"/>
    <w:rsid w:val="00A87097"/>
    <w:rsid w:val="00A87199"/>
    <w:rsid w:val="00A87340"/>
    <w:rsid w:val="00A87685"/>
    <w:rsid w:val="00A87852"/>
    <w:rsid w:val="00A878AF"/>
    <w:rsid w:val="00A879BC"/>
    <w:rsid w:val="00A87B68"/>
    <w:rsid w:val="00A90521"/>
    <w:rsid w:val="00A908CF"/>
    <w:rsid w:val="00A90DA3"/>
    <w:rsid w:val="00A913B6"/>
    <w:rsid w:val="00A91462"/>
    <w:rsid w:val="00A916AB"/>
    <w:rsid w:val="00A91901"/>
    <w:rsid w:val="00A91C93"/>
    <w:rsid w:val="00A91FCB"/>
    <w:rsid w:val="00A921CE"/>
    <w:rsid w:val="00A92EF6"/>
    <w:rsid w:val="00A936BF"/>
    <w:rsid w:val="00A93702"/>
    <w:rsid w:val="00A93881"/>
    <w:rsid w:val="00A93D66"/>
    <w:rsid w:val="00A94B9C"/>
    <w:rsid w:val="00A94F91"/>
    <w:rsid w:val="00A959F1"/>
    <w:rsid w:val="00A96515"/>
    <w:rsid w:val="00AA0101"/>
    <w:rsid w:val="00AA0575"/>
    <w:rsid w:val="00AA05DE"/>
    <w:rsid w:val="00AA0C5C"/>
    <w:rsid w:val="00AA0CBC"/>
    <w:rsid w:val="00AA1432"/>
    <w:rsid w:val="00AA19E0"/>
    <w:rsid w:val="00AA1A22"/>
    <w:rsid w:val="00AA1B52"/>
    <w:rsid w:val="00AA21D8"/>
    <w:rsid w:val="00AA21EE"/>
    <w:rsid w:val="00AA24C6"/>
    <w:rsid w:val="00AA2679"/>
    <w:rsid w:val="00AA273D"/>
    <w:rsid w:val="00AA2776"/>
    <w:rsid w:val="00AA2B8D"/>
    <w:rsid w:val="00AA2C6B"/>
    <w:rsid w:val="00AA32CD"/>
    <w:rsid w:val="00AA4598"/>
    <w:rsid w:val="00AA54F6"/>
    <w:rsid w:val="00AA5860"/>
    <w:rsid w:val="00AA5C85"/>
    <w:rsid w:val="00AA63D7"/>
    <w:rsid w:val="00AA69FA"/>
    <w:rsid w:val="00AA6A28"/>
    <w:rsid w:val="00AA6CD8"/>
    <w:rsid w:val="00AA6D81"/>
    <w:rsid w:val="00AA78D8"/>
    <w:rsid w:val="00AA7A34"/>
    <w:rsid w:val="00AB00F8"/>
    <w:rsid w:val="00AB019E"/>
    <w:rsid w:val="00AB03BC"/>
    <w:rsid w:val="00AB0846"/>
    <w:rsid w:val="00AB09BD"/>
    <w:rsid w:val="00AB0B75"/>
    <w:rsid w:val="00AB1BE6"/>
    <w:rsid w:val="00AB1E7F"/>
    <w:rsid w:val="00AB244B"/>
    <w:rsid w:val="00AB395C"/>
    <w:rsid w:val="00AB3F27"/>
    <w:rsid w:val="00AB529A"/>
    <w:rsid w:val="00AB5367"/>
    <w:rsid w:val="00AB5579"/>
    <w:rsid w:val="00AB56D1"/>
    <w:rsid w:val="00AB63E2"/>
    <w:rsid w:val="00AB6A97"/>
    <w:rsid w:val="00AB70D8"/>
    <w:rsid w:val="00AB71FE"/>
    <w:rsid w:val="00AB721C"/>
    <w:rsid w:val="00AB76CE"/>
    <w:rsid w:val="00AC1C94"/>
    <w:rsid w:val="00AC1E2A"/>
    <w:rsid w:val="00AC1EC4"/>
    <w:rsid w:val="00AC208A"/>
    <w:rsid w:val="00AC3B39"/>
    <w:rsid w:val="00AC3C30"/>
    <w:rsid w:val="00AC418C"/>
    <w:rsid w:val="00AC4585"/>
    <w:rsid w:val="00AC4605"/>
    <w:rsid w:val="00AC4796"/>
    <w:rsid w:val="00AC492F"/>
    <w:rsid w:val="00AC4F78"/>
    <w:rsid w:val="00AC5826"/>
    <w:rsid w:val="00AC60EB"/>
    <w:rsid w:val="00AC62B7"/>
    <w:rsid w:val="00AC65F7"/>
    <w:rsid w:val="00AC6638"/>
    <w:rsid w:val="00AC6900"/>
    <w:rsid w:val="00AC69F6"/>
    <w:rsid w:val="00AC6E88"/>
    <w:rsid w:val="00AC6EC5"/>
    <w:rsid w:val="00AC703A"/>
    <w:rsid w:val="00AC7758"/>
    <w:rsid w:val="00AC7A84"/>
    <w:rsid w:val="00AC7D21"/>
    <w:rsid w:val="00AC7D34"/>
    <w:rsid w:val="00AD049A"/>
    <w:rsid w:val="00AD0C2B"/>
    <w:rsid w:val="00AD141F"/>
    <w:rsid w:val="00AD1572"/>
    <w:rsid w:val="00AD1849"/>
    <w:rsid w:val="00AD229B"/>
    <w:rsid w:val="00AD235A"/>
    <w:rsid w:val="00AD24E4"/>
    <w:rsid w:val="00AD2B56"/>
    <w:rsid w:val="00AD321E"/>
    <w:rsid w:val="00AD3391"/>
    <w:rsid w:val="00AD34AF"/>
    <w:rsid w:val="00AD3871"/>
    <w:rsid w:val="00AD38D8"/>
    <w:rsid w:val="00AD4461"/>
    <w:rsid w:val="00AD4BEF"/>
    <w:rsid w:val="00AD59A6"/>
    <w:rsid w:val="00AD61DD"/>
    <w:rsid w:val="00AD6A01"/>
    <w:rsid w:val="00AD6BC6"/>
    <w:rsid w:val="00AD6D73"/>
    <w:rsid w:val="00AD73E1"/>
    <w:rsid w:val="00AD762D"/>
    <w:rsid w:val="00AD786F"/>
    <w:rsid w:val="00AD7910"/>
    <w:rsid w:val="00AD7C04"/>
    <w:rsid w:val="00AD7E77"/>
    <w:rsid w:val="00AE0433"/>
    <w:rsid w:val="00AE04E7"/>
    <w:rsid w:val="00AE0BAA"/>
    <w:rsid w:val="00AE0C49"/>
    <w:rsid w:val="00AE0CDD"/>
    <w:rsid w:val="00AE118C"/>
    <w:rsid w:val="00AE124D"/>
    <w:rsid w:val="00AE1548"/>
    <w:rsid w:val="00AE1844"/>
    <w:rsid w:val="00AE1895"/>
    <w:rsid w:val="00AE1A8C"/>
    <w:rsid w:val="00AE1DA5"/>
    <w:rsid w:val="00AE1FBD"/>
    <w:rsid w:val="00AE2369"/>
    <w:rsid w:val="00AE2403"/>
    <w:rsid w:val="00AE2643"/>
    <w:rsid w:val="00AE2919"/>
    <w:rsid w:val="00AE2F94"/>
    <w:rsid w:val="00AE3294"/>
    <w:rsid w:val="00AE3755"/>
    <w:rsid w:val="00AE37F1"/>
    <w:rsid w:val="00AE3B6A"/>
    <w:rsid w:val="00AE3D71"/>
    <w:rsid w:val="00AE40CC"/>
    <w:rsid w:val="00AE463B"/>
    <w:rsid w:val="00AE4D92"/>
    <w:rsid w:val="00AE4E49"/>
    <w:rsid w:val="00AE50AD"/>
    <w:rsid w:val="00AE5143"/>
    <w:rsid w:val="00AE5F89"/>
    <w:rsid w:val="00AE6112"/>
    <w:rsid w:val="00AE62C9"/>
    <w:rsid w:val="00AE6628"/>
    <w:rsid w:val="00AE6793"/>
    <w:rsid w:val="00AE69DB"/>
    <w:rsid w:val="00AE69F0"/>
    <w:rsid w:val="00AE6A34"/>
    <w:rsid w:val="00AE7719"/>
    <w:rsid w:val="00AE77FC"/>
    <w:rsid w:val="00AE7927"/>
    <w:rsid w:val="00AE7A75"/>
    <w:rsid w:val="00AE7E8B"/>
    <w:rsid w:val="00AF0198"/>
    <w:rsid w:val="00AF0221"/>
    <w:rsid w:val="00AF034B"/>
    <w:rsid w:val="00AF05B5"/>
    <w:rsid w:val="00AF0939"/>
    <w:rsid w:val="00AF0FB6"/>
    <w:rsid w:val="00AF1274"/>
    <w:rsid w:val="00AF132D"/>
    <w:rsid w:val="00AF1769"/>
    <w:rsid w:val="00AF1B54"/>
    <w:rsid w:val="00AF1BD1"/>
    <w:rsid w:val="00AF1CDC"/>
    <w:rsid w:val="00AF1E14"/>
    <w:rsid w:val="00AF26B9"/>
    <w:rsid w:val="00AF38F3"/>
    <w:rsid w:val="00AF396C"/>
    <w:rsid w:val="00AF3D04"/>
    <w:rsid w:val="00AF3EE0"/>
    <w:rsid w:val="00AF43B3"/>
    <w:rsid w:val="00AF4573"/>
    <w:rsid w:val="00AF47EA"/>
    <w:rsid w:val="00AF4B32"/>
    <w:rsid w:val="00AF4B6F"/>
    <w:rsid w:val="00AF52FD"/>
    <w:rsid w:val="00AF531C"/>
    <w:rsid w:val="00AF5511"/>
    <w:rsid w:val="00AF5624"/>
    <w:rsid w:val="00AF5AA3"/>
    <w:rsid w:val="00AF5AFE"/>
    <w:rsid w:val="00AF5BBE"/>
    <w:rsid w:val="00AF6B32"/>
    <w:rsid w:val="00AF6E24"/>
    <w:rsid w:val="00B002D7"/>
    <w:rsid w:val="00B00653"/>
    <w:rsid w:val="00B006D0"/>
    <w:rsid w:val="00B00FDF"/>
    <w:rsid w:val="00B01269"/>
    <w:rsid w:val="00B01E9A"/>
    <w:rsid w:val="00B0205E"/>
    <w:rsid w:val="00B02E1C"/>
    <w:rsid w:val="00B02F88"/>
    <w:rsid w:val="00B0369D"/>
    <w:rsid w:val="00B03B3F"/>
    <w:rsid w:val="00B03D12"/>
    <w:rsid w:val="00B03EE7"/>
    <w:rsid w:val="00B03FF0"/>
    <w:rsid w:val="00B04912"/>
    <w:rsid w:val="00B049E3"/>
    <w:rsid w:val="00B05115"/>
    <w:rsid w:val="00B0521B"/>
    <w:rsid w:val="00B05776"/>
    <w:rsid w:val="00B05B06"/>
    <w:rsid w:val="00B05CB0"/>
    <w:rsid w:val="00B0618D"/>
    <w:rsid w:val="00B07CB5"/>
    <w:rsid w:val="00B07E7C"/>
    <w:rsid w:val="00B1022D"/>
    <w:rsid w:val="00B102B7"/>
    <w:rsid w:val="00B1039C"/>
    <w:rsid w:val="00B107C5"/>
    <w:rsid w:val="00B10AAC"/>
    <w:rsid w:val="00B12B67"/>
    <w:rsid w:val="00B12C49"/>
    <w:rsid w:val="00B13CA8"/>
    <w:rsid w:val="00B14133"/>
    <w:rsid w:val="00B143C6"/>
    <w:rsid w:val="00B14C54"/>
    <w:rsid w:val="00B15342"/>
    <w:rsid w:val="00B156AE"/>
    <w:rsid w:val="00B156C1"/>
    <w:rsid w:val="00B15783"/>
    <w:rsid w:val="00B15B9D"/>
    <w:rsid w:val="00B15CCF"/>
    <w:rsid w:val="00B16618"/>
    <w:rsid w:val="00B16FDC"/>
    <w:rsid w:val="00B17072"/>
    <w:rsid w:val="00B170CD"/>
    <w:rsid w:val="00B17334"/>
    <w:rsid w:val="00B17E35"/>
    <w:rsid w:val="00B2025A"/>
    <w:rsid w:val="00B2061B"/>
    <w:rsid w:val="00B20880"/>
    <w:rsid w:val="00B2115E"/>
    <w:rsid w:val="00B2151D"/>
    <w:rsid w:val="00B2185C"/>
    <w:rsid w:val="00B220E8"/>
    <w:rsid w:val="00B22256"/>
    <w:rsid w:val="00B22304"/>
    <w:rsid w:val="00B225FB"/>
    <w:rsid w:val="00B22D96"/>
    <w:rsid w:val="00B22EDC"/>
    <w:rsid w:val="00B22EF1"/>
    <w:rsid w:val="00B23724"/>
    <w:rsid w:val="00B2381D"/>
    <w:rsid w:val="00B23D4F"/>
    <w:rsid w:val="00B2602F"/>
    <w:rsid w:val="00B26EBA"/>
    <w:rsid w:val="00B272F5"/>
    <w:rsid w:val="00B30107"/>
    <w:rsid w:val="00B3067E"/>
    <w:rsid w:val="00B31F06"/>
    <w:rsid w:val="00B31F0C"/>
    <w:rsid w:val="00B321C7"/>
    <w:rsid w:val="00B32FFF"/>
    <w:rsid w:val="00B332B7"/>
    <w:rsid w:val="00B33341"/>
    <w:rsid w:val="00B33649"/>
    <w:rsid w:val="00B3467D"/>
    <w:rsid w:val="00B34781"/>
    <w:rsid w:val="00B3478F"/>
    <w:rsid w:val="00B34D74"/>
    <w:rsid w:val="00B34DE1"/>
    <w:rsid w:val="00B356D7"/>
    <w:rsid w:val="00B3585A"/>
    <w:rsid w:val="00B36151"/>
    <w:rsid w:val="00B3669F"/>
    <w:rsid w:val="00B367AF"/>
    <w:rsid w:val="00B36AC4"/>
    <w:rsid w:val="00B36F16"/>
    <w:rsid w:val="00B37689"/>
    <w:rsid w:val="00B401CE"/>
    <w:rsid w:val="00B405D8"/>
    <w:rsid w:val="00B406F7"/>
    <w:rsid w:val="00B40970"/>
    <w:rsid w:val="00B40C12"/>
    <w:rsid w:val="00B40C73"/>
    <w:rsid w:val="00B411F5"/>
    <w:rsid w:val="00B4134E"/>
    <w:rsid w:val="00B41BD2"/>
    <w:rsid w:val="00B41E99"/>
    <w:rsid w:val="00B42919"/>
    <w:rsid w:val="00B42AE9"/>
    <w:rsid w:val="00B42DB2"/>
    <w:rsid w:val="00B43138"/>
    <w:rsid w:val="00B43BE6"/>
    <w:rsid w:val="00B43C41"/>
    <w:rsid w:val="00B4410A"/>
    <w:rsid w:val="00B44BA9"/>
    <w:rsid w:val="00B45AF4"/>
    <w:rsid w:val="00B45C6D"/>
    <w:rsid w:val="00B46094"/>
    <w:rsid w:val="00B463A3"/>
    <w:rsid w:val="00B4675A"/>
    <w:rsid w:val="00B467CA"/>
    <w:rsid w:val="00B468FE"/>
    <w:rsid w:val="00B46944"/>
    <w:rsid w:val="00B46F0D"/>
    <w:rsid w:val="00B470CB"/>
    <w:rsid w:val="00B474B1"/>
    <w:rsid w:val="00B47894"/>
    <w:rsid w:val="00B4791F"/>
    <w:rsid w:val="00B47E3C"/>
    <w:rsid w:val="00B506F6"/>
    <w:rsid w:val="00B5079D"/>
    <w:rsid w:val="00B50858"/>
    <w:rsid w:val="00B50931"/>
    <w:rsid w:val="00B50F81"/>
    <w:rsid w:val="00B51400"/>
    <w:rsid w:val="00B51986"/>
    <w:rsid w:val="00B521FD"/>
    <w:rsid w:val="00B52961"/>
    <w:rsid w:val="00B52E1E"/>
    <w:rsid w:val="00B52FC8"/>
    <w:rsid w:val="00B53747"/>
    <w:rsid w:val="00B53E35"/>
    <w:rsid w:val="00B54361"/>
    <w:rsid w:val="00B54548"/>
    <w:rsid w:val="00B548AC"/>
    <w:rsid w:val="00B54AC1"/>
    <w:rsid w:val="00B54AE1"/>
    <w:rsid w:val="00B54EEC"/>
    <w:rsid w:val="00B55D53"/>
    <w:rsid w:val="00B60CBD"/>
    <w:rsid w:val="00B60F14"/>
    <w:rsid w:val="00B611B8"/>
    <w:rsid w:val="00B613F3"/>
    <w:rsid w:val="00B61B43"/>
    <w:rsid w:val="00B62B07"/>
    <w:rsid w:val="00B63570"/>
    <w:rsid w:val="00B63B46"/>
    <w:rsid w:val="00B64601"/>
    <w:rsid w:val="00B64C14"/>
    <w:rsid w:val="00B65031"/>
    <w:rsid w:val="00B65863"/>
    <w:rsid w:val="00B65905"/>
    <w:rsid w:val="00B65A44"/>
    <w:rsid w:val="00B66843"/>
    <w:rsid w:val="00B66ACC"/>
    <w:rsid w:val="00B66D0D"/>
    <w:rsid w:val="00B679BC"/>
    <w:rsid w:val="00B67C2E"/>
    <w:rsid w:val="00B70099"/>
    <w:rsid w:val="00B710CA"/>
    <w:rsid w:val="00B711AD"/>
    <w:rsid w:val="00B718D2"/>
    <w:rsid w:val="00B71F4D"/>
    <w:rsid w:val="00B72126"/>
    <w:rsid w:val="00B725A3"/>
    <w:rsid w:val="00B726ED"/>
    <w:rsid w:val="00B72FDD"/>
    <w:rsid w:val="00B73BFF"/>
    <w:rsid w:val="00B73DC1"/>
    <w:rsid w:val="00B73F3A"/>
    <w:rsid w:val="00B74B24"/>
    <w:rsid w:val="00B7522E"/>
    <w:rsid w:val="00B754D9"/>
    <w:rsid w:val="00B755AA"/>
    <w:rsid w:val="00B756AA"/>
    <w:rsid w:val="00B756BB"/>
    <w:rsid w:val="00B75B0B"/>
    <w:rsid w:val="00B75B48"/>
    <w:rsid w:val="00B767C9"/>
    <w:rsid w:val="00B76FF3"/>
    <w:rsid w:val="00B77519"/>
    <w:rsid w:val="00B775BE"/>
    <w:rsid w:val="00B77717"/>
    <w:rsid w:val="00B77727"/>
    <w:rsid w:val="00B77D2F"/>
    <w:rsid w:val="00B77E0B"/>
    <w:rsid w:val="00B80691"/>
    <w:rsid w:val="00B808FE"/>
    <w:rsid w:val="00B80FFF"/>
    <w:rsid w:val="00B8102A"/>
    <w:rsid w:val="00B81126"/>
    <w:rsid w:val="00B813DF"/>
    <w:rsid w:val="00B81BEA"/>
    <w:rsid w:val="00B81E56"/>
    <w:rsid w:val="00B82B48"/>
    <w:rsid w:val="00B82CA6"/>
    <w:rsid w:val="00B82CAE"/>
    <w:rsid w:val="00B82E22"/>
    <w:rsid w:val="00B82E61"/>
    <w:rsid w:val="00B82E63"/>
    <w:rsid w:val="00B8307B"/>
    <w:rsid w:val="00B831EA"/>
    <w:rsid w:val="00B83333"/>
    <w:rsid w:val="00B83446"/>
    <w:rsid w:val="00B83657"/>
    <w:rsid w:val="00B83A0B"/>
    <w:rsid w:val="00B84C9E"/>
    <w:rsid w:val="00B850BA"/>
    <w:rsid w:val="00B85534"/>
    <w:rsid w:val="00B85866"/>
    <w:rsid w:val="00B85937"/>
    <w:rsid w:val="00B85C7A"/>
    <w:rsid w:val="00B86600"/>
    <w:rsid w:val="00B86DBC"/>
    <w:rsid w:val="00B86E74"/>
    <w:rsid w:val="00B87164"/>
    <w:rsid w:val="00B8784D"/>
    <w:rsid w:val="00B90271"/>
    <w:rsid w:val="00B9089D"/>
    <w:rsid w:val="00B90A0B"/>
    <w:rsid w:val="00B91304"/>
    <w:rsid w:val="00B92275"/>
    <w:rsid w:val="00B92472"/>
    <w:rsid w:val="00B93993"/>
    <w:rsid w:val="00B93E47"/>
    <w:rsid w:val="00B944CE"/>
    <w:rsid w:val="00B945F5"/>
    <w:rsid w:val="00B956F4"/>
    <w:rsid w:val="00B957DE"/>
    <w:rsid w:val="00B95971"/>
    <w:rsid w:val="00B9662B"/>
    <w:rsid w:val="00B967ED"/>
    <w:rsid w:val="00B969DA"/>
    <w:rsid w:val="00B96E15"/>
    <w:rsid w:val="00B97290"/>
    <w:rsid w:val="00B975AD"/>
    <w:rsid w:val="00B979C9"/>
    <w:rsid w:val="00BA08CC"/>
    <w:rsid w:val="00BA1041"/>
    <w:rsid w:val="00BA18A0"/>
    <w:rsid w:val="00BA1CBE"/>
    <w:rsid w:val="00BA261F"/>
    <w:rsid w:val="00BA26E1"/>
    <w:rsid w:val="00BA366A"/>
    <w:rsid w:val="00BA3A3C"/>
    <w:rsid w:val="00BA3A8D"/>
    <w:rsid w:val="00BA4891"/>
    <w:rsid w:val="00BA4D6F"/>
    <w:rsid w:val="00BA5EF6"/>
    <w:rsid w:val="00BA61EB"/>
    <w:rsid w:val="00BA6552"/>
    <w:rsid w:val="00BA69D9"/>
    <w:rsid w:val="00BA6E3E"/>
    <w:rsid w:val="00BA7007"/>
    <w:rsid w:val="00BA71AC"/>
    <w:rsid w:val="00BA73A4"/>
    <w:rsid w:val="00BA79B6"/>
    <w:rsid w:val="00BB0317"/>
    <w:rsid w:val="00BB0904"/>
    <w:rsid w:val="00BB0B7E"/>
    <w:rsid w:val="00BB0E64"/>
    <w:rsid w:val="00BB10CB"/>
    <w:rsid w:val="00BB128B"/>
    <w:rsid w:val="00BB12C3"/>
    <w:rsid w:val="00BB2322"/>
    <w:rsid w:val="00BB32A9"/>
    <w:rsid w:val="00BB343C"/>
    <w:rsid w:val="00BB3984"/>
    <w:rsid w:val="00BB3B94"/>
    <w:rsid w:val="00BB3C67"/>
    <w:rsid w:val="00BB4777"/>
    <w:rsid w:val="00BB515C"/>
    <w:rsid w:val="00BB51D1"/>
    <w:rsid w:val="00BB5344"/>
    <w:rsid w:val="00BB55FB"/>
    <w:rsid w:val="00BB5CB2"/>
    <w:rsid w:val="00BB5E4C"/>
    <w:rsid w:val="00BB5ED7"/>
    <w:rsid w:val="00BB6666"/>
    <w:rsid w:val="00BB7CFA"/>
    <w:rsid w:val="00BB7E13"/>
    <w:rsid w:val="00BB7EF2"/>
    <w:rsid w:val="00BC09E4"/>
    <w:rsid w:val="00BC0D8B"/>
    <w:rsid w:val="00BC1661"/>
    <w:rsid w:val="00BC18D0"/>
    <w:rsid w:val="00BC1C6E"/>
    <w:rsid w:val="00BC20EB"/>
    <w:rsid w:val="00BC21E0"/>
    <w:rsid w:val="00BC2BA6"/>
    <w:rsid w:val="00BC31B3"/>
    <w:rsid w:val="00BC320D"/>
    <w:rsid w:val="00BC359C"/>
    <w:rsid w:val="00BC4452"/>
    <w:rsid w:val="00BC4C8B"/>
    <w:rsid w:val="00BC4E8C"/>
    <w:rsid w:val="00BC5297"/>
    <w:rsid w:val="00BC5492"/>
    <w:rsid w:val="00BC5E05"/>
    <w:rsid w:val="00BC7C53"/>
    <w:rsid w:val="00BD07B0"/>
    <w:rsid w:val="00BD1B60"/>
    <w:rsid w:val="00BD1DA1"/>
    <w:rsid w:val="00BD1E80"/>
    <w:rsid w:val="00BD24A8"/>
    <w:rsid w:val="00BD2950"/>
    <w:rsid w:val="00BD2980"/>
    <w:rsid w:val="00BD2A6D"/>
    <w:rsid w:val="00BD37BC"/>
    <w:rsid w:val="00BD3984"/>
    <w:rsid w:val="00BD3B8F"/>
    <w:rsid w:val="00BD3D8D"/>
    <w:rsid w:val="00BD43B6"/>
    <w:rsid w:val="00BD505B"/>
    <w:rsid w:val="00BD5934"/>
    <w:rsid w:val="00BD5DC8"/>
    <w:rsid w:val="00BD61DA"/>
    <w:rsid w:val="00BD6C68"/>
    <w:rsid w:val="00BD7016"/>
    <w:rsid w:val="00BD74B8"/>
    <w:rsid w:val="00BD7A32"/>
    <w:rsid w:val="00BD7C73"/>
    <w:rsid w:val="00BD7D64"/>
    <w:rsid w:val="00BE03AB"/>
    <w:rsid w:val="00BE03DA"/>
    <w:rsid w:val="00BE0B98"/>
    <w:rsid w:val="00BE1622"/>
    <w:rsid w:val="00BE16D1"/>
    <w:rsid w:val="00BE1A82"/>
    <w:rsid w:val="00BE1EC6"/>
    <w:rsid w:val="00BE1F73"/>
    <w:rsid w:val="00BE21C9"/>
    <w:rsid w:val="00BE2283"/>
    <w:rsid w:val="00BE2A7C"/>
    <w:rsid w:val="00BE307B"/>
    <w:rsid w:val="00BE3135"/>
    <w:rsid w:val="00BE3435"/>
    <w:rsid w:val="00BE3784"/>
    <w:rsid w:val="00BE3F20"/>
    <w:rsid w:val="00BE4217"/>
    <w:rsid w:val="00BE42EC"/>
    <w:rsid w:val="00BE498E"/>
    <w:rsid w:val="00BE50A2"/>
    <w:rsid w:val="00BE5BC2"/>
    <w:rsid w:val="00BE5BC8"/>
    <w:rsid w:val="00BE5DE3"/>
    <w:rsid w:val="00BE6074"/>
    <w:rsid w:val="00BE6838"/>
    <w:rsid w:val="00BE6F8C"/>
    <w:rsid w:val="00BE7429"/>
    <w:rsid w:val="00BE7AD8"/>
    <w:rsid w:val="00BF0021"/>
    <w:rsid w:val="00BF00F5"/>
    <w:rsid w:val="00BF0182"/>
    <w:rsid w:val="00BF0727"/>
    <w:rsid w:val="00BF072D"/>
    <w:rsid w:val="00BF162B"/>
    <w:rsid w:val="00BF20CF"/>
    <w:rsid w:val="00BF2495"/>
    <w:rsid w:val="00BF2E65"/>
    <w:rsid w:val="00BF35FF"/>
    <w:rsid w:val="00BF373B"/>
    <w:rsid w:val="00BF38AA"/>
    <w:rsid w:val="00BF4757"/>
    <w:rsid w:val="00BF6342"/>
    <w:rsid w:val="00BF6C33"/>
    <w:rsid w:val="00BF732F"/>
    <w:rsid w:val="00BF7A09"/>
    <w:rsid w:val="00C0068E"/>
    <w:rsid w:val="00C00921"/>
    <w:rsid w:val="00C00B26"/>
    <w:rsid w:val="00C01770"/>
    <w:rsid w:val="00C0225E"/>
    <w:rsid w:val="00C02D10"/>
    <w:rsid w:val="00C034C6"/>
    <w:rsid w:val="00C03540"/>
    <w:rsid w:val="00C03586"/>
    <w:rsid w:val="00C0360C"/>
    <w:rsid w:val="00C03642"/>
    <w:rsid w:val="00C0367E"/>
    <w:rsid w:val="00C03A98"/>
    <w:rsid w:val="00C03E44"/>
    <w:rsid w:val="00C03F8C"/>
    <w:rsid w:val="00C0418A"/>
    <w:rsid w:val="00C0419A"/>
    <w:rsid w:val="00C04742"/>
    <w:rsid w:val="00C048BB"/>
    <w:rsid w:val="00C0572A"/>
    <w:rsid w:val="00C05C62"/>
    <w:rsid w:val="00C05C65"/>
    <w:rsid w:val="00C05E57"/>
    <w:rsid w:val="00C07195"/>
    <w:rsid w:val="00C072FB"/>
    <w:rsid w:val="00C07921"/>
    <w:rsid w:val="00C104FB"/>
    <w:rsid w:val="00C114E5"/>
    <w:rsid w:val="00C12870"/>
    <w:rsid w:val="00C130D3"/>
    <w:rsid w:val="00C136F8"/>
    <w:rsid w:val="00C13DA6"/>
    <w:rsid w:val="00C148C5"/>
    <w:rsid w:val="00C14BB2"/>
    <w:rsid w:val="00C15127"/>
    <w:rsid w:val="00C15566"/>
    <w:rsid w:val="00C15729"/>
    <w:rsid w:val="00C15AAF"/>
    <w:rsid w:val="00C16C4E"/>
    <w:rsid w:val="00C16CCB"/>
    <w:rsid w:val="00C16D94"/>
    <w:rsid w:val="00C178B3"/>
    <w:rsid w:val="00C178F9"/>
    <w:rsid w:val="00C17B48"/>
    <w:rsid w:val="00C17D06"/>
    <w:rsid w:val="00C17F6C"/>
    <w:rsid w:val="00C20D60"/>
    <w:rsid w:val="00C20F32"/>
    <w:rsid w:val="00C2131E"/>
    <w:rsid w:val="00C214F1"/>
    <w:rsid w:val="00C21BF4"/>
    <w:rsid w:val="00C22678"/>
    <w:rsid w:val="00C22AA1"/>
    <w:rsid w:val="00C23126"/>
    <w:rsid w:val="00C232FE"/>
    <w:rsid w:val="00C23760"/>
    <w:rsid w:val="00C23E45"/>
    <w:rsid w:val="00C2406B"/>
    <w:rsid w:val="00C240EB"/>
    <w:rsid w:val="00C245A3"/>
    <w:rsid w:val="00C249EB"/>
    <w:rsid w:val="00C24FD2"/>
    <w:rsid w:val="00C25060"/>
    <w:rsid w:val="00C25135"/>
    <w:rsid w:val="00C25EA2"/>
    <w:rsid w:val="00C266EB"/>
    <w:rsid w:val="00C26ABD"/>
    <w:rsid w:val="00C275D7"/>
    <w:rsid w:val="00C27B18"/>
    <w:rsid w:val="00C30DCD"/>
    <w:rsid w:val="00C31419"/>
    <w:rsid w:val="00C31D7E"/>
    <w:rsid w:val="00C32423"/>
    <w:rsid w:val="00C3261B"/>
    <w:rsid w:val="00C33619"/>
    <w:rsid w:val="00C33A74"/>
    <w:rsid w:val="00C34114"/>
    <w:rsid w:val="00C341A5"/>
    <w:rsid w:val="00C34EFD"/>
    <w:rsid w:val="00C35911"/>
    <w:rsid w:val="00C35F70"/>
    <w:rsid w:val="00C367DC"/>
    <w:rsid w:val="00C36B06"/>
    <w:rsid w:val="00C3735F"/>
    <w:rsid w:val="00C373A1"/>
    <w:rsid w:val="00C37748"/>
    <w:rsid w:val="00C406A7"/>
    <w:rsid w:val="00C41132"/>
    <w:rsid w:val="00C4128B"/>
    <w:rsid w:val="00C41379"/>
    <w:rsid w:val="00C41526"/>
    <w:rsid w:val="00C41A19"/>
    <w:rsid w:val="00C41C33"/>
    <w:rsid w:val="00C41E8A"/>
    <w:rsid w:val="00C42FAE"/>
    <w:rsid w:val="00C43059"/>
    <w:rsid w:val="00C43115"/>
    <w:rsid w:val="00C43334"/>
    <w:rsid w:val="00C433F9"/>
    <w:rsid w:val="00C435D8"/>
    <w:rsid w:val="00C44858"/>
    <w:rsid w:val="00C44F38"/>
    <w:rsid w:val="00C4523B"/>
    <w:rsid w:val="00C45403"/>
    <w:rsid w:val="00C45D54"/>
    <w:rsid w:val="00C464DB"/>
    <w:rsid w:val="00C46D1D"/>
    <w:rsid w:val="00C46F38"/>
    <w:rsid w:val="00C474B8"/>
    <w:rsid w:val="00C47606"/>
    <w:rsid w:val="00C479C3"/>
    <w:rsid w:val="00C506BE"/>
    <w:rsid w:val="00C50DBF"/>
    <w:rsid w:val="00C51377"/>
    <w:rsid w:val="00C514CA"/>
    <w:rsid w:val="00C51B58"/>
    <w:rsid w:val="00C51DD4"/>
    <w:rsid w:val="00C522DC"/>
    <w:rsid w:val="00C52C2C"/>
    <w:rsid w:val="00C53617"/>
    <w:rsid w:val="00C53833"/>
    <w:rsid w:val="00C54672"/>
    <w:rsid w:val="00C54C95"/>
    <w:rsid w:val="00C54CD3"/>
    <w:rsid w:val="00C55252"/>
    <w:rsid w:val="00C55A3F"/>
    <w:rsid w:val="00C5757C"/>
    <w:rsid w:val="00C57E6F"/>
    <w:rsid w:val="00C57ECA"/>
    <w:rsid w:val="00C6079D"/>
    <w:rsid w:val="00C60C77"/>
    <w:rsid w:val="00C612BE"/>
    <w:rsid w:val="00C61383"/>
    <w:rsid w:val="00C61A77"/>
    <w:rsid w:val="00C623AD"/>
    <w:rsid w:val="00C6255A"/>
    <w:rsid w:val="00C625D7"/>
    <w:rsid w:val="00C62ACF"/>
    <w:rsid w:val="00C62CA1"/>
    <w:rsid w:val="00C631D5"/>
    <w:rsid w:val="00C63744"/>
    <w:rsid w:val="00C638FA"/>
    <w:rsid w:val="00C63CA7"/>
    <w:rsid w:val="00C645F4"/>
    <w:rsid w:val="00C64CF6"/>
    <w:rsid w:val="00C64E6F"/>
    <w:rsid w:val="00C65527"/>
    <w:rsid w:val="00C65A40"/>
    <w:rsid w:val="00C65EDA"/>
    <w:rsid w:val="00C66440"/>
    <w:rsid w:val="00C66897"/>
    <w:rsid w:val="00C668BA"/>
    <w:rsid w:val="00C66C29"/>
    <w:rsid w:val="00C67127"/>
    <w:rsid w:val="00C6719D"/>
    <w:rsid w:val="00C672DA"/>
    <w:rsid w:val="00C673F9"/>
    <w:rsid w:val="00C675F8"/>
    <w:rsid w:val="00C679C4"/>
    <w:rsid w:val="00C703A3"/>
    <w:rsid w:val="00C707CE"/>
    <w:rsid w:val="00C70981"/>
    <w:rsid w:val="00C711CB"/>
    <w:rsid w:val="00C71503"/>
    <w:rsid w:val="00C71774"/>
    <w:rsid w:val="00C71A8F"/>
    <w:rsid w:val="00C72179"/>
    <w:rsid w:val="00C7325C"/>
    <w:rsid w:val="00C732CC"/>
    <w:rsid w:val="00C740FB"/>
    <w:rsid w:val="00C7442D"/>
    <w:rsid w:val="00C7453F"/>
    <w:rsid w:val="00C746D8"/>
    <w:rsid w:val="00C74F8D"/>
    <w:rsid w:val="00C75391"/>
    <w:rsid w:val="00C7540A"/>
    <w:rsid w:val="00C756D9"/>
    <w:rsid w:val="00C7591E"/>
    <w:rsid w:val="00C759FD"/>
    <w:rsid w:val="00C7617A"/>
    <w:rsid w:val="00C7642B"/>
    <w:rsid w:val="00C764C3"/>
    <w:rsid w:val="00C769C0"/>
    <w:rsid w:val="00C76F89"/>
    <w:rsid w:val="00C8007D"/>
    <w:rsid w:val="00C805A6"/>
    <w:rsid w:val="00C80C44"/>
    <w:rsid w:val="00C80C9A"/>
    <w:rsid w:val="00C80E1C"/>
    <w:rsid w:val="00C81759"/>
    <w:rsid w:val="00C81949"/>
    <w:rsid w:val="00C820D0"/>
    <w:rsid w:val="00C82368"/>
    <w:rsid w:val="00C823E3"/>
    <w:rsid w:val="00C82776"/>
    <w:rsid w:val="00C836E0"/>
    <w:rsid w:val="00C83898"/>
    <w:rsid w:val="00C84521"/>
    <w:rsid w:val="00C84DF2"/>
    <w:rsid w:val="00C85B27"/>
    <w:rsid w:val="00C85FB2"/>
    <w:rsid w:val="00C86565"/>
    <w:rsid w:val="00C8678E"/>
    <w:rsid w:val="00C86935"/>
    <w:rsid w:val="00C86C94"/>
    <w:rsid w:val="00C86EE4"/>
    <w:rsid w:val="00C87647"/>
    <w:rsid w:val="00C877AA"/>
    <w:rsid w:val="00C87DED"/>
    <w:rsid w:val="00C90E2C"/>
    <w:rsid w:val="00C91FCA"/>
    <w:rsid w:val="00C92D1D"/>
    <w:rsid w:val="00C93369"/>
    <w:rsid w:val="00C93731"/>
    <w:rsid w:val="00C9385C"/>
    <w:rsid w:val="00C93919"/>
    <w:rsid w:val="00C942D5"/>
    <w:rsid w:val="00C943C8"/>
    <w:rsid w:val="00C94A3B"/>
    <w:rsid w:val="00C95343"/>
    <w:rsid w:val="00C95B36"/>
    <w:rsid w:val="00C96514"/>
    <w:rsid w:val="00C969A0"/>
    <w:rsid w:val="00C969EC"/>
    <w:rsid w:val="00C977EE"/>
    <w:rsid w:val="00CA0394"/>
    <w:rsid w:val="00CA0BE3"/>
    <w:rsid w:val="00CA0DFA"/>
    <w:rsid w:val="00CA0ED9"/>
    <w:rsid w:val="00CA1180"/>
    <w:rsid w:val="00CA1DE8"/>
    <w:rsid w:val="00CA2223"/>
    <w:rsid w:val="00CA266C"/>
    <w:rsid w:val="00CA33B5"/>
    <w:rsid w:val="00CA5A5B"/>
    <w:rsid w:val="00CA5ADC"/>
    <w:rsid w:val="00CA60CC"/>
    <w:rsid w:val="00CA6A64"/>
    <w:rsid w:val="00CB004E"/>
    <w:rsid w:val="00CB0486"/>
    <w:rsid w:val="00CB0527"/>
    <w:rsid w:val="00CB05A8"/>
    <w:rsid w:val="00CB05BB"/>
    <w:rsid w:val="00CB0AE0"/>
    <w:rsid w:val="00CB17BB"/>
    <w:rsid w:val="00CB1856"/>
    <w:rsid w:val="00CB1C70"/>
    <w:rsid w:val="00CB1CC8"/>
    <w:rsid w:val="00CB1F5F"/>
    <w:rsid w:val="00CB23D8"/>
    <w:rsid w:val="00CB2832"/>
    <w:rsid w:val="00CB2B23"/>
    <w:rsid w:val="00CB30AE"/>
    <w:rsid w:val="00CB3280"/>
    <w:rsid w:val="00CB3983"/>
    <w:rsid w:val="00CB47EE"/>
    <w:rsid w:val="00CB4A2A"/>
    <w:rsid w:val="00CB4C77"/>
    <w:rsid w:val="00CB5024"/>
    <w:rsid w:val="00CB52EA"/>
    <w:rsid w:val="00CB5454"/>
    <w:rsid w:val="00CB56ED"/>
    <w:rsid w:val="00CB5AAD"/>
    <w:rsid w:val="00CB5B43"/>
    <w:rsid w:val="00CB5E64"/>
    <w:rsid w:val="00CB70AD"/>
    <w:rsid w:val="00CB74CA"/>
    <w:rsid w:val="00CB7BB4"/>
    <w:rsid w:val="00CC0148"/>
    <w:rsid w:val="00CC02BA"/>
    <w:rsid w:val="00CC0357"/>
    <w:rsid w:val="00CC0B87"/>
    <w:rsid w:val="00CC0BF6"/>
    <w:rsid w:val="00CC1233"/>
    <w:rsid w:val="00CC1276"/>
    <w:rsid w:val="00CC1353"/>
    <w:rsid w:val="00CC1432"/>
    <w:rsid w:val="00CC1930"/>
    <w:rsid w:val="00CC1F2E"/>
    <w:rsid w:val="00CC2609"/>
    <w:rsid w:val="00CC2AAD"/>
    <w:rsid w:val="00CC2B93"/>
    <w:rsid w:val="00CC360B"/>
    <w:rsid w:val="00CC3B5F"/>
    <w:rsid w:val="00CC3BFD"/>
    <w:rsid w:val="00CC3FF3"/>
    <w:rsid w:val="00CC5287"/>
    <w:rsid w:val="00CC648B"/>
    <w:rsid w:val="00CC65EA"/>
    <w:rsid w:val="00CC6B32"/>
    <w:rsid w:val="00CC6D64"/>
    <w:rsid w:val="00CC713B"/>
    <w:rsid w:val="00CD0200"/>
    <w:rsid w:val="00CD0283"/>
    <w:rsid w:val="00CD048B"/>
    <w:rsid w:val="00CD08D7"/>
    <w:rsid w:val="00CD1021"/>
    <w:rsid w:val="00CD1823"/>
    <w:rsid w:val="00CD1BB2"/>
    <w:rsid w:val="00CD248B"/>
    <w:rsid w:val="00CD30FD"/>
    <w:rsid w:val="00CD32B8"/>
    <w:rsid w:val="00CD3453"/>
    <w:rsid w:val="00CD3B41"/>
    <w:rsid w:val="00CD3DBB"/>
    <w:rsid w:val="00CD40A2"/>
    <w:rsid w:val="00CD431F"/>
    <w:rsid w:val="00CD442C"/>
    <w:rsid w:val="00CD4BA4"/>
    <w:rsid w:val="00CD4C54"/>
    <w:rsid w:val="00CD5513"/>
    <w:rsid w:val="00CD5B50"/>
    <w:rsid w:val="00CD61EF"/>
    <w:rsid w:val="00CD6563"/>
    <w:rsid w:val="00CD6C9B"/>
    <w:rsid w:val="00CE0421"/>
    <w:rsid w:val="00CE043F"/>
    <w:rsid w:val="00CE0528"/>
    <w:rsid w:val="00CE07B9"/>
    <w:rsid w:val="00CE0841"/>
    <w:rsid w:val="00CE0B68"/>
    <w:rsid w:val="00CE0C5B"/>
    <w:rsid w:val="00CE1BE4"/>
    <w:rsid w:val="00CE2074"/>
    <w:rsid w:val="00CE237B"/>
    <w:rsid w:val="00CE2AFE"/>
    <w:rsid w:val="00CE2B30"/>
    <w:rsid w:val="00CE339A"/>
    <w:rsid w:val="00CE351E"/>
    <w:rsid w:val="00CE40B3"/>
    <w:rsid w:val="00CE4148"/>
    <w:rsid w:val="00CE41AD"/>
    <w:rsid w:val="00CE43B3"/>
    <w:rsid w:val="00CE457A"/>
    <w:rsid w:val="00CE4A33"/>
    <w:rsid w:val="00CE5610"/>
    <w:rsid w:val="00CE5C8C"/>
    <w:rsid w:val="00CE60F1"/>
    <w:rsid w:val="00CE65E3"/>
    <w:rsid w:val="00CE6620"/>
    <w:rsid w:val="00CE6845"/>
    <w:rsid w:val="00CE6947"/>
    <w:rsid w:val="00CE757E"/>
    <w:rsid w:val="00CE766D"/>
    <w:rsid w:val="00CE7834"/>
    <w:rsid w:val="00CE7BCB"/>
    <w:rsid w:val="00CE7F6A"/>
    <w:rsid w:val="00CF002F"/>
    <w:rsid w:val="00CF0958"/>
    <w:rsid w:val="00CF191F"/>
    <w:rsid w:val="00CF1E4A"/>
    <w:rsid w:val="00CF2A46"/>
    <w:rsid w:val="00CF302C"/>
    <w:rsid w:val="00CF3E03"/>
    <w:rsid w:val="00CF461E"/>
    <w:rsid w:val="00CF4FBE"/>
    <w:rsid w:val="00CF4FFF"/>
    <w:rsid w:val="00CF5B33"/>
    <w:rsid w:val="00CF6A9A"/>
    <w:rsid w:val="00CF7250"/>
    <w:rsid w:val="00CF7581"/>
    <w:rsid w:val="00CF7787"/>
    <w:rsid w:val="00CF79D9"/>
    <w:rsid w:val="00CF7FAB"/>
    <w:rsid w:val="00D004F5"/>
    <w:rsid w:val="00D00C02"/>
    <w:rsid w:val="00D00EDF"/>
    <w:rsid w:val="00D01039"/>
    <w:rsid w:val="00D010AA"/>
    <w:rsid w:val="00D01BEC"/>
    <w:rsid w:val="00D01DE3"/>
    <w:rsid w:val="00D01E0F"/>
    <w:rsid w:val="00D024D5"/>
    <w:rsid w:val="00D033B3"/>
    <w:rsid w:val="00D041D2"/>
    <w:rsid w:val="00D044B5"/>
    <w:rsid w:val="00D04655"/>
    <w:rsid w:val="00D04CA4"/>
    <w:rsid w:val="00D053A7"/>
    <w:rsid w:val="00D0557A"/>
    <w:rsid w:val="00D05730"/>
    <w:rsid w:val="00D05D21"/>
    <w:rsid w:val="00D06970"/>
    <w:rsid w:val="00D06CBF"/>
    <w:rsid w:val="00D06D3C"/>
    <w:rsid w:val="00D072DF"/>
    <w:rsid w:val="00D07BF3"/>
    <w:rsid w:val="00D07C15"/>
    <w:rsid w:val="00D1050B"/>
    <w:rsid w:val="00D1091D"/>
    <w:rsid w:val="00D10DD9"/>
    <w:rsid w:val="00D111C1"/>
    <w:rsid w:val="00D1170A"/>
    <w:rsid w:val="00D11802"/>
    <w:rsid w:val="00D118A7"/>
    <w:rsid w:val="00D11AB6"/>
    <w:rsid w:val="00D126E8"/>
    <w:rsid w:val="00D1346B"/>
    <w:rsid w:val="00D13758"/>
    <w:rsid w:val="00D1437A"/>
    <w:rsid w:val="00D147D7"/>
    <w:rsid w:val="00D14BCA"/>
    <w:rsid w:val="00D14C3B"/>
    <w:rsid w:val="00D14E4E"/>
    <w:rsid w:val="00D1536B"/>
    <w:rsid w:val="00D164D1"/>
    <w:rsid w:val="00D16C6E"/>
    <w:rsid w:val="00D16F35"/>
    <w:rsid w:val="00D170ED"/>
    <w:rsid w:val="00D17EFD"/>
    <w:rsid w:val="00D17F3F"/>
    <w:rsid w:val="00D204BB"/>
    <w:rsid w:val="00D20C60"/>
    <w:rsid w:val="00D21433"/>
    <w:rsid w:val="00D21645"/>
    <w:rsid w:val="00D219A3"/>
    <w:rsid w:val="00D219C2"/>
    <w:rsid w:val="00D220C3"/>
    <w:rsid w:val="00D227CB"/>
    <w:rsid w:val="00D22D3F"/>
    <w:rsid w:val="00D22E36"/>
    <w:rsid w:val="00D22FBC"/>
    <w:rsid w:val="00D23B8A"/>
    <w:rsid w:val="00D23DBB"/>
    <w:rsid w:val="00D24148"/>
    <w:rsid w:val="00D252A3"/>
    <w:rsid w:val="00D25D6E"/>
    <w:rsid w:val="00D26168"/>
    <w:rsid w:val="00D26AB3"/>
    <w:rsid w:val="00D26E70"/>
    <w:rsid w:val="00D2715B"/>
    <w:rsid w:val="00D27440"/>
    <w:rsid w:val="00D276B5"/>
    <w:rsid w:val="00D276D4"/>
    <w:rsid w:val="00D27C51"/>
    <w:rsid w:val="00D27DC6"/>
    <w:rsid w:val="00D303CB"/>
    <w:rsid w:val="00D304F4"/>
    <w:rsid w:val="00D3154B"/>
    <w:rsid w:val="00D31EF5"/>
    <w:rsid w:val="00D31FF6"/>
    <w:rsid w:val="00D3269C"/>
    <w:rsid w:val="00D327BA"/>
    <w:rsid w:val="00D32990"/>
    <w:rsid w:val="00D33BD0"/>
    <w:rsid w:val="00D33DBB"/>
    <w:rsid w:val="00D33DC8"/>
    <w:rsid w:val="00D340AE"/>
    <w:rsid w:val="00D34525"/>
    <w:rsid w:val="00D34B9D"/>
    <w:rsid w:val="00D34E32"/>
    <w:rsid w:val="00D34F3A"/>
    <w:rsid w:val="00D35B1D"/>
    <w:rsid w:val="00D35B70"/>
    <w:rsid w:val="00D35F36"/>
    <w:rsid w:val="00D35F5B"/>
    <w:rsid w:val="00D36224"/>
    <w:rsid w:val="00D3657B"/>
    <w:rsid w:val="00D36667"/>
    <w:rsid w:val="00D3681A"/>
    <w:rsid w:val="00D36A1F"/>
    <w:rsid w:val="00D36C81"/>
    <w:rsid w:val="00D36F64"/>
    <w:rsid w:val="00D3730B"/>
    <w:rsid w:val="00D37340"/>
    <w:rsid w:val="00D373FF"/>
    <w:rsid w:val="00D375EC"/>
    <w:rsid w:val="00D37AAA"/>
    <w:rsid w:val="00D37C38"/>
    <w:rsid w:val="00D37F73"/>
    <w:rsid w:val="00D40428"/>
    <w:rsid w:val="00D406FE"/>
    <w:rsid w:val="00D410A9"/>
    <w:rsid w:val="00D4145A"/>
    <w:rsid w:val="00D41EED"/>
    <w:rsid w:val="00D421D6"/>
    <w:rsid w:val="00D4222D"/>
    <w:rsid w:val="00D428A0"/>
    <w:rsid w:val="00D42FCB"/>
    <w:rsid w:val="00D43953"/>
    <w:rsid w:val="00D439A5"/>
    <w:rsid w:val="00D43BC6"/>
    <w:rsid w:val="00D4404D"/>
    <w:rsid w:val="00D44203"/>
    <w:rsid w:val="00D44A9F"/>
    <w:rsid w:val="00D45499"/>
    <w:rsid w:val="00D457F8"/>
    <w:rsid w:val="00D45ECA"/>
    <w:rsid w:val="00D46454"/>
    <w:rsid w:val="00D4653C"/>
    <w:rsid w:val="00D4668B"/>
    <w:rsid w:val="00D46E65"/>
    <w:rsid w:val="00D47C8E"/>
    <w:rsid w:val="00D5004F"/>
    <w:rsid w:val="00D504C7"/>
    <w:rsid w:val="00D50796"/>
    <w:rsid w:val="00D50C22"/>
    <w:rsid w:val="00D51555"/>
    <w:rsid w:val="00D5168C"/>
    <w:rsid w:val="00D517C7"/>
    <w:rsid w:val="00D520F5"/>
    <w:rsid w:val="00D52101"/>
    <w:rsid w:val="00D523B2"/>
    <w:rsid w:val="00D524CD"/>
    <w:rsid w:val="00D527CA"/>
    <w:rsid w:val="00D52E36"/>
    <w:rsid w:val="00D5309D"/>
    <w:rsid w:val="00D53C15"/>
    <w:rsid w:val="00D53D71"/>
    <w:rsid w:val="00D54056"/>
    <w:rsid w:val="00D54265"/>
    <w:rsid w:val="00D544F1"/>
    <w:rsid w:val="00D54A1C"/>
    <w:rsid w:val="00D55C0B"/>
    <w:rsid w:val="00D55E94"/>
    <w:rsid w:val="00D55EA4"/>
    <w:rsid w:val="00D55F7E"/>
    <w:rsid w:val="00D57060"/>
    <w:rsid w:val="00D5741B"/>
    <w:rsid w:val="00D575DE"/>
    <w:rsid w:val="00D57B9F"/>
    <w:rsid w:val="00D60510"/>
    <w:rsid w:val="00D60F94"/>
    <w:rsid w:val="00D6243D"/>
    <w:rsid w:val="00D624DE"/>
    <w:rsid w:val="00D62527"/>
    <w:rsid w:val="00D62873"/>
    <w:rsid w:val="00D628A0"/>
    <w:rsid w:val="00D62918"/>
    <w:rsid w:val="00D62AF6"/>
    <w:rsid w:val="00D633AC"/>
    <w:rsid w:val="00D63425"/>
    <w:rsid w:val="00D63563"/>
    <w:rsid w:val="00D63CD8"/>
    <w:rsid w:val="00D64060"/>
    <w:rsid w:val="00D64412"/>
    <w:rsid w:val="00D644B0"/>
    <w:rsid w:val="00D64A88"/>
    <w:rsid w:val="00D64CD4"/>
    <w:rsid w:val="00D653D1"/>
    <w:rsid w:val="00D6575E"/>
    <w:rsid w:val="00D65ACA"/>
    <w:rsid w:val="00D66AFD"/>
    <w:rsid w:val="00D66CF9"/>
    <w:rsid w:val="00D6711D"/>
    <w:rsid w:val="00D6747C"/>
    <w:rsid w:val="00D700F7"/>
    <w:rsid w:val="00D70C55"/>
    <w:rsid w:val="00D71008"/>
    <w:rsid w:val="00D71292"/>
    <w:rsid w:val="00D7165F"/>
    <w:rsid w:val="00D72037"/>
    <w:rsid w:val="00D72354"/>
    <w:rsid w:val="00D7285D"/>
    <w:rsid w:val="00D72C41"/>
    <w:rsid w:val="00D72C4F"/>
    <w:rsid w:val="00D73AA6"/>
    <w:rsid w:val="00D73BBF"/>
    <w:rsid w:val="00D73E71"/>
    <w:rsid w:val="00D73E93"/>
    <w:rsid w:val="00D747BF"/>
    <w:rsid w:val="00D75F96"/>
    <w:rsid w:val="00D76558"/>
    <w:rsid w:val="00D767AA"/>
    <w:rsid w:val="00D767F6"/>
    <w:rsid w:val="00D76D78"/>
    <w:rsid w:val="00D77101"/>
    <w:rsid w:val="00D777B7"/>
    <w:rsid w:val="00D778EC"/>
    <w:rsid w:val="00D77D82"/>
    <w:rsid w:val="00D80555"/>
    <w:rsid w:val="00D8076E"/>
    <w:rsid w:val="00D813F0"/>
    <w:rsid w:val="00D81AC3"/>
    <w:rsid w:val="00D81B33"/>
    <w:rsid w:val="00D826B1"/>
    <w:rsid w:val="00D833F3"/>
    <w:rsid w:val="00D8350B"/>
    <w:rsid w:val="00D84157"/>
    <w:rsid w:val="00D842EA"/>
    <w:rsid w:val="00D85107"/>
    <w:rsid w:val="00D85365"/>
    <w:rsid w:val="00D85446"/>
    <w:rsid w:val="00D857BD"/>
    <w:rsid w:val="00D85835"/>
    <w:rsid w:val="00D85861"/>
    <w:rsid w:val="00D859FD"/>
    <w:rsid w:val="00D85ADE"/>
    <w:rsid w:val="00D860EA"/>
    <w:rsid w:val="00D862C2"/>
    <w:rsid w:val="00D87308"/>
    <w:rsid w:val="00D875D0"/>
    <w:rsid w:val="00D876E5"/>
    <w:rsid w:val="00D87875"/>
    <w:rsid w:val="00D87E28"/>
    <w:rsid w:val="00D900D5"/>
    <w:rsid w:val="00D911E8"/>
    <w:rsid w:val="00D916A6"/>
    <w:rsid w:val="00D91DDA"/>
    <w:rsid w:val="00D91FDE"/>
    <w:rsid w:val="00D924C2"/>
    <w:rsid w:val="00D924C7"/>
    <w:rsid w:val="00D92805"/>
    <w:rsid w:val="00D92971"/>
    <w:rsid w:val="00D93042"/>
    <w:rsid w:val="00D935C4"/>
    <w:rsid w:val="00D93CEB"/>
    <w:rsid w:val="00D93ED0"/>
    <w:rsid w:val="00D94757"/>
    <w:rsid w:val="00D94D01"/>
    <w:rsid w:val="00D94F81"/>
    <w:rsid w:val="00D953C2"/>
    <w:rsid w:val="00D95537"/>
    <w:rsid w:val="00D95A22"/>
    <w:rsid w:val="00D96CA2"/>
    <w:rsid w:val="00D974F8"/>
    <w:rsid w:val="00D97B3F"/>
    <w:rsid w:val="00DA079F"/>
    <w:rsid w:val="00DA0BD1"/>
    <w:rsid w:val="00DA13A7"/>
    <w:rsid w:val="00DA1A2D"/>
    <w:rsid w:val="00DA1AB7"/>
    <w:rsid w:val="00DA1F48"/>
    <w:rsid w:val="00DA2680"/>
    <w:rsid w:val="00DA2EB7"/>
    <w:rsid w:val="00DA2F77"/>
    <w:rsid w:val="00DA30D5"/>
    <w:rsid w:val="00DA35A8"/>
    <w:rsid w:val="00DA369A"/>
    <w:rsid w:val="00DA3E7F"/>
    <w:rsid w:val="00DA40A6"/>
    <w:rsid w:val="00DA410C"/>
    <w:rsid w:val="00DA48DF"/>
    <w:rsid w:val="00DA4FF6"/>
    <w:rsid w:val="00DA50D1"/>
    <w:rsid w:val="00DA5171"/>
    <w:rsid w:val="00DA5531"/>
    <w:rsid w:val="00DA6407"/>
    <w:rsid w:val="00DA66A7"/>
    <w:rsid w:val="00DA6843"/>
    <w:rsid w:val="00DA6C3E"/>
    <w:rsid w:val="00DA6E25"/>
    <w:rsid w:val="00DA736C"/>
    <w:rsid w:val="00DA76D7"/>
    <w:rsid w:val="00DA773C"/>
    <w:rsid w:val="00DB0C57"/>
    <w:rsid w:val="00DB0CE8"/>
    <w:rsid w:val="00DB0EBB"/>
    <w:rsid w:val="00DB1169"/>
    <w:rsid w:val="00DB12B8"/>
    <w:rsid w:val="00DB1E68"/>
    <w:rsid w:val="00DB226F"/>
    <w:rsid w:val="00DB336D"/>
    <w:rsid w:val="00DB359E"/>
    <w:rsid w:val="00DB3AB8"/>
    <w:rsid w:val="00DB4289"/>
    <w:rsid w:val="00DB48BB"/>
    <w:rsid w:val="00DB4C72"/>
    <w:rsid w:val="00DB540C"/>
    <w:rsid w:val="00DB553F"/>
    <w:rsid w:val="00DB5969"/>
    <w:rsid w:val="00DB5B7B"/>
    <w:rsid w:val="00DB5F1E"/>
    <w:rsid w:val="00DB6268"/>
    <w:rsid w:val="00DB699A"/>
    <w:rsid w:val="00DB6E4C"/>
    <w:rsid w:val="00DB7935"/>
    <w:rsid w:val="00DB7E14"/>
    <w:rsid w:val="00DC06A8"/>
    <w:rsid w:val="00DC09A5"/>
    <w:rsid w:val="00DC0FC3"/>
    <w:rsid w:val="00DC17DB"/>
    <w:rsid w:val="00DC1BFF"/>
    <w:rsid w:val="00DC220B"/>
    <w:rsid w:val="00DC2623"/>
    <w:rsid w:val="00DC27B8"/>
    <w:rsid w:val="00DC344F"/>
    <w:rsid w:val="00DC36D1"/>
    <w:rsid w:val="00DC3988"/>
    <w:rsid w:val="00DC41E8"/>
    <w:rsid w:val="00DC49F5"/>
    <w:rsid w:val="00DC50D9"/>
    <w:rsid w:val="00DC610F"/>
    <w:rsid w:val="00DC655C"/>
    <w:rsid w:val="00DC6A92"/>
    <w:rsid w:val="00DC6AD2"/>
    <w:rsid w:val="00DC6B1F"/>
    <w:rsid w:val="00DC6EA1"/>
    <w:rsid w:val="00DC779A"/>
    <w:rsid w:val="00DC7B2C"/>
    <w:rsid w:val="00DD0335"/>
    <w:rsid w:val="00DD05FD"/>
    <w:rsid w:val="00DD099D"/>
    <w:rsid w:val="00DD0E81"/>
    <w:rsid w:val="00DD0F13"/>
    <w:rsid w:val="00DD11A9"/>
    <w:rsid w:val="00DD1959"/>
    <w:rsid w:val="00DD1A1B"/>
    <w:rsid w:val="00DD1AC6"/>
    <w:rsid w:val="00DD21FD"/>
    <w:rsid w:val="00DD239C"/>
    <w:rsid w:val="00DD23D9"/>
    <w:rsid w:val="00DD2B17"/>
    <w:rsid w:val="00DD421C"/>
    <w:rsid w:val="00DD4A37"/>
    <w:rsid w:val="00DD55BF"/>
    <w:rsid w:val="00DD56E9"/>
    <w:rsid w:val="00DD5AA6"/>
    <w:rsid w:val="00DD5DC5"/>
    <w:rsid w:val="00DD5F3F"/>
    <w:rsid w:val="00DD606B"/>
    <w:rsid w:val="00DD6391"/>
    <w:rsid w:val="00DD7135"/>
    <w:rsid w:val="00DD7465"/>
    <w:rsid w:val="00DD771E"/>
    <w:rsid w:val="00DD7DDA"/>
    <w:rsid w:val="00DD7E8E"/>
    <w:rsid w:val="00DD7FA3"/>
    <w:rsid w:val="00DE0E19"/>
    <w:rsid w:val="00DE106B"/>
    <w:rsid w:val="00DE11C3"/>
    <w:rsid w:val="00DE1F54"/>
    <w:rsid w:val="00DE24A7"/>
    <w:rsid w:val="00DE2F38"/>
    <w:rsid w:val="00DE3060"/>
    <w:rsid w:val="00DE3DF4"/>
    <w:rsid w:val="00DE56B9"/>
    <w:rsid w:val="00DE57BA"/>
    <w:rsid w:val="00DE592F"/>
    <w:rsid w:val="00DE5ADB"/>
    <w:rsid w:val="00DE5E47"/>
    <w:rsid w:val="00DE6710"/>
    <w:rsid w:val="00DE6B4A"/>
    <w:rsid w:val="00DE6E3F"/>
    <w:rsid w:val="00DE6FAA"/>
    <w:rsid w:val="00DE74F4"/>
    <w:rsid w:val="00DE7D8C"/>
    <w:rsid w:val="00DF0194"/>
    <w:rsid w:val="00DF0281"/>
    <w:rsid w:val="00DF0444"/>
    <w:rsid w:val="00DF0A03"/>
    <w:rsid w:val="00DF1317"/>
    <w:rsid w:val="00DF1453"/>
    <w:rsid w:val="00DF1BE0"/>
    <w:rsid w:val="00DF330A"/>
    <w:rsid w:val="00DF343F"/>
    <w:rsid w:val="00DF3A62"/>
    <w:rsid w:val="00DF3CCF"/>
    <w:rsid w:val="00DF3E42"/>
    <w:rsid w:val="00DF43D8"/>
    <w:rsid w:val="00DF4DA1"/>
    <w:rsid w:val="00DF5AC5"/>
    <w:rsid w:val="00DF5F50"/>
    <w:rsid w:val="00DF60FD"/>
    <w:rsid w:val="00DF6397"/>
    <w:rsid w:val="00DF6858"/>
    <w:rsid w:val="00DF68D8"/>
    <w:rsid w:val="00DF6FCE"/>
    <w:rsid w:val="00DF768D"/>
    <w:rsid w:val="00DF787D"/>
    <w:rsid w:val="00DF7DB8"/>
    <w:rsid w:val="00E00BA4"/>
    <w:rsid w:val="00E01169"/>
    <w:rsid w:val="00E012CE"/>
    <w:rsid w:val="00E01513"/>
    <w:rsid w:val="00E01938"/>
    <w:rsid w:val="00E01CB5"/>
    <w:rsid w:val="00E01F45"/>
    <w:rsid w:val="00E02165"/>
    <w:rsid w:val="00E022A9"/>
    <w:rsid w:val="00E02645"/>
    <w:rsid w:val="00E02F0C"/>
    <w:rsid w:val="00E030CC"/>
    <w:rsid w:val="00E0330D"/>
    <w:rsid w:val="00E0345A"/>
    <w:rsid w:val="00E03ABD"/>
    <w:rsid w:val="00E041A3"/>
    <w:rsid w:val="00E04544"/>
    <w:rsid w:val="00E0465B"/>
    <w:rsid w:val="00E04DD7"/>
    <w:rsid w:val="00E057C2"/>
    <w:rsid w:val="00E05844"/>
    <w:rsid w:val="00E05F25"/>
    <w:rsid w:val="00E05F90"/>
    <w:rsid w:val="00E06289"/>
    <w:rsid w:val="00E06CED"/>
    <w:rsid w:val="00E06EF3"/>
    <w:rsid w:val="00E07281"/>
    <w:rsid w:val="00E073DA"/>
    <w:rsid w:val="00E074CE"/>
    <w:rsid w:val="00E07773"/>
    <w:rsid w:val="00E079DA"/>
    <w:rsid w:val="00E1059C"/>
    <w:rsid w:val="00E10C2B"/>
    <w:rsid w:val="00E11000"/>
    <w:rsid w:val="00E1132D"/>
    <w:rsid w:val="00E11518"/>
    <w:rsid w:val="00E11652"/>
    <w:rsid w:val="00E11892"/>
    <w:rsid w:val="00E11AA7"/>
    <w:rsid w:val="00E122BC"/>
    <w:rsid w:val="00E1363A"/>
    <w:rsid w:val="00E13752"/>
    <w:rsid w:val="00E13985"/>
    <w:rsid w:val="00E1419B"/>
    <w:rsid w:val="00E14304"/>
    <w:rsid w:val="00E1463E"/>
    <w:rsid w:val="00E149B5"/>
    <w:rsid w:val="00E14BE3"/>
    <w:rsid w:val="00E14F1E"/>
    <w:rsid w:val="00E1530A"/>
    <w:rsid w:val="00E153FB"/>
    <w:rsid w:val="00E15804"/>
    <w:rsid w:val="00E16484"/>
    <w:rsid w:val="00E16BBE"/>
    <w:rsid w:val="00E17387"/>
    <w:rsid w:val="00E175F9"/>
    <w:rsid w:val="00E17798"/>
    <w:rsid w:val="00E177AA"/>
    <w:rsid w:val="00E17E64"/>
    <w:rsid w:val="00E203D1"/>
    <w:rsid w:val="00E20A95"/>
    <w:rsid w:val="00E2129F"/>
    <w:rsid w:val="00E2150F"/>
    <w:rsid w:val="00E2158C"/>
    <w:rsid w:val="00E21DE0"/>
    <w:rsid w:val="00E223CA"/>
    <w:rsid w:val="00E225CC"/>
    <w:rsid w:val="00E228B2"/>
    <w:rsid w:val="00E22E46"/>
    <w:rsid w:val="00E22E80"/>
    <w:rsid w:val="00E2378C"/>
    <w:rsid w:val="00E23ABA"/>
    <w:rsid w:val="00E23FC7"/>
    <w:rsid w:val="00E23FCB"/>
    <w:rsid w:val="00E240F3"/>
    <w:rsid w:val="00E244F6"/>
    <w:rsid w:val="00E24546"/>
    <w:rsid w:val="00E245CD"/>
    <w:rsid w:val="00E24AA9"/>
    <w:rsid w:val="00E2503A"/>
    <w:rsid w:val="00E25D76"/>
    <w:rsid w:val="00E26698"/>
    <w:rsid w:val="00E26792"/>
    <w:rsid w:val="00E26B32"/>
    <w:rsid w:val="00E274F8"/>
    <w:rsid w:val="00E27FE0"/>
    <w:rsid w:val="00E300ED"/>
    <w:rsid w:val="00E30146"/>
    <w:rsid w:val="00E3105E"/>
    <w:rsid w:val="00E315AB"/>
    <w:rsid w:val="00E319FD"/>
    <w:rsid w:val="00E3284D"/>
    <w:rsid w:val="00E3313F"/>
    <w:rsid w:val="00E334BD"/>
    <w:rsid w:val="00E337DF"/>
    <w:rsid w:val="00E339DF"/>
    <w:rsid w:val="00E33D5F"/>
    <w:rsid w:val="00E33EAD"/>
    <w:rsid w:val="00E33EE1"/>
    <w:rsid w:val="00E34035"/>
    <w:rsid w:val="00E35179"/>
    <w:rsid w:val="00E3545A"/>
    <w:rsid w:val="00E35E11"/>
    <w:rsid w:val="00E3611E"/>
    <w:rsid w:val="00E3791D"/>
    <w:rsid w:val="00E37C47"/>
    <w:rsid w:val="00E40079"/>
    <w:rsid w:val="00E40ABB"/>
    <w:rsid w:val="00E414BC"/>
    <w:rsid w:val="00E41887"/>
    <w:rsid w:val="00E41B43"/>
    <w:rsid w:val="00E42029"/>
    <w:rsid w:val="00E42460"/>
    <w:rsid w:val="00E42E3C"/>
    <w:rsid w:val="00E43824"/>
    <w:rsid w:val="00E4494E"/>
    <w:rsid w:val="00E44B16"/>
    <w:rsid w:val="00E454E7"/>
    <w:rsid w:val="00E45619"/>
    <w:rsid w:val="00E45DB1"/>
    <w:rsid w:val="00E45DBB"/>
    <w:rsid w:val="00E460F9"/>
    <w:rsid w:val="00E464CC"/>
    <w:rsid w:val="00E46574"/>
    <w:rsid w:val="00E4743D"/>
    <w:rsid w:val="00E47571"/>
    <w:rsid w:val="00E501F0"/>
    <w:rsid w:val="00E507B8"/>
    <w:rsid w:val="00E5096C"/>
    <w:rsid w:val="00E51706"/>
    <w:rsid w:val="00E5200E"/>
    <w:rsid w:val="00E520EE"/>
    <w:rsid w:val="00E52D20"/>
    <w:rsid w:val="00E52E20"/>
    <w:rsid w:val="00E52F88"/>
    <w:rsid w:val="00E53408"/>
    <w:rsid w:val="00E537E5"/>
    <w:rsid w:val="00E544DB"/>
    <w:rsid w:val="00E54749"/>
    <w:rsid w:val="00E547F0"/>
    <w:rsid w:val="00E54A6E"/>
    <w:rsid w:val="00E54CCF"/>
    <w:rsid w:val="00E55CA5"/>
    <w:rsid w:val="00E569FF"/>
    <w:rsid w:val="00E61A65"/>
    <w:rsid w:val="00E620E5"/>
    <w:rsid w:val="00E62B51"/>
    <w:rsid w:val="00E6310B"/>
    <w:rsid w:val="00E6478B"/>
    <w:rsid w:val="00E64B0E"/>
    <w:rsid w:val="00E64E19"/>
    <w:rsid w:val="00E65060"/>
    <w:rsid w:val="00E652C6"/>
    <w:rsid w:val="00E652DE"/>
    <w:rsid w:val="00E65744"/>
    <w:rsid w:val="00E65A9E"/>
    <w:rsid w:val="00E6639E"/>
    <w:rsid w:val="00E67044"/>
    <w:rsid w:val="00E675AD"/>
    <w:rsid w:val="00E677E5"/>
    <w:rsid w:val="00E6786C"/>
    <w:rsid w:val="00E710B8"/>
    <w:rsid w:val="00E71B71"/>
    <w:rsid w:val="00E71D0B"/>
    <w:rsid w:val="00E720AA"/>
    <w:rsid w:val="00E7286D"/>
    <w:rsid w:val="00E729B3"/>
    <w:rsid w:val="00E7348A"/>
    <w:rsid w:val="00E73DD3"/>
    <w:rsid w:val="00E74FE2"/>
    <w:rsid w:val="00E750E5"/>
    <w:rsid w:val="00E75C02"/>
    <w:rsid w:val="00E77C25"/>
    <w:rsid w:val="00E8018A"/>
    <w:rsid w:val="00E80B36"/>
    <w:rsid w:val="00E81748"/>
    <w:rsid w:val="00E82359"/>
    <w:rsid w:val="00E82474"/>
    <w:rsid w:val="00E824D8"/>
    <w:rsid w:val="00E82A30"/>
    <w:rsid w:val="00E82E49"/>
    <w:rsid w:val="00E83C3F"/>
    <w:rsid w:val="00E8406B"/>
    <w:rsid w:val="00E8457A"/>
    <w:rsid w:val="00E848C8"/>
    <w:rsid w:val="00E85943"/>
    <w:rsid w:val="00E85B3C"/>
    <w:rsid w:val="00E85C77"/>
    <w:rsid w:val="00E8606F"/>
    <w:rsid w:val="00E86E9E"/>
    <w:rsid w:val="00E8764E"/>
    <w:rsid w:val="00E87A92"/>
    <w:rsid w:val="00E87EAD"/>
    <w:rsid w:val="00E87FFB"/>
    <w:rsid w:val="00E900B9"/>
    <w:rsid w:val="00E900D1"/>
    <w:rsid w:val="00E90339"/>
    <w:rsid w:val="00E90505"/>
    <w:rsid w:val="00E91381"/>
    <w:rsid w:val="00E913FF"/>
    <w:rsid w:val="00E92422"/>
    <w:rsid w:val="00E92BFE"/>
    <w:rsid w:val="00E9316B"/>
    <w:rsid w:val="00E9322A"/>
    <w:rsid w:val="00E93539"/>
    <w:rsid w:val="00E9371E"/>
    <w:rsid w:val="00E9399D"/>
    <w:rsid w:val="00E93BAB"/>
    <w:rsid w:val="00E94115"/>
    <w:rsid w:val="00E946D3"/>
    <w:rsid w:val="00E94D5C"/>
    <w:rsid w:val="00E94FE7"/>
    <w:rsid w:val="00E95191"/>
    <w:rsid w:val="00E95409"/>
    <w:rsid w:val="00E956FF"/>
    <w:rsid w:val="00E95721"/>
    <w:rsid w:val="00E95A97"/>
    <w:rsid w:val="00E95BCC"/>
    <w:rsid w:val="00E9678E"/>
    <w:rsid w:val="00E96E85"/>
    <w:rsid w:val="00E97493"/>
    <w:rsid w:val="00E97697"/>
    <w:rsid w:val="00EA0318"/>
    <w:rsid w:val="00EA0858"/>
    <w:rsid w:val="00EA14A4"/>
    <w:rsid w:val="00EA1654"/>
    <w:rsid w:val="00EA1675"/>
    <w:rsid w:val="00EA2959"/>
    <w:rsid w:val="00EA2A1F"/>
    <w:rsid w:val="00EA2B5A"/>
    <w:rsid w:val="00EA34BE"/>
    <w:rsid w:val="00EA3610"/>
    <w:rsid w:val="00EA373F"/>
    <w:rsid w:val="00EA3B1B"/>
    <w:rsid w:val="00EA3E64"/>
    <w:rsid w:val="00EA4315"/>
    <w:rsid w:val="00EA45DB"/>
    <w:rsid w:val="00EA4943"/>
    <w:rsid w:val="00EA4E5D"/>
    <w:rsid w:val="00EA4FA9"/>
    <w:rsid w:val="00EA54E6"/>
    <w:rsid w:val="00EA5559"/>
    <w:rsid w:val="00EA5B80"/>
    <w:rsid w:val="00EA6027"/>
    <w:rsid w:val="00EA649C"/>
    <w:rsid w:val="00EA6A92"/>
    <w:rsid w:val="00EA6D25"/>
    <w:rsid w:val="00EB01A5"/>
    <w:rsid w:val="00EB0817"/>
    <w:rsid w:val="00EB0DBD"/>
    <w:rsid w:val="00EB1FF4"/>
    <w:rsid w:val="00EB2445"/>
    <w:rsid w:val="00EB3107"/>
    <w:rsid w:val="00EB35CA"/>
    <w:rsid w:val="00EB39B4"/>
    <w:rsid w:val="00EB3AA7"/>
    <w:rsid w:val="00EB3C4E"/>
    <w:rsid w:val="00EB3DF2"/>
    <w:rsid w:val="00EB4051"/>
    <w:rsid w:val="00EB4211"/>
    <w:rsid w:val="00EB453D"/>
    <w:rsid w:val="00EB5412"/>
    <w:rsid w:val="00EB5785"/>
    <w:rsid w:val="00EB5996"/>
    <w:rsid w:val="00EB59B6"/>
    <w:rsid w:val="00EB6539"/>
    <w:rsid w:val="00EB66CA"/>
    <w:rsid w:val="00EB73BD"/>
    <w:rsid w:val="00EB75E5"/>
    <w:rsid w:val="00EB7807"/>
    <w:rsid w:val="00EB780A"/>
    <w:rsid w:val="00EB7DE1"/>
    <w:rsid w:val="00EB7F37"/>
    <w:rsid w:val="00EC058B"/>
    <w:rsid w:val="00EC0E9F"/>
    <w:rsid w:val="00EC1120"/>
    <w:rsid w:val="00EC1B83"/>
    <w:rsid w:val="00EC1C62"/>
    <w:rsid w:val="00EC1F78"/>
    <w:rsid w:val="00EC203E"/>
    <w:rsid w:val="00EC2CBD"/>
    <w:rsid w:val="00EC2CCC"/>
    <w:rsid w:val="00EC3B9C"/>
    <w:rsid w:val="00EC3DE2"/>
    <w:rsid w:val="00EC56D4"/>
    <w:rsid w:val="00EC58FD"/>
    <w:rsid w:val="00EC5C78"/>
    <w:rsid w:val="00EC616C"/>
    <w:rsid w:val="00EC62B6"/>
    <w:rsid w:val="00EC6F56"/>
    <w:rsid w:val="00EC7206"/>
    <w:rsid w:val="00ED018F"/>
    <w:rsid w:val="00ED0405"/>
    <w:rsid w:val="00ED05F9"/>
    <w:rsid w:val="00ED0857"/>
    <w:rsid w:val="00ED15BF"/>
    <w:rsid w:val="00ED1B05"/>
    <w:rsid w:val="00ED1C5E"/>
    <w:rsid w:val="00ED2245"/>
    <w:rsid w:val="00ED2F49"/>
    <w:rsid w:val="00ED2F51"/>
    <w:rsid w:val="00ED3139"/>
    <w:rsid w:val="00ED3367"/>
    <w:rsid w:val="00ED3661"/>
    <w:rsid w:val="00ED3CD1"/>
    <w:rsid w:val="00ED3CF9"/>
    <w:rsid w:val="00ED4562"/>
    <w:rsid w:val="00ED4ABA"/>
    <w:rsid w:val="00ED4B2A"/>
    <w:rsid w:val="00ED4C80"/>
    <w:rsid w:val="00ED5341"/>
    <w:rsid w:val="00ED5A38"/>
    <w:rsid w:val="00ED601A"/>
    <w:rsid w:val="00ED62AE"/>
    <w:rsid w:val="00ED6C34"/>
    <w:rsid w:val="00ED6F13"/>
    <w:rsid w:val="00ED7004"/>
    <w:rsid w:val="00ED70AA"/>
    <w:rsid w:val="00ED7211"/>
    <w:rsid w:val="00ED7B31"/>
    <w:rsid w:val="00EE1321"/>
    <w:rsid w:val="00EE146D"/>
    <w:rsid w:val="00EE1610"/>
    <w:rsid w:val="00EE17C5"/>
    <w:rsid w:val="00EE1C97"/>
    <w:rsid w:val="00EE1F75"/>
    <w:rsid w:val="00EE25B6"/>
    <w:rsid w:val="00EE291C"/>
    <w:rsid w:val="00EE2E13"/>
    <w:rsid w:val="00EE305E"/>
    <w:rsid w:val="00EE347A"/>
    <w:rsid w:val="00EE36A2"/>
    <w:rsid w:val="00EE429F"/>
    <w:rsid w:val="00EE42BE"/>
    <w:rsid w:val="00EE42D7"/>
    <w:rsid w:val="00EE4470"/>
    <w:rsid w:val="00EE4B39"/>
    <w:rsid w:val="00EE4BA7"/>
    <w:rsid w:val="00EE5084"/>
    <w:rsid w:val="00EE5652"/>
    <w:rsid w:val="00EE567E"/>
    <w:rsid w:val="00EE5974"/>
    <w:rsid w:val="00EE6729"/>
    <w:rsid w:val="00EE67C1"/>
    <w:rsid w:val="00EE6C71"/>
    <w:rsid w:val="00EE6EC8"/>
    <w:rsid w:val="00EE6FF0"/>
    <w:rsid w:val="00EE7208"/>
    <w:rsid w:val="00EE7273"/>
    <w:rsid w:val="00EE7558"/>
    <w:rsid w:val="00EE76A8"/>
    <w:rsid w:val="00EE7F27"/>
    <w:rsid w:val="00EF0010"/>
    <w:rsid w:val="00EF0586"/>
    <w:rsid w:val="00EF05A3"/>
    <w:rsid w:val="00EF1066"/>
    <w:rsid w:val="00EF10D4"/>
    <w:rsid w:val="00EF16A8"/>
    <w:rsid w:val="00EF176C"/>
    <w:rsid w:val="00EF1B80"/>
    <w:rsid w:val="00EF1FDC"/>
    <w:rsid w:val="00EF3B32"/>
    <w:rsid w:val="00EF3C44"/>
    <w:rsid w:val="00EF40B5"/>
    <w:rsid w:val="00EF4873"/>
    <w:rsid w:val="00EF4944"/>
    <w:rsid w:val="00EF5E33"/>
    <w:rsid w:val="00EF6A05"/>
    <w:rsid w:val="00EF6B19"/>
    <w:rsid w:val="00EF79C3"/>
    <w:rsid w:val="00F007F7"/>
    <w:rsid w:val="00F00CA9"/>
    <w:rsid w:val="00F00D84"/>
    <w:rsid w:val="00F010AB"/>
    <w:rsid w:val="00F01430"/>
    <w:rsid w:val="00F01475"/>
    <w:rsid w:val="00F0178A"/>
    <w:rsid w:val="00F0354F"/>
    <w:rsid w:val="00F038D4"/>
    <w:rsid w:val="00F03900"/>
    <w:rsid w:val="00F03CA6"/>
    <w:rsid w:val="00F03D64"/>
    <w:rsid w:val="00F03FDE"/>
    <w:rsid w:val="00F048BF"/>
    <w:rsid w:val="00F04AC1"/>
    <w:rsid w:val="00F05035"/>
    <w:rsid w:val="00F05ECD"/>
    <w:rsid w:val="00F0634E"/>
    <w:rsid w:val="00F066F2"/>
    <w:rsid w:val="00F06C1E"/>
    <w:rsid w:val="00F10F1A"/>
    <w:rsid w:val="00F1102B"/>
    <w:rsid w:val="00F11128"/>
    <w:rsid w:val="00F1229C"/>
    <w:rsid w:val="00F122F3"/>
    <w:rsid w:val="00F128F0"/>
    <w:rsid w:val="00F12BA4"/>
    <w:rsid w:val="00F12BD6"/>
    <w:rsid w:val="00F12CAD"/>
    <w:rsid w:val="00F12E31"/>
    <w:rsid w:val="00F1300F"/>
    <w:rsid w:val="00F13028"/>
    <w:rsid w:val="00F131B9"/>
    <w:rsid w:val="00F13A37"/>
    <w:rsid w:val="00F1480A"/>
    <w:rsid w:val="00F14C6E"/>
    <w:rsid w:val="00F151F6"/>
    <w:rsid w:val="00F15792"/>
    <w:rsid w:val="00F15C26"/>
    <w:rsid w:val="00F15D2D"/>
    <w:rsid w:val="00F163AB"/>
    <w:rsid w:val="00F16CF8"/>
    <w:rsid w:val="00F1730A"/>
    <w:rsid w:val="00F17529"/>
    <w:rsid w:val="00F17EC2"/>
    <w:rsid w:val="00F20022"/>
    <w:rsid w:val="00F208EC"/>
    <w:rsid w:val="00F20B63"/>
    <w:rsid w:val="00F2129E"/>
    <w:rsid w:val="00F213AD"/>
    <w:rsid w:val="00F2176B"/>
    <w:rsid w:val="00F21F39"/>
    <w:rsid w:val="00F2214A"/>
    <w:rsid w:val="00F2250A"/>
    <w:rsid w:val="00F227A8"/>
    <w:rsid w:val="00F22EAA"/>
    <w:rsid w:val="00F23053"/>
    <w:rsid w:val="00F231A6"/>
    <w:rsid w:val="00F23C84"/>
    <w:rsid w:val="00F24041"/>
    <w:rsid w:val="00F2527A"/>
    <w:rsid w:val="00F25332"/>
    <w:rsid w:val="00F25663"/>
    <w:rsid w:val="00F2591E"/>
    <w:rsid w:val="00F25A47"/>
    <w:rsid w:val="00F2665D"/>
    <w:rsid w:val="00F26D81"/>
    <w:rsid w:val="00F271AF"/>
    <w:rsid w:val="00F279DD"/>
    <w:rsid w:val="00F30526"/>
    <w:rsid w:val="00F30CDC"/>
    <w:rsid w:val="00F30F2B"/>
    <w:rsid w:val="00F30F32"/>
    <w:rsid w:val="00F312DB"/>
    <w:rsid w:val="00F3180F"/>
    <w:rsid w:val="00F31D23"/>
    <w:rsid w:val="00F326A2"/>
    <w:rsid w:val="00F33A7F"/>
    <w:rsid w:val="00F33C80"/>
    <w:rsid w:val="00F353AD"/>
    <w:rsid w:val="00F35761"/>
    <w:rsid w:val="00F35C86"/>
    <w:rsid w:val="00F368E6"/>
    <w:rsid w:val="00F3705E"/>
    <w:rsid w:val="00F376BC"/>
    <w:rsid w:val="00F37971"/>
    <w:rsid w:val="00F3798D"/>
    <w:rsid w:val="00F379B1"/>
    <w:rsid w:val="00F40325"/>
    <w:rsid w:val="00F40EB1"/>
    <w:rsid w:val="00F4252F"/>
    <w:rsid w:val="00F42798"/>
    <w:rsid w:val="00F429D3"/>
    <w:rsid w:val="00F42B13"/>
    <w:rsid w:val="00F430C8"/>
    <w:rsid w:val="00F43296"/>
    <w:rsid w:val="00F43368"/>
    <w:rsid w:val="00F4365E"/>
    <w:rsid w:val="00F437C2"/>
    <w:rsid w:val="00F438C0"/>
    <w:rsid w:val="00F439DF"/>
    <w:rsid w:val="00F4481B"/>
    <w:rsid w:val="00F4526A"/>
    <w:rsid w:val="00F455DA"/>
    <w:rsid w:val="00F45C50"/>
    <w:rsid w:val="00F45E1F"/>
    <w:rsid w:val="00F45EB2"/>
    <w:rsid w:val="00F46689"/>
    <w:rsid w:val="00F46B01"/>
    <w:rsid w:val="00F47F6D"/>
    <w:rsid w:val="00F503B6"/>
    <w:rsid w:val="00F51518"/>
    <w:rsid w:val="00F517D2"/>
    <w:rsid w:val="00F51C1F"/>
    <w:rsid w:val="00F52699"/>
    <w:rsid w:val="00F52753"/>
    <w:rsid w:val="00F53E26"/>
    <w:rsid w:val="00F54963"/>
    <w:rsid w:val="00F54A7C"/>
    <w:rsid w:val="00F55334"/>
    <w:rsid w:val="00F55BD0"/>
    <w:rsid w:val="00F55BDA"/>
    <w:rsid w:val="00F56549"/>
    <w:rsid w:val="00F56BC1"/>
    <w:rsid w:val="00F5733F"/>
    <w:rsid w:val="00F57942"/>
    <w:rsid w:val="00F57D2E"/>
    <w:rsid w:val="00F60345"/>
    <w:rsid w:val="00F60957"/>
    <w:rsid w:val="00F61217"/>
    <w:rsid w:val="00F61797"/>
    <w:rsid w:val="00F619D0"/>
    <w:rsid w:val="00F61F50"/>
    <w:rsid w:val="00F62522"/>
    <w:rsid w:val="00F6318F"/>
    <w:rsid w:val="00F63958"/>
    <w:rsid w:val="00F64185"/>
    <w:rsid w:val="00F64282"/>
    <w:rsid w:val="00F6431A"/>
    <w:rsid w:val="00F646A1"/>
    <w:rsid w:val="00F64CF4"/>
    <w:rsid w:val="00F64FB9"/>
    <w:rsid w:val="00F654E2"/>
    <w:rsid w:val="00F65C3B"/>
    <w:rsid w:val="00F65D0F"/>
    <w:rsid w:val="00F65E4D"/>
    <w:rsid w:val="00F65FC8"/>
    <w:rsid w:val="00F66520"/>
    <w:rsid w:val="00F66E34"/>
    <w:rsid w:val="00F67388"/>
    <w:rsid w:val="00F67DF1"/>
    <w:rsid w:val="00F709DB"/>
    <w:rsid w:val="00F70A8D"/>
    <w:rsid w:val="00F71103"/>
    <w:rsid w:val="00F714A1"/>
    <w:rsid w:val="00F71BEA"/>
    <w:rsid w:val="00F723A9"/>
    <w:rsid w:val="00F7254D"/>
    <w:rsid w:val="00F72CB1"/>
    <w:rsid w:val="00F72FBE"/>
    <w:rsid w:val="00F7363B"/>
    <w:rsid w:val="00F73ABB"/>
    <w:rsid w:val="00F73E35"/>
    <w:rsid w:val="00F740BE"/>
    <w:rsid w:val="00F7473E"/>
    <w:rsid w:val="00F747D4"/>
    <w:rsid w:val="00F74A22"/>
    <w:rsid w:val="00F74D78"/>
    <w:rsid w:val="00F750B6"/>
    <w:rsid w:val="00F75637"/>
    <w:rsid w:val="00F75843"/>
    <w:rsid w:val="00F75AA6"/>
    <w:rsid w:val="00F75C5E"/>
    <w:rsid w:val="00F75F66"/>
    <w:rsid w:val="00F76760"/>
    <w:rsid w:val="00F76D66"/>
    <w:rsid w:val="00F76DCD"/>
    <w:rsid w:val="00F7703E"/>
    <w:rsid w:val="00F7734F"/>
    <w:rsid w:val="00F77C7F"/>
    <w:rsid w:val="00F806B5"/>
    <w:rsid w:val="00F806C5"/>
    <w:rsid w:val="00F80A37"/>
    <w:rsid w:val="00F814AC"/>
    <w:rsid w:val="00F81A66"/>
    <w:rsid w:val="00F81AAE"/>
    <w:rsid w:val="00F81BB0"/>
    <w:rsid w:val="00F81D40"/>
    <w:rsid w:val="00F81E6B"/>
    <w:rsid w:val="00F8208A"/>
    <w:rsid w:val="00F823C4"/>
    <w:rsid w:val="00F82871"/>
    <w:rsid w:val="00F82A40"/>
    <w:rsid w:val="00F82C39"/>
    <w:rsid w:val="00F8307F"/>
    <w:rsid w:val="00F83113"/>
    <w:rsid w:val="00F836E9"/>
    <w:rsid w:val="00F83CF8"/>
    <w:rsid w:val="00F8470B"/>
    <w:rsid w:val="00F84BD3"/>
    <w:rsid w:val="00F85172"/>
    <w:rsid w:val="00F85D75"/>
    <w:rsid w:val="00F8641E"/>
    <w:rsid w:val="00F865A2"/>
    <w:rsid w:val="00F86886"/>
    <w:rsid w:val="00F86AB9"/>
    <w:rsid w:val="00F86DB7"/>
    <w:rsid w:val="00F86ED4"/>
    <w:rsid w:val="00F86F10"/>
    <w:rsid w:val="00F87344"/>
    <w:rsid w:val="00F87424"/>
    <w:rsid w:val="00F87E9B"/>
    <w:rsid w:val="00F91DBE"/>
    <w:rsid w:val="00F9237E"/>
    <w:rsid w:val="00F926F8"/>
    <w:rsid w:val="00F93E42"/>
    <w:rsid w:val="00F9434F"/>
    <w:rsid w:val="00F943B3"/>
    <w:rsid w:val="00F95260"/>
    <w:rsid w:val="00F9564D"/>
    <w:rsid w:val="00F969C4"/>
    <w:rsid w:val="00F97169"/>
    <w:rsid w:val="00F97F10"/>
    <w:rsid w:val="00FA0106"/>
    <w:rsid w:val="00FA1593"/>
    <w:rsid w:val="00FA23C0"/>
    <w:rsid w:val="00FA26D6"/>
    <w:rsid w:val="00FA28F7"/>
    <w:rsid w:val="00FA2929"/>
    <w:rsid w:val="00FA2E91"/>
    <w:rsid w:val="00FA3063"/>
    <w:rsid w:val="00FA37A0"/>
    <w:rsid w:val="00FA3987"/>
    <w:rsid w:val="00FA4042"/>
    <w:rsid w:val="00FA53F7"/>
    <w:rsid w:val="00FA56E8"/>
    <w:rsid w:val="00FA58F5"/>
    <w:rsid w:val="00FA680F"/>
    <w:rsid w:val="00FA709A"/>
    <w:rsid w:val="00FB071D"/>
    <w:rsid w:val="00FB0918"/>
    <w:rsid w:val="00FB0B5A"/>
    <w:rsid w:val="00FB0DA2"/>
    <w:rsid w:val="00FB1698"/>
    <w:rsid w:val="00FB1867"/>
    <w:rsid w:val="00FB1ACA"/>
    <w:rsid w:val="00FB1B5D"/>
    <w:rsid w:val="00FB1DC9"/>
    <w:rsid w:val="00FB2648"/>
    <w:rsid w:val="00FB26D9"/>
    <w:rsid w:val="00FB2A96"/>
    <w:rsid w:val="00FB2AE4"/>
    <w:rsid w:val="00FB30C7"/>
    <w:rsid w:val="00FB30E5"/>
    <w:rsid w:val="00FB311C"/>
    <w:rsid w:val="00FB31B0"/>
    <w:rsid w:val="00FB3526"/>
    <w:rsid w:val="00FB3B74"/>
    <w:rsid w:val="00FB3BF8"/>
    <w:rsid w:val="00FB3CF9"/>
    <w:rsid w:val="00FB3FD9"/>
    <w:rsid w:val="00FB426B"/>
    <w:rsid w:val="00FB5025"/>
    <w:rsid w:val="00FB5265"/>
    <w:rsid w:val="00FB5316"/>
    <w:rsid w:val="00FB53E9"/>
    <w:rsid w:val="00FB540C"/>
    <w:rsid w:val="00FB5ACD"/>
    <w:rsid w:val="00FB5E1F"/>
    <w:rsid w:val="00FB7166"/>
    <w:rsid w:val="00FB771A"/>
    <w:rsid w:val="00FB78DC"/>
    <w:rsid w:val="00FB7C83"/>
    <w:rsid w:val="00FB7D12"/>
    <w:rsid w:val="00FB7D87"/>
    <w:rsid w:val="00FB7E04"/>
    <w:rsid w:val="00FC0021"/>
    <w:rsid w:val="00FC045D"/>
    <w:rsid w:val="00FC09CC"/>
    <w:rsid w:val="00FC0EDD"/>
    <w:rsid w:val="00FC0F7E"/>
    <w:rsid w:val="00FC14D7"/>
    <w:rsid w:val="00FC1727"/>
    <w:rsid w:val="00FC17AB"/>
    <w:rsid w:val="00FC1CBB"/>
    <w:rsid w:val="00FC207C"/>
    <w:rsid w:val="00FC2199"/>
    <w:rsid w:val="00FC223B"/>
    <w:rsid w:val="00FC238B"/>
    <w:rsid w:val="00FC2CBB"/>
    <w:rsid w:val="00FC438D"/>
    <w:rsid w:val="00FC45CF"/>
    <w:rsid w:val="00FC5281"/>
    <w:rsid w:val="00FC5A39"/>
    <w:rsid w:val="00FC7234"/>
    <w:rsid w:val="00FC755C"/>
    <w:rsid w:val="00FC782E"/>
    <w:rsid w:val="00FC7A3B"/>
    <w:rsid w:val="00FC7C85"/>
    <w:rsid w:val="00FC7ED0"/>
    <w:rsid w:val="00FC7EE9"/>
    <w:rsid w:val="00FD1EF0"/>
    <w:rsid w:val="00FD229D"/>
    <w:rsid w:val="00FD22DD"/>
    <w:rsid w:val="00FD32C2"/>
    <w:rsid w:val="00FD3645"/>
    <w:rsid w:val="00FD4344"/>
    <w:rsid w:val="00FD5774"/>
    <w:rsid w:val="00FD5C12"/>
    <w:rsid w:val="00FD64AE"/>
    <w:rsid w:val="00FD6944"/>
    <w:rsid w:val="00FD6C3C"/>
    <w:rsid w:val="00FD795A"/>
    <w:rsid w:val="00FD798C"/>
    <w:rsid w:val="00FD7B3F"/>
    <w:rsid w:val="00FE0094"/>
    <w:rsid w:val="00FE082D"/>
    <w:rsid w:val="00FE08F2"/>
    <w:rsid w:val="00FE1341"/>
    <w:rsid w:val="00FE150A"/>
    <w:rsid w:val="00FE1FD7"/>
    <w:rsid w:val="00FE25E6"/>
    <w:rsid w:val="00FE2EBD"/>
    <w:rsid w:val="00FE307F"/>
    <w:rsid w:val="00FE4B9B"/>
    <w:rsid w:val="00FE502F"/>
    <w:rsid w:val="00FE53E9"/>
    <w:rsid w:val="00FE5419"/>
    <w:rsid w:val="00FE552C"/>
    <w:rsid w:val="00FE58B9"/>
    <w:rsid w:val="00FE5EF2"/>
    <w:rsid w:val="00FE6326"/>
    <w:rsid w:val="00FE6D2E"/>
    <w:rsid w:val="00FE6DC0"/>
    <w:rsid w:val="00FF0493"/>
    <w:rsid w:val="00FF0AF7"/>
    <w:rsid w:val="00FF0EB1"/>
    <w:rsid w:val="00FF1112"/>
    <w:rsid w:val="00FF1345"/>
    <w:rsid w:val="00FF1A43"/>
    <w:rsid w:val="00FF28B4"/>
    <w:rsid w:val="00FF29BA"/>
    <w:rsid w:val="00FF33A9"/>
    <w:rsid w:val="00FF3DED"/>
    <w:rsid w:val="00FF4A18"/>
    <w:rsid w:val="00FF4ACB"/>
    <w:rsid w:val="00FF4CD5"/>
    <w:rsid w:val="00FF505D"/>
    <w:rsid w:val="00FF5767"/>
    <w:rsid w:val="00FF64BE"/>
    <w:rsid w:val="00FF6986"/>
    <w:rsid w:val="00FF6D0C"/>
    <w:rsid w:val="00FF7157"/>
    <w:rsid w:val="00FF715E"/>
    <w:rsid w:val="00FF71BC"/>
    <w:rsid w:val="00FF7369"/>
    <w:rsid w:val="00FF73FE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495A6D"/>
  <w15:docId w15:val="{1574E18D-0E4A-4293-8306-46825D454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5E5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9575B"/>
    <w:pPr>
      <w:numPr>
        <w:numId w:val="1"/>
      </w:numPr>
      <w:outlineLvl w:val="0"/>
    </w:pPr>
    <w:rPr>
      <w:rFonts w:ascii="Times New Roman" w:hAnsi="Times New Roman" w:cs="Angsana New"/>
    </w:rPr>
  </w:style>
  <w:style w:type="paragraph" w:styleId="Heading2">
    <w:name w:val="heading 2"/>
    <w:basedOn w:val="Heading3"/>
    <w:next w:val="BodyText"/>
    <w:qFormat/>
    <w:rsid w:val="0029575B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9575B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9575B"/>
    <w:pPr>
      <w:outlineLvl w:val="3"/>
    </w:pPr>
  </w:style>
  <w:style w:type="paragraph" w:styleId="Heading5">
    <w:name w:val="heading 5"/>
    <w:basedOn w:val="Normal"/>
    <w:next w:val="Normal"/>
    <w:qFormat/>
    <w:rsid w:val="0029575B"/>
    <w:pPr>
      <w:outlineLvl w:val="4"/>
    </w:pPr>
  </w:style>
  <w:style w:type="paragraph" w:styleId="Heading6">
    <w:name w:val="heading 6"/>
    <w:basedOn w:val="Normal"/>
    <w:next w:val="Normal"/>
    <w:qFormat/>
    <w:rsid w:val="0029575B"/>
    <w:pPr>
      <w:outlineLvl w:val="5"/>
    </w:pPr>
  </w:style>
  <w:style w:type="paragraph" w:styleId="Heading7">
    <w:name w:val="heading 7"/>
    <w:basedOn w:val="Normal"/>
    <w:next w:val="Normal"/>
    <w:qFormat/>
    <w:rsid w:val="0029575B"/>
    <w:pPr>
      <w:outlineLvl w:val="6"/>
    </w:pPr>
  </w:style>
  <w:style w:type="paragraph" w:styleId="Heading8">
    <w:name w:val="heading 8"/>
    <w:basedOn w:val="Normal"/>
    <w:next w:val="Normal"/>
    <w:qFormat/>
    <w:rsid w:val="0029575B"/>
    <w:pPr>
      <w:outlineLvl w:val="7"/>
    </w:pPr>
  </w:style>
  <w:style w:type="paragraph" w:styleId="Heading9">
    <w:name w:val="heading 9"/>
    <w:basedOn w:val="Normal"/>
    <w:next w:val="Normal"/>
    <w:qFormat/>
    <w:rsid w:val="002957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1"/>
    <w:qFormat/>
    <w:rsid w:val="0029575B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29575B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rsid w:val="0029575B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9575B"/>
    <w:pPr>
      <w:ind w:left="340" w:hanging="340"/>
    </w:pPr>
  </w:style>
  <w:style w:type="paragraph" w:styleId="ListBullet2">
    <w:name w:val="List Bullet 2"/>
    <w:basedOn w:val="ListBullet"/>
    <w:rsid w:val="0029575B"/>
    <w:pPr>
      <w:ind w:left="680"/>
    </w:pPr>
  </w:style>
  <w:style w:type="paragraph" w:styleId="BodyTextIndent">
    <w:name w:val="Body Text Indent"/>
    <w:basedOn w:val="BodyText"/>
    <w:link w:val="BodyTextIndentChar"/>
    <w:rsid w:val="0029575B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29575B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9575B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9575B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9575B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9575B"/>
    <w:pPr>
      <w:keepNext/>
      <w:spacing w:before="520"/>
    </w:pPr>
  </w:style>
  <w:style w:type="paragraph" w:customStyle="1" w:styleId="Graphic">
    <w:name w:val="Graphic"/>
    <w:basedOn w:val="Signature"/>
    <w:rsid w:val="00295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9575B"/>
    <w:pPr>
      <w:spacing w:line="240" w:lineRule="auto"/>
    </w:pPr>
  </w:style>
  <w:style w:type="paragraph" w:customStyle="1" w:styleId="zdetails">
    <w:name w:val="zdetails"/>
    <w:basedOn w:val="Normal"/>
    <w:rsid w:val="0029575B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9575B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9575B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9575B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9575B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9575B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9575B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9575B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9575B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9575B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uiPriority w:val="99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BodyTextIndent3">
    <w:name w:val="Body Text Indent 3"/>
    <w:basedOn w:val="Normal"/>
    <w:rsid w:val="005A4F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hAnsi="Arial" w:cs="Times New Roman"/>
      <w:sz w:val="16"/>
      <w:szCs w:val="16"/>
      <w:lang w:val="en-US"/>
    </w:rPr>
  </w:style>
  <w:style w:type="character" w:customStyle="1" w:styleId="Heading1Char">
    <w:name w:val="Heading 1 Char"/>
    <w:link w:val="Heading1"/>
    <w:rsid w:val="001B74A3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CB05A8"/>
    <w:rPr>
      <w:rFonts w:cs="Angsana New"/>
      <w:sz w:val="22"/>
      <w:szCs w:val="22"/>
      <w:lang w:val="en-GB" w:eastAsia="en-US" w:bidi="th-TH"/>
    </w:rPr>
  </w:style>
  <w:style w:type="paragraph" w:styleId="TOC3">
    <w:name w:val="toc 3"/>
    <w:basedOn w:val="Normal"/>
    <w:next w:val="Normal"/>
    <w:autoRedefine/>
    <w:semiHidden/>
    <w:rsid w:val="00847976"/>
    <w:pPr>
      <w:ind w:left="440"/>
    </w:pPr>
  </w:style>
  <w:style w:type="table" w:customStyle="1" w:styleId="TableGrid1">
    <w:name w:val="Table Grid1"/>
    <w:basedOn w:val="TableNormal"/>
    <w:next w:val="TableGrid"/>
    <w:rsid w:val="008479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Å§ª×Í T"/>
    <w:basedOn w:val="Normal"/>
    <w:rsid w:val="005815C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semiHidden/>
    <w:rsid w:val="00C464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0C6DA9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106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link w:val="BodyTextIndent"/>
    <w:rsid w:val="00A94B9C"/>
    <w:rPr>
      <w:rFonts w:ascii="Times New Roman" w:hAnsi="Times New Roman"/>
      <w:sz w:val="22"/>
      <w:szCs w:val="22"/>
      <w:lang w:val="en-GB"/>
    </w:rPr>
  </w:style>
  <w:style w:type="paragraph" w:customStyle="1" w:styleId="Default">
    <w:name w:val="Default"/>
    <w:rsid w:val="001810A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23917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523917"/>
    <w:rPr>
      <w:rFonts w:ascii="Tahoma" w:hAnsi="Tahoma"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15025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HeaderChar">
    <w:name w:val="Header Char"/>
    <w:link w:val="Header"/>
    <w:uiPriority w:val="99"/>
    <w:locked/>
    <w:rsid w:val="00117B13"/>
    <w:rPr>
      <w:rFonts w:ascii="Times New Roman" w:hAnsi="Times New Roman" w:cs="CG Times (W1)"/>
      <w:i/>
      <w:iCs/>
      <w:sz w:val="18"/>
      <w:szCs w:val="18"/>
      <w:lang w:val="en-GB"/>
    </w:rPr>
  </w:style>
  <w:style w:type="paragraph" w:customStyle="1" w:styleId="1">
    <w:name w:val="ลักษณะ1"/>
    <w:basedOn w:val="Normal"/>
    <w:rsid w:val="004A59CA"/>
    <w:pPr>
      <w:pBdr>
        <w:bottom w:val="single" w:sz="6" w:space="1" w:color="auto"/>
      </w:pBdr>
      <w:spacing w:line="240" w:lineRule="auto"/>
      <w:jc w:val="right"/>
    </w:pPr>
    <w:rPr>
      <w:rFonts w:ascii="Angsana New" w:eastAsia="SimSun" w:hAnsi="Angsana New"/>
      <w:sz w:val="26"/>
      <w:szCs w:val="24"/>
      <w:lang w:val="en-US" w:eastAsia="zh-CN"/>
    </w:rPr>
  </w:style>
  <w:style w:type="paragraph" w:styleId="EndnoteText">
    <w:name w:val="endnote text"/>
    <w:basedOn w:val="Normal"/>
    <w:link w:val="EndnoteTextChar"/>
    <w:rsid w:val="006B1F53"/>
    <w:rPr>
      <w:sz w:val="20"/>
      <w:szCs w:val="25"/>
    </w:rPr>
  </w:style>
  <w:style w:type="character" w:customStyle="1" w:styleId="EndnoteTextChar">
    <w:name w:val="Endnote Text Char"/>
    <w:link w:val="EndnoteText"/>
    <w:rsid w:val="006B1F53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6B1F53"/>
    <w:rPr>
      <w:vertAlign w:val="superscript"/>
    </w:rPr>
  </w:style>
  <w:style w:type="character" w:styleId="CommentReference">
    <w:name w:val="annotation reference"/>
    <w:rsid w:val="00F617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1797"/>
    <w:rPr>
      <w:sz w:val="20"/>
      <w:szCs w:val="25"/>
    </w:rPr>
  </w:style>
  <w:style w:type="character" w:customStyle="1" w:styleId="CommentTextChar">
    <w:name w:val="Comment Text Char"/>
    <w:link w:val="CommentText"/>
    <w:rsid w:val="00F61797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61797"/>
    <w:rPr>
      <w:b/>
      <w:bCs/>
    </w:rPr>
  </w:style>
  <w:style w:type="character" w:customStyle="1" w:styleId="CommentSubjectChar">
    <w:name w:val="Comment Subject Char"/>
    <w:link w:val="CommentSubject"/>
    <w:rsid w:val="00F61797"/>
    <w:rPr>
      <w:rFonts w:ascii="Times New Roman" w:hAnsi="Times New Roman"/>
      <w:b/>
      <w:bCs/>
      <w:szCs w:val="25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8C31D3"/>
    <w:rPr>
      <w:rFonts w:ascii="Times New Roman" w:hAnsi="Times New Roman" w:cs="CG Times (W1)"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59"/>
    <w:rsid w:val="00A242B8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7423DE"/>
    <w:rPr>
      <w:i/>
      <w:iCs/>
    </w:rPr>
  </w:style>
  <w:style w:type="numbering" w:customStyle="1" w:styleId="Style1">
    <w:name w:val="Style1"/>
    <w:uiPriority w:val="99"/>
    <w:rsid w:val="00BB55FB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98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6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5615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49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3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65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32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04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16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40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footer" Target="footer8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C439C674A4D6C448D2D69CDC6D6DE82" ma:contentTypeVersion="10" ma:contentTypeDescription="สร้างเอกสารใหม่" ma:contentTypeScope="" ma:versionID="a9840492a37e61f61583b31aad1929a3">
  <xsd:schema xmlns:xsd="http://www.w3.org/2001/XMLSchema" xmlns:xs="http://www.w3.org/2001/XMLSchema" xmlns:p="http://schemas.microsoft.com/office/2006/metadata/properties" xmlns:ns2="0447377a-36f4-40e7-9b31-34ff11493db3" xmlns:ns3="5ec35076-f42f-48bc-936e-2b943680cb3c" targetNamespace="http://schemas.microsoft.com/office/2006/metadata/properties" ma:root="true" ma:fieldsID="a4966538c01d5df9fd5c4cd1a007d6eb" ns2:_="" ns3:_="">
    <xsd:import namespace="0447377a-36f4-40e7-9b31-34ff11493db3"/>
    <xsd:import namespace="5ec35076-f42f-48bc-936e-2b943680cb3c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7377a-36f4-40e7-9b31-34ff11493db3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35076-f42f-48bc-936e-2b943680cb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d559754-5f7d-4737-8ca1-ecf4b9668a6c}" ma:internalName="TaxCatchAll" ma:showField="CatchAllData" ma:web="5ec35076-f42f-48bc-936e-2b943680cb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0447377a-36f4-40e7-9b31-34ff11493db3" xsi:nil="true"/>
    <Preparer_x0020_Sign_x002d_off xmlns="0447377a-36f4-40e7-9b31-34ff11493db3" xsi:nil="true"/>
    <TaxCatchAll xmlns="5ec35076-f42f-48bc-936e-2b943680cb3c" xsi:nil="true"/>
    <lcf76f155ced4ddcb4097134ff3c332f xmlns="0447377a-36f4-40e7-9b31-34ff11493db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D129B-BE69-4E2C-BD15-C9D5369ECB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1E604F-FE70-41CD-AA54-E12D6A0D6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47377a-36f4-40e7-9b31-34ff11493db3"/>
    <ds:schemaRef ds:uri="5ec35076-f42f-48bc-936e-2b943680cb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C181FE-B38E-4954-BDC9-51283AAD3A5B}">
  <ds:schemaRefs>
    <ds:schemaRef ds:uri="http://schemas.microsoft.com/office/2006/metadata/properties"/>
    <ds:schemaRef ds:uri="http://schemas.microsoft.com/office/infopath/2007/PartnerControls"/>
    <ds:schemaRef ds:uri="0447377a-36f4-40e7-9b31-34ff11493db3"/>
    <ds:schemaRef ds:uri="5ec35076-f42f-48bc-936e-2b943680cb3c"/>
  </ds:schemaRefs>
</ds:datastoreItem>
</file>

<file path=customXml/itemProps4.xml><?xml version="1.0" encoding="utf-8"?>
<ds:datastoreItem xmlns:ds="http://schemas.openxmlformats.org/officeDocument/2006/customXml" ds:itemID="{397FA338-61F5-434A-8BBD-ED1D411C3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1973</TotalTime>
  <Pages>38</Pages>
  <Words>9653</Words>
  <Characters>55028</Characters>
  <Application>Microsoft Office Word</Application>
  <DocSecurity>0</DocSecurity>
  <Lines>458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64552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DIA</dc:creator>
  <cp:keywords/>
  <cp:lastModifiedBy>User1 Lastname</cp:lastModifiedBy>
  <cp:revision>399</cp:revision>
  <cp:lastPrinted>2023-02-23T07:23:00Z</cp:lastPrinted>
  <dcterms:created xsi:type="dcterms:W3CDTF">2022-12-19T03:48:00Z</dcterms:created>
  <dcterms:modified xsi:type="dcterms:W3CDTF">2023-02-23T08:57:00Z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0x0101001C439C674A4D6C448D2D69CDC6D6DE82</vt:lpwstr>
  </property>
  <property fmtid="{D5CDD505-2E9C-101B-9397-08002B2CF9AE}" pid="3" name="MediaServiceImageTags">
    <vt:lpwstr/>
  </property>
</Properties>
</file>