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E2ECF" w14:textId="77777777" w:rsidR="00873B33" w:rsidRPr="00D4736F" w:rsidRDefault="00FE3C84" w:rsidP="00601922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>
        <w:rPr>
          <w:b/>
          <w:bCs/>
        </w:rPr>
        <w:t xml:space="preserve"> </w:t>
      </w:r>
      <w:r w:rsidR="00873B33" w:rsidRPr="00D4736F">
        <w:rPr>
          <w:b/>
          <w:bCs/>
          <w:cs/>
        </w:rPr>
        <w:t xml:space="preserve">บริษัท บีอีซี เวิลด์ จำกัด </w:t>
      </w:r>
      <w:r w:rsidR="00873B33" w:rsidRPr="00D4736F">
        <w:rPr>
          <w:b/>
          <w:bCs/>
        </w:rPr>
        <w:t>(</w:t>
      </w:r>
      <w:r w:rsidR="00873B33" w:rsidRPr="00D4736F">
        <w:rPr>
          <w:b/>
          <w:bCs/>
          <w:cs/>
        </w:rPr>
        <w:t>มหาชน</w:t>
      </w:r>
      <w:r w:rsidR="00873B33" w:rsidRPr="00D4736F">
        <w:rPr>
          <w:b/>
          <w:bCs/>
        </w:rPr>
        <w:t xml:space="preserve">) </w:t>
      </w:r>
      <w:r w:rsidR="00873B33" w:rsidRPr="00D4736F">
        <w:rPr>
          <w:b/>
          <w:bCs/>
          <w:cs/>
        </w:rPr>
        <w:t>และบริษัทย่อย</w:t>
      </w:r>
    </w:p>
    <w:p w14:paraId="0F26A095" w14:textId="77777777" w:rsidR="00873B33" w:rsidRPr="00D4736F" w:rsidRDefault="00873B33" w:rsidP="00601922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 w:rsidRPr="00D4736F">
        <w:rPr>
          <w:b/>
          <w:bCs/>
          <w:cs/>
        </w:rPr>
        <w:t>หมายเหตุประกอบงบการเงิน</w:t>
      </w:r>
    </w:p>
    <w:p w14:paraId="57EB1E63" w14:textId="13ABD0C9" w:rsidR="00455E61" w:rsidRPr="00D4736F" w:rsidRDefault="00873B33" w:rsidP="00455E61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</w:rPr>
      </w:pPr>
      <w:r w:rsidRPr="00D4736F">
        <w:rPr>
          <w:b/>
          <w:bCs/>
          <w:cs/>
        </w:rPr>
        <w:t xml:space="preserve">วันที่ </w:t>
      </w:r>
      <w:r w:rsidRPr="00D4736F">
        <w:rPr>
          <w:b/>
          <w:bCs/>
        </w:rPr>
        <w:t xml:space="preserve">31 </w:t>
      </w:r>
      <w:r w:rsidRPr="00D4736F">
        <w:rPr>
          <w:b/>
          <w:bCs/>
          <w:cs/>
        </w:rPr>
        <w:t xml:space="preserve">ธันวาคม </w:t>
      </w:r>
      <w:r w:rsidR="00DD436D" w:rsidRPr="00D4736F">
        <w:rPr>
          <w:b/>
          <w:bCs/>
        </w:rPr>
        <w:t>25</w:t>
      </w:r>
      <w:r w:rsidR="000E4CDA">
        <w:rPr>
          <w:b/>
          <w:bCs/>
        </w:rPr>
        <w:t>6</w:t>
      </w:r>
      <w:r w:rsidR="00A3059E">
        <w:rPr>
          <w:b/>
          <w:bCs/>
        </w:rPr>
        <w:t>5</w:t>
      </w:r>
    </w:p>
    <w:p w14:paraId="71F9A6E3" w14:textId="77777777" w:rsidR="00873B33" w:rsidRPr="0091456C" w:rsidRDefault="00873B33" w:rsidP="008A3324">
      <w:pPr>
        <w:tabs>
          <w:tab w:val="left" w:pos="360"/>
          <w:tab w:val="left" w:pos="720"/>
          <w:tab w:val="left" w:pos="1080"/>
        </w:tabs>
        <w:spacing w:line="72" w:lineRule="auto"/>
        <w:ind w:right="-432"/>
        <w:jc w:val="both"/>
        <w:rPr>
          <w:sz w:val="30"/>
          <w:szCs w:val="30"/>
        </w:rPr>
      </w:pPr>
    </w:p>
    <w:p w14:paraId="11843406" w14:textId="77777777" w:rsidR="00873B33" w:rsidRPr="00D4736F" w:rsidRDefault="00873B33" w:rsidP="00243260">
      <w:pPr>
        <w:numPr>
          <w:ilvl w:val="0"/>
          <w:numId w:val="2"/>
        </w:numPr>
        <w:ind w:right="-871"/>
        <w:rPr>
          <w:rFonts w:ascii="Angsana New" w:hAnsi="Angsana New"/>
          <w:b/>
          <w:bCs/>
        </w:rPr>
      </w:pPr>
      <w:r w:rsidRPr="00D4736F">
        <w:rPr>
          <w:rFonts w:ascii="Angsana New" w:hAnsi="Angsana New"/>
          <w:b/>
          <w:bCs/>
          <w:cs/>
        </w:rPr>
        <w:t>ลักษณะธุรกิจ</w:t>
      </w:r>
    </w:p>
    <w:p w14:paraId="17CC90D7" w14:textId="77777777" w:rsidR="00873B33" w:rsidRPr="00D4736F" w:rsidRDefault="00DD436D" w:rsidP="00601922">
      <w:pPr>
        <w:tabs>
          <w:tab w:val="left" w:pos="360"/>
          <w:tab w:val="left" w:pos="910"/>
        </w:tabs>
        <w:ind w:left="360" w:right="-871"/>
        <w:outlineLvl w:val="0"/>
        <w:rPr>
          <w:rFonts w:ascii="Angsana New" w:hAnsi="Angsana New"/>
          <w:cs/>
        </w:rPr>
      </w:pPr>
      <w:r w:rsidRPr="00D4736F">
        <w:rPr>
          <w:rFonts w:ascii="Angsana New" w:hAnsi="Angsana New"/>
        </w:rPr>
        <w:t xml:space="preserve">1.1  </w:t>
      </w:r>
      <w:r w:rsidR="004D2AAF" w:rsidRPr="00D4736F">
        <w:rPr>
          <w:rFonts w:ascii="Angsana New" w:hAnsi="Angsana New"/>
        </w:rPr>
        <w:tab/>
      </w:r>
      <w:r w:rsidRPr="00D4736F">
        <w:rPr>
          <w:rFonts w:ascii="Angsana New" w:hAnsi="Angsana New"/>
          <w:cs/>
        </w:rPr>
        <w:t>ข้อมูลทั่วไป</w:t>
      </w:r>
    </w:p>
    <w:p w14:paraId="1DDD4699" w14:textId="77777777" w:rsidR="00873B33" w:rsidRPr="00D4736F" w:rsidRDefault="00873B33" w:rsidP="008A3324">
      <w:pPr>
        <w:pStyle w:val="BlockText"/>
        <w:tabs>
          <w:tab w:val="left" w:pos="900"/>
        </w:tabs>
        <w:spacing w:line="72" w:lineRule="auto"/>
        <w:ind w:left="0" w:right="-331"/>
        <w:rPr>
          <w:rFonts w:ascii="Angsana New" w:hAnsi="Angsana New"/>
        </w:rPr>
      </w:pPr>
    </w:p>
    <w:tbl>
      <w:tblPr>
        <w:tblW w:w="9285" w:type="dxa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0"/>
        <w:gridCol w:w="6145"/>
      </w:tblGrid>
      <w:tr w:rsidR="00873B33" w:rsidRPr="00D4736F" w14:paraId="3EACDB51" w14:textId="77777777" w:rsidTr="00CA0C9E"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EA21CA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สถานะทางกฎหมาย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F23CA" w14:textId="77777777" w:rsidR="00873B33" w:rsidRPr="00D4736F" w:rsidRDefault="002E7CE6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เป็น</w:t>
            </w:r>
            <w:r w:rsidR="00873B33" w:rsidRPr="00D4736F">
              <w:rPr>
                <w:rFonts w:ascii="Angsana New" w:hAnsi="Angsana New"/>
                <w:cs/>
              </w:rPr>
              <w:t>นิติบุคคลจัดตั้งขึ้นตามกฎหมายไทย และจดทะเบียน</w:t>
            </w:r>
          </w:p>
        </w:tc>
      </w:tr>
      <w:tr w:rsidR="00873B33" w:rsidRPr="00D4736F" w14:paraId="342A4081" w14:textId="77777777" w:rsidTr="00CA0C9E"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9197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F531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ในตลาดหลักทรัพย์แห่งประเทศไทย</w:t>
            </w:r>
          </w:p>
        </w:tc>
      </w:tr>
      <w:tr w:rsidR="00873B33" w:rsidRPr="00DD7F19" w14:paraId="21E24E51" w14:textId="77777777" w:rsidTr="00CA0C9E"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F95753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สถานที่ตั้งบริษัท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97E96A" w14:textId="768FBC44" w:rsidR="00873B33" w:rsidRPr="00DD7F19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proofErr w:type="gramStart"/>
            <w:r w:rsidRPr="00DD7F19">
              <w:rPr>
                <w:rFonts w:ascii="Angsana New" w:hAnsi="Angsana New"/>
              </w:rPr>
              <w:t xml:space="preserve">3199  </w:t>
            </w:r>
            <w:r w:rsidR="00215223">
              <w:rPr>
                <w:rFonts w:ascii="Angsana New" w:hAnsi="Angsana New"/>
                <w:cs/>
              </w:rPr>
              <w:t>อาคาร</w:t>
            </w:r>
            <w:r w:rsidRPr="00DD7F19">
              <w:rPr>
                <w:rFonts w:ascii="Angsana New" w:hAnsi="Angsana New" w:hint="cs"/>
                <w:cs/>
              </w:rPr>
              <w:t>มาลีนนท์</w:t>
            </w:r>
            <w:r w:rsidR="00B62CE6">
              <w:rPr>
                <w:rFonts w:ascii="Angsana New" w:hAnsi="Angsana New"/>
                <w:cs/>
              </w:rPr>
              <w:t>ทาว</w:t>
            </w:r>
            <w:proofErr w:type="spellStart"/>
            <w:r w:rsidR="00B62CE6">
              <w:rPr>
                <w:rFonts w:ascii="Angsana New" w:hAnsi="Angsana New"/>
                <w:cs/>
              </w:rPr>
              <w:t>เวอร์</w:t>
            </w:r>
            <w:proofErr w:type="spellEnd"/>
            <w:proofErr w:type="gramEnd"/>
            <w:r w:rsidR="00B62CE6">
              <w:rPr>
                <w:rFonts w:ascii="Angsana New" w:hAnsi="Angsana New"/>
                <w:cs/>
              </w:rPr>
              <w:t xml:space="preserve">  ชั้น</w:t>
            </w:r>
            <w:r w:rsidR="00285862" w:rsidRPr="00DD7F19">
              <w:rPr>
                <w:rFonts w:ascii="Angsana New" w:hAnsi="Angsana New"/>
              </w:rPr>
              <w:t xml:space="preserve"> </w:t>
            </w:r>
            <w:r w:rsidRPr="00DD7F19">
              <w:rPr>
                <w:rFonts w:ascii="Angsana New" w:hAnsi="Angsana New"/>
              </w:rPr>
              <w:t>2</w:t>
            </w:r>
            <w:r w:rsidR="00897EE1">
              <w:rPr>
                <w:rFonts w:ascii="Angsana New" w:hAnsi="Angsana New"/>
              </w:rPr>
              <w:t>-4</w:t>
            </w:r>
            <w:r w:rsidR="00897EE1">
              <w:rPr>
                <w:rFonts w:ascii="Angsana New" w:hAnsi="Angsana New" w:hint="cs"/>
              </w:rPr>
              <w:t xml:space="preserve">, </w:t>
            </w:r>
            <w:r w:rsidR="00A83188">
              <w:rPr>
                <w:rFonts w:ascii="Angsana New" w:hAnsi="Angsana New"/>
              </w:rPr>
              <w:t>9</w:t>
            </w:r>
            <w:r w:rsidR="00DD7F19" w:rsidRPr="00DD7F19">
              <w:rPr>
                <w:rFonts w:ascii="Angsana New" w:hAnsi="Angsana New"/>
              </w:rPr>
              <w:t>-10</w:t>
            </w:r>
            <w:r w:rsidRPr="00DD7F19">
              <w:rPr>
                <w:rFonts w:ascii="Angsana New" w:hAnsi="Angsana New" w:hint="cs"/>
              </w:rPr>
              <w:t>, 30-34</w:t>
            </w:r>
          </w:p>
        </w:tc>
      </w:tr>
      <w:tr w:rsidR="00873B33" w:rsidRPr="00D4736F" w14:paraId="7E4A16D6" w14:textId="77777777" w:rsidTr="00CA0C9E">
        <w:tc>
          <w:tcPr>
            <w:tcW w:w="3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345DB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BA087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 xml:space="preserve">ถนนพระราม </w:t>
            </w:r>
            <w:r w:rsidRPr="00D4736F">
              <w:rPr>
                <w:rFonts w:ascii="Angsana New" w:hAnsi="Angsana New" w:hint="cs"/>
              </w:rPr>
              <w:t xml:space="preserve">4 </w:t>
            </w:r>
            <w:r w:rsidRPr="00D4736F">
              <w:rPr>
                <w:rFonts w:ascii="Angsana New" w:hAnsi="Angsana New"/>
                <w:cs/>
              </w:rPr>
              <w:t xml:space="preserve">แขวงคลองตัน เขตคลองเตย </w:t>
            </w:r>
          </w:p>
        </w:tc>
      </w:tr>
      <w:tr w:rsidR="00873B33" w:rsidRPr="00D4736F" w14:paraId="7B5A0DC3" w14:textId="77777777" w:rsidTr="00CA0C9E"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FEA0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2A98" w14:textId="77777777" w:rsidR="00873B33" w:rsidRPr="00D4736F" w:rsidRDefault="000E753B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ก</w:t>
            </w:r>
            <w:r w:rsidR="00873B33" w:rsidRPr="00D4736F">
              <w:rPr>
                <w:rFonts w:ascii="Angsana New" w:hAnsi="Angsana New"/>
                <w:cs/>
              </w:rPr>
              <w:t xml:space="preserve">รุงเทพมหานคร </w:t>
            </w:r>
            <w:r w:rsidR="00873B33" w:rsidRPr="00D4736F">
              <w:rPr>
                <w:rFonts w:ascii="Angsana New" w:hAnsi="Angsana New"/>
              </w:rPr>
              <w:t>10110</w:t>
            </w:r>
            <w:r w:rsidR="00A241DE">
              <w:rPr>
                <w:rFonts w:ascii="Angsana New" w:hAnsi="Angsana New"/>
              </w:rPr>
              <w:t xml:space="preserve"> </w:t>
            </w:r>
            <w:r w:rsidR="00873B33" w:rsidRPr="00D4736F">
              <w:rPr>
                <w:rFonts w:ascii="Angsana New" w:hAnsi="Angsana New"/>
                <w:cs/>
              </w:rPr>
              <w:t>ประเทศไทย</w:t>
            </w:r>
          </w:p>
        </w:tc>
      </w:tr>
      <w:tr w:rsidR="00873B33" w:rsidRPr="00D4736F" w14:paraId="17E3403C" w14:textId="77777777" w:rsidTr="00CA0C9E">
        <w:tc>
          <w:tcPr>
            <w:tcW w:w="3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EFE7B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058C46" w14:textId="77777777" w:rsidR="00873B33" w:rsidRPr="00F406B8" w:rsidRDefault="00873B33" w:rsidP="00F406B8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F406B8">
              <w:rPr>
                <w:rFonts w:ascii="Angsana New" w:hAnsi="Angsana New"/>
              </w:rPr>
              <w:t xml:space="preserve">(1) </w:t>
            </w:r>
            <w:r w:rsidRPr="00F406B8">
              <w:rPr>
                <w:rFonts w:ascii="Angsana New" w:hAnsi="Angsana New"/>
                <w:cs/>
              </w:rPr>
              <w:t>จัดหา  ผลิตรายการ และขายเวลาโฆษณาทางโทรทัศน์</w:t>
            </w:r>
            <w:r w:rsidR="00F406B8" w:rsidRPr="00F406B8">
              <w:rPr>
                <w:rFonts w:ascii="Angsana New" w:hAnsi="Angsana New" w:hint="cs"/>
                <w:cs/>
              </w:rPr>
              <w:t>รวมถึง</w:t>
            </w:r>
          </w:p>
        </w:tc>
      </w:tr>
      <w:tr w:rsidR="00F406B8" w:rsidRPr="00D4736F" w14:paraId="061C5708" w14:textId="77777777" w:rsidTr="00CA0C9E">
        <w:tc>
          <w:tcPr>
            <w:tcW w:w="3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3F95E" w14:textId="77777777" w:rsidR="00F406B8" w:rsidRPr="00D4736F" w:rsidRDefault="00F406B8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24E22" w14:textId="77777777" w:rsidR="00F406B8" w:rsidRPr="00F406B8" w:rsidRDefault="00F406B8" w:rsidP="002267F9">
            <w:pPr>
              <w:tabs>
                <w:tab w:val="left" w:pos="360"/>
                <w:tab w:val="left" w:pos="900"/>
                <w:tab w:val="left" w:pos="1440"/>
              </w:tabs>
              <w:ind w:firstLine="378"/>
              <w:jc w:val="both"/>
              <w:rPr>
                <w:rFonts w:ascii="Angsana New" w:hAnsi="Angsana New"/>
              </w:rPr>
            </w:pPr>
            <w:r w:rsidRPr="00F406B8">
              <w:rPr>
                <w:rFonts w:ascii="Angsana New" w:hAnsi="Angsana New" w:hint="cs"/>
                <w:cs/>
              </w:rPr>
              <w:t>ให้บริการบริหารจัดการกับบริษัทย่อย</w:t>
            </w:r>
          </w:p>
        </w:tc>
      </w:tr>
      <w:tr w:rsidR="00A3059E" w:rsidRPr="00D4736F" w14:paraId="54D05E98" w14:textId="77777777" w:rsidTr="00CA0C9E">
        <w:tc>
          <w:tcPr>
            <w:tcW w:w="3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377F2" w14:textId="77777777" w:rsidR="00A3059E" w:rsidRPr="00D4736F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D2E92" w14:textId="5539D5E6" w:rsidR="00A3059E" w:rsidRPr="00CA0C9E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ind w:right="-325" w:firstLine="58"/>
              <w:jc w:val="both"/>
              <w:rPr>
                <w:rFonts w:ascii="Angsana New" w:hAnsi="Angsana New"/>
              </w:rPr>
            </w:pPr>
            <w:r w:rsidRPr="008E4963">
              <w:rPr>
                <w:rFonts w:ascii="Angsana New" w:hAnsi="Angsana New"/>
                <w:spacing w:val="-2"/>
              </w:rPr>
              <w:t>(2)</w:t>
            </w:r>
            <w:r w:rsidRPr="008E4963">
              <w:rPr>
                <w:rFonts w:ascii="Angsana New" w:hAnsi="Angsana New"/>
                <w:spacing w:val="-2"/>
              </w:rPr>
              <w:tab/>
            </w:r>
            <w:r w:rsidRPr="008E4963">
              <w:rPr>
                <w:rFonts w:ascii="Angsana New" w:hAnsi="Angsana New"/>
                <w:spacing w:val="-2"/>
                <w:cs/>
              </w:rPr>
              <w:t>ลงทุนในบริษัทย่อย</w:t>
            </w:r>
            <w:r w:rsidRPr="008E4963">
              <w:rPr>
                <w:rFonts w:hint="cs"/>
                <w:spacing w:val="-2"/>
                <w:cs/>
              </w:rPr>
              <w:t>และการร่วมค้า</w:t>
            </w:r>
            <w:r w:rsidRPr="008E4963">
              <w:rPr>
                <w:rFonts w:ascii="Angsana New" w:hAnsi="Angsana New" w:hint="cs"/>
                <w:spacing w:val="-2"/>
                <w:cs/>
              </w:rPr>
              <w:t xml:space="preserve"> </w:t>
            </w:r>
            <w:r w:rsidRPr="008E4963">
              <w:rPr>
                <w:rFonts w:ascii="Angsana New" w:hAnsi="Angsana New"/>
                <w:spacing w:val="-2"/>
                <w:cs/>
              </w:rPr>
              <w:t>ซึ่งดำเนิ</w:t>
            </w:r>
            <w:r w:rsidRPr="008E4963">
              <w:rPr>
                <w:rFonts w:ascii="Angsana New" w:hAnsi="Angsana New" w:hint="cs"/>
                <w:spacing w:val="-2"/>
                <w:cs/>
              </w:rPr>
              <w:t>น</w:t>
            </w:r>
            <w:r w:rsidRPr="008E4963">
              <w:rPr>
                <w:rFonts w:ascii="Angsana New" w:hAnsi="Angsana New"/>
                <w:spacing w:val="-2"/>
                <w:cs/>
              </w:rPr>
              <w:t>ธุรกิจตามหมายเหตุ</w:t>
            </w:r>
          </w:p>
        </w:tc>
      </w:tr>
      <w:tr w:rsidR="00A3059E" w:rsidRPr="00D4736F" w14:paraId="4725C685" w14:textId="77777777" w:rsidTr="00CA0C9E"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D8F7" w14:textId="77777777" w:rsidR="00A3059E" w:rsidRPr="00D4736F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ab/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5D36" w14:textId="35FAE694" w:rsidR="00A3059E" w:rsidRPr="00D6023C" w:rsidRDefault="00A3059E" w:rsidP="00A3059E">
            <w:pPr>
              <w:tabs>
                <w:tab w:val="left" w:pos="368"/>
                <w:tab w:val="left" w:pos="900"/>
                <w:tab w:val="left" w:pos="1440"/>
              </w:tabs>
              <w:ind w:firstLine="70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 xml:space="preserve">    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0B4E12">
              <w:rPr>
                <w:rFonts w:ascii="Angsana New" w:hAnsi="Angsana New"/>
                <w:spacing w:val="-2"/>
                <w:cs/>
              </w:rPr>
              <w:t>ประกอบ</w:t>
            </w:r>
            <w:r w:rsidRPr="000B4E12">
              <w:rPr>
                <w:rFonts w:ascii="Angsana New" w:hAnsi="Angsana New"/>
                <w:cs/>
              </w:rPr>
              <w:t>งบการเงิน ข้</w:t>
            </w:r>
            <w:r w:rsidRPr="000B4E12">
              <w:rPr>
                <w:rFonts w:ascii="Angsana New" w:hAnsi="Angsana New" w:hint="cs"/>
                <w:cs/>
              </w:rPr>
              <w:t>อ</w:t>
            </w:r>
            <w:r w:rsidRPr="000B4E12">
              <w:rPr>
                <w:rFonts w:ascii="Angsana New" w:hAnsi="Angsana New"/>
              </w:rPr>
              <w:t xml:space="preserve"> </w:t>
            </w:r>
            <w:r w:rsidR="000B4E12">
              <w:rPr>
                <w:rFonts w:ascii="Angsana New" w:hAnsi="Angsana New"/>
              </w:rPr>
              <w:t>1</w:t>
            </w:r>
            <w:r w:rsidR="00D62417">
              <w:rPr>
                <w:rFonts w:ascii="Angsana New" w:hAnsi="Angsana New"/>
              </w:rPr>
              <w:t>2</w:t>
            </w:r>
            <w:r w:rsidRPr="000B4E12">
              <w:rPr>
                <w:rFonts w:ascii="Angsana New" w:hAnsi="Angsana New" w:hint="cs"/>
                <w:cs/>
              </w:rPr>
              <w:t xml:space="preserve"> </w:t>
            </w:r>
            <w:r w:rsidRPr="000B4E12">
              <w:rPr>
                <w:rFonts w:hint="cs"/>
                <w:cs/>
              </w:rPr>
              <w:t xml:space="preserve">และ </w:t>
            </w:r>
            <w:r w:rsidRPr="000B4E12">
              <w:t>1</w:t>
            </w:r>
            <w:r w:rsidR="00D62417">
              <w:t>3</w:t>
            </w:r>
            <w:r w:rsidRPr="000B4E12">
              <w:t xml:space="preserve"> </w:t>
            </w:r>
            <w:r w:rsidRPr="000B4E12">
              <w:rPr>
                <w:rFonts w:hint="cs"/>
                <w:cs/>
              </w:rPr>
              <w:t>ตามลำดับ</w:t>
            </w:r>
          </w:p>
        </w:tc>
      </w:tr>
    </w:tbl>
    <w:p w14:paraId="0F3DB75C" w14:textId="77777777" w:rsidR="00873B33" w:rsidRPr="0091456C" w:rsidRDefault="00873B33" w:rsidP="008A3324">
      <w:pPr>
        <w:tabs>
          <w:tab w:val="left" w:pos="900"/>
          <w:tab w:val="left" w:pos="1440"/>
        </w:tabs>
        <w:spacing w:line="72" w:lineRule="auto"/>
        <w:ind w:right="-432"/>
        <w:jc w:val="both"/>
        <w:rPr>
          <w:rFonts w:ascii="Angsana New" w:hAnsi="Angsana New"/>
          <w:sz w:val="16"/>
          <w:szCs w:val="16"/>
        </w:rPr>
      </w:pPr>
      <w:r w:rsidRPr="00D4736F">
        <w:rPr>
          <w:rFonts w:ascii="Angsana New" w:hAnsi="Angsana New"/>
        </w:rPr>
        <w:tab/>
      </w:r>
    </w:p>
    <w:p w14:paraId="4DAFEC22" w14:textId="77777777" w:rsidR="00A32972" w:rsidRPr="00CA0C9E" w:rsidRDefault="00A32972" w:rsidP="00CA0C9E">
      <w:pPr>
        <w:tabs>
          <w:tab w:val="left" w:pos="909"/>
          <w:tab w:val="left" w:pos="1179"/>
          <w:tab w:val="left" w:pos="1710"/>
        </w:tabs>
        <w:ind w:left="900" w:right="105" w:hanging="549"/>
        <w:jc w:val="both"/>
        <w:outlineLvl w:val="0"/>
        <w:rPr>
          <w:rFonts w:ascii="Angsana New" w:hAnsi="Angsana New"/>
          <w:sz w:val="12"/>
          <w:szCs w:val="12"/>
        </w:rPr>
      </w:pPr>
    </w:p>
    <w:p w14:paraId="7102B887" w14:textId="77777777" w:rsidR="00CB4467" w:rsidRDefault="00CB4467" w:rsidP="001A3A52">
      <w:pPr>
        <w:tabs>
          <w:tab w:val="left" w:pos="909"/>
          <w:tab w:val="left" w:pos="1179"/>
          <w:tab w:val="left" w:pos="1710"/>
        </w:tabs>
        <w:ind w:left="900" w:right="-21" w:hanging="549"/>
        <w:jc w:val="thaiDistribute"/>
        <w:outlineLvl w:val="0"/>
        <w:rPr>
          <w:rFonts w:ascii="Angsana New" w:hAnsi="Angsana New"/>
        </w:rPr>
      </w:pPr>
      <w:r w:rsidRPr="00D4736F">
        <w:rPr>
          <w:rFonts w:ascii="Angsana New" w:hAnsi="Angsana New"/>
        </w:rPr>
        <w:t>1.2</w:t>
      </w:r>
      <w:r w:rsidRPr="00D4736F">
        <w:rPr>
          <w:rFonts w:ascii="Angsana New" w:hAnsi="Angsana New"/>
        </w:rPr>
        <w:tab/>
      </w:r>
      <w:r w:rsidRPr="008467C2">
        <w:rPr>
          <w:rFonts w:ascii="Angsana New" w:hAnsi="Angsana New"/>
          <w:cs/>
        </w:rPr>
        <w:t>ข้อมูล</w:t>
      </w:r>
      <w:r w:rsidRPr="008467C2">
        <w:rPr>
          <w:rFonts w:ascii="Angsana New" w:hAnsi="Angsana New" w:hint="cs"/>
          <w:cs/>
        </w:rPr>
        <w:t>สิทธิการ</w:t>
      </w:r>
      <w:r w:rsidRPr="008467C2">
        <w:rPr>
          <w:rFonts w:ascii="Angsana New" w:hAnsi="Angsana New"/>
          <w:cs/>
        </w:rPr>
        <w:t>ใช้คลื่นความถี่เพื่อให้บริการโทรทัศน์ในระบบดิจิตอลภาคพื้นดิน</w:t>
      </w:r>
      <w:r w:rsidR="008467C2" w:rsidRPr="00955A31">
        <w:rPr>
          <w:rFonts w:ascii="Angsana New" w:hAnsi="Angsana New"/>
          <w:sz w:val="14"/>
          <w:szCs w:val="14"/>
        </w:rPr>
        <w:t xml:space="preserve"> </w:t>
      </w:r>
      <w:r w:rsidRPr="008467C2">
        <w:rPr>
          <w:rFonts w:ascii="Angsana New" w:hAnsi="Angsana New"/>
          <w:cs/>
        </w:rPr>
        <w:t>ประเภทบริการธุรกิจระดับชาติ</w:t>
      </w:r>
    </w:p>
    <w:p w14:paraId="106E0DA1" w14:textId="77777777" w:rsidR="008467C2" w:rsidRDefault="008467C2" w:rsidP="00CA0C9E">
      <w:pPr>
        <w:tabs>
          <w:tab w:val="left" w:pos="990"/>
          <w:tab w:val="left" w:pos="1526"/>
        </w:tabs>
        <w:ind w:left="909" w:right="-21" w:hanging="279"/>
        <w:jc w:val="thaiDistribute"/>
        <w:rPr>
          <w:rFonts w:ascii="Angsana New" w:hAnsi="Angsana New"/>
        </w:rPr>
      </w:pP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 w:rsidRPr="00CD157D">
        <w:rPr>
          <w:rFonts w:ascii="Angsana New" w:hAnsi="Angsana New" w:cs="Angsana New"/>
          <w:cs/>
        </w:rPr>
        <w:t>บริษัท บีอีซี มัลติมีเดีย จำกัด</w:t>
      </w:r>
      <w:r w:rsidRPr="00CD157D">
        <w:rPr>
          <w:rFonts w:ascii="Angsana New" w:hAnsi="Angsana New" w:cs="Angsana New"/>
        </w:rPr>
        <w:t xml:space="preserve"> </w:t>
      </w:r>
      <w:r w:rsidRPr="00CD157D">
        <w:rPr>
          <w:rFonts w:ascii="Angsana New" w:hAnsi="Angsana New" w:cs="Angsana New"/>
          <w:cs/>
        </w:rPr>
        <w:t>ซึ่งเป็นบริษัทย่อยของบริษัท</w:t>
      </w:r>
      <w:r w:rsidRPr="00CD157D">
        <w:rPr>
          <w:rFonts w:ascii="Angsana New" w:hAnsi="Angsana New" w:cs="Angsana New" w:hint="cs"/>
          <w:cs/>
        </w:rPr>
        <w:t xml:space="preserve"> </w:t>
      </w:r>
      <w:r w:rsidRPr="00CA0C9E">
        <w:rPr>
          <w:rFonts w:ascii="Angsana New" w:hAnsi="Angsana New" w:cs="Angsana New"/>
          <w:spacing w:val="-12"/>
          <w:cs/>
        </w:rPr>
        <w:t>เป็นผู้ชนะการประมูลใบอนุญาตให้ใช้คลื่น</w:t>
      </w:r>
      <w:r w:rsidRPr="00CA0C9E">
        <w:rPr>
          <w:rFonts w:ascii="Angsana New" w:hAnsi="Angsana New" w:cs="Angsana New"/>
          <w:spacing w:val="-10"/>
          <w:cs/>
        </w:rPr>
        <w:t>ความถี่เพื่อให้บริการโทรทัศน์ในระบบดิจิตอลภาคพื้นดิน ประเภทบริการธุรกิจระดับชาติ</w:t>
      </w:r>
      <w:r w:rsidRPr="00CA0C9E">
        <w:rPr>
          <w:rFonts w:ascii="Angsana New" w:hAnsi="Angsana New" w:cs="Angsana New" w:hint="cs"/>
          <w:spacing w:val="-10"/>
          <w:cs/>
        </w:rPr>
        <w:t xml:space="preserve"> (“ใบอนุญาตฯ”)</w:t>
      </w:r>
      <w:r w:rsidRPr="00CA0C9E">
        <w:rPr>
          <w:rFonts w:ascii="Angsana New" w:hAnsi="Angsana New" w:cs="Angsana New"/>
          <w:spacing w:val="-12"/>
          <w:cs/>
        </w:rPr>
        <w:t xml:space="preserve">  </w:t>
      </w:r>
      <w:r w:rsidRPr="00CD157D">
        <w:rPr>
          <w:rFonts w:ascii="Angsana New" w:hAnsi="Angsana New" w:cs="Angsana New"/>
          <w:cs/>
        </w:rPr>
        <w:t xml:space="preserve">รวม 3 </w:t>
      </w:r>
      <w:r w:rsidRPr="00CD157D">
        <w:rPr>
          <w:rFonts w:ascii="Angsana New" w:hAnsi="Angsana New" w:cs="Angsana New" w:hint="cs"/>
          <w:cs/>
        </w:rPr>
        <w:t>ใบอนุญาตฯ</w:t>
      </w:r>
      <w:r w:rsidRPr="00CD157D">
        <w:rPr>
          <w:rFonts w:ascii="Angsana New" w:hAnsi="Angsana New" w:cs="Angsana New"/>
          <w:cs/>
        </w:rPr>
        <w:t xml:space="preserve"> ได้แก่ หมวดหมู่ทั่วไปแบบความคมชัดสูง หมวดหมู่ทั่วไปแบบความคมชัดปกติ และหมวดหมู่ เด็ก เยาวชน และครอบครัว จากคณะกรรมการกิจการกระจายเสียง กิจการโทรทัศน์ และกิจการโทรคมนาคมแห่งชาติ</w:t>
      </w:r>
      <w:r w:rsidRPr="00CD157D">
        <w:rPr>
          <w:rFonts w:ascii="Angsana New" w:hAnsi="Angsana New" w:cs="Angsana New"/>
        </w:rPr>
        <w:t xml:space="preserve"> </w:t>
      </w:r>
      <w:r w:rsidRPr="00CD157D">
        <w:rPr>
          <w:rFonts w:ascii="Angsana New" w:hAnsi="Angsana New" w:cs="Angsana New"/>
          <w:cs/>
        </w:rPr>
        <w:t>(กสทช.) โดยใบอนุญาต</w:t>
      </w:r>
      <w:r w:rsidRPr="00CD157D">
        <w:rPr>
          <w:rFonts w:ascii="Angsana New" w:hAnsi="Angsana New" w:cs="Angsana New" w:hint="cs"/>
          <w:cs/>
        </w:rPr>
        <w:t>ฯ</w:t>
      </w:r>
      <w:r w:rsidRPr="00CD157D">
        <w:rPr>
          <w:rFonts w:ascii="Angsana New" w:hAnsi="Angsana New" w:cs="Angsana New"/>
          <w:cs/>
        </w:rPr>
        <w:t xml:space="preserve">ดังกล่าว มีระยะเวลาการอนุญาตเป็นเวลา </w:t>
      </w:r>
      <w:r w:rsidR="00EF7F9D">
        <w:rPr>
          <w:rFonts w:ascii="Angsana New" w:hAnsi="Angsana New" w:cs="Angsana New"/>
        </w:rPr>
        <w:t>15</w:t>
      </w:r>
      <w:r w:rsidRPr="00CD157D">
        <w:rPr>
          <w:rFonts w:ascii="Angsana New" w:hAnsi="Angsana New" w:cs="Angsana New"/>
          <w:cs/>
        </w:rPr>
        <w:t xml:space="preserve"> ปี นับแต่วันที่ได้รับอนุญาต (ตั้งแต่วันที่ </w:t>
      </w:r>
      <w:r w:rsidR="00EF7F9D">
        <w:rPr>
          <w:rFonts w:ascii="Angsana New" w:hAnsi="Angsana New" w:cs="Angsana New"/>
        </w:rPr>
        <w:t>25</w:t>
      </w:r>
      <w:r w:rsidR="00CA0C9E">
        <w:rPr>
          <w:rFonts w:ascii="Angsana New" w:hAnsi="Angsana New" w:cs="Angsana New"/>
          <w:cs/>
        </w:rPr>
        <w:t xml:space="preserve"> เมษายน </w:t>
      </w:r>
      <w:r w:rsidR="00EF7F9D">
        <w:rPr>
          <w:rFonts w:ascii="Angsana New" w:hAnsi="Angsana New" w:cs="Angsana New"/>
        </w:rPr>
        <w:t>2557</w:t>
      </w:r>
      <w:r w:rsidR="00CA0C9E">
        <w:rPr>
          <w:rFonts w:ascii="Angsana New" w:hAnsi="Angsana New" w:cs="Angsana New"/>
          <w:cs/>
        </w:rPr>
        <w:t xml:space="preserve"> และสิ้นสุดวันที่</w:t>
      </w:r>
      <w:r>
        <w:rPr>
          <w:rFonts w:ascii="Angsana New" w:hAnsi="Angsana New" w:cs="Angsana New"/>
        </w:rPr>
        <w:t xml:space="preserve"> </w:t>
      </w:r>
      <w:r w:rsidR="00EF7F9D">
        <w:rPr>
          <w:rFonts w:ascii="Angsana New" w:hAnsi="Angsana New" w:cs="Angsana New"/>
        </w:rPr>
        <w:t>24</w:t>
      </w:r>
      <w:r w:rsidRPr="00CD157D">
        <w:rPr>
          <w:rFonts w:ascii="Angsana New" w:hAnsi="Angsana New" w:cs="Angsana New"/>
          <w:cs/>
        </w:rPr>
        <w:t xml:space="preserve"> เมษายน </w:t>
      </w:r>
      <w:r w:rsidR="00EF7F9D">
        <w:rPr>
          <w:rFonts w:ascii="Angsana New" w:hAnsi="Angsana New" w:cs="Angsana New"/>
        </w:rPr>
        <w:t>2572</w:t>
      </w:r>
      <w:r w:rsidRPr="00CD157D">
        <w:rPr>
          <w:rFonts w:ascii="Angsana New" w:hAnsi="Angsana New" w:cs="Angsana New"/>
          <w:cs/>
        </w:rPr>
        <w:t xml:space="preserve">) </w:t>
      </w:r>
      <w:r>
        <w:rPr>
          <w:rFonts w:ascii="Angsana New" w:hAnsi="Angsana New"/>
        </w:rPr>
        <w:t xml:space="preserve"> </w:t>
      </w:r>
    </w:p>
    <w:p w14:paraId="690D9341" w14:textId="77777777" w:rsidR="008467C2" w:rsidRPr="0043409F" w:rsidRDefault="008467C2" w:rsidP="00CA0C9E">
      <w:pPr>
        <w:ind w:left="922" w:right="-21" w:firstLine="608"/>
        <w:jc w:val="thaiDistribute"/>
        <w:outlineLvl w:val="0"/>
        <w:rPr>
          <w:rFonts w:ascii="Angsana New" w:hAnsi="Angsana New"/>
          <w:spacing w:val="-4"/>
        </w:rPr>
      </w:pPr>
      <w:r w:rsidRPr="0043409F">
        <w:rPr>
          <w:rFonts w:ascii="Angsana New" w:hAnsi="Angsana New" w:hint="cs"/>
          <w:spacing w:val="-4"/>
          <w:cs/>
        </w:rPr>
        <w:t xml:space="preserve">เมื่อวันที่ </w:t>
      </w:r>
      <w:r w:rsidRPr="0043409F">
        <w:rPr>
          <w:rFonts w:ascii="Angsana New" w:hAnsi="Angsana New"/>
          <w:spacing w:val="-4"/>
        </w:rPr>
        <w:t>10</w:t>
      </w:r>
      <w:r w:rsidRPr="0043409F">
        <w:rPr>
          <w:rFonts w:ascii="Angsana New" w:hAnsi="Angsana New" w:hint="cs"/>
          <w:spacing w:val="-4"/>
          <w:cs/>
        </w:rPr>
        <w:t xml:space="preserve"> พฤษภาคม </w:t>
      </w:r>
      <w:r w:rsidRPr="0043409F">
        <w:rPr>
          <w:rFonts w:ascii="Angsana New" w:hAnsi="Angsana New"/>
          <w:spacing w:val="-4"/>
        </w:rPr>
        <w:t xml:space="preserve">2562 </w:t>
      </w:r>
      <w:r w:rsidRPr="0043409F">
        <w:rPr>
          <w:rFonts w:ascii="Angsana New" w:hAnsi="Angsana New" w:hint="cs"/>
          <w:spacing w:val="-4"/>
          <w:cs/>
        </w:rPr>
        <w:t xml:space="preserve">บริษัทย่อยของบริษัทได้ยื่นความประสงค์ขอคืนใบอนุญาตให้ใช้คลื่นความถี่ </w:t>
      </w:r>
      <w:r w:rsidR="00EF7F9D" w:rsidRPr="0043409F">
        <w:rPr>
          <w:rFonts w:ascii="Angsana New" w:hAnsi="Angsana New"/>
          <w:spacing w:val="-4"/>
        </w:rPr>
        <w:t>2</w:t>
      </w:r>
      <w:r w:rsidRPr="0043409F">
        <w:rPr>
          <w:rFonts w:ascii="Angsana New" w:hAnsi="Angsana New"/>
          <w:spacing w:val="-4"/>
        </w:rPr>
        <w:t xml:space="preserve"> </w:t>
      </w:r>
      <w:r w:rsidRPr="0043409F">
        <w:rPr>
          <w:rFonts w:ascii="Angsana New" w:hAnsi="Angsana New" w:hint="cs"/>
          <w:spacing w:val="-4"/>
          <w:cs/>
        </w:rPr>
        <w:t xml:space="preserve">หมวดหมู่ คือ หมวดหมู่ทั่วไปแบบความคมชัดปกติ (ช่อง </w:t>
      </w:r>
      <w:r w:rsidRPr="0043409F">
        <w:rPr>
          <w:rFonts w:ascii="Angsana New" w:hAnsi="Angsana New"/>
          <w:spacing w:val="-4"/>
        </w:rPr>
        <w:t xml:space="preserve">28 SD) </w:t>
      </w:r>
      <w:r w:rsidR="00F8566D" w:rsidRPr="0043409F">
        <w:rPr>
          <w:rFonts w:ascii="Angsana New" w:hAnsi="Angsana New" w:hint="cs"/>
          <w:spacing w:val="-4"/>
          <w:cs/>
        </w:rPr>
        <w:t>และหมวดหมู่</w:t>
      </w:r>
      <w:r w:rsidRPr="0043409F">
        <w:rPr>
          <w:rFonts w:ascii="Angsana New" w:hAnsi="Angsana New" w:hint="cs"/>
          <w:spacing w:val="-4"/>
          <w:cs/>
        </w:rPr>
        <w:t xml:space="preserve">เด็ก เยาวชน และครอบครัว (ช่อง </w:t>
      </w:r>
      <w:r w:rsidRPr="0043409F">
        <w:rPr>
          <w:rFonts w:ascii="Angsana New" w:hAnsi="Angsana New"/>
          <w:spacing w:val="-4"/>
        </w:rPr>
        <w:t xml:space="preserve">13 Family) </w:t>
      </w:r>
      <w:r w:rsidRPr="0043409F">
        <w:rPr>
          <w:rFonts w:ascii="Angsana New" w:hAnsi="Angsana New" w:hint="cs"/>
          <w:spacing w:val="-4"/>
          <w:cs/>
        </w:rPr>
        <w:t xml:space="preserve">ซึ่งในวันที่ </w:t>
      </w:r>
      <w:r w:rsidR="00EF7F9D" w:rsidRPr="0043409F">
        <w:rPr>
          <w:rFonts w:ascii="Angsana New" w:hAnsi="Angsana New"/>
          <w:spacing w:val="-4"/>
        </w:rPr>
        <w:t>6</w:t>
      </w:r>
      <w:r w:rsidRPr="0043409F">
        <w:rPr>
          <w:rFonts w:ascii="Angsana New" w:hAnsi="Angsana New" w:hint="cs"/>
          <w:spacing w:val="-4"/>
          <w:cs/>
        </w:rPr>
        <w:t xml:space="preserve"> สิงหาคม </w:t>
      </w:r>
      <w:r w:rsidR="00EF7F9D" w:rsidRPr="0043409F">
        <w:rPr>
          <w:rFonts w:ascii="Angsana New" w:hAnsi="Angsana New"/>
          <w:spacing w:val="-4"/>
        </w:rPr>
        <w:t>2562</w:t>
      </w:r>
      <w:r w:rsidRPr="0043409F">
        <w:rPr>
          <w:rFonts w:ascii="Angsana New" w:hAnsi="Angsana New" w:hint="cs"/>
          <w:spacing w:val="-4"/>
          <w:cs/>
        </w:rPr>
        <w:t xml:space="preserve"> สำนักงาน กสทช. เห็นชอบการขอคืนและให้ยกเลิกใบอนุญาตให้ใช้คลื่นความถี่ </w:t>
      </w:r>
      <w:r w:rsidR="00EF7F9D" w:rsidRPr="0043409F">
        <w:rPr>
          <w:rFonts w:ascii="Angsana New" w:hAnsi="Angsana New"/>
          <w:spacing w:val="-4"/>
        </w:rPr>
        <w:t>2</w:t>
      </w:r>
      <w:r w:rsidRPr="0043409F">
        <w:rPr>
          <w:rFonts w:ascii="Angsana New" w:hAnsi="Angsana New" w:hint="cs"/>
          <w:spacing w:val="-4"/>
          <w:cs/>
        </w:rPr>
        <w:t xml:space="preserve"> หมวดหมู่แล้ว ตั้งแต่วันที่ </w:t>
      </w:r>
      <w:r w:rsidR="00EF7F9D" w:rsidRPr="0043409F">
        <w:rPr>
          <w:rFonts w:ascii="Angsana New" w:hAnsi="Angsana New"/>
          <w:spacing w:val="-4"/>
        </w:rPr>
        <w:t>1</w:t>
      </w:r>
      <w:r w:rsidRPr="0043409F">
        <w:rPr>
          <w:rFonts w:ascii="Angsana New" w:hAnsi="Angsana New" w:hint="cs"/>
          <w:spacing w:val="-4"/>
          <w:cs/>
        </w:rPr>
        <w:t xml:space="preserve"> ตุลาคม </w:t>
      </w:r>
      <w:r w:rsidR="00EF7F9D" w:rsidRPr="0043409F">
        <w:rPr>
          <w:rFonts w:ascii="Angsana New" w:hAnsi="Angsana New"/>
          <w:spacing w:val="-4"/>
        </w:rPr>
        <w:t>2562</w:t>
      </w:r>
      <w:r w:rsidRPr="0043409F">
        <w:rPr>
          <w:rFonts w:ascii="Angsana New" w:hAnsi="Angsana New" w:hint="cs"/>
          <w:spacing w:val="-4"/>
          <w:cs/>
        </w:rPr>
        <w:t xml:space="preserve"> เวลา </w:t>
      </w:r>
      <w:r w:rsidR="000942B1" w:rsidRPr="0043409F">
        <w:rPr>
          <w:rFonts w:ascii="Angsana New" w:hAnsi="Angsana New"/>
          <w:spacing w:val="-4"/>
        </w:rPr>
        <w:t>00.01</w:t>
      </w:r>
      <w:r w:rsidRPr="0043409F">
        <w:rPr>
          <w:rFonts w:ascii="Angsana New" w:hAnsi="Angsana New" w:hint="cs"/>
          <w:spacing w:val="-4"/>
          <w:cs/>
        </w:rPr>
        <w:t xml:space="preserve"> น. เป็นต้นไป โดยบริษัทย่อยได้รับค่าชดเชยตามหลักเกณฑ์ วิธีการและเงื่อนไขที่สำนักงาน กสทช. กำหนด </w:t>
      </w:r>
    </w:p>
    <w:p w14:paraId="48D7268A" w14:textId="77777777" w:rsidR="008467C2" w:rsidRPr="0043409F" w:rsidRDefault="008467C2" w:rsidP="00CA0C9E">
      <w:pPr>
        <w:tabs>
          <w:tab w:val="left" w:pos="909"/>
        </w:tabs>
        <w:ind w:left="936" w:right="-21" w:firstLine="594"/>
        <w:jc w:val="both"/>
        <w:outlineLvl w:val="0"/>
        <w:rPr>
          <w:rFonts w:ascii="Angsana New" w:hAnsi="Angsana New"/>
          <w:spacing w:val="-4"/>
        </w:rPr>
      </w:pPr>
      <w:r w:rsidRPr="0043409F">
        <w:rPr>
          <w:rFonts w:ascii="Angsana New" w:hAnsi="Angsana New"/>
          <w:spacing w:val="-4"/>
        </w:rPr>
        <w:tab/>
      </w:r>
      <w:r w:rsidRPr="0043409F">
        <w:rPr>
          <w:rFonts w:ascii="Angsana New" w:hAnsi="Angsana New"/>
          <w:spacing w:val="-4"/>
        </w:rPr>
        <w:tab/>
      </w:r>
      <w:r w:rsidRPr="0043409F">
        <w:rPr>
          <w:rFonts w:ascii="Angsana New" w:hAnsi="Angsana New"/>
          <w:spacing w:val="-4"/>
        </w:rPr>
        <w:tab/>
      </w:r>
      <w:r w:rsidRPr="0043409F">
        <w:rPr>
          <w:rFonts w:ascii="Angsana New" w:hAnsi="Angsana New"/>
          <w:spacing w:val="-4"/>
          <w:cs/>
        </w:rPr>
        <w:t xml:space="preserve">เมื่อวันที่ </w:t>
      </w:r>
      <w:r w:rsidR="000942B1" w:rsidRPr="0043409F">
        <w:rPr>
          <w:rFonts w:ascii="Angsana New" w:hAnsi="Angsana New"/>
          <w:spacing w:val="-4"/>
        </w:rPr>
        <w:t>26</w:t>
      </w:r>
      <w:r w:rsidRPr="0043409F">
        <w:rPr>
          <w:rFonts w:ascii="Angsana New" w:hAnsi="Angsana New"/>
          <w:spacing w:val="-4"/>
          <w:cs/>
        </w:rPr>
        <w:t xml:space="preserve"> มีนาคม </w:t>
      </w:r>
      <w:r w:rsidR="000942B1" w:rsidRPr="0043409F">
        <w:rPr>
          <w:rFonts w:ascii="Angsana New" w:hAnsi="Angsana New"/>
          <w:spacing w:val="-4"/>
        </w:rPr>
        <w:t>2563</w:t>
      </w:r>
      <w:r w:rsidRPr="0043409F">
        <w:rPr>
          <w:rFonts w:ascii="Angsana New" w:hAnsi="Angsana New"/>
          <w:spacing w:val="-4"/>
          <w:cs/>
        </w:rPr>
        <w:t xml:space="preserve"> บริษัทย่อยของบริษัทได้ดำเนินการออกอากาศสถานีโทรทัศน์</w:t>
      </w:r>
      <w:r w:rsidRPr="0043409F">
        <w:rPr>
          <w:rFonts w:ascii="Angsana New" w:hAnsi="Angsana New" w:hint="cs"/>
          <w:spacing w:val="-4"/>
          <w:cs/>
        </w:rPr>
        <w:t>ในระบบดิจิตอลภาคพื้นดิน</w:t>
      </w:r>
      <w:r w:rsidRPr="0043409F">
        <w:rPr>
          <w:rFonts w:ascii="Angsana New" w:hAnsi="Angsana New"/>
          <w:spacing w:val="-4"/>
          <w:cs/>
        </w:rPr>
        <w:t>ช่อง</w:t>
      </w:r>
      <w:r w:rsidRPr="0043409F">
        <w:rPr>
          <w:rFonts w:ascii="Angsana New" w:hAnsi="Angsana New" w:hint="cs"/>
          <w:spacing w:val="-4"/>
          <w:cs/>
        </w:rPr>
        <w:t xml:space="preserve"> </w:t>
      </w:r>
      <w:r w:rsidR="000942B1" w:rsidRPr="0043409F">
        <w:rPr>
          <w:rFonts w:ascii="Angsana New" w:hAnsi="Angsana New"/>
          <w:spacing w:val="-4"/>
        </w:rPr>
        <w:t>33</w:t>
      </w:r>
      <w:r w:rsidRPr="0043409F">
        <w:rPr>
          <w:rFonts w:ascii="Angsana New" w:hAnsi="Angsana New" w:hint="cs"/>
          <w:spacing w:val="-4"/>
          <w:cs/>
        </w:rPr>
        <w:t xml:space="preserve"> </w:t>
      </w:r>
      <w:r w:rsidRPr="0043409F">
        <w:rPr>
          <w:rFonts w:ascii="Angsana New" w:hAnsi="Angsana New"/>
          <w:spacing w:val="-4"/>
        </w:rPr>
        <w:t xml:space="preserve">HD </w:t>
      </w:r>
      <w:r w:rsidRPr="0043409F">
        <w:rPr>
          <w:rFonts w:ascii="Angsana New" w:hAnsi="Angsana New"/>
          <w:spacing w:val="-4"/>
          <w:cs/>
        </w:rPr>
        <w:t>ภายหลังสัญญาร่วมดำเนินกิจการ</w:t>
      </w:r>
      <w:r w:rsidRPr="0043409F">
        <w:rPr>
          <w:rFonts w:ascii="Angsana New" w:hAnsi="Angsana New" w:hint="cs"/>
          <w:spacing w:val="-4"/>
          <w:cs/>
        </w:rPr>
        <w:t>ส่ง</w:t>
      </w:r>
      <w:r w:rsidRPr="0043409F">
        <w:rPr>
          <w:rFonts w:ascii="Angsana New" w:hAnsi="Angsana New"/>
          <w:spacing w:val="-4"/>
          <w:cs/>
        </w:rPr>
        <w:t>โทรทัศน์สีระหว่าง อ</w:t>
      </w:r>
      <w:r w:rsidRPr="0043409F">
        <w:rPr>
          <w:rFonts w:ascii="Angsana New" w:hAnsi="Angsana New"/>
          <w:spacing w:val="-4"/>
        </w:rPr>
        <w:t>.</w:t>
      </w:r>
      <w:r w:rsidRPr="0043409F">
        <w:rPr>
          <w:rFonts w:ascii="Angsana New" w:hAnsi="Angsana New"/>
          <w:spacing w:val="-4"/>
          <w:cs/>
        </w:rPr>
        <w:t>ส</w:t>
      </w:r>
      <w:r w:rsidRPr="0043409F">
        <w:rPr>
          <w:rFonts w:ascii="Angsana New" w:hAnsi="Angsana New"/>
          <w:spacing w:val="-4"/>
        </w:rPr>
        <w:t>.</w:t>
      </w:r>
      <w:r w:rsidRPr="0043409F">
        <w:rPr>
          <w:rFonts w:ascii="Angsana New" w:hAnsi="Angsana New"/>
          <w:spacing w:val="-4"/>
          <w:cs/>
        </w:rPr>
        <w:t>ม</w:t>
      </w:r>
      <w:r w:rsidRPr="0043409F">
        <w:rPr>
          <w:rFonts w:ascii="Angsana New" w:hAnsi="Angsana New"/>
          <w:spacing w:val="-4"/>
        </w:rPr>
        <w:t>.</w:t>
      </w:r>
      <w:r w:rsidRPr="0043409F">
        <w:rPr>
          <w:rFonts w:ascii="Angsana New" w:hAnsi="Angsana New"/>
          <w:spacing w:val="-4"/>
          <w:cs/>
        </w:rPr>
        <w:t>ท. และบริษัท</w:t>
      </w:r>
      <w:r w:rsidRPr="0043409F">
        <w:rPr>
          <w:rFonts w:ascii="Angsana New" w:hAnsi="Angsana New" w:hint="cs"/>
          <w:spacing w:val="-4"/>
          <w:cs/>
        </w:rPr>
        <w:t xml:space="preserve"> </w:t>
      </w:r>
      <w:r w:rsidRPr="0043409F">
        <w:rPr>
          <w:rFonts w:ascii="Angsana New" w:hAnsi="Angsana New"/>
          <w:spacing w:val="-4"/>
          <w:cs/>
        </w:rPr>
        <w:t>บางกอกเอ็น</w:t>
      </w:r>
      <w:proofErr w:type="spellStart"/>
      <w:r w:rsidRPr="0043409F">
        <w:rPr>
          <w:rFonts w:ascii="Angsana New" w:hAnsi="Angsana New"/>
          <w:spacing w:val="-4"/>
          <w:cs/>
        </w:rPr>
        <w:t>เต</w:t>
      </w:r>
      <w:proofErr w:type="spellEnd"/>
      <w:r w:rsidRPr="0043409F">
        <w:rPr>
          <w:rFonts w:ascii="Angsana New" w:hAnsi="Angsana New"/>
          <w:spacing w:val="-4"/>
          <w:cs/>
        </w:rPr>
        <w:t>อร์เทนเม้น</w:t>
      </w:r>
      <w:proofErr w:type="spellStart"/>
      <w:r w:rsidRPr="0043409F">
        <w:rPr>
          <w:rFonts w:ascii="Angsana New" w:hAnsi="Angsana New"/>
          <w:spacing w:val="-4"/>
          <w:cs/>
        </w:rPr>
        <w:t>ต์</w:t>
      </w:r>
      <w:proofErr w:type="spellEnd"/>
      <w:r w:rsidRPr="0043409F">
        <w:rPr>
          <w:rFonts w:ascii="Angsana New" w:hAnsi="Angsana New"/>
          <w:spacing w:val="-4"/>
          <w:cs/>
        </w:rPr>
        <w:t xml:space="preserve"> จำกัด ได้สิ้นสุดลงในวันที่ </w:t>
      </w:r>
      <w:r w:rsidR="000942B1" w:rsidRPr="0043409F">
        <w:rPr>
          <w:rFonts w:ascii="Angsana New" w:hAnsi="Angsana New"/>
          <w:spacing w:val="-4"/>
        </w:rPr>
        <w:t>25</w:t>
      </w:r>
      <w:r w:rsidRPr="0043409F">
        <w:rPr>
          <w:rFonts w:ascii="Angsana New" w:hAnsi="Angsana New"/>
          <w:spacing w:val="-4"/>
          <w:cs/>
        </w:rPr>
        <w:t xml:space="preserve"> มีนาคม </w:t>
      </w:r>
      <w:r w:rsidR="000942B1" w:rsidRPr="0043409F">
        <w:rPr>
          <w:rFonts w:ascii="Angsana New" w:hAnsi="Angsana New"/>
          <w:spacing w:val="-4"/>
        </w:rPr>
        <w:t>2563</w:t>
      </w:r>
    </w:p>
    <w:p w14:paraId="00EE54A1" w14:textId="77777777" w:rsidR="00CB4467" w:rsidRDefault="00CB4467" w:rsidP="00601922">
      <w:pPr>
        <w:tabs>
          <w:tab w:val="left" w:pos="360"/>
          <w:tab w:val="left" w:pos="900"/>
        </w:tabs>
        <w:ind w:right="-432"/>
        <w:jc w:val="both"/>
        <w:outlineLvl w:val="0"/>
        <w:rPr>
          <w:rFonts w:ascii="Angsana New" w:hAnsi="Angsana New"/>
        </w:rPr>
      </w:pPr>
    </w:p>
    <w:p w14:paraId="52314575" w14:textId="77777777" w:rsidR="00CA0C9E" w:rsidRDefault="00CA0C9E" w:rsidP="00601922">
      <w:pPr>
        <w:tabs>
          <w:tab w:val="left" w:pos="360"/>
          <w:tab w:val="left" w:pos="900"/>
        </w:tabs>
        <w:ind w:right="-432"/>
        <w:jc w:val="both"/>
        <w:outlineLvl w:val="0"/>
        <w:rPr>
          <w:rFonts w:ascii="Angsana New" w:hAnsi="Angsana New"/>
        </w:rPr>
      </w:pPr>
    </w:p>
    <w:p w14:paraId="47427059" w14:textId="77777777" w:rsidR="00CB4467" w:rsidRDefault="00CB4467" w:rsidP="00601922">
      <w:pPr>
        <w:tabs>
          <w:tab w:val="left" w:pos="360"/>
          <w:tab w:val="left" w:pos="900"/>
        </w:tabs>
        <w:ind w:right="-432"/>
        <w:jc w:val="both"/>
        <w:outlineLvl w:val="0"/>
        <w:rPr>
          <w:rFonts w:ascii="Angsana New" w:hAnsi="Angsana New"/>
        </w:rPr>
      </w:pPr>
    </w:p>
    <w:p w14:paraId="359FC259" w14:textId="77777777" w:rsidR="00B27EC5" w:rsidRPr="00EA46A3" w:rsidRDefault="00B27EC5" w:rsidP="00DE511D">
      <w:pPr>
        <w:tabs>
          <w:tab w:val="left" w:pos="360"/>
          <w:tab w:val="left" w:pos="900"/>
          <w:tab w:val="left" w:pos="1440"/>
        </w:tabs>
        <w:ind w:right="-439" w:firstLine="4678"/>
        <w:rPr>
          <w:rFonts w:ascii="Angsana New" w:hAnsi="Angsana New"/>
          <w:b/>
          <w:bCs/>
          <w:spacing w:val="-2"/>
          <w:sz w:val="12"/>
          <w:szCs w:val="12"/>
        </w:rPr>
      </w:pPr>
    </w:p>
    <w:p w14:paraId="4CEF9E55" w14:textId="77777777" w:rsidR="00D131FB" w:rsidRPr="00D4736F" w:rsidRDefault="00873B33" w:rsidP="0060707D">
      <w:pPr>
        <w:numPr>
          <w:ilvl w:val="0"/>
          <w:numId w:val="2"/>
        </w:numPr>
        <w:tabs>
          <w:tab w:val="left" w:pos="1134"/>
        </w:tabs>
        <w:ind w:right="102"/>
        <w:jc w:val="thaiDistribute"/>
        <w:rPr>
          <w:rFonts w:ascii="Angsana New" w:hAnsi="Angsana New"/>
          <w:b/>
          <w:bCs/>
        </w:rPr>
      </w:pPr>
      <w:r w:rsidRPr="00D4736F">
        <w:rPr>
          <w:rFonts w:ascii="Angsana New" w:hAnsi="Angsana New"/>
          <w:b/>
          <w:bCs/>
          <w:cs/>
        </w:rPr>
        <w:lastRenderedPageBreak/>
        <w:t>เกณฑ์ในการจัดทำงบการเงิน</w:t>
      </w:r>
    </w:p>
    <w:p w14:paraId="1F9A0018" w14:textId="77777777" w:rsidR="00AE2E81" w:rsidRPr="00D4736F" w:rsidRDefault="00AE2E81" w:rsidP="00AE2E81">
      <w:pPr>
        <w:tabs>
          <w:tab w:val="left" w:pos="1134"/>
        </w:tabs>
        <w:ind w:left="360" w:right="102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72024AB1" w14:textId="77777777" w:rsidR="00DE7E8E" w:rsidRPr="00D4736F" w:rsidRDefault="00DE7E8E" w:rsidP="00DE7E8E">
      <w:pPr>
        <w:tabs>
          <w:tab w:val="left" w:pos="900"/>
          <w:tab w:val="left" w:pos="1440"/>
        </w:tabs>
        <w:ind w:left="360" w:right="-338"/>
        <w:jc w:val="both"/>
        <w:rPr>
          <w:rFonts w:ascii="Angsana New" w:hAnsi="Angsana New"/>
          <w:b/>
          <w:bCs/>
          <w:sz w:val="2"/>
          <w:szCs w:val="2"/>
        </w:rPr>
      </w:pPr>
    </w:p>
    <w:p w14:paraId="5CF86E6C" w14:textId="5016ECA4" w:rsidR="00DE7E8E" w:rsidRDefault="00B62CE6" w:rsidP="00CA0C9E">
      <w:pPr>
        <w:ind w:left="360" w:right="-49" w:firstLine="354"/>
        <w:jc w:val="thaiDistribute"/>
        <w:rPr>
          <w:rFonts w:ascii="Angsana New" w:hAnsi="Angsana New"/>
          <w:spacing w:val="-2"/>
        </w:rPr>
      </w:pPr>
      <w:r w:rsidRPr="0042663D">
        <w:rPr>
          <w:rFonts w:ascii="Angsana New" w:hAnsi="Angsana New" w:hint="cs"/>
          <w:spacing w:val="-2"/>
          <w:cs/>
        </w:rPr>
        <w:t>งบการเงินรวมและงบการเงินเฉพาะกิจการ</w:t>
      </w:r>
      <w:r>
        <w:rPr>
          <w:rFonts w:ascii="Angsana New" w:hAnsi="Angsana New" w:hint="cs"/>
          <w:spacing w:val="-2"/>
          <w:cs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>ได้จัดทำขึ้นตามมาตรฐานการบัญชีและมาตรฐาน</w:t>
      </w:r>
      <w:r w:rsidRPr="0042663D">
        <w:rPr>
          <w:rFonts w:ascii="Angsana New" w:hAnsi="Angsana New"/>
          <w:spacing w:val="-2"/>
          <w:cs/>
        </w:rPr>
        <w:br/>
      </w:r>
      <w:r w:rsidRPr="0042663D">
        <w:rPr>
          <w:rFonts w:ascii="Angsana New" w:hAnsi="Angsana New" w:hint="cs"/>
          <w:spacing w:val="-2"/>
          <w:cs/>
        </w:rPr>
        <w:t>การรายงานทางการเงิน ที่กำหนดโดยสภาวิชาชีพบัญชี</w:t>
      </w:r>
      <w:r>
        <w:rPr>
          <w:rFonts w:ascii="Angsana New" w:hAnsi="Angsana New" w:hint="cs"/>
          <w:spacing w:val="-2"/>
          <w:cs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 xml:space="preserve">ภายใต้พระราชบัญญัติวิชาชีพบัญชี พ.ศ. </w:t>
      </w:r>
      <w:r w:rsidR="00FC5350">
        <w:rPr>
          <w:rFonts w:ascii="Angsana New" w:hAnsi="Angsana New"/>
          <w:spacing w:val="-2"/>
        </w:rPr>
        <w:t>2547</w:t>
      </w:r>
      <w:r>
        <w:rPr>
          <w:rFonts w:ascii="Angsana New" w:hAnsi="Angsana New"/>
          <w:spacing w:val="-2"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 xml:space="preserve">และพระราชบัญญัติการบัญชี พ.ศ. </w:t>
      </w:r>
      <w:r w:rsidR="00FC5350">
        <w:rPr>
          <w:rFonts w:ascii="Angsana New" w:hAnsi="Angsana New"/>
          <w:spacing w:val="-2"/>
        </w:rPr>
        <w:t xml:space="preserve">2543 </w:t>
      </w:r>
      <w:r w:rsidRPr="00421EE1">
        <w:rPr>
          <w:rFonts w:ascii="Angsana New" w:hAnsi="Angsana New"/>
          <w:spacing w:val="-2"/>
          <w:sz w:val="6"/>
          <w:szCs w:val="6"/>
        </w:rPr>
        <w:t xml:space="preserve"> </w:t>
      </w:r>
      <w:r w:rsidRPr="0042663D">
        <w:rPr>
          <w:rFonts w:ascii="Angsana New" w:eastAsia="Calibri" w:hAnsi="Angsana New" w:cs="Angsana New"/>
          <w:spacing w:val="-2"/>
          <w:cs/>
        </w:rPr>
        <w:t>และตามประกาศของสำนักงานคณะกรรมการกำกับหลักทรัพย์</w:t>
      </w:r>
      <w:r w:rsidRPr="0042663D">
        <w:rPr>
          <w:rFonts w:ascii="Angsana New" w:eastAsia="Calibri" w:hAnsi="Angsana New" w:cs="Angsana New" w:hint="cs"/>
          <w:spacing w:val="-2"/>
          <w:cs/>
        </w:rPr>
        <w:br/>
      </w:r>
      <w:r w:rsidRPr="0042663D">
        <w:rPr>
          <w:rFonts w:ascii="Angsana New" w:eastAsia="Calibri" w:hAnsi="Angsana New" w:cs="Angsana New"/>
          <w:spacing w:val="-2"/>
          <w:cs/>
        </w:rPr>
        <w:t>และตลาดหลักทรัพย์</w:t>
      </w:r>
      <w:r>
        <w:rPr>
          <w:rFonts w:ascii="Angsana New" w:hAnsi="Angsana New" w:hint="cs"/>
          <w:spacing w:val="-2"/>
          <w:cs/>
        </w:rPr>
        <w:t xml:space="preserve"> </w:t>
      </w:r>
      <w:r w:rsidR="007E0A33">
        <w:rPr>
          <w:rFonts w:ascii="Angsana New" w:hAnsi="Angsana New"/>
          <w:spacing w:val="-2"/>
          <w:cs/>
        </w:rPr>
        <w:t xml:space="preserve">และตามประกาศกรมพัฒนาธุรกิจการค้าเรื่อง “การกำหนดรายการย่อที่ต้องมีในงบการเงิน (ฉบับที่ </w:t>
      </w:r>
      <w:r w:rsidR="007E0A33">
        <w:rPr>
          <w:rFonts w:ascii="Angsana New" w:hAnsi="Angsana New"/>
          <w:spacing w:val="-2"/>
        </w:rPr>
        <w:t xml:space="preserve">3) </w:t>
      </w:r>
      <w:r w:rsidR="007E0A33">
        <w:rPr>
          <w:rFonts w:ascii="Angsana New" w:hAnsi="Angsana New"/>
          <w:spacing w:val="-2"/>
          <w:cs/>
        </w:rPr>
        <w:t xml:space="preserve">พ.ศ. </w:t>
      </w:r>
      <w:r w:rsidR="007E0A33">
        <w:rPr>
          <w:rFonts w:ascii="Angsana New" w:hAnsi="Angsana New"/>
          <w:spacing w:val="-2"/>
        </w:rPr>
        <w:t>2562</w:t>
      </w:r>
      <w:r w:rsidR="007E0A33">
        <w:rPr>
          <w:rFonts w:ascii="Angsana New" w:hAnsi="Angsana New"/>
          <w:spacing w:val="-2"/>
          <w:cs/>
        </w:rPr>
        <w:t>”</w:t>
      </w:r>
    </w:p>
    <w:p w14:paraId="09A2451A" w14:textId="77777777" w:rsidR="00A3059E" w:rsidRPr="00A3059E" w:rsidRDefault="00A3059E" w:rsidP="00CA0C9E">
      <w:pPr>
        <w:ind w:left="360" w:right="-49" w:firstLine="354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25E98930" w14:textId="77777777" w:rsidR="00F80ECA" w:rsidRPr="00D4736F" w:rsidRDefault="00F80ECA" w:rsidP="00F80ECA">
      <w:pPr>
        <w:spacing w:line="48" w:lineRule="auto"/>
        <w:ind w:left="357" w:right="-618" w:firstLine="539"/>
        <w:jc w:val="thaiDistribute"/>
        <w:rPr>
          <w:rFonts w:ascii="Angsana New" w:hAnsi="Angsana New"/>
          <w:sz w:val="4"/>
          <w:szCs w:val="4"/>
        </w:rPr>
      </w:pPr>
    </w:p>
    <w:p w14:paraId="0B40C724" w14:textId="7B9CE77F" w:rsidR="00F80ECA" w:rsidRPr="00B609FD" w:rsidRDefault="00F80ECA" w:rsidP="00CA0C9E">
      <w:pPr>
        <w:numPr>
          <w:ilvl w:val="1"/>
          <w:numId w:val="1"/>
        </w:numPr>
        <w:tabs>
          <w:tab w:val="clear" w:pos="900"/>
          <w:tab w:val="num" w:pos="720"/>
          <w:tab w:val="left" w:pos="1440"/>
        </w:tabs>
        <w:ind w:left="714" w:right="-63" w:hanging="357"/>
        <w:jc w:val="thaiDistribute"/>
        <w:rPr>
          <w:rFonts w:ascii="Angsana New" w:hAnsi="Angsana New"/>
          <w:spacing w:val="-6"/>
        </w:rPr>
      </w:pPr>
      <w:r w:rsidRPr="00B609FD">
        <w:rPr>
          <w:spacing w:val="-6"/>
          <w:cs/>
        </w:rPr>
        <w:t xml:space="preserve">งบการเงินรวมนี้จัดทำขึ้นโดยรวมงบการเงินของบริษัท บีอีซี เวิลด์ จำกัด </w:t>
      </w:r>
      <w:r w:rsidRPr="00B609FD">
        <w:rPr>
          <w:spacing w:val="-6"/>
        </w:rPr>
        <w:t>(</w:t>
      </w:r>
      <w:r w:rsidRPr="00B609FD">
        <w:rPr>
          <w:spacing w:val="-6"/>
          <w:cs/>
        </w:rPr>
        <w:t>มหาชน</w:t>
      </w:r>
      <w:r w:rsidRPr="00B609FD">
        <w:rPr>
          <w:spacing w:val="-6"/>
        </w:rPr>
        <w:t xml:space="preserve">) </w:t>
      </w:r>
      <w:r w:rsidR="00704AB7" w:rsidRPr="00B609FD">
        <w:rPr>
          <w:rFonts w:hint="cs"/>
          <w:spacing w:val="-6"/>
          <w:cs/>
        </w:rPr>
        <w:t>กับ</w:t>
      </w:r>
      <w:r w:rsidRPr="00B609FD">
        <w:rPr>
          <w:spacing w:val="-6"/>
          <w:cs/>
        </w:rPr>
        <w:t>บริษัทย่อย</w:t>
      </w:r>
      <w:r w:rsidR="00B42A26" w:rsidRPr="00B609FD">
        <w:rPr>
          <w:rFonts w:ascii="Angsana New" w:hAnsi="Angsana New" w:hint="cs"/>
          <w:spacing w:val="-6"/>
          <w:cs/>
        </w:rPr>
        <w:t xml:space="preserve"> </w:t>
      </w:r>
      <w:r w:rsidR="00A3059E">
        <w:rPr>
          <w:rFonts w:ascii="Angsana New" w:hAnsi="Angsana New" w:hint="cs"/>
          <w:cs/>
        </w:rPr>
        <w:t>และส่วนได้เสียในการร่วมค้า</w:t>
      </w:r>
      <w:r w:rsidR="00A3059E">
        <w:rPr>
          <w:rFonts w:ascii="Angsana New" w:hAnsi="Angsana New"/>
        </w:rPr>
        <w:t xml:space="preserve"> </w:t>
      </w:r>
      <w:r w:rsidRPr="00B609FD">
        <w:rPr>
          <w:rFonts w:ascii="Angsana New" w:hAnsi="Angsana New"/>
          <w:spacing w:val="-6"/>
          <w:cs/>
        </w:rPr>
        <w:t xml:space="preserve">ดังต่อไปนี้  </w:t>
      </w:r>
    </w:p>
    <w:p w14:paraId="4F24553E" w14:textId="77777777" w:rsidR="00873B33" w:rsidRPr="00D215E8" w:rsidRDefault="00873B33" w:rsidP="00EF109B">
      <w:pPr>
        <w:tabs>
          <w:tab w:val="left" w:pos="364"/>
          <w:tab w:val="left" w:pos="896"/>
          <w:tab w:val="left" w:pos="1440"/>
        </w:tabs>
        <w:ind w:left="714" w:right="108"/>
        <w:jc w:val="both"/>
        <w:rPr>
          <w:rFonts w:ascii="Angsana New" w:hAnsi="Angsana New"/>
          <w:spacing w:val="8"/>
          <w:sz w:val="16"/>
          <w:szCs w:val="16"/>
        </w:rPr>
      </w:pPr>
    </w:p>
    <w:tbl>
      <w:tblPr>
        <w:tblW w:w="9313" w:type="dxa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5"/>
        <w:gridCol w:w="854"/>
        <w:gridCol w:w="812"/>
        <w:gridCol w:w="1442"/>
      </w:tblGrid>
      <w:tr w:rsidR="00873B33" w:rsidRPr="00D4736F" w14:paraId="77D70825" w14:textId="77777777" w:rsidTr="00B2159A">
        <w:trPr>
          <w:cantSplit/>
          <w:trHeight w:val="405"/>
        </w:trPr>
        <w:tc>
          <w:tcPr>
            <w:tcW w:w="62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708F6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8C40" w14:textId="77777777" w:rsidR="00873B33" w:rsidRPr="00D4736F" w:rsidRDefault="00873B33">
            <w:pPr>
              <w:ind w:right="-108" w:firstLine="3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C446A6" w14:textId="77777777" w:rsidR="00873B33" w:rsidRPr="00D4736F" w:rsidRDefault="00873B33" w:rsidP="00951EF9">
            <w:pPr>
              <w:ind w:left="-94" w:right="-108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จัดตั้งขึ้นใน</w:t>
            </w:r>
          </w:p>
        </w:tc>
      </w:tr>
      <w:tr w:rsidR="000E4CDA" w:rsidRPr="00D4736F" w14:paraId="3FE80269" w14:textId="77777777" w:rsidTr="00B2159A">
        <w:trPr>
          <w:cantSplit/>
          <w:trHeight w:val="405"/>
        </w:trPr>
        <w:tc>
          <w:tcPr>
            <w:tcW w:w="62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7C57" w14:textId="77777777" w:rsidR="000E4CDA" w:rsidRPr="00D4736F" w:rsidRDefault="000E4CD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38EC3B1" w14:textId="44FBEB1D" w:rsidR="000E4CDA" w:rsidRPr="003F2695" w:rsidRDefault="000E4CDA" w:rsidP="00CB7B9B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256</w:t>
            </w:r>
            <w:r w:rsidR="00A3059E">
              <w:rPr>
                <w:sz w:val="30"/>
                <w:szCs w:val="30"/>
              </w:rPr>
              <w:t>5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F6059D" w14:textId="7BB74306" w:rsidR="000E4CDA" w:rsidRPr="003F2695" w:rsidRDefault="000E4CDA" w:rsidP="00CB7B9B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256</w:t>
            </w:r>
            <w:r w:rsidR="00A3059E">
              <w:rPr>
                <w:sz w:val="30"/>
                <w:szCs w:val="30"/>
              </w:rPr>
              <w:t>4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273B" w14:textId="77777777" w:rsidR="000E4CDA" w:rsidRPr="00D4736F" w:rsidRDefault="000E4CDA" w:rsidP="00951EF9">
            <w:pPr>
              <w:tabs>
                <w:tab w:val="left" w:pos="360"/>
                <w:tab w:val="left" w:pos="900"/>
                <w:tab w:val="left" w:pos="1440"/>
              </w:tabs>
              <w:ind w:left="-33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ประเทศ</w:t>
            </w:r>
          </w:p>
        </w:tc>
      </w:tr>
      <w:tr w:rsidR="00EE4539" w:rsidRPr="00D4736F" w14:paraId="3DAD5130" w14:textId="77777777" w:rsidTr="00B2159A">
        <w:trPr>
          <w:trHeight w:val="405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B15946" w14:textId="77777777"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ind w:left="72" w:hanging="72"/>
              <w:jc w:val="both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28BAB82F" w14:textId="77777777" w:rsidR="00EE4539" w:rsidRPr="003F2695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E38B02E" w14:textId="77777777"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CB84A9" w14:textId="77777777"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2B498F" w:rsidRPr="00D4736F" w14:paraId="741BE50A" w14:textId="77777777" w:rsidTr="00851F43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079C7" w14:textId="77777777" w:rsidR="002B498F" w:rsidRPr="00D4736F" w:rsidRDefault="002B498F" w:rsidP="002B498F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1. </w:t>
            </w:r>
            <w:r w:rsidRPr="00D4736F">
              <w:rPr>
                <w:sz w:val="30"/>
                <w:szCs w:val="30"/>
                <w:cs/>
              </w:rPr>
              <w:t xml:space="preserve">บริษัท บางกอกเอ็นเตอร์เทนเม้นต์ จำกัด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C1C8AE1" w14:textId="77777777" w:rsidR="002B498F" w:rsidRPr="002F0A38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2F0A38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AD6F" w14:textId="77777777" w:rsidR="002B498F" w:rsidRPr="0047481B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2510B" w14:textId="77777777" w:rsidR="002B498F" w:rsidRPr="00C26CBD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2B498F" w:rsidRPr="00D4736F" w14:paraId="37EB3B26" w14:textId="77777777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EACDD" w14:textId="77777777" w:rsidR="002B498F" w:rsidRPr="00D4736F" w:rsidRDefault="002B498F" w:rsidP="002B498F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2. </w:t>
            </w:r>
            <w:r w:rsidRPr="00D4736F">
              <w:rPr>
                <w:sz w:val="30"/>
                <w:szCs w:val="30"/>
                <w:cs/>
              </w:rPr>
              <w:t xml:space="preserve">บริษัท รังสิโรตม์วนิช จำกัด                                           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2AA7A6B" w14:textId="77777777" w:rsidR="002B498F" w:rsidRPr="002F0A38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2F0A38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273682" w14:textId="77777777" w:rsidR="002B498F" w:rsidRPr="0047481B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62F8AF" w14:textId="77777777" w:rsidR="002B498F" w:rsidRPr="00C26CBD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2B498F" w:rsidRPr="00D4736F" w14:paraId="25E3E07E" w14:textId="77777777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8F805" w14:textId="77777777" w:rsidR="002B498F" w:rsidRPr="00D4736F" w:rsidRDefault="002B498F" w:rsidP="002B498F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3. </w:t>
            </w:r>
            <w:r w:rsidRPr="00D4736F">
              <w:rPr>
                <w:sz w:val="30"/>
                <w:szCs w:val="30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485FC224" w14:textId="77777777" w:rsidR="002B498F" w:rsidRPr="002F0A38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2F0A38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A7AF41" w14:textId="77777777" w:rsidR="002B498F" w:rsidRPr="0047481B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B11B9" w14:textId="77777777" w:rsidR="002B498F" w:rsidRPr="00C26CBD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A3059E" w:rsidRPr="00D4736F" w14:paraId="6D98694E" w14:textId="77777777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6F8C4B" w14:textId="1606234D" w:rsidR="00A3059E" w:rsidRPr="00D4736F" w:rsidRDefault="00A3059E" w:rsidP="00A3059E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4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บีอีซี  </w:t>
            </w:r>
            <w:r>
              <w:rPr>
                <w:rFonts w:hint="cs"/>
                <w:sz w:val="30"/>
                <w:szCs w:val="30"/>
                <w:cs/>
              </w:rPr>
              <w:t>สตูดิโอ</w:t>
            </w:r>
            <w:r w:rsidRPr="00D5211D">
              <w:rPr>
                <w:sz w:val="30"/>
                <w:szCs w:val="30"/>
                <w:cs/>
              </w:rPr>
              <w:t xml:space="preserve"> จำกัด</w:t>
            </w:r>
            <w:r>
              <w:rPr>
                <w:rFonts w:hint="cs"/>
                <w:sz w:val="30"/>
                <w:szCs w:val="30"/>
                <w:cs/>
              </w:rPr>
              <w:t xml:space="preserve"> (เดิมชื่อ </w:t>
            </w:r>
            <w:r w:rsidRPr="00A31752">
              <w:rPr>
                <w:sz w:val="30"/>
                <w:szCs w:val="30"/>
                <w:cs/>
              </w:rPr>
              <w:t>บริษัท บีอีซี  แอสเซท จำกัด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5661E19" w14:textId="7F9963CB" w:rsidR="00A3059E" w:rsidRPr="002F0A38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D5A81" w14:textId="36C37193" w:rsidR="00A3059E" w:rsidRPr="0047481B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A5F443" w14:textId="77777777" w:rsidR="00A3059E" w:rsidRPr="00C26CBD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A3059E" w:rsidRPr="00D4736F" w14:paraId="16DCC28C" w14:textId="77777777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CD3AB" w14:textId="3AAFCD3A" w:rsidR="00A3059E" w:rsidRPr="00D4736F" w:rsidRDefault="00A3059E" w:rsidP="00A3059E">
            <w:pPr>
              <w:tabs>
                <w:tab w:val="left" w:pos="252"/>
                <w:tab w:val="left" w:pos="612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5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บีอีซี อินเตอร์เนชั่น</w:t>
            </w:r>
            <w:proofErr w:type="spellStart"/>
            <w:r w:rsidRPr="00D5211D">
              <w:rPr>
                <w:sz w:val="30"/>
                <w:szCs w:val="30"/>
                <w:cs/>
              </w:rPr>
              <w:t>แน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ล </w:t>
            </w:r>
            <w:proofErr w:type="spellStart"/>
            <w:r w:rsidRPr="00D5211D">
              <w:rPr>
                <w:sz w:val="30"/>
                <w:szCs w:val="30"/>
                <w:cs/>
              </w:rPr>
              <w:t>ดิสทริ</w:t>
            </w:r>
            <w:proofErr w:type="spellEnd"/>
            <w:r w:rsidRPr="00D5211D">
              <w:rPr>
                <w:sz w:val="30"/>
                <w:szCs w:val="30"/>
                <w:cs/>
              </w:rPr>
              <w:t>บิว</w:t>
            </w:r>
            <w:proofErr w:type="spellStart"/>
            <w:r w:rsidRPr="00D5211D">
              <w:rPr>
                <w:sz w:val="30"/>
                <w:szCs w:val="30"/>
                <w:cs/>
              </w:rPr>
              <w:t>ชั่น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6210431" w14:textId="72A6EF6F" w:rsidR="00A3059E" w:rsidRPr="002F0A38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AA80B3" w14:textId="6D0E6977" w:rsidR="00A3059E" w:rsidRPr="0047481B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183603" w14:textId="77777777" w:rsidR="00A3059E" w:rsidRPr="00C26CBD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A3059E" w:rsidRPr="00D4736F" w14:paraId="70DD5CC4" w14:textId="77777777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023D7" w14:textId="1EED5DBD" w:rsidR="00A3059E" w:rsidRPr="00D4736F" w:rsidRDefault="00A3059E" w:rsidP="00A3059E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บางกอกเท</w:t>
            </w:r>
            <w:proofErr w:type="spellStart"/>
            <w:r w:rsidRPr="00D5211D">
              <w:rPr>
                <w:sz w:val="30"/>
                <w:szCs w:val="30"/>
                <w:cs/>
              </w:rPr>
              <w:t>เล</w:t>
            </w:r>
            <w:proofErr w:type="spellEnd"/>
            <w:r w:rsidRPr="00D5211D">
              <w:rPr>
                <w:sz w:val="30"/>
                <w:szCs w:val="30"/>
                <w:cs/>
              </w:rPr>
              <w:t>วิชั่น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20BC4AD" w14:textId="7A8AD05F" w:rsidR="00A3059E" w:rsidRPr="002F0A38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84E4F5" w14:textId="62A4AD17" w:rsidR="00A3059E" w:rsidRPr="0047481B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50691D" w14:textId="77777777" w:rsidR="00A3059E" w:rsidRPr="00C26CBD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A3059E" w:rsidRPr="00D4736F" w14:paraId="7B55144F" w14:textId="77777777" w:rsidTr="00851F43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CC63B" w14:textId="7618D7A7" w:rsidR="00A3059E" w:rsidRPr="00D4736F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7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718DCF86" w14:textId="127243FA" w:rsidR="00A3059E" w:rsidRPr="002F0A38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5F3EE3" w14:textId="4364AAA7" w:rsidR="00A3059E" w:rsidRPr="0047481B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C8A5F" w14:textId="77777777" w:rsidR="00A3059E" w:rsidRPr="00C26CBD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A3059E" w:rsidRPr="00D4736F" w14:paraId="42F7D288" w14:textId="77777777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F90494" w14:textId="26AB9E0D" w:rsidR="00A3059E" w:rsidRPr="00D4736F" w:rsidRDefault="00A3059E" w:rsidP="00A3059E">
            <w:pPr>
              <w:tabs>
                <w:tab w:val="left" w:pos="252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8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บีอีซี มัลติมีเดีย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1314834" w14:textId="0FAEE3D9" w:rsidR="00A3059E" w:rsidRPr="002F0A38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BD3B3" w14:textId="7C1C171A" w:rsidR="00A3059E" w:rsidRPr="0047481B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54794" w14:textId="77777777" w:rsidR="00A3059E" w:rsidRPr="00C26CBD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2B498F" w:rsidRPr="00D4736F" w14:paraId="694814CD" w14:textId="77777777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AC836F" w14:textId="77777777" w:rsidR="002B498F" w:rsidRPr="00D4736F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u w:val="single"/>
                <w:cs/>
              </w:rPr>
            </w:pPr>
            <w:r w:rsidRPr="00D4736F">
              <w:rPr>
                <w:sz w:val="30"/>
                <w:szCs w:val="30"/>
                <w:u w:val="single"/>
                <w:cs/>
              </w:rPr>
              <w:t xml:space="preserve">บริษัทย่อยที่ถือหุ้นโดย บริษัท บีอีซี อินเตอร์เนชั่นแนล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1A3B285F" w14:textId="77777777" w:rsidR="002B498F" w:rsidRPr="002F0A38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887F54" w14:textId="77777777" w:rsidR="002B498F" w:rsidRPr="0047481B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89A9E9" w14:textId="77777777" w:rsidR="002B498F" w:rsidRPr="002F472E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</w:rPr>
            </w:pPr>
          </w:p>
        </w:tc>
      </w:tr>
      <w:tr w:rsidR="002B498F" w:rsidRPr="00D4736F" w14:paraId="73A94A9F" w14:textId="77777777" w:rsidTr="005A13C8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52EF6B" w14:textId="77777777" w:rsidR="002B498F" w:rsidRPr="00D4736F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  <w:u w:val="single"/>
                <w:cs/>
              </w:rPr>
              <w:t>ดิ</w:t>
            </w:r>
            <w:r w:rsidRPr="00D4736F">
              <w:rPr>
                <w:rFonts w:hint="cs"/>
                <w:sz w:val="30"/>
                <w:szCs w:val="30"/>
                <w:u w:val="single"/>
                <w:cs/>
              </w:rPr>
              <w:t>ส</w:t>
            </w:r>
            <w:r>
              <w:rPr>
                <w:sz w:val="30"/>
                <w:szCs w:val="30"/>
                <w:u w:val="single"/>
                <w:cs/>
              </w:rPr>
              <w:t>ทริบิวชั่</w:t>
            </w:r>
            <w:r>
              <w:rPr>
                <w:rFonts w:hint="cs"/>
                <w:sz w:val="30"/>
                <w:szCs w:val="30"/>
                <w:u w:val="single"/>
                <w:cs/>
              </w:rPr>
              <w:t xml:space="preserve">น </w:t>
            </w:r>
            <w:r w:rsidRPr="00D4736F">
              <w:rPr>
                <w:sz w:val="30"/>
                <w:szCs w:val="30"/>
                <w:u w:val="single"/>
                <w:cs/>
              </w:rPr>
              <w:t>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41B78169" w14:textId="77777777" w:rsidR="002B498F" w:rsidRPr="002F0A38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C730F" w14:textId="77777777" w:rsidR="002B498F" w:rsidRPr="000E4CDA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6DF18" w14:textId="77777777" w:rsidR="002B498F" w:rsidRPr="002F472E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  <w:cs/>
              </w:rPr>
            </w:pPr>
          </w:p>
        </w:tc>
      </w:tr>
      <w:tr w:rsidR="002B498F" w:rsidRPr="00D4736F" w14:paraId="102D5D35" w14:textId="77777777" w:rsidTr="00A3059E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0AABA" w14:textId="77777777" w:rsidR="002B498F" w:rsidRPr="00D4736F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1. บริษัท ทีวีบี ทรี เน็ตเวอร์ค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6EC269E0" w14:textId="77777777" w:rsidR="002B498F" w:rsidRPr="002F0A38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2F0A38">
              <w:rPr>
                <w:sz w:val="30"/>
                <w:szCs w:val="30"/>
              </w:rPr>
              <w:t>9</w:t>
            </w:r>
            <w:r w:rsidRPr="002F0A38">
              <w:rPr>
                <w:sz w:val="30"/>
                <w:szCs w:val="30"/>
                <w:cs/>
              </w:rPr>
              <w:t>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649B14" w14:textId="77777777" w:rsidR="002B498F" w:rsidRPr="0047481B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</w:t>
            </w:r>
            <w:r w:rsidRPr="00851F43">
              <w:rPr>
                <w:sz w:val="30"/>
                <w:szCs w:val="30"/>
                <w:cs/>
              </w:rPr>
              <w:t>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E2CE7" w14:textId="77777777" w:rsidR="002B498F" w:rsidRPr="00C26CBD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A3059E" w:rsidRPr="00D4736F" w14:paraId="5A027DA6" w14:textId="77777777" w:rsidTr="00A3059E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C0065" w14:textId="47857405" w:rsidR="00A3059E" w:rsidRPr="00D4736F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C97985">
              <w:rPr>
                <w:rFonts w:hint="cs"/>
                <w:sz w:val="30"/>
                <w:szCs w:val="30"/>
                <w:u w:val="single"/>
                <w:cs/>
              </w:rPr>
              <w:t>การร่วมค้า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1E67EC0C" w14:textId="77777777" w:rsidR="00A3059E" w:rsidRPr="002F0A38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D75B88" w14:textId="77777777" w:rsidR="00A3059E" w:rsidRPr="00851F43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DF3BB6" w14:textId="77777777" w:rsidR="00A3059E" w:rsidRPr="00C26CBD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A3059E" w:rsidRPr="00D4736F" w14:paraId="0F7E6C2F" w14:textId="77777777" w:rsidTr="00A3059E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BC76" w14:textId="65C0D0E9" w:rsidR="00A3059E" w:rsidRPr="00D4736F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</w:t>
            </w:r>
            <w:r w:rsidRPr="000C69C7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 xml:space="preserve"> กิจการร่วม</w:t>
            </w:r>
            <w:r w:rsidRPr="000C69C7">
              <w:rPr>
                <w:rFonts w:hint="cs"/>
                <w:sz w:val="30"/>
                <w:szCs w:val="30"/>
                <w:cs/>
              </w:rPr>
              <w:t>ค้าภาพยนต</w:t>
            </w:r>
            <w:r>
              <w:rPr>
                <w:rFonts w:hint="cs"/>
                <w:sz w:val="30"/>
                <w:szCs w:val="30"/>
                <w:cs/>
              </w:rPr>
              <w:t>ร์</w:t>
            </w:r>
            <w:r w:rsidRPr="000C69C7">
              <w:rPr>
                <w:rFonts w:hint="cs"/>
                <w:sz w:val="30"/>
                <w:szCs w:val="30"/>
                <w:cs/>
              </w:rPr>
              <w:t>บัวผันฟันยับ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6951E916" w14:textId="311B6678" w:rsidR="00A3059E" w:rsidRPr="002F0A38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97985">
              <w:rPr>
                <w:sz w:val="30"/>
                <w:szCs w:val="30"/>
              </w:rPr>
              <w:t>50.00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67D254" w14:textId="0336CBAF" w:rsidR="00A3059E" w:rsidRPr="00851F43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921E" w14:textId="6830B3FD" w:rsidR="00A3059E" w:rsidRPr="00C26CBD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C97985">
              <w:rPr>
                <w:rFonts w:hint="cs"/>
                <w:sz w:val="30"/>
                <w:szCs w:val="30"/>
                <w:cs/>
              </w:rPr>
              <w:t>ไทย</w:t>
            </w:r>
          </w:p>
        </w:tc>
      </w:tr>
    </w:tbl>
    <w:p w14:paraId="375D7214" w14:textId="77777777" w:rsidR="00873B33" w:rsidRDefault="00873B33" w:rsidP="00400838">
      <w:pPr>
        <w:spacing w:line="120" w:lineRule="auto"/>
        <w:ind w:right="-331"/>
        <w:jc w:val="both"/>
        <w:rPr>
          <w:rFonts w:ascii="Angsana New" w:hAnsi="Angsana New"/>
          <w:sz w:val="22"/>
          <w:szCs w:val="22"/>
        </w:rPr>
      </w:pPr>
    </w:p>
    <w:p w14:paraId="16EE291B" w14:textId="77777777" w:rsidR="00D131FB" w:rsidRDefault="00052E8C" w:rsidP="00CA0C9E">
      <w:pPr>
        <w:tabs>
          <w:tab w:val="left" w:pos="728"/>
        </w:tabs>
        <w:ind w:left="392" w:right="-63" w:hanging="108"/>
        <w:jc w:val="both"/>
      </w:pPr>
      <w:r>
        <w:rPr>
          <w:rFonts w:hint="cs"/>
          <w:cs/>
        </w:rPr>
        <w:t>2.2</w:t>
      </w:r>
      <w:r>
        <w:rPr>
          <w:rFonts w:hint="cs"/>
          <w:cs/>
        </w:rPr>
        <w:tab/>
      </w:r>
      <w:r w:rsidR="00D131FB" w:rsidRPr="00D4736F">
        <w:rPr>
          <w:cs/>
        </w:rPr>
        <w:t>ยอดคงค้างและรายการระหว่างกันของบริษัท</w:t>
      </w:r>
      <w:r w:rsidR="004D6F1B" w:rsidRPr="00D4736F">
        <w:rPr>
          <w:rFonts w:hint="cs"/>
          <w:cs/>
        </w:rPr>
        <w:t>และ</w:t>
      </w:r>
      <w:r w:rsidR="00D131FB" w:rsidRPr="00D4736F">
        <w:rPr>
          <w:cs/>
        </w:rPr>
        <w:t>บริษัทย่อย</w:t>
      </w:r>
      <w:r w:rsidR="00CA18D8">
        <w:rPr>
          <w:rFonts w:hint="cs"/>
          <w:cs/>
        </w:rPr>
        <w:t xml:space="preserve"> </w:t>
      </w:r>
      <w:r w:rsidR="00D131FB" w:rsidRPr="00D4736F">
        <w:rPr>
          <w:cs/>
        </w:rPr>
        <w:t>ได้ตัดออกจากงบการเงิน</w:t>
      </w:r>
      <w:r w:rsidR="00D131FB" w:rsidRPr="00D4736F">
        <w:rPr>
          <w:rFonts w:hint="cs"/>
          <w:cs/>
        </w:rPr>
        <w:t>รวม</w:t>
      </w:r>
      <w:r w:rsidR="00D131FB" w:rsidRPr="00D4736F">
        <w:rPr>
          <w:cs/>
        </w:rPr>
        <w:t>แล้ว</w:t>
      </w:r>
    </w:p>
    <w:p w14:paraId="49ABC15B" w14:textId="77777777" w:rsidR="00841ABA" w:rsidRPr="00897EE1" w:rsidRDefault="00841ABA" w:rsidP="00052E8C">
      <w:pPr>
        <w:tabs>
          <w:tab w:val="left" w:pos="728"/>
        </w:tabs>
        <w:ind w:left="392" w:right="-311" w:hanging="108"/>
        <w:jc w:val="both"/>
        <w:rPr>
          <w:sz w:val="6"/>
          <w:szCs w:val="6"/>
        </w:rPr>
      </w:pPr>
    </w:p>
    <w:p w14:paraId="5D25A403" w14:textId="77777777" w:rsidR="00082123" w:rsidRPr="00144B86" w:rsidRDefault="00455705" w:rsidP="00841ABA">
      <w:pPr>
        <w:tabs>
          <w:tab w:val="left" w:pos="728"/>
        </w:tabs>
        <w:ind w:left="392" w:right="-311" w:hanging="108"/>
        <w:jc w:val="both"/>
        <w:rPr>
          <w:rFonts w:ascii="Angsana New" w:hAnsi="Angsana New" w:cs="Angsana New"/>
        </w:rPr>
      </w:pPr>
      <w:r w:rsidRPr="00144B86">
        <w:rPr>
          <w:rFonts w:ascii="Angsana New" w:hAnsi="Angsana New" w:cs="Angsana New"/>
          <w:spacing w:val="-6"/>
          <w:cs/>
        </w:rPr>
        <w:t>2.</w:t>
      </w:r>
      <w:r w:rsidRPr="00144B86">
        <w:rPr>
          <w:rFonts w:ascii="Angsana New" w:hAnsi="Angsana New" w:cs="Angsana New" w:hint="cs"/>
          <w:spacing w:val="-6"/>
          <w:cs/>
        </w:rPr>
        <w:t>3</w:t>
      </w:r>
      <w:r w:rsidRPr="00144B86">
        <w:rPr>
          <w:rFonts w:ascii="Angsana New" w:hAnsi="Angsana New" w:cs="Angsana New"/>
          <w:spacing w:val="-6"/>
          <w:cs/>
        </w:rPr>
        <w:tab/>
      </w:r>
      <w:r w:rsidR="00841ABA" w:rsidRPr="00144B86">
        <w:rPr>
          <w:rFonts w:ascii="Angsana New" w:hAnsi="Angsana New" w:cs="Angsana New" w:hint="cs"/>
          <w:spacing w:val="-6"/>
          <w:cs/>
        </w:rPr>
        <w:t>มาตรฐานการบัญชีใหม่ที่เริ่มมีผลบังคับใช้ใน</w:t>
      </w:r>
      <w:r w:rsidR="00897EE1" w:rsidRPr="00144B86">
        <w:rPr>
          <w:rFonts w:ascii="Angsana New" w:hAnsi="Angsana New" w:cs="Angsana New" w:hint="cs"/>
          <w:spacing w:val="-6"/>
          <w:cs/>
        </w:rPr>
        <w:t>ปี</w:t>
      </w:r>
      <w:r w:rsidR="00246E4A" w:rsidRPr="00144B86">
        <w:rPr>
          <w:rFonts w:ascii="Angsana New" w:hAnsi="Angsana New" w:cs="Angsana New" w:hint="cs"/>
          <w:spacing w:val="-6"/>
          <w:cs/>
        </w:rPr>
        <w:t>บัญชี</w:t>
      </w:r>
      <w:r w:rsidR="00841ABA" w:rsidRPr="00144B86">
        <w:rPr>
          <w:rFonts w:ascii="Angsana New" w:hAnsi="Angsana New" w:cs="Angsana New" w:hint="cs"/>
          <w:spacing w:val="-6"/>
          <w:cs/>
        </w:rPr>
        <w:t>ปัจจุบัน</w:t>
      </w:r>
    </w:p>
    <w:p w14:paraId="43B409E2" w14:textId="4247CBD4" w:rsidR="00A3059E" w:rsidRDefault="00A3059E" w:rsidP="00A3059E">
      <w:pPr>
        <w:ind w:left="644" w:right="-45" w:firstLine="567"/>
        <w:jc w:val="thaiDistribute"/>
        <w:rPr>
          <w:rFonts w:ascii="Angsana New" w:hAnsi="Angsana New" w:cs="Angsana New"/>
          <w:spacing w:val="-4"/>
        </w:rPr>
      </w:pPr>
      <w:r w:rsidRPr="00AD5600">
        <w:rPr>
          <w:rFonts w:ascii="Angsana New" w:hAnsi="Angsana New" w:cs="Angsana New" w:hint="cs"/>
          <w:spacing w:val="-4"/>
          <w:cs/>
        </w:rPr>
        <w:t>กลุ่มบริษัทได้</w:t>
      </w:r>
      <w:r>
        <w:rPr>
          <w:rFonts w:ascii="Angsana New" w:hAnsi="Angsana New" w:cs="Angsana New" w:hint="cs"/>
          <w:spacing w:val="-4"/>
          <w:cs/>
        </w:rPr>
        <w:t>นำ</w:t>
      </w:r>
      <w:r w:rsidRPr="00AD5600">
        <w:rPr>
          <w:rFonts w:ascii="Angsana New" w:hAnsi="Angsana New" w:cs="Angsana New" w:hint="cs"/>
          <w:spacing w:val="-4"/>
          <w:cs/>
        </w:rPr>
        <w:t>มาตรฐานการรายงานทางการเงิน</w:t>
      </w:r>
      <w:r>
        <w:rPr>
          <w:rFonts w:ascii="Angsana New" w:hAnsi="Angsana New" w:cs="Angsana New" w:hint="cs"/>
          <w:spacing w:val="-4"/>
          <w:cs/>
        </w:rPr>
        <w:t xml:space="preserve"> 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pacing w:val="-4"/>
        </w:rPr>
        <w:t>1</w:t>
      </w:r>
      <w:r>
        <w:rPr>
          <w:rFonts w:ascii="Angsana New" w:hAnsi="Angsana New" w:cs="Angsana New" w:hint="cs"/>
          <w:spacing w:val="-4"/>
          <w:cs/>
        </w:rPr>
        <w:t xml:space="preserve"> มกราคม </w:t>
      </w:r>
      <w:r w:rsidRPr="00E55FE9">
        <w:rPr>
          <w:rFonts w:ascii="Angsana New" w:hAnsi="Angsana New" w:cs="Angsana New"/>
          <w:spacing w:val="-4"/>
        </w:rPr>
        <w:t>2565</w:t>
      </w:r>
      <w:r>
        <w:rPr>
          <w:rFonts w:ascii="Angsana New" w:hAnsi="Angsana New" w:cs="Angsana New" w:hint="cs"/>
          <w:spacing w:val="-4"/>
          <w:cs/>
        </w:rPr>
        <w:t xml:space="preserve"> มาถือปฏิบัติ</w:t>
      </w:r>
      <w:r w:rsidRPr="00AD5600">
        <w:rPr>
          <w:rFonts w:ascii="Angsana New" w:hAnsi="Angsana New" w:cs="Angsana New" w:hint="cs"/>
          <w:spacing w:val="-4"/>
          <w:cs/>
        </w:rPr>
        <w:t xml:space="preserve"> </w:t>
      </w:r>
      <w:r w:rsidRPr="00AD5600">
        <w:rPr>
          <w:rFonts w:ascii="Angsana New" w:hAnsi="Angsana New" w:cs="Angsana New"/>
          <w:cs/>
        </w:rPr>
        <w:t>มาตรฐาน</w:t>
      </w:r>
      <w:r>
        <w:rPr>
          <w:rFonts w:ascii="Angsana New" w:hAnsi="Angsana New" w:cs="Angsana New"/>
        </w:rPr>
        <w:t xml:space="preserve">     </w:t>
      </w:r>
      <w:r w:rsidRPr="00AD5600">
        <w:rPr>
          <w:rFonts w:ascii="Angsana New" w:hAnsi="Angsana New" w:cs="Angsana New"/>
          <w:cs/>
        </w:rPr>
        <w:t>การรายงานทางการเงินดังกล่าวได้รับการปรับปรุงหรือจัดให้มีขึ้น</w:t>
      </w:r>
      <w:r w:rsidRPr="00AD5600">
        <w:rPr>
          <w:rFonts w:ascii="Angsana New" w:hAnsi="Angsana New" w:cs="Angsana New" w:hint="cs"/>
          <w:cs/>
        </w:rPr>
        <w:t xml:space="preserve"> </w:t>
      </w:r>
      <w:r w:rsidRPr="00AD5600">
        <w:rPr>
          <w:rFonts w:ascii="Angsana New" w:hAnsi="Angsana New" w:cs="Angsana New"/>
          <w:cs/>
        </w:rPr>
        <w:t>เพื่อให้มีเนื้อหาเท่าเทียมกับมาตรฐาน</w:t>
      </w:r>
      <w:r>
        <w:rPr>
          <w:rFonts w:ascii="Angsana New" w:hAnsi="Angsana New" w:cs="Angsana New"/>
        </w:rPr>
        <w:t xml:space="preserve">   </w:t>
      </w:r>
      <w:r w:rsidRPr="00AD5600">
        <w:rPr>
          <w:rFonts w:ascii="Angsana New" w:hAnsi="Angsana New" w:cs="Angsana New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AD5600">
        <w:rPr>
          <w:rFonts w:ascii="Angsana New" w:hAnsi="Angsana New" w:cs="Angsana New" w:hint="cs"/>
          <w:cs/>
        </w:rPr>
        <w:t xml:space="preserve"> </w:t>
      </w:r>
      <w:r w:rsidRPr="00AD5600">
        <w:rPr>
          <w:rFonts w:ascii="Angsana New" w:hAnsi="Angsana New" w:cs="Angsana New"/>
          <w:cs/>
        </w:rPr>
        <w:t>และการให้แนวปฏิบัติทางบัญชีกับผู้ใช้มาตรฐาน</w:t>
      </w:r>
    </w:p>
    <w:p w14:paraId="6CEBF7EB" w14:textId="77777777" w:rsidR="00A3059E" w:rsidRDefault="00A3059E" w:rsidP="00A3059E">
      <w:pPr>
        <w:ind w:left="644" w:right="-45" w:firstLine="567"/>
        <w:jc w:val="thaiDistribute"/>
        <w:rPr>
          <w:rFonts w:ascii="Angsana New" w:hAnsi="Angsana New" w:cs="Angsana New"/>
          <w:spacing w:val="-2"/>
        </w:rPr>
      </w:pPr>
      <w:r>
        <w:rPr>
          <w:rFonts w:ascii="Angsana New" w:hAnsi="Angsana New" w:cs="Angsana New" w:hint="cs"/>
          <w:spacing w:val="-2"/>
          <w:cs/>
        </w:rPr>
        <w:t>การนำ</w:t>
      </w:r>
      <w:r w:rsidRPr="00AD5600">
        <w:rPr>
          <w:rFonts w:ascii="Angsana New" w:hAnsi="Angsana New" w:cs="Angsana New"/>
          <w:spacing w:val="-2"/>
          <w:cs/>
        </w:rPr>
        <w:t>มาตรฐานการรายงานทางการเงินดังกล่าว</w:t>
      </w:r>
      <w:r>
        <w:rPr>
          <w:rFonts w:ascii="Angsana New" w:hAnsi="Angsana New" w:cs="Angsana New" w:hint="cs"/>
          <w:spacing w:val="-2"/>
          <w:cs/>
        </w:rPr>
        <w:t>มาถือ</w:t>
      </w:r>
      <w:r w:rsidRPr="00D5478E">
        <w:rPr>
          <w:rFonts w:ascii="Angsana New" w:hAnsi="Angsana New" w:cs="Angsana New"/>
          <w:spacing w:val="-2"/>
          <w:cs/>
        </w:rPr>
        <w:t>ปฏิบัติ</w:t>
      </w:r>
      <w:r>
        <w:rPr>
          <w:rFonts w:ascii="Angsana New" w:hAnsi="Angsana New" w:cs="Angsana New" w:hint="cs"/>
          <w:spacing w:val="-2"/>
          <w:cs/>
        </w:rPr>
        <w:t>นี้</w:t>
      </w:r>
      <w:r w:rsidRPr="00AD5600">
        <w:rPr>
          <w:rFonts w:ascii="Angsana New" w:hAnsi="Angsana New" w:cs="Angsana New" w:hint="cs"/>
          <w:spacing w:val="-2"/>
          <w:cs/>
        </w:rPr>
        <w:t xml:space="preserve"> </w:t>
      </w:r>
      <w:r w:rsidRPr="00AD5600">
        <w:rPr>
          <w:rFonts w:ascii="Angsana New" w:hAnsi="Angsana New" w:cs="Angsana New"/>
          <w:spacing w:val="-2"/>
          <w:cs/>
        </w:rPr>
        <w:t>ไม่มีผลกระทบอย่างมีสาระสำคัญต่อ</w:t>
      </w:r>
      <w:r>
        <w:rPr>
          <w:rFonts w:ascii="Angsana New" w:hAnsi="Angsana New" w:cs="Angsana New" w:hint="cs"/>
          <w:spacing w:val="-2"/>
          <w:cs/>
        </w:rPr>
        <w:t xml:space="preserve">      </w:t>
      </w:r>
      <w:r>
        <w:rPr>
          <w:rFonts w:ascii="Angsana New" w:hAnsi="Angsana New" w:cs="Angsana New"/>
          <w:spacing w:val="-2"/>
        </w:rPr>
        <w:t xml:space="preserve">  </w:t>
      </w:r>
      <w:r>
        <w:rPr>
          <w:rFonts w:ascii="Angsana New" w:hAnsi="Angsana New" w:cs="Angsana New" w:hint="cs"/>
          <w:spacing w:val="-2"/>
          <w:cs/>
        </w:rPr>
        <w:t xml:space="preserve">      </w:t>
      </w:r>
      <w:r w:rsidRPr="00AD5600">
        <w:rPr>
          <w:rFonts w:ascii="Angsana New" w:hAnsi="Angsana New" w:cs="Angsana New"/>
          <w:spacing w:val="-2"/>
          <w:cs/>
        </w:rPr>
        <w:t>งบการเงิน</w:t>
      </w:r>
      <w:r w:rsidRPr="00AD5600">
        <w:rPr>
          <w:rFonts w:ascii="Angsana New" w:hAnsi="Angsana New" w:cs="Angsana New" w:hint="cs"/>
          <w:spacing w:val="-2"/>
          <w:cs/>
        </w:rPr>
        <w:t>ของบริษัทและกลุ่มบริษัท</w:t>
      </w:r>
    </w:p>
    <w:p w14:paraId="65F53877" w14:textId="77777777" w:rsidR="00897EE1" w:rsidRDefault="00897EE1" w:rsidP="00B738B9">
      <w:pPr>
        <w:ind w:left="709" w:right="-63" w:firstLine="284"/>
        <w:jc w:val="thaiDistribute"/>
        <w:rPr>
          <w:rFonts w:ascii="Angsana New" w:hAnsi="Angsana New" w:cs="Angsana New"/>
        </w:rPr>
      </w:pPr>
    </w:p>
    <w:p w14:paraId="2711F5D7" w14:textId="45C993CA" w:rsidR="00B738B9" w:rsidRPr="00144B86" w:rsidRDefault="00FC5350" w:rsidP="00F8566D">
      <w:pPr>
        <w:ind w:left="714" w:right="-77" w:hanging="392"/>
        <w:jc w:val="both"/>
        <w:rPr>
          <w:rFonts w:ascii="Angsana New" w:eastAsia="Calibri" w:hAnsi="Angsana New" w:cs="Angsana New"/>
        </w:rPr>
      </w:pPr>
      <w:r>
        <w:rPr>
          <w:rFonts w:ascii="Angsana New" w:hAnsi="Angsana New" w:cs="Angsana New"/>
        </w:rPr>
        <w:lastRenderedPageBreak/>
        <w:t>2.4</w:t>
      </w:r>
      <w:r w:rsidR="00B609FD" w:rsidRPr="00144B86">
        <w:rPr>
          <w:rFonts w:ascii="Angsana New" w:hAnsi="Angsana New" w:cs="Angsana New" w:hint="cs"/>
          <w:cs/>
        </w:rPr>
        <w:t xml:space="preserve"> </w:t>
      </w:r>
      <w:r w:rsidR="00B738B9" w:rsidRPr="00144B86">
        <w:rPr>
          <w:rFonts w:ascii="Angsana New" w:hAnsi="Angsana New" w:cs="Angsana New"/>
          <w:cs/>
        </w:rPr>
        <w:t>มาตรฐาน</w:t>
      </w:r>
      <w:r w:rsidR="00B738B9" w:rsidRPr="00144B86">
        <w:rPr>
          <w:rFonts w:ascii="Angsana New" w:hAnsi="Angsana New" w:cs="Angsana New"/>
          <w:spacing w:val="-2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pacing w:val="-2"/>
        </w:rPr>
        <w:t>1</w:t>
      </w:r>
      <w:r w:rsidR="00B738B9" w:rsidRPr="00144B86">
        <w:rPr>
          <w:rFonts w:ascii="Angsana New" w:hAnsi="Angsana New" w:cs="Angsana New"/>
          <w:spacing w:val="-2"/>
          <w:cs/>
        </w:rPr>
        <w:t xml:space="preserve"> มกราคม </w:t>
      </w:r>
      <w:r>
        <w:rPr>
          <w:rFonts w:ascii="Angsana New" w:hAnsi="Angsana New" w:cs="Angsana New"/>
          <w:spacing w:val="-2"/>
        </w:rPr>
        <w:t>256</w:t>
      </w:r>
      <w:r w:rsidR="00D74B43">
        <w:rPr>
          <w:rFonts w:ascii="Angsana New" w:hAnsi="Angsana New" w:cs="Angsana New"/>
          <w:spacing w:val="-2"/>
        </w:rPr>
        <w:t>6</w:t>
      </w:r>
    </w:p>
    <w:p w14:paraId="73574FB7" w14:textId="77777777" w:rsidR="00071C22" w:rsidRPr="00913573" w:rsidRDefault="00071C22" w:rsidP="00071C22">
      <w:pPr>
        <w:ind w:left="709" w:right="-77" w:firstLine="284"/>
        <w:jc w:val="thaiDistribute"/>
        <w:rPr>
          <w:rFonts w:ascii="Angsana New" w:hAnsi="Angsana New" w:cs="Angsana New"/>
          <w:spacing w:val="-8"/>
        </w:rPr>
      </w:pPr>
      <w:r w:rsidRPr="00913573">
        <w:rPr>
          <w:rFonts w:ascii="Times New Roman" w:hAnsi="Times New Roman" w:cs="Angsana New"/>
          <w:spacing w:val="-8"/>
          <w:sz w:val="24"/>
          <w:cs/>
        </w:rPr>
        <w:t>สภา</w:t>
      </w:r>
      <w:r w:rsidRPr="00913573">
        <w:rPr>
          <w:rFonts w:ascii="Angsana New" w:hAnsi="Angsana New" w:cs="Angsana New"/>
          <w:spacing w:val="-8"/>
          <w:cs/>
        </w:rPr>
        <w:t>วิชาชีพ</w:t>
      </w:r>
      <w:r w:rsidRPr="00913573">
        <w:rPr>
          <w:rFonts w:ascii="Times New Roman" w:hAnsi="Times New Roman" w:cs="Angsana New"/>
          <w:spacing w:val="-8"/>
          <w:sz w:val="24"/>
          <w:cs/>
        </w:rPr>
        <w:t>บัญชีได้</w:t>
      </w:r>
      <w:r w:rsidRPr="00913573">
        <w:rPr>
          <w:spacing w:val="-8"/>
          <w:cs/>
        </w:rPr>
        <w:t>ประกาศใช้</w:t>
      </w:r>
      <w:r w:rsidRPr="00913573">
        <w:rPr>
          <w:rFonts w:ascii="Times New Roman" w:hAnsi="Times New Roman" w:cs="Angsana New"/>
          <w:spacing w:val="-8"/>
          <w:sz w:val="24"/>
          <w:cs/>
        </w:rPr>
        <w:t>มาตรฐานการรายงานทางการเงิน</w:t>
      </w:r>
      <w:r w:rsidRPr="00913573">
        <w:rPr>
          <w:rFonts w:ascii="Times New Roman" w:hAnsi="Times New Roman" w:cs="Angsana New" w:hint="cs"/>
          <w:spacing w:val="-8"/>
          <w:sz w:val="24"/>
          <w:cs/>
        </w:rPr>
        <w:t xml:space="preserve">ฉบับปรับปรุงหลายฉบับ </w:t>
      </w:r>
      <w:r w:rsidRPr="00913573">
        <w:rPr>
          <w:rFonts w:ascii="Times New Roman" w:hAnsi="Times New Roman" w:cs="Angsana New"/>
          <w:spacing w:val="-8"/>
          <w:sz w:val="24"/>
          <w:cs/>
        </w:rPr>
        <w:t>ซึ่ง</w:t>
      </w:r>
      <w:r w:rsidRPr="00913573">
        <w:rPr>
          <w:rFonts w:ascii="Times New Roman" w:hAnsi="Times New Roman" w:cs="Angsana New" w:hint="cs"/>
          <w:spacing w:val="-8"/>
          <w:sz w:val="24"/>
          <w:cs/>
        </w:rPr>
        <w:t>จะ</w:t>
      </w:r>
      <w:r w:rsidRPr="00913573">
        <w:rPr>
          <w:rFonts w:ascii="Times New Roman" w:hAnsi="Times New Roman" w:cs="Angsana New"/>
          <w:spacing w:val="-8"/>
          <w:sz w:val="24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913573">
        <w:rPr>
          <w:rFonts w:ascii="Angsana New" w:hAnsi="Angsana New" w:cs="Angsana New"/>
          <w:spacing w:val="-8"/>
          <w:cs/>
        </w:rPr>
        <w:t xml:space="preserve">วันที่ </w:t>
      </w:r>
      <w:r w:rsidRPr="00913573">
        <w:rPr>
          <w:rFonts w:ascii="Angsana New" w:hAnsi="Angsana New" w:cs="Angsana New"/>
          <w:spacing w:val="-8"/>
        </w:rPr>
        <w:t xml:space="preserve">1 </w:t>
      </w:r>
      <w:r w:rsidRPr="00913573">
        <w:rPr>
          <w:rFonts w:ascii="Times New Roman" w:hAnsi="Times New Roman" w:cs="Angsana New"/>
          <w:spacing w:val="-8"/>
          <w:sz w:val="24"/>
          <w:cs/>
        </w:rPr>
        <w:t>มกราคม</w:t>
      </w:r>
      <w:r w:rsidRPr="00913573">
        <w:rPr>
          <w:rFonts w:ascii="Angsana New" w:hAnsi="Angsana New" w:cs="Angsana New"/>
          <w:spacing w:val="-8"/>
          <w:cs/>
        </w:rPr>
        <w:t xml:space="preserve"> </w:t>
      </w:r>
      <w:r w:rsidRPr="00913573">
        <w:rPr>
          <w:rFonts w:ascii="Angsana New" w:hAnsi="Angsana New" w:cs="Angsana New"/>
          <w:spacing w:val="-8"/>
        </w:rPr>
        <w:t xml:space="preserve">2566 </w:t>
      </w:r>
      <w:r w:rsidRPr="00913573">
        <w:rPr>
          <w:rFonts w:ascii="Angsana New" w:hAnsi="Angsana New" w:cs="Angsana New"/>
          <w:spacing w:val="-8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 w:rsidRPr="00913573">
        <w:rPr>
          <w:rFonts w:ascii="Angsana New" w:hAnsi="Angsana New" w:cs="Angsana New" w:hint="cs"/>
          <w:spacing w:val="-8"/>
          <w:cs/>
        </w:rPr>
        <w:t xml:space="preserve"> </w:t>
      </w:r>
      <w:r w:rsidRPr="00913573">
        <w:rPr>
          <w:rFonts w:ascii="Angsana New" w:hAnsi="Angsana New" w:cs="Angsana New"/>
          <w:spacing w:val="-8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913573">
        <w:rPr>
          <w:rFonts w:ascii="Angsana New" w:hAnsi="Angsana New" w:cs="Angsana New" w:hint="cs"/>
          <w:spacing w:val="-8"/>
          <w:cs/>
        </w:rPr>
        <w:t>มาตรฐาน</w:t>
      </w:r>
      <w:r>
        <w:rPr>
          <w:rFonts w:ascii="Angsana New" w:hAnsi="Angsana New" w:cs="Angsana New" w:hint="cs"/>
          <w:spacing w:val="-8"/>
          <w:cs/>
        </w:rPr>
        <w:t>การ</w:t>
      </w:r>
      <w:r w:rsidRPr="00913573">
        <w:rPr>
          <w:rFonts w:ascii="Angsana New" w:hAnsi="Angsana New" w:cs="Angsana New" w:hint="cs"/>
          <w:spacing w:val="-8"/>
          <w:cs/>
        </w:rPr>
        <w:t>รายงานทางการเงินบางฉบับมีการผ่อนปรนในทางปฏิบัติหรือข้อยกเว้นชั่วคราวกับผู้ใช้มาตรฐาน</w:t>
      </w:r>
    </w:p>
    <w:p w14:paraId="779A12CB" w14:textId="77777777" w:rsidR="00071C22" w:rsidRDefault="00071C22" w:rsidP="00071C22">
      <w:pPr>
        <w:ind w:left="709" w:right="-63" w:firstLine="284"/>
        <w:jc w:val="thaiDistribute"/>
        <w:rPr>
          <w:rFonts w:ascii="Angsana New" w:hAnsi="Angsana New" w:cs="Angsana New"/>
        </w:rPr>
      </w:pPr>
      <w:r w:rsidRPr="009B678C">
        <w:rPr>
          <w:rFonts w:ascii="Angsana New" w:hAnsi="Angsana New" w:cs="Angsana New" w:hint="cs"/>
          <w:cs/>
        </w:rPr>
        <w:t>ฝ่ายบริหารของกลุ่มบริษัท อยู่ระหว่างการประเมินผลกระทบที่อาจมีต่องบการเงินในปี</w:t>
      </w:r>
      <w:r>
        <w:rPr>
          <w:rFonts w:ascii="Angsana New" w:hAnsi="Angsana New" w:cs="Angsana New" w:hint="cs"/>
          <w:cs/>
        </w:rPr>
        <w:t>ที่นำมาตรฐานการรายงานทางการเงิน</w:t>
      </w:r>
      <w:r w:rsidRPr="009B678C">
        <w:rPr>
          <w:rFonts w:ascii="Angsana New" w:hAnsi="Angsana New" w:cs="Angsana New" w:hint="cs"/>
          <w:cs/>
        </w:rPr>
        <w:t>ดังกล่าวมาถือปฏิบัติ</w:t>
      </w:r>
    </w:p>
    <w:p w14:paraId="0C6020F1" w14:textId="533B5C77" w:rsidR="00321B75" w:rsidRDefault="00321B75" w:rsidP="00321B75">
      <w:pPr>
        <w:ind w:left="154" w:right="-63" w:firstLine="168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2.</w:t>
      </w:r>
      <w:r w:rsidR="008F2B45">
        <w:rPr>
          <w:rFonts w:ascii="Angsana New" w:hAnsi="Angsana New" w:cs="Angsana New"/>
        </w:rPr>
        <w:t>5</w:t>
      </w:r>
      <w:r w:rsidRPr="00144B86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งบการเงินนี้ได้จัดทำขึ้น โดยใช้เกณฑ์ราคาทุนเดิม เว้นแต่จะได้เปิดเผยเป</w:t>
      </w:r>
      <w:r w:rsidR="008F2B45">
        <w:rPr>
          <w:rFonts w:ascii="Angsana New" w:hAnsi="Angsana New" w:cs="Angsana New" w:hint="cs"/>
          <w:cs/>
        </w:rPr>
        <w:t>็</w:t>
      </w:r>
      <w:r>
        <w:rPr>
          <w:rFonts w:ascii="Angsana New" w:hAnsi="Angsana New" w:cs="Angsana New" w:hint="cs"/>
          <w:cs/>
        </w:rPr>
        <w:t>นอย่างอื่นในนโยบายการบัญชี</w:t>
      </w:r>
    </w:p>
    <w:p w14:paraId="5BFD217E" w14:textId="77777777" w:rsidR="002D46F0" w:rsidRPr="002D46F0" w:rsidRDefault="002D46F0" w:rsidP="002D46F0">
      <w:pPr>
        <w:ind w:left="709" w:right="126" w:firstLine="284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18FAC547" w14:textId="77777777" w:rsidR="0043607A" w:rsidRDefault="00180DFA" w:rsidP="006321FE">
      <w:pPr>
        <w:pStyle w:val="BodyText3"/>
        <w:numPr>
          <w:ilvl w:val="0"/>
          <w:numId w:val="2"/>
        </w:numPr>
        <w:tabs>
          <w:tab w:val="clear" w:pos="360"/>
          <w:tab w:val="num" w:pos="728"/>
        </w:tabs>
        <w:ind w:left="336" w:right="-706"/>
        <w:rPr>
          <w:rFonts w:ascii="Angsana New" w:hAnsi="Angsana New"/>
        </w:rPr>
      </w:pPr>
      <w:r w:rsidRPr="00D4736F">
        <w:rPr>
          <w:rFonts w:ascii="Angsana New" w:hAnsi="Angsana New"/>
          <w:b/>
          <w:bCs/>
          <w:cs/>
        </w:rPr>
        <w:t>สรุปนโยบายการบัญชีที่สำคัญ</w:t>
      </w:r>
    </w:p>
    <w:p w14:paraId="676EFAD9" w14:textId="77777777" w:rsidR="006321FE" w:rsidRPr="006321FE" w:rsidRDefault="006321FE" w:rsidP="006321FE">
      <w:pPr>
        <w:pStyle w:val="BodyText3"/>
        <w:tabs>
          <w:tab w:val="clear" w:pos="360"/>
        </w:tabs>
        <w:ind w:right="-706"/>
        <w:rPr>
          <w:rFonts w:ascii="Angsana New" w:hAnsi="Angsana New"/>
          <w:sz w:val="10"/>
          <w:szCs w:val="10"/>
          <w:cs/>
        </w:rPr>
      </w:pPr>
    </w:p>
    <w:p w14:paraId="279A50AB" w14:textId="77777777" w:rsidR="000054A1" w:rsidRPr="003C6365" w:rsidRDefault="00454BA2" w:rsidP="00454BA2">
      <w:pPr>
        <w:tabs>
          <w:tab w:val="left" w:pos="360"/>
          <w:tab w:val="left" w:pos="882"/>
          <w:tab w:val="left" w:pos="1440"/>
        </w:tabs>
        <w:ind w:left="426" w:right="-709"/>
        <w:jc w:val="both"/>
        <w:rPr>
          <w:rFonts w:ascii="Angsana New" w:hAnsi="Angsana New"/>
        </w:rPr>
      </w:pPr>
      <w:r w:rsidRPr="003C6365">
        <w:rPr>
          <w:rFonts w:ascii="Angsana New" w:hAnsi="Angsana New"/>
        </w:rPr>
        <w:t>3.1</w:t>
      </w:r>
      <w:r w:rsidRPr="003C6365">
        <w:rPr>
          <w:rFonts w:ascii="Angsana New" w:hAnsi="Angsana New"/>
        </w:rPr>
        <w:tab/>
      </w:r>
      <w:r w:rsidR="00180DFA" w:rsidRPr="003C6365">
        <w:rPr>
          <w:rFonts w:ascii="Angsana New" w:hAnsi="Angsana New"/>
          <w:cs/>
        </w:rPr>
        <w:t xml:space="preserve">การรับรู้รายได้และค่าใช้จ่าย     </w:t>
      </w:r>
    </w:p>
    <w:p w14:paraId="661570EF" w14:textId="77777777" w:rsidR="000054A1" w:rsidRPr="003C6365" w:rsidRDefault="000054A1" w:rsidP="00242161">
      <w:pPr>
        <w:tabs>
          <w:tab w:val="left" w:pos="360"/>
          <w:tab w:val="left" w:pos="900"/>
          <w:tab w:val="left" w:pos="1440"/>
        </w:tabs>
        <w:ind w:left="900" w:right="-709" w:hanging="620"/>
        <w:rPr>
          <w:rFonts w:ascii="Angsana New" w:hAnsi="Angsana New"/>
        </w:rPr>
      </w:pPr>
      <w:r w:rsidRPr="003C6365">
        <w:rPr>
          <w:rFonts w:ascii="Angsana New" w:hAnsi="Angsana New" w:hint="cs"/>
          <w:cs/>
        </w:rPr>
        <w:tab/>
      </w:r>
      <w:r w:rsidRPr="003C6365">
        <w:rPr>
          <w:rFonts w:ascii="Angsana New" w:hAnsi="Angsana New" w:hint="cs"/>
          <w:cs/>
        </w:rPr>
        <w:tab/>
      </w:r>
      <w:r w:rsidRPr="003C6365">
        <w:rPr>
          <w:rFonts w:ascii="Angsana New" w:hAnsi="Angsana New" w:hint="cs"/>
          <w:cs/>
        </w:rPr>
        <w:tab/>
      </w:r>
      <w:r w:rsidR="00C74166" w:rsidRPr="003C6365">
        <w:rPr>
          <w:rFonts w:ascii="Angsana New" w:hAnsi="Angsana New"/>
          <w:spacing w:val="-2"/>
          <w:cs/>
        </w:rPr>
        <w:t>บริษัทบันทึกรายได้และค่าใช้จ่าย</w:t>
      </w:r>
      <w:r w:rsidR="00EA7E37" w:rsidRPr="003C6365">
        <w:rPr>
          <w:rFonts w:ascii="Angsana New" w:hAnsi="Angsana New" w:hint="cs"/>
          <w:spacing w:val="-2"/>
          <w:cs/>
        </w:rPr>
        <w:t xml:space="preserve"> </w:t>
      </w:r>
      <w:r w:rsidR="00C74166" w:rsidRPr="003C6365">
        <w:rPr>
          <w:rFonts w:ascii="Angsana New" w:hAnsi="Angsana New"/>
          <w:spacing w:val="-2"/>
          <w:cs/>
        </w:rPr>
        <w:t>ตามเกณฑ์</w:t>
      </w:r>
      <w:r w:rsidR="00C74166" w:rsidRPr="003C6365">
        <w:rPr>
          <w:rFonts w:ascii="Angsana New" w:hAnsi="Angsana New" w:hint="cs"/>
          <w:spacing w:val="-2"/>
          <w:cs/>
        </w:rPr>
        <w:t>คงค้าง</w:t>
      </w:r>
    </w:p>
    <w:p w14:paraId="5F9A5F3B" w14:textId="4595ED0F" w:rsidR="00C74166" w:rsidRPr="003C6365" w:rsidRDefault="000054A1" w:rsidP="0087156C">
      <w:pPr>
        <w:tabs>
          <w:tab w:val="left" w:pos="360"/>
          <w:tab w:val="left" w:pos="900"/>
          <w:tab w:val="left" w:pos="1440"/>
        </w:tabs>
        <w:ind w:left="900" w:right="-63" w:hanging="620"/>
        <w:jc w:val="thaiDistribute"/>
        <w:rPr>
          <w:rFonts w:ascii="Angsana New" w:hAnsi="Angsana New"/>
          <w:spacing w:val="-2"/>
        </w:rPr>
      </w:pP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="00C74166" w:rsidRPr="003C6365">
        <w:rPr>
          <w:rFonts w:ascii="Angsana New" w:hAnsi="Angsana New"/>
          <w:spacing w:val="-2"/>
          <w:cs/>
        </w:rPr>
        <w:t>รายได้จากการขาย</w:t>
      </w:r>
      <w:r w:rsidR="00C74166" w:rsidRPr="003C6365">
        <w:rPr>
          <w:rFonts w:ascii="Angsana New" w:hAnsi="Angsana New" w:hint="cs"/>
          <w:spacing w:val="-2"/>
          <w:cs/>
        </w:rPr>
        <w:t>เวลา</w:t>
      </w:r>
      <w:r w:rsidR="00C74166" w:rsidRPr="003C6365">
        <w:rPr>
          <w:rFonts w:ascii="Angsana New" w:hAnsi="Angsana New"/>
          <w:spacing w:val="-2"/>
          <w:cs/>
        </w:rPr>
        <w:t>โฆษณา บันทึกเป็นรายได้เมื่อให้บริการออกอากาศทางโทรทัศน์</w:t>
      </w:r>
    </w:p>
    <w:p w14:paraId="4044558B" w14:textId="77777777" w:rsidR="000054A1" w:rsidRPr="003C6365" w:rsidRDefault="000054A1" w:rsidP="0087156C">
      <w:pPr>
        <w:tabs>
          <w:tab w:val="left" w:pos="360"/>
          <w:tab w:val="left" w:pos="900"/>
          <w:tab w:val="left" w:pos="1440"/>
        </w:tabs>
        <w:ind w:right="-21"/>
        <w:jc w:val="thaiDistribute"/>
        <w:rPr>
          <w:rFonts w:ascii="Angsana New" w:hAnsi="Angsana New"/>
          <w:spacing w:val="-6"/>
        </w:rPr>
      </w:pP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="00C74166" w:rsidRPr="003C6365">
        <w:rPr>
          <w:rFonts w:ascii="Angsana New" w:hAnsi="Angsana New"/>
          <w:spacing w:val="-6"/>
          <w:cs/>
        </w:rPr>
        <w:t>รายได้จากผลิตภัณฑ์ภาพยนตร์</w:t>
      </w:r>
      <w:r w:rsidR="00EA7E37" w:rsidRPr="003C6365">
        <w:rPr>
          <w:rFonts w:ascii="Angsana New" w:hAnsi="Angsana New" w:hint="cs"/>
          <w:spacing w:val="-6"/>
          <w:cs/>
        </w:rPr>
        <w:t xml:space="preserve"> </w:t>
      </w:r>
      <w:r w:rsidR="00C74166" w:rsidRPr="003C6365">
        <w:rPr>
          <w:rFonts w:ascii="Angsana New" w:hAnsi="Angsana New"/>
          <w:spacing w:val="-6"/>
          <w:cs/>
        </w:rPr>
        <w:t>ละครและ</w:t>
      </w:r>
      <w:r w:rsidR="00C74166" w:rsidRPr="003C6365">
        <w:rPr>
          <w:rFonts w:ascii="Angsana New" w:hAnsi="Angsana New" w:hint="cs"/>
          <w:spacing w:val="-6"/>
          <w:cs/>
        </w:rPr>
        <w:t xml:space="preserve">ลิขสิทธิ์ </w:t>
      </w:r>
      <w:r w:rsidR="00C74166" w:rsidRPr="003C6365">
        <w:rPr>
          <w:rFonts w:ascii="Angsana New" w:hAnsi="Angsana New"/>
          <w:spacing w:val="-6"/>
          <w:cs/>
        </w:rPr>
        <w:t>บันทึกรายได้ตามวันที่ออกฉายหรือเมื่อมีการขาย</w:t>
      </w:r>
    </w:p>
    <w:p w14:paraId="4652ED4A" w14:textId="1C47A103" w:rsidR="00C74166" w:rsidRPr="003C6365" w:rsidRDefault="000054A1" w:rsidP="00E959ED">
      <w:pPr>
        <w:tabs>
          <w:tab w:val="left" w:pos="360"/>
          <w:tab w:val="left" w:pos="900"/>
          <w:tab w:val="left" w:pos="1440"/>
        </w:tabs>
        <w:ind w:left="896" w:right="-21"/>
        <w:jc w:val="thaiDistribute"/>
        <w:rPr>
          <w:rFonts w:ascii="Angsana New" w:hAnsi="Angsana New"/>
        </w:rPr>
      </w:pP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="00C74166" w:rsidRPr="003C6365">
        <w:rPr>
          <w:rFonts w:ascii="Angsana New" w:hAnsi="Angsana New" w:hint="cs"/>
          <w:spacing w:val="-2"/>
          <w:cs/>
        </w:rPr>
        <w:t>รายได้จากการให้ใช้สิทธิ์ละคร ที่มีการคิดค่าใช้สิทธิ์เป็นจำนวนคงที่ ซึ่งผู้ใช้สิทธิ์ไม่สามารถเรียกคืนได้ และผู้ให้สิทธิ์ไม่มีข้อผูกพันภายหลังการให้ใช้สิทธิ์ จะถือเป็นรายได้ทั้งจำนวนเมื่อผู้ใช้สิทธิ์สามารถใช้สิทธิ์ได้ตามสัญญา</w:t>
      </w:r>
    </w:p>
    <w:p w14:paraId="76660AFE" w14:textId="77777777" w:rsidR="00176D7E" w:rsidRPr="003C6365" w:rsidRDefault="00176D7E" w:rsidP="00663A17">
      <w:pPr>
        <w:tabs>
          <w:tab w:val="left" w:pos="360"/>
          <w:tab w:val="left" w:pos="1440"/>
        </w:tabs>
        <w:ind w:left="965" w:right="-49"/>
        <w:rPr>
          <w:rFonts w:ascii="Angsana New" w:hAnsi="Angsana New"/>
          <w:spacing w:val="-2"/>
          <w:cs/>
        </w:rPr>
      </w:pPr>
      <w:r w:rsidRPr="003C6365">
        <w:rPr>
          <w:rFonts w:ascii="Angsana New" w:hAnsi="Angsana New"/>
        </w:rPr>
        <w:tab/>
      </w:r>
      <w:r w:rsidRPr="003C6365">
        <w:rPr>
          <w:rFonts w:ascii="Angsana New" w:hAnsi="Angsana New"/>
          <w:spacing w:val="-2"/>
        </w:rPr>
        <w:tab/>
      </w:r>
      <w:r w:rsidR="00663A17" w:rsidRPr="003C6365">
        <w:rPr>
          <w:rFonts w:ascii="Angsana New" w:hAnsi="Angsana New"/>
          <w:spacing w:val="-2"/>
          <w:cs/>
        </w:rPr>
        <w:t>รายได้จากการขาย</w:t>
      </w:r>
      <w:r w:rsidR="00663A17" w:rsidRPr="003C6365">
        <w:rPr>
          <w:rFonts w:ascii="Angsana New" w:hAnsi="Angsana New" w:hint="cs"/>
          <w:spacing w:val="-2"/>
          <w:cs/>
        </w:rPr>
        <w:t>สินค้า</w:t>
      </w:r>
      <w:r w:rsidR="00663A17" w:rsidRPr="003C6365">
        <w:rPr>
          <w:rFonts w:ascii="Angsana New" w:hAnsi="Angsana New"/>
          <w:spacing w:val="-2"/>
          <w:cs/>
        </w:rPr>
        <w:t>รับรู้</w:t>
      </w:r>
      <w:r w:rsidR="004C3589" w:rsidRPr="003C6365">
        <w:rPr>
          <w:rFonts w:ascii="Angsana New" w:hAnsi="Angsana New" w:hint="cs"/>
          <w:spacing w:val="-2"/>
          <w:cs/>
        </w:rPr>
        <w:t>เป็น</w:t>
      </w:r>
      <w:r w:rsidR="00663A17" w:rsidRPr="003C6365">
        <w:rPr>
          <w:rFonts w:ascii="Angsana New" w:hAnsi="Angsana New"/>
          <w:spacing w:val="-2"/>
          <w:cs/>
        </w:rPr>
        <w:t>รายได้</w:t>
      </w:r>
      <w:r w:rsidR="004C3589" w:rsidRPr="003C6365">
        <w:rPr>
          <w:rFonts w:ascii="Angsana New" w:hAnsi="Angsana New" w:hint="cs"/>
          <w:spacing w:val="-2"/>
          <w:cs/>
        </w:rPr>
        <w:t>เมื่อการควบคุมสินค้าถูกโอนให้แก่ผู้ซื้อแล้ว</w:t>
      </w:r>
    </w:p>
    <w:p w14:paraId="43C0ADAE" w14:textId="77777777" w:rsidR="00C74166" w:rsidRPr="003C6365" w:rsidRDefault="00C74166" w:rsidP="00C74166">
      <w:pPr>
        <w:tabs>
          <w:tab w:val="left" w:pos="360"/>
          <w:tab w:val="left" w:pos="1134"/>
          <w:tab w:val="left" w:pos="1440"/>
        </w:tabs>
        <w:ind w:right="-709"/>
        <w:jc w:val="both"/>
      </w:pPr>
      <w:r w:rsidRPr="003C6365">
        <w:rPr>
          <w:rFonts w:ascii="Angsana New" w:hAnsi="Angsana New" w:hint="cs"/>
          <w:cs/>
        </w:rPr>
        <w:tab/>
      </w:r>
      <w:r w:rsidRPr="003C6365">
        <w:rPr>
          <w:rFonts w:ascii="Angsana New" w:hAnsi="Angsana New" w:hint="cs"/>
          <w:cs/>
        </w:rPr>
        <w:tab/>
      </w:r>
      <w:r w:rsidR="000054A1" w:rsidRPr="003C6365">
        <w:rPr>
          <w:rFonts w:ascii="Angsana New" w:hAnsi="Angsana New" w:hint="cs"/>
          <w:cs/>
        </w:rPr>
        <w:tab/>
      </w:r>
      <w:r w:rsidRPr="003C6365">
        <w:rPr>
          <w:rFonts w:ascii="Angsana New" w:hAnsi="Angsana New" w:hint="cs"/>
          <w:cs/>
        </w:rPr>
        <w:t>เงิน</w:t>
      </w:r>
      <w:r w:rsidRPr="003C6365">
        <w:rPr>
          <w:rFonts w:hint="cs"/>
          <w:cs/>
        </w:rPr>
        <w:t>ปันผลรับถือเป็นรายได้ เมื่อมีสิทธิ์ในการรับเงินปันผล</w:t>
      </w:r>
    </w:p>
    <w:p w14:paraId="51D3CC58" w14:textId="77777777" w:rsidR="00C74166" w:rsidRPr="003C6365" w:rsidRDefault="00C74166" w:rsidP="00FF3255">
      <w:pPr>
        <w:tabs>
          <w:tab w:val="left" w:pos="360"/>
          <w:tab w:val="left" w:pos="1134"/>
          <w:tab w:val="left" w:pos="1440"/>
        </w:tabs>
        <w:ind w:right="-49"/>
        <w:jc w:val="both"/>
        <w:rPr>
          <w:rFonts w:ascii="Angsana New" w:hAnsi="Angsana New"/>
        </w:rPr>
      </w:pPr>
      <w:r w:rsidRPr="003C6365">
        <w:rPr>
          <w:rFonts w:ascii="Angsana New" w:eastAsia="SimSun" w:hAnsi="Angsana New"/>
          <w:lang w:val="en-GB"/>
        </w:rPr>
        <w:tab/>
      </w:r>
      <w:r w:rsidRPr="003C6365">
        <w:rPr>
          <w:rFonts w:ascii="Angsana New" w:eastAsia="SimSun" w:hAnsi="Angsana New"/>
          <w:lang w:val="en-GB"/>
        </w:rPr>
        <w:tab/>
      </w:r>
      <w:r w:rsidR="000054A1" w:rsidRPr="003C6365">
        <w:rPr>
          <w:rFonts w:ascii="Angsana New" w:eastAsia="SimSun" w:hAnsi="Angsana New" w:hint="cs"/>
          <w:cs/>
          <w:lang w:val="en-GB"/>
        </w:rPr>
        <w:tab/>
      </w:r>
      <w:r w:rsidRPr="003C6365">
        <w:rPr>
          <w:rFonts w:ascii="Angsana New" w:eastAsia="SimSun" w:hAnsi="Angsana New" w:hint="cs"/>
          <w:cs/>
          <w:lang w:val="en-GB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45532788" w14:textId="77777777" w:rsidR="00F947A9" w:rsidRPr="00E86BCA" w:rsidRDefault="00F947A9" w:rsidP="00C74166">
      <w:pPr>
        <w:tabs>
          <w:tab w:val="left" w:pos="360"/>
          <w:tab w:val="left" w:pos="1134"/>
          <w:tab w:val="left" w:pos="1440"/>
        </w:tabs>
        <w:ind w:right="-709"/>
        <w:jc w:val="both"/>
        <w:rPr>
          <w:rFonts w:ascii="Angsana New" w:hAnsi="Angsana New"/>
          <w:sz w:val="10"/>
          <w:szCs w:val="10"/>
          <w:highlight w:val="yellow"/>
        </w:rPr>
      </w:pPr>
    </w:p>
    <w:p w14:paraId="222064E6" w14:textId="77777777" w:rsidR="000B3FC1" w:rsidRPr="003C6365" w:rsidRDefault="00454BA2" w:rsidP="00897EE1">
      <w:pPr>
        <w:tabs>
          <w:tab w:val="left" w:pos="360"/>
        </w:tabs>
        <w:ind w:left="426" w:right="-709"/>
        <w:jc w:val="both"/>
        <w:rPr>
          <w:rFonts w:ascii="Angsana New" w:hAnsi="Angsana New"/>
        </w:rPr>
      </w:pPr>
      <w:r w:rsidRPr="003C6365">
        <w:rPr>
          <w:rFonts w:ascii="Angsana New" w:hAnsi="Angsana New"/>
        </w:rPr>
        <w:t>3.2</w:t>
      </w:r>
      <w:r w:rsidRPr="003C6365">
        <w:rPr>
          <w:rFonts w:ascii="Angsana New" w:hAnsi="Angsana New"/>
        </w:rPr>
        <w:tab/>
      </w:r>
      <w:r w:rsidR="00155F60">
        <w:rPr>
          <w:rFonts w:ascii="Angsana New" w:hAnsi="Angsana New" w:hint="cs"/>
          <w:cs/>
        </w:rPr>
        <w:t xml:space="preserve">    </w:t>
      </w:r>
      <w:r w:rsidR="000B3FC1" w:rsidRPr="003C6365">
        <w:rPr>
          <w:rFonts w:ascii="Angsana New" w:hAnsi="Angsana New"/>
          <w:cs/>
        </w:rPr>
        <w:t>เงินสดและรายการเทียบเท่าเงินสด</w:t>
      </w:r>
      <w:r w:rsidR="000B3FC1" w:rsidRPr="003C6365">
        <w:rPr>
          <w:rFonts w:ascii="Angsana New" w:hAnsi="Angsana New"/>
        </w:rPr>
        <w:tab/>
      </w:r>
    </w:p>
    <w:p w14:paraId="4FCB92E3" w14:textId="3A9AEBEA" w:rsidR="000F6D44" w:rsidRPr="003C6365" w:rsidRDefault="000B3FC1" w:rsidP="00A8481C">
      <w:pPr>
        <w:tabs>
          <w:tab w:val="left" w:pos="360"/>
          <w:tab w:val="left" w:pos="1440"/>
        </w:tabs>
        <w:ind w:left="910" w:right="-21" w:hanging="245"/>
        <w:jc w:val="thaiDistribute"/>
        <w:rPr>
          <w:rFonts w:ascii="Angsana New" w:hAnsi="Angsana New"/>
          <w:b/>
          <w:bCs/>
          <w:spacing w:val="-2"/>
          <w:sz w:val="10"/>
          <w:szCs w:val="10"/>
        </w:rPr>
      </w:pPr>
      <w:r w:rsidRPr="003C6365">
        <w:rPr>
          <w:rFonts w:ascii="Angsana New" w:hAnsi="Angsana New"/>
        </w:rPr>
        <w:tab/>
      </w:r>
      <w:r w:rsidRPr="003C6365">
        <w:rPr>
          <w:rFonts w:ascii="Angsana New" w:hAnsi="Angsana New"/>
        </w:rPr>
        <w:tab/>
      </w:r>
      <w:r w:rsidRPr="003C6365">
        <w:rPr>
          <w:rFonts w:ascii="Angsana New" w:hAnsi="Angsana New"/>
        </w:rPr>
        <w:tab/>
      </w:r>
      <w:r w:rsidRPr="003C6365">
        <w:rPr>
          <w:rFonts w:ascii="Angsana New" w:hAnsi="Angsana New"/>
          <w:cs/>
        </w:rPr>
        <w:t>เงิน</w:t>
      </w:r>
      <w:r w:rsidRPr="003C6365">
        <w:rPr>
          <w:rFonts w:ascii="Angsana New" w:hAnsi="Angsana New"/>
          <w:spacing w:val="-2"/>
          <w:cs/>
        </w:rPr>
        <w:t>สด</w:t>
      </w:r>
      <w:r w:rsidR="00290911" w:rsidRPr="003C6365">
        <w:rPr>
          <w:rFonts w:ascii="Angsana New" w:hAnsi="Angsana New"/>
          <w:cs/>
        </w:rPr>
        <w:t xml:space="preserve">และรายการเทียบเท่าเงินสด </w:t>
      </w:r>
      <w:r w:rsidRPr="003C6365">
        <w:rPr>
          <w:rFonts w:ascii="Angsana New" w:hAnsi="Angsana New"/>
          <w:cs/>
        </w:rPr>
        <w:t>ได้แก่</w:t>
      </w:r>
      <w:r w:rsidR="00AD76A2">
        <w:rPr>
          <w:rFonts w:ascii="Angsana New" w:hAnsi="Angsana New"/>
        </w:rPr>
        <w:t xml:space="preserve"> </w:t>
      </w:r>
      <w:r w:rsidRPr="003C6365">
        <w:rPr>
          <w:rFonts w:ascii="Angsana New" w:hAnsi="Angsana New" w:hint="cs"/>
          <w:cs/>
        </w:rPr>
        <w:t>เงินสดและเงินฝากธนาคาร และเงินลงทุนระยะสั้น</w:t>
      </w:r>
      <w:r w:rsidRPr="003C6365">
        <w:rPr>
          <w:rFonts w:ascii="Angsana New" w:hAnsi="Angsana New" w:hint="cs"/>
          <w:spacing w:val="-6"/>
          <w:cs/>
        </w:rPr>
        <w:t xml:space="preserve">ที่มีสภาพคล่องสูง </w:t>
      </w:r>
      <w:r w:rsidR="00D11280" w:rsidRPr="003C6365">
        <w:rPr>
          <w:rFonts w:ascii="Angsana New" w:hAnsi="Angsana New"/>
          <w:spacing w:val="-6"/>
          <w:cs/>
        </w:rPr>
        <w:t>ซึ่งถึงกำหนดในระยะเวลาไม่เกิน</w:t>
      </w:r>
      <w:r w:rsidRPr="003C6365">
        <w:rPr>
          <w:rFonts w:ascii="Angsana New" w:hAnsi="Angsana New"/>
          <w:spacing w:val="-6"/>
          <w:cs/>
        </w:rPr>
        <w:t xml:space="preserve"> </w:t>
      </w:r>
      <w:r w:rsidRPr="003C6365">
        <w:rPr>
          <w:rFonts w:ascii="Angsana New" w:hAnsi="Angsana New"/>
          <w:spacing w:val="-6"/>
        </w:rPr>
        <w:t>3</w:t>
      </w:r>
      <w:r w:rsidR="000F6D44" w:rsidRPr="003C6365">
        <w:rPr>
          <w:rFonts w:ascii="Angsana New" w:hAnsi="Angsana New" w:hint="cs"/>
          <w:spacing w:val="-6"/>
          <w:cs/>
        </w:rPr>
        <w:t xml:space="preserve"> </w:t>
      </w:r>
      <w:r w:rsidRPr="003C6365">
        <w:rPr>
          <w:rFonts w:ascii="Angsana New" w:hAnsi="Angsana New"/>
          <w:spacing w:val="-6"/>
          <w:cs/>
        </w:rPr>
        <w:t xml:space="preserve">เดือน </w:t>
      </w:r>
      <w:r w:rsidRPr="003C6365">
        <w:rPr>
          <w:rFonts w:ascii="Angsana New" w:hAnsi="Angsana New" w:hint="cs"/>
          <w:spacing w:val="-6"/>
          <w:cs/>
        </w:rPr>
        <w:t>นับจากวันที่ได้มา</w:t>
      </w:r>
      <w:r w:rsidRPr="003C6365">
        <w:rPr>
          <w:rFonts w:ascii="Angsana New" w:hAnsi="Angsana New"/>
          <w:spacing w:val="-6"/>
          <w:cs/>
        </w:rPr>
        <w:t>และปราศจากภาระผูกพัน</w:t>
      </w:r>
      <w:r w:rsidR="000F6D44" w:rsidRPr="003C6365">
        <w:rPr>
          <w:rFonts w:ascii="Angsana New" w:hAnsi="Angsana New"/>
          <w:cs/>
        </w:rPr>
        <w:br/>
      </w:r>
    </w:p>
    <w:p w14:paraId="4FCEE54E" w14:textId="77777777" w:rsidR="008860C0" w:rsidRPr="003C6365" w:rsidRDefault="00454BA2" w:rsidP="00454BA2">
      <w:pPr>
        <w:tabs>
          <w:tab w:val="left" w:pos="360"/>
          <w:tab w:val="left" w:pos="882"/>
          <w:tab w:val="left" w:pos="1440"/>
        </w:tabs>
        <w:ind w:left="426" w:right="-709"/>
        <w:jc w:val="both"/>
        <w:rPr>
          <w:rFonts w:ascii="Angsana New" w:hAnsi="Angsana New"/>
        </w:rPr>
      </w:pPr>
      <w:r w:rsidRPr="003C6365">
        <w:rPr>
          <w:rFonts w:ascii="Angsana New" w:hAnsi="Angsana New"/>
        </w:rPr>
        <w:t xml:space="preserve">3.3    </w:t>
      </w:r>
      <w:r w:rsidR="00A8481C" w:rsidRPr="003C6365">
        <w:rPr>
          <w:rFonts w:ascii="Angsana New" w:hAnsi="Angsana New" w:hint="cs"/>
          <w:cs/>
        </w:rPr>
        <w:t>เครื่องมือทางการเงิน</w:t>
      </w:r>
    </w:p>
    <w:p w14:paraId="4F3FCF2E" w14:textId="77777777" w:rsidR="00A8481C" w:rsidRPr="00897EE1" w:rsidRDefault="00A8481C" w:rsidP="00897EE1">
      <w:pPr>
        <w:tabs>
          <w:tab w:val="left" w:pos="360"/>
          <w:tab w:val="left" w:pos="896"/>
          <w:tab w:val="left" w:pos="1418"/>
        </w:tabs>
        <w:ind w:left="910" w:right="-709"/>
        <w:jc w:val="both"/>
        <w:rPr>
          <w:rFonts w:ascii="Angsana New" w:hAnsi="Angsana New"/>
          <w:b/>
          <w:bCs/>
        </w:rPr>
      </w:pPr>
      <w:r w:rsidRPr="003C6365">
        <w:rPr>
          <w:rFonts w:ascii="Angsana New" w:hAnsi="Angsana New" w:hint="cs"/>
          <w:cs/>
        </w:rPr>
        <w:tab/>
      </w:r>
      <w:r w:rsidRPr="003C6365">
        <w:rPr>
          <w:rFonts w:ascii="Angsana New" w:hAnsi="Angsana New" w:hint="cs"/>
          <w:b/>
          <w:bCs/>
          <w:cs/>
        </w:rPr>
        <w:t>วัดมูลค่า</w:t>
      </w:r>
    </w:p>
    <w:p w14:paraId="5DFBFC7D" w14:textId="77777777" w:rsidR="00A8481C" w:rsidRPr="003C6365" w:rsidRDefault="00A8481C">
      <w:pPr>
        <w:pStyle w:val="ListParagraph"/>
        <w:numPr>
          <w:ilvl w:val="0"/>
          <w:numId w:val="3"/>
        </w:numPr>
        <w:tabs>
          <w:tab w:val="left" w:pos="360"/>
          <w:tab w:val="left" w:pos="851"/>
          <w:tab w:val="left" w:pos="1440"/>
        </w:tabs>
        <w:ind w:left="851" w:right="-15" w:firstLine="283"/>
        <w:jc w:val="thaiDistribute"/>
        <w:rPr>
          <w:rFonts w:ascii="Angsana New" w:hAnsi="Angsana New"/>
          <w:szCs w:val="32"/>
        </w:rPr>
      </w:pPr>
      <w:r w:rsidRPr="003C6365">
        <w:rPr>
          <w:rFonts w:ascii="Angsana New" w:hAnsi="Angsana New" w:hint="cs"/>
          <w:szCs w:val="32"/>
          <w:cs/>
        </w:rPr>
        <w:t>สินทรัพย์ทางการเงินประเภท</w:t>
      </w:r>
      <w:r w:rsidR="00826BFE" w:rsidRPr="003C6365">
        <w:rPr>
          <w:rFonts w:ascii="Angsana New" w:hAnsi="Angsana New" w:hint="cs"/>
          <w:szCs w:val="32"/>
          <w:cs/>
        </w:rPr>
        <w:t>เงินลงทุนในตราสารทุน</w:t>
      </w:r>
      <w:r w:rsidRPr="003C6365">
        <w:rPr>
          <w:rFonts w:ascii="Angsana New" w:hAnsi="Angsana New" w:hint="cs"/>
          <w:szCs w:val="32"/>
          <w:cs/>
        </w:rPr>
        <w:t>ในความต้องการของตลาด วัดมูลค่าด้วยมูลค่ายุติธรรมผ่านกำไรขาดทุนเบ็ดเสร็จอื่น</w:t>
      </w:r>
    </w:p>
    <w:p w14:paraId="27122D04" w14:textId="25F1BBD2" w:rsidR="00515327" w:rsidRDefault="00A8481C">
      <w:pPr>
        <w:pStyle w:val="ListParagraph"/>
        <w:numPr>
          <w:ilvl w:val="0"/>
          <w:numId w:val="3"/>
        </w:numPr>
        <w:tabs>
          <w:tab w:val="left" w:pos="360"/>
          <w:tab w:val="left" w:pos="851"/>
          <w:tab w:val="left" w:pos="1440"/>
        </w:tabs>
        <w:ind w:left="851" w:right="-15" w:firstLine="283"/>
        <w:jc w:val="thaiDistribute"/>
        <w:rPr>
          <w:rFonts w:ascii="Angsana New" w:hAnsi="Angsana New"/>
          <w:szCs w:val="32"/>
        </w:rPr>
      </w:pPr>
      <w:r w:rsidRPr="003C6365">
        <w:rPr>
          <w:rFonts w:ascii="Angsana New" w:hAnsi="Angsana New" w:hint="cs"/>
          <w:szCs w:val="32"/>
          <w:cs/>
        </w:rPr>
        <w:t>สินทรัพย์ทางการเงินประเภท</w:t>
      </w:r>
      <w:r w:rsidR="00826BFE" w:rsidRPr="003C6365">
        <w:rPr>
          <w:rFonts w:ascii="Angsana New" w:hAnsi="Angsana New" w:hint="cs"/>
          <w:szCs w:val="32"/>
          <w:cs/>
        </w:rPr>
        <w:t>เงินลงทุนในตราสารทุน</w:t>
      </w:r>
      <w:r w:rsidR="00DC715D" w:rsidRPr="003C6365">
        <w:rPr>
          <w:rFonts w:ascii="Angsana New" w:hAnsi="Angsana New" w:hint="cs"/>
          <w:szCs w:val="32"/>
          <w:cs/>
        </w:rPr>
        <w:t>ที่</w:t>
      </w:r>
      <w:r w:rsidRPr="003C6365">
        <w:rPr>
          <w:rFonts w:ascii="Angsana New" w:hAnsi="Angsana New" w:hint="cs"/>
          <w:szCs w:val="32"/>
          <w:cs/>
        </w:rPr>
        <w:t>ไม่อยู่ในความต้องการของตลาด วัดมูลค่าด้วยมูลค่ายุติธรรมผ่านกำไร</w:t>
      </w:r>
      <w:r w:rsidR="00E9216D">
        <w:rPr>
          <w:rFonts w:ascii="Angsana New" w:hAnsi="Angsana New" w:hint="cs"/>
          <w:szCs w:val="32"/>
          <w:cs/>
        </w:rPr>
        <w:t>หรือ</w:t>
      </w:r>
      <w:r w:rsidRPr="003C6365">
        <w:rPr>
          <w:rFonts w:ascii="Angsana New" w:hAnsi="Angsana New" w:hint="cs"/>
          <w:szCs w:val="32"/>
          <w:cs/>
        </w:rPr>
        <w:t>ขาดทุน</w:t>
      </w:r>
    </w:p>
    <w:p w14:paraId="4E1842A9" w14:textId="77777777" w:rsidR="00280A6B" w:rsidRDefault="00280A6B" w:rsidP="00280A6B">
      <w:pPr>
        <w:pStyle w:val="ListParagraph"/>
        <w:numPr>
          <w:ilvl w:val="0"/>
          <w:numId w:val="3"/>
        </w:numPr>
        <w:tabs>
          <w:tab w:val="left" w:pos="360"/>
          <w:tab w:val="left" w:pos="851"/>
          <w:tab w:val="left" w:pos="1440"/>
        </w:tabs>
        <w:ind w:left="851" w:right="-15" w:firstLine="283"/>
        <w:jc w:val="thaiDistribute"/>
        <w:rPr>
          <w:rFonts w:ascii="Angsana New" w:hAnsi="Angsana New"/>
          <w:szCs w:val="32"/>
        </w:rPr>
      </w:pPr>
      <w:r w:rsidRPr="006A2986">
        <w:rPr>
          <w:rFonts w:ascii="Angsana New" w:hAnsi="Angsana New" w:hint="cs"/>
          <w:spacing w:val="-2"/>
          <w:szCs w:val="32"/>
          <w:cs/>
        </w:rPr>
        <w:t xml:space="preserve">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>
        <w:rPr>
          <w:rFonts w:ascii="Angsana New" w:hAnsi="Angsana New" w:hint="cs"/>
          <w:szCs w:val="32"/>
          <w:cs/>
        </w:rPr>
        <w:t>โดยใช้วิธีดอกเบี้ยที่แท้จริง</w:t>
      </w:r>
    </w:p>
    <w:p w14:paraId="2A2C08A0" w14:textId="77777777" w:rsidR="00A8481C" w:rsidRPr="003C6365" w:rsidRDefault="00A8481C" w:rsidP="00A8481C">
      <w:pPr>
        <w:pStyle w:val="ListParagraph"/>
        <w:tabs>
          <w:tab w:val="left" w:pos="360"/>
          <w:tab w:val="left" w:pos="896"/>
          <w:tab w:val="left" w:pos="1440"/>
        </w:tabs>
        <w:ind w:left="1418" w:right="-15"/>
        <w:jc w:val="both"/>
        <w:rPr>
          <w:rFonts w:ascii="Angsana New" w:hAnsi="Angsana New"/>
          <w:b/>
          <w:bCs/>
          <w:szCs w:val="32"/>
        </w:rPr>
      </w:pPr>
      <w:r w:rsidRPr="003C6365">
        <w:rPr>
          <w:rFonts w:ascii="Angsana New" w:hAnsi="Angsana New" w:hint="cs"/>
          <w:b/>
          <w:bCs/>
          <w:szCs w:val="32"/>
          <w:cs/>
        </w:rPr>
        <w:lastRenderedPageBreak/>
        <w:t>การด้อยค่า</w:t>
      </w:r>
    </w:p>
    <w:p w14:paraId="76539958" w14:textId="77777777" w:rsidR="00DC715D" w:rsidRDefault="00515327">
      <w:pPr>
        <w:pStyle w:val="ListParagraph"/>
        <w:numPr>
          <w:ilvl w:val="0"/>
          <w:numId w:val="3"/>
        </w:numPr>
        <w:tabs>
          <w:tab w:val="left" w:pos="1442"/>
        </w:tabs>
        <w:ind w:left="868" w:right="-15" w:firstLine="270"/>
        <w:jc w:val="thaiDistribute"/>
        <w:rPr>
          <w:rFonts w:ascii="Angsana New" w:hAnsi="Angsana New"/>
          <w:szCs w:val="32"/>
        </w:rPr>
      </w:pPr>
      <w:r w:rsidRPr="002704C4">
        <w:rPr>
          <w:rFonts w:ascii="Angsana New" w:hAnsi="Angsana New" w:hint="cs"/>
          <w:szCs w:val="32"/>
          <w:cs/>
        </w:rPr>
        <w:t>กลุ่มบริษัทใช้วิธีการอย่างง่าย (</w:t>
      </w:r>
      <w:r w:rsidRPr="002704C4">
        <w:rPr>
          <w:rFonts w:ascii="Angsana New" w:hAnsi="Angsana New"/>
          <w:szCs w:val="32"/>
        </w:rPr>
        <w:t>Simplified approach)</w:t>
      </w:r>
      <w:r w:rsidRPr="002704C4">
        <w:rPr>
          <w:rFonts w:ascii="Angsana New" w:hAnsi="Angsana New" w:hint="cs"/>
          <w:szCs w:val="32"/>
          <w:cs/>
        </w:rPr>
        <w:t xml:space="preserve"> ในการ</w:t>
      </w:r>
      <w:r w:rsidR="002704C4">
        <w:rPr>
          <w:rFonts w:ascii="Angsana New" w:hAnsi="Angsana New" w:hint="cs"/>
          <w:szCs w:val="32"/>
          <w:cs/>
        </w:rPr>
        <w:t>คำนวณผลขาดทุนด</w:t>
      </w:r>
      <w:r w:rsidR="00897EE1">
        <w:rPr>
          <w:rFonts w:ascii="Angsana New" w:hAnsi="Angsana New" w:hint="cs"/>
          <w:szCs w:val="32"/>
          <w:cs/>
        </w:rPr>
        <w:t>้านเครดิตที่คาดว่า</w:t>
      </w:r>
      <w:r w:rsidRPr="002704C4">
        <w:rPr>
          <w:rFonts w:ascii="Angsana New" w:hAnsi="Angsana New" w:hint="cs"/>
          <w:szCs w:val="32"/>
          <w:cs/>
        </w:rPr>
        <w:t>จะเกิดขึ้นสำหรับ</w:t>
      </w:r>
      <w:r w:rsidR="005976D3" w:rsidRPr="002704C4">
        <w:rPr>
          <w:rFonts w:ascii="Angsana New" w:hAnsi="Angsana New" w:hint="cs"/>
          <w:szCs w:val="32"/>
          <w:cs/>
        </w:rPr>
        <w:t>ลูกหนี้การค้า</w:t>
      </w:r>
      <w:r w:rsidR="00F8566D">
        <w:rPr>
          <w:rFonts w:ascii="Angsana New" w:hAnsi="Angsana New" w:hint="cs"/>
          <w:szCs w:val="32"/>
          <w:cs/>
        </w:rPr>
        <w:t>และลูกหนี้หมุนเวียนอื่น</w:t>
      </w:r>
      <w:r w:rsidR="005976D3" w:rsidRPr="002704C4">
        <w:rPr>
          <w:rFonts w:ascii="Angsana New" w:hAnsi="Angsana New" w:hint="cs"/>
          <w:szCs w:val="32"/>
          <w:cs/>
        </w:rPr>
        <w:t xml:space="preserve"> ดังนั้นทุกวันสิ้นรอบระยะเวลารายงาน กลุ่มบริษัทจะรับรู้ค่าเผื่อผลขาดทุนจากผลขาดทุนด้านเครดิตที่คาดว่าจะเกิดขึ้น</w:t>
      </w:r>
      <w:r w:rsidR="009903ED" w:rsidRPr="002704C4">
        <w:rPr>
          <w:rFonts w:ascii="Angsana New" w:hAnsi="Angsana New" w:hint="cs"/>
          <w:szCs w:val="32"/>
          <w:cs/>
        </w:rPr>
        <w:t>ตลอดอายุของลูกหนี้การค้า</w:t>
      </w:r>
      <w:r w:rsidR="00F8566D">
        <w:rPr>
          <w:rFonts w:ascii="Angsana New" w:hAnsi="Angsana New" w:hint="cs"/>
          <w:szCs w:val="32"/>
          <w:cs/>
        </w:rPr>
        <w:t>และลูกหนี้หมุนเวียนอื่น</w:t>
      </w:r>
      <w:r w:rsidR="009903ED" w:rsidRPr="002704C4">
        <w:rPr>
          <w:rFonts w:ascii="Angsana New" w:hAnsi="Angsana New" w:hint="cs"/>
          <w:szCs w:val="32"/>
          <w:cs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002EC028" w14:textId="77777777" w:rsidR="00B609FD" w:rsidRPr="00B609FD" w:rsidRDefault="00B609FD" w:rsidP="00B609FD">
      <w:pPr>
        <w:pStyle w:val="ListParagraph"/>
        <w:tabs>
          <w:tab w:val="left" w:pos="360"/>
          <w:tab w:val="left" w:pos="993"/>
          <w:tab w:val="left" w:pos="1440"/>
        </w:tabs>
        <w:ind w:left="1498" w:right="-15"/>
        <w:jc w:val="thaiDistribute"/>
        <w:rPr>
          <w:rFonts w:ascii="Angsana New" w:hAnsi="Angsana New"/>
          <w:sz w:val="10"/>
          <w:szCs w:val="10"/>
        </w:rPr>
      </w:pPr>
    </w:p>
    <w:p w14:paraId="031AC8D4" w14:textId="1417E474" w:rsidR="00481E6F" w:rsidRPr="0005200A" w:rsidRDefault="009903ED" w:rsidP="00C61FEA">
      <w:pPr>
        <w:tabs>
          <w:tab w:val="left" w:pos="360"/>
          <w:tab w:val="left" w:pos="851"/>
          <w:tab w:val="left" w:pos="1440"/>
        </w:tabs>
        <w:ind w:right="-709"/>
        <w:jc w:val="both"/>
        <w:rPr>
          <w:rFonts w:ascii="Angsana New" w:hAnsi="Angsana New"/>
        </w:rPr>
      </w:pPr>
      <w:r w:rsidRPr="0005200A">
        <w:rPr>
          <w:rFonts w:ascii="Angsana New" w:hAnsi="Angsana New" w:hint="cs"/>
          <w:cs/>
        </w:rPr>
        <w:tab/>
      </w:r>
      <w:r w:rsidR="00481E6F">
        <w:rPr>
          <w:rFonts w:ascii="Angsana New" w:hAnsi="Angsana New"/>
        </w:rPr>
        <w:t>3.</w:t>
      </w:r>
      <w:r w:rsidR="00AE387A">
        <w:rPr>
          <w:rFonts w:ascii="Angsana New" w:hAnsi="Angsana New"/>
        </w:rPr>
        <w:t>4</w:t>
      </w:r>
      <w:r w:rsidR="00481E6F" w:rsidRPr="0005200A">
        <w:rPr>
          <w:rFonts w:ascii="Angsana New" w:hAnsi="Angsana New"/>
        </w:rPr>
        <w:t xml:space="preserve">    </w:t>
      </w:r>
      <w:r w:rsidR="00481E6F" w:rsidRPr="0005200A">
        <w:rPr>
          <w:rFonts w:ascii="Angsana New" w:hAnsi="Angsana New"/>
          <w:cs/>
        </w:rPr>
        <w:t xml:space="preserve">สินค้าคงเหลือ  </w:t>
      </w:r>
    </w:p>
    <w:p w14:paraId="35972510" w14:textId="77777777" w:rsidR="00481E6F" w:rsidRPr="00481E6F" w:rsidRDefault="00481E6F" w:rsidP="00481E6F">
      <w:pPr>
        <w:tabs>
          <w:tab w:val="left" w:pos="360"/>
          <w:tab w:val="left" w:pos="1440"/>
        </w:tabs>
        <w:ind w:left="851" w:right="-21" w:hanging="245"/>
        <w:jc w:val="thaiDistribute"/>
        <w:rPr>
          <w:rFonts w:ascii="Angsana New" w:hAnsi="Angsana New" w:cs="Angsana New"/>
        </w:rPr>
      </w:pP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 w:hint="cs"/>
          <w:cs/>
        </w:rPr>
        <w:tab/>
      </w:r>
      <w:r w:rsidRPr="00481E6F">
        <w:rPr>
          <w:rFonts w:ascii="Angsana New" w:hAnsi="Angsana New" w:cs="Angsana New"/>
          <w:cs/>
        </w:rPr>
        <w:t>สินค้าที่มีเพื่อขาย แสดงในราคาทุนหรือมูลค่าสุทธิที่จะได้รับแล้วแต่</w:t>
      </w:r>
      <w:r w:rsidRPr="00481E6F">
        <w:rPr>
          <w:rFonts w:ascii="Angsana New" w:hAnsi="Angsana New" w:cs="Angsana New" w:hint="cs"/>
          <w:cs/>
        </w:rPr>
        <w:t>มูลค่า</w:t>
      </w:r>
      <w:r w:rsidRPr="00481E6F">
        <w:rPr>
          <w:rFonts w:ascii="Angsana New" w:hAnsi="Angsana New" w:cs="Angsana New"/>
          <w:cs/>
        </w:rPr>
        <w:t>ใดจะต่ำกว่า</w:t>
      </w:r>
      <w:r w:rsidRPr="00481E6F">
        <w:rPr>
          <w:rFonts w:ascii="Angsana New" w:hAnsi="Angsana New" w:cs="Angsana New" w:hint="cs"/>
          <w:cs/>
        </w:rPr>
        <w:t xml:space="preserve"> </w:t>
      </w:r>
      <w:r w:rsidRPr="00481E6F">
        <w:rPr>
          <w:rFonts w:ascii="Angsana New" w:hAnsi="Angsana New" w:cs="Angsana New"/>
          <w:cs/>
        </w:rPr>
        <w:t xml:space="preserve">ราคาทุนคำนวณโดยวิธีถัวเฉลี่ยถ่วงน้ำหนัก </w:t>
      </w:r>
    </w:p>
    <w:p w14:paraId="77436822" w14:textId="700C6F27" w:rsidR="00481E6F" w:rsidRPr="00481E6F" w:rsidRDefault="00481E6F" w:rsidP="00481E6F">
      <w:pPr>
        <w:tabs>
          <w:tab w:val="left" w:pos="360"/>
          <w:tab w:val="left" w:pos="1440"/>
        </w:tabs>
        <w:ind w:left="851" w:right="-21" w:hanging="245"/>
        <w:jc w:val="thaiDistribute"/>
        <w:rPr>
          <w:rFonts w:ascii="Angsana New" w:hAnsi="Angsana New" w:cs="Angsana New"/>
        </w:rPr>
      </w:pPr>
      <w:r w:rsidRPr="00481E6F">
        <w:rPr>
          <w:rFonts w:ascii="Angsana New" w:hAnsi="Angsana New" w:cs="Angsana New" w:hint="cs"/>
          <w:cs/>
        </w:rPr>
        <w:tab/>
      </w:r>
      <w:r w:rsidRPr="00481E6F">
        <w:rPr>
          <w:rFonts w:ascii="Angsana New" w:hAnsi="Angsana New" w:cs="Angsana New" w:hint="cs"/>
          <w:cs/>
        </w:rPr>
        <w:tab/>
      </w:r>
      <w:r w:rsidRPr="00481E6F">
        <w:rPr>
          <w:rFonts w:ascii="Angsana New" w:hAnsi="Angsana New" w:cs="Angsana New" w:hint="cs"/>
          <w:cs/>
        </w:rPr>
        <w:tab/>
      </w:r>
      <w:r w:rsidRPr="00481E6F">
        <w:rPr>
          <w:rFonts w:ascii="Angsana New" w:hAnsi="Angsana New" w:cs="Angsana New" w:hint="cs"/>
          <w:cs/>
        </w:rPr>
        <w:tab/>
      </w:r>
      <w:r w:rsidRPr="00481E6F">
        <w:rPr>
          <w:rFonts w:ascii="Angsana New" w:hAnsi="Angsana New" w:cs="Angsana New" w:hint="cs"/>
          <w:cs/>
        </w:rPr>
        <w:tab/>
        <w:t>บริษัทตั้งค่าเผื่อการลดมูลค่าสินค้าลดลงสำหรับสินค้าล้าสมัย เสื่อมคุณภาพ และคาดว่าจะจำหน่ายไม่ได้ โดยพิจารณาจากสภาพของสินค้าคงเหลือเป็นเกณฑ์</w:t>
      </w:r>
    </w:p>
    <w:p w14:paraId="7341E61F" w14:textId="77777777" w:rsidR="00EF2EEF" w:rsidRPr="00EF2EEF" w:rsidRDefault="00EF2EEF" w:rsidP="00E92AEC">
      <w:pPr>
        <w:tabs>
          <w:tab w:val="left" w:pos="360"/>
          <w:tab w:val="left" w:pos="882"/>
          <w:tab w:val="left" w:pos="1440"/>
        </w:tabs>
        <w:ind w:left="854" w:right="-35"/>
        <w:jc w:val="thaiDistribute"/>
        <w:rPr>
          <w:rFonts w:ascii="Angsana New" w:hAnsi="Angsana New"/>
          <w:sz w:val="6"/>
          <w:szCs w:val="6"/>
          <w:cs/>
        </w:rPr>
      </w:pPr>
    </w:p>
    <w:p w14:paraId="38E738BA" w14:textId="564CDDAE" w:rsidR="00897EE1" w:rsidRPr="009A55BC" w:rsidRDefault="00E92AEC" w:rsidP="00897EE1">
      <w:pPr>
        <w:tabs>
          <w:tab w:val="left" w:pos="360"/>
          <w:tab w:val="left" w:pos="900"/>
          <w:tab w:val="left" w:pos="1440"/>
          <w:tab w:val="left" w:pos="4410"/>
        </w:tabs>
        <w:ind w:right="21" w:firstLine="322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 w:hint="cs"/>
          <w:spacing w:val="-2"/>
          <w:cs/>
        </w:rPr>
        <w:t>3.</w:t>
      </w:r>
      <w:r w:rsidR="00AE387A">
        <w:rPr>
          <w:rFonts w:ascii="Angsana New" w:hAnsi="Angsana New"/>
          <w:spacing w:val="-2"/>
        </w:rPr>
        <w:t>5</w:t>
      </w:r>
      <w:r w:rsidR="00897EE1" w:rsidRPr="009A55BC">
        <w:rPr>
          <w:rFonts w:ascii="Angsana New" w:hAnsi="Angsana New"/>
          <w:spacing w:val="-2"/>
        </w:rPr>
        <w:t xml:space="preserve">    </w:t>
      </w:r>
      <w:r w:rsidR="00897EE1" w:rsidRPr="009A55BC">
        <w:rPr>
          <w:rFonts w:ascii="Angsana New" w:hAnsi="Angsana New" w:hint="cs"/>
          <w:spacing w:val="-2"/>
          <w:cs/>
        </w:rPr>
        <w:t>สินทรัพย์ไม่หมุนเวียนที่ถือไว้เพื่อขาย</w:t>
      </w:r>
    </w:p>
    <w:p w14:paraId="19781216" w14:textId="357AF6E0" w:rsidR="00A06F23" w:rsidRDefault="00A06F23" w:rsidP="00A06F23">
      <w:pPr>
        <w:tabs>
          <w:tab w:val="left" w:pos="360"/>
          <w:tab w:val="left" w:pos="1418"/>
          <w:tab w:val="left" w:pos="4410"/>
        </w:tabs>
        <w:ind w:left="826" w:right="21" w:firstLine="224"/>
        <w:jc w:val="thaiDistribute"/>
        <w:rPr>
          <w:rFonts w:ascii="Angsana New" w:hAnsi="Angsana New"/>
          <w:spacing w:val="-2"/>
        </w:rPr>
      </w:pPr>
      <w:r w:rsidRPr="009A55BC">
        <w:rPr>
          <w:rFonts w:ascii="Angsana New" w:hAnsi="Angsana New" w:hint="cs"/>
          <w:spacing w:val="-2"/>
          <w:cs/>
        </w:rPr>
        <w:tab/>
      </w:r>
      <w:r w:rsidRPr="009A55BC">
        <w:rPr>
          <w:rFonts w:ascii="Angsana New" w:hAnsi="Angsana New"/>
          <w:spacing w:val="-2"/>
          <w:cs/>
        </w:rPr>
        <w:t xml:space="preserve">สินทรัพย์ไม่หมุนเวียนที่ถือไว้เพื่อขาย </w:t>
      </w:r>
      <w:r w:rsidR="00366DA4">
        <w:rPr>
          <w:rFonts w:ascii="Angsana New" w:hAnsi="Angsana New" w:hint="cs"/>
          <w:spacing w:val="-2"/>
          <w:cs/>
        </w:rPr>
        <w:t>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06596C7B" w14:textId="77777777" w:rsidR="00B40E0C" w:rsidRPr="00A06F23" w:rsidRDefault="00B40E0C" w:rsidP="00B40E0C">
      <w:pPr>
        <w:tabs>
          <w:tab w:val="left" w:pos="360"/>
          <w:tab w:val="left" w:pos="900"/>
          <w:tab w:val="left" w:pos="1440"/>
          <w:tab w:val="left" w:pos="4410"/>
        </w:tabs>
        <w:ind w:left="4410" w:right="21" w:hanging="3150"/>
        <w:jc w:val="thaiDistribute"/>
        <w:rPr>
          <w:rFonts w:ascii="Angsana New" w:hAnsi="Angsana New"/>
          <w:spacing w:val="-2"/>
          <w:sz w:val="6"/>
          <w:szCs w:val="6"/>
          <w:highlight w:val="yellow"/>
        </w:rPr>
      </w:pPr>
    </w:p>
    <w:p w14:paraId="2FA356BE" w14:textId="59C838CE" w:rsidR="00BF0F9B" w:rsidRPr="0005200A" w:rsidRDefault="00E92AEC" w:rsidP="00FA1E58">
      <w:pPr>
        <w:tabs>
          <w:tab w:val="left" w:pos="360"/>
          <w:tab w:val="left" w:pos="864"/>
          <w:tab w:val="left" w:pos="993"/>
          <w:tab w:val="left" w:pos="1440"/>
        </w:tabs>
        <w:ind w:left="336" w:right="-709"/>
        <w:jc w:val="both"/>
        <w:rPr>
          <w:rFonts w:ascii="Angsana New" w:hAnsi="Angsana New"/>
          <w:cs/>
        </w:rPr>
      </w:pPr>
      <w:r>
        <w:rPr>
          <w:rFonts w:ascii="Angsana New" w:hAnsi="Angsana New"/>
        </w:rPr>
        <w:t>3.</w:t>
      </w:r>
      <w:r w:rsidR="00AE387A">
        <w:rPr>
          <w:rFonts w:ascii="Angsana New" w:hAnsi="Angsana New"/>
        </w:rPr>
        <w:t>6</w:t>
      </w:r>
      <w:r w:rsidR="00FA1E58" w:rsidRPr="0005200A">
        <w:rPr>
          <w:rFonts w:ascii="Angsana New" w:hAnsi="Angsana New"/>
        </w:rPr>
        <w:t xml:space="preserve">    </w:t>
      </w:r>
      <w:r w:rsidR="00BF0F9B" w:rsidRPr="0005200A">
        <w:rPr>
          <w:rFonts w:ascii="Angsana New" w:hAnsi="Angsana New"/>
          <w:cs/>
        </w:rPr>
        <w:t>เงินลงทุน</w:t>
      </w:r>
      <w:r w:rsidR="00BF0F9B" w:rsidRPr="0005200A">
        <w:rPr>
          <w:rFonts w:ascii="Angsana New" w:hAnsi="Angsana New" w:hint="cs"/>
          <w:cs/>
        </w:rPr>
        <w:t>ในบริษัทย่อย</w:t>
      </w:r>
    </w:p>
    <w:p w14:paraId="41F9CCE4" w14:textId="713819E3" w:rsidR="00AD2356" w:rsidRDefault="00BF0F9B" w:rsidP="00C61FEA">
      <w:pPr>
        <w:tabs>
          <w:tab w:val="left" w:pos="1418"/>
          <w:tab w:val="left" w:pos="9631"/>
        </w:tabs>
        <w:ind w:left="851" w:right="-7"/>
        <w:jc w:val="thaiDistribute"/>
        <w:rPr>
          <w:rFonts w:ascii="Angsana New" w:hAnsi="Angsana New"/>
          <w:spacing w:val="4"/>
        </w:rPr>
      </w:pPr>
      <w:r w:rsidRPr="0005200A">
        <w:rPr>
          <w:rFonts w:ascii="Angsana New" w:hAnsi="Angsana New" w:hint="cs"/>
          <w:spacing w:val="-2"/>
          <w:cs/>
        </w:rPr>
        <w:tab/>
      </w:r>
      <w:r w:rsidR="00180DFA" w:rsidRPr="0005200A">
        <w:rPr>
          <w:rFonts w:ascii="Angsana New" w:hAnsi="Angsana New"/>
          <w:spacing w:val="4"/>
          <w:cs/>
        </w:rPr>
        <w:t xml:space="preserve">บริษัทย่อย หมายถึง </w:t>
      </w:r>
      <w:r w:rsidR="00180DFA" w:rsidRPr="0005200A">
        <w:rPr>
          <w:rFonts w:ascii="Angsana New" w:hAnsi="Angsana New" w:hint="cs"/>
          <w:spacing w:val="4"/>
          <w:cs/>
        </w:rPr>
        <w:t>กิจการที่กลุ่มบริษัท</w:t>
      </w:r>
      <w:r w:rsidR="00180DFA" w:rsidRPr="0005200A">
        <w:rPr>
          <w:rFonts w:ascii="Angsana New" w:hAnsi="Angsana New"/>
          <w:spacing w:val="4"/>
          <w:cs/>
        </w:rPr>
        <w:t>มีอำนาจในการควบคุมนโยบายการเงินและการดำเนินงาน</w:t>
      </w:r>
      <w:r w:rsidR="00C25A5D" w:rsidRPr="0005200A">
        <w:rPr>
          <w:rFonts w:ascii="Angsana New" w:hAnsi="Angsana New" w:hint="cs"/>
          <w:spacing w:val="4"/>
          <w:cs/>
        </w:rPr>
        <w:t xml:space="preserve"> </w:t>
      </w:r>
      <w:r w:rsidR="00180DFA" w:rsidRPr="0005200A">
        <w:rPr>
          <w:rFonts w:ascii="Angsana New" w:hAnsi="Angsana New" w:hint="cs"/>
          <w:spacing w:val="4"/>
          <w:cs/>
        </w:rPr>
        <w:t>บริษัทรวมบร</w:t>
      </w:r>
      <w:r w:rsidR="00181C68" w:rsidRPr="0005200A">
        <w:rPr>
          <w:rFonts w:ascii="Angsana New" w:hAnsi="Angsana New" w:hint="cs"/>
          <w:spacing w:val="4"/>
          <w:cs/>
        </w:rPr>
        <w:t>ิษัทย่อยไว้ในงบการเงินรวม</w:t>
      </w:r>
      <w:r w:rsidR="00180DFA" w:rsidRPr="0005200A">
        <w:rPr>
          <w:rFonts w:ascii="Angsana New" w:hAnsi="Angsana New" w:hint="cs"/>
          <w:spacing w:val="4"/>
          <w:cs/>
        </w:rPr>
        <w:t>ตั้งแต</w:t>
      </w:r>
      <w:r w:rsidR="00181C68" w:rsidRPr="0005200A">
        <w:rPr>
          <w:rFonts w:ascii="Angsana New" w:hAnsi="Angsana New" w:hint="cs"/>
          <w:spacing w:val="4"/>
          <w:cs/>
        </w:rPr>
        <w:t>่วันที่กลุ่มบริษัทมีอำนาจควบคุมจนถึงวันที่</w:t>
      </w:r>
      <w:r w:rsidR="00180DFA" w:rsidRPr="0005200A">
        <w:rPr>
          <w:rFonts w:ascii="Angsana New" w:hAnsi="Angsana New" w:hint="cs"/>
          <w:spacing w:val="4"/>
          <w:cs/>
        </w:rPr>
        <w:t>การมีอำนาจควบคุมนั้นสิ้นสุดลง เงินลงทุนในบริษัทย่อยในงบการเงินเฉพาะกิจการ แสดงตามวิธีราคาทุนหลังหักค่าเผื่อการด้อยค่าของเงินลงทุน</w:t>
      </w:r>
    </w:p>
    <w:p w14:paraId="10461E9E" w14:textId="77777777" w:rsidR="006909DE" w:rsidRPr="006909DE" w:rsidRDefault="006909DE" w:rsidP="00C61FEA">
      <w:pPr>
        <w:tabs>
          <w:tab w:val="left" w:pos="1418"/>
          <w:tab w:val="left" w:pos="9631"/>
        </w:tabs>
        <w:ind w:left="851" w:right="-7"/>
        <w:jc w:val="thaiDistribute"/>
        <w:rPr>
          <w:rFonts w:ascii="Angsana New" w:hAnsi="Angsana New"/>
          <w:spacing w:val="4"/>
          <w:sz w:val="6"/>
          <w:szCs w:val="6"/>
        </w:rPr>
      </w:pPr>
    </w:p>
    <w:p w14:paraId="668DDA7C" w14:textId="20BF9C03" w:rsidR="006909DE" w:rsidRPr="0005200A" w:rsidRDefault="006909DE" w:rsidP="006909DE">
      <w:pPr>
        <w:tabs>
          <w:tab w:val="left" w:pos="360"/>
          <w:tab w:val="left" w:pos="864"/>
          <w:tab w:val="left" w:pos="993"/>
          <w:tab w:val="left" w:pos="1440"/>
        </w:tabs>
        <w:ind w:left="336" w:right="-709"/>
        <w:jc w:val="both"/>
        <w:rPr>
          <w:rFonts w:ascii="Angsana New" w:hAnsi="Angsana New"/>
          <w:cs/>
        </w:rPr>
      </w:pPr>
      <w:r>
        <w:rPr>
          <w:rFonts w:ascii="Angsana New" w:hAnsi="Angsana New"/>
        </w:rPr>
        <w:t>3.7</w:t>
      </w:r>
      <w:r w:rsidRPr="0005200A">
        <w:rPr>
          <w:rFonts w:ascii="Angsana New" w:hAnsi="Angsana New"/>
        </w:rPr>
        <w:t xml:space="preserve">    </w:t>
      </w:r>
      <w:r w:rsidRPr="0005200A">
        <w:rPr>
          <w:rFonts w:ascii="Angsana New" w:hAnsi="Angsana New"/>
          <w:cs/>
        </w:rPr>
        <w:t>เงินลงทุน</w:t>
      </w:r>
      <w:r w:rsidRPr="0005200A">
        <w:rPr>
          <w:rFonts w:ascii="Angsana New" w:hAnsi="Angsana New" w:hint="cs"/>
          <w:cs/>
        </w:rPr>
        <w:t>ใน</w:t>
      </w:r>
      <w:r>
        <w:rPr>
          <w:rFonts w:ascii="Angsana New" w:hAnsi="Angsana New" w:hint="cs"/>
          <w:cs/>
        </w:rPr>
        <w:t>การร่วมค้า</w:t>
      </w:r>
    </w:p>
    <w:p w14:paraId="7CAF1F53" w14:textId="4AE57017" w:rsidR="00FC5350" w:rsidRPr="00FC5350" w:rsidRDefault="00FC5350" w:rsidP="00FC5350">
      <w:pPr>
        <w:tabs>
          <w:tab w:val="left" w:pos="812"/>
          <w:tab w:val="left" w:pos="864"/>
          <w:tab w:val="left" w:pos="993"/>
          <w:tab w:val="left" w:pos="1442"/>
        </w:tabs>
        <w:ind w:left="868" w:right="-21" w:firstLine="224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 w:rsidRPr="00FC5350">
        <w:rPr>
          <w:rFonts w:ascii="Angsana New" w:hAnsi="Angsana New"/>
          <w:cs/>
        </w:rPr>
        <w:t>การร่วมค้า</w:t>
      </w:r>
      <w:r>
        <w:rPr>
          <w:rFonts w:ascii="Angsana New" w:hAnsi="Angsana New"/>
        </w:rPr>
        <w:t xml:space="preserve"> </w:t>
      </w:r>
      <w:r w:rsidRPr="00FC5350">
        <w:rPr>
          <w:rFonts w:ascii="Angsana New" w:hAnsi="Angsana New"/>
          <w:cs/>
        </w:rPr>
        <w:t>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</w:t>
      </w:r>
      <w:r>
        <w:rPr>
          <w:rFonts w:ascii="Angsana New" w:hAnsi="Angsana New"/>
        </w:rPr>
        <w:t xml:space="preserve">             </w:t>
      </w:r>
      <w:r w:rsidRPr="00FC5350">
        <w:rPr>
          <w:rFonts w:ascii="Angsana New" w:hAnsi="Angsana New"/>
          <w:cs/>
        </w:rPr>
        <w:t>ที่เกี่ยวข้องกับการร่วมการงานนั้น เงินลงทุนในการร่วมค้าในงบการเงินรวมแสดงตามวิธีส่วนได้เสีย และในงบการเงินเฉพาะกิจการแสดงตามวิธีราคาทุน</w:t>
      </w:r>
    </w:p>
    <w:p w14:paraId="27361654" w14:textId="77777777" w:rsidR="00A06F23" w:rsidRPr="0043409F" w:rsidRDefault="00A06F23" w:rsidP="009F2DF5">
      <w:pPr>
        <w:tabs>
          <w:tab w:val="left" w:pos="9631"/>
        </w:tabs>
        <w:ind w:left="851" w:right="-7" w:firstLine="567"/>
        <w:jc w:val="thaiDistribute"/>
        <w:rPr>
          <w:rFonts w:ascii="Angsana New" w:hAnsi="Angsana New"/>
          <w:spacing w:val="4"/>
          <w:sz w:val="6"/>
          <w:szCs w:val="6"/>
        </w:rPr>
      </w:pPr>
    </w:p>
    <w:p w14:paraId="610363A3" w14:textId="77777777" w:rsidR="009F2DF5" w:rsidRPr="0005200A" w:rsidRDefault="009F2DF5" w:rsidP="009F2DF5">
      <w:pPr>
        <w:tabs>
          <w:tab w:val="left" w:pos="9631"/>
        </w:tabs>
        <w:ind w:left="851" w:right="-7" w:firstLine="567"/>
        <w:jc w:val="thaiDistribute"/>
        <w:rPr>
          <w:rFonts w:ascii="Angsana New" w:hAnsi="Angsana New"/>
          <w:spacing w:val="4"/>
          <w:sz w:val="2"/>
          <w:szCs w:val="2"/>
        </w:rPr>
      </w:pPr>
    </w:p>
    <w:p w14:paraId="5A125D39" w14:textId="7663D13A" w:rsidR="00C74166" w:rsidRPr="0005200A" w:rsidRDefault="00E92AEC" w:rsidP="00FA1E58">
      <w:pPr>
        <w:tabs>
          <w:tab w:val="left" w:pos="336"/>
          <w:tab w:val="left" w:pos="851"/>
          <w:tab w:val="left" w:pos="993"/>
          <w:tab w:val="left" w:pos="1440"/>
        </w:tabs>
        <w:ind w:left="336" w:right="-7"/>
        <w:jc w:val="both"/>
        <w:rPr>
          <w:rFonts w:ascii="Angsana New" w:hAnsi="Angsana New"/>
          <w:cs/>
        </w:rPr>
      </w:pPr>
      <w:r>
        <w:rPr>
          <w:rFonts w:ascii="Angsana New" w:hAnsi="Angsana New"/>
        </w:rPr>
        <w:t>3.</w:t>
      </w:r>
      <w:r w:rsidR="006909DE">
        <w:rPr>
          <w:rFonts w:ascii="Angsana New" w:hAnsi="Angsana New"/>
        </w:rPr>
        <w:t>8</w:t>
      </w:r>
      <w:r>
        <w:rPr>
          <w:rFonts w:ascii="Angsana New" w:hAnsi="Angsana New"/>
        </w:rPr>
        <w:t xml:space="preserve">   </w:t>
      </w:r>
      <w:r w:rsidR="00C74166" w:rsidRPr="0005200A">
        <w:rPr>
          <w:rFonts w:ascii="Angsana New" w:hAnsi="Angsana New" w:hint="cs"/>
          <w:cs/>
        </w:rPr>
        <w:t>อสังหาริมทรัพย์เพื่อการลงทุน</w:t>
      </w:r>
    </w:p>
    <w:p w14:paraId="0D8F3AF6" w14:textId="3AA3921C" w:rsidR="00AD2356" w:rsidRDefault="00C74166" w:rsidP="003E0655">
      <w:pPr>
        <w:tabs>
          <w:tab w:val="left" w:pos="360"/>
        </w:tabs>
        <w:ind w:left="851" w:right="-7" w:firstLine="567"/>
        <w:jc w:val="thaiDistribute"/>
        <w:rPr>
          <w:rFonts w:ascii="Angsana New" w:hAnsi="Angsana New"/>
          <w:spacing w:val="-4"/>
        </w:rPr>
      </w:pPr>
      <w:r w:rsidRPr="0005200A">
        <w:rPr>
          <w:rFonts w:ascii="Angsana New" w:hAnsi="Angsana New" w:cs="Angsana New" w:hint="cs"/>
          <w:spacing w:val="-4"/>
          <w:cs/>
        </w:rPr>
        <w:t xml:space="preserve">อสังหาริมทรัพย์เพื่อการลงทุน ประกอบด้วย ที่ดิน และอาคาร </w:t>
      </w:r>
      <w:r w:rsidRPr="0005200A">
        <w:rPr>
          <w:rFonts w:ascii="Angsana New" w:hAnsi="Angsana New"/>
          <w:spacing w:val="-4"/>
          <w:cs/>
        </w:rPr>
        <w:t>แสดง</w:t>
      </w:r>
      <w:r w:rsidRPr="0005200A">
        <w:rPr>
          <w:rFonts w:ascii="Angsana New" w:hAnsi="Angsana New" w:hint="cs"/>
          <w:spacing w:val="-4"/>
          <w:cs/>
        </w:rPr>
        <w:t>ด้วยมูลค่ายุติธรรม บริษัทและบริษัทย่อยรับรู้ผลกำไรหรือขาดทุนจากการปรับมูลค่ายุติธรรมของอสังหาริมทรัพย์เพื่อการลงทุนไว้ในกำไรหรือขาดทุนในปีที่เกิดขึ้น</w:t>
      </w:r>
    </w:p>
    <w:p w14:paraId="30291962" w14:textId="35C8F7EB" w:rsidR="00C61FEA" w:rsidRDefault="00C61FEA" w:rsidP="003E0655">
      <w:pPr>
        <w:tabs>
          <w:tab w:val="left" w:pos="360"/>
        </w:tabs>
        <w:ind w:left="851" w:right="-7" w:firstLine="567"/>
        <w:jc w:val="thaiDistribute"/>
        <w:rPr>
          <w:rFonts w:ascii="Angsana New" w:hAnsi="Angsana New"/>
          <w:spacing w:val="-4"/>
        </w:rPr>
      </w:pPr>
    </w:p>
    <w:p w14:paraId="79DBB488" w14:textId="5BE261D3" w:rsidR="00C61FEA" w:rsidRDefault="00C61FEA" w:rsidP="003E0655">
      <w:pPr>
        <w:tabs>
          <w:tab w:val="left" w:pos="360"/>
        </w:tabs>
        <w:ind w:left="851" w:right="-7" w:firstLine="567"/>
        <w:jc w:val="thaiDistribute"/>
        <w:rPr>
          <w:rFonts w:ascii="Angsana New" w:hAnsi="Angsana New"/>
          <w:spacing w:val="-4"/>
        </w:rPr>
      </w:pPr>
    </w:p>
    <w:p w14:paraId="16CFBE7C" w14:textId="3ACB64ED" w:rsidR="00C61FEA" w:rsidRDefault="00C61FEA" w:rsidP="003E0655">
      <w:pPr>
        <w:tabs>
          <w:tab w:val="left" w:pos="360"/>
        </w:tabs>
        <w:ind w:left="851" w:right="-7" w:firstLine="567"/>
        <w:jc w:val="thaiDistribute"/>
        <w:rPr>
          <w:rFonts w:ascii="Angsana New" w:hAnsi="Angsana New"/>
          <w:spacing w:val="-4"/>
        </w:rPr>
      </w:pPr>
    </w:p>
    <w:p w14:paraId="27EBB5AF" w14:textId="18A5CF65" w:rsidR="00C61FEA" w:rsidRDefault="00C61FEA" w:rsidP="003E0655">
      <w:pPr>
        <w:tabs>
          <w:tab w:val="left" w:pos="360"/>
        </w:tabs>
        <w:ind w:left="851" w:right="-7" w:firstLine="567"/>
        <w:jc w:val="thaiDistribute"/>
        <w:rPr>
          <w:rFonts w:ascii="Angsana New" w:hAnsi="Angsana New"/>
          <w:spacing w:val="-4"/>
        </w:rPr>
      </w:pPr>
    </w:p>
    <w:p w14:paraId="2C1220D9" w14:textId="4E82DF6D" w:rsidR="00C61FEA" w:rsidRDefault="00C61FEA" w:rsidP="003E0655">
      <w:pPr>
        <w:tabs>
          <w:tab w:val="left" w:pos="360"/>
        </w:tabs>
        <w:ind w:left="851" w:right="-7" w:firstLine="567"/>
        <w:jc w:val="thaiDistribute"/>
        <w:rPr>
          <w:rFonts w:ascii="Angsana New" w:hAnsi="Angsana New"/>
          <w:spacing w:val="-4"/>
        </w:rPr>
      </w:pPr>
    </w:p>
    <w:p w14:paraId="4E27F068" w14:textId="77777777" w:rsidR="00C61FEA" w:rsidRPr="0005200A" w:rsidRDefault="00C61FEA" w:rsidP="003E0655">
      <w:pPr>
        <w:tabs>
          <w:tab w:val="left" w:pos="360"/>
        </w:tabs>
        <w:ind w:left="851" w:right="-7" w:firstLine="567"/>
        <w:jc w:val="thaiDistribute"/>
        <w:rPr>
          <w:rFonts w:ascii="Angsana New" w:hAnsi="Angsana New"/>
          <w:spacing w:val="-4"/>
          <w:sz w:val="14"/>
          <w:szCs w:val="14"/>
        </w:rPr>
      </w:pPr>
    </w:p>
    <w:p w14:paraId="4AD5AE62" w14:textId="77777777" w:rsidR="009F2DF5" w:rsidRPr="00A06F23" w:rsidRDefault="009F2DF5" w:rsidP="00EA46A3">
      <w:pPr>
        <w:tabs>
          <w:tab w:val="left" w:pos="360"/>
        </w:tabs>
        <w:ind w:left="851" w:right="-155" w:firstLine="567"/>
        <w:jc w:val="thaiDistribute"/>
        <w:rPr>
          <w:rFonts w:ascii="Angsana New" w:hAnsi="Angsana New"/>
          <w:spacing w:val="-4"/>
          <w:sz w:val="6"/>
          <w:szCs w:val="6"/>
        </w:rPr>
      </w:pPr>
    </w:p>
    <w:p w14:paraId="028FB63A" w14:textId="3FD66A92" w:rsidR="00873B33" w:rsidRPr="0005200A" w:rsidRDefault="00E92AEC" w:rsidP="00FA1E58">
      <w:pPr>
        <w:tabs>
          <w:tab w:val="left" w:pos="360"/>
          <w:tab w:val="left" w:pos="851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>
        <w:rPr>
          <w:rFonts w:ascii="Angsana New" w:hAnsi="Angsana New"/>
        </w:rPr>
        <w:lastRenderedPageBreak/>
        <w:t>3.</w:t>
      </w:r>
      <w:r w:rsidR="006909DE">
        <w:rPr>
          <w:rFonts w:ascii="Angsana New" w:hAnsi="Angsana New"/>
        </w:rPr>
        <w:t>9</w:t>
      </w:r>
      <w:r>
        <w:rPr>
          <w:rFonts w:ascii="Angsana New" w:hAnsi="Angsana New"/>
        </w:rPr>
        <w:t xml:space="preserve">   </w:t>
      </w:r>
      <w:r w:rsidR="00873B33" w:rsidRPr="0005200A">
        <w:rPr>
          <w:rFonts w:ascii="Angsana New" w:hAnsi="Angsana New"/>
          <w:cs/>
        </w:rPr>
        <w:t xml:space="preserve">อาคารและอุปกรณ์       </w:t>
      </w:r>
    </w:p>
    <w:p w14:paraId="5E4E93A1" w14:textId="77777777" w:rsidR="009646B3" w:rsidRPr="0005200A" w:rsidRDefault="00873B33" w:rsidP="000C2D0C">
      <w:pPr>
        <w:tabs>
          <w:tab w:val="left" w:pos="360"/>
          <w:tab w:val="left" w:pos="900"/>
          <w:tab w:val="left" w:pos="1440"/>
        </w:tabs>
        <w:ind w:left="900" w:right="-7" w:hanging="900"/>
        <w:jc w:val="thaiDistribute"/>
        <w:rPr>
          <w:rFonts w:ascii="Angsana New" w:hAnsi="Angsana New"/>
        </w:rPr>
      </w:pP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  <w:cs/>
        </w:rPr>
        <w:t>อาคา</w:t>
      </w:r>
      <w:r w:rsidR="000421E7" w:rsidRPr="0005200A">
        <w:rPr>
          <w:rFonts w:ascii="Angsana New" w:hAnsi="Angsana New"/>
          <w:cs/>
        </w:rPr>
        <w:t>รและอุปกรณ์</w:t>
      </w:r>
      <w:r w:rsidR="005275B1" w:rsidRPr="0005200A">
        <w:rPr>
          <w:rFonts w:ascii="Angsana New" w:hAnsi="Angsana New"/>
          <w:cs/>
        </w:rPr>
        <w:t>แสดงในราคาทุน</w:t>
      </w:r>
      <w:r w:rsidR="009A1977" w:rsidRPr="0005200A">
        <w:rPr>
          <w:rFonts w:ascii="Angsana New" w:hAnsi="Angsana New" w:hint="cs"/>
          <w:cs/>
        </w:rPr>
        <w:t xml:space="preserve"> </w:t>
      </w:r>
      <w:r w:rsidR="002B7AE1" w:rsidRPr="0005200A">
        <w:rPr>
          <w:rFonts w:ascii="Angsana New" w:hAnsi="Angsana New" w:hint="cs"/>
          <w:cs/>
        </w:rPr>
        <w:t>ค่าเสื่อมราคา</w:t>
      </w:r>
      <w:r w:rsidR="009A1977" w:rsidRPr="0005200A">
        <w:rPr>
          <w:rFonts w:ascii="Angsana New" w:hAnsi="Angsana New"/>
          <w:cs/>
        </w:rPr>
        <w:t>คำนวณ</w:t>
      </w:r>
      <w:r w:rsidRPr="0005200A">
        <w:rPr>
          <w:rFonts w:ascii="Angsana New" w:hAnsi="Angsana New"/>
          <w:cs/>
        </w:rPr>
        <w:t>โดยวิธีเส้นตรงตามอายุการ</w:t>
      </w:r>
      <w:r w:rsidR="00A118D2" w:rsidRPr="0005200A">
        <w:rPr>
          <w:rFonts w:ascii="Angsana New" w:hAnsi="Angsana New" w:hint="cs"/>
          <w:cs/>
        </w:rPr>
        <w:t>ให้ประโยชน์</w:t>
      </w:r>
      <w:r w:rsidRPr="0005200A">
        <w:rPr>
          <w:rFonts w:ascii="Angsana New" w:hAnsi="Angsana New"/>
          <w:cs/>
        </w:rPr>
        <w:t>โดยประมาณของสินทรัพย์</w:t>
      </w:r>
      <w:r w:rsidR="009A1977" w:rsidRPr="0005200A">
        <w:rPr>
          <w:rFonts w:ascii="Angsana New" w:hAnsi="Angsana New" w:hint="cs"/>
          <w:cs/>
        </w:rPr>
        <w:t xml:space="preserve"> </w:t>
      </w:r>
      <w:r w:rsidRPr="0005200A">
        <w:rPr>
          <w:rFonts w:ascii="Angsana New" w:hAnsi="Angsana New"/>
          <w:cs/>
        </w:rPr>
        <w:t>ดังนี้</w:t>
      </w:r>
    </w:p>
    <w:p w14:paraId="0782690D" w14:textId="77777777" w:rsidR="009646B3" w:rsidRPr="0005200A" w:rsidRDefault="009646B3" w:rsidP="00BE5423">
      <w:pPr>
        <w:tabs>
          <w:tab w:val="left" w:pos="360"/>
          <w:tab w:val="left" w:pos="900"/>
          <w:tab w:val="left" w:pos="1440"/>
        </w:tabs>
        <w:ind w:right="-63"/>
        <w:jc w:val="thaiDistribute"/>
        <w:rPr>
          <w:rFonts w:ascii="Angsana New" w:hAnsi="Angsana New"/>
          <w:sz w:val="10"/>
          <w:szCs w:val="10"/>
        </w:rPr>
      </w:pPr>
    </w:p>
    <w:tbl>
      <w:tblPr>
        <w:tblW w:w="8731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0"/>
        <w:gridCol w:w="3961"/>
      </w:tblGrid>
      <w:tr w:rsidR="00873B33" w:rsidRPr="0005200A" w14:paraId="12240390" w14:textId="77777777" w:rsidTr="000C2D0C">
        <w:tc>
          <w:tcPr>
            <w:tcW w:w="4770" w:type="dxa"/>
          </w:tcPr>
          <w:p w14:paraId="3104CEDF" w14:textId="77777777" w:rsidR="00873B33" w:rsidRPr="0005200A" w:rsidRDefault="00873B33" w:rsidP="00F42E5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5200A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3961" w:type="dxa"/>
          </w:tcPr>
          <w:p w14:paraId="20810EDD" w14:textId="77777777" w:rsidR="00873B33" w:rsidRPr="0005200A" w:rsidRDefault="00873B33" w:rsidP="00BF0F9B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อายุการ</w:t>
            </w:r>
            <w:r w:rsidR="00BF0F9B" w:rsidRPr="0005200A">
              <w:rPr>
                <w:rFonts w:ascii="Angsana New" w:hAnsi="Angsana New" w:hint="cs"/>
                <w:cs/>
              </w:rPr>
              <w:t>ให้ประโยชน์</w:t>
            </w:r>
            <w:r w:rsidRPr="0005200A">
              <w:rPr>
                <w:rFonts w:ascii="Angsana New" w:hAnsi="Angsana New"/>
              </w:rPr>
              <w:t>(</w:t>
            </w:r>
            <w:r w:rsidRPr="0005200A">
              <w:rPr>
                <w:rFonts w:ascii="Angsana New" w:hAnsi="Angsana New"/>
                <w:cs/>
              </w:rPr>
              <w:t>ปี</w:t>
            </w:r>
            <w:r w:rsidRPr="0005200A">
              <w:rPr>
                <w:rFonts w:ascii="Angsana New" w:hAnsi="Angsana New"/>
              </w:rPr>
              <w:t>)</w:t>
            </w:r>
          </w:p>
        </w:tc>
      </w:tr>
      <w:tr w:rsidR="00873B33" w:rsidRPr="0005200A" w14:paraId="2F4255A3" w14:textId="77777777" w:rsidTr="000C2D0C">
        <w:tc>
          <w:tcPr>
            <w:tcW w:w="4770" w:type="dxa"/>
            <w:tcBorders>
              <w:bottom w:val="nil"/>
            </w:tcBorders>
          </w:tcPr>
          <w:p w14:paraId="0AA96589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3961" w:type="dxa"/>
            <w:tcBorders>
              <w:bottom w:val="nil"/>
            </w:tcBorders>
          </w:tcPr>
          <w:p w14:paraId="1FA8F16B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20</w:t>
            </w:r>
          </w:p>
        </w:tc>
      </w:tr>
      <w:tr w:rsidR="00873B33" w:rsidRPr="0005200A" w14:paraId="49049398" w14:textId="77777777" w:rsidTr="000C2D0C">
        <w:tc>
          <w:tcPr>
            <w:tcW w:w="4770" w:type="dxa"/>
            <w:tcBorders>
              <w:top w:val="nil"/>
              <w:bottom w:val="nil"/>
            </w:tcBorders>
          </w:tcPr>
          <w:p w14:paraId="1EDC17CC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  <w:cs/>
              </w:rPr>
            </w:pPr>
            <w:r w:rsidRPr="0005200A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14:paraId="7C89AED1" w14:textId="77777777" w:rsidR="00873B33" w:rsidRPr="0005200A" w:rsidRDefault="002B498F" w:rsidP="00996CA4">
            <w:pPr>
              <w:tabs>
                <w:tab w:val="left" w:pos="360"/>
                <w:tab w:val="left" w:pos="900"/>
                <w:tab w:val="left" w:pos="1440"/>
                <w:tab w:val="left" w:pos="2019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3</w:t>
            </w:r>
            <w:r w:rsidR="00873B33" w:rsidRPr="0005200A">
              <w:rPr>
                <w:rFonts w:ascii="Angsana New" w:hAnsi="Angsana New"/>
              </w:rPr>
              <w:t xml:space="preserve"> </w:t>
            </w:r>
            <w:r w:rsidR="00D11280" w:rsidRPr="0005200A">
              <w:rPr>
                <w:rFonts w:ascii="Angsana New" w:hAnsi="Angsana New"/>
              </w:rPr>
              <w:t>-</w:t>
            </w:r>
            <w:r w:rsidR="00873B33" w:rsidRPr="0005200A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05200A" w14:paraId="056C9B46" w14:textId="77777777" w:rsidTr="000C2D0C">
        <w:tc>
          <w:tcPr>
            <w:tcW w:w="4770" w:type="dxa"/>
            <w:tcBorders>
              <w:top w:val="nil"/>
              <w:bottom w:val="nil"/>
            </w:tcBorders>
          </w:tcPr>
          <w:p w14:paraId="4F9EF7DF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 w:hint="cs"/>
                <w:cs/>
              </w:rPr>
              <w:t>ระบบสาธารณูปโภค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14:paraId="2098150F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5</w:t>
            </w:r>
          </w:p>
        </w:tc>
      </w:tr>
      <w:tr w:rsidR="00873B33" w:rsidRPr="0005200A" w14:paraId="106AFB1A" w14:textId="77777777" w:rsidTr="000C2D0C">
        <w:tc>
          <w:tcPr>
            <w:tcW w:w="4770" w:type="dxa"/>
            <w:tcBorders>
              <w:top w:val="nil"/>
              <w:bottom w:val="nil"/>
            </w:tcBorders>
          </w:tcPr>
          <w:p w14:paraId="328D7019" w14:textId="77777777" w:rsidR="00873B33" w:rsidRPr="0005200A" w:rsidRDefault="00873B33" w:rsidP="00A84516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อุปกรณ์</w:t>
            </w:r>
            <w:r w:rsidR="00A84516" w:rsidRPr="0005200A">
              <w:rPr>
                <w:rFonts w:ascii="Angsana New" w:hAnsi="Angsana New" w:hint="cs"/>
                <w:cs/>
              </w:rPr>
              <w:t>ผลิตรายการ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14:paraId="7712343D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5</w:t>
            </w:r>
          </w:p>
        </w:tc>
      </w:tr>
      <w:tr w:rsidR="00873B33" w:rsidRPr="0005200A" w14:paraId="1C3D6D76" w14:textId="77777777" w:rsidTr="000C2D0C">
        <w:tc>
          <w:tcPr>
            <w:tcW w:w="4770" w:type="dxa"/>
            <w:tcBorders>
              <w:top w:val="nil"/>
              <w:bottom w:val="nil"/>
            </w:tcBorders>
          </w:tcPr>
          <w:p w14:paraId="732FE07F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  <w:cs/>
              </w:rPr>
            </w:pPr>
            <w:r w:rsidRPr="0005200A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14:paraId="0EC44FFE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5</w:t>
            </w:r>
          </w:p>
        </w:tc>
      </w:tr>
      <w:tr w:rsidR="00873B33" w:rsidRPr="0005200A" w14:paraId="2F6FB449" w14:textId="77777777" w:rsidTr="000C2D0C">
        <w:tc>
          <w:tcPr>
            <w:tcW w:w="4770" w:type="dxa"/>
            <w:tcBorders>
              <w:top w:val="nil"/>
              <w:bottom w:val="nil"/>
            </w:tcBorders>
          </w:tcPr>
          <w:p w14:paraId="7B9D0574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14:paraId="51E73F2E" w14:textId="77777777" w:rsidR="00873B33" w:rsidRPr="0005200A" w:rsidRDefault="00873B33" w:rsidP="001850F9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 xml:space="preserve">5 </w:t>
            </w:r>
            <w:r w:rsidR="00D11280" w:rsidRPr="0005200A">
              <w:rPr>
                <w:rFonts w:ascii="Angsana New" w:hAnsi="Angsana New"/>
              </w:rPr>
              <w:t>-</w:t>
            </w:r>
            <w:r w:rsidRPr="0005200A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05200A" w14:paraId="754EDE1E" w14:textId="77777777" w:rsidTr="000C2D0C">
        <w:tc>
          <w:tcPr>
            <w:tcW w:w="4770" w:type="dxa"/>
            <w:tcBorders>
              <w:top w:val="nil"/>
              <w:bottom w:val="single" w:sz="4" w:space="0" w:color="auto"/>
            </w:tcBorders>
          </w:tcPr>
          <w:p w14:paraId="6B640F90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เครื่องมือและอุปกรณ์ถ่ายทำ</w:t>
            </w:r>
          </w:p>
        </w:tc>
        <w:tc>
          <w:tcPr>
            <w:tcW w:w="3961" w:type="dxa"/>
            <w:tcBorders>
              <w:top w:val="nil"/>
              <w:bottom w:val="single" w:sz="4" w:space="0" w:color="auto"/>
            </w:tcBorders>
          </w:tcPr>
          <w:p w14:paraId="78B5E63E" w14:textId="77777777" w:rsidR="00873B33" w:rsidRPr="0005200A" w:rsidRDefault="00117C6D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3 - 5</w:t>
            </w:r>
          </w:p>
        </w:tc>
      </w:tr>
    </w:tbl>
    <w:p w14:paraId="6DAC2001" w14:textId="68E3E19E" w:rsidR="00B609FD" w:rsidRDefault="00B609FD" w:rsidP="00A87AE7">
      <w:pPr>
        <w:tabs>
          <w:tab w:val="left" w:pos="360"/>
          <w:tab w:val="left" w:pos="851"/>
          <w:tab w:val="left" w:pos="993"/>
          <w:tab w:val="left" w:pos="1440"/>
        </w:tabs>
        <w:spacing w:line="120" w:lineRule="auto"/>
        <w:ind w:right="-709"/>
        <w:jc w:val="both"/>
        <w:rPr>
          <w:rFonts w:ascii="Angsana New" w:hAnsi="Angsana New"/>
          <w:sz w:val="28"/>
          <w:szCs w:val="28"/>
          <w:highlight w:val="yellow"/>
        </w:rPr>
      </w:pPr>
    </w:p>
    <w:p w14:paraId="7F54B0FC" w14:textId="7424CC32" w:rsidR="00C32446" w:rsidRPr="00B609FD" w:rsidRDefault="00E92AEC" w:rsidP="00B609FD">
      <w:pPr>
        <w:tabs>
          <w:tab w:val="left" w:pos="360"/>
          <w:tab w:val="left" w:pos="851"/>
          <w:tab w:val="left" w:pos="993"/>
          <w:tab w:val="left" w:pos="1440"/>
        </w:tabs>
        <w:ind w:left="786" w:right="-709" w:hanging="502"/>
        <w:jc w:val="both"/>
        <w:rPr>
          <w:rFonts w:ascii="Angsana New" w:hAnsi="Angsana New"/>
        </w:rPr>
      </w:pPr>
      <w:r>
        <w:rPr>
          <w:rFonts w:ascii="Angsana New" w:hAnsi="Angsana New"/>
        </w:rPr>
        <w:t>3.</w:t>
      </w:r>
      <w:r w:rsidR="006909DE">
        <w:rPr>
          <w:rFonts w:ascii="Angsana New" w:hAnsi="Angsana New"/>
        </w:rPr>
        <w:t>10</w:t>
      </w:r>
      <w:r w:rsidR="00AE00BC" w:rsidRPr="0005200A">
        <w:rPr>
          <w:rFonts w:ascii="Angsana New" w:hAnsi="Angsana New" w:hint="cs"/>
          <w:cs/>
        </w:rPr>
        <w:t xml:space="preserve">   สัญญาเช่า</w:t>
      </w:r>
    </w:p>
    <w:p w14:paraId="6F169FAA" w14:textId="77777777" w:rsidR="00C32446" w:rsidRPr="0005200A" w:rsidRDefault="00C32446" w:rsidP="00C32446">
      <w:pPr>
        <w:tabs>
          <w:tab w:val="left" w:pos="360"/>
        </w:tabs>
        <w:ind w:left="851" w:right="936"/>
        <w:outlineLvl w:val="0"/>
        <w:rPr>
          <w:rFonts w:ascii="Angsana New" w:hAnsi="Angsana New" w:cs="Angsana New"/>
          <w:u w:val="single"/>
        </w:rPr>
      </w:pPr>
      <w:r w:rsidRPr="0005200A">
        <w:rPr>
          <w:rFonts w:ascii="Angsana New" w:hAnsi="Angsana New" w:cs="Angsana New"/>
          <w:u w:val="single"/>
          <w:cs/>
        </w:rPr>
        <w:t>สินทรัพย์สิทธิการใช้</w:t>
      </w:r>
    </w:p>
    <w:p w14:paraId="51F84128" w14:textId="77777777" w:rsidR="00C32446" w:rsidRPr="0005200A" w:rsidRDefault="00C32446" w:rsidP="00C32446">
      <w:pPr>
        <w:ind w:left="853" w:right="-56" w:firstLine="565"/>
        <w:jc w:val="thaiDistribute"/>
        <w:rPr>
          <w:rFonts w:ascii="Angsana New" w:hAnsi="Angsana New" w:cs="Angsana New"/>
        </w:rPr>
      </w:pPr>
      <w:r w:rsidRPr="0005200A">
        <w:rPr>
          <w:rFonts w:ascii="Angsana New" w:hAnsi="Angsana New" w:cs="Angsana New"/>
          <w:cs/>
        </w:rPr>
        <w:t>สินทรัพย์สิทธิการใช้</w:t>
      </w:r>
      <w:r w:rsidRPr="0005200A">
        <w:rPr>
          <w:rFonts w:ascii="Angsana New" w:hAnsi="Angsana New" w:cs="Angsana New" w:hint="cs"/>
          <w:cs/>
        </w:rPr>
        <w:t>รับรู้</w:t>
      </w:r>
      <w:r w:rsidRPr="0005200A">
        <w:rPr>
          <w:rFonts w:ascii="Angsana New" w:hAnsi="Angsana New" w:cs="Angsana New"/>
          <w:cs/>
        </w:rPr>
        <w:t xml:space="preserve"> ณ วันที่สัญญาเช่าเริ่มมีผล </w:t>
      </w:r>
      <w:r w:rsidRPr="0005200A">
        <w:rPr>
          <w:rFonts w:ascii="Angsana New" w:hAnsi="Angsana New" w:cs="Angsana New" w:hint="cs"/>
          <w:cs/>
        </w:rPr>
        <w:t>แสดงด้วย</w:t>
      </w:r>
      <w:r w:rsidRPr="0005200A">
        <w:rPr>
          <w:rFonts w:ascii="Angsana New" w:hAnsi="Angsana New" w:cs="Angsana New"/>
          <w:cs/>
        </w:rPr>
        <w:t>ราคาทุนหักค่าเสื่อมราคาสะสม</w:t>
      </w:r>
      <w:r w:rsidRPr="0005200A">
        <w:rPr>
          <w:rFonts w:ascii="Angsana New" w:hAnsi="Angsana New" w:cs="Angsana New" w:hint="cs"/>
          <w:cs/>
        </w:rPr>
        <w:t xml:space="preserve"> และค่าเผื่อ</w:t>
      </w:r>
      <w:r w:rsidRPr="0005200A">
        <w:rPr>
          <w:rFonts w:ascii="Angsana New" w:hAnsi="Angsana New" w:cs="Angsana New"/>
          <w:cs/>
        </w:rPr>
        <w:t xml:space="preserve">การด้อยค่าสะสม </w:t>
      </w:r>
      <w:r w:rsidRPr="0005200A">
        <w:rPr>
          <w:rFonts w:ascii="Angsana New" w:hAnsi="Angsana New" w:cs="Angsana New" w:hint="cs"/>
          <w:cs/>
        </w:rPr>
        <w:t xml:space="preserve">(ถ้ามี) </w:t>
      </w:r>
      <w:r w:rsidRPr="0005200A">
        <w:rPr>
          <w:rFonts w:ascii="Angsana New" w:hAnsi="Angsana New" w:cs="Angsana New"/>
          <w:cs/>
        </w:rPr>
        <w:t>ค่าเสื่อมราคา</w:t>
      </w:r>
      <w:r w:rsidRPr="0005200A">
        <w:rPr>
          <w:rFonts w:ascii="Angsana New" w:hAnsi="Angsana New" w:cs="Angsana New" w:hint="cs"/>
          <w:cs/>
        </w:rPr>
        <w:t>ของ</w:t>
      </w:r>
      <w:r w:rsidRPr="0005200A">
        <w:rPr>
          <w:rFonts w:ascii="Angsana New" w:hAnsi="Angsana New" w:cs="Angsana New"/>
          <w:cs/>
        </w:rPr>
        <w:t>สินทรัพย์สิทธิการใช้</w:t>
      </w:r>
      <w:r w:rsidRPr="0005200A">
        <w:rPr>
          <w:rFonts w:ascii="Angsana New" w:hAnsi="Angsana New" w:cs="Angsana New" w:hint="cs"/>
          <w:cs/>
        </w:rPr>
        <w:t xml:space="preserve"> คำนวณ</w:t>
      </w:r>
      <w:r w:rsidRPr="0005200A">
        <w:rPr>
          <w:rFonts w:ascii="Angsana New" w:hAnsi="Angsana New" w:cs="Angsana New"/>
          <w:cs/>
        </w:rPr>
        <w:t>โดยวิธีเส้นตรง</w:t>
      </w:r>
      <w:r w:rsidRPr="0005200A">
        <w:rPr>
          <w:rFonts w:ascii="Angsana New" w:hAnsi="Angsana New" w:cs="Angsana New" w:hint="cs"/>
          <w:cs/>
        </w:rPr>
        <w:t>ตามอายุของสัญญาเช่า หรือ</w:t>
      </w:r>
      <w:r w:rsidRPr="0005200A">
        <w:rPr>
          <w:rFonts w:ascii="Angsana New" w:hAnsi="Angsana New" w:cs="Angsana New"/>
          <w:cs/>
        </w:rPr>
        <w:t>อายุการให้ประโยชน์</w:t>
      </w:r>
      <w:r w:rsidRPr="0005200A">
        <w:rPr>
          <w:rFonts w:ascii="Angsana New" w:hAnsi="Angsana New" w:cs="Angsana New" w:hint="cs"/>
          <w:cs/>
        </w:rPr>
        <w:t>โดยประมาณ</w:t>
      </w:r>
      <w:r w:rsidRPr="0005200A">
        <w:rPr>
          <w:rFonts w:ascii="Angsana New" w:hAnsi="Angsana New" w:cs="Angsana New"/>
          <w:cs/>
        </w:rPr>
        <w:t>ของสินทรัพย์สิทธิการใช้แล้วแต่</w:t>
      </w:r>
      <w:r w:rsidRPr="0005200A">
        <w:rPr>
          <w:rFonts w:ascii="Angsana New" w:hAnsi="Angsana New" w:cs="Angsana New" w:hint="cs"/>
          <w:cs/>
        </w:rPr>
        <w:t>ระยะเวลาใดจะต่ำกว่า</w:t>
      </w:r>
    </w:p>
    <w:p w14:paraId="3BE873DF" w14:textId="77777777" w:rsidR="00C32446" w:rsidRPr="0005200A" w:rsidRDefault="00C32446" w:rsidP="00C32446">
      <w:pPr>
        <w:tabs>
          <w:tab w:val="left" w:pos="360"/>
        </w:tabs>
        <w:ind w:left="851" w:right="936"/>
        <w:outlineLvl w:val="0"/>
        <w:rPr>
          <w:rFonts w:ascii="Angsana New" w:hAnsi="Angsana New" w:cs="Angsana New"/>
          <w:u w:val="single"/>
        </w:rPr>
      </w:pPr>
      <w:r w:rsidRPr="0005200A">
        <w:rPr>
          <w:rFonts w:ascii="Angsana New" w:hAnsi="Angsana New" w:cs="Angsana New"/>
          <w:u w:val="single"/>
          <w:cs/>
        </w:rPr>
        <w:t>หนี้สินตามสัญญาเช่า</w:t>
      </w:r>
    </w:p>
    <w:p w14:paraId="5FB211C5" w14:textId="77777777" w:rsidR="00C32446" w:rsidRDefault="00C32446" w:rsidP="00C32446">
      <w:pPr>
        <w:ind w:left="853" w:right="-56" w:firstLine="565"/>
        <w:jc w:val="thaiDistribute"/>
        <w:rPr>
          <w:rFonts w:ascii="Angsana New" w:hAnsi="Angsana New" w:cs="Angsana New"/>
        </w:rPr>
      </w:pPr>
      <w:r w:rsidRPr="0005200A">
        <w:rPr>
          <w:rFonts w:ascii="Angsana New" w:hAnsi="Angsana New" w:cs="Angsana New"/>
          <w:cs/>
        </w:rPr>
        <w:tab/>
        <w:t xml:space="preserve"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</w:t>
      </w:r>
    </w:p>
    <w:p w14:paraId="0CC07A67" w14:textId="77777777" w:rsidR="00C32446" w:rsidRPr="0005200A" w:rsidRDefault="00C32446" w:rsidP="00C32446">
      <w:pPr>
        <w:tabs>
          <w:tab w:val="left" w:pos="360"/>
        </w:tabs>
        <w:ind w:left="851" w:right="936"/>
        <w:outlineLvl w:val="0"/>
        <w:rPr>
          <w:rFonts w:ascii="Angsana New" w:hAnsi="Angsana New" w:cs="Angsana New"/>
          <w:u w:val="single"/>
        </w:rPr>
      </w:pPr>
      <w:r w:rsidRPr="0005200A">
        <w:rPr>
          <w:rFonts w:ascii="Angsana New" w:hAnsi="Angsana New" w:cs="Angsana New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F2486E0" w14:textId="77777777" w:rsidR="0005200A" w:rsidRPr="0005200A" w:rsidRDefault="00C32446" w:rsidP="00B609FD">
      <w:pPr>
        <w:ind w:left="853" w:right="-56" w:firstLine="565"/>
        <w:jc w:val="thaiDistribute"/>
        <w:rPr>
          <w:rFonts w:ascii="Angsana New" w:hAnsi="Angsana New" w:cs="Angsana New"/>
        </w:rPr>
      </w:pPr>
      <w:r w:rsidRPr="0005200A">
        <w:rPr>
          <w:rFonts w:ascii="Angsana New" w:hAnsi="Angsana New" w:cs="Angsana New"/>
          <w:cs/>
        </w:rPr>
        <w:t xml:space="preserve">จำนวนเงินที่ต้องจ่ายตามสัญญาเช่าที่มีอายุสัญญาเช่า </w:t>
      </w:r>
      <w:r w:rsidRPr="0005200A">
        <w:rPr>
          <w:rFonts w:ascii="Angsana New" w:hAnsi="Angsana New" w:cs="Angsana New"/>
        </w:rPr>
        <w:t xml:space="preserve">12 </w:t>
      </w:r>
      <w:r w:rsidRPr="0005200A">
        <w:rPr>
          <w:rFonts w:ascii="Angsana New" w:hAnsi="Angsana New" w:cs="Angsana New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475727D3" w14:textId="77777777" w:rsidR="00AE00BC" w:rsidRPr="00B609FD" w:rsidRDefault="00AE00BC" w:rsidP="00A87AE7">
      <w:pPr>
        <w:spacing w:line="120" w:lineRule="auto"/>
        <w:ind w:left="902" w:right="-51" w:firstLine="516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14:paraId="759FAB6E" w14:textId="0887DEF1" w:rsidR="00054FFD" w:rsidRPr="0005200A" w:rsidRDefault="00E92AEC" w:rsidP="00C32446">
      <w:pPr>
        <w:tabs>
          <w:tab w:val="left" w:pos="360"/>
          <w:tab w:val="left" w:pos="851"/>
          <w:tab w:val="left" w:pos="993"/>
          <w:tab w:val="left" w:pos="1440"/>
        </w:tabs>
        <w:ind w:left="284" w:right="-709"/>
        <w:jc w:val="both"/>
        <w:rPr>
          <w:rFonts w:ascii="Angsana New" w:hAnsi="Angsana New"/>
        </w:rPr>
      </w:pPr>
      <w:r>
        <w:rPr>
          <w:rFonts w:ascii="Angsana New" w:hAnsi="Angsana New"/>
        </w:rPr>
        <w:t>3.1</w:t>
      </w:r>
      <w:r w:rsidR="006909DE">
        <w:rPr>
          <w:rFonts w:ascii="Angsana New" w:hAnsi="Angsana New"/>
        </w:rPr>
        <w:t>1</w:t>
      </w:r>
      <w:r>
        <w:rPr>
          <w:rFonts w:ascii="Angsana New" w:hAnsi="Angsana New" w:hint="cs"/>
          <w:cs/>
        </w:rPr>
        <w:t xml:space="preserve">   </w:t>
      </w:r>
      <w:r w:rsidR="00054FFD" w:rsidRPr="0005200A">
        <w:rPr>
          <w:rFonts w:ascii="Angsana New" w:hAnsi="Angsana New" w:hint="cs"/>
          <w:cs/>
        </w:rPr>
        <w:t>สินทรัพย์ไม่มีตัวตน</w:t>
      </w:r>
    </w:p>
    <w:p w14:paraId="09809CBE" w14:textId="77777777" w:rsidR="00897EE1" w:rsidRPr="00E92AEC" w:rsidRDefault="00054FFD" w:rsidP="00E92AEC">
      <w:pPr>
        <w:ind w:left="853" w:right="-56" w:firstLine="565"/>
        <w:jc w:val="thaiDistribute"/>
      </w:pPr>
      <w:r w:rsidRPr="0005200A">
        <w:rPr>
          <w:rFonts w:hint="cs"/>
          <w:spacing w:val="-6"/>
          <w:cs/>
        </w:rPr>
        <w:tab/>
      </w:r>
      <w:r w:rsidRPr="0005200A">
        <w:rPr>
          <w:rFonts w:ascii="Angsana New" w:hAnsi="Angsana New" w:cs="Angsana New" w:hint="cs"/>
          <w:cs/>
        </w:rPr>
        <w:t xml:space="preserve">ค่าโปรแกรมคอมพิวเตอร์ </w:t>
      </w:r>
      <w:r w:rsidR="00BE6480" w:rsidRPr="0005200A">
        <w:rPr>
          <w:rFonts w:ascii="Angsana New" w:hAnsi="Angsana New" w:cs="Angsana New" w:hint="cs"/>
          <w:cs/>
        </w:rPr>
        <w:t>และเครื่องหมายการค้า</w:t>
      </w:r>
      <w:r w:rsidR="00C32446" w:rsidRPr="0005200A">
        <w:rPr>
          <w:rFonts w:ascii="Angsana New" w:hAnsi="Angsana New" w:cs="Angsana New" w:hint="cs"/>
          <w:cs/>
        </w:rPr>
        <w:t xml:space="preserve"> </w:t>
      </w:r>
      <w:r w:rsidRPr="0005200A">
        <w:rPr>
          <w:rFonts w:ascii="Angsana New" w:hAnsi="Angsana New" w:cs="Angsana New" w:hint="cs"/>
          <w:cs/>
        </w:rPr>
        <w:t>ตัดจำหน่ายเป็นค่าใช้จ่ายโดยวิธีเส้นตรงตามอายุการ</w:t>
      </w:r>
      <w:r w:rsidR="00D73411" w:rsidRPr="0005200A">
        <w:rPr>
          <w:rFonts w:ascii="Angsana New" w:hAnsi="Angsana New" w:cs="Angsana New" w:hint="cs"/>
          <w:cs/>
        </w:rPr>
        <w:t>ให้ประโยชน์</w:t>
      </w:r>
      <w:r w:rsidRPr="0005200A">
        <w:rPr>
          <w:rFonts w:ascii="Angsana New" w:hAnsi="Angsana New" w:cs="Angsana New" w:hint="cs"/>
          <w:cs/>
        </w:rPr>
        <w:t xml:space="preserve">โดยประมาณของสินทรัพย์ในเวลา </w:t>
      </w:r>
      <w:r w:rsidR="002B498F" w:rsidRPr="0005200A">
        <w:rPr>
          <w:rFonts w:ascii="Angsana New" w:hAnsi="Angsana New" w:cs="Angsana New"/>
        </w:rPr>
        <w:t>3-10</w:t>
      </w:r>
      <w:r w:rsidRPr="0005200A">
        <w:rPr>
          <w:rFonts w:ascii="Angsana New" w:hAnsi="Angsana New" w:cs="Angsana New" w:hint="cs"/>
          <w:cs/>
        </w:rPr>
        <w:t xml:space="preserve"> ปี</w:t>
      </w:r>
    </w:p>
    <w:p w14:paraId="2609C937" w14:textId="77777777" w:rsidR="00A06F23" w:rsidRPr="00E86BCA" w:rsidRDefault="00A06F23" w:rsidP="00A06F23">
      <w:pPr>
        <w:tabs>
          <w:tab w:val="left" w:pos="360"/>
          <w:tab w:val="left" w:pos="900"/>
          <w:tab w:val="left" w:pos="1440"/>
        </w:tabs>
        <w:ind w:right="-21"/>
        <w:jc w:val="thaiDistribute"/>
        <w:rPr>
          <w:sz w:val="10"/>
          <w:szCs w:val="10"/>
          <w:highlight w:val="yellow"/>
        </w:rPr>
      </w:pPr>
    </w:p>
    <w:p w14:paraId="7A86719D" w14:textId="77777777" w:rsidR="0003746A" w:rsidRPr="0005200A" w:rsidRDefault="0003746A" w:rsidP="004314F3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/>
          <w:b/>
          <w:bCs/>
          <w:spacing w:val="-2"/>
          <w:sz w:val="2"/>
          <w:szCs w:val="2"/>
        </w:rPr>
      </w:pPr>
    </w:p>
    <w:p w14:paraId="12C19CEF" w14:textId="6D3E9C52" w:rsidR="0003746A" w:rsidRDefault="0003746A" w:rsidP="00A87AE7">
      <w:pPr>
        <w:pStyle w:val="ListParagraph"/>
        <w:tabs>
          <w:tab w:val="left" w:pos="360"/>
          <w:tab w:val="left" w:pos="900"/>
          <w:tab w:val="left" w:pos="1440"/>
        </w:tabs>
        <w:ind w:left="360" w:right="-439"/>
        <w:jc w:val="both"/>
        <w:rPr>
          <w:rFonts w:ascii="Angsana New" w:hAnsi="Angsana New"/>
          <w:b/>
          <w:bCs/>
          <w:spacing w:val="-2"/>
          <w:sz w:val="16"/>
          <w:szCs w:val="20"/>
        </w:rPr>
      </w:pPr>
    </w:p>
    <w:p w14:paraId="15FFEE20" w14:textId="165F10AD" w:rsidR="00C61FEA" w:rsidRDefault="00C61FEA" w:rsidP="00A87AE7">
      <w:pPr>
        <w:pStyle w:val="ListParagraph"/>
        <w:tabs>
          <w:tab w:val="left" w:pos="360"/>
          <w:tab w:val="left" w:pos="900"/>
          <w:tab w:val="left" w:pos="1440"/>
        </w:tabs>
        <w:ind w:left="360" w:right="-439"/>
        <w:jc w:val="both"/>
        <w:rPr>
          <w:rFonts w:ascii="Angsana New" w:hAnsi="Angsana New"/>
          <w:b/>
          <w:bCs/>
          <w:spacing w:val="-2"/>
          <w:sz w:val="16"/>
          <w:szCs w:val="20"/>
        </w:rPr>
      </w:pPr>
    </w:p>
    <w:p w14:paraId="580F8886" w14:textId="66F5680D" w:rsidR="00C61FEA" w:rsidRDefault="00C61FEA" w:rsidP="00A87AE7">
      <w:pPr>
        <w:pStyle w:val="ListParagraph"/>
        <w:tabs>
          <w:tab w:val="left" w:pos="360"/>
          <w:tab w:val="left" w:pos="900"/>
          <w:tab w:val="left" w:pos="1440"/>
        </w:tabs>
        <w:ind w:left="360" w:right="-439"/>
        <w:jc w:val="both"/>
        <w:rPr>
          <w:rFonts w:ascii="Angsana New" w:hAnsi="Angsana New"/>
          <w:b/>
          <w:bCs/>
          <w:spacing w:val="-2"/>
          <w:sz w:val="16"/>
          <w:szCs w:val="20"/>
        </w:rPr>
      </w:pPr>
    </w:p>
    <w:p w14:paraId="6FA59FB9" w14:textId="3FED76B7" w:rsidR="00C61FEA" w:rsidRDefault="00C61FEA" w:rsidP="00A87AE7">
      <w:pPr>
        <w:pStyle w:val="ListParagraph"/>
        <w:tabs>
          <w:tab w:val="left" w:pos="360"/>
          <w:tab w:val="left" w:pos="900"/>
          <w:tab w:val="left" w:pos="1440"/>
        </w:tabs>
        <w:ind w:left="360" w:right="-439"/>
        <w:jc w:val="both"/>
        <w:rPr>
          <w:rFonts w:ascii="Angsana New" w:hAnsi="Angsana New"/>
          <w:b/>
          <w:bCs/>
          <w:spacing w:val="-2"/>
          <w:sz w:val="16"/>
          <w:szCs w:val="20"/>
        </w:rPr>
      </w:pPr>
    </w:p>
    <w:p w14:paraId="13F023B9" w14:textId="7E97307E" w:rsidR="00C61FEA" w:rsidRDefault="00C61FEA" w:rsidP="00A87AE7">
      <w:pPr>
        <w:pStyle w:val="ListParagraph"/>
        <w:tabs>
          <w:tab w:val="left" w:pos="360"/>
          <w:tab w:val="left" w:pos="900"/>
          <w:tab w:val="left" w:pos="1440"/>
        </w:tabs>
        <w:ind w:left="360" w:right="-439"/>
        <w:jc w:val="both"/>
        <w:rPr>
          <w:rFonts w:ascii="Angsana New" w:hAnsi="Angsana New"/>
          <w:b/>
          <w:bCs/>
          <w:spacing w:val="-2"/>
          <w:sz w:val="16"/>
          <w:szCs w:val="20"/>
        </w:rPr>
      </w:pPr>
    </w:p>
    <w:p w14:paraId="092C4C23" w14:textId="03717FA9" w:rsidR="00C61FEA" w:rsidRDefault="00C61FEA" w:rsidP="00A87AE7">
      <w:pPr>
        <w:pStyle w:val="ListParagraph"/>
        <w:tabs>
          <w:tab w:val="left" w:pos="360"/>
          <w:tab w:val="left" w:pos="900"/>
          <w:tab w:val="left" w:pos="1440"/>
        </w:tabs>
        <w:ind w:left="360" w:right="-439"/>
        <w:jc w:val="both"/>
        <w:rPr>
          <w:rFonts w:ascii="Angsana New" w:hAnsi="Angsana New"/>
          <w:b/>
          <w:bCs/>
          <w:spacing w:val="-2"/>
          <w:sz w:val="16"/>
          <w:szCs w:val="20"/>
        </w:rPr>
      </w:pPr>
    </w:p>
    <w:p w14:paraId="343B1890" w14:textId="5A2A1F8E" w:rsidR="00C61FEA" w:rsidRDefault="00C61FEA" w:rsidP="00A87AE7">
      <w:pPr>
        <w:pStyle w:val="ListParagraph"/>
        <w:tabs>
          <w:tab w:val="left" w:pos="360"/>
          <w:tab w:val="left" w:pos="900"/>
          <w:tab w:val="left" w:pos="1440"/>
        </w:tabs>
        <w:ind w:left="360" w:right="-439"/>
        <w:jc w:val="both"/>
        <w:rPr>
          <w:rFonts w:ascii="Angsana New" w:hAnsi="Angsana New"/>
          <w:b/>
          <w:bCs/>
          <w:spacing w:val="-2"/>
          <w:sz w:val="16"/>
          <w:szCs w:val="20"/>
        </w:rPr>
      </w:pPr>
    </w:p>
    <w:p w14:paraId="1D098339" w14:textId="10FBE61F" w:rsidR="00C61FEA" w:rsidRDefault="00C61FEA" w:rsidP="00A87AE7">
      <w:pPr>
        <w:pStyle w:val="ListParagraph"/>
        <w:tabs>
          <w:tab w:val="left" w:pos="360"/>
          <w:tab w:val="left" w:pos="900"/>
          <w:tab w:val="left" w:pos="1440"/>
        </w:tabs>
        <w:ind w:left="360" w:right="-439"/>
        <w:jc w:val="both"/>
        <w:rPr>
          <w:rFonts w:ascii="Angsana New" w:hAnsi="Angsana New"/>
          <w:b/>
          <w:bCs/>
          <w:spacing w:val="-2"/>
          <w:sz w:val="16"/>
          <w:szCs w:val="20"/>
        </w:rPr>
      </w:pPr>
    </w:p>
    <w:p w14:paraId="2AB7E085" w14:textId="6B2D1D10" w:rsidR="00C61FEA" w:rsidRDefault="00C61FEA" w:rsidP="00A87AE7">
      <w:pPr>
        <w:pStyle w:val="ListParagraph"/>
        <w:tabs>
          <w:tab w:val="left" w:pos="360"/>
          <w:tab w:val="left" w:pos="900"/>
          <w:tab w:val="left" w:pos="1440"/>
        </w:tabs>
        <w:ind w:left="360" w:right="-439"/>
        <w:jc w:val="both"/>
        <w:rPr>
          <w:rFonts w:ascii="Angsana New" w:hAnsi="Angsana New"/>
          <w:b/>
          <w:bCs/>
          <w:spacing w:val="-2"/>
          <w:sz w:val="16"/>
          <w:szCs w:val="20"/>
        </w:rPr>
      </w:pPr>
    </w:p>
    <w:p w14:paraId="3CC0EB58" w14:textId="5011649C" w:rsidR="00C61FEA" w:rsidRDefault="00C61FEA" w:rsidP="00A87AE7">
      <w:pPr>
        <w:pStyle w:val="ListParagraph"/>
        <w:tabs>
          <w:tab w:val="left" w:pos="360"/>
          <w:tab w:val="left" w:pos="900"/>
          <w:tab w:val="left" w:pos="1440"/>
        </w:tabs>
        <w:ind w:left="360" w:right="-439"/>
        <w:jc w:val="both"/>
        <w:rPr>
          <w:rFonts w:ascii="Angsana New" w:hAnsi="Angsana New"/>
          <w:b/>
          <w:bCs/>
          <w:spacing w:val="-2"/>
          <w:sz w:val="16"/>
          <w:szCs w:val="20"/>
        </w:rPr>
      </w:pPr>
    </w:p>
    <w:p w14:paraId="464DA61D" w14:textId="77777777" w:rsidR="00C61FEA" w:rsidRPr="00A06F23" w:rsidRDefault="00C61FEA" w:rsidP="00A87AE7">
      <w:pPr>
        <w:pStyle w:val="ListParagraph"/>
        <w:tabs>
          <w:tab w:val="left" w:pos="360"/>
          <w:tab w:val="left" w:pos="900"/>
          <w:tab w:val="left" w:pos="1440"/>
        </w:tabs>
        <w:ind w:left="360" w:right="-439"/>
        <w:jc w:val="both"/>
        <w:rPr>
          <w:rFonts w:ascii="Angsana New" w:hAnsi="Angsana New"/>
          <w:b/>
          <w:bCs/>
          <w:spacing w:val="-2"/>
          <w:sz w:val="16"/>
          <w:szCs w:val="20"/>
        </w:rPr>
      </w:pPr>
    </w:p>
    <w:p w14:paraId="28AE2AE8" w14:textId="5D57C53E" w:rsidR="00F3205C" w:rsidRPr="0005200A" w:rsidRDefault="00FA1E58" w:rsidP="00AE00BC">
      <w:pPr>
        <w:tabs>
          <w:tab w:val="left" w:pos="284"/>
          <w:tab w:val="left" w:pos="851"/>
          <w:tab w:val="left" w:pos="993"/>
          <w:tab w:val="left" w:pos="1440"/>
        </w:tabs>
        <w:ind w:left="284" w:right="-709"/>
        <w:jc w:val="both"/>
        <w:rPr>
          <w:rFonts w:ascii="Angsana New" w:hAnsi="Angsana New"/>
        </w:rPr>
      </w:pPr>
      <w:proofErr w:type="gramStart"/>
      <w:r w:rsidRPr="0005200A">
        <w:rPr>
          <w:rFonts w:ascii="Angsana New" w:hAnsi="Angsana New"/>
        </w:rPr>
        <w:lastRenderedPageBreak/>
        <w:t>3</w:t>
      </w:r>
      <w:r w:rsidR="00E92AEC">
        <w:rPr>
          <w:rFonts w:ascii="Angsana New" w:hAnsi="Angsana New" w:hint="cs"/>
          <w:cs/>
        </w:rPr>
        <w:t>.1</w:t>
      </w:r>
      <w:r w:rsidR="006909DE">
        <w:rPr>
          <w:rFonts w:ascii="Angsana New" w:hAnsi="Angsana New"/>
        </w:rPr>
        <w:t>2</w:t>
      </w:r>
      <w:r w:rsidR="00AE00BC" w:rsidRPr="0005200A">
        <w:rPr>
          <w:rFonts w:ascii="Angsana New" w:hAnsi="Angsana New" w:hint="cs"/>
          <w:cs/>
        </w:rPr>
        <w:t xml:space="preserve">  </w:t>
      </w:r>
      <w:r w:rsidR="00AE00BC" w:rsidRPr="0005200A">
        <w:rPr>
          <w:rFonts w:ascii="Angsana New" w:hAnsi="Angsana New" w:hint="cs"/>
          <w:cs/>
        </w:rPr>
        <w:tab/>
      </w:r>
      <w:proofErr w:type="gramEnd"/>
      <w:r w:rsidR="00F3205C" w:rsidRPr="0005200A">
        <w:rPr>
          <w:rFonts w:ascii="Angsana New" w:hAnsi="Angsana New" w:hint="cs"/>
          <w:cs/>
        </w:rPr>
        <w:t>สิทธิการใช้คลื่นความถี่รอตัดจำหน่าย</w:t>
      </w:r>
    </w:p>
    <w:p w14:paraId="3CB0D4F5" w14:textId="77777777" w:rsidR="0037383B" w:rsidRPr="0005200A" w:rsidRDefault="00887447" w:rsidP="00093FD2">
      <w:pPr>
        <w:tabs>
          <w:tab w:val="left" w:pos="360"/>
          <w:tab w:val="left" w:pos="851"/>
          <w:tab w:val="left" w:pos="993"/>
          <w:tab w:val="left" w:pos="1418"/>
        </w:tabs>
        <w:ind w:left="851" w:right="-28"/>
        <w:jc w:val="thaiDistribute"/>
        <w:rPr>
          <w:rFonts w:ascii="Angsana New" w:hAnsi="Angsana New"/>
          <w:spacing w:val="-2"/>
        </w:rPr>
      </w:pPr>
      <w:r w:rsidRPr="0005200A">
        <w:rPr>
          <w:rFonts w:ascii="Angsana New" w:hAnsi="Angsana New" w:cs="Angsana New" w:hint="cs"/>
          <w:cs/>
        </w:rPr>
        <w:tab/>
      </w:r>
      <w:r w:rsidRPr="0005200A">
        <w:rPr>
          <w:rFonts w:ascii="Angsana New" w:hAnsi="Angsana New" w:cs="Angsana New" w:hint="cs"/>
          <w:cs/>
        </w:rPr>
        <w:tab/>
      </w:r>
      <w:r w:rsidRPr="0005200A">
        <w:rPr>
          <w:rFonts w:ascii="Angsana New" w:hAnsi="Angsana New" w:cs="Angsana New" w:hint="cs"/>
          <w:spacing w:val="-4"/>
          <w:cs/>
        </w:rPr>
        <w:t>มูลค่าตามบัญชีของค่า</w:t>
      </w:r>
      <w:r w:rsidR="0037383B" w:rsidRPr="0005200A">
        <w:rPr>
          <w:rFonts w:ascii="Angsana New" w:hAnsi="Angsana New" w:cs="Angsana New" w:hint="cs"/>
          <w:spacing w:val="-4"/>
          <w:cs/>
        </w:rPr>
        <w:t>สิทธ</w:t>
      </w:r>
      <w:r w:rsidR="00285862" w:rsidRPr="0005200A">
        <w:rPr>
          <w:rFonts w:ascii="Angsana New" w:hAnsi="Angsana New" w:cs="Angsana New" w:hint="cs"/>
          <w:spacing w:val="-4"/>
          <w:cs/>
        </w:rPr>
        <w:t xml:space="preserve">ิการใช้คลื่นความถี่รอตัดจำหน่าย </w:t>
      </w:r>
      <w:r w:rsidRPr="0005200A">
        <w:rPr>
          <w:rFonts w:ascii="Angsana New" w:hAnsi="Angsana New" w:cs="Angsana New" w:hint="cs"/>
          <w:spacing w:val="-4"/>
          <w:cs/>
        </w:rPr>
        <w:t>ประกอบด้วย ต้นทุนทางตรงที่เกี่ยวข้องกับการได้มาซึ่ง</w:t>
      </w:r>
      <w:r w:rsidRPr="0005200A">
        <w:rPr>
          <w:rFonts w:ascii="Angsana New" w:hAnsi="Angsana New" w:hint="cs"/>
          <w:spacing w:val="-4"/>
          <w:cs/>
        </w:rPr>
        <w:t>ใบอนุญาตให้ใช้คลื่นความถี่</w:t>
      </w:r>
      <w:r w:rsidR="009B596C" w:rsidRPr="0005200A">
        <w:rPr>
          <w:rFonts w:ascii="Angsana New" w:hAnsi="Angsana New" w:hint="cs"/>
          <w:spacing w:val="-4"/>
          <w:cs/>
        </w:rPr>
        <w:t xml:space="preserve"> </w:t>
      </w:r>
      <w:r w:rsidRPr="0005200A">
        <w:rPr>
          <w:rFonts w:ascii="Angsana New" w:hAnsi="Angsana New" w:hint="cs"/>
          <w:spacing w:val="-4"/>
          <w:cs/>
        </w:rPr>
        <w:t>เพื่อให้บริการโทรทัศน์ในระบบดิจิตอลภาคพื้นดิน</w:t>
      </w:r>
      <w:r w:rsidRPr="0005200A">
        <w:rPr>
          <w:rFonts w:ascii="Angsana New" w:hAnsi="Angsana New" w:cs="Angsana New" w:hint="cs"/>
          <w:spacing w:val="-4"/>
          <w:cs/>
        </w:rPr>
        <w:t xml:space="preserve"> ประเภทบริการทางธุรกิจระดับชาติ แสดงมูลค่าเทียบเท่าเงินสดโดยวิธีคิดลดจำนวนเงินที่ต้องจ่ายชำระเพื่อให้เป็น</w:t>
      </w:r>
      <w:r w:rsidRPr="0005200A">
        <w:rPr>
          <w:rFonts w:ascii="Angsana New" w:hAnsi="Angsana New" w:hint="cs"/>
          <w:spacing w:val="-4"/>
          <w:cs/>
        </w:rPr>
        <w:t>มูลค่าปัจจุบัน</w:t>
      </w:r>
      <w:r w:rsidR="009B596C" w:rsidRPr="0005200A">
        <w:rPr>
          <w:rFonts w:ascii="Angsana New" w:hAnsi="Angsana New" w:hint="cs"/>
          <w:spacing w:val="-4"/>
          <w:cs/>
        </w:rPr>
        <w:t xml:space="preserve"> </w:t>
      </w:r>
      <w:r w:rsidRPr="0005200A">
        <w:rPr>
          <w:rFonts w:ascii="Angsana New" w:hAnsi="Angsana New" w:cs="Angsana New" w:hint="cs"/>
          <w:spacing w:val="-4"/>
          <w:cs/>
        </w:rPr>
        <w:t>โดย</w:t>
      </w:r>
      <w:r w:rsidR="008B7250" w:rsidRPr="0005200A">
        <w:rPr>
          <w:rFonts w:ascii="Angsana New" w:hAnsi="Angsana New" w:cs="Angsana New" w:hint="cs"/>
          <w:spacing w:val="-4"/>
          <w:cs/>
        </w:rPr>
        <w:t>ใช้อัตราคิดลด</w:t>
      </w:r>
      <w:r w:rsidR="008B7250" w:rsidRPr="0005200A">
        <w:rPr>
          <w:rFonts w:ascii="Angsana New" w:hAnsi="Angsana New" w:cs="Angsana New"/>
          <w:spacing w:val="-4"/>
          <w:cs/>
        </w:rPr>
        <w:t>เงินกู้ยืมส่วนเพิ่มของบริษัท</w:t>
      </w:r>
      <w:r w:rsidRPr="0005200A">
        <w:rPr>
          <w:rFonts w:ascii="Angsana New" w:hAnsi="Angsana New" w:cs="Angsana New" w:hint="cs"/>
          <w:spacing w:val="-4"/>
          <w:cs/>
        </w:rPr>
        <w:t xml:space="preserve"> แสดง</w:t>
      </w:r>
      <w:r w:rsidR="0006415F" w:rsidRPr="0005200A">
        <w:rPr>
          <w:rFonts w:ascii="Angsana New" w:hAnsi="Angsana New" w:cs="Angsana New" w:hint="cs"/>
          <w:spacing w:val="-4"/>
          <w:cs/>
        </w:rPr>
        <w:t>ใน</w:t>
      </w:r>
      <w:r w:rsidR="0006415F" w:rsidRPr="0005200A">
        <w:rPr>
          <w:rFonts w:ascii="Angsana New" w:hAnsi="Angsana New" w:hint="cs"/>
          <w:spacing w:val="-4"/>
          <w:cs/>
        </w:rPr>
        <w:t>ราคาทุนหักค่าตัดจำหน่ายสะสม</w:t>
      </w:r>
      <w:r w:rsidRPr="0005200A">
        <w:rPr>
          <w:rFonts w:ascii="Angsana New" w:hAnsi="Angsana New" w:hint="cs"/>
          <w:spacing w:val="-4"/>
          <w:cs/>
        </w:rPr>
        <w:t xml:space="preserve"> ผลต่างระหว่างราคาเทียบเท่าเงินสดกับจำนวนเงินทั้งหมดที่ต้องจ่ายชำระ</w:t>
      </w:r>
      <w:r w:rsidR="009B596C" w:rsidRPr="0005200A">
        <w:rPr>
          <w:rFonts w:ascii="Angsana New" w:hAnsi="Angsana New" w:hint="cs"/>
          <w:spacing w:val="-4"/>
          <w:cs/>
        </w:rPr>
        <w:t xml:space="preserve"> </w:t>
      </w:r>
      <w:r w:rsidRPr="0005200A">
        <w:rPr>
          <w:rFonts w:ascii="Angsana New" w:hAnsi="Angsana New" w:hint="cs"/>
          <w:spacing w:val="-4"/>
          <w:cs/>
        </w:rPr>
        <w:t>บันทึกเป็น</w:t>
      </w:r>
      <w:r w:rsidRPr="0005200A">
        <w:rPr>
          <w:rFonts w:ascii="Angsana New" w:hAnsi="Angsana New" w:hint="cs"/>
          <w:cs/>
        </w:rPr>
        <w:t>ต้นทุนทางการเงิน</w:t>
      </w:r>
      <w:r w:rsidRPr="0005200A">
        <w:rPr>
          <w:rFonts w:ascii="Angsana New" w:hAnsi="Angsana New" w:hint="cs"/>
          <w:spacing w:val="-2"/>
          <w:cs/>
        </w:rPr>
        <w:t>ตลอดอายุของการจ่ายชำระค่าธรรมเนียมการได้รับใบอนุญาตให้ใช้คลื่นความถี่</w:t>
      </w:r>
      <w:r w:rsidR="009B596C" w:rsidRPr="0005200A">
        <w:rPr>
          <w:rFonts w:ascii="Angsana New" w:hAnsi="Angsana New" w:hint="cs"/>
          <w:spacing w:val="-2"/>
          <w:cs/>
        </w:rPr>
        <w:t xml:space="preserve"> </w:t>
      </w:r>
      <w:r w:rsidRPr="0005200A">
        <w:rPr>
          <w:rFonts w:ascii="Angsana New" w:hAnsi="Angsana New" w:hint="cs"/>
          <w:spacing w:val="-2"/>
          <w:cs/>
        </w:rPr>
        <w:t>เพื่อให้บริการ</w:t>
      </w:r>
      <w:r w:rsidR="009B596C" w:rsidRPr="0005200A">
        <w:rPr>
          <w:rFonts w:ascii="Angsana New" w:hAnsi="Angsana New" w:hint="cs"/>
          <w:spacing w:val="-2"/>
          <w:cs/>
        </w:rPr>
        <w:t xml:space="preserve">โทรทัศน์ในระบบดิจิตอลภาคพื้นดิน </w:t>
      </w:r>
      <w:r w:rsidRPr="0005200A">
        <w:rPr>
          <w:rFonts w:ascii="Angsana New" w:hAnsi="Angsana New" w:hint="cs"/>
          <w:spacing w:val="-2"/>
          <w:cs/>
        </w:rPr>
        <w:t>โดยจะเริ่มตัดจำหน่ายเมื่อพร้อมที่จะให้บริการ</w:t>
      </w:r>
    </w:p>
    <w:p w14:paraId="66E68A33" w14:textId="77777777" w:rsidR="003E0655" w:rsidRPr="0005200A" w:rsidRDefault="008B7250" w:rsidP="00A7366E">
      <w:pPr>
        <w:tabs>
          <w:tab w:val="left" w:pos="360"/>
          <w:tab w:val="left" w:pos="851"/>
          <w:tab w:val="left" w:pos="993"/>
          <w:tab w:val="left" w:pos="1440"/>
        </w:tabs>
        <w:ind w:left="851" w:right="-28"/>
        <w:jc w:val="thaiDistribute"/>
        <w:rPr>
          <w:rFonts w:ascii="Angsana New" w:hAnsi="Angsana New" w:cs="Angsana New"/>
        </w:rPr>
      </w:pPr>
      <w:r w:rsidRPr="0005200A">
        <w:rPr>
          <w:rFonts w:ascii="Angsana New" w:hAnsi="Angsana New" w:cs="Angsana New" w:hint="cs"/>
          <w:cs/>
        </w:rPr>
        <w:tab/>
      </w:r>
      <w:r w:rsidRPr="0005200A">
        <w:rPr>
          <w:rFonts w:ascii="Angsana New" w:hAnsi="Angsana New" w:cs="Angsana New" w:hint="cs"/>
          <w:cs/>
        </w:rPr>
        <w:tab/>
        <w:t>สิทธิการใช้คลื่นความถี่รอตัดจำหน่าย ตัดจำหน่ายเป็นค่าใช้จ่ายโดยวิธีเส้นตรงตามอายุของใบอนุญาต</w:t>
      </w:r>
    </w:p>
    <w:p w14:paraId="3550C681" w14:textId="77777777" w:rsidR="009646B3" w:rsidRPr="00A06F23" w:rsidRDefault="009646B3" w:rsidP="008B7250">
      <w:pPr>
        <w:tabs>
          <w:tab w:val="left" w:pos="360"/>
          <w:tab w:val="left" w:pos="851"/>
          <w:tab w:val="left" w:pos="993"/>
          <w:tab w:val="left" w:pos="1440"/>
        </w:tabs>
        <w:ind w:left="851" w:right="-28"/>
        <w:jc w:val="thaiDistribute"/>
        <w:rPr>
          <w:rFonts w:ascii="Angsana New" w:hAnsi="Angsana New" w:cs="Angsana New"/>
          <w:sz w:val="6"/>
          <w:szCs w:val="6"/>
        </w:rPr>
      </w:pPr>
    </w:p>
    <w:p w14:paraId="023F44CC" w14:textId="77777777" w:rsidR="00C300FC" w:rsidRPr="00A06F23" w:rsidRDefault="00C300FC" w:rsidP="0087156C">
      <w:pPr>
        <w:pStyle w:val="BodyText2"/>
        <w:tabs>
          <w:tab w:val="clear" w:pos="1440"/>
          <w:tab w:val="clear" w:pos="5130"/>
          <w:tab w:val="clear" w:pos="6120"/>
          <w:tab w:val="clear" w:pos="7380"/>
          <w:tab w:val="clear" w:pos="8640"/>
        </w:tabs>
        <w:ind w:left="900" w:right="-21"/>
        <w:jc w:val="thaiDistribute"/>
        <w:rPr>
          <w:rFonts w:ascii="Angsana New" w:hAnsi="Angsana New" w:cs="Angsana New"/>
          <w:sz w:val="6"/>
          <w:szCs w:val="6"/>
        </w:rPr>
      </w:pPr>
    </w:p>
    <w:p w14:paraId="503F0413" w14:textId="4CB8E3E1" w:rsidR="00873B33" w:rsidRPr="0005200A" w:rsidRDefault="00FA1E58" w:rsidP="00AE387A">
      <w:pPr>
        <w:tabs>
          <w:tab w:val="left" w:pos="284"/>
          <w:tab w:val="left" w:pos="851"/>
          <w:tab w:val="left" w:pos="993"/>
          <w:tab w:val="left" w:pos="1440"/>
        </w:tabs>
        <w:ind w:left="284" w:right="-709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.1</w:t>
      </w:r>
      <w:r w:rsidR="006909DE">
        <w:rPr>
          <w:rFonts w:ascii="Angsana New" w:hAnsi="Angsana New"/>
        </w:rPr>
        <w:t>3</w:t>
      </w:r>
      <w:r w:rsidR="002D0849" w:rsidRPr="0005200A">
        <w:rPr>
          <w:rFonts w:ascii="Angsana New" w:hAnsi="Angsana New" w:hint="cs"/>
          <w:cs/>
        </w:rPr>
        <w:t xml:space="preserve"> </w:t>
      </w:r>
      <w:r w:rsidR="002D0849" w:rsidRPr="0005200A">
        <w:rPr>
          <w:rFonts w:ascii="Angsana New" w:hAnsi="Angsana New" w:hint="cs"/>
          <w:cs/>
        </w:rPr>
        <w:tab/>
      </w:r>
      <w:r w:rsidR="00873B33" w:rsidRPr="0005200A">
        <w:rPr>
          <w:rFonts w:ascii="Angsana New" w:hAnsi="Angsana New"/>
          <w:cs/>
        </w:rPr>
        <w:t>ค่าเช่าภาพยนตร์ ค่าผลิตภัณฑ์ภาพยนตร์ ค่าละครและลิขสิทธิ์รอตัด</w:t>
      </w:r>
      <w:r w:rsidR="00BC12DB" w:rsidRPr="0005200A">
        <w:rPr>
          <w:rFonts w:ascii="Angsana New" w:hAnsi="Angsana New" w:hint="cs"/>
          <w:cs/>
        </w:rPr>
        <w:t>จำหน่าย</w:t>
      </w:r>
    </w:p>
    <w:p w14:paraId="1C8C2F10" w14:textId="77777777" w:rsidR="004314F3" w:rsidRPr="0005200A" w:rsidRDefault="004314F3" w:rsidP="00C25FB7">
      <w:pPr>
        <w:tabs>
          <w:tab w:val="left" w:pos="360"/>
          <w:tab w:val="left" w:pos="851"/>
          <w:tab w:val="left" w:pos="993"/>
          <w:tab w:val="left" w:pos="1440"/>
        </w:tabs>
        <w:ind w:left="851" w:right="-28" w:firstLine="591"/>
        <w:jc w:val="thaiDistribute"/>
        <w:rPr>
          <w:rFonts w:ascii="Angsana New" w:hAnsi="Angsana New" w:cs="Angsana New"/>
          <w:cs/>
        </w:rPr>
      </w:pPr>
      <w:r w:rsidRPr="0005200A">
        <w:rPr>
          <w:rFonts w:ascii="Angsana New" w:hAnsi="Angsana New" w:cs="Angsana New"/>
          <w:cs/>
        </w:rPr>
        <w:t>ค่าเช่าภาพยนตร์ ค่าผลิตภัณฑ์ภาพยนตร์ ค่าละครและลิขสิทธิ์รอตัด</w:t>
      </w:r>
      <w:r w:rsidRPr="0005200A">
        <w:rPr>
          <w:rFonts w:ascii="Angsana New" w:hAnsi="Angsana New" w:cs="Angsana New" w:hint="cs"/>
          <w:cs/>
        </w:rPr>
        <w:t>จำหน่าย</w:t>
      </w:r>
      <w:r w:rsidRPr="0005200A">
        <w:rPr>
          <w:rFonts w:ascii="Angsana New" w:hAnsi="Angsana New" w:cs="Angsana New"/>
        </w:rPr>
        <w:t xml:space="preserve"> </w:t>
      </w:r>
      <w:r w:rsidRPr="0005200A">
        <w:rPr>
          <w:rFonts w:ascii="Angsana New" w:hAnsi="Angsana New" w:cs="Angsana New" w:hint="cs"/>
          <w:cs/>
        </w:rPr>
        <w:t>แสดงด้วยราคาทุน</w:t>
      </w:r>
      <w:r w:rsidR="00C25FB7" w:rsidRPr="0005200A">
        <w:rPr>
          <w:rFonts w:ascii="Angsana New" w:hAnsi="Angsana New" w:cs="Angsana New" w:hint="cs"/>
          <w:cs/>
        </w:rPr>
        <w:t xml:space="preserve"> </w:t>
      </w:r>
      <w:r w:rsidRPr="0005200A">
        <w:rPr>
          <w:rFonts w:ascii="Angsana New" w:hAnsi="Angsana New" w:cs="Angsana New" w:hint="cs"/>
          <w:cs/>
        </w:rPr>
        <w:t>หักค่าตัดจำหน่ายสะสม และค่าเผื่อการด้อยค่าสะสม ค่าตัดจำหน่ายคำนวณ ดังนี้</w:t>
      </w:r>
    </w:p>
    <w:p w14:paraId="48F64158" w14:textId="77777777" w:rsidR="00873B33" w:rsidRPr="0005200A" w:rsidRDefault="00873B33" w:rsidP="002002B3">
      <w:pPr>
        <w:tabs>
          <w:tab w:val="left" w:pos="900"/>
          <w:tab w:val="left" w:pos="1418"/>
          <w:tab w:val="left" w:pos="7655"/>
          <w:tab w:val="left" w:pos="9639"/>
        </w:tabs>
        <w:ind w:left="3402" w:right="-28" w:hanging="3042"/>
        <w:jc w:val="thaiDistribute"/>
        <w:rPr>
          <w:rFonts w:ascii="Angsana New" w:hAnsi="Angsana New"/>
        </w:rPr>
      </w:pP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  <w:spacing w:val="2"/>
          <w:cs/>
        </w:rPr>
        <w:t>ค่าเช่าภาพยนตร์</w:t>
      </w:r>
      <w:r w:rsidRPr="0005200A">
        <w:rPr>
          <w:rFonts w:ascii="Angsana New" w:hAnsi="Angsana New"/>
          <w:spacing w:val="2"/>
        </w:rPr>
        <w:tab/>
      </w:r>
      <w:r w:rsidR="00BC12DB" w:rsidRPr="0005200A">
        <w:rPr>
          <w:rFonts w:ascii="Angsana New" w:hAnsi="Angsana New"/>
          <w:cs/>
        </w:rPr>
        <w:t>ตัด</w:t>
      </w:r>
      <w:r w:rsidR="00BC12DB" w:rsidRPr="0005200A">
        <w:rPr>
          <w:rFonts w:ascii="Angsana New" w:hAnsi="Angsana New" w:hint="cs"/>
          <w:cs/>
        </w:rPr>
        <w:t>จำหน่าย</w:t>
      </w:r>
      <w:r w:rsidRPr="0005200A">
        <w:rPr>
          <w:rFonts w:ascii="Angsana New" w:hAnsi="Angsana New"/>
          <w:cs/>
        </w:rPr>
        <w:t>เป็นค่าใช้จ่ายโดยวิธีเส้นตรงตามระยะ</w:t>
      </w:r>
      <w:r w:rsidRPr="0005200A">
        <w:rPr>
          <w:rFonts w:ascii="Angsana New" w:hAnsi="Angsana New"/>
          <w:spacing w:val="4"/>
          <w:cs/>
        </w:rPr>
        <w:t>เวลาที่กำหนดใน                    สัญญา</w:t>
      </w:r>
      <w:r w:rsidRPr="0005200A">
        <w:rPr>
          <w:rFonts w:ascii="Angsana New" w:hAnsi="Angsana New"/>
          <w:cs/>
        </w:rPr>
        <w:t>หรือสัดส่วนการออกอากาศของภาพยนตร์</w:t>
      </w:r>
      <w:r w:rsidRPr="0005200A">
        <w:rPr>
          <w:rFonts w:ascii="Angsana New" w:hAnsi="Angsana New"/>
          <w:spacing w:val="-2"/>
          <w:cs/>
        </w:rPr>
        <w:t>ที่กำหนดในสัญญาหรือตาม</w:t>
      </w:r>
      <w:r w:rsidRPr="0005200A">
        <w:rPr>
          <w:rFonts w:ascii="Angsana New" w:hAnsi="Angsana New"/>
          <w:cs/>
        </w:rPr>
        <w:t>สิทธิที่ได้รับในการออกอากาศ</w:t>
      </w:r>
    </w:p>
    <w:p w14:paraId="2A35A037" w14:textId="77777777" w:rsidR="00145190" w:rsidRDefault="00873B33" w:rsidP="004314F3">
      <w:pPr>
        <w:tabs>
          <w:tab w:val="left" w:pos="900"/>
          <w:tab w:val="left" w:pos="1418"/>
          <w:tab w:val="left" w:pos="7655"/>
          <w:tab w:val="left" w:pos="9617"/>
        </w:tabs>
        <w:ind w:left="3402" w:right="-28" w:hanging="3184"/>
        <w:jc w:val="thaiDistribute"/>
        <w:rPr>
          <w:rFonts w:ascii="Angsana New" w:hAnsi="Angsana New"/>
          <w:spacing w:val="-4"/>
        </w:rPr>
      </w:pPr>
      <w:r w:rsidRPr="0005200A">
        <w:rPr>
          <w:rFonts w:ascii="Angsana New" w:hAnsi="Angsana New"/>
        </w:rPr>
        <w:tab/>
      </w:r>
      <w:r w:rsidR="00983968" w:rsidRPr="0005200A">
        <w:rPr>
          <w:rFonts w:ascii="Angsana New" w:hAnsi="Angsana New" w:hint="cs"/>
          <w:cs/>
        </w:rPr>
        <w:tab/>
      </w:r>
      <w:r w:rsidRPr="0005200A">
        <w:rPr>
          <w:rFonts w:ascii="Angsana New" w:hAnsi="Angsana New"/>
          <w:spacing w:val="-8"/>
          <w:cs/>
        </w:rPr>
        <w:t>ค่าผลิตภัณฑ์ภาพยนตร์</w:t>
      </w:r>
      <w:r w:rsidRPr="0005200A">
        <w:rPr>
          <w:rFonts w:ascii="Angsana New" w:hAnsi="Angsana New"/>
          <w:spacing w:val="-8"/>
        </w:rPr>
        <w:tab/>
      </w:r>
      <w:r w:rsidR="00BC12DB" w:rsidRPr="00A06F23">
        <w:rPr>
          <w:rFonts w:ascii="Angsana New" w:hAnsi="Angsana New"/>
          <w:cs/>
        </w:rPr>
        <w:t>ตัด</w:t>
      </w:r>
      <w:r w:rsidR="00BC12DB" w:rsidRPr="00A06F23">
        <w:rPr>
          <w:rFonts w:ascii="Angsana New" w:hAnsi="Angsana New" w:hint="cs"/>
          <w:cs/>
        </w:rPr>
        <w:t>จำหน่าย</w:t>
      </w:r>
      <w:r w:rsidRPr="00A06F23">
        <w:rPr>
          <w:rFonts w:ascii="Angsana New" w:hAnsi="Angsana New"/>
          <w:cs/>
        </w:rPr>
        <w:t>เป็นต้นทุนตามอัตราส่วนของรายได้ที่รับ จากประมาณการรายได้ทั้งหมด</w:t>
      </w:r>
    </w:p>
    <w:p w14:paraId="66503040" w14:textId="77777777" w:rsidR="00873B33" w:rsidRPr="0005200A" w:rsidRDefault="00873B33" w:rsidP="0087156C">
      <w:pPr>
        <w:tabs>
          <w:tab w:val="left" w:pos="900"/>
          <w:tab w:val="left" w:pos="1418"/>
          <w:tab w:val="left" w:pos="7655"/>
          <w:tab w:val="left" w:pos="10206"/>
        </w:tabs>
        <w:ind w:left="3402" w:right="-49" w:hanging="3042"/>
        <w:jc w:val="thaiDistribute"/>
        <w:rPr>
          <w:rFonts w:ascii="Angsana New" w:hAnsi="Angsana New"/>
        </w:rPr>
      </w:pPr>
      <w:r w:rsidRPr="0005200A">
        <w:rPr>
          <w:rFonts w:ascii="Angsana New" w:hAnsi="Angsana New"/>
        </w:rPr>
        <w:tab/>
      </w:r>
      <w:r w:rsidR="00983968" w:rsidRPr="0005200A">
        <w:rPr>
          <w:rFonts w:ascii="Angsana New" w:hAnsi="Angsana New"/>
        </w:rPr>
        <w:tab/>
      </w:r>
      <w:r w:rsidRPr="0005200A">
        <w:rPr>
          <w:rFonts w:ascii="Angsana New" w:hAnsi="Angsana New"/>
          <w:cs/>
        </w:rPr>
        <w:t>ค่าละคร</w:t>
      </w:r>
      <w:r w:rsidR="00983968" w:rsidRPr="0005200A">
        <w:rPr>
          <w:rFonts w:ascii="Angsana New" w:hAnsi="Angsana New"/>
        </w:rPr>
        <w:tab/>
      </w:r>
      <w:r w:rsidRPr="00B609FD">
        <w:rPr>
          <w:rFonts w:ascii="Angsana New" w:hAnsi="Angsana New"/>
          <w:spacing w:val="-6"/>
          <w:cs/>
        </w:rPr>
        <w:t xml:space="preserve">ตัดเป็นค่าใช้จ่ายอัตราร้อยละ </w:t>
      </w:r>
      <w:r w:rsidRPr="00B609FD">
        <w:rPr>
          <w:rFonts w:ascii="Angsana New" w:hAnsi="Angsana New"/>
          <w:spacing w:val="-6"/>
        </w:rPr>
        <w:t>20</w:t>
      </w:r>
      <w:r w:rsidR="002B498F" w:rsidRPr="00B609FD">
        <w:rPr>
          <w:rFonts w:ascii="Angsana New" w:hAnsi="Angsana New"/>
          <w:spacing w:val="-6"/>
        </w:rPr>
        <w:t xml:space="preserve"> </w:t>
      </w:r>
      <w:r w:rsidR="00FE2490" w:rsidRPr="00B609FD">
        <w:rPr>
          <w:rFonts w:ascii="Angsana New" w:hAnsi="Angsana New"/>
          <w:spacing w:val="-6"/>
          <w:sz w:val="8"/>
          <w:szCs w:val="8"/>
        </w:rPr>
        <w:t xml:space="preserve"> </w:t>
      </w:r>
      <w:r w:rsidR="00A27D33" w:rsidRPr="00B609FD">
        <w:rPr>
          <w:rFonts w:ascii="Angsana New" w:hAnsi="Angsana New" w:hint="cs"/>
          <w:spacing w:val="-6"/>
          <w:cs/>
        </w:rPr>
        <w:t>ต่อปี ตั้งแต่เริ่มได้มา</w:t>
      </w:r>
      <w:r w:rsidRPr="00B609FD">
        <w:rPr>
          <w:rFonts w:ascii="Angsana New" w:hAnsi="Angsana New"/>
          <w:spacing w:val="-6"/>
          <w:cs/>
        </w:rPr>
        <w:t xml:space="preserve"> และจะตัดเป็นค่าใช้จ่าย</w:t>
      </w:r>
      <w:r w:rsidR="003E5793" w:rsidRPr="00B609FD">
        <w:rPr>
          <w:rFonts w:ascii="Angsana New" w:hAnsi="Angsana New"/>
          <w:spacing w:val="-6"/>
          <w:cs/>
        </w:rPr>
        <w:t>ให้คงเหลือเท่ากับร้อยละ</w:t>
      </w:r>
      <w:r w:rsidR="00FE2490" w:rsidRPr="00B609FD">
        <w:rPr>
          <w:rFonts w:ascii="Angsana New" w:hAnsi="Angsana New"/>
          <w:spacing w:val="-6"/>
        </w:rPr>
        <w:t xml:space="preserve"> </w:t>
      </w:r>
      <w:r w:rsidRPr="00B609FD">
        <w:rPr>
          <w:rFonts w:ascii="Angsana New" w:hAnsi="Angsana New"/>
          <w:spacing w:val="-6"/>
        </w:rPr>
        <w:t>20</w:t>
      </w:r>
      <w:r w:rsidR="00FE2490" w:rsidRPr="00B609FD">
        <w:rPr>
          <w:rFonts w:ascii="Angsana New" w:hAnsi="Angsana New"/>
          <w:spacing w:val="-6"/>
        </w:rPr>
        <w:t xml:space="preserve"> </w:t>
      </w:r>
      <w:r w:rsidR="00A27D33" w:rsidRPr="00B609FD">
        <w:rPr>
          <w:rFonts w:ascii="Angsana New" w:hAnsi="Angsana New" w:hint="cs"/>
          <w:spacing w:val="-6"/>
          <w:cs/>
        </w:rPr>
        <w:t>ของมูลค่าต้นทุนเดิมเมื่อออกอากาศครั้งแรกจ</w:t>
      </w:r>
      <w:r w:rsidR="000421E7" w:rsidRPr="00B609FD">
        <w:rPr>
          <w:rFonts w:ascii="Angsana New" w:hAnsi="Angsana New" w:hint="cs"/>
          <w:spacing w:val="-6"/>
          <w:cs/>
        </w:rPr>
        <w:t>บทั้งเรื่อง หลังจากนั้นจะตัดจำหน่าย</w:t>
      </w:r>
      <w:r w:rsidR="00A27D33" w:rsidRPr="00B609FD">
        <w:rPr>
          <w:rFonts w:ascii="Angsana New" w:hAnsi="Angsana New" w:hint="cs"/>
          <w:spacing w:val="-6"/>
          <w:cs/>
        </w:rPr>
        <w:t xml:space="preserve">เป็นค่าใช้จ่ายต่อไปโดยวิธีเส้นตรงในระยะเวลา </w:t>
      </w:r>
      <w:r w:rsidR="002B498F" w:rsidRPr="00B609FD">
        <w:rPr>
          <w:rFonts w:ascii="Angsana New" w:hAnsi="Angsana New"/>
          <w:spacing w:val="-6"/>
        </w:rPr>
        <w:t>5</w:t>
      </w:r>
      <w:r w:rsidR="00A27D33" w:rsidRPr="00B609FD">
        <w:rPr>
          <w:rFonts w:ascii="Angsana New" w:hAnsi="Angsana New"/>
          <w:spacing w:val="-6"/>
          <w:cs/>
        </w:rPr>
        <w:t xml:space="preserve"> ปี</w:t>
      </w:r>
    </w:p>
    <w:p w14:paraId="2D57F206" w14:textId="5BF367B2" w:rsidR="00A118D2" w:rsidRDefault="00983968" w:rsidP="0087156C">
      <w:pPr>
        <w:tabs>
          <w:tab w:val="left" w:pos="900"/>
          <w:tab w:val="left" w:pos="1418"/>
          <w:tab w:val="left" w:pos="7655"/>
          <w:tab w:val="left" w:pos="10348"/>
        </w:tabs>
        <w:ind w:left="3402" w:right="-21" w:hanging="3240"/>
        <w:jc w:val="thaiDistribute"/>
        <w:rPr>
          <w:rFonts w:ascii="Angsana New" w:hAnsi="Angsana New"/>
          <w:spacing w:val="-6"/>
        </w:rPr>
      </w:pP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="00873B33" w:rsidRPr="0005200A">
        <w:rPr>
          <w:rFonts w:ascii="Angsana New" w:hAnsi="Angsana New"/>
          <w:cs/>
        </w:rPr>
        <w:t>ค่าลิขสิทธิ์</w:t>
      </w:r>
      <w:r w:rsidR="00873B33" w:rsidRPr="0005200A">
        <w:rPr>
          <w:rFonts w:ascii="Angsana New" w:hAnsi="Angsana New"/>
        </w:rPr>
        <w:tab/>
      </w:r>
      <w:r w:rsidR="000421E7" w:rsidRPr="0005200A">
        <w:rPr>
          <w:rFonts w:ascii="Angsana New" w:hAnsi="Angsana New"/>
          <w:spacing w:val="-6"/>
          <w:cs/>
        </w:rPr>
        <w:t>ตัด</w:t>
      </w:r>
      <w:r w:rsidR="000421E7" w:rsidRPr="0005200A">
        <w:rPr>
          <w:rFonts w:ascii="Angsana New" w:hAnsi="Angsana New" w:hint="cs"/>
          <w:spacing w:val="-6"/>
          <w:cs/>
        </w:rPr>
        <w:t>จำหน่าย</w:t>
      </w:r>
      <w:r w:rsidR="00873B33" w:rsidRPr="0005200A">
        <w:rPr>
          <w:rFonts w:ascii="Angsana New" w:hAnsi="Angsana New"/>
          <w:spacing w:val="-6"/>
          <w:cs/>
        </w:rPr>
        <w:t>เป็นค่าใช้จ่ายโดยวิธีเส้นตรงตามระยะเวลาที่กำหนดในสัญญา</w:t>
      </w:r>
      <w:r w:rsidR="005E4065" w:rsidRPr="0005200A">
        <w:rPr>
          <w:rFonts w:ascii="Angsana New" w:hAnsi="Angsana New" w:hint="cs"/>
          <w:spacing w:val="-6"/>
          <w:cs/>
        </w:rPr>
        <w:t>หรือสัดส่วนการออกอากาศของลิขสิทธิ์ ที่กำหนดในสัญญาหรือตามสิทธิที่</w:t>
      </w:r>
      <w:r w:rsidR="005E4065" w:rsidRPr="00FD0A4B">
        <w:rPr>
          <w:rFonts w:ascii="Angsana New" w:hAnsi="Angsana New" w:hint="cs"/>
          <w:spacing w:val="-6"/>
          <w:cs/>
        </w:rPr>
        <w:t>ได้รับในการออกอากาศ</w:t>
      </w:r>
    </w:p>
    <w:p w14:paraId="23DDF241" w14:textId="77777777" w:rsidR="006909DE" w:rsidRPr="006909DE" w:rsidRDefault="006909DE" w:rsidP="0087156C">
      <w:pPr>
        <w:tabs>
          <w:tab w:val="left" w:pos="900"/>
          <w:tab w:val="left" w:pos="1418"/>
          <w:tab w:val="left" w:pos="7655"/>
          <w:tab w:val="left" w:pos="10348"/>
        </w:tabs>
        <w:ind w:left="3402" w:right="-21" w:hanging="3240"/>
        <w:jc w:val="thaiDistribute"/>
        <w:rPr>
          <w:rFonts w:ascii="Angsana New" w:hAnsi="Angsana New"/>
          <w:spacing w:val="-6"/>
          <w:sz w:val="6"/>
          <w:szCs w:val="6"/>
        </w:rPr>
      </w:pPr>
    </w:p>
    <w:p w14:paraId="10EDB5C5" w14:textId="1183E52B" w:rsidR="006909DE" w:rsidRDefault="006909DE" w:rsidP="006909DE">
      <w:pPr>
        <w:tabs>
          <w:tab w:val="left" w:pos="360"/>
          <w:tab w:val="left" w:pos="851"/>
        </w:tabs>
        <w:spacing w:before="5" w:after="5"/>
        <w:ind w:left="896" w:right="-49" w:firstLine="522"/>
        <w:jc w:val="thaiDistribute"/>
        <w:rPr>
          <w:rFonts w:ascii="Angsana New" w:hAnsi="Angsana New"/>
        </w:rPr>
      </w:pPr>
    </w:p>
    <w:p w14:paraId="0BFB6C0E" w14:textId="476D08DC" w:rsidR="005127AE" w:rsidRDefault="005127AE" w:rsidP="006909DE">
      <w:pPr>
        <w:tabs>
          <w:tab w:val="left" w:pos="360"/>
          <w:tab w:val="left" w:pos="851"/>
        </w:tabs>
        <w:spacing w:before="5" w:after="5"/>
        <w:ind w:left="896" w:right="-49" w:firstLine="522"/>
        <w:jc w:val="thaiDistribute"/>
        <w:rPr>
          <w:rFonts w:ascii="Angsana New" w:hAnsi="Angsana New"/>
        </w:rPr>
      </w:pPr>
    </w:p>
    <w:p w14:paraId="3CF9CD78" w14:textId="564C3D7F" w:rsidR="005127AE" w:rsidRDefault="005127AE" w:rsidP="006909DE">
      <w:pPr>
        <w:tabs>
          <w:tab w:val="left" w:pos="360"/>
          <w:tab w:val="left" w:pos="851"/>
        </w:tabs>
        <w:spacing w:before="5" w:after="5"/>
        <w:ind w:left="896" w:right="-49" w:firstLine="522"/>
        <w:jc w:val="thaiDistribute"/>
        <w:rPr>
          <w:rFonts w:ascii="Angsana New" w:hAnsi="Angsana New"/>
        </w:rPr>
      </w:pPr>
    </w:p>
    <w:p w14:paraId="45E02739" w14:textId="77777777" w:rsidR="005127AE" w:rsidRDefault="005127AE" w:rsidP="006909DE">
      <w:pPr>
        <w:tabs>
          <w:tab w:val="left" w:pos="360"/>
          <w:tab w:val="left" w:pos="851"/>
        </w:tabs>
        <w:spacing w:before="5" w:after="5"/>
        <w:ind w:left="896" w:right="-49" w:firstLine="522"/>
        <w:jc w:val="thaiDistribute"/>
        <w:rPr>
          <w:rFonts w:ascii="Angsana New" w:hAnsi="Angsana New"/>
        </w:rPr>
      </w:pPr>
    </w:p>
    <w:p w14:paraId="11DA4CC6" w14:textId="7EC01122" w:rsidR="006909DE" w:rsidRDefault="006909DE" w:rsidP="006909DE">
      <w:pPr>
        <w:tabs>
          <w:tab w:val="left" w:pos="360"/>
          <w:tab w:val="left" w:pos="851"/>
        </w:tabs>
        <w:spacing w:before="5" w:after="5"/>
        <w:ind w:left="896" w:right="-49" w:firstLine="522"/>
        <w:jc w:val="thaiDistribute"/>
        <w:rPr>
          <w:rFonts w:ascii="Angsana New" w:hAnsi="Angsana New"/>
        </w:rPr>
      </w:pPr>
    </w:p>
    <w:p w14:paraId="295E30F3" w14:textId="474A81CE" w:rsidR="006909DE" w:rsidRDefault="006909DE" w:rsidP="006909DE">
      <w:pPr>
        <w:tabs>
          <w:tab w:val="left" w:pos="360"/>
          <w:tab w:val="left" w:pos="851"/>
        </w:tabs>
        <w:spacing w:before="5" w:after="5"/>
        <w:ind w:left="896" w:right="-49" w:firstLine="522"/>
        <w:jc w:val="thaiDistribute"/>
        <w:rPr>
          <w:rFonts w:ascii="Angsana New" w:hAnsi="Angsana New"/>
        </w:rPr>
      </w:pPr>
    </w:p>
    <w:p w14:paraId="1062A497" w14:textId="77777777" w:rsidR="00713AD4" w:rsidRDefault="00713AD4" w:rsidP="006909DE">
      <w:pPr>
        <w:tabs>
          <w:tab w:val="left" w:pos="360"/>
          <w:tab w:val="left" w:pos="851"/>
        </w:tabs>
        <w:spacing w:before="5" w:after="5"/>
        <w:ind w:left="896" w:right="-49" w:firstLine="522"/>
        <w:jc w:val="thaiDistribute"/>
        <w:rPr>
          <w:rFonts w:ascii="Angsana New" w:hAnsi="Angsana New"/>
        </w:rPr>
      </w:pPr>
    </w:p>
    <w:p w14:paraId="1F813F70" w14:textId="3C6B5F9D" w:rsidR="006909DE" w:rsidRDefault="006909DE" w:rsidP="006909DE">
      <w:pPr>
        <w:tabs>
          <w:tab w:val="left" w:pos="360"/>
          <w:tab w:val="left" w:pos="851"/>
        </w:tabs>
        <w:spacing w:before="5" w:after="5"/>
        <w:ind w:left="896" w:right="-49" w:firstLine="522"/>
        <w:jc w:val="thaiDistribute"/>
        <w:rPr>
          <w:rFonts w:ascii="Angsana New" w:hAnsi="Angsana New"/>
        </w:rPr>
      </w:pPr>
    </w:p>
    <w:p w14:paraId="7E3FDF26" w14:textId="77777777" w:rsidR="006909DE" w:rsidRPr="0005200A" w:rsidRDefault="006909DE" w:rsidP="006909DE">
      <w:pPr>
        <w:tabs>
          <w:tab w:val="left" w:pos="360"/>
          <w:tab w:val="left" w:pos="851"/>
        </w:tabs>
        <w:spacing w:before="5" w:after="5"/>
        <w:ind w:left="896" w:right="-49" w:firstLine="522"/>
        <w:jc w:val="thaiDistribute"/>
        <w:rPr>
          <w:rFonts w:ascii="Angsana New" w:hAnsi="Angsana New"/>
        </w:rPr>
      </w:pPr>
    </w:p>
    <w:p w14:paraId="21ECA3CD" w14:textId="77777777" w:rsidR="00966C72" w:rsidRPr="00FD0A4B" w:rsidRDefault="00966C72" w:rsidP="00966C72">
      <w:pPr>
        <w:tabs>
          <w:tab w:val="left" w:pos="360"/>
          <w:tab w:val="left" w:pos="900"/>
          <w:tab w:val="left" w:pos="1276"/>
        </w:tabs>
        <w:spacing w:line="120" w:lineRule="auto"/>
        <w:ind w:left="924" w:right="130" w:hanging="924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1FED4C28" w14:textId="6083B85B" w:rsidR="000116C0" w:rsidRPr="0005200A" w:rsidRDefault="00FC7A51" w:rsidP="00AE387A">
      <w:pPr>
        <w:tabs>
          <w:tab w:val="left" w:pos="284"/>
          <w:tab w:val="left" w:pos="851"/>
          <w:tab w:val="left" w:pos="993"/>
          <w:tab w:val="left" w:pos="1440"/>
        </w:tabs>
        <w:ind w:left="284" w:right="-709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lastRenderedPageBreak/>
        <w:t>3</w:t>
      </w:r>
      <w:r w:rsidR="00E92AEC">
        <w:rPr>
          <w:rFonts w:ascii="Angsana New" w:hAnsi="Angsana New" w:hint="cs"/>
          <w:cs/>
        </w:rPr>
        <w:t>.</w:t>
      </w:r>
      <w:r w:rsidR="001357B2">
        <w:rPr>
          <w:rFonts w:ascii="Angsana New" w:hAnsi="Angsana New"/>
        </w:rPr>
        <w:t>1</w:t>
      </w:r>
      <w:r w:rsidR="00905FC4">
        <w:rPr>
          <w:rFonts w:ascii="Angsana New" w:hAnsi="Angsana New"/>
        </w:rPr>
        <w:t>4</w:t>
      </w:r>
      <w:r w:rsidR="002D0849" w:rsidRPr="0005200A">
        <w:rPr>
          <w:rFonts w:ascii="Angsana New" w:hAnsi="Angsana New" w:hint="cs"/>
          <w:cs/>
        </w:rPr>
        <w:tab/>
      </w:r>
      <w:r w:rsidR="000116C0" w:rsidRPr="0005200A">
        <w:rPr>
          <w:rFonts w:ascii="Angsana New" w:hAnsi="Angsana New" w:hint="cs"/>
          <w:cs/>
        </w:rPr>
        <w:t>สินทรัพย์/หนี้สินภาษีเงินได้รอการตัดบัญชี</w:t>
      </w:r>
    </w:p>
    <w:p w14:paraId="6D8F5666" w14:textId="7F09BE26" w:rsidR="00892119" w:rsidRDefault="000116C0" w:rsidP="00AE387A">
      <w:pPr>
        <w:tabs>
          <w:tab w:val="left" w:pos="360"/>
          <w:tab w:val="left" w:pos="851"/>
        </w:tabs>
        <w:spacing w:before="5" w:after="5"/>
        <w:ind w:left="896" w:right="-49" w:firstLine="522"/>
        <w:jc w:val="thaiDistribute"/>
        <w:rPr>
          <w:rFonts w:ascii="Angsana New" w:hAnsi="Angsana New"/>
        </w:rPr>
      </w:pPr>
      <w:r w:rsidRPr="00AE387A">
        <w:rPr>
          <w:rFonts w:ascii="Angsana New" w:hAnsi="Angsana New" w:hint="cs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</w:t>
      </w:r>
      <w:r w:rsidRPr="0005200A">
        <w:rPr>
          <w:rFonts w:ascii="Angsana New" w:hAnsi="Angsana New" w:hint="cs"/>
          <w:cs/>
        </w:rPr>
        <w:t xml:space="preserve"> </w:t>
      </w:r>
      <w:r w:rsidR="00B968C0" w:rsidRPr="0005200A">
        <w:rPr>
          <w:rFonts w:ascii="Angsana New" w:hAnsi="Angsana New" w:hint="cs"/>
          <w:cs/>
        </w:rPr>
        <w:t xml:space="preserve">     </w:t>
      </w:r>
      <w:r w:rsidRPr="0005200A">
        <w:rPr>
          <w:rFonts w:ascii="Angsana New" w:hAnsi="Angsana New" w:hint="cs"/>
          <w:cs/>
        </w:rPr>
        <w:t>งบแสดงฐานะการเงินระหว่างฐานภาษีของสินทรัพย์หรือหนี้สิน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และถือหักเป็นค่าใช้จ่ายได้แล้วในการคำนวณภาษีเงินได้ตามประมวลรัษฎากร</w:t>
      </w:r>
    </w:p>
    <w:p w14:paraId="2EF265EA" w14:textId="77777777" w:rsidR="00B633D8" w:rsidRPr="0005200A" w:rsidRDefault="00B633D8" w:rsidP="00A77A08">
      <w:pPr>
        <w:tabs>
          <w:tab w:val="left" w:pos="360"/>
          <w:tab w:val="left" w:pos="851"/>
          <w:tab w:val="left" w:pos="1440"/>
        </w:tabs>
        <w:spacing w:before="5" w:after="5"/>
        <w:ind w:left="896" w:right="128" w:firstLine="378"/>
        <w:jc w:val="thaiDistribute"/>
        <w:rPr>
          <w:rFonts w:ascii="Angsana New" w:hAnsi="Angsana New"/>
          <w:sz w:val="2"/>
          <w:szCs w:val="2"/>
        </w:rPr>
      </w:pPr>
    </w:p>
    <w:p w14:paraId="243C9A5A" w14:textId="77777777" w:rsidR="00C300FC" w:rsidRPr="0005200A" w:rsidRDefault="000116C0" w:rsidP="00A77A08">
      <w:pPr>
        <w:tabs>
          <w:tab w:val="left" w:pos="360"/>
          <w:tab w:val="left" w:pos="851"/>
        </w:tabs>
        <w:spacing w:before="5" w:after="5"/>
        <w:ind w:left="896" w:right="-49" w:firstLine="522"/>
        <w:jc w:val="thaiDistribute"/>
        <w:rPr>
          <w:rFonts w:ascii="Angsana New" w:hAnsi="Angsana New"/>
        </w:rPr>
      </w:pPr>
      <w:r w:rsidRPr="0005200A">
        <w:rPr>
          <w:rFonts w:ascii="Angsana New" w:hAnsi="Angsana New" w:hint="cs"/>
          <w:cs/>
        </w:rPr>
        <w:t>บริษัทรับรู้ผลแตกต่างชั่วคราว ที่ต้องหักภาษีเป็นสินทรัพย์ภาษีเงินได้รอการตัดบัญชีหรือบวกภาษีเป็นหนี้สินภาษีเงินได้รอการตัดบัญชี หากมีความเป็นไปได้ค่อนข้างแน่นอนว่า บริษัทจะมีกำไรทางภาษีจากการดำเนินงานในอนาคตเพียงพอ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14:paraId="43FA2817" w14:textId="019698C2" w:rsidR="00503373" w:rsidRDefault="000116C0" w:rsidP="00A77A08">
      <w:pPr>
        <w:tabs>
          <w:tab w:val="left" w:pos="360"/>
          <w:tab w:val="left" w:pos="851"/>
        </w:tabs>
        <w:spacing w:before="5" w:after="5"/>
        <w:ind w:left="896" w:right="-63" w:firstLine="522"/>
        <w:jc w:val="thaiDistribute"/>
        <w:rPr>
          <w:rFonts w:ascii="Angsana New" w:hAnsi="Angsana New"/>
        </w:rPr>
      </w:pPr>
      <w:r w:rsidRPr="0005200A">
        <w:rPr>
          <w:rFonts w:ascii="Angsana New" w:hAnsi="Angsana New" w:hint="cs"/>
          <w:spacing w:val="2"/>
          <w:cs/>
        </w:rPr>
        <w:t>บริษัทจะทบทวนมูลค่าตามบัญชีของสินทรัพย์/หนี้สินภาษีเงิน</w:t>
      </w:r>
      <w:r w:rsidR="00B968C0" w:rsidRPr="0005200A">
        <w:rPr>
          <w:rFonts w:ascii="Angsana New" w:hAnsi="Angsana New" w:hint="cs"/>
          <w:spacing w:val="2"/>
          <w:cs/>
        </w:rPr>
        <w:t xml:space="preserve">ได้รอการตัดบัญชี ณ วันที่ใน      </w:t>
      </w:r>
      <w:r w:rsidRPr="0005200A">
        <w:rPr>
          <w:rFonts w:ascii="Angsana New" w:hAnsi="Angsana New" w:hint="cs"/>
          <w:spacing w:val="2"/>
          <w:cs/>
        </w:rPr>
        <w:t>งบแสดงฐานะการเงิน และจะปรับ</w:t>
      </w:r>
      <w:r w:rsidRPr="0005200A">
        <w:rPr>
          <w:rFonts w:ascii="Angsana New" w:hAnsi="Angsana New" w:hint="cs"/>
          <w:cs/>
        </w:rPr>
        <w:t>มูลค่าตามบัญชีดังกล่าวเมื่อมีความเป็นไปได้ค่อนข้างแน่ว่า บริษัทจะไม่มีกำไรทางภาษีเพียงพอต่อการนำสินทรัพย์/หนี้สินภาษีเงินได้รอการตัดบัญชีทั้งหมดหรือบางส่วนมาใช้ประโยชน์</w:t>
      </w:r>
    </w:p>
    <w:p w14:paraId="6EE0D970" w14:textId="77777777" w:rsidR="00A87AE7" w:rsidRPr="00A502BD" w:rsidRDefault="00A87AE7" w:rsidP="00A77A08">
      <w:pPr>
        <w:tabs>
          <w:tab w:val="left" w:pos="360"/>
          <w:tab w:val="left" w:pos="851"/>
        </w:tabs>
        <w:spacing w:before="5" w:after="5"/>
        <w:ind w:left="896" w:right="-62" w:firstLine="522"/>
        <w:jc w:val="thaiDistribute"/>
        <w:rPr>
          <w:rFonts w:ascii="Angsana New" w:hAnsi="Angsana New"/>
          <w:sz w:val="10"/>
          <w:szCs w:val="10"/>
        </w:rPr>
      </w:pPr>
    </w:p>
    <w:p w14:paraId="43028AC9" w14:textId="33932989" w:rsidR="000116C0" w:rsidRPr="0005200A" w:rsidRDefault="00FC7A51" w:rsidP="00A77A08">
      <w:pPr>
        <w:tabs>
          <w:tab w:val="left" w:pos="360"/>
          <w:tab w:val="left" w:pos="896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</w:t>
      </w:r>
      <w:r w:rsidR="001C0866">
        <w:rPr>
          <w:rFonts w:ascii="Angsana New" w:hAnsi="Angsana New"/>
        </w:rPr>
        <w:t>1</w:t>
      </w:r>
      <w:r w:rsidR="00905FC4">
        <w:rPr>
          <w:rFonts w:ascii="Angsana New" w:hAnsi="Angsana New"/>
        </w:rPr>
        <w:t>5</w:t>
      </w:r>
      <w:r w:rsidR="002D0849" w:rsidRPr="0005200A">
        <w:rPr>
          <w:rFonts w:ascii="Angsana New" w:hAnsi="Angsana New" w:hint="cs"/>
          <w:cs/>
        </w:rPr>
        <w:t xml:space="preserve"> </w:t>
      </w:r>
      <w:r w:rsidR="002D0849" w:rsidRPr="0005200A">
        <w:rPr>
          <w:rFonts w:ascii="Angsana New" w:hAnsi="Angsana New" w:hint="cs"/>
          <w:cs/>
        </w:rPr>
        <w:tab/>
      </w:r>
      <w:r w:rsidR="000116C0" w:rsidRPr="0005200A">
        <w:rPr>
          <w:rFonts w:ascii="Angsana New" w:hAnsi="Angsana New" w:hint="cs"/>
          <w:cs/>
        </w:rPr>
        <w:t>ค่าใช้จ่ายภาษีเงินได้</w:t>
      </w:r>
    </w:p>
    <w:p w14:paraId="5393067A" w14:textId="2D131991" w:rsidR="00B968C0" w:rsidRPr="0005200A" w:rsidRDefault="000116C0" w:rsidP="00A77A08">
      <w:pPr>
        <w:tabs>
          <w:tab w:val="left" w:pos="360"/>
          <w:tab w:val="left" w:pos="1274"/>
          <w:tab w:val="left" w:pos="1440"/>
        </w:tabs>
        <w:spacing w:before="5" w:after="5"/>
        <w:ind w:left="910" w:right="-77" w:hanging="532"/>
        <w:jc w:val="thaiDistribute"/>
        <w:rPr>
          <w:rFonts w:ascii="Angsana New" w:hAnsi="Angsana New"/>
        </w:rPr>
      </w:pPr>
      <w:r w:rsidRPr="0005200A">
        <w:rPr>
          <w:rFonts w:ascii="Angsana New" w:hAnsi="Angsana New" w:hint="cs"/>
          <w:cs/>
        </w:rPr>
        <w:tab/>
      </w:r>
      <w:r w:rsidRPr="0005200A">
        <w:rPr>
          <w:rFonts w:ascii="Angsana New" w:hAnsi="Angsana New"/>
        </w:rPr>
        <w:tab/>
      </w:r>
      <w:r w:rsidR="001D4A8F" w:rsidRPr="0005200A">
        <w:rPr>
          <w:rFonts w:ascii="Angsana New" w:hAnsi="Angsana New"/>
        </w:rPr>
        <w:tab/>
      </w:r>
      <w:r w:rsidRPr="0005200A">
        <w:rPr>
          <w:rFonts w:ascii="Angsana New" w:hAnsi="Angsana New" w:hint="cs"/>
          <w:cs/>
        </w:rPr>
        <w:t>ค่าใช้จ่ายภาษีเงินได้คำนวณจากกำไรหรือขาดทุนสำหรับ</w:t>
      </w:r>
      <w:r w:rsidR="00960539" w:rsidRPr="0005200A">
        <w:rPr>
          <w:rFonts w:ascii="Angsana New" w:hAnsi="Angsana New" w:hint="cs"/>
          <w:cs/>
        </w:rPr>
        <w:t>ปี</w:t>
      </w:r>
      <w:r w:rsidRPr="0005200A">
        <w:rPr>
          <w:rFonts w:ascii="Angsana New" w:hAnsi="Angsana New" w:hint="cs"/>
          <w:cs/>
        </w:rPr>
        <w:t xml:space="preserve"> ประกอบด้วย ภาษีเงินได้ปัจจุบันและภาษีเงินได้รอการตัดบัญชี ค่าใช้จ่ายภาษีเงินได้รับรู้ในงบกำไรขาดทุน เว้นแต่ในส่วนที่เกี่ยวกับรายการ</w:t>
      </w:r>
      <w:r w:rsidR="00713AD4">
        <w:rPr>
          <w:rFonts w:ascii="Angsana New" w:hAnsi="Angsana New" w:hint="cs"/>
          <w:cs/>
        </w:rPr>
        <w:t xml:space="preserve">   </w:t>
      </w:r>
      <w:r w:rsidRPr="0005200A">
        <w:rPr>
          <w:rFonts w:ascii="Angsana New" w:hAnsi="Angsana New" w:hint="cs"/>
          <w:cs/>
        </w:rPr>
        <w:t>ที่บันทึกในส่วนของผู้ถือหุ้นรับรู้โดยตรงในส่วนของผู้ถือหุ้น</w:t>
      </w:r>
    </w:p>
    <w:p w14:paraId="4A6C5EC5" w14:textId="77777777" w:rsidR="00B968C0" w:rsidRPr="00A502BD" w:rsidRDefault="00B968C0" w:rsidP="00A77A08">
      <w:pPr>
        <w:tabs>
          <w:tab w:val="left" w:pos="360"/>
          <w:tab w:val="left" w:pos="900"/>
          <w:tab w:val="left" w:pos="1440"/>
        </w:tabs>
        <w:ind w:right="-1060"/>
        <w:jc w:val="both"/>
        <w:rPr>
          <w:rFonts w:ascii="Angsana New" w:hAnsi="Angsana New"/>
          <w:sz w:val="10"/>
          <w:szCs w:val="10"/>
        </w:rPr>
      </w:pPr>
    </w:p>
    <w:p w14:paraId="3A7C8D59" w14:textId="21AF0C0F" w:rsidR="00873B33" w:rsidRPr="0005200A" w:rsidRDefault="00FC7A51" w:rsidP="00A77A08">
      <w:pPr>
        <w:tabs>
          <w:tab w:val="left" w:pos="360"/>
          <w:tab w:val="left" w:pos="896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</w:t>
      </w:r>
      <w:r w:rsidR="00AE387A">
        <w:rPr>
          <w:rFonts w:ascii="Angsana New" w:hAnsi="Angsana New"/>
        </w:rPr>
        <w:t>1</w:t>
      </w:r>
      <w:r w:rsidR="00905FC4">
        <w:rPr>
          <w:rFonts w:ascii="Angsana New" w:hAnsi="Angsana New"/>
        </w:rPr>
        <w:t>6</w:t>
      </w:r>
      <w:r w:rsidR="002D0849" w:rsidRPr="0005200A">
        <w:rPr>
          <w:rFonts w:ascii="Angsana New" w:hAnsi="Angsana New" w:hint="cs"/>
          <w:cs/>
        </w:rPr>
        <w:tab/>
      </w:r>
      <w:r w:rsidR="00873B33" w:rsidRPr="0005200A">
        <w:rPr>
          <w:rFonts w:ascii="Angsana New" w:hAnsi="Angsana New"/>
          <w:cs/>
        </w:rPr>
        <w:t xml:space="preserve">กำไรต่อหุ้น </w:t>
      </w:r>
    </w:p>
    <w:p w14:paraId="57476ABE" w14:textId="734098E6" w:rsidR="004314F3" w:rsidRDefault="00873B33" w:rsidP="00A77A08">
      <w:pPr>
        <w:pStyle w:val="BodyText2"/>
        <w:tabs>
          <w:tab w:val="clear" w:pos="5130"/>
          <w:tab w:val="clear" w:pos="6120"/>
          <w:tab w:val="clear" w:pos="7380"/>
          <w:tab w:val="clear" w:pos="8640"/>
          <w:tab w:val="left" w:pos="10065"/>
        </w:tabs>
        <w:ind w:left="900" w:right="-19"/>
        <w:jc w:val="thaiDistribute"/>
        <w:rPr>
          <w:rFonts w:ascii="Angsana New" w:hAnsi="Angsana New"/>
          <w:spacing w:val="-2"/>
        </w:rPr>
      </w:pPr>
      <w:r w:rsidRPr="0005200A">
        <w:rPr>
          <w:rFonts w:ascii="Angsana New" w:hAnsi="Angsana New"/>
        </w:rPr>
        <w:tab/>
      </w:r>
      <w:r w:rsidR="00C62C26" w:rsidRPr="0005200A">
        <w:rPr>
          <w:rFonts w:ascii="Angsana New" w:hAnsi="Angsana New"/>
          <w:spacing w:val="-2"/>
          <w:cs/>
        </w:rPr>
        <w:t>กำไรต่อหุ้นขั้นพื้นฐาน</w:t>
      </w:r>
      <w:r w:rsidRPr="0005200A">
        <w:rPr>
          <w:rFonts w:ascii="Angsana New" w:hAnsi="Angsana New"/>
          <w:spacing w:val="-2"/>
          <w:cs/>
        </w:rPr>
        <w:t>คำนวณโดยการหารกำไร</w:t>
      </w:r>
      <w:r w:rsidR="000B4D1A" w:rsidRPr="0005200A">
        <w:rPr>
          <w:rFonts w:ascii="Angsana New" w:hAnsi="Angsana New" w:hint="cs"/>
          <w:spacing w:val="-2"/>
          <w:cs/>
        </w:rPr>
        <w:t>สำหรับปี</w:t>
      </w:r>
      <w:r w:rsidRPr="0005200A">
        <w:rPr>
          <w:rFonts w:ascii="Angsana New" w:hAnsi="Angsana New"/>
          <w:spacing w:val="-2"/>
          <w:cs/>
        </w:rPr>
        <w:t>ด้วยจำนวนหุ้นสามัญที่ออกจำหน่ายและชำระแล้ว</w:t>
      </w:r>
      <w:r w:rsidR="00012E31" w:rsidRPr="0005200A">
        <w:rPr>
          <w:rFonts w:ascii="Angsana New" w:hAnsi="Angsana New" w:hint="cs"/>
          <w:spacing w:val="-2"/>
          <w:cs/>
        </w:rPr>
        <w:t xml:space="preserve"> </w:t>
      </w:r>
      <w:r w:rsidRPr="0005200A">
        <w:rPr>
          <w:rFonts w:ascii="Angsana New" w:hAnsi="Angsana New"/>
          <w:spacing w:val="-2"/>
          <w:cs/>
        </w:rPr>
        <w:t>ณ</w:t>
      </w:r>
      <w:r w:rsidR="00012E31" w:rsidRPr="0005200A">
        <w:rPr>
          <w:rFonts w:ascii="Angsana New" w:hAnsi="Angsana New" w:hint="cs"/>
          <w:spacing w:val="-2"/>
          <w:cs/>
        </w:rPr>
        <w:t xml:space="preserve"> </w:t>
      </w:r>
      <w:r w:rsidRPr="0005200A">
        <w:rPr>
          <w:rFonts w:ascii="Angsana New" w:hAnsi="Angsana New"/>
          <w:spacing w:val="-2"/>
          <w:cs/>
        </w:rPr>
        <w:t>วันสิ้น</w:t>
      </w:r>
      <w:r w:rsidR="0005200A">
        <w:rPr>
          <w:rFonts w:ascii="Angsana New" w:hAnsi="Angsana New" w:hint="cs"/>
          <w:spacing w:val="-2"/>
          <w:cs/>
        </w:rPr>
        <w:t>ปี</w:t>
      </w:r>
    </w:p>
    <w:p w14:paraId="18F6E7B2" w14:textId="77777777" w:rsidR="001357B2" w:rsidRPr="001C0866" w:rsidRDefault="001357B2" w:rsidP="00A77A08">
      <w:pPr>
        <w:pStyle w:val="BodyText2"/>
        <w:tabs>
          <w:tab w:val="clear" w:pos="5130"/>
          <w:tab w:val="clear" w:pos="6120"/>
          <w:tab w:val="clear" w:pos="7380"/>
          <w:tab w:val="clear" w:pos="8640"/>
          <w:tab w:val="left" w:pos="10065"/>
        </w:tabs>
        <w:ind w:left="900" w:right="-19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69D6EBF0" w14:textId="4B8B981D" w:rsidR="00BD3925" w:rsidRPr="0005200A" w:rsidRDefault="00FC7A51" w:rsidP="00A77A08">
      <w:pPr>
        <w:tabs>
          <w:tab w:val="left" w:pos="360"/>
          <w:tab w:val="left" w:pos="896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</w:t>
      </w:r>
      <w:r w:rsidR="00AE387A">
        <w:rPr>
          <w:rFonts w:ascii="Angsana New" w:hAnsi="Angsana New"/>
        </w:rPr>
        <w:t>1</w:t>
      </w:r>
      <w:r w:rsidR="00905FC4">
        <w:rPr>
          <w:rFonts w:ascii="Angsana New" w:hAnsi="Angsana New"/>
        </w:rPr>
        <w:t>7</w:t>
      </w:r>
      <w:r w:rsidR="002D0849" w:rsidRPr="0005200A">
        <w:rPr>
          <w:rFonts w:ascii="Angsana New" w:hAnsi="Angsana New" w:hint="cs"/>
          <w:cs/>
        </w:rPr>
        <w:t xml:space="preserve"> </w:t>
      </w:r>
      <w:r w:rsidR="002D0849" w:rsidRPr="0005200A">
        <w:rPr>
          <w:rFonts w:ascii="Angsana New" w:hAnsi="Angsana New" w:hint="cs"/>
          <w:cs/>
        </w:rPr>
        <w:tab/>
      </w:r>
      <w:r w:rsidR="00BD3925" w:rsidRPr="0005200A">
        <w:rPr>
          <w:rFonts w:ascii="Angsana New" w:hAnsi="Angsana New"/>
          <w:cs/>
        </w:rPr>
        <w:t>รายการบัญชีที่เป็นเงินตราต่างประเทศ</w:t>
      </w:r>
      <w:r w:rsidR="00BD3925" w:rsidRPr="0005200A">
        <w:rPr>
          <w:rFonts w:ascii="Angsana New" w:hAnsi="Angsana New"/>
        </w:rPr>
        <w:tab/>
      </w:r>
    </w:p>
    <w:p w14:paraId="75264C1F" w14:textId="670585F6" w:rsidR="00AF246B" w:rsidRDefault="00BD3925" w:rsidP="00A77A08">
      <w:pPr>
        <w:tabs>
          <w:tab w:val="left" w:pos="360"/>
          <w:tab w:val="left" w:pos="900"/>
          <w:tab w:val="left" w:pos="1440"/>
        </w:tabs>
        <w:ind w:left="900" w:right="-77" w:hanging="900"/>
        <w:jc w:val="thaiDistribute"/>
        <w:rPr>
          <w:rFonts w:ascii="Angsana New" w:hAnsi="Angsana New"/>
        </w:rPr>
      </w:pP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  <w:cs/>
        </w:rPr>
        <w:t>รายการบัญชีที่เป็นเงินตราต</w:t>
      </w:r>
      <w:r w:rsidR="00885DE5" w:rsidRPr="0005200A">
        <w:rPr>
          <w:rFonts w:ascii="Angsana New" w:hAnsi="Angsana New"/>
          <w:cs/>
        </w:rPr>
        <w:t>่างประเทศได้บันทึกเป็นเงินบาทโดยใช้อัตราแลกเปลี่ยน</w:t>
      </w:r>
      <w:r w:rsidR="0046372F" w:rsidRPr="0005200A">
        <w:rPr>
          <w:rFonts w:ascii="Angsana New" w:hAnsi="Angsana New" w:hint="cs"/>
          <w:cs/>
        </w:rPr>
        <w:t xml:space="preserve"> </w:t>
      </w:r>
      <w:r w:rsidR="0046372F" w:rsidRPr="0005200A">
        <w:rPr>
          <w:rFonts w:ascii="Angsana New" w:hAnsi="Angsana New"/>
          <w:cs/>
        </w:rPr>
        <w:t>ณ</w:t>
      </w:r>
      <w:r w:rsidR="0046372F" w:rsidRPr="0005200A">
        <w:rPr>
          <w:rFonts w:ascii="Angsana New" w:hAnsi="Angsana New" w:hint="cs"/>
          <w:cs/>
        </w:rPr>
        <w:t xml:space="preserve"> </w:t>
      </w:r>
      <w:r w:rsidRPr="0005200A">
        <w:rPr>
          <w:rFonts w:ascii="Angsana New" w:hAnsi="Angsana New"/>
          <w:cs/>
        </w:rPr>
        <w:t>วันที่เกิดรายการ สินทรัพย์และหนี้สินที่เป็นเงินตราต่างประเทศที่มียอดคงเหลือ ณ วันที่ในงบ</w:t>
      </w:r>
      <w:r w:rsidR="000116C0" w:rsidRPr="0005200A">
        <w:rPr>
          <w:rFonts w:ascii="Angsana New" w:hAnsi="Angsana New" w:hint="cs"/>
          <w:cs/>
        </w:rPr>
        <w:t>แสดงฐานะการเงิน ไ</w:t>
      </w:r>
      <w:r w:rsidRPr="0005200A">
        <w:rPr>
          <w:rFonts w:ascii="Angsana New" w:hAnsi="Angsana New"/>
          <w:cs/>
        </w:rPr>
        <w:t>ด้บันทึกไว้เป็</w:t>
      </w:r>
      <w:r w:rsidR="00885DE5" w:rsidRPr="0005200A">
        <w:rPr>
          <w:rFonts w:ascii="Angsana New" w:hAnsi="Angsana New"/>
          <w:cs/>
        </w:rPr>
        <w:t>นเงินบาทโดยใช้อัตราแลกเปลี่ยน ณ</w:t>
      </w:r>
      <w:r w:rsidR="00003AC6" w:rsidRPr="0005200A">
        <w:rPr>
          <w:rFonts w:ascii="Angsana New" w:hAnsi="Angsana New" w:hint="cs"/>
          <w:cs/>
        </w:rPr>
        <w:t xml:space="preserve"> </w:t>
      </w:r>
      <w:r w:rsidRPr="0005200A">
        <w:rPr>
          <w:rFonts w:ascii="Angsana New" w:hAnsi="Angsana New"/>
          <w:cs/>
        </w:rPr>
        <w:t>วันที่ในงบ</w:t>
      </w:r>
      <w:r w:rsidR="000116C0" w:rsidRPr="0005200A">
        <w:rPr>
          <w:rFonts w:ascii="Angsana New" w:hAnsi="Angsana New" w:hint="cs"/>
          <w:cs/>
        </w:rPr>
        <w:t xml:space="preserve">แสดงฐานะการเงิน </w:t>
      </w:r>
      <w:r w:rsidRPr="0005200A">
        <w:rPr>
          <w:rFonts w:ascii="Angsana New" w:hAnsi="Angsana New"/>
          <w:cs/>
        </w:rPr>
        <w:t>ผลกำไรหรือขาดทุนจากอัตราแลกเปลี่ยนได้บันทึกเป็นรายได้หรือค่าใช้จ่ายในการดำเนินงานระหว่าง</w:t>
      </w:r>
      <w:r w:rsidRPr="0005200A">
        <w:rPr>
          <w:rFonts w:ascii="Angsana New" w:hAnsi="Angsana New" w:hint="cs"/>
          <w:cs/>
        </w:rPr>
        <w:t>ปี</w:t>
      </w:r>
      <w:r w:rsidRPr="0005200A">
        <w:rPr>
          <w:rFonts w:ascii="Angsana New" w:hAnsi="Angsana New"/>
          <w:cs/>
        </w:rPr>
        <w:t xml:space="preserve">แล้ว </w:t>
      </w:r>
    </w:p>
    <w:p w14:paraId="7D3CBA5E" w14:textId="77777777" w:rsidR="00117C6D" w:rsidRPr="00E86BCA" w:rsidRDefault="00117C6D" w:rsidP="00A77A08">
      <w:pPr>
        <w:tabs>
          <w:tab w:val="left" w:pos="360"/>
          <w:tab w:val="left" w:pos="900"/>
          <w:tab w:val="left" w:pos="1440"/>
        </w:tabs>
        <w:ind w:right="-618"/>
        <w:jc w:val="both"/>
        <w:rPr>
          <w:rFonts w:ascii="Angsana New" w:hAnsi="Angsana New"/>
          <w:b/>
          <w:bCs/>
          <w:sz w:val="8"/>
          <w:szCs w:val="8"/>
          <w:highlight w:val="yellow"/>
        </w:rPr>
      </w:pPr>
    </w:p>
    <w:p w14:paraId="1DC697CB" w14:textId="43A48D0D" w:rsidR="00BD3925" w:rsidRPr="0005200A" w:rsidRDefault="00FC7A51" w:rsidP="00A77A08">
      <w:p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</w:t>
      </w:r>
      <w:r w:rsidR="00AE387A">
        <w:rPr>
          <w:rFonts w:ascii="Angsana New" w:hAnsi="Angsana New"/>
        </w:rPr>
        <w:t>1</w:t>
      </w:r>
      <w:r w:rsidR="00905FC4">
        <w:rPr>
          <w:rFonts w:ascii="Angsana New" w:hAnsi="Angsana New"/>
        </w:rPr>
        <w:t>8</w:t>
      </w:r>
      <w:r w:rsidR="002D0849" w:rsidRPr="0005200A">
        <w:rPr>
          <w:rFonts w:ascii="Angsana New" w:hAnsi="Angsana New" w:hint="cs"/>
          <w:cs/>
        </w:rPr>
        <w:t xml:space="preserve"> </w:t>
      </w:r>
      <w:r w:rsidR="002D0849" w:rsidRPr="0005200A">
        <w:rPr>
          <w:rFonts w:ascii="Angsana New" w:hAnsi="Angsana New" w:hint="cs"/>
          <w:cs/>
        </w:rPr>
        <w:tab/>
      </w:r>
      <w:r w:rsidR="00BD3925" w:rsidRPr="0005200A">
        <w:rPr>
          <w:rFonts w:ascii="Angsana New" w:hAnsi="Angsana New" w:hint="cs"/>
          <w:cs/>
        </w:rPr>
        <w:t>รายได้จากการแลกเปลี่ยนสินค้าหรือบริการ</w:t>
      </w:r>
    </w:p>
    <w:p w14:paraId="66BA1319" w14:textId="5D9BCB98" w:rsidR="00BD3925" w:rsidRDefault="00BD3925" w:rsidP="00A77A08">
      <w:pPr>
        <w:tabs>
          <w:tab w:val="left" w:pos="360"/>
          <w:tab w:val="left" w:pos="1440"/>
        </w:tabs>
        <w:ind w:left="854" w:right="-63" w:hanging="900"/>
        <w:jc w:val="thaiDistribute"/>
        <w:rPr>
          <w:rFonts w:ascii="Angsana New" w:hAnsi="Angsana New"/>
        </w:rPr>
      </w:pP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 w:hint="cs"/>
          <w:cs/>
        </w:rPr>
        <w:t>รายได้จากการแลกเปลี่ยนสินค้าหรือบริการ เกิดจากการแลกเปลี่ยนสินค้าหรือบริการที่มีลักษณะ</w:t>
      </w:r>
      <w:r w:rsidR="009A55BC">
        <w:rPr>
          <w:rFonts w:ascii="Angsana New" w:hAnsi="Angsana New" w:hint="cs"/>
          <w:cs/>
        </w:rPr>
        <w:t xml:space="preserve">  </w:t>
      </w:r>
      <w:r w:rsidRPr="0005200A">
        <w:rPr>
          <w:rFonts w:ascii="Angsana New" w:hAnsi="Angsana New" w:hint="cs"/>
          <w:cs/>
        </w:rPr>
        <w:t>ที่ไม่เหมือนกัน ซึ่งกิจการมีการรับรู้รายได้ดังกล่าว ด้วยมูลค่ายุติธรรมของราคาสินค้าหรือบริการที่แลกเปลี่ยน</w:t>
      </w:r>
    </w:p>
    <w:p w14:paraId="3CDE630E" w14:textId="3A8AEBF3" w:rsidR="006909DE" w:rsidRDefault="006909DE" w:rsidP="00A77A08">
      <w:pPr>
        <w:tabs>
          <w:tab w:val="left" w:pos="360"/>
          <w:tab w:val="left" w:pos="1440"/>
        </w:tabs>
        <w:ind w:left="854" w:right="-63" w:hanging="900"/>
        <w:jc w:val="thaiDistribute"/>
        <w:rPr>
          <w:rFonts w:ascii="Angsana New" w:hAnsi="Angsana New"/>
        </w:rPr>
      </w:pPr>
    </w:p>
    <w:p w14:paraId="7E8A9746" w14:textId="25DA5C01" w:rsidR="006909DE" w:rsidRDefault="006909DE" w:rsidP="00A77A08">
      <w:pPr>
        <w:tabs>
          <w:tab w:val="left" w:pos="360"/>
          <w:tab w:val="left" w:pos="1440"/>
        </w:tabs>
        <w:ind w:left="854" w:right="-63" w:hanging="900"/>
        <w:jc w:val="thaiDistribute"/>
        <w:rPr>
          <w:rFonts w:ascii="Angsana New" w:hAnsi="Angsana New"/>
        </w:rPr>
      </w:pPr>
    </w:p>
    <w:p w14:paraId="45086AB4" w14:textId="77777777" w:rsidR="006909DE" w:rsidRDefault="006909DE" w:rsidP="00A77A08">
      <w:pPr>
        <w:tabs>
          <w:tab w:val="left" w:pos="360"/>
          <w:tab w:val="left" w:pos="1440"/>
        </w:tabs>
        <w:ind w:left="854" w:right="-63" w:hanging="900"/>
        <w:jc w:val="thaiDistribute"/>
        <w:rPr>
          <w:rFonts w:ascii="Angsana New" w:hAnsi="Angsana New"/>
        </w:rPr>
      </w:pPr>
    </w:p>
    <w:p w14:paraId="0B7B8372" w14:textId="77777777" w:rsidR="009673F3" w:rsidRPr="0005200A" w:rsidRDefault="009673F3" w:rsidP="00A77A08">
      <w:pPr>
        <w:tabs>
          <w:tab w:val="left" w:pos="360"/>
          <w:tab w:val="left" w:pos="900"/>
          <w:tab w:val="left" w:pos="1440"/>
        </w:tabs>
        <w:ind w:left="902" w:right="-40" w:hanging="902"/>
        <w:jc w:val="thaiDistribute"/>
        <w:rPr>
          <w:rFonts w:ascii="Angsana New" w:hAnsi="Angsana New"/>
          <w:sz w:val="8"/>
          <w:szCs w:val="8"/>
        </w:rPr>
      </w:pPr>
    </w:p>
    <w:p w14:paraId="1C6E6C55" w14:textId="3926763C" w:rsidR="00C44B07" w:rsidRPr="0005200A" w:rsidRDefault="002D0849" w:rsidP="00A77A08">
      <w:pPr>
        <w:tabs>
          <w:tab w:val="left" w:pos="284"/>
          <w:tab w:val="left" w:pos="851"/>
          <w:tab w:val="left" w:pos="993"/>
          <w:tab w:val="left" w:pos="1440"/>
        </w:tabs>
        <w:ind w:right="-709"/>
        <w:jc w:val="both"/>
        <w:rPr>
          <w:rFonts w:ascii="Angsana New" w:hAnsi="Angsana New"/>
        </w:rPr>
      </w:pPr>
      <w:r w:rsidRPr="0005200A">
        <w:rPr>
          <w:rFonts w:ascii="Angsana New" w:hAnsi="Angsana New" w:hint="cs"/>
          <w:cs/>
        </w:rPr>
        <w:lastRenderedPageBreak/>
        <w:tab/>
      </w:r>
      <w:r w:rsidR="00FC7A51"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</w:t>
      </w:r>
      <w:r w:rsidR="00905FC4">
        <w:rPr>
          <w:rFonts w:ascii="Angsana New" w:hAnsi="Angsana New"/>
        </w:rPr>
        <w:t>19</w:t>
      </w:r>
      <w:r w:rsidRPr="0005200A">
        <w:rPr>
          <w:rFonts w:ascii="Angsana New" w:hAnsi="Angsana New" w:hint="cs"/>
          <w:cs/>
        </w:rPr>
        <w:tab/>
      </w:r>
      <w:r w:rsidR="00C44B07" w:rsidRPr="0005200A">
        <w:rPr>
          <w:rFonts w:ascii="Angsana New" w:hAnsi="Angsana New" w:hint="cs"/>
          <w:cs/>
        </w:rPr>
        <w:t>ผลประโยชน์ของพนักงาน</w:t>
      </w:r>
    </w:p>
    <w:p w14:paraId="533EAA08" w14:textId="77777777" w:rsidR="00F96BF1" w:rsidRPr="0005200A" w:rsidRDefault="00F96BF1" w:rsidP="00A77A08">
      <w:pPr>
        <w:tabs>
          <w:tab w:val="left" w:pos="360"/>
          <w:tab w:val="left" w:pos="854"/>
          <w:tab w:val="left" w:pos="1440"/>
        </w:tabs>
        <w:ind w:left="902" w:right="-618" w:hanging="902"/>
        <w:jc w:val="thaiDistribute"/>
        <w:outlineLvl w:val="0"/>
        <w:rPr>
          <w:rFonts w:ascii="Angsana New" w:hAnsi="Angsana New"/>
          <w:spacing w:val="-6"/>
          <w:u w:val="single"/>
        </w:rPr>
      </w:pPr>
      <w:r w:rsidRPr="0005200A">
        <w:rPr>
          <w:rFonts w:ascii="Angsana New" w:hAnsi="Angsana New"/>
          <w:spacing w:val="-6"/>
        </w:rPr>
        <w:tab/>
      </w:r>
      <w:r w:rsidRPr="0005200A">
        <w:rPr>
          <w:rFonts w:ascii="Angsana New" w:hAnsi="Angsana New"/>
          <w:spacing w:val="-6"/>
        </w:rPr>
        <w:tab/>
      </w:r>
      <w:r w:rsidRPr="0005200A">
        <w:rPr>
          <w:rFonts w:ascii="Angsana New" w:hAnsi="Angsana New" w:hint="cs"/>
          <w:spacing w:val="-6"/>
          <w:u w:val="single"/>
          <w:cs/>
        </w:rPr>
        <w:t>ผลประโยชน์ระยะสั้น</w:t>
      </w:r>
    </w:p>
    <w:p w14:paraId="260DD4BE" w14:textId="7E339A67" w:rsidR="0005200A" w:rsidRDefault="00F96BF1" w:rsidP="00A77A08">
      <w:pPr>
        <w:tabs>
          <w:tab w:val="left" w:pos="360"/>
          <w:tab w:val="left" w:pos="854"/>
          <w:tab w:val="left" w:pos="1440"/>
        </w:tabs>
        <w:ind w:left="902" w:right="-77" w:hanging="902"/>
        <w:jc w:val="thaiDistribute"/>
        <w:rPr>
          <w:rFonts w:ascii="Angsana New" w:hAnsi="Angsana New"/>
          <w:spacing w:val="-6"/>
        </w:rPr>
      </w:pPr>
      <w:r w:rsidRPr="0005200A">
        <w:rPr>
          <w:rFonts w:ascii="Angsana New" w:hAnsi="Angsana New" w:hint="cs"/>
          <w:spacing w:val="-6"/>
          <w:cs/>
        </w:rPr>
        <w:tab/>
      </w:r>
      <w:r w:rsidRPr="0005200A">
        <w:rPr>
          <w:rFonts w:ascii="Angsana New" w:hAnsi="Angsana New" w:hint="cs"/>
          <w:spacing w:val="-6"/>
          <w:cs/>
        </w:rPr>
        <w:tab/>
      </w:r>
      <w:r w:rsidRPr="0005200A">
        <w:rPr>
          <w:rFonts w:ascii="Angsana New" w:hAnsi="Angsana New" w:hint="cs"/>
          <w:spacing w:val="-6"/>
          <w:cs/>
        </w:rPr>
        <w:tab/>
      </w:r>
      <w:r w:rsidRPr="0005200A">
        <w:rPr>
          <w:rFonts w:ascii="Angsana New" w:hAnsi="Angsana New" w:hint="cs"/>
          <w:spacing w:val="-6"/>
          <w:cs/>
        </w:rPr>
        <w:tab/>
        <w:t>บริษัท</w:t>
      </w:r>
      <w:r w:rsidR="007537E7" w:rsidRPr="0005200A">
        <w:rPr>
          <w:rFonts w:ascii="Angsana New" w:hAnsi="Angsana New" w:hint="cs"/>
          <w:spacing w:val="-6"/>
          <w:cs/>
        </w:rPr>
        <w:t>และบริษัทย่อย</w:t>
      </w:r>
      <w:r w:rsidRPr="0005200A">
        <w:rPr>
          <w:rFonts w:ascii="Angsana New" w:hAnsi="Angsana New" w:hint="cs"/>
          <w:spacing w:val="-6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BA73CB6" w14:textId="77777777" w:rsidR="00D87311" w:rsidRPr="0005200A" w:rsidRDefault="00D87311" w:rsidP="00A77A08">
      <w:pPr>
        <w:tabs>
          <w:tab w:val="left" w:pos="360"/>
          <w:tab w:val="left" w:pos="854"/>
          <w:tab w:val="left" w:pos="1440"/>
        </w:tabs>
        <w:ind w:left="902" w:right="-77" w:hanging="902"/>
        <w:jc w:val="thaiDistribute"/>
        <w:rPr>
          <w:rFonts w:ascii="Angsana New" w:hAnsi="Angsana New"/>
          <w:spacing w:val="-6"/>
          <w:sz w:val="2"/>
          <w:szCs w:val="2"/>
        </w:rPr>
      </w:pPr>
    </w:p>
    <w:p w14:paraId="59D0FB17" w14:textId="77777777" w:rsidR="00F96BF1" w:rsidRPr="0005200A" w:rsidRDefault="00F96BF1" w:rsidP="00A77A08">
      <w:pPr>
        <w:tabs>
          <w:tab w:val="left" w:pos="360"/>
          <w:tab w:val="left" w:pos="854"/>
          <w:tab w:val="left" w:pos="1440"/>
        </w:tabs>
        <w:ind w:left="902" w:right="114" w:hanging="902"/>
        <w:jc w:val="thaiDistribute"/>
        <w:outlineLvl w:val="0"/>
        <w:rPr>
          <w:rFonts w:ascii="Angsana New" w:hAnsi="Angsana New"/>
          <w:spacing w:val="-14"/>
          <w:u w:val="single"/>
        </w:rPr>
      </w:pPr>
      <w:r w:rsidRPr="0005200A">
        <w:rPr>
          <w:rFonts w:ascii="Angsana New" w:hAnsi="Angsana New" w:hint="cs"/>
          <w:spacing w:val="-8"/>
          <w:cs/>
        </w:rPr>
        <w:tab/>
      </w:r>
      <w:r w:rsidRPr="0005200A">
        <w:rPr>
          <w:rFonts w:ascii="Angsana New" w:hAnsi="Angsana New" w:hint="cs"/>
          <w:spacing w:val="-8"/>
          <w:cs/>
        </w:rPr>
        <w:tab/>
      </w:r>
      <w:r w:rsidRPr="0005200A">
        <w:rPr>
          <w:rFonts w:ascii="Angsana New" w:hAnsi="Angsana New" w:hint="cs"/>
          <w:spacing w:val="-14"/>
          <w:u w:val="single"/>
          <w:cs/>
        </w:rPr>
        <w:t>ผลประโยชน์ระยะยาว</w:t>
      </w:r>
    </w:p>
    <w:p w14:paraId="413D8DA1" w14:textId="77777777" w:rsidR="000116C0" w:rsidRPr="0005200A" w:rsidRDefault="00C44B07" w:rsidP="00A77A08">
      <w:pPr>
        <w:tabs>
          <w:tab w:val="left" w:pos="854"/>
          <w:tab w:val="left" w:pos="1440"/>
          <w:tab w:val="left" w:pos="1980"/>
        </w:tabs>
        <w:ind w:left="821" w:right="-618" w:hanging="634"/>
        <w:jc w:val="both"/>
        <w:outlineLvl w:val="0"/>
        <w:rPr>
          <w:rFonts w:ascii="Angsana New" w:hAnsi="Angsana New" w:cs="Angsana New"/>
          <w:spacing w:val="-14"/>
          <w:u w:val="single"/>
        </w:rPr>
      </w:pPr>
      <w:r w:rsidRPr="0005200A">
        <w:rPr>
          <w:rFonts w:ascii="Angsana New" w:hAnsi="Angsana New" w:hint="cs"/>
          <w:spacing w:val="-14"/>
          <w:cs/>
        </w:rPr>
        <w:tab/>
      </w:r>
      <w:r w:rsidRPr="0005200A">
        <w:rPr>
          <w:rFonts w:ascii="Angsana New" w:hAnsi="Angsana New" w:hint="cs"/>
          <w:spacing w:val="-14"/>
          <w:cs/>
        </w:rPr>
        <w:tab/>
      </w:r>
      <w:r w:rsidRPr="0005200A">
        <w:rPr>
          <w:rFonts w:ascii="Angsana New" w:hAnsi="Angsana New" w:hint="cs"/>
          <w:spacing w:val="-14"/>
          <w:cs/>
        </w:rPr>
        <w:tab/>
      </w:r>
      <w:r w:rsidR="000116C0" w:rsidRPr="0005200A">
        <w:rPr>
          <w:rFonts w:ascii="Times New Roman" w:hAnsi="Times New Roman" w:hint="cs"/>
          <w:spacing w:val="-14"/>
          <w:u w:val="single"/>
          <w:cs/>
        </w:rPr>
        <w:t>โครงการสมทบเงิน</w:t>
      </w:r>
    </w:p>
    <w:p w14:paraId="716F1F05" w14:textId="32285378" w:rsidR="00B968C0" w:rsidRDefault="000116C0" w:rsidP="00A77A08">
      <w:pPr>
        <w:tabs>
          <w:tab w:val="left" w:pos="993"/>
          <w:tab w:val="left" w:pos="1440"/>
          <w:tab w:val="left" w:pos="1980"/>
        </w:tabs>
        <w:ind w:left="854" w:right="-91" w:hanging="635"/>
        <w:jc w:val="thaiDistribute"/>
        <w:rPr>
          <w:rFonts w:ascii="Times New Roman" w:hAnsi="Times New Roman"/>
          <w:spacing w:val="-6"/>
        </w:rPr>
      </w:pPr>
      <w:r w:rsidRPr="0005200A">
        <w:rPr>
          <w:rFonts w:ascii="Angsana New" w:hAnsi="Angsana New" w:cs="Angsana New" w:hint="cs"/>
          <w:spacing w:val="-14"/>
          <w:cs/>
        </w:rPr>
        <w:tab/>
      </w:r>
      <w:r w:rsidRPr="0005200A">
        <w:rPr>
          <w:rFonts w:ascii="Angsana New" w:hAnsi="Angsana New" w:cs="Angsana New" w:hint="cs"/>
          <w:spacing w:val="-14"/>
          <w:cs/>
        </w:rPr>
        <w:tab/>
      </w:r>
      <w:r w:rsidRPr="0005200A">
        <w:rPr>
          <w:rFonts w:ascii="Angsana New" w:hAnsi="Angsana New" w:cs="Angsana New" w:hint="cs"/>
          <w:spacing w:val="-14"/>
          <w:cs/>
        </w:rPr>
        <w:tab/>
      </w:r>
      <w:r w:rsidRPr="0005200A">
        <w:rPr>
          <w:rFonts w:ascii="Angsana New" w:hAnsi="Angsana New" w:cs="Angsana New" w:hint="cs"/>
          <w:spacing w:val="-6"/>
          <w:cs/>
        </w:rPr>
        <w:t>บริษัทและบริษัทย่อยจัดให้มีกองทุนสำรองเลี้ยงชีพ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 ได้รับเงินสะสมเข้ากองทุนจากพนักงาน</w:t>
      </w:r>
      <w:r w:rsidRPr="0005200A">
        <w:rPr>
          <w:rFonts w:ascii="Times New Roman" w:hAnsi="Times New Roman" w:hint="cs"/>
          <w:spacing w:val="-4"/>
          <w:cs/>
        </w:rPr>
        <w:t>และ</w:t>
      </w:r>
      <w:r w:rsidRPr="0005200A">
        <w:rPr>
          <w:rFonts w:ascii="Angsana New" w:hAnsi="Angsana New" w:cs="Angsana New" w:hint="cs"/>
          <w:spacing w:val="-6"/>
          <w:cs/>
        </w:rPr>
        <w:t>เงินสมทบจากบริษัท เงินจ่ายสมทบกองทุนสำรองเลี้ยงชีพ บันทึกเป็นค่าใช</w:t>
      </w:r>
      <w:r w:rsidR="005E4065" w:rsidRPr="0005200A">
        <w:rPr>
          <w:rFonts w:ascii="Angsana New" w:hAnsi="Angsana New" w:cs="Angsana New" w:hint="cs"/>
          <w:spacing w:val="-6"/>
          <w:cs/>
        </w:rPr>
        <w:t>้จ่ายในผลการดำเนินงานระหว่างปี</w:t>
      </w:r>
      <w:r w:rsidRPr="0005200A">
        <w:rPr>
          <w:rFonts w:ascii="Angsana New" w:hAnsi="Angsana New" w:cs="Angsana New" w:hint="cs"/>
          <w:spacing w:val="-6"/>
          <w:cs/>
        </w:rPr>
        <w:t xml:space="preserve"> สำหรับรอบระยะเวลาบัญชีที่เกิดรายการนั้น</w:t>
      </w:r>
      <w:r w:rsidRPr="0005200A">
        <w:rPr>
          <w:rFonts w:ascii="Times New Roman" w:hAnsi="Times New Roman"/>
          <w:spacing w:val="-6"/>
        </w:rPr>
        <w:tab/>
      </w:r>
    </w:p>
    <w:p w14:paraId="4F05F23C" w14:textId="77777777" w:rsidR="000116C0" w:rsidRPr="0005200A" w:rsidRDefault="000116C0" w:rsidP="00A77A08">
      <w:pPr>
        <w:tabs>
          <w:tab w:val="left" w:pos="854"/>
          <w:tab w:val="left" w:pos="1440"/>
          <w:tab w:val="left" w:pos="1980"/>
        </w:tabs>
        <w:ind w:left="821" w:right="-618" w:hanging="634"/>
        <w:jc w:val="both"/>
        <w:outlineLvl w:val="0"/>
        <w:rPr>
          <w:rFonts w:ascii="Times New Roman" w:hAnsi="Times New Roman"/>
          <w:spacing w:val="-14"/>
          <w:u w:val="single"/>
        </w:rPr>
      </w:pPr>
      <w:r w:rsidRPr="0005200A">
        <w:rPr>
          <w:rFonts w:ascii="Times New Roman" w:hAnsi="Times New Roman" w:hint="cs"/>
          <w:spacing w:val="-14"/>
          <w:cs/>
        </w:rPr>
        <w:tab/>
      </w:r>
      <w:r w:rsidRPr="0005200A">
        <w:rPr>
          <w:rFonts w:ascii="Times New Roman" w:hAnsi="Times New Roman" w:hint="cs"/>
          <w:spacing w:val="-14"/>
          <w:cs/>
        </w:rPr>
        <w:tab/>
      </w:r>
      <w:r w:rsidRPr="0005200A">
        <w:rPr>
          <w:rFonts w:ascii="Times New Roman" w:hAnsi="Times New Roman" w:hint="cs"/>
          <w:spacing w:val="-14"/>
          <w:cs/>
        </w:rPr>
        <w:tab/>
      </w:r>
      <w:r w:rsidRPr="0005200A">
        <w:rPr>
          <w:rFonts w:ascii="Times New Roman" w:hAnsi="Times New Roman" w:hint="cs"/>
          <w:spacing w:val="-14"/>
          <w:u w:val="single"/>
          <w:cs/>
        </w:rPr>
        <w:t>โครงการผลประโยชน์</w:t>
      </w:r>
    </w:p>
    <w:p w14:paraId="322AC589" w14:textId="7EC0FF19" w:rsidR="007C02F1" w:rsidRDefault="000116C0" w:rsidP="00A77A08">
      <w:pPr>
        <w:tabs>
          <w:tab w:val="left" w:pos="993"/>
          <w:tab w:val="left" w:pos="1440"/>
          <w:tab w:val="left" w:pos="1980"/>
        </w:tabs>
        <w:ind w:left="868" w:right="-91" w:hanging="635"/>
        <w:jc w:val="thaiDistribute"/>
        <w:rPr>
          <w:rFonts w:ascii="Angsana New" w:hAnsi="Angsana New" w:cs="Angsana New"/>
          <w:spacing w:val="-4"/>
        </w:rPr>
      </w:pPr>
      <w:r w:rsidRPr="0005200A">
        <w:rPr>
          <w:rFonts w:ascii="Times New Roman" w:hAnsi="Times New Roman" w:hint="cs"/>
          <w:spacing w:val="-14"/>
          <w:cs/>
        </w:rPr>
        <w:tab/>
      </w:r>
      <w:r w:rsidRPr="0005200A">
        <w:rPr>
          <w:rFonts w:ascii="Times New Roman" w:hAnsi="Times New Roman" w:hint="cs"/>
          <w:spacing w:val="-14"/>
          <w:cs/>
        </w:rPr>
        <w:tab/>
      </w:r>
      <w:r w:rsidRPr="0005200A">
        <w:rPr>
          <w:rFonts w:ascii="Times New Roman" w:hAnsi="Times New Roman" w:hint="cs"/>
          <w:spacing w:val="-4"/>
          <w:cs/>
        </w:rPr>
        <w:tab/>
        <w:t>สำรองผลประโยชน์ของพนักงานเมื่อเกษียณอายุ บันทึกเป็นค่าใช้จ่ายในการดำเนินงานตลอดอายุการทำงานของพนักงาน โดยการประมาณจำนวนเงินผลประโยชน์ในอนาคต ที่พนักงานจะได้รับจากการทำงานให้กับบริษัทในงวดปัจจุบันและงวดอนาคต 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</w:t>
      </w:r>
      <w:r w:rsidR="004314F3" w:rsidRPr="0005200A">
        <w:rPr>
          <w:rFonts w:ascii="Times New Roman" w:hAnsi="Times New Roman" w:hint="cs"/>
          <w:spacing w:val="-4"/>
          <w:cs/>
        </w:rPr>
        <w:t>ร</w:t>
      </w:r>
      <w:r w:rsidRPr="0005200A">
        <w:rPr>
          <w:rFonts w:ascii="Times New Roman" w:hAnsi="Times New Roman" w:hint="cs"/>
          <w:spacing w:val="-4"/>
          <w:cs/>
        </w:rPr>
        <w:t>ประมาณการหนี้สินดังกล่าวคำนวณโดยผู้เชี่ยวชาญโดยใช้วิธีคิดลดแต่ละหน่วยที่ประมาณการไว้ (</w:t>
      </w:r>
      <w:r w:rsidRPr="0005200A">
        <w:rPr>
          <w:rFonts w:ascii="Angsana New" w:hAnsi="Angsana New" w:cs="Angsana New"/>
          <w:spacing w:val="-4"/>
        </w:rPr>
        <w:t>Projected Unit Credit Method)</w:t>
      </w:r>
    </w:p>
    <w:p w14:paraId="4D076581" w14:textId="6105E6A0" w:rsidR="007B0D56" w:rsidRPr="001016AF" w:rsidRDefault="007B0D56" w:rsidP="00A77A08">
      <w:pPr>
        <w:tabs>
          <w:tab w:val="left" w:pos="993"/>
          <w:tab w:val="left" w:pos="1440"/>
          <w:tab w:val="left" w:pos="1980"/>
        </w:tabs>
        <w:ind w:left="868" w:right="-91" w:hanging="635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4D3A6958" w14:textId="7D8E688C" w:rsidR="002A4092" w:rsidRPr="004165F5" w:rsidRDefault="00FC7A51" w:rsidP="002778B2">
      <w:pPr>
        <w:tabs>
          <w:tab w:val="left" w:pos="284"/>
          <w:tab w:val="left" w:pos="360"/>
          <w:tab w:val="left" w:pos="993"/>
          <w:tab w:val="left" w:pos="1440"/>
        </w:tabs>
        <w:ind w:left="851" w:right="-709" w:hanging="626"/>
        <w:jc w:val="both"/>
        <w:rPr>
          <w:rFonts w:ascii="Angsana New" w:hAnsi="Angsana New"/>
        </w:rPr>
      </w:pPr>
      <w:r w:rsidRPr="004165F5">
        <w:rPr>
          <w:rFonts w:ascii="Angsana New" w:hAnsi="Angsana New"/>
        </w:rPr>
        <w:t>3.</w:t>
      </w:r>
      <w:r w:rsidR="006909DE">
        <w:rPr>
          <w:rFonts w:ascii="Angsana New" w:hAnsi="Angsana New"/>
        </w:rPr>
        <w:t>2</w:t>
      </w:r>
      <w:r w:rsidR="00905FC4">
        <w:rPr>
          <w:rFonts w:ascii="Angsana New" w:hAnsi="Angsana New"/>
        </w:rPr>
        <w:t>0</w:t>
      </w:r>
      <w:r w:rsidR="002D0849" w:rsidRPr="004165F5">
        <w:rPr>
          <w:rFonts w:ascii="Angsana New" w:hAnsi="Angsana New" w:hint="cs"/>
          <w:cs/>
        </w:rPr>
        <w:t xml:space="preserve"> </w:t>
      </w:r>
      <w:r w:rsidR="002D0849" w:rsidRPr="004165F5">
        <w:rPr>
          <w:rFonts w:ascii="Angsana New" w:hAnsi="Angsana New" w:hint="cs"/>
          <w:cs/>
        </w:rPr>
        <w:tab/>
      </w:r>
      <w:r w:rsidR="00977D89" w:rsidRPr="004165F5">
        <w:rPr>
          <w:rFonts w:ascii="Angsana New" w:hAnsi="Angsana New" w:hint="cs"/>
          <w:cs/>
        </w:rPr>
        <w:t>การใช้ดุลยพินิจและประมาณ</w:t>
      </w:r>
      <w:r w:rsidR="002A4092" w:rsidRPr="004165F5">
        <w:rPr>
          <w:rFonts w:ascii="Angsana New" w:hAnsi="Angsana New" w:hint="cs"/>
          <w:cs/>
        </w:rPr>
        <w:t>การทางบัญชี</w:t>
      </w:r>
      <w:r w:rsidR="00977D89" w:rsidRPr="004165F5">
        <w:rPr>
          <w:rFonts w:ascii="Angsana New" w:hAnsi="Angsana New" w:hint="cs"/>
          <w:cs/>
        </w:rPr>
        <w:t>ที่สำคัญ</w:t>
      </w:r>
    </w:p>
    <w:p w14:paraId="54E83C85" w14:textId="46177329" w:rsidR="00AC79A5" w:rsidRDefault="00977D89" w:rsidP="002778B2">
      <w:pPr>
        <w:tabs>
          <w:tab w:val="left" w:pos="993"/>
          <w:tab w:val="left" w:pos="1440"/>
          <w:tab w:val="left" w:pos="1980"/>
        </w:tabs>
        <w:ind w:left="868" w:right="-91" w:hanging="635"/>
        <w:jc w:val="thaiDistribute"/>
        <w:rPr>
          <w:rFonts w:ascii="Times New Roman" w:hAnsi="Times New Roman"/>
          <w:spacing w:val="-4"/>
        </w:rPr>
      </w:pPr>
      <w:r w:rsidRPr="0005200A">
        <w:rPr>
          <w:rFonts w:ascii="Angsana New" w:hAnsi="Angsana New" w:hint="cs"/>
          <w:spacing w:val="-14"/>
          <w:cs/>
        </w:rPr>
        <w:tab/>
      </w:r>
      <w:r w:rsidRPr="0005200A">
        <w:rPr>
          <w:rFonts w:ascii="Angsana New" w:hAnsi="Angsana New" w:hint="cs"/>
          <w:spacing w:val="-14"/>
          <w:cs/>
        </w:rPr>
        <w:tab/>
      </w:r>
      <w:r w:rsidRPr="0005200A">
        <w:rPr>
          <w:rFonts w:ascii="Angsana New" w:hAnsi="Angsana New" w:hint="cs"/>
          <w:spacing w:val="-14"/>
          <w:cs/>
        </w:rPr>
        <w:tab/>
      </w:r>
      <w:r w:rsidR="00AC79A5" w:rsidRPr="0005200A">
        <w:rPr>
          <w:rFonts w:ascii="Times New Roman" w:hAnsi="Times New Roman"/>
          <w:spacing w:val="-4"/>
          <w:cs/>
        </w:rPr>
        <w:t>ในการจัดทำงบการเงินตาม</w:t>
      </w:r>
      <w:r w:rsidR="00AC79A5" w:rsidRPr="0005200A">
        <w:rPr>
          <w:rFonts w:ascii="Times New Roman" w:hAnsi="Times New Roman" w:hint="cs"/>
          <w:spacing w:val="-4"/>
          <w:cs/>
        </w:rPr>
        <w:t>มาตรฐานการ</w:t>
      </w:r>
      <w:r w:rsidR="00AC79A5" w:rsidRPr="0005200A">
        <w:rPr>
          <w:rFonts w:ascii="Times New Roman" w:hAnsi="Times New Roman"/>
          <w:spacing w:val="-4"/>
          <w:cs/>
        </w:rPr>
        <w:t>บัญชีที่รับรองทั่วไป ฝ่ายบริหารต้องใช้</w:t>
      </w:r>
      <w:r w:rsidR="00AC79A5" w:rsidRPr="0005200A">
        <w:rPr>
          <w:rFonts w:ascii="Times New Roman" w:hAnsi="Times New Roman" w:hint="cs"/>
          <w:spacing w:val="-4"/>
          <w:cs/>
        </w:rPr>
        <w:t>ดุลยพินิจใน</w:t>
      </w:r>
      <w:r w:rsidR="00AC79A5" w:rsidRPr="0005200A">
        <w:rPr>
          <w:rFonts w:ascii="Times New Roman" w:hAnsi="Times New Roman"/>
          <w:spacing w:val="-4"/>
          <w:cs/>
        </w:rPr>
        <w:t>การประมาณและตั้งข้อสมมติฐานหลายประการ ซึ่ง</w:t>
      </w:r>
      <w:r w:rsidR="00AC79A5" w:rsidRPr="0005200A">
        <w:rPr>
          <w:rFonts w:ascii="Times New Roman" w:hAnsi="Times New Roman" w:hint="cs"/>
          <w:spacing w:val="-4"/>
          <w:cs/>
        </w:rPr>
        <w:t>จะ</w:t>
      </w:r>
      <w:r w:rsidR="00AC79A5" w:rsidRPr="0005200A">
        <w:rPr>
          <w:rFonts w:ascii="Times New Roman" w:hAnsi="Times New Roman"/>
          <w:spacing w:val="-4"/>
          <w:cs/>
        </w:rPr>
        <w:t xml:space="preserve">มีผลกระทบต่อจำนวนเงินที่เกี่ยวกับรายได้ ค่าใช้จ่าย สินทรัพย์และหนี้สิน </w:t>
      </w:r>
      <w:r w:rsidR="00AC79A5" w:rsidRPr="0005200A">
        <w:rPr>
          <w:rFonts w:ascii="Times New Roman" w:hAnsi="Times New Roman" w:hint="cs"/>
          <w:spacing w:val="-4"/>
          <w:cs/>
        </w:rPr>
        <w:t>รวมทั้ง</w:t>
      </w:r>
      <w:r w:rsidR="00AC79A5" w:rsidRPr="0005200A">
        <w:rPr>
          <w:rFonts w:ascii="Times New Roman" w:hAnsi="Times New Roman"/>
          <w:spacing w:val="-4"/>
          <w:cs/>
        </w:rPr>
        <w:t>การเปิดเผยข้อมูลเกี่ยวกับสินทรัพย์และหนี้สินที่อาจ</w:t>
      </w:r>
      <w:r w:rsidR="00AC79A5" w:rsidRPr="0005200A">
        <w:rPr>
          <w:rFonts w:ascii="Times New Roman" w:hAnsi="Times New Roman" w:hint="cs"/>
          <w:spacing w:val="-4"/>
          <w:cs/>
        </w:rPr>
        <w:t>จะ</w:t>
      </w:r>
      <w:r w:rsidR="00AC79A5" w:rsidRPr="0005200A">
        <w:rPr>
          <w:rFonts w:ascii="Times New Roman" w:hAnsi="Times New Roman"/>
          <w:spacing w:val="-4"/>
          <w:cs/>
        </w:rPr>
        <w:t>เกิดขึ้น ผลที่เกิดขึ้นจริงอาจแตกต่างไปจากจำนวนที่ประมาณไว้</w:t>
      </w:r>
    </w:p>
    <w:p w14:paraId="6C669534" w14:textId="1E74CD74" w:rsidR="009673F3" w:rsidRDefault="00AC79A5" w:rsidP="002778B2">
      <w:pPr>
        <w:tabs>
          <w:tab w:val="left" w:pos="993"/>
          <w:tab w:val="left" w:pos="1440"/>
          <w:tab w:val="left" w:pos="1980"/>
        </w:tabs>
        <w:ind w:left="882" w:right="-105" w:hanging="635"/>
        <w:jc w:val="thaiDistribute"/>
        <w:rPr>
          <w:rFonts w:ascii="Times New Roman" w:hAnsi="Times New Roman"/>
          <w:spacing w:val="2"/>
        </w:rPr>
      </w:pPr>
      <w:r w:rsidRPr="0005200A">
        <w:rPr>
          <w:rFonts w:ascii="Times New Roman" w:hAnsi="Times New Roman"/>
          <w:spacing w:val="-14"/>
        </w:rPr>
        <w:tab/>
      </w:r>
      <w:r w:rsidR="00092D32" w:rsidRPr="0005200A">
        <w:rPr>
          <w:rFonts w:ascii="Times New Roman" w:hAnsi="Times New Roman"/>
          <w:spacing w:val="-14"/>
        </w:rPr>
        <w:tab/>
      </w:r>
      <w:r w:rsidRPr="0005200A">
        <w:rPr>
          <w:rFonts w:ascii="Times New Roman" w:hAnsi="Times New Roman"/>
          <w:spacing w:val="-14"/>
        </w:rPr>
        <w:tab/>
      </w:r>
      <w:r w:rsidRPr="0005200A">
        <w:rPr>
          <w:rFonts w:ascii="Times New Roman" w:hAnsi="Times New Roman"/>
          <w:spacing w:val="2"/>
          <w:cs/>
        </w:rPr>
        <w:t>ประมาณการและข้อสมมติฐานจะได้รับการทบทวนอย่างสม่ำเสมอ โดยอาศัยประสบการณ์</w:t>
      </w:r>
      <w:r w:rsidR="00526DEE" w:rsidRPr="0005200A">
        <w:rPr>
          <w:rFonts w:ascii="Times New Roman" w:hAnsi="Times New Roman" w:hint="cs"/>
          <w:spacing w:val="2"/>
          <w:cs/>
        </w:rPr>
        <w:br/>
      </w:r>
      <w:r w:rsidRPr="0005200A">
        <w:rPr>
          <w:rFonts w:ascii="Times New Roman" w:hAnsi="Times New Roman"/>
          <w:spacing w:val="2"/>
          <w:cs/>
        </w:rPr>
        <w:t>ใ</w:t>
      </w:r>
      <w:r w:rsidRPr="0005200A">
        <w:rPr>
          <w:rFonts w:ascii="Times New Roman" w:hAnsi="Times New Roman" w:hint="cs"/>
          <w:spacing w:val="2"/>
          <w:cs/>
        </w:rPr>
        <w:t>น</w:t>
      </w:r>
      <w:r w:rsidRPr="0005200A">
        <w:rPr>
          <w:rFonts w:ascii="Times New Roman" w:hAnsi="Times New Roman"/>
          <w:spacing w:val="2"/>
          <w:cs/>
        </w:rPr>
        <w:t>อดีตและปัจจัยต่าง ๆ รวมถึงเหตุการณ์ในอนาคตที่คาดว่าจะเกิดขึ้น ซึ่งฝ่ายบริหารมีความเชื่อมั่นอย่างสมเหตุสมผลภายใต้สถานการณ์นั้น</w:t>
      </w:r>
      <w:r w:rsidR="00C25A5D" w:rsidRPr="0005200A">
        <w:rPr>
          <w:rFonts w:ascii="Times New Roman" w:hAnsi="Times New Roman" w:hint="cs"/>
          <w:spacing w:val="2"/>
          <w:cs/>
        </w:rPr>
        <w:t xml:space="preserve"> </w:t>
      </w:r>
      <w:r w:rsidRPr="0005200A">
        <w:rPr>
          <w:rFonts w:ascii="Times New Roman" w:hAnsi="Times New Roman"/>
          <w:spacing w:val="2"/>
          <w:cs/>
        </w:rPr>
        <w:t>บริษัทได้ตั้งประมาณการและข้อสมมติฐานต่อเหตุการณ์ในอนาคต เป็นผลให้</w:t>
      </w:r>
      <w:r w:rsidRPr="0005200A">
        <w:rPr>
          <w:rFonts w:ascii="Times New Roman" w:hAnsi="Times New Roman"/>
          <w:spacing w:val="-4"/>
          <w:cs/>
        </w:rPr>
        <w:t>ประมาณ</w:t>
      </w:r>
      <w:r w:rsidRPr="0005200A">
        <w:rPr>
          <w:rFonts w:ascii="Times New Roman" w:hAnsi="Times New Roman"/>
          <w:spacing w:val="2"/>
          <w:cs/>
        </w:rPr>
        <w:t>การทางบัญชีอาจจะไม่ตรงกับผลที่เกิดขึ้นจริง ประมาณการและข้อสมมติฐาน</w:t>
      </w:r>
      <w:r w:rsidRPr="0005200A">
        <w:rPr>
          <w:rFonts w:ascii="Times New Roman" w:hAnsi="Times New Roman" w:hint="cs"/>
          <w:spacing w:val="2"/>
          <w:cs/>
        </w:rPr>
        <w:t>ทางบัญชีที่สำคัญ</w:t>
      </w:r>
      <w:r w:rsidRPr="0005200A">
        <w:rPr>
          <w:rFonts w:ascii="Times New Roman" w:hAnsi="Times New Roman"/>
          <w:spacing w:val="2"/>
          <w:cs/>
        </w:rPr>
        <w:t xml:space="preserve"> ได้แก่ </w:t>
      </w:r>
      <w:r w:rsidR="00B626DD" w:rsidRPr="0005200A">
        <w:rPr>
          <w:rFonts w:ascii="Times New Roman" w:hAnsi="Times New Roman"/>
          <w:spacing w:val="2"/>
          <w:cs/>
        </w:rPr>
        <w:t>ค่าเผื่อ</w:t>
      </w:r>
      <w:r w:rsidR="00B626DD">
        <w:rPr>
          <w:rFonts w:ascii="Times New Roman" w:hAnsi="Times New Roman" w:hint="cs"/>
          <w:spacing w:val="2"/>
          <w:cs/>
        </w:rPr>
        <w:t>ผลขาดทุนด้านเครดิตที่คาดว่าจะเกิดขึ้น</w:t>
      </w:r>
      <w:r w:rsidR="00B626DD" w:rsidRPr="0005200A">
        <w:rPr>
          <w:rFonts w:ascii="Times New Roman" w:hAnsi="Times New Roman" w:hint="cs"/>
          <w:spacing w:val="2"/>
          <w:cs/>
        </w:rPr>
        <w:t xml:space="preserve"> </w:t>
      </w:r>
      <w:r w:rsidR="00B626DD">
        <w:rPr>
          <w:rFonts w:ascii="Times New Roman" w:hAnsi="Times New Roman" w:hint="cs"/>
          <w:spacing w:val="2"/>
          <w:cs/>
        </w:rPr>
        <w:t xml:space="preserve">ค่าเผื่อการด้อยค่าค่าใช้จ่าย            จ่ายล่วงหน้า </w:t>
      </w:r>
      <w:r w:rsidR="00B626DD" w:rsidRPr="0005200A">
        <w:rPr>
          <w:rFonts w:ascii="Times New Roman" w:hAnsi="Times New Roman" w:hint="cs"/>
          <w:spacing w:val="2"/>
          <w:cs/>
        </w:rPr>
        <w:t xml:space="preserve">ค่าเผื่อการลดมูลค่าสินค้าคงเหลือ ค่าเผื่อการปรับมูลค่าสินทรัพย์ทางการเงินหมุนเวียนอื่น </w:t>
      </w:r>
      <w:r w:rsidR="00B626DD">
        <w:rPr>
          <w:rFonts w:ascii="Times New Roman" w:hAnsi="Times New Roman" w:hint="cs"/>
          <w:spacing w:val="2"/>
          <w:cs/>
        </w:rPr>
        <w:t>และ</w:t>
      </w:r>
      <w:r w:rsidR="00B626DD" w:rsidRPr="0005200A">
        <w:rPr>
          <w:rFonts w:ascii="Times New Roman" w:hAnsi="Times New Roman" w:hint="cs"/>
          <w:spacing w:val="2"/>
          <w:cs/>
        </w:rPr>
        <w:t xml:space="preserve">สินทรัพย์ทางการเงินไม่หมุนเวียนอื่น </w:t>
      </w:r>
      <w:r w:rsidR="00B626DD">
        <w:rPr>
          <w:rFonts w:ascii="Times New Roman" w:hAnsi="Times New Roman" w:hint="cs"/>
          <w:spacing w:val="2"/>
          <w:cs/>
        </w:rPr>
        <w:t xml:space="preserve">ค่าเผื่อการด้อยค่าของเงินลงทุน </w:t>
      </w:r>
      <w:r w:rsidR="00B626DD" w:rsidRPr="0005200A">
        <w:rPr>
          <w:rFonts w:ascii="Times New Roman" w:hAnsi="Times New Roman" w:hint="cs"/>
          <w:spacing w:val="2"/>
          <w:cs/>
        </w:rPr>
        <w:t xml:space="preserve">ค่าเผื่อการปรับมูลค่าอสังหาริมทรัพย์เพื่อการลงทุน ค่าเผื่อการด้อยค่าของละคร ค่าเสื่อมราคาของอาคารและอุปกรณ์ </w:t>
      </w:r>
      <w:r w:rsidR="00B626DD">
        <w:rPr>
          <w:rFonts w:ascii="Times New Roman" w:hAnsi="Times New Roman" w:hint="cs"/>
          <w:spacing w:val="2"/>
          <w:cs/>
        </w:rPr>
        <w:t xml:space="preserve">         ค่าเสื่อมราคาสินทรัพย์สิทธิการใช้ </w:t>
      </w:r>
      <w:r w:rsidR="00B626DD" w:rsidRPr="0005200A">
        <w:rPr>
          <w:rFonts w:ascii="Times New Roman" w:hAnsi="Times New Roman" w:hint="cs"/>
          <w:spacing w:val="2"/>
          <w:cs/>
        </w:rPr>
        <w:t>ค่าตัดจำหน่ายสินทรัพย์ไม่มีตัวตน สินทรัพย์หรือหนี้สิน</w:t>
      </w:r>
      <w:r w:rsidR="00B626DD" w:rsidRPr="0005200A">
        <w:rPr>
          <w:rFonts w:ascii="Times New Roman" w:hAnsi="Times New Roman"/>
          <w:spacing w:val="2"/>
          <w:cs/>
        </w:rPr>
        <w:t>ภาษีเงินได้รอ</w:t>
      </w:r>
      <w:r w:rsidR="00B626DD" w:rsidRPr="0005200A">
        <w:rPr>
          <w:rFonts w:ascii="Times New Roman" w:hAnsi="Times New Roman" w:hint="cs"/>
          <w:spacing w:val="2"/>
          <w:cs/>
        </w:rPr>
        <w:t>การ</w:t>
      </w:r>
      <w:r w:rsidR="00B626DD" w:rsidRPr="0005200A">
        <w:rPr>
          <w:rFonts w:ascii="Times New Roman" w:hAnsi="Times New Roman"/>
          <w:spacing w:val="2"/>
          <w:cs/>
        </w:rPr>
        <w:t>ตัดบัญชี</w:t>
      </w:r>
      <w:r w:rsidR="00B626DD" w:rsidRPr="0005200A">
        <w:rPr>
          <w:rFonts w:ascii="Times New Roman" w:hAnsi="Times New Roman" w:hint="cs"/>
          <w:spacing w:val="2"/>
          <w:cs/>
        </w:rPr>
        <w:t xml:space="preserve"> ค่าใช้จ่ายในการออกหุ้นกู้รอตัดบัญชี และสำรองผลประโยชน์ระยะยาวของพนักงาน </w:t>
      </w:r>
      <w:r w:rsidR="00B626DD" w:rsidRPr="0005200A">
        <w:rPr>
          <w:rFonts w:ascii="Times New Roman" w:hAnsi="Times New Roman"/>
          <w:spacing w:val="2"/>
          <w:cs/>
        </w:rPr>
        <w:t>การประมาณการในเรื่อง</w:t>
      </w:r>
      <w:r w:rsidR="00B626DD" w:rsidRPr="0005200A">
        <w:rPr>
          <w:rFonts w:ascii="Times New Roman" w:hAnsi="Times New Roman" w:hint="cs"/>
          <w:spacing w:val="2"/>
          <w:cs/>
        </w:rPr>
        <w:t>ต่างๆ</w:t>
      </w:r>
      <w:r w:rsidR="00B626DD" w:rsidRPr="0005200A">
        <w:rPr>
          <w:rFonts w:ascii="Times New Roman" w:hAnsi="Times New Roman"/>
          <w:spacing w:val="2"/>
          <w:cs/>
        </w:rPr>
        <w:t xml:space="preserve"> ได้เปิดเผยในแต่ละส่วนที่เกี่ยวข้องของหมายเหตุประกอบงบการเงินนี้</w:t>
      </w:r>
    </w:p>
    <w:p w14:paraId="3676D265" w14:textId="3E71C69E" w:rsidR="0005200A" w:rsidRDefault="0005200A" w:rsidP="00B609FD">
      <w:pPr>
        <w:tabs>
          <w:tab w:val="left" w:pos="993"/>
          <w:tab w:val="left" w:pos="1440"/>
          <w:tab w:val="left" w:pos="1980"/>
        </w:tabs>
        <w:ind w:left="884" w:right="-17" w:hanging="635"/>
        <w:jc w:val="thaiDistribute"/>
        <w:rPr>
          <w:rFonts w:ascii="Times New Roman" w:hAnsi="Times New Roman"/>
          <w:spacing w:val="2"/>
          <w:sz w:val="12"/>
          <w:szCs w:val="12"/>
        </w:rPr>
      </w:pPr>
    </w:p>
    <w:p w14:paraId="077232C1" w14:textId="77777777" w:rsidR="00E14154" w:rsidRPr="00D4736F" w:rsidRDefault="00B64819" w:rsidP="00D62417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  <w:cs/>
        </w:rPr>
      </w:pPr>
      <w:r w:rsidRPr="00D4736F">
        <w:rPr>
          <w:rFonts w:ascii="Angsana New" w:hAnsi="Angsana New" w:hint="cs"/>
          <w:b/>
          <w:bCs/>
          <w:cs/>
        </w:rPr>
        <w:lastRenderedPageBreak/>
        <w:t>เงินสดและรายการเทียบเท่าเงินสด</w:t>
      </w:r>
    </w:p>
    <w:p w14:paraId="4311C338" w14:textId="77777777" w:rsidR="00F31564" w:rsidRPr="00C205D9" w:rsidRDefault="00F31564" w:rsidP="00A17554">
      <w:pPr>
        <w:tabs>
          <w:tab w:val="left" w:pos="360"/>
          <w:tab w:val="left" w:pos="1440"/>
          <w:tab w:val="left" w:pos="9356"/>
        </w:tabs>
        <w:spacing w:line="192" w:lineRule="auto"/>
        <w:ind w:right="-119"/>
        <w:jc w:val="right"/>
        <w:rPr>
          <w:rFonts w:ascii="Angsana New" w:hAnsi="Angsana New"/>
          <w:sz w:val="31"/>
          <w:szCs w:val="31"/>
          <w:cs/>
        </w:rPr>
      </w:pPr>
      <w:r w:rsidRPr="00C205D9">
        <w:rPr>
          <w:rFonts w:ascii="Angsana New" w:hAnsi="Angsana New" w:hint="cs"/>
          <w:sz w:val="31"/>
          <w:szCs w:val="31"/>
          <w:cs/>
        </w:rPr>
        <w:t xml:space="preserve">   หน่วย </w:t>
      </w:r>
      <w:r w:rsidRPr="00C205D9">
        <w:rPr>
          <w:rFonts w:ascii="Angsana New" w:hAnsi="Angsana New"/>
          <w:sz w:val="31"/>
          <w:szCs w:val="31"/>
        </w:rPr>
        <w:t xml:space="preserve">: </w:t>
      </w:r>
      <w:r w:rsidRPr="00C205D9">
        <w:rPr>
          <w:rFonts w:ascii="Angsana New" w:hAnsi="Angsana New" w:hint="cs"/>
          <w:sz w:val="31"/>
          <w:szCs w:val="31"/>
          <w:cs/>
        </w:rPr>
        <w:t>บาท</w:t>
      </w:r>
    </w:p>
    <w:tbl>
      <w:tblPr>
        <w:tblW w:w="9812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1"/>
        <w:gridCol w:w="1550"/>
        <w:gridCol w:w="1550"/>
        <w:gridCol w:w="1550"/>
        <w:gridCol w:w="1551"/>
      </w:tblGrid>
      <w:tr w:rsidR="00F31564" w:rsidRPr="0052021C" w14:paraId="7CEE219B" w14:textId="77777777" w:rsidTr="00D62417">
        <w:trPr>
          <w:trHeight w:hRule="exact" w:val="454"/>
        </w:trPr>
        <w:tc>
          <w:tcPr>
            <w:tcW w:w="3611" w:type="dxa"/>
            <w:vMerge w:val="restart"/>
            <w:vAlign w:val="center"/>
          </w:tcPr>
          <w:p w14:paraId="1B7B2286" w14:textId="77777777" w:rsidR="00F31564" w:rsidRPr="00A77A08" w:rsidRDefault="00F31564" w:rsidP="00A77A08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A77A08">
              <w:rPr>
                <w:rFonts w:ascii="Angsana New" w:hAnsi="Angsana New" w:cs="Angsana New"/>
                <w:sz w:val="36"/>
                <w:szCs w:val="36"/>
                <w:cs/>
              </w:rPr>
              <w:t>รายการ</w:t>
            </w:r>
          </w:p>
        </w:tc>
        <w:tc>
          <w:tcPr>
            <w:tcW w:w="3100" w:type="dxa"/>
            <w:gridSpan w:val="2"/>
            <w:vAlign w:val="center"/>
          </w:tcPr>
          <w:p w14:paraId="5DE826B9" w14:textId="77777777" w:rsidR="00F31564" w:rsidRPr="00A77A08" w:rsidRDefault="00F31564" w:rsidP="00A77A08">
            <w:pPr>
              <w:ind w:left="-108" w:right="-108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A77A08">
              <w:rPr>
                <w:rFonts w:ascii="Angsana New" w:hAnsi="Angsana New" w:cs="Angsana New"/>
                <w:sz w:val="36"/>
                <w:szCs w:val="36"/>
                <w:cs/>
              </w:rPr>
              <w:t>งบการเงินรวม</w:t>
            </w:r>
          </w:p>
        </w:tc>
        <w:tc>
          <w:tcPr>
            <w:tcW w:w="3101" w:type="dxa"/>
            <w:gridSpan w:val="2"/>
            <w:vAlign w:val="center"/>
          </w:tcPr>
          <w:p w14:paraId="2E228251" w14:textId="77777777" w:rsidR="00F31564" w:rsidRPr="0052021C" w:rsidRDefault="00F31564" w:rsidP="00A77A08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2021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A1964" w:rsidRPr="0052021C" w14:paraId="6685989D" w14:textId="77777777" w:rsidTr="00D62417">
        <w:trPr>
          <w:trHeight w:hRule="exact" w:val="454"/>
        </w:trPr>
        <w:tc>
          <w:tcPr>
            <w:tcW w:w="3611" w:type="dxa"/>
            <w:vMerge/>
            <w:tcBorders>
              <w:bottom w:val="single" w:sz="4" w:space="0" w:color="auto"/>
            </w:tcBorders>
            <w:vAlign w:val="center"/>
          </w:tcPr>
          <w:p w14:paraId="568C42C0" w14:textId="77777777" w:rsidR="000A1964" w:rsidRPr="00A77A08" w:rsidRDefault="000A1964" w:rsidP="00A77A08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550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5DE99AF0" w14:textId="0B1F43A2" w:rsidR="000A1964" w:rsidRPr="00A77A08" w:rsidRDefault="000A1964" w:rsidP="00A77A08">
            <w:pPr>
              <w:ind w:left="-108" w:right="-108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A77A08">
              <w:rPr>
                <w:rFonts w:ascii="Angsana New" w:hAnsi="Angsana New" w:cs="Angsana New"/>
                <w:sz w:val="36"/>
                <w:szCs w:val="36"/>
              </w:rPr>
              <w:t>256</w:t>
            </w:r>
            <w:r w:rsidR="00FC5350" w:rsidRPr="00A77A08">
              <w:rPr>
                <w:rFonts w:ascii="Angsana New" w:hAnsi="Angsana New" w:cs="Angsana New"/>
                <w:sz w:val="36"/>
                <w:szCs w:val="36"/>
              </w:rPr>
              <w:t>5</w:t>
            </w:r>
          </w:p>
        </w:tc>
        <w:tc>
          <w:tcPr>
            <w:tcW w:w="1550" w:type="dxa"/>
            <w:tcBorders>
              <w:left w:val="nil"/>
              <w:bottom w:val="single" w:sz="4" w:space="0" w:color="auto"/>
            </w:tcBorders>
            <w:vAlign w:val="center"/>
          </w:tcPr>
          <w:p w14:paraId="65E9C533" w14:textId="3F67EF0E" w:rsidR="000A1964" w:rsidRPr="0052021C" w:rsidRDefault="000A1964" w:rsidP="00A77A08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</w:rPr>
              <w:t>256</w:t>
            </w:r>
            <w:r w:rsidR="00FC5350">
              <w:rPr>
                <w:rFonts w:ascii="Angsana New" w:hAnsi="Angsana New" w:cs="Angsana New"/>
              </w:rPr>
              <w:t>4</w:t>
            </w:r>
          </w:p>
        </w:tc>
        <w:tc>
          <w:tcPr>
            <w:tcW w:w="1550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543F1177" w14:textId="798FC9AF" w:rsidR="000A1964" w:rsidRPr="0052021C" w:rsidRDefault="000A1964" w:rsidP="00A77A08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</w:rPr>
              <w:t>256</w:t>
            </w:r>
            <w:r w:rsidR="00FC5350">
              <w:rPr>
                <w:rFonts w:ascii="Angsana New" w:hAnsi="Angsana New" w:cs="Angsana New"/>
              </w:rPr>
              <w:t>5</w:t>
            </w:r>
          </w:p>
        </w:tc>
        <w:tc>
          <w:tcPr>
            <w:tcW w:w="1551" w:type="dxa"/>
            <w:tcBorders>
              <w:left w:val="nil"/>
              <w:bottom w:val="single" w:sz="4" w:space="0" w:color="auto"/>
            </w:tcBorders>
            <w:vAlign w:val="center"/>
          </w:tcPr>
          <w:p w14:paraId="128DD734" w14:textId="5B1EAA8E" w:rsidR="000A1964" w:rsidRPr="0052021C" w:rsidRDefault="000A1964" w:rsidP="00A77A08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</w:rPr>
              <w:t>256</w:t>
            </w:r>
            <w:r w:rsidR="00FC5350">
              <w:rPr>
                <w:rFonts w:ascii="Angsana New" w:hAnsi="Angsana New" w:cs="Angsana New"/>
              </w:rPr>
              <w:t>4</w:t>
            </w:r>
          </w:p>
        </w:tc>
      </w:tr>
      <w:tr w:rsidR="00FC5350" w:rsidRPr="0052021C" w14:paraId="5F0EB4CF" w14:textId="77777777" w:rsidTr="00D62417">
        <w:trPr>
          <w:trHeight w:hRule="exact" w:val="454"/>
        </w:trPr>
        <w:tc>
          <w:tcPr>
            <w:tcW w:w="3611" w:type="dxa"/>
            <w:tcBorders>
              <w:bottom w:val="nil"/>
            </w:tcBorders>
            <w:vAlign w:val="center"/>
          </w:tcPr>
          <w:p w14:paraId="2E3CBE1D" w14:textId="77777777" w:rsidR="00FC5350" w:rsidRPr="0052021C" w:rsidRDefault="00FC5350" w:rsidP="00A77A08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</w:rPr>
            </w:pPr>
            <w:r w:rsidRPr="00A77A08">
              <w:rPr>
                <w:rFonts w:ascii="Angsana New" w:hAnsi="Angsana New" w:cs="Angsana New"/>
                <w:cs/>
              </w:rPr>
              <w:t>เงินสดและเงินฝากธนาคาร</w:t>
            </w:r>
          </w:p>
        </w:tc>
        <w:tc>
          <w:tcPr>
            <w:tcW w:w="1550" w:type="dxa"/>
            <w:tcBorders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B563AC5" w14:textId="7ECF850E" w:rsidR="00FC5350" w:rsidRPr="002D5C69" w:rsidRDefault="002D5C69" w:rsidP="00A77A08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2D5C69">
              <w:rPr>
                <w:rFonts w:ascii="Angsana New" w:hAnsi="Angsana New" w:cs="Angsana New"/>
              </w:rPr>
              <w:t>2,952,241,309</w:t>
            </w:r>
          </w:p>
        </w:tc>
        <w:tc>
          <w:tcPr>
            <w:tcW w:w="155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6198868" w14:textId="75FBD964" w:rsidR="00FC5350" w:rsidRPr="002D5C69" w:rsidRDefault="00FC5350" w:rsidP="00A77A08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2D5C69">
              <w:rPr>
                <w:rFonts w:ascii="Angsana New" w:hAnsi="Angsana New" w:cs="Angsana New"/>
              </w:rPr>
              <w:t>4,718,198,120</w:t>
            </w:r>
          </w:p>
        </w:tc>
        <w:tc>
          <w:tcPr>
            <w:tcW w:w="1550" w:type="dxa"/>
            <w:tcBorders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7C92ECE6" w14:textId="1C619DD2" w:rsidR="00FC5350" w:rsidRPr="002D5C69" w:rsidRDefault="005C73A1" w:rsidP="00A77A08">
            <w:pP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2D5C69" w:rsidRPr="002D5C69">
              <w:rPr>
                <w:rFonts w:ascii="Angsana New" w:hAnsi="Angsana New" w:cs="Angsana New"/>
              </w:rPr>
              <w:t>,248,715,71</w:t>
            </w:r>
            <w:r w:rsidR="004D32D2">
              <w:rPr>
                <w:rFonts w:ascii="Angsana New" w:hAnsi="Angsana New" w:cs="Angsana New"/>
              </w:rPr>
              <w:t>7</w:t>
            </w:r>
          </w:p>
        </w:tc>
        <w:tc>
          <w:tcPr>
            <w:tcW w:w="155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B971BB5" w14:textId="16B89524" w:rsidR="00FC5350" w:rsidRPr="0052021C" w:rsidRDefault="00FC5350" w:rsidP="00A77A08">
            <w:pPr>
              <w:ind w:right="34"/>
              <w:jc w:val="right"/>
              <w:rPr>
                <w:rFonts w:ascii="Angsana New" w:hAnsi="Angsana New" w:cs="Angsana New"/>
              </w:rPr>
            </w:pPr>
            <w:r w:rsidRPr="002B2C75">
              <w:rPr>
                <w:rFonts w:ascii="Angsana New" w:hAnsi="Angsana New" w:cs="Angsana New" w:hint="cs"/>
                <w:cs/>
              </w:rPr>
              <w:t>2,756,505,931</w:t>
            </w:r>
          </w:p>
        </w:tc>
      </w:tr>
      <w:tr w:rsidR="00FC5350" w:rsidRPr="0052021C" w14:paraId="60D1F676" w14:textId="77777777" w:rsidTr="00D62417">
        <w:trPr>
          <w:trHeight w:hRule="exact" w:val="454"/>
        </w:trPr>
        <w:tc>
          <w:tcPr>
            <w:tcW w:w="3611" w:type="dxa"/>
            <w:tcBorders>
              <w:top w:val="nil"/>
              <w:bottom w:val="single" w:sz="4" w:space="0" w:color="auto"/>
            </w:tcBorders>
            <w:vAlign w:val="center"/>
          </w:tcPr>
          <w:p w14:paraId="523B6308" w14:textId="77777777" w:rsidR="00FC5350" w:rsidRPr="0052021C" w:rsidRDefault="00FC5350" w:rsidP="00A77A08">
            <w:pPr>
              <w:tabs>
                <w:tab w:val="left" w:pos="162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cs/>
              </w:rPr>
            </w:pPr>
            <w:r w:rsidRPr="0052021C">
              <w:rPr>
                <w:rFonts w:ascii="Angsana New" w:hAnsi="Angsana New" w:cs="Angsana New"/>
                <w:cs/>
              </w:rPr>
              <w:t>เงินฝากประจำธนาคารระยะสั้น</w:t>
            </w:r>
          </w:p>
        </w:tc>
        <w:tc>
          <w:tcPr>
            <w:tcW w:w="1550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B531115" w14:textId="4D9DBA31" w:rsidR="00FC5350" w:rsidRPr="002D5C69" w:rsidRDefault="002D5C69" w:rsidP="00A77A08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2D5C69">
              <w:rPr>
                <w:rFonts w:ascii="Angsana New" w:hAnsi="Angsana New" w:cs="Angsana New"/>
              </w:rPr>
              <w:t>1,000,00</w:t>
            </w:r>
            <w:r w:rsidR="00352E79">
              <w:rPr>
                <w:rFonts w:ascii="Angsana New" w:hAnsi="Angsana New" w:cs="Angsana New"/>
              </w:rPr>
              <w:t>2,07</w:t>
            </w:r>
            <w:r w:rsidR="003F5768">
              <w:rPr>
                <w:rFonts w:ascii="Angsana New" w:hAnsi="Angsana New" w:cs="Angsana New"/>
              </w:rPr>
              <w:t>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CC3310A" w14:textId="1383CD4B" w:rsidR="00FC5350" w:rsidRPr="002D5C69" w:rsidRDefault="00FC5350" w:rsidP="00A77A08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2D5C69">
              <w:rPr>
                <w:rFonts w:ascii="Angsana New" w:hAnsi="Angsana New" w:cs="Angsana New"/>
              </w:rPr>
              <w:t>3,194</w:t>
            </w:r>
          </w:p>
        </w:tc>
        <w:tc>
          <w:tcPr>
            <w:tcW w:w="1550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73D2160" w14:textId="508A617B" w:rsidR="00FC5350" w:rsidRPr="002D5C69" w:rsidRDefault="005C73A1" w:rsidP="003924D8">
            <w:pP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1,000,000,000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F364A6B" w14:textId="6B494AB1" w:rsidR="00FC5350" w:rsidRPr="0052021C" w:rsidRDefault="00FC5350" w:rsidP="00A77A08">
            <w:pPr>
              <w:tabs>
                <w:tab w:val="left" w:pos="-108"/>
              </w:tabs>
              <w:ind w:right="-54"/>
              <w:jc w:val="center"/>
              <w:rPr>
                <w:rFonts w:ascii="Angsana New" w:hAnsi="Angsana New" w:cs="Angsana New"/>
              </w:rPr>
            </w:pPr>
            <w:r w:rsidRPr="002B2C75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D5C69" w:rsidRPr="0052021C" w14:paraId="578267E4" w14:textId="77777777" w:rsidTr="00D62417">
        <w:trPr>
          <w:trHeight w:hRule="exact" w:val="454"/>
        </w:trPr>
        <w:tc>
          <w:tcPr>
            <w:tcW w:w="3611" w:type="dxa"/>
            <w:tcBorders>
              <w:bottom w:val="single" w:sz="4" w:space="0" w:color="auto"/>
            </w:tcBorders>
            <w:vAlign w:val="center"/>
          </w:tcPr>
          <w:p w14:paraId="71E8F5FD" w14:textId="77777777" w:rsidR="002D5C69" w:rsidRPr="0052021C" w:rsidRDefault="002D5C69" w:rsidP="00A77A08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0" w:type="dxa"/>
            <w:tcBorders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1131E50C" w14:textId="19352466" w:rsidR="002D5C69" w:rsidRPr="002D5C69" w:rsidRDefault="002D5C69" w:rsidP="00A77A08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2D5C69">
              <w:rPr>
                <w:rFonts w:ascii="Angsana New" w:hAnsi="Angsana New" w:cs="Angsana New"/>
              </w:rPr>
              <w:t>3,952,243,38</w:t>
            </w:r>
            <w:r w:rsidR="003F5768">
              <w:rPr>
                <w:rFonts w:ascii="Angsana New" w:hAnsi="Angsana New" w:cs="Angsana New"/>
              </w:rPr>
              <w:t>4</w:t>
            </w:r>
          </w:p>
        </w:tc>
        <w:tc>
          <w:tcPr>
            <w:tcW w:w="155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22CB3D5" w14:textId="1577C290" w:rsidR="002D5C69" w:rsidRPr="002D5C69" w:rsidRDefault="002D5C69" w:rsidP="00A77A08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2D5C69">
              <w:rPr>
                <w:rFonts w:ascii="Angsana New" w:hAnsi="Angsana New" w:cs="Angsana New"/>
              </w:rPr>
              <w:t>4,718,201,314</w:t>
            </w:r>
          </w:p>
        </w:tc>
        <w:tc>
          <w:tcPr>
            <w:tcW w:w="1550" w:type="dxa"/>
            <w:tcBorders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7FBCE3E" w14:textId="066146A7" w:rsidR="002D5C69" w:rsidRPr="002D5C69" w:rsidRDefault="002D5C69" w:rsidP="00A77A08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2D5C69">
              <w:rPr>
                <w:rFonts w:ascii="Angsana New" w:hAnsi="Angsana New" w:cs="Angsana New"/>
              </w:rPr>
              <w:t>3,248,715,71</w:t>
            </w:r>
            <w:r w:rsidR="004D32D2">
              <w:rPr>
                <w:rFonts w:ascii="Angsana New" w:hAnsi="Angsana New" w:cs="Angsana New"/>
              </w:rPr>
              <w:t>7</w:t>
            </w:r>
          </w:p>
        </w:tc>
        <w:tc>
          <w:tcPr>
            <w:tcW w:w="1551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223EE87" w14:textId="615F7322" w:rsidR="002D5C69" w:rsidRPr="0052021C" w:rsidRDefault="002D5C69" w:rsidP="00A77A08">
            <w:pPr>
              <w:ind w:right="34"/>
              <w:jc w:val="right"/>
              <w:rPr>
                <w:rFonts w:ascii="Angsana New" w:hAnsi="Angsana New" w:cs="Angsana New"/>
              </w:rPr>
            </w:pPr>
            <w:r w:rsidRPr="002B2C75">
              <w:rPr>
                <w:rFonts w:ascii="Angsana New" w:hAnsi="Angsana New" w:cs="Angsana New" w:hint="cs"/>
                <w:cs/>
              </w:rPr>
              <w:t>2,756,505,931</w:t>
            </w:r>
          </w:p>
        </w:tc>
      </w:tr>
    </w:tbl>
    <w:p w14:paraId="40D86E2B" w14:textId="77777777" w:rsidR="0003746A" w:rsidRPr="00C61FEA" w:rsidRDefault="0003746A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6"/>
          <w:szCs w:val="6"/>
        </w:rPr>
      </w:pPr>
    </w:p>
    <w:p w14:paraId="6092BA07" w14:textId="6A832498" w:rsidR="00873B33" w:rsidRPr="00D6428F" w:rsidRDefault="006D60A9" w:rsidP="00D6428F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</w:rPr>
      </w:pPr>
      <w:r w:rsidRPr="00D6428F">
        <w:rPr>
          <w:rFonts w:ascii="Angsana New" w:hAnsi="Angsana New" w:hint="cs"/>
          <w:b/>
          <w:bCs/>
          <w:cs/>
        </w:rPr>
        <w:t>ลูกหนี้การค้า</w:t>
      </w:r>
      <w:r w:rsidR="00F31564" w:rsidRPr="00D6428F">
        <w:rPr>
          <w:rFonts w:ascii="Angsana New" w:hAnsi="Angsana New" w:hint="cs"/>
          <w:b/>
          <w:bCs/>
          <w:cs/>
        </w:rPr>
        <w:t>และลูกหนี้</w:t>
      </w:r>
      <w:r w:rsidR="001A3A52" w:rsidRPr="00D6428F">
        <w:rPr>
          <w:rFonts w:ascii="Angsana New" w:hAnsi="Angsana New" w:hint="cs"/>
          <w:b/>
          <w:bCs/>
          <w:cs/>
        </w:rPr>
        <w:t>หมุนเวียน</w:t>
      </w:r>
      <w:r w:rsidR="00F31564" w:rsidRPr="00D6428F">
        <w:rPr>
          <w:rFonts w:ascii="Angsana New" w:hAnsi="Angsana New" w:hint="cs"/>
          <w:b/>
          <w:bCs/>
          <w:cs/>
        </w:rPr>
        <w:t>อื่น</w:t>
      </w:r>
    </w:p>
    <w:p w14:paraId="77F777C8" w14:textId="77777777" w:rsidR="00873B33" w:rsidRPr="00D84FB0" w:rsidRDefault="00873B33" w:rsidP="0003746A">
      <w:pPr>
        <w:tabs>
          <w:tab w:val="left" w:pos="360"/>
          <w:tab w:val="left" w:pos="1440"/>
          <w:tab w:val="left" w:pos="9356"/>
        </w:tabs>
        <w:spacing w:line="192" w:lineRule="auto"/>
        <w:ind w:right="-105"/>
        <w:jc w:val="right"/>
        <w:rPr>
          <w:rFonts w:ascii="Angsana New" w:hAnsi="Angsana New"/>
        </w:rPr>
      </w:pPr>
      <w:r w:rsidRPr="00D84FB0">
        <w:rPr>
          <w:rFonts w:ascii="Angsana New" w:hAnsi="Angsana New"/>
          <w:cs/>
        </w:rPr>
        <w:t xml:space="preserve">หน่วย </w:t>
      </w:r>
      <w:r w:rsidRPr="00D84FB0">
        <w:rPr>
          <w:rFonts w:ascii="Angsana New" w:hAnsi="Angsana New"/>
        </w:rPr>
        <w:t xml:space="preserve">: </w:t>
      </w:r>
      <w:r w:rsidRPr="00D84FB0">
        <w:rPr>
          <w:rFonts w:ascii="Angsana New" w:hAnsi="Angsana New"/>
          <w:cs/>
        </w:rPr>
        <w:t>บาท</w:t>
      </w:r>
    </w:p>
    <w:tbl>
      <w:tblPr>
        <w:tblW w:w="98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6"/>
        <w:gridCol w:w="1480"/>
        <w:gridCol w:w="1481"/>
        <w:gridCol w:w="1480"/>
        <w:gridCol w:w="1481"/>
      </w:tblGrid>
      <w:tr w:rsidR="00873B33" w:rsidRPr="00D84FB0" w14:paraId="3795FD68" w14:textId="77777777" w:rsidTr="00C61FEA">
        <w:trPr>
          <w:trHeight w:hRule="exact" w:val="425"/>
        </w:trPr>
        <w:tc>
          <w:tcPr>
            <w:tcW w:w="39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B1A4E" w14:textId="77777777" w:rsidR="00873B33" w:rsidRPr="00D84FB0" w:rsidRDefault="005E4065" w:rsidP="00AE387A">
            <w:pPr>
              <w:tabs>
                <w:tab w:val="left" w:pos="360"/>
                <w:tab w:val="left" w:pos="900"/>
                <w:tab w:val="left" w:pos="1440"/>
              </w:tabs>
              <w:ind w:right="-88"/>
              <w:jc w:val="center"/>
              <w:rPr>
                <w:rFonts w:ascii="Angsana New" w:hAnsi="Angsana New"/>
                <w:cs/>
              </w:rPr>
            </w:pPr>
            <w:bookmarkStart w:id="0" w:name="OLE_LINK18"/>
            <w:r w:rsidRPr="00D84FB0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1CD9" w14:textId="77777777" w:rsidR="00873B33" w:rsidRPr="00D84FB0" w:rsidRDefault="00873B33" w:rsidP="00AE387A">
            <w:pPr>
              <w:ind w:right="-1058" w:hanging="1008"/>
              <w:jc w:val="center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63B6" w14:textId="77777777" w:rsidR="00873B33" w:rsidRPr="00D84FB0" w:rsidRDefault="00873B33" w:rsidP="00AE387A">
            <w:pPr>
              <w:ind w:right="-1058" w:hanging="1080"/>
              <w:jc w:val="center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/>
                <w:cs/>
              </w:rPr>
              <w:t>งบการเงินเฉพาะ</w:t>
            </w:r>
            <w:r w:rsidR="001966C8" w:rsidRPr="00D84FB0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1C4DC4" w:rsidRPr="00D84FB0" w14:paraId="42C76180" w14:textId="77777777" w:rsidTr="00C61FEA">
        <w:trPr>
          <w:trHeight w:hRule="exact" w:val="425"/>
        </w:trPr>
        <w:tc>
          <w:tcPr>
            <w:tcW w:w="3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52C7" w14:textId="77777777" w:rsidR="001C4DC4" w:rsidRPr="00D84FB0" w:rsidRDefault="001C4DC4" w:rsidP="00AE387A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F9F6785" w14:textId="751E855F" w:rsidR="001C4DC4" w:rsidRPr="00A3504C" w:rsidRDefault="001C4DC4" w:rsidP="00AE387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04C">
              <w:rPr>
                <w:rFonts w:ascii="Angsana New" w:hAnsi="Angsana New" w:cs="Angsana New"/>
              </w:rPr>
              <w:t>256</w:t>
            </w:r>
            <w:r w:rsidR="00B712B2">
              <w:rPr>
                <w:rFonts w:ascii="Angsana New" w:hAnsi="Angsana New" w:cs="Angsana New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3413E" w14:textId="332B848C" w:rsidR="001C4DC4" w:rsidRPr="00A3504C" w:rsidRDefault="001C4DC4" w:rsidP="00AE387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04C">
              <w:rPr>
                <w:rFonts w:ascii="Angsana New" w:hAnsi="Angsana New" w:cs="Angsana New"/>
              </w:rPr>
              <w:t>256</w:t>
            </w:r>
            <w:r w:rsidR="00B712B2">
              <w:rPr>
                <w:rFonts w:ascii="Angsana New" w:hAnsi="Angsana New" w:cs="Angsana New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1FABEE3" w14:textId="43C50101" w:rsidR="001C4DC4" w:rsidRPr="008F7750" w:rsidRDefault="001C4DC4" w:rsidP="00AE387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/>
              </w:rPr>
              <w:t>256</w:t>
            </w:r>
            <w:r w:rsidR="00B712B2">
              <w:rPr>
                <w:rFonts w:ascii="Angsana New" w:hAnsi="Angsana New" w:cs="Angsana New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7A02B9" w14:textId="4260CF43" w:rsidR="001C4DC4" w:rsidRPr="008F7750" w:rsidRDefault="001C4DC4" w:rsidP="00AE387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/>
              </w:rPr>
              <w:t>256</w:t>
            </w:r>
            <w:r w:rsidR="00B712B2">
              <w:rPr>
                <w:rFonts w:ascii="Angsana New" w:hAnsi="Angsana New" w:cs="Angsana New"/>
              </w:rPr>
              <w:t>4</w:t>
            </w:r>
          </w:p>
        </w:tc>
      </w:tr>
      <w:tr w:rsidR="001C4DC4" w:rsidRPr="00D84FB0" w14:paraId="7EDE98BA" w14:textId="77777777" w:rsidTr="00C61FEA">
        <w:trPr>
          <w:trHeight w:hRule="exact" w:val="425"/>
        </w:trPr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F453B9" w14:textId="77777777" w:rsidR="001C4DC4" w:rsidRPr="00D84FB0" w:rsidRDefault="001C4DC4" w:rsidP="00AE387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393CD373" w14:textId="77777777" w:rsidR="001C4DC4" w:rsidRPr="00A3504C" w:rsidRDefault="001C4DC4" w:rsidP="00AE387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D88A456" w14:textId="77777777" w:rsidR="001C4DC4" w:rsidRPr="00A3504C" w:rsidRDefault="001C4DC4" w:rsidP="00AE387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2E1574F9" w14:textId="77777777" w:rsidR="001C4DC4" w:rsidRPr="00B712B2" w:rsidRDefault="001C4DC4" w:rsidP="00AE387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8354682" w14:textId="77777777" w:rsidR="001C4DC4" w:rsidRPr="008F7750" w:rsidRDefault="001C4DC4" w:rsidP="00AE387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cs/>
              </w:rPr>
            </w:pPr>
          </w:p>
        </w:tc>
      </w:tr>
      <w:tr w:rsidR="00B712B2" w:rsidRPr="00D84FB0" w14:paraId="53BBA501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961DEB" w14:textId="77777777" w:rsidR="00B712B2" w:rsidRPr="00D84FB0" w:rsidRDefault="00B712B2" w:rsidP="00AE387A">
            <w:pPr>
              <w:tabs>
                <w:tab w:val="left" w:pos="284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</w:rPr>
              <w:tab/>
            </w:r>
            <w:r w:rsidRPr="00D84FB0">
              <w:rPr>
                <w:rFonts w:ascii="Angsana New" w:hAnsi="Angsana New" w:hint="cs"/>
                <w:cs/>
              </w:rPr>
              <w:t>ยังไม่ถึงกำหนดชำระ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66068E12" w14:textId="69C9A542" w:rsidR="00B712B2" w:rsidRPr="005C73A1" w:rsidRDefault="00352E79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296,899,847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85303E" w14:textId="1C9A3B2F" w:rsidR="00B712B2" w:rsidRPr="005C73A1" w:rsidRDefault="00B712B2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 w:hint="cs"/>
                <w:cs/>
              </w:rPr>
              <w:t>346,486,895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4987CFD" w14:textId="7CF8D03A" w:rsidR="00B712B2" w:rsidRPr="005C73A1" w:rsidRDefault="005C73A1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946,371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FADCF" w14:textId="10FEA174" w:rsidR="00B712B2" w:rsidRPr="008F7750" w:rsidRDefault="00B712B2" w:rsidP="00AE387A">
            <w:pPr>
              <w:ind w:left="-108" w:right="61"/>
              <w:jc w:val="right"/>
              <w:rPr>
                <w:rFonts w:ascii="Angsana New" w:hAnsi="Angsana New" w:cs="Angsana New"/>
              </w:rPr>
            </w:pPr>
            <w:r w:rsidRPr="002B2C75">
              <w:rPr>
                <w:rFonts w:ascii="Angsana New" w:hAnsi="Angsana New" w:cs="Angsana New" w:hint="cs"/>
                <w:cs/>
              </w:rPr>
              <w:t>2,244,444</w:t>
            </w:r>
          </w:p>
        </w:tc>
      </w:tr>
      <w:tr w:rsidR="00B712B2" w:rsidRPr="00D84FB0" w14:paraId="554B90FE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B60A27" w14:textId="77777777" w:rsidR="00B712B2" w:rsidRPr="00D84FB0" w:rsidRDefault="00B712B2" w:rsidP="00AE387A">
            <w:pPr>
              <w:tabs>
                <w:tab w:val="left" w:pos="284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</w:rPr>
              <w:tab/>
            </w:r>
            <w:r w:rsidRPr="00D84FB0">
              <w:rPr>
                <w:rFonts w:ascii="Angsana New" w:hAnsi="Angsana New" w:hint="cs"/>
                <w:cs/>
              </w:rPr>
              <w:t xml:space="preserve">เกินกำหนดชำระไม่เกิน </w:t>
            </w:r>
            <w:r w:rsidRPr="00D84FB0">
              <w:rPr>
                <w:rFonts w:ascii="Angsana New" w:hAnsi="Angsana New" w:hint="cs"/>
              </w:rPr>
              <w:t xml:space="preserve">3 </w:t>
            </w:r>
            <w:r w:rsidRPr="00D84FB0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42B05E7F" w14:textId="600F3473" w:rsidR="00B712B2" w:rsidRPr="005C73A1" w:rsidRDefault="00352E79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158,777,757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26104C" w14:textId="3B8499B7" w:rsidR="00B712B2" w:rsidRPr="005C73A1" w:rsidRDefault="00B712B2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178,955,528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664BE523" w14:textId="47605D6A" w:rsidR="00B712B2" w:rsidRPr="005C73A1" w:rsidRDefault="005C73A1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58,985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A24C08" w14:textId="60278700" w:rsidR="00B712B2" w:rsidRPr="008F7750" w:rsidRDefault="00B712B2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2B2C75">
              <w:rPr>
                <w:rFonts w:ascii="Angsana New" w:hAnsi="Angsana New" w:cs="Angsana New"/>
              </w:rPr>
              <w:t>734,219</w:t>
            </w:r>
          </w:p>
        </w:tc>
      </w:tr>
      <w:tr w:rsidR="00B712B2" w:rsidRPr="00D84FB0" w14:paraId="6FDAC1EF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06420E" w14:textId="77777777" w:rsidR="00B712B2" w:rsidRPr="00D84FB0" w:rsidRDefault="00B712B2" w:rsidP="00AE387A">
            <w:pPr>
              <w:tabs>
                <w:tab w:val="left" w:pos="900"/>
                <w:tab w:val="left" w:pos="1440"/>
              </w:tabs>
              <w:ind w:right="-1058" w:firstLine="284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 xml:space="preserve">มากกว่า  </w:t>
            </w:r>
            <w:r w:rsidRPr="00D84FB0">
              <w:rPr>
                <w:rFonts w:ascii="Angsana New" w:hAnsi="Angsana New"/>
              </w:rPr>
              <w:t xml:space="preserve">3 </w:t>
            </w:r>
            <w:r w:rsidRPr="00D84FB0">
              <w:rPr>
                <w:rFonts w:ascii="Angsana New" w:hAnsi="Angsana New"/>
                <w:cs/>
              </w:rPr>
              <w:t xml:space="preserve">เดือน ถึง </w:t>
            </w:r>
            <w:r w:rsidRPr="00D84FB0">
              <w:rPr>
                <w:rFonts w:ascii="Angsana New" w:hAnsi="Angsana New"/>
              </w:rPr>
              <w:t xml:space="preserve">6 </w:t>
            </w:r>
            <w:r w:rsidRPr="00D84FB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E20EE80" w14:textId="606F1CC1" w:rsidR="00B712B2" w:rsidRPr="005C73A1" w:rsidRDefault="00352E79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4,562,170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6A6F0F" w14:textId="3BF5D607" w:rsidR="00B712B2" w:rsidRPr="005C73A1" w:rsidRDefault="00B712B2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2,284,069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5E333BA9" w14:textId="7004A2B9" w:rsidR="00B712B2" w:rsidRPr="005C73A1" w:rsidRDefault="005C73A1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86,279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84987C" w14:textId="3F4E8BEE" w:rsidR="00B712B2" w:rsidRPr="008F7750" w:rsidRDefault="00B712B2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2B2C75">
              <w:rPr>
                <w:rFonts w:ascii="Angsana New" w:hAnsi="Angsana New" w:cs="Angsana New"/>
              </w:rPr>
              <w:t>284,069</w:t>
            </w:r>
          </w:p>
        </w:tc>
      </w:tr>
      <w:tr w:rsidR="00B712B2" w:rsidRPr="00D84FB0" w14:paraId="6E98938A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4ED573" w14:textId="77777777" w:rsidR="00B712B2" w:rsidRPr="00D84FB0" w:rsidRDefault="00B712B2" w:rsidP="00AE387A">
            <w:pPr>
              <w:tabs>
                <w:tab w:val="left" w:pos="900"/>
                <w:tab w:val="left" w:pos="1440"/>
              </w:tabs>
              <w:ind w:right="-1058" w:firstLine="284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 xml:space="preserve">มากกว่า  </w:t>
            </w:r>
            <w:r>
              <w:rPr>
                <w:rFonts w:ascii="Angsana New" w:hAnsi="Angsana New"/>
              </w:rPr>
              <w:t>6</w:t>
            </w:r>
            <w:r w:rsidRPr="00D84FB0">
              <w:rPr>
                <w:rFonts w:ascii="Angsana New" w:hAnsi="Angsana New"/>
              </w:rPr>
              <w:t xml:space="preserve"> </w:t>
            </w:r>
            <w:r w:rsidRPr="00D84FB0">
              <w:rPr>
                <w:rFonts w:ascii="Angsana New" w:hAnsi="Angsana New"/>
                <w:cs/>
              </w:rPr>
              <w:t xml:space="preserve">เดือน ถึง </w:t>
            </w:r>
            <w:r w:rsidRPr="00D84FB0">
              <w:rPr>
                <w:rFonts w:ascii="Angsana New" w:hAnsi="Angsana New"/>
              </w:rPr>
              <w:t xml:space="preserve">12 </w:t>
            </w:r>
            <w:r w:rsidRPr="00D84FB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95F7EB6" w14:textId="4CC7F13C" w:rsidR="00B712B2" w:rsidRPr="005C73A1" w:rsidRDefault="00352E79" w:rsidP="00AE387A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C73A1"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8CCF1B" w14:textId="3C66143D" w:rsidR="00B712B2" w:rsidRPr="005C73A1" w:rsidRDefault="00B712B2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26,622,469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47F2011F" w14:textId="3F7E8D34" w:rsidR="00B712B2" w:rsidRPr="005C73A1" w:rsidRDefault="005C73A1" w:rsidP="00AE387A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21D296" w14:textId="168BE7C9" w:rsidR="00B712B2" w:rsidRPr="008F7750" w:rsidRDefault="00B712B2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2B2C75">
              <w:rPr>
                <w:rFonts w:ascii="Angsana New" w:hAnsi="Angsana New" w:cs="Angsana New"/>
              </w:rPr>
              <w:t>226,119</w:t>
            </w:r>
          </w:p>
        </w:tc>
      </w:tr>
      <w:tr w:rsidR="00B712B2" w:rsidRPr="00D84FB0" w14:paraId="4C6A773F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1072C" w14:textId="77777777" w:rsidR="00B712B2" w:rsidRPr="00D84FB0" w:rsidRDefault="00B712B2" w:rsidP="00AE387A">
            <w:pPr>
              <w:tabs>
                <w:tab w:val="left" w:pos="900"/>
                <w:tab w:val="left" w:pos="1440"/>
              </w:tabs>
              <w:ind w:right="-1058" w:firstLine="284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 xml:space="preserve">มากกว่า </w:t>
            </w:r>
            <w:r>
              <w:rPr>
                <w:rFonts w:ascii="Angsana New" w:hAnsi="Angsana New"/>
              </w:rPr>
              <w:t>12</w:t>
            </w:r>
            <w:r w:rsidRPr="00D84FB0">
              <w:rPr>
                <w:rFonts w:ascii="Angsana New" w:hAnsi="Angsana New"/>
              </w:rPr>
              <w:t xml:space="preserve"> </w:t>
            </w:r>
            <w:r w:rsidRPr="00D84FB0">
              <w:rPr>
                <w:rFonts w:ascii="Angsana New" w:hAnsi="Angsana New"/>
                <w:cs/>
              </w:rPr>
              <w:t>เดือนขึ้นไป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B5D0E82" w14:textId="739999E4" w:rsidR="00B712B2" w:rsidRPr="005C73A1" w:rsidRDefault="00352E79" w:rsidP="00AE387A">
            <w:pPr>
              <w:ind w:left="-108" w:right="84"/>
              <w:jc w:val="right"/>
              <w:rPr>
                <w:rFonts w:ascii="Angsana New" w:hAnsi="Angsana New" w:cs="Angsana New"/>
                <w:cs/>
              </w:rPr>
            </w:pPr>
            <w:r w:rsidRPr="005C73A1">
              <w:rPr>
                <w:rFonts w:ascii="Angsana New" w:hAnsi="Angsana New" w:cs="Angsana New"/>
              </w:rPr>
              <w:t>21,08</w:t>
            </w:r>
            <w:r w:rsidR="00263BB7">
              <w:rPr>
                <w:rFonts w:ascii="Angsana New" w:hAnsi="Angsana New" w:cs="Angsana New"/>
              </w:rPr>
              <w:t>0</w:t>
            </w:r>
            <w:r w:rsidRPr="005C73A1">
              <w:rPr>
                <w:rFonts w:ascii="Angsana New" w:hAnsi="Angsana New" w:cs="Angsana New"/>
              </w:rPr>
              <w:t>,919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025DE0" w14:textId="6B658322" w:rsidR="00B712B2" w:rsidRPr="005C73A1" w:rsidRDefault="00B712B2" w:rsidP="00AE387A">
            <w:pPr>
              <w:ind w:left="-108" w:right="84"/>
              <w:jc w:val="right"/>
              <w:rPr>
                <w:rFonts w:ascii="Angsana New" w:hAnsi="Angsana New" w:cs="Angsana New"/>
                <w:cs/>
              </w:rPr>
            </w:pPr>
            <w:r w:rsidRPr="005C73A1">
              <w:rPr>
                <w:rFonts w:ascii="Angsana New" w:hAnsi="Angsana New" w:cs="Angsana New"/>
              </w:rPr>
              <w:t>36,518,322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61D8539B" w14:textId="77777777" w:rsidR="00B712B2" w:rsidRPr="005C73A1" w:rsidRDefault="00B712B2" w:rsidP="00AE387A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0C5D77" w14:textId="2B09C523" w:rsidR="00B712B2" w:rsidRPr="008F7750" w:rsidRDefault="00B712B2" w:rsidP="00AE387A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2B2C75">
              <w:rPr>
                <w:rFonts w:ascii="Angsana New" w:hAnsi="Angsana New" w:cs="Angsana New"/>
              </w:rPr>
              <w:t>-</w:t>
            </w:r>
          </w:p>
        </w:tc>
      </w:tr>
      <w:tr w:rsidR="00B712B2" w:rsidRPr="00D84FB0" w14:paraId="133D204F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D7DA3" w14:textId="77777777" w:rsidR="00B712B2" w:rsidRPr="00D84FB0" w:rsidRDefault="00B712B2" w:rsidP="00AE387A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/>
              </w:rPr>
              <w:tab/>
            </w:r>
            <w:r w:rsidRPr="00D84FB0">
              <w:rPr>
                <w:rFonts w:ascii="Angsana New" w:hAnsi="Angsana New"/>
              </w:rPr>
              <w:tab/>
            </w:r>
            <w:r w:rsidRPr="00D84FB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22799036" w14:textId="1E563005" w:rsidR="00B712B2" w:rsidRPr="005C73A1" w:rsidRDefault="00352E79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481,320,693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9E31B9" w14:textId="211A330F" w:rsidR="00B712B2" w:rsidRPr="005C73A1" w:rsidRDefault="00B712B2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590,867,283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4BE65255" w14:textId="1B5E599C" w:rsidR="00B712B2" w:rsidRPr="005C73A1" w:rsidRDefault="005C73A1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1,091,635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DF175B2" w14:textId="1BEE836F" w:rsidR="00B712B2" w:rsidRPr="008F7750" w:rsidRDefault="00B712B2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2B2C75">
              <w:rPr>
                <w:rFonts w:ascii="Angsana New" w:hAnsi="Angsana New" w:cs="Angsana New" w:hint="cs"/>
                <w:cs/>
              </w:rPr>
              <w:t>3,488,851</w:t>
            </w:r>
          </w:p>
        </w:tc>
      </w:tr>
      <w:tr w:rsidR="00B712B2" w:rsidRPr="00D84FB0" w14:paraId="78BB06F7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D26BB" w14:textId="77777777" w:rsidR="00B712B2" w:rsidRPr="0024509D" w:rsidRDefault="00B712B2" w:rsidP="00AE387A">
            <w:pPr>
              <w:tabs>
                <w:tab w:val="left" w:pos="313"/>
                <w:tab w:val="left" w:pos="727"/>
              </w:tabs>
              <w:ind w:right="-108" w:firstLine="284"/>
              <w:jc w:val="both"/>
              <w:rPr>
                <w:rFonts w:ascii="Angsana New" w:hAnsi="Angsana New"/>
              </w:rPr>
            </w:pPr>
            <w:r w:rsidRPr="0024509D">
              <w:rPr>
                <w:rFonts w:ascii="Angsana New" w:hAnsi="Angsana New" w:hint="cs"/>
                <w:u w:val="single"/>
                <w:cs/>
              </w:rPr>
              <w:t>หัก</w:t>
            </w:r>
            <w:r w:rsidRPr="0024509D">
              <w:rPr>
                <w:rFonts w:ascii="Angsana New" w:hAnsi="Angsana New" w:hint="cs"/>
                <w:cs/>
              </w:rPr>
              <w:t xml:space="preserve"> </w:t>
            </w:r>
            <w:r w:rsidRPr="0024509D">
              <w:rPr>
                <w:rFonts w:ascii="Angsana New" w:hAnsi="Angsana New"/>
                <w:cs/>
              </w:rPr>
              <w:t>ค่าเผื่อ</w:t>
            </w:r>
            <w:r w:rsidRPr="0024509D">
              <w:rPr>
                <w:rFonts w:ascii="Angsana New" w:hAnsi="Angsana New" w:hint="cs"/>
                <w:cs/>
              </w:rPr>
              <w:t>ผลขาดทุนด้านเครดิต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329397F8" w14:textId="77777777" w:rsidR="00B712B2" w:rsidRPr="005C73A1" w:rsidRDefault="00B712B2" w:rsidP="00AE387A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39DC3C" w14:textId="77777777" w:rsidR="00B712B2" w:rsidRPr="005C73A1" w:rsidRDefault="00B712B2" w:rsidP="00AE387A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DC2CD27" w14:textId="77777777" w:rsidR="00B712B2" w:rsidRPr="005C73A1" w:rsidRDefault="00B712B2" w:rsidP="00AE387A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452576" w14:textId="77777777" w:rsidR="00B712B2" w:rsidRPr="008F7750" w:rsidRDefault="00B712B2" w:rsidP="00AE387A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B712B2" w:rsidRPr="00D84FB0" w14:paraId="77FB2DA0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72F89" w14:textId="77777777" w:rsidR="00B712B2" w:rsidRPr="0024509D" w:rsidRDefault="00B712B2" w:rsidP="00AE387A">
            <w:pPr>
              <w:tabs>
                <w:tab w:val="left" w:pos="313"/>
                <w:tab w:val="left" w:pos="727"/>
              </w:tabs>
              <w:ind w:right="-108" w:firstLine="420"/>
              <w:jc w:val="both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</w:t>
            </w:r>
            <w:r w:rsidRPr="0024509D">
              <w:rPr>
                <w:rFonts w:ascii="Angsana New" w:hAnsi="Angsana New" w:hint="cs"/>
                <w:cs/>
              </w:rPr>
              <w:t>ที่คาดว่าจะเกิดขึ้น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40B773B6" w14:textId="4916F8EF" w:rsidR="00B712B2" w:rsidRPr="005C73A1" w:rsidRDefault="00B712B2" w:rsidP="00AE387A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(</w:t>
            </w:r>
            <w:r w:rsidR="00352E79" w:rsidRPr="005C73A1">
              <w:rPr>
                <w:rFonts w:ascii="Angsana New" w:hAnsi="Angsana New" w:cs="Angsana New"/>
              </w:rPr>
              <w:t>21,080,919</w:t>
            </w:r>
            <w:r w:rsidRPr="005C73A1">
              <w:rPr>
                <w:rFonts w:ascii="Angsana New" w:hAnsi="Angsana New" w:cs="Angsana New"/>
              </w:rPr>
              <w:t>)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DED7E5" w14:textId="0E1BB8B9" w:rsidR="00B712B2" w:rsidRPr="005C73A1" w:rsidRDefault="00B712B2" w:rsidP="00AE387A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(62,003,408)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780D50AB" w14:textId="61867F17" w:rsidR="00B712B2" w:rsidRPr="005C73A1" w:rsidRDefault="005C73A1" w:rsidP="00AE387A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DCA037" w14:textId="1310F344" w:rsidR="00B712B2" w:rsidRPr="003E5333" w:rsidRDefault="00B712B2" w:rsidP="00AE387A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(479,891</w:t>
            </w:r>
            <w:r w:rsidRPr="009673F3">
              <w:rPr>
                <w:rFonts w:ascii="Angsana New" w:hAnsi="Angsana New" w:cs="Angsana New"/>
              </w:rPr>
              <w:t>)</w:t>
            </w:r>
          </w:p>
        </w:tc>
      </w:tr>
      <w:tr w:rsidR="005C73A1" w:rsidRPr="00D84FB0" w14:paraId="065805B1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12568C" w14:textId="77777777" w:rsidR="005C73A1" w:rsidRPr="00D84FB0" w:rsidRDefault="005C73A1" w:rsidP="00AE387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ลูกหนี้การค้า-สุทธิ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2C8F29C7" w14:textId="43C9ABE9" w:rsidR="005C73A1" w:rsidRPr="005C73A1" w:rsidRDefault="005C73A1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460,239,774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B4286F2" w14:textId="4DDE03B3" w:rsidR="005C73A1" w:rsidRPr="005C73A1" w:rsidRDefault="005C73A1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528,863,875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123FA89D" w14:textId="04174049" w:rsidR="005C73A1" w:rsidRPr="005C73A1" w:rsidRDefault="005C73A1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1,091,635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F345971" w14:textId="22B2C136" w:rsidR="005C73A1" w:rsidRPr="008F7750" w:rsidRDefault="005C73A1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2B2C75">
              <w:rPr>
                <w:rFonts w:ascii="Angsana New" w:hAnsi="Angsana New" w:cs="Angsana New" w:hint="cs"/>
                <w:cs/>
              </w:rPr>
              <w:t>3,008,960</w:t>
            </w:r>
          </w:p>
        </w:tc>
      </w:tr>
      <w:tr w:rsidR="00B712B2" w:rsidRPr="00D84FB0" w14:paraId="43DEABDD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F0F45" w14:textId="77777777" w:rsidR="00B712B2" w:rsidRPr="00D84FB0" w:rsidRDefault="00B712B2" w:rsidP="00AE387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1C94C56A" w14:textId="77777777" w:rsidR="00B712B2" w:rsidRPr="005C73A1" w:rsidRDefault="00352E79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12,901,985</w:t>
            </w:r>
          </w:p>
          <w:p w14:paraId="7D59BE34" w14:textId="5CC56A88" w:rsidR="00352E79" w:rsidRPr="005C73A1" w:rsidRDefault="00352E79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E2BFB5" w14:textId="25450636" w:rsidR="00B712B2" w:rsidRPr="005C73A1" w:rsidRDefault="00B712B2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21,423,858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73E17577" w14:textId="4F007EA5" w:rsidR="00B712B2" w:rsidRPr="005C73A1" w:rsidRDefault="005C73A1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2,728,382,574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645A08" w14:textId="3EE9E321" w:rsidR="00B712B2" w:rsidRPr="008F7750" w:rsidRDefault="00B712B2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2B2C75">
              <w:rPr>
                <w:rFonts w:ascii="Angsana New" w:hAnsi="Angsana New" w:cs="Angsana New" w:hint="cs"/>
                <w:cs/>
              </w:rPr>
              <w:t>2</w:t>
            </w:r>
            <w:r w:rsidRPr="002B2C75">
              <w:rPr>
                <w:rFonts w:ascii="Angsana New" w:hAnsi="Angsana New" w:cs="Angsana New"/>
              </w:rPr>
              <w:t>,380,630,004</w:t>
            </w:r>
          </w:p>
        </w:tc>
      </w:tr>
      <w:tr w:rsidR="00B712B2" w:rsidRPr="00D84FB0" w14:paraId="6C5CB1F9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7417A6" w14:textId="77777777" w:rsidR="00B712B2" w:rsidRPr="00D84FB0" w:rsidRDefault="00B712B2" w:rsidP="00AE387A">
            <w:pPr>
              <w:tabs>
                <w:tab w:val="left" w:pos="408"/>
              </w:tabs>
              <w:ind w:right="-108" w:firstLine="406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รวมลูกหนี้การค้า</w:t>
            </w:r>
            <w:r w:rsidRPr="00D84FB0">
              <w:rPr>
                <w:rFonts w:ascii="Angsana New" w:hAnsi="Angsana New" w:hint="cs"/>
              </w:rPr>
              <w:t>-</w:t>
            </w:r>
            <w:r w:rsidRPr="00D84FB0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0BC1765" w14:textId="072775BA" w:rsidR="00B712B2" w:rsidRPr="005C73A1" w:rsidRDefault="005C73A1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473,141,759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DA3A3C" w14:textId="3AD5BA17" w:rsidR="00B712B2" w:rsidRPr="005C73A1" w:rsidRDefault="00B712B2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550,287,733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0F8E0A5" w14:textId="1658DCFC" w:rsidR="00B712B2" w:rsidRPr="005C73A1" w:rsidRDefault="005C73A1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2,729,474,209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CEF368" w14:textId="05CB7C00" w:rsidR="00B712B2" w:rsidRPr="008F7750" w:rsidRDefault="00B712B2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2B2C75">
              <w:rPr>
                <w:rFonts w:ascii="Angsana New" w:hAnsi="Angsana New" w:cs="Angsana New"/>
              </w:rPr>
              <w:t>2,383,638,964</w:t>
            </w:r>
          </w:p>
        </w:tc>
      </w:tr>
      <w:tr w:rsidR="00B712B2" w:rsidRPr="00D84FB0" w14:paraId="5AD68432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48B74" w14:textId="77777777" w:rsidR="00B712B2" w:rsidRPr="00D84FB0" w:rsidRDefault="00B712B2" w:rsidP="00AE387A">
            <w:pPr>
              <w:ind w:right="-10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ลูกหนี้หมุนเวียนอื่น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406AD7F" w14:textId="77777777" w:rsidR="00B712B2" w:rsidRPr="005C73A1" w:rsidRDefault="00B712B2" w:rsidP="00AE387A">
            <w:pPr>
              <w:ind w:left="-108"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3A9823" w14:textId="77777777" w:rsidR="00B712B2" w:rsidRPr="005C73A1" w:rsidRDefault="00B712B2" w:rsidP="00AE387A">
            <w:pPr>
              <w:ind w:left="-108"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55EB36A1" w14:textId="77777777" w:rsidR="00B712B2" w:rsidRPr="005C73A1" w:rsidRDefault="00B712B2" w:rsidP="00AE387A">
            <w:pPr>
              <w:ind w:left="-108" w:right="8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B9601" w14:textId="77777777" w:rsidR="00B712B2" w:rsidRDefault="00B712B2" w:rsidP="00AE387A">
            <w:pPr>
              <w:ind w:left="-108" w:right="8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B712B2" w:rsidRPr="00D84FB0" w14:paraId="4C1BF7E2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A5837" w14:textId="77777777" w:rsidR="00B712B2" w:rsidRDefault="00B712B2" w:rsidP="00AE387A">
            <w:pPr>
              <w:tabs>
                <w:tab w:val="left" w:pos="408"/>
              </w:tabs>
              <w:ind w:right="-108" w:firstLine="28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6371EF5" w14:textId="77FDE0BF" w:rsidR="00B712B2" w:rsidRPr="005C73A1" w:rsidRDefault="005C73A1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645,677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AB62EA" w14:textId="1B04B163" w:rsidR="00B712B2" w:rsidRPr="005C73A1" w:rsidRDefault="00B712B2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84,676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68FE708A" w14:textId="2D459F86" w:rsidR="00B712B2" w:rsidRPr="005C73A1" w:rsidRDefault="005C73A1" w:rsidP="00AE387A">
            <w:pPr>
              <w:ind w:left="-108" w:right="8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89,960,367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304D8E" w14:textId="1B794A30" w:rsidR="00B712B2" w:rsidRPr="008F7750" w:rsidRDefault="00B712B2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/>
              </w:rPr>
              <w:t>115,101,675</w:t>
            </w:r>
          </w:p>
        </w:tc>
      </w:tr>
      <w:tr w:rsidR="00B712B2" w:rsidRPr="00D84FB0" w14:paraId="624D25AF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0174E3" w14:textId="77777777" w:rsidR="00B712B2" w:rsidRDefault="00B712B2" w:rsidP="00AE387A">
            <w:pPr>
              <w:tabs>
                <w:tab w:val="left" w:pos="408"/>
              </w:tabs>
              <w:ind w:right="-108" w:firstLine="28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ค่าใช้จ่ายจ่ายล่วงหน้า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1AEE15DD" w14:textId="7F239B4F" w:rsidR="00B712B2" w:rsidRPr="005C73A1" w:rsidRDefault="005C73A1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149,943,476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C97A41" w14:textId="460FE763" w:rsidR="00B712B2" w:rsidRPr="005C73A1" w:rsidRDefault="00B712B2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173,370,756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5E63E794" w14:textId="79E60060" w:rsidR="00B712B2" w:rsidRPr="005C73A1" w:rsidRDefault="005C73A1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112,265,3</w:t>
            </w:r>
            <w:r w:rsidR="004D32D2">
              <w:rPr>
                <w:rFonts w:ascii="Angsana New" w:hAnsi="Angsana New" w:cs="Angsana New"/>
              </w:rPr>
              <w:t>10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B7FC0C" w14:textId="38CE544D" w:rsidR="00B712B2" w:rsidRPr="008F7750" w:rsidRDefault="00B712B2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/>
              </w:rPr>
              <w:t>118,004,642</w:t>
            </w:r>
          </w:p>
        </w:tc>
      </w:tr>
      <w:tr w:rsidR="00B712B2" w:rsidRPr="00D84FB0" w14:paraId="6C1C056E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B95CC" w14:textId="77777777" w:rsidR="00B712B2" w:rsidRDefault="00B712B2" w:rsidP="00AE387A">
            <w:pPr>
              <w:tabs>
                <w:tab w:val="left" w:pos="408"/>
              </w:tabs>
              <w:ind w:right="-108" w:firstLine="28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ลูกหนี้กรมสรรพากร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59E8A2E" w14:textId="532484BF" w:rsidR="00B712B2" w:rsidRPr="005C73A1" w:rsidRDefault="005C73A1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52,053,536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27BCBC" w14:textId="2A4CB639" w:rsidR="00B712B2" w:rsidRPr="005C73A1" w:rsidRDefault="00B712B2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 w:hint="cs"/>
                <w:cs/>
              </w:rPr>
              <w:t>113,854,784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458050B6" w14:textId="77777777" w:rsidR="00B712B2" w:rsidRPr="005C73A1" w:rsidRDefault="00B712B2" w:rsidP="00AE387A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A53CD8" w14:textId="2BB8287F" w:rsidR="00B712B2" w:rsidRPr="008F7750" w:rsidRDefault="00B712B2" w:rsidP="00AE387A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/>
              </w:rPr>
              <w:t>-</w:t>
            </w:r>
          </w:p>
        </w:tc>
      </w:tr>
      <w:tr w:rsidR="00B712B2" w:rsidRPr="00D84FB0" w14:paraId="51048BEF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A26BE" w14:textId="77777777" w:rsidR="00B712B2" w:rsidRPr="00D84FB0" w:rsidRDefault="00B712B2" w:rsidP="00AE387A">
            <w:pPr>
              <w:tabs>
                <w:tab w:val="left" w:pos="408"/>
              </w:tabs>
              <w:ind w:right="-108" w:firstLine="284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ลูกหนี้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D84FB0">
              <w:rPr>
                <w:rFonts w:ascii="Angsana New" w:hAnsi="Angsana New" w:hint="cs"/>
                <w:cs/>
              </w:rPr>
              <w:t>อื่น</w:t>
            </w:r>
            <w:r>
              <w:rPr>
                <w:rFonts w:ascii="Angsana New" w:hAnsi="Angsana New" w:hint="cs"/>
                <w:cs/>
              </w:rPr>
              <w:t xml:space="preserve"> ๆ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619D323E" w14:textId="797F9FC0" w:rsidR="00B712B2" w:rsidRPr="005C73A1" w:rsidRDefault="000519F6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D936A9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,861,421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9D7207" w14:textId="7095E0E7" w:rsidR="00B712B2" w:rsidRPr="005C73A1" w:rsidRDefault="00B712B2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34,134,616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412C59E6" w14:textId="1DF77482" w:rsidR="00B712B2" w:rsidRPr="005C73A1" w:rsidRDefault="005C73A1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33,112,500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81A0D9" w14:textId="4041079F" w:rsidR="00B712B2" w:rsidRPr="008F7750" w:rsidRDefault="00B712B2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 w:hint="cs"/>
                <w:cs/>
              </w:rPr>
              <w:t>33</w:t>
            </w:r>
            <w:r w:rsidRPr="00936DF5">
              <w:rPr>
                <w:rFonts w:ascii="Angsana New" w:hAnsi="Angsana New" w:cs="Angsana New"/>
              </w:rPr>
              <w:t>,</w:t>
            </w:r>
            <w:r w:rsidRPr="00936DF5">
              <w:rPr>
                <w:rFonts w:ascii="Angsana New" w:hAnsi="Angsana New" w:cs="Angsana New" w:hint="cs"/>
                <w:cs/>
              </w:rPr>
              <w:t>015,778</w:t>
            </w:r>
          </w:p>
        </w:tc>
      </w:tr>
      <w:tr w:rsidR="00B712B2" w:rsidRPr="00D84FB0" w14:paraId="34E40275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92744" w14:textId="77777777" w:rsidR="00B712B2" w:rsidRPr="00D84FB0" w:rsidRDefault="00B712B2" w:rsidP="00AE387A">
            <w:pPr>
              <w:tabs>
                <w:tab w:val="left" w:pos="360"/>
                <w:tab w:val="left" w:pos="900"/>
                <w:tab w:val="left" w:pos="1440"/>
              </w:tabs>
              <w:ind w:right="-1058" w:firstLine="88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60E43491" w14:textId="5CB2BE91" w:rsidR="00B712B2" w:rsidRPr="005C73A1" w:rsidRDefault="000519F6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245,504,110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DC188DA" w14:textId="37CAC96D" w:rsidR="00B712B2" w:rsidRPr="005C73A1" w:rsidRDefault="00B712B2" w:rsidP="00AE387A">
            <w:pPr>
              <w:ind w:left="-108" w:right="84"/>
              <w:jc w:val="right"/>
              <w:rPr>
                <w:rFonts w:ascii="Angsana New" w:hAnsi="Angsana New" w:cs="Angsana New"/>
                <w:cs/>
              </w:rPr>
            </w:pPr>
            <w:r w:rsidRPr="005C73A1">
              <w:rPr>
                <w:rFonts w:ascii="Angsana New" w:hAnsi="Angsana New" w:cs="Angsana New" w:hint="cs"/>
                <w:cs/>
              </w:rPr>
              <w:t>321,444,832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74ABD56E" w14:textId="0F29D3C6" w:rsidR="00B712B2" w:rsidRPr="005C73A1" w:rsidRDefault="005C73A1" w:rsidP="00AE387A">
            <w:pPr>
              <w:ind w:left="-108" w:right="8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235,338,17</w:t>
            </w:r>
            <w:r w:rsidR="00776D20">
              <w:rPr>
                <w:rFonts w:ascii="Angsana New" w:hAnsi="Angsana New" w:cs="Angsana New"/>
              </w:rPr>
              <w:t>7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F27CCAD" w14:textId="18DF6C4A" w:rsidR="00B712B2" w:rsidRPr="003E5333" w:rsidRDefault="00B712B2" w:rsidP="00AE387A">
            <w:pPr>
              <w:ind w:left="-108" w:right="8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266,122,095</w:t>
            </w:r>
          </w:p>
        </w:tc>
      </w:tr>
      <w:tr w:rsidR="00B712B2" w:rsidRPr="00D84FB0" w14:paraId="2677AFD5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F14DA" w14:textId="77777777" w:rsidR="00B712B2" w:rsidRPr="00EB55E4" w:rsidRDefault="00B712B2" w:rsidP="00AE387A">
            <w:pPr>
              <w:tabs>
                <w:tab w:val="left" w:pos="313"/>
                <w:tab w:val="left" w:pos="727"/>
              </w:tabs>
              <w:ind w:right="-108" w:firstLine="284"/>
              <w:jc w:val="both"/>
              <w:rPr>
                <w:rFonts w:ascii="Angsana New" w:hAnsi="Angsana New"/>
                <w:u w:val="single"/>
              </w:rPr>
            </w:pPr>
            <w:r w:rsidRPr="0024509D">
              <w:rPr>
                <w:rFonts w:ascii="Angsana New" w:hAnsi="Angsana New" w:hint="cs"/>
                <w:u w:val="single"/>
                <w:cs/>
              </w:rPr>
              <w:t>หัก</w:t>
            </w:r>
            <w:r w:rsidRPr="00EB55E4">
              <w:rPr>
                <w:rFonts w:ascii="Angsana New" w:hAnsi="Angsana New" w:hint="cs"/>
                <w:cs/>
              </w:rPr>
              <w:t xml:space="preserve"> </w:t>
            </w:r>
            <w:r w:rsidRPr="00EB55E4">
              <w:rPr>
                <w:rFonts w:ascii="Angsana New" w:hAnsi="Angsana New"/>
                <w:cs/>
              </w:rPr>
              <w:t>ค่าเผื่อ</w:t>
            </w:r>
            <w:r w:rsidRPr="00EB55E4">
              <w:rPr>
                <w:rFonts w:ascii="Angsana New" w:hAnsi="Angsana New" w:hint="cs"/>
                <w:cs/>
              </w:rPr>
              <w:t>ผลขาดทุนด้านเครดิต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510FBA93" w14:textId="77777777" w:rsidR="00B712B2" w:rsidRPr="005C73A1" w:rsidRDefault="00B712B2" w:rsidP="00AE387A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7568E6" w14:textId="77777777" w:rsidR="00B712B2" w:rsidRPr="005C73A1" w:rsidRDefault="00B712B2" w:rsidP="00AE387A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2A46350B" w14:textId="77777777" w:rsidR="00B712B2" w:rsidRPr="005C73A1" w:rsidRDefault="00B712B2" w:rsidP="00AE387A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6DB9A4" w14:textId="77777777" w:rsidR="00B712B2" w:rsidRPr="008F7750" w:rsidRDefault="00B712B2" w:rsidP="00AE387A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</w:p>
        </w:tc>
      </w:tr>
      <w:tr w:rsidR="00B712B2" w:rsidRPr="00D84FB0" w14:paraId="56923057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13D64" w14:textId="77777777" w:rsidR="00B712B2" w:rsidRPr="00EB55E4" w:rsidRDefault="00B712B2" w:rsidP="00AE387A">
            <w:pPr>
              <w:tabs>
                <w:tab w:val="left" w:pos="313"/>
              </w:tabs>
              <w:ind w:right="-108" w:firstLine="42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</w:t>
            </w:r>
            <w:r w:rsidRPr="00EB55E4">
              <w:rPr>
                <w:rFonts w:ascii="Angsana New" w:hAnsi="Angsana New" w:hint="cs"/>
                <w:cs/>
              </w:rPr>
              <w:t>ที่คาดว่าจะเกิดขึ้น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CBD1C51" w14:textId="77777777" w:rsidR="00B712B2" w:rsidRPr="005C73A1" w:rsidRDefault="00B712B2" w:rsidP="00AE387A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(33,000,000)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F413FC" w14:textId="4254C0A2" w:rsidR="00B712B2" w:rsidRPr="005C73A1" w:rsidRDefault="00B712B2" w:rsidP="00AE387A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(33,000,000)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57AF8C1A" w14:textId="77777777" w:rsidR="00B712B2" w:rsidRPr="005C73A1" w:rsidRDefault="00B712B2" w:rsidP="00AE387A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(33</w:t>
            </w:r>
            <w:r w:rsidRPr="005C73A1">
              <w:rPr>
                <w:rFonts w:ascii="Angsana New" w:hAnsi="Angsana New" w:cs="Angsana New" w:hint="cs"/>
                <w:cs/>
              </w:rPr>
              <w:t>,000,000</w:t>
            </w:r>
            <w:r w:rsidRPr="005C73A1">
              <w:rPr>
                <w:rFonts w:ascii="Angsana New" w:hAnsi="Angsana New" w:cs="Angsana New"/>
              </w:rPr>
              <w:t>)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9EAE52" w14:textId="0C4CA1C8" w:rsidR="00B712B2" w:rsidRPr="003E5333" w:rsidRDefault="00B712B2" w:rsidP="00AE387A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/>
              </w:rPr>
              <w:t>(33</w:t>
            </w:r>
            <w:r w:rsidRPr="00936DF5">
              <w:rPr>
                <w:rFonts w:ascii="Angsana New" w:hAnsi="Angsana New" w:cs="Angsana New" w:hint="cs"/>
                <w:cs/>
              </w:rPr>
              <w:t>,000,000</w:t>
            </w:r>
            <w:r w:rsidRPr="00936DF5">
              <w:rPr>
                <w:rFonts w:ascii="Angsana New" w:hAnsi="Angsana New" w:cs="Angsana New"/>
              </w:rPr>
              <w:t>)</w:t>
            </w:r>
          </w:p>
        </w:tc>
      </w:tr>
      <w:tr w:rsidR="00B712B2" w:rsidRPr="00D84FB0" w14:paraId="7BEC03DC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56E6B" w14:textId="77777777" w:rsidR="00B712B2" w:rsidRPr="00FF3028" w:rsidRDefault="00B712B2" w:rsidP="00AE387A">
            <w:pPr>
              <w:tabs>
                <w:tab w:val="left" w:pos="408"/>
              </w:tabs>
              <w:ind w:right="-108" w:firstLine="644"/>
              <w:jc w:val="both"/>
              <w:rPr>
                <w:rFonts w:ascii="Angsana New" w:hAnsi="Angsana New"/>
                <w:spacing w:val="-12"/>
                <w:cs/>
              </w:rPr>
            </w:pPr>
            <w:r w:rsidRPr="00FF3028">
              <w:rPr>
                <w:rFonts w:ascii="Angsana New" w:hAnsi="Angsana New" w:hint="cs"/>
                <w:spacing w:val="-12"/>
                <w:cs/>
              </w:rPr>
              <w:t>ค่าเผื่อการด้อยค่าค่าใช้จ่ายจ่ายล่วงหน้า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579DF88" w14:textId="72633636" w:rsidR="00B712B2" w:rsidRPr="005C73A1" w:rsidRDefault="00B712B2" w:rsidP="00AE387A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 w:hint="cs"/>
                <w:cs/>
              </w:rPr>
              <w:t>(</w:t>
            </w:r>
            <w:r w:rsidR="005C73A1">
              <w:rPr>
                <w:rFonts w:ascii="Angsana New" w:hAnsi="Angsana New" w:cs="Angsana New"/>
              </w:rPr>
              <w:t>7,933,047</w:t>
            </w:r>
            <w:r w:rsidRPr="005C73A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812406" w14:textId="5D8F9BEC" w:rsidR="00B712B2" w:rsidRPr="005C73A1" w:rsidRDefault="00B712B2" w:rsidP="00AE387A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 w:hint="cs"/>
                <w:cs/>
              </w:rPr>
              <w:t>(8</w:t>
            </w:r>
            <w:r w:rsidRPr="005C73A1">
              <w:rPr>
                <w:rFonts w:ascii="Angsana New" w:hAnsi="Angsana New" w:cs="Angsana New"/>
              </w:rPr>
              <w:t>,</w:t>
            </w:r>
            <w:r w:rsidRPr="005C73A1">
              <w:rPr>
                <w:rFonts w:ascii="Angsana New" w:hAnsi="Angsana New" w:cs="Angsana New" w:hint="cs"/>
                <w:cs/>
              </w:rPr>
              <w:t>281</w:t>
            </w:r>
            <w:r w:rsidRPr="005C73A1">
              <w:rPr>
                <w:rFonts w:ascii="Angsana New" w:hAnsi="Angsana New" w:cs="Angsana New"/>
              </w:rPr>
              <w:t>,</w:t>
            </w:r>
            <w:r w:rsidRPr="005C73A1">
              <w:rPr>
                <w:rFonts w:ascii="Angsana New" w:hAnsi="Angsana New" w:cs="Angsana New" w:hint="cs"/>
                <w:cs/>
              </w:rPr>
              <w:t>647)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84FB5D4" w14:textId="77777777" w:rsidR="00B712B2" w:rsidRPr="005C73A1" w:rsidRDefault="00B712B2" w:rsidP="00AE387A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FF299B" w14:textId="2B0A790A" w:rsidR="00B712B2" w:rsidRPr="008F7750" w:rsidRDefault="00B712B2" w:rsidP="00AE387A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/>
              </w:rPr>
              <w:t>-</w:t>
            </w:r>
          </w:p>
        </w:tc>
      </w:tr>
      <w:tr w:rsidR="00B712B2" w:rsidRPr="00D84FB0" w14:paraId="1112D019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0622" w14:textId="77777777" w:rsidR="00B712B2" w:rsidRPr="00D84FB0" w:rsidRDefault="00B712B2" w:rsidP="00AE387A">
            <w:pPr>
              <w:ind w:right="-108" w:firstLine="392"/>
              <w:jc w:val="both"/>
              <w:rPr>
                <w:rFonts w:ascii="Angsana New" w:hAnsi="Angsana New"/>
                <w:cs/>
              </w:rPr>
            </w:pPr>
            <w:r w:rsidRPr="00AC2148">
              <w:rPr>
                <w:rFonts w:ascii="Angsana New" w:hAnsi="Angsana New" w:hint="cs"/>
                <w:cs/>
              </w:rPr>
              <w:t>รวม</w:t>
            </w:r>
            <w:r w:rsidRPr="00D84FB0">
              <w:rPr>
                <w:rFonts w:ascii="Angsana New" w:hAnsi="Angsana New" w:hint="cs"/>
                <w:cs/>
              </w:rPr>
              <w:t>ลูกหนี้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D84FB0">
              <w:rPr>
                <w:rFonts w:ascii="Angsana New" w:hAnsi="Angsana New" w:hint="cs"/>
                <w:cs/>
              </w:rPr>
              <w:t>อื่น-สุทธิ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3C11FE5" w14:textId="2465601A" w:rsidR="00B712B2" w:rsidRPr="005C73A1" w:rsidRDefault="000519F6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204,571,063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F149FD" w14:textId="48E5CEB0" w:rsidR="00B712B2" w:rsidRPr="005C73A1" w:rsidRDefault="00B712B2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280,163,185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DB058C9" w14:textId="04B0119B" w:rsidR="00B712B2" w:rsidRPr="005C73A1" w:rsidRDefault="005C73A1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202,338,17</w:t>
            </w:r>
            <w:r w:rsidR="004D32D2">
              <w:rPr>
                <w:rFonts w:ascii="Angsana New" w:hAnsi="Angsana New" w:cs="Angsana New"/>
              </w:rPr>
              <w:t>7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4AE3D2" w14:textId="5C86DBBC" w:rsidR="00B712B2" w:rsidRPr="008F7750" w:rsidRDefault="00B712B2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/>
              </w:rPr>
              <w:t>233,122,095</w:t>
            </w:r>
          </w:p>
        </w:tc>
      </w:tr>
      <w:tr w:rsidR="00B712B2" w:rsidRPr="00D84FB0" w14:paraId="1AC24AD6" w14:textId="77777777" w:rsidTr="00C61FEA">
        <w:trPr>
          <w:trHeight w:hRule="exact" w:val="425"/>
        </w:trPr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1CA3" w14:textId="77777777" w:rsidR="00B712B2" w:rsidRPr="00D84FB0" w:rsidRDefault="00B712B2" w:rsidP="00AE387A">
            <w:pPr>
              <w:ind w:right="-10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D84FB0">
              <w:rPr>
                <w:rFonts w:ascii="Angsana New" w:hAnsi="Angsana New" w:hint="cs"/>
                <w:cs/>
              </w:rPr>
              <w:t>อื่น-สุทธิ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0454C9D" w14:textId="421033AC" w:rsidR="00B712B2" w:rsidRPr="005C73A1" w:rsidRDefault="000519F6" w:rsidP="00AE387A">
            <w:pPr>
              <w:ind w:left="-108" w:right="8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677,712,822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9141A" w14:textId="63454CE0" w:rsidR="00B712B2" w:rsidRPr="005C73A1" w:rsidRDefault="00B712B2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830,450,918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4A506F4" w14:textId="253C0DB0" w:rsidR="00B712B2" w:rsidRPr="005C73A1" w:rsidRDefault="005C73A1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2,931,812,38</w:t>
            </w:r>
            <w:r w:rsidR="004D32D2">
              <w:rPr>
                <w:rFonts w:ascii="Angsana New" w:hAnsi="Angsana New" w:cs="Angsana New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08B2DA" w14:textId="2A966F94" w:rsidR="00B712B2" w:rsidRPr="008F7750" w:rsidRDefault="00B712B2" w:rsidP="00AE387A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936DF5">
              <w:rPr>
                <w:rFonts w:ascii="Angsana New" w:hAnsi="Angsana New" w:cs="Angsana New" w:hint="cs"/>
                <w:cs/>
              </w:rPr>
              <w:t>2,616,761,059</w:t>
            </w:r>
          </w:p>
        </w:tc>
      </w:tr>
      <w:bookmarkEnd w:id="0"/>
    </w:tbl>
    <w:p w14:paraId="2ABDADF7" w14:textId="77FDA5D0" w:rsidR="00232C13" w:rsidRDefault="00232C13" w:rsidP="0039297D">
      <w:pPr>
        <w:pStyle w:val="BodyText3"/>
        <w:ind w:right="-706"/>
        <w:rPr>
          <w:rFonts w:ascii="Angsana New" w:hAnsi="Angsana New"/>
        </w:rPr>
      </w:pPr>
    </w:p>
    <w:p w14:paraId="359C4A90" w14:textId="77777777" w:rsidR="00EF78E2" w:rsidRDefault="006B6DAA" w:rsidP="00EF78E2">
      <w:pPr>
        <w:pStyle w:val="BodyText3"/>
        <w:numPr>
          <w:ilvl w:val="0"/>
          <w:numId w:val="2"/>
        </w:numPr>
        <w:tabs>
          <w:tab w:val="clear" w:pos="360"/>
          <w:tab w:val="num" w:pos="-294"/>
        </w:tabs>
        <w:ind w:left="0" w:right="-706" w:hanging="630"/>
        <w:rPr>
          <w:rFonts w:ascii="Angsana New" w:hAnsi="Angsana New"/>
          <w:b/>
          <w:bCs/>
        </w:rPr>
      </w:pPr>
      <w:r w:rsidRPr="005738C8">
        <w:rPr>
          <w:rFonts w:ascii="Angsana New" w:hAnsi="Angsana New"/>
          <w:b/>
          <w:bCs/>
          <w:cs/>
        </w:rPr>
        <w:lastRenderedPageBreak/>
        <w:t>เงินให้กู้ยืมระยะสั้นแก่กิจการที่เกี่ยวข้องกัน</w:t>
      </w:r>
    </w:p>
    <w:p w14:paraId="47E541D7" w14:textId="77777777" w:rsidR="00EF78E2" w:rsidRPr="00EF78E2" w:rsidRDefault="00EF78E2" w:rsidP="00554DBE">
      <w:pPr>
        <w:pStyle w:val="ListParagraph"/>
        <w:spacing w:line="192" w:lineRule="auto"/>
        <w:ind w:left="-322" w:right="-105"/>
        <w:jc w:val="right"/>
        <w:outlineLvl w:val="0"/>
        <w:rPr>
          <w:rFonts w:ascii="Angsana New" w:hAnsi="Angsana New"/>
          <w:b/>
          <w:bCs/>
          <w:sz w:val="31"/>
          <w:szCs w:val="31"/>
        </w:rPr>
      </w:pPr>
      <w:r w:rsidRPr="00EF78E2">
        <w:rPr>
          <w:rFonts w:ascii="Angsana New" w:hAnsi="Angsana New"/>
          <w:sz w:val="28"/>
          <w:szCs w:val="28"/>
          <w:cs/>
        </w:rPr>
        <w:t xml:space="preserve">หน่วย </w:t>
      </w:r>
      <w:r w:rsidRPr="00EF78E2">
        <w:rPr>
          <w:rFonts w:ascii="Angsana New" w:hAnsi="Angsana New"/>
          <w:sz w:val="28"/>
          <w:szCs w:val="28"/>
        </w:rPr>
        <w:t xml:space="preserve">: </w:t>
      </w:r>
      <w:r w:rsidRPr="00EF78E2">
        <w:rPr>
          <w:rFonts w:ascii="Angsana New" w:hAnsi="Angsana New"/>
          <w:sz w:val="28"/>
          <w:szCs w:val="28"/>
          <w:cs/>
        </w:rPr>
        <w:t>บาท</w:t>
      </w:r>
    </w:p>
    <w:tbl>
      <w:tblPr>
        <w:tblpPr w:leftFromText="180" w:rightFromText="180" w:vertAnchor="text" w:horzAnchor="margin" w:tblpX="-212" w:tblpY="82"/>
        <w:tblW w:w="100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2"/>
        <w:gridCol w:w="1361"/>
        <w:gridCol w:w="1361"/>
        <w:gridCol w:w="1196"/>
        <w:gridCol w:w="1197"/>
      </w:tblGrid>
      <w:tr w:rsidR="00EF78E2" w:rsidRPr="00D84FB0" w14:paraId="6429C00F" w14:textId="77777777" w:rsidTr="00554DBE">
        <w:trPr>
          <w:cantSplit/>
        </w:trPr>
        <w:tc>
          <w:tcPr>
            <w:tcW w:w="4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B28B" w14:textId="77777777" w:rsidR="00EF78E2" w:rsidRPr="00D84FB0" w:rsidRDefault="00EF78E2" w:rsidP="007C1278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84FB0">
              <w:rPr>
                <w:rFonts w:ascii="Angsana New" w:hAnsi="Angsana New"/>
                <w:sz w:val="29"/>
                <w:szCs w:val="29"/>
                <w:cs/>
              </w:rPr>
              <w:t>รายการ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4560" w14:textId="77777777" w:rsidR="00EF78E2" w:rsidRPr="00D84FB0" w:rsidRDefault="00EF78E2" w:rsidP="007C1278">
            <w:pPr>
              <w:ind w:left="-18" w:firstLine="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84FB0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D84FB0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6DA2" w14:textId="77777777" w:rsidR="00EF78E2" w:rsidRPr="00D84FB0" w:rsidRDefault="00EF78E2" w:rsidP="007C1278">
            <w:pPr>
              <w:ind w:left="-92" w:right="-110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84FB0">
              <w:rPr>
                <w:rFonts w:ascii="Angsana New" w:hAnsi="Angsana New"/>
                <w:sz w:val="29"/>
                <w:szCs w:val="29"/>
                <w:cs/>
              </w:rPr>
              <w:t xml:space="preserve">อัตราดอกเบี้ย </w:t>
            </w:r>
            <w:r w:rsidRPr="00D84FB0">
              <w:rPr>
                <w:rFonts w:ascii="Angsana New" w:hAnsi="Angsana New"/>
                <w:sz w:val="29"/>
                <w:szCs w:val="29"/>
              </w:rPr>
              <w:t>(</w:t>
            </w:r>
            <w:r w:rsidRPr="00D84FB0">
              <w:rPr>
                <w:rFonts w:ascii="Angsana New" w:hAnsi="Angsana New"/>
                <w:sz w:val="29"/>
                <w:szCs w:val="29"/>
                <w:cs/>
              </w:rPr>
              <w:t>ร้อยละ</w:t>
            </w:r>
            <w:r w:rsidRPr="00D84FB0">
              <w:rPr>
                <w:rFonts w:ascii="Angsana New" w:hAnsi="Angsana New"/>
                <w:sz w:val="29"/>
                <w:szCs w:val="29"/>
              </w:rPr>
              <w:t>)</w:t>
            </w:r>
            <w:r w:rsidRPr="00D84FB0">
              <w:rPr>
                <w:rFonts w:ascii="Angsana New" w:hAnsi="Angsana New" w:hint="cs"/>
                <w:sz w:val="29"/>
                <w:szCs w:val="29"/>
                <w:cs/>
              </w:rPr>
              <w:t xml:space="preserve"> ต่อปี</w:t>
            </w:r>
          </w:p>
        </w:tc>
      </w:tr>
      <w:tr w:rsidR="001C4DC4" w:rsidRPr="00D84FB0" w14:paraId="3D9EC7A9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32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9E1FB" w14:textId="77777777" w:rsidR="001C4DC4" w:rsidRPr="00D84FB0" w:rsidRDefault="001C4DC4" w:rsidP="001C4DC4">
            <w:pPr>
              <w:ind w:left="-18" w:firstLine="1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61F2E8D" w14:textId="5BBE7E95" w:rsidR="001C4DC4" w:rsidRPr="00C633A6" w:rsidRDefault="001C4DC4" w:rsidP="001C4DC4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633A6">
              <w:rPr>
                <w:rFonts w:ascii="Angsana New" w:hAnsi="Angsana New"/>
                <w:sz w:val="29"/>
                <w:szCs w:val="29"/>
              </w:rPr>
              <w:t>256</w:t>
            </w:r>
            <w:r w:rsidR="00952520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9C54B" w14:textId="60D8F940" w:rsidR="001C4DC4" w:rsidRPr="00C633A6" w:rsidRDefault="001C4DC4" w:rsidP="001C4DC4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633A6">
              <w:rPr>
                <w:rFonts w:ascii="Angsana New" w:hAnsi="Angsana New"/>
                <w:sz w:val="29"/>
                <w:szCs w:val="29"/>
              </w:rPr>
              <w:t>256</w:t>
            </w:r>
            <w:r w:rsidR="00952520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A22A192" w14:textId="4B165088" w:rsidR="001C4DC4" w:rsidRPr="00C633A6" w:rsidRDefault="001C4DC4" w:rsidP="001C4DC4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633A6">
              <w:rPr>
                <w:rFonts w:ascii="Angsana New" w:hAnsi="Angsana New"/>
                <w:sz w:val="29"/>
                <w:szCs w:val="29"/>
              </w:rPr>
              <w:t>256</w:t>
            </w:r>
            <w:r w:rsidR="00952520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9D10EA" w14:textId="0376B671" w:rsidR="001C4DC4" w:rsidRPr="00C633A6" w:rsidRDefault="001C4DC4" w:rsidP="001C4DC4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633A6">
              <w:rPr>
                <w:rFonts w:ascii="Angsana New" w:hAnsi="Angsana New"/>
                <w:sz w:val="29"/>
                <w:szCs w:val="29"/>
              </w:rPr>
              <w:t>256</w:t>
            </w:r>
            <w:r w:rsidR="00952520">
              <w:rPr>
                <w:rFonts w:ascii="Angsana New" w:hAnsi="Angsana New"/>
                <w:sz w:val="29"/>
                <w:szCs w:val="29"/>
              </w:rPr>
              <w:t>4</w:t>
            </w:r>
          </w:p>
        </w:tc>
      </w:tr>
      <w:tr w:rsidR="001C4DC4" w:rsidRPr="00D84FB0" w14:paraId="6E8977A9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E728B" w14:textId="77777777" w:rsidR="001C4DC4" w:rsidRPr="000B205A" w:rsidRDefault="001C4DC4" w:rsidP="001C4DC4">
            <w:pPr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B20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บริษัทให้กู้ยืม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แก่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55CF14C" w14:textId="77777777" w:rsidR="001C4DC4" w:rsidRPr="00C633A6" w:rsidRDefault="001C4DC4" w:rsidP="001C4DC4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9A1D04B" w14:textId="77777777" w:rsidR="001C4DC4" w:rsidRPr="00C633A6" w:rsidRDefault="001C4DC4" w:rsidP="001C4DC4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5FC0A55C" w14:textId="77777777" w:rsidR="001C4DC4" w:rsidRPr="00C633A6" w:rsidRDefault="001C4DC4" w:rsidP="001C4DC4">
            <w:pPr>
              <w:tabs>
                <w:tab w:val="decimal" w:pos="-892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C94ABA3" w14:textId="77777777" w:rsidR="001C4DC4" w:rsidRPr="00C633A6" w:rsidRDefault="001C4DC4" w:rsidP="001C4DC4">
            <w:pPr>
              <w:tabs>
                <w:tab w:val="decimal" w:pos="-892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</w:tr>
      <w:tr w:rsidR="001C4DC4" w:rsidRPr="00D84FB0" w14:paraId="5AEC00F6" w14:textId="77777777" w:rsidTr="009525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2AC07A85" w14:textId="77777777" w:rsidR="001C4DC4" w:rsidRPr="008E18E4" w:rsidRDefault="001C4DC4">
            <w:pPr>
              <w:pStyle w:val="ListParagraph"/>
              <w:numPr>
                <w:ilvl w:val="0"/>
                <w:numId w:val="3"/>
              </w:numPr>
              <w:ind w:left="238" w:right="-108" w:hanging="210"/>
              <w:rPr>
                <w:sz w:val="28"/>
                <w:szCs w:val="28"/>
              </w:rPr>
            </w:pPr>
            <w:r w:rsidRPr="008E18E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3528F7FD" w14:textId="77777777" w:rsidR="001C4DC4" w:rsidRPr="00C633A6" w:rsidRDefault="001C4DC4" w:rsidP="001C4DC4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color w:val="FF0000"/>
                <w:sz w:val="28"/>
                <w:szCs w:val="28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7FBE7D2C" w14:textId="77777777" w:rsidR="001C4DC4" w:rsidRPr="00C633A6" w:rsidRDefault="001C4DC4" w:rsidP="001C4DC4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color w:val="FF0000"/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49D50023" w14:textId="77777777" w:rsidR="001C4DC4" w:rsidRPr="00C633A6" w:rsidRDefault="001C4DC4" w:rsidP="001C4DC4">
            <w:pPr>
              <w:tabs>
                <w:tab w:val="decimal" w:pos="-892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0B732200" w14:textId="77777777" w:rsidR="001C4DC4" w:rsidRPr="00C633A6" w:rsidRDefault="001C4DC4" w:rsidP="001C4DC4">
            <w:pPr>
              <w:tabs>
                <w:tab w:val="decimal" w:pos="-892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52520" w:rsidRPr="00721EE1" w14:paraId="5DE4D444" w14:textId="77777777" w:rsidTr="009525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08068E1D" w14:textId="64BB347B" w:rsidR="00952520" w:rsidRPr="00721EE1" w:rsidRDefault="00952520" w:rsidP="00952520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21EE1">
              <w:rPr>
                <w:sz w:val="28"/>
                <w:szCs w:val="28"/>
              </w:rPr>
              <w:t xml:space="preserve">. </w:t>
            </w:r>
            <w:r w:rsidRPr="00721EE1">
              <w:rPr>
                <w:sz w:val="28"/>
                <w:szCs w:val="28"/>
                <w:cs/>
              </w:rPr>
              <w:t>บริษัท บีอีซี อินเตอร์เนชั่น</w:t>
            </w:r>
            <w:proofErr w:type="spellStart"/>
            <w:r w:rsidRPr="00721EE1">
              <w:rPr>
                <w:sz w:val="28"/>
                <w:szCs w:val="28"/>
                <w:cs/>
              </w:rPr>
              <w:t>แน</w:t>
            </w:r>
            <w:proofErr w:type="spellEnd"/>
            <w:r w:rsidRPr="00721EE1">
              <w:rPr>
                <w:sz w:val="28"/>
                <w:szCs w:val="28"/>
                <w:cs/>
              </w:rPr>
              <w:t>ล</w:t>
            </w:r>
            <w:r w:rsidRPr="00721EE1">
              <w:rPr>
                <w:rFonts w:hint="cs"/>
                <w:sz w:val="28"/>
                <w:szCs w:val="28"/>
                <w:cs/>
              </w:rPr>
              <w:t xml:space="preserve"> </w:t>
            </w:r>
            <w:proofErr w:type="spellStart"/>
            <w:r w:rsidRPr="00721EE1">
              <w:rPr>
                <w:sz w:val="28"/>
                <w:szCs w:val="28"/>
                <w:cs/>
              </w:rPr>
              <w:t>ดิสทริ</w:t>
            </w:r>
            <w:proofErr w:type="spellEnd"/>
            <w:r w:rsidRPr="00721EE1">
              <w:rPr>
                <w:sz w:val="28"/>
                <w:szCs w:val="28"/>
                <w:cs/>
              </w:rPr>
              <w:t>บิว</w:t>
            </w:r>
            <w:proofErr w:type="spellStart"/>
            <w:r w:rsidRPr="00721EE1">
              <w:rPr>
                <w:sz w:val="28"/>
                <w:szCs w:val="28"/>
                <w:cs/>
              </w:rPr>
              <w:t>ชั่น</w:t>
            </w:r>
            <w:proofErr w:type="spellEnd"/>
            <w:r w:rsidRPr="00721EE1">
              <w:rPr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7E869784" w14:textId="77777777" w:rsidR="00952520" w:rsidRPr="001C4DC4" w:rsidRDefault="00952520" w:rsidP="00952520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0C6FB0DF" w14:textId="77777777" w:rsidR="00952520" w:rsidRPr="00721EE1" w:rsidRDefault="00952520" w:rsidP="00952520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33E10FB0" w14:textId="77777777" w:rsidR="00952520" w:rsidRPr="00952520" w:rsidRDefault="00952520" w:rsidP="00952520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5C23A103" w14:textId="77777777" w:rsidR="00952520" w:rsidRPr="00721EE1" w:rsidRDefault="00952520" w:rsidP="00952520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71339D" w:rsidRPr="00721EE1" w14:paraId="2511B5CE" w14:textId="77777777" w:rsidTr="00C161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2EB02F4A" w14:textId="77777777" w:rsidR="0071339D" w:rsidRPr="00721EE1" w:rsidRDefault="0071339D" w:rsidP="0071339D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3812E3A7" w14:textId="3A5D658B" w:rsidR="0071339D" w:rsidRPr="0071339D" w:rsidRDefault="0071339D" w:rsidP="0071339D">
            <w:pPr>
              <w:ind w:left="-102" w:right="75" w:firstLine="17"/>
              <w:jc w:val="right"/>
              <w:rPr>
                <w:sz w:val="28"/>
                <w:szCs w:val="28"/>
                <w:highlight w:val="yellow"/>
              </w:rPr>
            </w:pPr>
            <w:r w:rsidRPr="00C16106">
              <w:rPr>
                <w:sz w:val="28"/>
                <w:szCs w:val="28"/>
              </w:rPr>
              <w:t>6,960,546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47B4593B" w14:textId="4F6AB3E6" w:rsidR="0071339D" w:rsidRPr="00C16106" w:rsidRDefault="0071339D" w:rsidP="0071339D">
            <w:pPr>
              <w:ind w:left="-102" w:right="75" w:firstLine="17"/>
              <w:jc w:val="right"/>
              <w:rPr>
                <w:sz w:val="28"/>
                <w:szCs w:val="28"/>
              </w:rPr>
            </w:pPr>
            <w:r w:rsidRPr="00C16106">
              <w:rPr>
                <w:sz w:val="28"/>
                <w:szCs w:val="28"/>
              </w:rPr>
              <w:t>6,640,026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CD004EC" w14:textId="77777777" w:rsidR="0071339D" w:rsidRPr="00952520" w:rsidRDefault="0071339D" w:rsidP="0071339D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0359BF6F" w14:textId="77777777" w:rsidR="0071339D" w:rsidRPr="00721EE1" w:rsidRDefault="0071339D" w:rsidP="0071339D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52520" w:rsidRPr="00721EE1" w14:paraId="53F79E16" w14:textId="77777777" w:rsidTr="00C161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33786752" w14:textId="77777777" w:rsidR="00952520" w:rsidRPr="00721EE1" w:rsidRDefault="00952520" w:rsidP="00952520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2D207335" w14:textId="169C689A" w:rsidR="00952520" w:rsidRPr="00DE7E97" w:rsidRDefault="0071339D" w:rsidP="00DA77D2">
            <w:pPr>
              <w:tabs>
                <w:tab w:val="decimal" w:pos="63"/>
                <w:tab w:val="left" w:pos="608"/>
              </w:tabs>
              <w:ind w:left="-103" w:right="-68" w:firstLine="18"/>
              <w:jc w:val="center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50F0777E" w14:textId="32D7C2FB" w:rsidR="00952520" w:rsidRPr="00DE7E97" w:rsidRDefault="00952520" w:rsidP="00952520">
            <w:pPr>
              <w:ind w:left="-102" w:right="75" w:firstLine="17"/>
              <w:jc w:val="right"/>
              <w:rPr>
                <w:sz w:val="28"/>
                <w:szCs w:val="28"/>
              </w:rPr>
            </w:pPr>
            <w:r w:rsidRPr="00DE7E97">
              <w:rPr>
                <w:rFonts w:hint="cs"/>
                <w:sz w:val="28"/>
                <w:szCs w:val="28"/>
                <w:cs/>
              </w:rPr>
              <w:t>100,000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3425024D" w14:textId="77777777" w:rsidR="00952520" w:rsidRPr="00DE7E97" w:rsidRDefault="00952520" w:rsidP="00952520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0AD62289" w14:textId="77777777" w:rsidR="00952520" w:rsidRPr="00721EE1" w:rsidRDefault="00952520" w:rsidP="00952520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52520" w:rsidRPr="00721EE1" w14:paraId="5E1C3167" w14:textId="77777777" w:rsidTr="00C161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5D78944C" w14:textId="77777777" w:rsidR="00952520" w:rsidRPr="00721EE1" w:rsidRDefault="00952520" w:rsidP="00952520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5DE0D6F" w14:textId="57437887" w:rsidR="00952520" w:rsidRPr="00DE7E97" w:rsidRDefault="00DE7E97" w:rsidP="00952520">
            <w:pPr>
              <w:ind w:left="-102" w:right="75" w:firstLine="17"/>
              <w:jc w:val="right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>234,292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2B655C1" w14:textId="6B751E75" w:rsidR="00952520" w:rsidRPr="00DE7E97" w:rsidRDefault="00952520" w:rsidP="00952520">
            <w:pPr>
              <w:ind w:left="-102" w:right="75" w:firstLine="17"/>
              <w:jc w:val="right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>220,520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0804C5D4" w14:textId="77777777" w:rsidR="00952520" w:rsidRPr="00DE7E97" w:rsidRDefault="00952520" w:rsidP="00952520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3A25FB08" w14:textId="77777777" w:rsidR="00952520" w:rsidRPr="00721EE1" w:rsidRDefault="00952520" w:rsidP="00952520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52520" w:rsidRPr="00721EE1" w14:paraId="23BE32D4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7AA031E7" w14:textId="77777777" w:rsidR="00952520" w:rsidRPr="00721EE1" w:rsidRDefault="00952520" w:rsidP="00952520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6EA763ED" w14:textId="48391BCB" w:rsidR="00952520" w:rsidRPr="00DE7E97" w:rsidRDefault="00DE7E97" w:rsidP="00952520">
            <w:pPr>
              <w:ind w:left="-102" w:right="75" w:firstLine="17"/>
              <w:jc w:val="right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>7,194,838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6B1626D" w14:textId="314598A5" w:rsidR="00952520" w:rsidRPr="00DE7E97" w:rsidRDefault="00952520" w:rsidP="00952520">
            <w:pPr>
              <w:ind w:left="-102" w:right="75" w:firstLine="17"/>
              <w:jc w:val="right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>6,960,546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7E19B5A7" w14:textId="6B8C7165" w:rsidR="00952520" w:rsidRPr="00DE7E97" w:rsidRDefault="00DE7E97" w:rsidP="00952520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>3.40-5.35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3B5AC181" w14:textId="43561069" w:rsidR="00952520" w:rsidRPr="00721EE1" w:rsidRDefault="00952520" w:rsidP="00952520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C16106">
              <w:rPr>
                <w:sz w:val="28"/>
                <w:szCs w:val="28"/>
                <w:cs/>
              </w:rPr>
              <w:t>3.</w:t>
            </w:r>
            <w:r w:rsidRPr="00C16106">
              <w:rPr>
                <w:sz w:val="28"/>
                <w:szCs w:val="28"/>
              </w:rPr>
              <w:t>35-3.40</w:t>
            </w:r>
          </w:p>
        </w:tc>
      </w:tr>
      <w:tr w:rsidR="00952520" w:rsidRPr="00721EE1" w14:paraId="6C8579B1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B0B4FF" w14:textId="77777777" w:rsidR="00952520" w:rsidRPr="00721EE1" w:rsidRDefault="00952520" w:rsidP="00FF2AAE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FF2AAE">
              <w:rPr>
                <w:sz w:val="28"/>
                <w:szCs w:val="28"/>
                <w:u w:val="single"/>
                <w:cs/>
              </w:rPr>
              <w:t>หัก</w:t>
            </w:r>
            <w:r w:rsidRPr="00721EE1">
              <w:rPr>
                <w:sz w:val="28"/>
                <w:szCs w:val="28"/>
                <w:cs/>
              </w:rPr>
              <w:t xml:space="preserve"> ค่า</w:t>
            </w:r>
            <w:r>
              <w:rPr>
                <w:rFonts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01C8D80" w14:textId="22B9F860" w:rsidR="00952520" w:rsidRPr="00DE7E97" w:rsidRDefault="00952520" w:rsidP="00605237">
            <w:pPr>
              <w:tabs>
                <w:tab w:val="decimal" w:pos="63"/>
                <w:tab w:val="left" w:pos="608"/>
              </w:tabs>
              <w:ind w:left="-103" w:right="-68" w:firstLine="18"/>
              <w:jc w:val="center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 xml:space="preserve">   </w:t>
            </w:r>
            <w:r w:rsidR="00605237">
              <w:rPr>
                <w:sz w:val="28"/>
                <w:szCs w:val="28"/>
              </w:rPr>
              <w:t xml:space="preserve">  </w:t>
            </w:r>
            <w:r w:rsidRPr="00DE7E97">
              <w:rPr>
                <w:sz w:val="28"/>
                <w:szCs w:val="28"/>
              </w:rPr>
              <w:t xml:space="preserve"> (</w:t>
            </w:r>
            <w:r w:rsidR="00DE7E97" w:rsidRPr="00DE7E97">
              <w:rPr>
                <w:sz w:val="28"/>
                <w:szCs w:val="28"/>
              </w:rPr>
              <w:t>7,194,838</w:t>
            </w:r>
            <w:r w:rsidRPr="00DE7E97">
              <w:rPr>
                <w:sz w:val="28"/>
                <w:szCs w:val="28"/>
              </w:rPr>
              <w:t>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26D52CC" w14:textId="14CC5E19" w:rsidR="00952520" w:rsidRPr="00DE7E97" w:rsidRDefault="00952520" w:rsidP="00DE7E97">
            <w:pPr>
              <w:tabs>
                <w:tab w:val="decimal" w:pos="63"/>
                <w:tab w:val="left" w:pos="608"/>
              </w:tabs>
              <w:ind w:left="-103" w:right="-68" w:firstLine="18"/>
              <w:jc w:val="center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 xml:space="preserve">   </w:t>
            </w:r>
            <w:r w:rsidR="00DE7E97" w:rsidRPr="00DE7E97">
              <w:rPr>
                <w:sz w:val="28"/>
                <w:szCs w:val="28"/>
              </w:rPr>
              <w:t xml:space="preserve"> </w:t>
            </w:r>
            <w:r w:rsidRPr="00DE7E97">
              <w:rPr>
                <w:sz w:val="28"/>
                <w:szCs w:val="28"/>
              </w:rPr>
              <w:t xml:space="preserve"> (6,960,546)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770E3A24" w14:textId="77777777" w:rsidR="00952520" w:rsidRPr="00DE7E97" w:rsidRDefault="00952520" w:rsidP="00952520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77D975B4" w14:textId="77777777" w:rsidR="00952520" w:rsidRPr="00721EE1" w:rsidRDefault="00952520" w:rsidP="00952520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52520" w:rsidRPr="00721EE1" w14:paraId="137D9984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A6C84" w14:textId="77777777" w:rsidR="00952520" w:rsidRPr="00721EE1" w:rsidRDefault="00952520" w:rsidP="00952520">
            <w:pPr>
              <w:ind w:left="380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A41EF79" w14:textId="77777777" w:rsidR="00952520" w:rsidRPr="00DE7E97" w:rsidRDefault="00952520" w:rsidP="00952520">
            <w:pPr>
              <w:tabs>
                <w:tab w:val="decimal" w:pos="63"/>
                <w:tab w:val="left" w:pos="608"/>
              </w:tabs>
              <w:ind w:left="-103" w:right="-68" w:firstLine="18"/>
              <w:jc w:val="center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8CE7E6" w14:textId="10B0E57F" w:rsidR="00952520" w:rsidRPr="00DE7E97" w:rsidRDefault="00952520" w:rsidP="00952520">
            <w:pPr>
              <w:tabs>
                <w:tab w:val="decimal" w:pos="63"/>
                <w:tab w:val="left" w:pos="608"/>
              </w:tabs>
              <w:ind w:left="-103" w:right="-68" w:firstLine="18"/>
              <w:jc w:val="center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EA92E74" w14:textId="77777777" w:rsidR="00952520" w:rsidRPr="00DE7E97" w:rsidRDefault="00952520" w:rsidP="00952520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6B68186A" w14:textId="77777777" w:rsidR="00952520" w:rsidRPr="00721EE1" w:rsidRDefault="00952520" w:rsidP="00952520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52520" w:rsidRPr="00721EE1" w14:paraId="0EB9AE59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70BEF" w14:textId="3C1ED552" w:rsidR="00952520" w:rsidRPr="00952520" w:rsidRDefault="00952520" w:rsidP="00952520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952520">
              <w:rPr>
                <w:sz w:val="28"/>
                <w:szCs w:val="28"/>
                <w:cs/>
              </w:rPr>
              <w:t xml:space="preserve">บริษัท ทีวีบี ทรี เน็ตเวอร์ค จำกัด          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611A564" w14:textId="77777777" w:rsidR="00952520" w:rsidRPr="00DE7E97" w:rsidRDefault="00952520" w:rsidP="00952520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E02D7CE" w14:textId="77777777" w:rsidR="00952520" w:rsidRPr="00DE7E97" w:rsidRDefault="00952520" w:rsidP="00952520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E1DB1A8" w14:textId="77777777" w:rsidR="00952520" w:rsidRPr="00DE7E97" w:rsidRDefault="00952520" w:rsidP="00952520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0435603D" w14:textId="77777777" w:rsidR="00952520" w:rsidRPr="00721EE1" w:rsidRDefault="00952520" w:rsidP="00952520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52520" w:rsidRPr="00721EE1" w14:paraId="2ECC5403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046249ED" w14:textId="77777777" w:rsidR="00952520" w:rsidRPr="00721EE1" w:rsidRDefault="00952520" w:rsidP="00952520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49BAC869" w14:textId="77777777" w:rsidR="00952520" w:rsidRPr="00DE7E97" w:rsidRDefault="00952520" w:rsidP="00952520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>69,151,377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1DA750A5" w14:textId="3AE92EA1" w:rsidR="00952520" w:rsidRPr="00DE7E97" w:rsidRDefault="00952520" w:rsidP="00952520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>69,151,377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36CD7E04" w14:textId="77777777" w:rsidR="00952520" w:rsidRPr="00DE7E97" w:rsidRDefault="00952520" w:rsidP="00952520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04684283" w14:textId="77777777" w:rsidR="00952520" w:rsidRPr="00721EE1" w:rsidRDefault="00952520" w:rsidP="00952520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DE7E97" w:rsidRPr="00721EE1" w14:paraId="1C7F6B4E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6FBFC84F" w14:textId="77777777" w:rsidR="00DE7E97" w:rsidRPr="00721EE1" w:rsidRDefault="00DE7E97" w:rsidP="00DE7E97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2B747B02" w14:textId="77777777" w:rsidR="00DE7E97" w:rsidRPr="00DE7E97" w:rsidRDefault="00DE7E97" w:rsidP="00DE7E97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>69,151,377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E9FBC64" w14:textId="2E591C12" w:rsidR="00DE7E97" w:rsidRPr="00DE7E97" w:rsidRDefault="00DE7E97" w:rsidP="00DE7E97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>69,151,377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410B18CD" w14:textId="342997DC" w:rsidR="00DE7E97" w:rsidRPr="00DE7E97" w:rsidRDefault="00DE7E97" w:rsidP="00DE7E97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C16106">
              <w:rPr>
                <w:sz w:val="28"/>
                <w:szCs w:val="28"/>
              </w:rPr>
              <w:t>3.61-3.70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61C34D75" w14:textId="0AA52B44" w:rsidR="00DE7E97" w:rsidRPr="00721EE1" w:rsidRDefault="00DE7E97" w:rsidP="00DE7E97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C16106">
              <w:rPr>
                <w:sz w:val="28"/>
                <w:szCs w:val="28"/>
              </w:rPr>
              <w:t>3.61-3.70</w:t>
            </w:r>
          </w:p>
        </w:tc>
      </w:tr>
      <w:tr w:rsidR="00952520" w:rsidRPr="00721EE1" w14:paraId="6B7654D0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445518" w14:textId="77777777" w:rsidR="00952520" w:rsidRPr="00FF2AAE" w:rsidRDefault="00952520" w:rsidP="00FF2AAE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DA77D2">
              <w:rPr>
                <w:sz w:val="28"/>
                <w:szCs w:val="28"/>
                <w:u w:val="single"/>
                <w:cs/>
              </w:rPr>
              <w:t>หัก</w:t>
            </w:r>
            <w:r w:rsidRPr="00FF2AAE">
              <w:rPr>
                <w:sz w:val="28"/>
                <w:szCs w:val="28"/>
                <w:cs/>
              </w:rPr>
              <w:t xml:space="preserve"> ค่า</w:t>
            </w:r>
            <w:r w:rsidRPr="00FF2AAE">
              <w:rPr>
                <w:rFonts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B8157AD" w14:textId="77777777" w:rsidR="00952520" w:rsidRPr="00DE7E97" w:rsidRDefault="00952520" w:rsidP="00952520">
            <w:pPr>
              <w:tabs>
                <w:tab w:val="decimal" w:pos="63"/>
                <w:tab w:val="left" w:pos="608"/>
              </w:tabs>
              <w:ind w:left="-103" w:right="-68" w:firstLine="18"/>
              <w:jc w:val="center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 xml:space="preserve">    (69,151,377)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C0D7F83" w14:textId="4BA2E728" w:rsidR="00952520" w:rsidRPr="00DE7E97" w:rsidRDefault="00952520" w:rsidP="00952520">
            <w:pPr>
              <w:tabs>
                <w:tab w:val="decimal" w:pos="63"/>
                <w:tab w:val="left" w:pos="608"/>
              </w:tabs>
              <w:ind w:left="-103" w:right="-68" w:firstLine="18"/>
              <w:jc w:val="center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 xml:space="preserve">    (69,151,377)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7CE17B22" w14:textId="77777777" w:rsidR="00952520" w:rsidRPr="00DE7E97" w:rsidRDefault="00952520" w:rsidP="00952520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713DD08B" w14:textId="77777777" w:rsidR="00952520" w:rsidRPr="00721EE1" w:rsidRDefault="00952520" w:rsidP="00952520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52520" w:rsidRPr="00721EE1" w14:paraId="0F981B0B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09431" w14:textId="77777777" w:rsidR="00952520" w:rsidRPr="00721EE1" w:rsidRDefault="00952520" w:rsidP="00952520">
            <w:pPr>
              <w:ind w:left="380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C61F38A" w14:textId="77777777" w:rsidR="00952520" w:rsidRPr="00DE7E97" w:rsidRDefault="00952520" w:rsidP="00952520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C8E9E0" w14:textId="3FAF0B94" w:rsidR="00952520" w:rsidRPr="00DE7E97" w:rsidRDefault="00952520" w:rsidP="00952520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2AC0E9DA" w14:textId="77777777" w:rsidR="00952520" w:rsidRPr="00DE7E97" w:rsidRDefault="00952520" w:rsidP="00952520">
            <w:pPr>
              <w:tabs>
                <w:tab w:val="decimal" w:pos="812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45D821DE" w14:textId="77777777" w:rsidR="00952520" w:rsidRPr="00721EE1" w:rsidRDefault="00952520" w:rsidP="00952520">
            <w:pPr>
              <w:tabs>
                <w:tab w:val="decimal" w:pos="812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</w:p>
        </w:tc>
      </w:tr>
      <w:tr w:rsidR="00952520" w:rsidRPr="00721EE1" w14:paraId="4977C687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21CDB" w14:textId="3941DF8C" w:rsidR="00952520" w:rsidRPr="00721EE1" w:rsidRDefault="00FF2AAE" w:rsidP="00FF2AAE">
            <w:pPr>
              <w:ind w:left="142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C921C2">
              <w:rPr>
                <w:rFonts w:ascii="Angsana New" w:hAnsi="Angsana New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E29EFAD" w14:textId="77777777" w:rsidR="00952520" w:rsidRPr="00DE7E97" w:rsidRDefault="00952520" w:rsidP="00952520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9DC8BD3" w14:textId="77777777" w:rsidR="00952520" w:rsidRPr="00DE7E97" w:rsidRDefault="00952520" w:rsidP="00952520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4CECFE89" w14:textId="77777777" w:rsidR="00952520" w:rsidRPr="00DE7E97" w:rsidRDefault="00952520" w:rsidP="00952520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3AEDA24A" w14:textId="77777777" w:rsidR="00952520" w:rsidRPr="00721EE1" w:rsidRDefault="00952520" w:rsidP="00952520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F2AAE" w:rsidRPr="00721EE1" w14:paraId="7ECF1BA9" w14:textId="77777777" w:rsidTr="00C434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1307F420" w14:textId="5E24289C" w:rsidR="00FF2AAE" w:rsidRPr="00FF2AAE" w:rsidRDefault="00FF2AAE" w:rsidP="00FF2AAE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32D2340" w14:textId="2B2C0BDE" w:rsidR="00FF2AAE" w:rsidRPr="00DE7E97" w:rsidRDefault="00FF2AAE" w:rsidP="00FF2AAE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DE7E97">
              <w:rPr>
                <w:rFonts w:ascii="Angsana New" w:hAnsi="Angsana New"/>
                <w:sz w:val="28"/>
                <w:szCs w:val="28"/>
              </w:rPr>
              <w:t>4,472,477</w:t>
            </w:r>
            <w:r w:rsidR="0071339D" w:rsidRPr="00DE7E97">
              <w:rPr>
                <w:rFonts w:ascii="Angsana New" w:hAnsi="Angsana New"/>
                <w:sz w:val="28"/>
                <w:szCs w:val="28"/>
              </w:rPr>
              <w:t>,275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65AE2DDB" w14:textId="66D0A250" w:rsidR="00FF2AAE" w:rsidRPr="00DE7E97" w:rsidRDefault="00FF2AAE" w:rsidP="00DE7E97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 w:rsidRPr="00DE7E97">
              <w:rPr>
                <w:rFonts w:hint="cs"/>
                <w:sz w:val="28"/>
                <w:szCs w:val="28"/>
                <w:cs/>
              </w:rPr>
              <w:t>4</w:t>
            </w:r>
            <w:r w:rsidRPr="00DE7E97">
              <w:rPr>
                <w:sz w:val="28"/>
                <w:szCs w:val="28"/>
              </w:rPr>
              <w:t>,326</w:t>
            </w:r>
            <w:r w:rsidRPr="00DE7E97">
              <w:rPr>
                <w:sz w:val="28"/>
                <w:szCs w:val="28"/>
                <w:cs/>
              </w:rPr>
              <w:t>,</w:t>
            </w:r>
            <w:r w:rsidRPr="00DE7E97">
              <w:rPr>
                <w:rFonts w:hint="cs"/>
                <w:sz w:val="28"/>
                <w:szCs w:val="28"/>
                <w:cs/>
              </w:rPr>
              <w:t>835</w:t>
            </w:r>
            <w:r w:rsidRPr="00DE7E97">
              <w:rPr>
                <w:sz w:val="28"/>
                <w:szCs w:val="28"/>
              </w:rPr>
              <w:t>,976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6222211" w14:textId="77777777" w:rsidR="00FF2AAE" w:rsidRPr="00DE7E97" w:rsidRDefault="00FF2AAE" w:rsidP="00FF2AAE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4681DB83" w14:textId="77777777" w:rsidR="00FF2AAE" w:rsidRPr="00721EE1" w:rsidRDefault="00FF2AAE" w:rsidP="00FF2AAE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F2AAE" w:rsidRPr="00721EE1" w14:paraId="6E4F1083" w14:textId="77777777" w:rsidTr="007133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6A6511E3" w14:textId="4C15EA28" w:rsidR="00FF2AAE" w:rsidRPr="00FF2AAE" w:rsidRDefault="00FF2AAE" w:rsidP="00FF2AAE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426C1618" w14:textId="4CC2CD4E" w:rsidR="00FF2AAE" w:rsidRPr="00DE7E97" w:rsidRDefault="00FF2AAE" w:rsidP="0071339D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>80,54</w:t>
            </w:r>
            <w:r w:rsidR="00DE7E97">
              <w:rPr>
                <w:sz w:val="28"/>
                <w:szCs w:val="28"/>
              </w:rPr>
              <w:t>0,750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47986E62" w14:textId="458CFB1F" w:rsidR="00FF2AAE" w:rsidRPr="00DE7E97" w:rsidRDefault="00FF2AAE" w:rsidP="00DE7E97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 w:rsidRPr="00DE7E97">
              <w:rPr>
                <w:rFonts w:hint="cs"/>
                <w:sz w:val="28"/>
                <w:szCs w:val="28"/>
                <w:cs/>
              </w:rPr>
              <w:t xml:space="preserve">  145,641,299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3DCF935F" w14:textId="77777777" w:rsidR="00FF2AAE" w:rsidRPr="00DE7E97" w:rsidRDefault="00FF2AAE" w:rsidP="00FF2AAE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5F558152" w14:textId="77777777" w:rsidR="00FF2AAE" w:rsidRPr="00721EE1" w:rsidRDefault="00FF2AAE" w:rsidP="00FF2AAE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</w:tr>
      <w:tr w:rsidR="00FF2AAE" w:rsidRPr="00721EE1" w14:paraId="63AC7A83" w14:textId="77777777" w:rsidTr="007133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23D00813" w14:textId="242412EF" w:rsidR="00FF2AAE" w:rsidRPr="00721EE1" w:rsidRDefault="00FF2AAE" w:rsidP="00FF2AAE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ED27DE4" w14:textId="5D3A92F2" w:rsidR="00FF2AAE" w:rsidRPr="00DE7E97" w:rsidRDefault="00FF2AAE" w:rsidP="0071339D">
            <w:pPr>
              <w:tabs>
                <w:tab w:val="decimal" w:pos="63"/>
                <w:tab w:val="left" w:pos="608"/>
              </w:tabs>
              <w:ind w:left="-103" w:firstLine="18"/>
              <w:jc w:val="right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>(2,</w:t>
            </w:r>
            <w:r w:rsidR="00DE7E97">
              <w:rPr>
                <w:sz w:val="28"/>
                <w:szCs w:val="28"/>
              </w:rPr>
              <w:t>306,803,438</w:t>
            </w:r>
            <w:r w:rsidRPr="00DE7E97">
              <w:rPr>
                <w:sz w:val="28"/>
                <w:szCs w:val="28"/>
              </w:rPr>
              <w:t>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C348E7C" w14:textId="16F712CC" w:rsidR="00FF2AAE" w:rsidRPr="00DE7E97" w:rsidRDefault="00FF2AAE" w:rsidP="00FF2AAE">
            <w:pPr>
              <w:tabs>
                <w:tab w:val="decimal" w:pos="63"/>
                <w:tab w:val="left" w:pos="608"/>
              </w:tabs>
              <w:ind w:left="-103" w:right="-68" w:firstLine="18"/>
              <w:jc w:val="center"/>
              <w:rPr>
                <w:sz w:val="28"/>
                <w:szCs w:val="28"/>
                <w:cs/>
              </w:rPr>
            </w:pPr>
            <w:r w:rsidRPr="00DE7E97"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374B1239" w14:textId="77777777" w:rsidR="00FF2AAE" w:rsidRPr="00DE7E97" w:rsidRDefault="00FF2AAE" w:rsidP="00FF2AAE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5606F331" w14:textId="77777777" w:rsidR="00FF2AAE" w:rsidRPr="00721EE1" w:rsidRDefault="00FF2AAE" w:rsidP="00FF2AAE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</w:tr>
      <w:tr w:rsidR="00FF2AAE" w:rsidRPr="00721EE1" w14:paraId="7B1ADC95" w14:textId="77777777" w:rsidTr="007133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1B6C" w14:textId="44868209" w:rsidR="00FF2AAE" w:rsidRPr="00FF2AAE" w:rsidRDefault="00FF2AAE" w:rsidP="00FF2AAE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EC3CB90" w14:textId="689D026B" w:rsidR="00FF2AAE" w:rsidRPr="00DE7E97" w:rsidRDefault="00DE7E97" w:rsidP="0071339D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2,246,214,587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65182D" w14:textId="61D4128D" w:rsidR="00FF2AAE" w:rsidRPr="00DE7E97" w:rsidRDefault="00FF2AAE" w:rsidP="00DE7E97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 w:rsidRPr="00DE7E97">
              <w:rPr>
                <w:rFonts w:hint="cs"/>
                <w:sz w:val="28"/>
                <w:szCs w:val="28"/>
                <w:cs/>
              </w:rPr>
              <w:t>4</w:t>
            </w:r>
            <w:r w:rsidRPr="00DE7E97">
              <w:rPr>
                <w:sz w:val="28"/>
                <w:szCs w:val="28"/>
              </w:rPr>
              <w:t>,472,477,275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295D270E" w14:textId="3AF9270D" w:rsidR="00FF2AAE" w:rsidRPr="00DE7E97" w:rsidRDefault="0071339D" w:rsidP="00FF2AAE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  <w:r w:rsidRPr="00DE7E97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DE7E97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  <w:r w:rsidRPr="00DE7E97">
              <w:rPr>
                <w:rFonts w:ascii="Angsana New" w:hAnsi="Angsana New"/>
                <w:sz w:val="28"/>
                <w:szCs w:val="28"/>
              </w:rPr>
              <w:t>-5.35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75AFFA1B" w14:textId="405CBB78" w:rsidR="00FF2AAE" w:rsidRPr="00721EE1" w:rsidRDefault="00FF2AAE" w:rsidP="00FF2AAE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  <w:r w:rsidRPr="000B36C8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0B36C8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</w:tr>
      <w:tr w:rsidR="00FF2AAE" w:rsidRPr="00721EE1" w14:paraId="0DAC3F61" w14:textId="77777777" w:rsidTr="007133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846C2" w14:textId="31234DCE" w:rsidR="00FF2AAE" w:rsidRPr="00721EE1" w:rsidRDefault="00FF2AAE" w:rsidP="00FF2AAE">
            <w:pPr>
              <w:ind w:left="142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721EE1">
              <w:rPr>
                <w:sz w:val="28"/>
                <w:szCs w:val="28"/>
                <w:cs/>
              </w:rPr>
              <w:t>บริษัท บางกอกเอ็น</w:t>
            </w:r>
            <w:proofErr w:type="spellStart"/>
            <w:r w:rsidRPr="00721EE1">
              <w:rPr>
                <w:sz w:val="28"/>
                <w:szCs w:val="28"/>
                <w:cs/>
              </w:rPr>
              <w:t>เต</w:t>
            </w:r>
            <w:proofErr w:type="spellEnd"/>
            <w:r w:rsidRPr="00721EE1">
              <w:rPr>
                <w:sz w:val="28"/>
                <w:szCs w:val="28"/>
                <w:cs/>
              </w:rPr>
              <w:t>อร์เทนเม้น</w:t>
            </w:r>
            <w:proofErr w:type="spellStart"/>
            <w:r w:rsidRPr="00721EE1">
              <w:rPr>
                <w:sz w:val="28"/>
                <w:szCs w:val="28"/>
                <w:cs/>
              </w:rPr>
              <w:t>ต์</w:t>
            </w:r>
            <w:proofErr w:type="spellEnd"/>
            <w:r w:rsidRPr="00721EE1">
              <w:rPr>
                <w:sz w:val="28"/>
                <w:szCs w:val="28"/>
                <w:cs/>
              </w:rPr>
              <w:t xml:space="preserve"> จำกัด 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FCF488F" w14:textId="77777777" w:rsidR="00FF2AAE" w:rsidRPr="00DE7E97" w:rsidRDefault="00FF2AAE" w:rsidP="00FF2AAE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E1F65C0" w14:textId="77777777" w:rsidR="00FF2AAE" w:rsidRPr="00DE7E97" w:rsidRDefault="00FF2AAE" w:rsidP="00FF2AAE">
            <w:pPr>
              <w:tabs>
                <w:tab w:val="decimal" w:pos="63"/>
                <w:tab w:val="left" w:pos="608"/>
              </w:tabs>
              <w:ind w:left="-103" w:right="-6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58F3B62" w14:textId="77777777" w:rsidR="00FF2AAE" w:rsidRPr="00DE7E97" w:rsidRDefault="00FF2AAE" w:rsidP="00FF2AAE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42E60720" w14:textId="77777777" w:rsidR="00FF2AAE" w:rsidRPr="00AF3578" w:rsidRDefault="00FF2AAE" w:rsidP="00FF2AAE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71339D" w:rsidRPr="00721EE1" w14:paraId="6244257C" w14:textId="77777777" w:rsidTr="007133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0CBC444D" w14:textId="4180B5A6" w:rsidR="0071339D" w:rsidRPr="00721EE1" w:rsidRDefault="0071339D" w:rsidP="0071339D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2D9506F4" w14:textId="2EC6E7CE" w:rsidR="0071339D" w:rsidRPr="00DE7E97" w:rsidRDefault="0071339D" w:rsidP="0071339D">
            <w:pPr>
              <w:tabs>
                <w:tab w:val="decimal" w:pos="63"/>
                <w:tab w:val="left" w:pos="608"/>
                <w:tab w:val="left" w:pos="1008"/>
              </w:tabs>
              <w:ind w:left="-103" w:right="63" w:firstLine="18"/>
              <w:jc w:val="right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>330,771,200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49389555" w14:textId="3F42883C" w:rsidR="0071339D" w:rsidRPr="00DE7E97" w:rsidRDefault="0071339D" w:rsidP="0071339D">
            <w:pPr>
              <w:tabs>
                <w:tab w:val="decimal" w:pos="63"/>
                <w:tab w:val="left" w:pos="608"/>
                <w:tab w:val="left" w:pos="1008"/>
              </w:tabs>
              <w:ind w:left="-103" w:right="63" w:firstLine="18"/>
              <w:jc w:val="right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>320,000,000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1AC5BDCA" w14:textId="77777777" w:rsidR="0071339D" w:rsidRPr="00DE7E97" w:rsidRDefault="0071339D" w:rsidP="0071339D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2F0EB50B" w14:textId="77777777" w:rsidR="0071339D" w:rsidRPr="00AF3578" w:rsidRDefault="0071339D" w:rsidP="0071339D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71339D" w:rsidRPr="00721EE1" w14:paraId="547C3A04" w14:textId="77777777" w:rsidTr="007133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73A7B202" w14:textId="569A516D" w:rsidR="0071339D" w:rsidRPr="00721EE1" w:rsidRDefault="0071339D" w:rsidP="0071339D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0364F309" w14:textId="330BD1BC" w:rsidR="0071339D" w:rsidRPr="00DE7E97" w:rsidRDefault="00DE7E97" w:rsidP="00DE7E97">
            <w:pPr>
              <w:tabs>
                <w:tab w:val="decimal" w:pos="63"/>
                <w:tab w:val="left" w:pos="608"/>
                <w:tab w:val="left" w:pos="1008"/>
              </w:tabs>
              <w:ind w:left="-103" w:right="63" w:firstLine="1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100,000,000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52CC60EF" w14:textId="6F2D9E35" w:rsidR="0071339D" w:rsidRPr="00DE7E97" w:rsidRDefault="0071339D" w:rsidP="0071339D">
            <w:pPr>
              <w:tabs>
                <w:tab w:val="decimal" w:pos="63"/>
                <w:tab w:val="left" w:pos="608"/>
              </w:tabs>
              <w:ind w:left="-103" w:right="-68" w:firstLine="18"/>
              <w:jc w:val="center"/>
              <w:rPr>
                <w:sz w:val="28"/>
                <w:szCs w:val="28"/>
              </w:rPr>
            </w:pPr>
            <w:r w:rsidRPr="00DE7E9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05AF814D" w14:textId="77777777" w:rsidR="0071339D" w:rsidRPr="00DE7E97" w:rsidRDefault="0071339D" w:rsidP="0071339D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39001D99" w14:textId="77777777" w:rsidR="0071339D" w:rsidRPr="00AF3578" w:rsidRDefault="0071339D" w:rsidP="0071339D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71339D" w:rsidRPr="00721EE1" w14:paraId="6CA79262" w14:textId="77777777" w:rsidTr="007133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4E6E5136" w14:textId="516CC1D6" w:rsidR="0071339D" w:rsidRPr="00721EE1" w:rsidRDefault="0071339D" w:rsidP="0071339D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792E59A8" w14:textId="76BD43DD" w:rsidR="0071339D" w:rsidRPr="00DE7E97" w:rsidRDefault="00DE7E97" w:rsidP="0071339D">
            <w:pPr>
              <w:tabs>
                <w:tab w:val="decimal" w:pos="63"/>
                <w:tab w:val="left" w:pos="608"/>
                <w:tab w:val="left" w:pos="1008"/>
              </w:tabs>
              <w:ind w:left="-103" w:right="63" w:firstLine="1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11,133,75</w:t>
            </w:r>
            <w:r w:rsidR="00A643D9">
              <w:rPr>
                <w:sz w:val="28"/>
                <w:szCs w:val="28"/>
              </w:rPr>
              <w:t>9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02328875" w14:textId="652E1552" w:rsidR="0071339D" w:rsidRPr="00DE7E97" w:rsidRDefault="0071339D" w:rsidP="0071339D">
            <w:pPr>
              <w:tabs>
                <w:tab w:val="decimal" w:pos="63"/>
                <w:tab w:val="left" w:pos="608"/>
                <w:tab w:val="left" w:pos="1008"/>
              </w:tabs>
              <w:ind w:left="-103" w:right="63" w:firstLine="18"/>
              <w:jc w:val="right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>10,771,200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7A99EE2" w14:textId="77777777" w:rsidR="0071339D" w:rsidRPr="00DE7E97" w:rsidRDefault="0071339D" w:rsidP="0071339D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71412EA6" w14:textId="77777777" w:rsidR="0071339D" w:rsidRPr="00AF3578" w:rsidRDefault="0071339D" w:rsidP="0071339D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71339D" w:rsidRPr="00721EE1" w14:paraId="4253576A" w14:textId="77777777" w:rsidTr="007133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5AFF" w14:textId="010FF8CB" w:rsidR="0071339D" w:rsidRPr="00721EE1" w:rsidRDefault="0071339D" w:rsidP="0071339D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DC8CA6A" w14:textId="461FE5AD" w:rsidR="0071339D" w:rsidRPr="00DE7E97" w:rsidRDefault="00DE7E97" w:rsidP="0071339D">
            <w:pPr>
              <w:tabs>
                <w:tab w:val="decimal" w:pos="63"/>
                <w:tab w:val="left" w:pos="608"/>
                <w:tab w:val="left" w:pos="1008"/>
              </w:tabs>
              <w:ind w:left="-103" w:right="63" w:firstLine="1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441,904,95</w:t>
            </w:r>
            <w:r w:rsidR="00A643D9">
              <w:rPr>
                <w:sz w:val="28"/>
                <w:szCs w:val="28"/>
              </w:rPr>
              <w:t>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A4649" w14:textId="08FBDEE5" w:rsidR="0071339D" w:rsidRPr="00DE7E97" w:rsidRDefault="0071339D" w:rsidP="0071339D">
            <w:pPr>
              <w:tabs>
                <w:tab w:val="decimal" w:pos="63"/>
                <w:tab w:val="left" w:pos="608"/>
                <w:tab w:val="left" w:pos="1008"/>
              </w:tabs>
              <w:ind w:left="-103" w:right="63" w:firstLine="18"/>
              <w:jc w:val="right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>330,771,200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4372912" w14:textId="4C1AFEB9" w:rsidR="0071339D" w:rsidRPr="00DE7E97" w:rsidRDefault="0071339D" w:rsidP="0071339D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  <w:cs/>
              </w:rPr>
              <w:t>3.</w:t>
            </w:r>
            <w:r w:rsidRPr="00DE7E97">
              <w:rPr>
                <w:sz w:val="28"/>
                <w:szCs w:val="28"/>
              </w:rPr>
              <w:t>40-5.35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332F8D7A" w14:textId="05A68B6A" w:rsidR="0071339D" w:rsidRPr="00AF3578" w:rsidRDefault="0071339D" w:rsidP="0071339D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 w:rsidRPr="00C16106">
              <w:rPr>
                <w:sz w:val="28"/>
                <w:szCs w:val="28"/>
                <w:cs/>
              </w:rPr>
              <w:t>3.</w:t>
            </w:r>
            <w:r w:rsidRPr="00C16106">
              <w:rPr>
                <w:sz w:val="28"/>
                <w:szCs w:val="28"/>
              </w:rPr>
              <w:t>40</w:t>
            </w:r>
          </w:p>
        </w:tc>
      </w:tr>
      <w:tr w:rsidR="00FF2AAE" w:rsidRPr="00721EE1" w14:paraId="5E47B786" w14:textId="77777777" w:rsidTr="007133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D4C09" w14:textId="6BF79F5E" w:rsidR="00FF2AAE" w:rsidRPr="0071339D" w:rsidRDefault="00FF2AAE" w:rsidP="00FF2AAE">
            <w:pPr>
              <w:ind w:left="142"/>
              <w:rPr>
                <w:spacing w:val="-8"/>
                <w:sz w:val="28"/>
                <w:szCs w:val="28"/>
                <w:cs/>
              </w:rPr>
            </w:pPr>
            <w:r w:rsidRPr="0071339D">
              <w:rPr>
                <w:spacing w:val="-8"/>
                <w:sz w:val="28"/>
                <w:szCs w:val="28"/>
              </w:rPr>
              <w:t xml:space="preserve">5. </w:t>
            </w:r>
            <w:r w:rsidRPr="0071339D">
              <w:rPr>
                <w:spacing w:val="-8"/>
                <w:sz w:val="28"/>
                <w:szCs w:val="28"/>
                <w:cs/>
              </w:rPr>
              <w:t xml:space="preserve">บริษัท </w:t>
            </w:r>
            <w:r w:rsidRPr="0071339D">
              <w:rPr>
                <w:rFonts w:hint="cs"/>
                <w:spacing w:val="-8"/>
                <w:sz w:val="28"/>
                <w:szCs w:val="28"/>
                <w:cs/>
              </w:rPr>
              <w:t>บีอีซี สตูดิโอ จำกัด</w:t>
            </w:r>
            <w:r w:rsidRPr="0071339D">
              <w:rPr>
                <w:spacing w:val="-8"/>
                <w:sz w:val="28"/>
                <w:szCs w:val="28"/>
                <w:cs/>
              </w:rPr>
              <w:t xml:space="preserve"> (เดิมชื่อบริษัท บีอีซี แอสเซท </w:t>
            </w:r>
            <w:proofErr w:type="gramStart"/>
            <w:r w:rsidRPr="0071339D">
              <w:rPr>
                <w:spacing w:val="-8"/>
                <w:sz w:val="28"/>
                <w:szCs w:val="28"/>
                <w:cs/>
              </w:rPr>
              <w:t xml:space="preserve">จำกัด)   </w:t>
            </w:r>
            <w:proofErr w:type="gramEnd"/>
            <w:r w:rsidRPr="0071339D">
              <w:rPr>
                <w:spacing w:val="-8"/>
                <w:sz w:val="28"/>
                <w:szCs w:val="28"/>
                <w:cs/>
              </w:rPr>
              <w:t xml:space="preserve">    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3A6AB688" w14:textId="77777777" w:rsidR="00FF2AAE" w:rsidRPr="00DE7E97" w:rsidRDefault="00FF2AAE" w:rsidP="00FF2AAE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AE96144" w14:textId="77777777" w:rsidR="00FF2AAE" w:rsidRPr="00DE7E97" w:rsidRDefault="00FF2AAE" w:rsidP="00FF2AAE">
            <w:pPr>
              <w:tabs>
                <w:tab w:val="decimal" w:pos="63"/>
                <w:tab w:val="left" w:pos="608"/>
              </w:tabs>
              <w:ind w:left="-103" w:right="-6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564529B8" w14:textId="77777777" w:rsidR="00FF2AAE" w:rsidRPr="00DE7E97" w:rsidRDefault="00FF2AAE" w:rsidP="00FF2AAE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  <w:vAlign w:val="center"/>
          </w:tcPr>
          <w:p w14:paraId="365E64A4" w14:textId="77777777" w:rsidR="00FF2AAE" w:rsidRPr="00AF3578" w:rsidRDefault="00FF2AAE" w:rsidP="00FF2AAE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FF2AAE" w:rsidRPr="00721EE1" w14:paraId="2CB21243" w14:textId="77777777" w:rsidTr="007133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0058889E" w14:textId="65C2E246" w:rsidR="00FF2AAE" w:rsidRPr="00721EE1" w:rsidRDefault="00FF2AAE" w:rsidP="00FF2AAE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ยอดคงเหลือยกมาต้น</w:t>
            </w:r>
            <w:r w:rsidR="007E1F03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5F7DCF51" w14:textId="71F697B1" w:rsidR="00FF2AAE" w:rsidRPr="00DE7E97" w:rsidRDefault="00FF2AAE" w:rsidP="00FF2AAE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78873FEC" w14:textId="1C2664F4" w:rsidR="00FF2AAE" w:rsidRPr="00DE7E97" w:rsidRDefault="00FF2AAE" w:rsidP="00FF2AAE">
            <w:pPr>
              <w:tabs>
                <w:tab w:val="decimal" w:pos="63"/>
                <w:tab w:val="left" w:pos="608"/>
              </w:tabs>
              <w:ind w:left="-103" w:right="-68" w:firstLine="18"/>
              <w:jc w:val="center"/>
              <w:rPr>
                <w:sz w:val="28"/>
                <w:szCs w:val="28"/>
              </w:rPr>
            </w:pPr>
            <w:r w:rsidRPr="00DE7E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77AC45BB" w14:textId="77777777" w:rsidR="00FF2AAE" w:rsidRPr="00DE7E97" w:rsidRDefault="00FF2AAE" w:rsidP="00FF2AAE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  <w:vAlign w:val="center"/>
          </w:tcPr>
          <w:p w14:paraId="26FC00A9" w14:textId="77777777" w:rsidR="00FF2AAE" w:rsidRPr="00AF3578" w:rsidRDefault="00FF2AAE" w:rsidP="00FF2AAE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FF2AAE" w:rsidRPr="00721EE1" w14:paraId="08F7FB81" w14:textId="77777777" w:rsidTr="002A1B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46735707" w14:textId="76E8849A" w:rsidR="00FF2AAE" w:rsidRPr="00721EE1" w:rsidRDefault="00FF2AAE" w:rsidP="00FF2AAE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FF2AAE">
              <w:rPr>
                <w:sz w:val="28"/>
                <w:szCs w:val="28"/>
                <w:cs/>
              </w:rPr>
              <w:t>ให้กู้เพิ่มระหว่าง</w:t>
            </w:r>
            <w:r w:rsidR="007E1F03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DE7458" w14:textId="7B217C0E" w:rsidR="00FF2AAE" w:rsidRPr="00DE7E97" w:rsidRDefault="00DE7E97" w:rsidP="0071339D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120,000,000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E2234C6" w14:textId="4E69BE56" w:rsidR="00FF2AAE" w:rsidRPr="00DE7E97" w:rsidRDefault="00FF2AAE" w:rsidP="00FF2AAE">
            <w:pPr>
              <w:tabs>
                <w:tab w:val="decimal" w:pos="63"/>
                <w:tab w:val="left" w:pos="608"/>
              </w:tabs>
              <w:ind w:left="-103" w:right="-68" w:firstLine="18"/>
              <w:jc w:val="center"/>
              <w:rPr>
                <w:sz w:val="28"/>
                <w:szCs w:val="28"/>
              </w:rPr>
            </w:pPr>
            <w:r w:rsidRPr="00DE7E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14F83D8" w14:textId="77777777" w:rsidR="00FF2AAE" w:rsidRPr="00DE7E97" w:rsidRDefault="00FF2AAE" w:rsidP="00FF2AAE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  <w:vAlign w:val="center"/>
          </w:tcPr>
          <w:p w14:paraId="4281CF3C" w14:textId="77777777" w:rsidR="00FF2AAE" w:rsidRPr="00AF3578" w:rsidRDefault="00FF2AAE" w:rsidP="00FF2AAE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DE7E97" w:rsidRPr="00721EE1" w14:paraId="0CBC7BFD" w14:textId="77777777" w:rsidTr="002A1B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64CEF5BD" w14:textId="7A016F6A" w:rsidR="00DE7E97" w:rsidRPr="00721EE1" w:rsidRDefault="00DE7E97" w:rsidP="00DE7E97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ยอดคงเหลือยกไปปลาย</w:t>
            </w:r>
            <w:r w:rsidR="007E1F03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2B6494B" w14:textId="07CBC63C" w:rsidR="00DE7E97" w:rsidRPr="00DE7E97" w:rsidRDefault="00DE7E97" w:rsidP="00DE7E97">
            <w:pPr>
              <w:ind w:left="-102" w:right="44" w:firstLine="1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120,000,000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26C931" w14:textId="74F127DA" w:rsidR="00DE7E97" w:rsidRPr="00DE7E97" w:rsidRDefault="00DE7E97" w:rsidP="00DE7E97">
            <w:pPr>
              <w:tabs>
                <w:tab w:val="decimal" w:pos="63"/>
                <w:tab w:val="left" w:pos="608"/>
              </w:tabs>
              <w:ind w:left="-103" w:right="-68" w:firstLine="18"/>
              <w:jc w:val="center"/>
              <w:rPr>
                <w:sz w:val="28"/>
                <w:szCs w:val="28"/>
              </w:rPr>
            </w:pPr>
            <w:r w:rsidRPr="00DE7E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29013BE3" w14:textId="6292CE9A" w:rsidR="00DE7E97" w:rsidRPr="00DE7E97" w:rsidRDefault="00DE7E97" w:rsidP="00DE7E97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 w:rsidRPr="00DE7E97">
              <w:rPr>
                <w:rFonts w:ascii="Angsana New" w:hAnsi="Angsana New"/>
                <w:sz w:val="28"/>
                <w:szCs w:val="28"/>
              </w:rPr>
              <w:t>5.35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  <w:vAlign w:val="center"/>
          </w:tcPr>
          <w:p w14:paraId="2F633A33" w14:textId="350CE641" w:rsidR="00DE7E97" w:rsidRPr="00AF3578" w:rsidRDefault="00DE7E97" w:rsidP="00DE7E97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339D" w:rsidRPr="00721EE1" w14:paraId="797F6788" w14:textId="77777777" w:rsidTr="002A1B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3D39" w14:textId="4AD4C3FD" w:rsidR="0071339D" w:rsidRPr="00FF2AAE" w:rsidRDefault="0071339D" w:rsidP="0071339D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รวมเงินให้กู้ยืมแก่บริษัทย่อย-สุทธิ</w:t>
            </w:r>
            <w:r w:rsidRPr="00721EE1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E78969C" w14:textId="0DB43B60" w:rsidR="0071339D" w:rsidRPr="00DE7E97" w:rsidRDefault="00DE7E97" w:rsidP="0071339D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2,808,119,54</w:t>
            </w:r>
            <w:r w:rsidR="00A643D9">
              <w:rPr>
                <w:sz w:val="28"/>
                <w:szCs w:val="28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36D5E3" w14:textId="3D708CFB" w:rsidR="0071339D" w:rsidRPr="00DE7E97" w:rsidRDefault="0071339D" w:rsidP="0071339D">
            <w:pPr>
              <w:tabs>
                <w:tab w:val="decimal" w:pos="63"/>
                <w:tab w:val="left" w:pos="608"/>
              </w:tabs>
              <w:ind w:left="-103" w:right="-6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>4</w:t>
            </w:r>
            <w:r w:rsidRPr="00DE7E97">
              <w:rPr>
                <w:sz w:val="28"/>
                <w:szCs w:val="28"/>
                <w:cs/>
              </w:rPr>
              <w:t>,</w:t>
            </w:r>
            <w:r w:rsidRPr="00DE7E97">
              <w:rPr>
                <w:sz w:val="28"/>
                <w:szCs w:val="28"/>
              </w:rPr>
              <w:t>803,248,475</w:t>
            </w: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9B818A5" w14:textId="77777777" w:rsidR="0071339D" w:rsidRPr="00DE7E97" w:rsidRDefault="0071339D" w:rsidP="0071339D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69627BD" w14:textId="77777777" w:rsidR="0071339D" w:rsidRPr="00AF3578" w:rsidRDefault="0071339D" w:rsidP="0071339D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</w:tbl>
    <w:p w14:paraId="7F7F8F7F" w14:textId="2D32D8CC" w:rsidR="000C23C3" w:rsidRDefault="000C23C3" w:rsidP="000C23C3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</w:rPr>
      </w:pPr>
    </w:p>
    <w:p w14:paraId="12B3CEBF" w14:textId="170F378D" w:rsidR="00D62417" w:rsidRDefault="00D62417" w:rsidP="000C23C3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</w:rPr>
      </w:pPr>
    </w:p>
    <w:p w14:paraId="3DD2DE9C" w14:textId="119B9DD1" w:rsidR="00D62417" w:rsidRDefault="00D62417" w:rsidP="000C23C3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</w:rPr>
      </w:pPr>
    </w:p>
    <w:p w14:paraId="1A02033D" w14:textId="77777777" w:rsidR="003E301A" w:rsidRDefault="003E301A" w:rsidP="000C23C3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</w:rPr>
      </w:pPr>
    </w:p>
    <w:p w14:paraId="31FA17A9" w14:textId="77777777" w:rsidR="00D62417" w:rsidRDefault="00D62417" w:rsidP="000C23C3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</w:rPr>
      </w:pPr>
    </w:p>
    <w:p w14:paraId="5D47E405" w14:textId="77777777" w:rsidR="001016AF" w:rsidRDefault="001016AF" w:rsidP="001016AF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สินค้าคงเหลือ</w:t>
      </w:r>
    </w:p>
    <w:p w14:paraId="2A037C1E" w14:textId="77777777" w:rsidR="001016AF" w:rsidRPr="00D62417" w:rsidRDefault="001016AF" w:rsidP="00D62417">
      <w:pPr>
        <w:tabs>
          <w:tab w:val="left" w:pos="1440"/>
        </w:tabs>
        <w:ind w:left="346" w:right="-105" w:hanging="346"/>
        <w:jc w:val="right"/>
        <w:outlineLvl w:val="0"/>
      </w:pPr>
      <w:r w:rsidRPr="00D62417">
        <w:rPr>
          <w:cs/>
        </w:rPr>
        <w:t xml:space="preserve">หน่วย </w:t>
      </w:r>
      <w:r w:rsidRPr="00D62417">
        <w:t xml:space="preserve">: </w:t>
      </w:r>
      <w:r w:rsidRPr="00D62417">
        <w:rPr>
          <w:cs/>
        </w:rPr>
        <w:t>บาท</w:t>
      </w:r>
    </w:p>
    <w:tbl>
      <w:tblPr>
        <w:tblW w:w="9841" w:type="dxa"/>
        <w:tblInd w:w="-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2"/>
        <w:gridCol w:w="1399"/>
        <w:gridCol w:w="1400"/>
        <w:gridCol w:w="1400"/>
        <w:gridCol w:w="1400"/>
      </w:tblGrid>
      <w:tr w:rsidR="001016AF" w:rsidRPr="00D62417" w14:paraId="1681CB13" w14:textId="77777777" w:rsidTr="007839F8">
        <w:trPr>
          <w:trHeight w:val="284"/>
        </w:trPr>
        <w:tc>
          <w:tcPr>
            <w:tcW w:w="42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D5EBE" w14:textId="77777777" w:rsidR="001016AF" w:rsidRPr="00D62417" w:rsidRDefault="001016AF" w:rsidP="00D62417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cs/>
              </w:rPr>
            </w:pPr>
            <w:r w:rsidRPr="00D62417">
              <w:rPr>
                <w:cs/>
              </w:rPr>
              <w:t>รายการ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82AE" w14:textId="77777777" w:rsidR="001016AF" w:rsidRPr="00D62417" w:rsidRDefault="001016AF" w:rsidP="00D62417">
            <w:pPr>
              <w:ind w:right="-1058" w:hanging="1008"/>
              <w:jc w:val="center"/>
            </w:pPr>
            <w:r w:rsidRPr="00D62417">
              <w:rPr>
                <w:cs/>
              </w:rPr>
              <w:t>งบการเงินรวม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1705" w14:textId="77777777" w:rsidR="001016AF" w:rsidRPr="00D62417" w:rsidRDefault="001016AF" w:rsidP="00D62417">
            <w:pPr>
              <w:ind w:right="-1058" w:hanging="1080"/>
              <w:jc w:val="center"/>
              <w:rPr>
                <w:cs/>
              </w:rPr>
            </w:pPr>
            <w:r w:rsidRPr="00D62417">
              <w:rPr>
                <w:cs/>
              </w:rPr>
              <w:t>งบการเงินเฉพาะกิจการ</w:t>
            </w:r>
          </w:p>
        </w:tc>
      </w:tr>
      <w:tr w:rsidR="001016AF" w:rsidRPr="00D62417" w14:paraId="1A97D6EE" w14:textId="77777777" w:rsidTr="007839F8">
        <w:trPr>
          <w:trHeight w:val="353"/>
        </w:trPr>
        <w:tc>
          <w:tcPr>
            <w:tcW w:w="4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4A7C" w14:textId="77777777" w:rsidR="001016AF" w:rsidRPr="00D62417" w:rsidRDefault="001016AF" w:rsidP="00D6241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322E1B77" w14:textId="58C2A19E" w:rsidR="001016AF" w:rsidRPr="00D62417" w:rsidRDefault="001016AF" w:rsidP="00D62417">
            <w:pPr>
              <w:ind w:left="-108" w:right="-108" w:firstLine="18"/>
              <w:jc w:val="center"/>
            </w:pPr>
            <w:r w:rsidRPr="00D62417">
              <w:t>256</w:t>
            </w:r>
            <w:r w:rsidR="00EB710D"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E06259" w14:textId="66AA6BF5" w:rsidR="001016AF" w:rsidRPr="00D62417" w:rsidRDefault="001016AF" w:rsidP="00D62417">
            <w:pPr>
              <w:ind w:left="-108" w:right="-108" w:firstLine="18"/>
              <w:jc w:val="center"/>
            </w:pPr>
            <w:r w:rsidRPr="00D62417">
              <w:t>256</w:t>
            </w:r>
            <w:r w:rsidR="00EB710D"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429BA11" w14:textId="1A5B57A2" w:rsidR="001016AF" w:rsidRPr="00D62417" w:rsidRDefault="001016AF" w:rsidP="00D62417">
            <w:pPr>
              <w:ind w:left="-108" w:right="-108" w:firstLine="18"/>
              <w:jc w:val="center"/>
              <w:rPr>
                <w:cs/>
              </w:rPr>
            </w:pPr>
            <w:r w:rsidRPr="00D62417">
              <w:t>256</w:t>
            </w:r>
            <w:r w:rsidR="00EB710D"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D3C777" w14:textId="010C0CDF" w:rsidR="001016AF" w:rsidRPr="00D62417" w:rsidRDefault="001016AF" w:rsidP="00D62417">
            <w:pPr>
              <w:ind w:left="-108" w:right="-108" w:firstLine="18"/>
              <w:jc w:val="center"/>
              <w:rPr>
                <w:cs/>
              </w:rPr>
            </w:pPr>
            <w:r w:rsidRPr="00D62417">
              <w:t>256</w:t>
            </w:r>
            <w:r w:rsidR="00EB710D">
              <w:t>4</w:t>
            </w:r>
          </w:p>
        </w:tc>
      </w:tr>
      <w:tr w:rsidR="00D62417" w:rsidRPr="00D62417" w14:paraId="062F1708" w14:textId="77777777" w:rsidTr="007839F8">
        <w:trPr>
          <w:trHeight w:val="284"/>
        </w:trPr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D32DD" w14:textId="77777777" w:rsidR="00D62417" w:rsidRPr="00D62417" w:rsidRDefault="00D62417" w:rsidP="00D62417">
            <w:pPr>
              <w:tabs>
                <w:tab w:val="left" w:pos="158"/>
                <w:tab w:val="left" w:pos="900"/>
                <w:tab w:val="left" w:pos="1440"/>
              </w:tabs>
              <w:ind w:right="-1058" w:firstLine="81"/>
            </w:pPr>
            <w:r w:rsidRPr="00D62417">
              <w:rPr>
                <w:cs/>
              </w:rPr>
              <w:t>สินค้าสำเร็จรูป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51353049" w14:textId="1F2425E6" w:rsidR="00D62417" w:rsidRPr="00D62417" w:rsidRDefault="00D62417" w:rsidP="00D62417">
            <w:pPr>
              <w:tabs>
                <w:tab w:val="decimal" w:pos="578"/>
              </w:tabs>
              <w:ind w:left="-18" w:right="-108" w:firstLine="18"/>
            </w:pPr>
            <w:r w:rsidRPr="00D62417"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08A3EDC" w14:textId="07DA6C83" w:rsidR="00D62417" w:rsidRPr="00D62417" w:rsidRDefault="00D62417" w:rsidP="00D62417">
            <w:pPr>
              <w:ind w:left="-144" w:right="84"/>
              <w:jc w:val="right"/>
            </w:pPr>
            <w:r w:rsidRPr="00D62417">
              <w:rPr>
                <w:rFonts w:hint="cs"/>
                <w:cs/>
              </w:rPr>
              <w:t>2</w:t>
            </w:r>
            <w:r w:rsidRPr="00D62417">
              <w:t>,394,573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29A2555" w14:textId="4A46620C" w:rsidR="00D62417" w:rsidRPr="00D62417" w:rsidRDefault="00D62417" w:rsidP="00D62417">
            <w:pPr>
              <w:tabs>
                <w:tab w:val="decimal" w:pos="578"/>
              </w:tabs>
              <w:ind w:left="-18" w:right="-108" w:firstLine="18"/>
            </w:pPr>
            <w:r w:rsidRPr="00D62417"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E971C8C" w14:textId="112615A5" w:rsidR="00D62417" w:rsidRPr="00D62417" w:rsidRDefault="00D62417" w:rsidP="00D62417">
            <w:pPr>
              <w:ind w:left="-144" w:right="24"/>
              <w:jc w:val="right"/>
            </w:pPr>
            <w:r w:rsidRPr="00D62417">
              <w:t>2,154,807</w:t>
            </w:r>
          </w:p>
        </w:tc>
      </w:tr>
      <w:tr w:rsidR="00D62417" w:rsidRPr="00D62417" w14:paraId="06887AAA" w14:textId="77777777" w:rsidTr="007839F8">
        <w:trPr>
          <w:trHeight w:val="284"/>
        </w:trPr>
        <w:tc>
          <w:tcPr>
            <w:tcW w:w="4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3E3C" w14:textId="77777777" w:rsidR="00D62417" w:rsidRPr="00D62417" w:rsidRDefault="00D62417" w:rsidP="00D62417">
            <w:pPr>
              <w:tabs>
                <w:tab w:val="left" w:pos="158"/>
                <w:tab w:val="left" w:pos="900"/>
                <w:tab w:val="left" w:pos="1440"/>
              </w:tabs>
              <w:ind w:right="-1058" w:firstLine="81"/>
              <w:rPr>
                <w:cs/>
              </w:rPr>
            </w:pPr>
            <w:r w:rsidRPr="00D62417">
              <w:rPr>
                <w:u w:val="single"/>
                <w:cs/>
              </w:rPr>
              <w:t>หัก</w:t>
            </w:r>
            <w:r w:rsidRPr="00D62417">
              <w:rPr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6C763B4" w14:textId="3B8C3653" w:rsidR="00D62417" w:rsidRPr="00D62417" w:rsidRDefault="00D62417" w:rsidP="00D62417">
            <w:pPr>
              <w:tabs>
                <w:tab w:val="decimal" w:pos="578"/>
              </w:tabs>
              <w:ind w:left="-18" w:right="-108" w:firstLine="18"/>
            </w:pPr>
            <w:r w:rsidRPr="00D62417"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8DD69" w14:textId="59FB6DAA" w:rsidR="00D62417" w:rsidRPr="00D62417" w:rsidRDefault="00D62417" w:rsidP="00D62417">
            <w:pPr>
              <w:ind w:left="-144" w:right="13"/>
              <w:jc w:val="right"/>
            </w:pPr>
            <w:r>
              <w:t xml:space="preserve">   </w:t>
            </w:r>
            <w:r w:rsidRPr="00D62417">
              <w:t>(2,394,573)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862EA00" w14:textId="01BBD54C" w:rsidR="00D62417" w:rsidRPr="00D62417" w:rsidRDefault="00D62417" w:rsidP="00D62417">
            <w:pPr>
              <w:tabs>
                <w:tab w:val="decimal" w:pos="578"/>
              </w:tabs>
              <w:ind w:left="-18" w:right="-108" w:firstLine="18"/>
            </w:pPr>
            <w:r w:rsidRPr="00D62417"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7C835" w14:textId="44930FD3" w:rsidR="00D62417" w:rsidRPr="00D62417" w:rsidRDefault="00D62417" w:rsidP="00D62417">
            <w:pPr>
              <w:ind w:left="-144" w:right="-49"/>
              <w:jc w:val="right"/>
            </w:pPr>
            <w:r w:rsidRPr="00D62417">
              <w:t>(2,154,807)</w:t>
            </w:r>
          </w:p>
        </w:tc>
      </w:tr>
      <w:tr w:rsidR="00D62417" w:rsidRPr="00D62417" w14:paraId="27519531" w14:textId="77777777" w:rsidTr="007839F8">
        <w:trPr>
          <w:trHeight w:val="284"/>
        </w:trPr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8454" w14:textId="77777777" w:rsidR="00D62417" w:rsidRPr="00D62417" w:rsidRDefault="00D62417" w:rsidP="00D62417">
            <w:pPr>
              <w:tabs>
                <w:tab w:val="left" w:pos="158"/>
                <w:tab w:val="left" w:pos="900"/>
                <w:tab w:val="left" w:pos="1440"/>
              </w:tabs>
              <w:ind w:right="-1058" w:firstLine="81"/>
              <w:rPr>
                <w:u w:val="single"/>
                <w:cs/>
              </w:rPr>
            </w:pPr>
            <w:r w:rsidRPr="00D62417">
              <w:rPr>
                <w:cs/>
              </w:rPr>
              <w:t>สินค้าคงเหลือ</w:t>
            </w:r>
            <w:r w:rsidRPr="00D62417">
              <w:t>-</w:t>
            </w:r>
            <w:r w:rsidRPr="00D62417">
              <w:rPr>
                <w:cs/>
              </w:rPr>
              <w:t>สุทธิ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0C9F69AE" w14:textId="77777777" w:rsidR="00D62417" w:rsidRPr="00D62417" w:rsidRDefault="00D62417" w:rsidP="00D62417">
            <w:pPr>
              <w:tabs>
                <w:tab w:val="decimal" w:pos="578"/>
              </w:tabs>
              <w:ind w:left="-18" w:right="-108" w:firstLine="18"/>
            </w:pPr>
            <w:r w:rsidRPr="00D62417"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5DF8C" w14:textId="3BB6B7B3" w:rsidR="00D62417" w:rsidRPr="00D62417" w:rsidRDefault="00D62417" w:rsidP="00D62417">
            <w:pPr>
              <w:tabs>
                <w:tab w:val="decimal" w:pos="578"/>
              </w:tabs>
              <w:ind w:left="-18" w:right="-108" w:firstLine="18"/>
            </w:pPr>
            <w:r w:rsidRPr="00D62417"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87DE590" w14:textId="77777777" w:rsidR="00D62417" w:rsidRPr="00D62417" w:rsidRDefault="00D62417" w:rsidP="00D62417">
            <w:pPr>
              <w:tabs>
                <w:tab w:val="decimal" w:pos="578"/>
              </w:tabs>
              <w:ind w:left="-18" w:right="-108" w:firstLine="18"/>
            </w:pPr>
            <w:r w:rsidRPr="00D62417"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C87C7" w14:textId="2C7EEB05" w:rsidR="00D62417" w:rsidRPr="00D62417" w:rsidRDefault="00D62417" w:rsidP="00D62417">
            <w:pPr>
              <w:tabs>
                <w:tab w:val="decimal" w:pos="578"/>
              </w:tabs>
              <w:ind w:left="-18" w:right="-108" w:firstLine="18"/>
              <w:rPr>
                <w:cs/>
              </w:rPr>
            </w:pPr>
            <w:r w:rsidRPr="00D62417">
              <w:t>-</w:t>
            </w:r>
          </w:p>
        </w:tc>
      </w:tr>
    </w:tbl>
    <w:p w14:paraId="4DB39141" w14:textId="77777777" w:rsidR="0071339D" w:rsidRPr="00D62417" w:rsidRDefault="0071339D" w:rsidP="000C23C3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</w:rPr>
      </w:pPr>
    </w:p>
    <w:p w14:paraId="630FDEBB" w14:textId="77777777" w:rsidR="00A5476B" w:rsidRPr="00807356" w:rsidRDefault="00A5476B" w:rsidP="00A5476B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สินทรัพย์ทางการเงินหมุนเวียนอื่น</w:t>
      </w:r>
    </w:p>
    <w:p w14:paraId="72E0A5EA" w14:textId="77777777" w:rsidR="00A5476B" w:rsidRPr="00183767" w:rsidRDefault="00A5476B" w:rsidP="00A5476B">
      <w:pPr>
        <w:tabs>
          <w:tab w:val="left" w:pos="450"/>
        </w:tabs>
        <w:ind w:right="-871" w:firstLine="420"/>
        <w:outlineLvl w:val="0"/>
        <w:rPr>
          <w:sz w:val="6"/>
          <w:szCs w:val="6"/>
        </w:rPr>
      </w:pPr>
    </w:p>
    <w:p w14:paraId="2F49F71F" w14:textId="000528BF" w:rsidR="00A5476B" w:rsidRDefault="00A5476B" w:rsidP="003E301A">
      <w:pPr>
        <w:tabs>
          <w:tab w:val="left" w:pos="450"/>
        </w:tabs>
        <w:ind w:right="268" w:firstLine="322"/>
        <w:outlineLvl w:val="0"/>
        <w:rPr>
          <w:rFonts w:ascii="Angsana New" w:hAnsi="Angsana New"/>
        </w:rPr>
      </w:pPr>
      <w:r w:rsidRPr="0016745A">
        <w:rPr>
          <w:rFonts w:ascii="Angsana New" w:hAnsi="Angsana New"/>
          <w:cs/>
        </w:rPr>
        <w:t>เงินลงทุนใน</w:t>
      </w:r>
      <w:r>
        <w:rPr>
          <w:rFonts w:ascii="Angsana New" w:hAnsi="Angsana New" w:hint="cs"/>
          <w:cs/>
        </w:rPr>
        <w:t>ตราสารทุนที่ไม่อยู่ในความต้องการของตลาด</w:t>
      </w:r>
    </w:p>
    <w:p w14:paraId="439A3681" w14:textId="77777777" w:rsidR="00A5476B" w:rsidRDefault="00A5476B" w:rsidP="00AF47F0">
      <w:pPr>
        <w:tabs>
          <w:tab w:val="left" w:pos="-420"/>
          <w:tab w:val="left" w:pos="1440"/>
          <w:tab w:val="left" w:pos="9356"/>
        </w:tabs>
        <w:spacing w:line="192" w:lineRule="auto"/>
        <w:ind w:left="360" w:right="-105"/>
        <w:jc w:val="right"/>
        <w:rPr>
          <w:rFonts w:ascii="Angsana New" w:hAnsi="Angsana New"/>
        </w:rPr>
      </w:pPr>
      <w:r w:rsidRPr="0036420A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36420A">
        <w:rPr>
          <w:rFonts w:ascii="Angsana New" w:hAnsi="Angsana New" w:hint="cs"/>
          <w:sz w:val="30"/>
          <w:szCs w:val="30"/>
          <w:cs/>
        </w:rPr>
        <w:t xml:space="preserve">   </w:t>
      </w:r>
      <w:r w:rsidRPr="005C2463">
        <w:rPr>
          <w:rFonts w:ascii="Angsana New" w:hAnsi="Angsana New"/>
          <w:cs/>
        </w:rPr>
        <w:t xml:space="preserve">หน่วย </w:t>
      </w:r>
      <w:r w:rsidRPr="005C2463">
        <w:rPr>
          <w:rFonts w:ascii="Angsana New" w:hAnsi="Angsana New"/>
        </w:rPr>
        <w:t>:</w:t>
      </w:r>
      <w:r w:rsidRPr="005C2463">
        <w:rPr>
          <w:rFonts w:ascii="Angsana New" w:hAnsi="Angsana New" w:hint="cs"/>
          <w:cs/>
        </w:rPr>
        <w:t xml:space="preserve"> บา</w:t>
      </w:r>
      <w:r w:rsidRPr="005C2463">
        <w:rPr>
          <w:rFonts w:ascii="Angsana New" w:hAnsi="Angsana New"/>
          <w:cs/>
        </w:rPr>
        <w:t>ท</w:t>
      </w:r>
    </w:p>
    <w:tbl>
      <w:tblPr>
        <w:tblW w:w="9813" w:type="dxa"/>
        <w:tblInd w:w="10" w:type="dxa"/>
        <w:tblLayout w:type="fixed"/>
        <w:tblLook w:val="0600" w:firstRow="0" w:lastRow="0" w:firstColumn="0" w:lastColumn="0" w:noHBand="1" w:noVBand="1"/>
      </w:tblPr>
      <w:tblGrid>
        <w:gridCol w:w="4223"/>
        <w:gridCol w:w="1395"/>
        <w:gridCol w:w="1395"/>
        <w:gridCol w:w="1399"/>
        <w:gridCol w:w="1401"/>
      </w:tblGrid>
      <w:tr w:rsidR="00A5476B" w:rsidRPr="005C2463" w14:paraId="60B5D236" w14:textId="77777777" w:rsidTr="00F066CD">
        <w:trPr>
          <w:trHeight w:val="384"/>
        </w:trPr>
        <w:tc>
          <w:tcPr>
            <w:tcW w:w="4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29CF54" w14:textId="77777777" w:rsidR="00A5476B" w:rsidRPr="005C2463" w:rsidRDefault="00A5476B" w:rsidP="00A5476B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27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038288" w14:textId="77777777" w:rsidR="00A5476B" w:rsidRPr="005C2463" w:rsidRDefault="00A5476B" w:rsidP="00A5476B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  <w:cs/>
              </w:rPr>
              <w:t>สัดส่วนการถือหุ้</w:t>
            </w:r>
            <w:r w:rsidRPr="005C2463">
              <w:rPr>
                <w:rFonts w:ascii="Angsana New" w:hAnsi="Angsana New" w:hint="cs"/>
                <w:cs/>
              </w:rPr>
              <w:t>น</w:t>
            </w:r>
            <w:r w:rsidRPr="005C2463">
              <w:rPr>
                <w:rFonts w:ascii="Angsana New" w:hAnsi="Angsana New"/>
              </w:rPr>
              <w:t>(%)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3A461" w14:textId="77777777" w:rsidR="00A5476B" w:rsidRPr="005C2463" w:rsidRDefault="00A5476B" w:rsidP="00A5476B">
            <w:pPr>
              <w:ind w:left="526" w:right="-108" w:hanging="634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งบการเงินรวมและ</w:t>
            </w:r>
          </w:p>
        </w:tc>
      </w:tr>
      <w:tr w:rsidR="00A5476B" w:rsidRPr="005C2463" w14:paraId="5AAE287B" w14:textId="77777777" w:rsidTr="00F066CD">
        <w:trPr>
          <w:trHeight w:val="396"/>
        </w:trPr>
        <w:tc>
          <w:tcPr>
            <w:tcW w:w="42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4E4B91" w14:textId="77777777" w:rsidR="00A5476B" w:rsidRPr="005C2463" w:rsidRDefault="00A5476B" w:rsidP="00A5476B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5CD5E" w14:textId="77777777" w:rsidR="00A5476B" w:rsidRPr="005C2463" w:rsidRDefault="00A5476B" w:rsidP="00A5476B">
            <w:pPr>
              <w:ind w:left="-18" w:right="-57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8B3B" w14:textId="77777777" w:rsidR="00A5476B" w:rsidRPr="005C2463" w:rsidRDefault="00A5476B" w:rsidP="00A5476B">
            <w:pPr>
              <w:ind w:left="526" w:right="-108" w:hanging="634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A5476B" w:rsidRPr="005C2463" w14:paraId="6A016EE3" w14:textId="77777777" w:rsidTr="00F066CD">
        <w:trPr>
          <w:trHeight w:val="396"/>
        </w:trPr>
        <w:tc>
          <w:tcPr>
            <w:tcW w:w="4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CC8D" w14:textId="77777777" w:rsidR="00A5476B" w:rsidRPr="005C2463" w:rsidRDefault="00A5476B" w:rsidP="00A5476B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7DB1D35" w14:textId="422108EB" w:rsidR="00A5476B" w:rsidRPr="005C2463" w:rsidRDefault="00A5476B" w:rsidP="00A5476B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F066CD">
              <w:rPr>
                <w:rFonts w:ascii="Angsana New" w:hAnsi="Angsana New"/>
              </w:rPr>
              <w:t>5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C47E1" w14:textId="63DFEA2F" w:rsidR="00A5476B" w:rsidRPr="005C2463" w:rsidRDefault="00A5476B" w:rsidP="00A5476B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F066CD">
              <w:rPr>
                <w:rFonts w:ascii="Angsana New" w:hAnsi="Angsana New"/>
              </w:rPr>
              <w:t>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85E6378" w14:textId="3AD47700" w:rsidR="00A5476B" w:rsidRPr="005C2463" w:rsidRDefault="00A5476B" w:rsidP="00A5476B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F066CD">
              <w:rPr>
                <w:rFonts w:ascii="Angsana New" w:hAnsi="Angsana New"/>
              </w:rPr>
              <w:t>5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ADF9D" w14:textId="2D2D489B" w:rsidR="00A5476B" w:rsidRPr="005C2463" w:rsidRDefault="00A5476B" w:rsidP="00A5476B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F066CD">
              <w:rPr>
                <w:rFonts w:ascii="Angsana New" w:hAnsi="Angsana New"/>
              </w:rPr>
              <w:t>4</w:t>
            </w:r>
          </w:p>
        </w:tc>
      </w:tr>
      <w:tr w:rsidR="00A5476B" w:rsidRPr="005C2463" w14:paraId="37661FE7" w14:textId="77777777" w:rsidTr="00F066CD">
        <w:trPr>
          <w:trHeight w:val="374"/>
        </w:trPr>
        <w:tc>
          <w:tcPr>
            <w:tcW w:w="4223" w:type="dxa"/>
            <w:tcBorders>
              <w:left w:val="single" w:sz="4" w:space="0" w:color="auto"/>
              <w:right w:val="single" w:sz="4" w:space="0" w:color="auto"/>
            </w:tcBorders>
          </w:tcPr>
          <w:p w14:paraId="5407E709" w14:textId="77777777" w:rsidR="00A5476B" w:rsidRPr="005C2463" w:rsidRDefault="00A5476B" w:rsidP="00A5476B">
            <w:pPr>
              <w:tabs>
                <w:tab w:val="left" w:pos="526"/>
              </w:tabs>
              <w:rPr>
                <w:rFonts w:ascii="Angsana New" w:hAnsi="Angsana New"/>
                <w:u w:val="single"/>
                <w:cs/>
              </w:rPr>
            </w:pPr>
            <w:r w:rsidRPr="005C2463">
              <w:rPr>
                <w:rFonts w:ascii="Angsana New" w:hAnsi="Angsana New" w:hint="cs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tcBorders>
              <w:left w:val="single" w:sz="4" w:space="0" w:color="auto"/>
              <w:right w:val="dashed" w:sz="4" w:space="0" w:color="auto"/>
            </w:tcBorders>
          </w:tcPr>
          <w:p w14:paraId="4E3725AD" w14:textId="77777777" w:rsidR="00A5476B" w:rsidRPr="005C2463" w:rsidRDefault="00A5476B" w:rsidP="00A5476B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tcBorders>
              <w:left w:val="nil"/>
              <w:right w:val="single" w:sz="4" w:space="0" w:color="auto"/>
            </w:tcBorders>
          </w:tcPr>
          <w:p w14:paraId="34AD3CC8" w14:textId="77777777" w:rsidR="00A5476B" w:rsidRPr="005C2463" w:rsidRDefault="00A5476B" w:rsidP="00A5476B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501A3D0" w14:textId="77777777" w:rsidR="00A5476B" w:rsidRPr="005C2463" w:rsidRDefault="00A5476B" w:rsidP="00A5476B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left w:val="nil"/>
              <w:right w:val="single" w:sz="4" w:space="0" w:color="auto"/>
            </w:tcBorders>
            <w:vAlign w:val="center"/>
          </w:tcPr>
          <w:p w14:paraId="5AF656A0" w14:textId="77777777" w:rsidR="00A5476B" w:rsidRPr="005C2463" w:rsidRDefault="00A5476B" w:rsidP="00A5476B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</w:tr>
      <w:tr w:rsidR="00A5476B" w:rsidRPr="005C2463" w14:paraId="19CCF5F8" w14:textId="77777777" w:rsidTr="00F066CD">
        <w:trPr>
          <w:trHeight w:val="384"/>
        </w:trPr>
        <w:tc>
          <w:tcPr>
            <w:tcW w:w="4223" w:type="dxa"/>
            <w:tcBorders>
              <w:left w:val="single" w:sz="4" w:space="0" w:color="auto"/>
              <w:right w:val="single" w:sz="4" w:space="0" w:color="auto"/>
            </w:tcBorders>
          </w:tcPr>
          <w:p w14:paraId="63E2AA59" w14:textId="77777777" w:rsidR="00A5476B" w:rsidRPr="005C2463" w:rsidRDefault="00A5476B" w:rsidP="00A5476B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1.</w:t>
            </w:r>
            <w:r w:rsidRPr="005C2463">
              <w:rPr>
                <w:rFonts w:ascii="Angsana New" w:hAnsi="Angsana New"/>
                <w:cs/>
              </w:rPr>
              <w:t>บริษัท ยู แอนด์ ไอ คอร์โปเรชั่น จำกัด</w:t>
            </w:r>
            <w:r w:rsidRPr="005C2463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1395" w:type="dxa"/>
            <w:tcBorders>
              <w:left w:val="single" w:sz="4" w:space="0" w:color="auto"/>
              <w:right w:val="dashed" w:sz="4" w:space="0" w:color="auto"/>
            </w:tcBorders>
          </w:tcPr>
          <w:p w14:paraId="09ADF279" w14:textId="77777777" w:rsidR="00A5476B" w:rsidRPr="00B12309" w:rsidRDefault="00A5476B" w:rsidP="00A5476B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B12309">
              <w:rPr>
                <w:rFonts w:ascii="Angsana New" w:hAnsi="Angsana New"/>
              </w:rPr>
              <w:t>99.99</w:t>
            </w:r>
          </w:p>
        </w:tc>
        <w:tc>
          <w:tcPr>
            <w:tcW w:w="1395" w:type="dxa"/>
            <w:tcBorders>
              <w:left w:val="nil"/>
              <w:right w:val="single" w:sz="4" w:space="0" w:color="auto"/>
            </w:tcBorders>
          </w:tcPr>
          <w:p w14:paraId="713BD323" w14:textId="77777777" w:rsidR="00A5476B" w:rsidRPr="00B12309" w:rsidRDefault="00A5476B" w:rsidP="00A5476B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B12309">
              <w:rPr>
                <w:rFonts w:ascii="Angsana New" w:hAnsi="Angsana New"/>
              </w:rPr>
              <w:t>99.99</w:t>
            </w:r>
          </w:p>
        </w:tc>
        <w:tc>
          <w:tcPr>
            <w:tcW w:w="1399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F1FD4FC" w14:textId="77777777" w:rsidR="00A5476B" w:rsidRPr="00B12309" w:rsidRDefault="00A5476B" w:rsidP="00A5476B">
            <w:pPr>
              <w:tabs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 w:rsidRPr="00B12309">
              <w:rPr>
                <w:rFonts w:ascii="Angsana New" w:hAnsi="Angsana New"/>
              </w:rPr>
              <w:t>34,999</w:t>
            </w:r>
            <w:r>
              <w:rPr>
                <w:rFonts w:ascii="Angsana New" w:hAnsi="Angsana New"/>
              </w:rPr>
              <w:t>,300</w:t>
            </w:r>
          </w:p>
        </w:tc>
        <w:tc>
          <w:tcPr>
            <w:tcW w:w="1401" w:type="dxa"/>
            <w:tcBorders>
              <w:left w:val="nil"/>
              <w:right w:val="single" w:sz="4" w:space="0" w:color="auto"/>
            </w:tcBorders>
          </w:tcPr>
          <w:p w14:paraId="233A9759" w14:textId="77777777" w:rsidR="00A5476B" w:rsidRPr="005C2463" w:rsidRDefault="00A5476B" w:rsidP="00A5476B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34,999</w:t>
            </w:r>
            <w:r>
              <w:rPr>
                <w:rFonts w:ascii="Angsana New" w:hAnsi="Angsana New"/>
              </w:rPr>
              <w:t>,300</w:t>
            </w:r>
          </w:p>
        </w:tc>
      </w:tr>
      <w:tr w:rsidR="002F2C05" w:rsidRPr="005C2463" w14:paraId="315061B4" w14:textId="77777777" w:rsidTr="00F066CD">
        <w:trPr>
          <w:trHeight w:val="374"/>
        </w:trPr>
        <w:tc>
          <w:tcPr>
            <w:tcW w:w="7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BDC05" w14:textId="77777777" w:rsidR="002F2C05" w:rsidRPr="00011D27" w:rsidRDefault="002F2C05" w:rsidP="002F2C05">
            <w:pPr>
              <w:tabs>
                <w:tab w:val="left" w:pos="118"/>
              </w:tabs>
              <w:ind w:left="620" w:right="-118" w:hanging="620"/>
              <w:rPr>
                <w:rFonts w:ascii="Angsana New" w:hAnsi="Angsana New"/>
                <w:cs/>
              </w:rPr>
            </w:pPr>
            <w:r w:rsidRPr="00011D27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C348714" w14:textId="77777777" w:rsidR="002F2C05" w:rsidRPr="00B12309" w:rsidRDefault="002F2C05" w:rsidP="002F2C05">
            <w:pPr>
              <w:tabs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 w:rsidRPr="00B12309">
              <w:rPr>
                <w:rFonts w:ascii="Angsana New" w:hAnsi="Angsana New"/>
              </w:rPr>
              <w:t>34,999</w:t>
            </w:r>
            <w:r>
              <w:rPr>
                <w:rFonts w:ascii="Angsana New" w:hAnsi="Angsana New"/>
              </w:rPr>
              <w:t>,300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62EED3E" w14:textId="151BC18E" w:rsidR="002F2C05" w:rsidRPr="005C2463" w:rsidRDefault="002F2C05" w:rsidP="002F2C05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B12309">
              <w:rPr>
                <w:rFonts w:ascii="Angsana New" w:hAnsi="Angsana New"/>
              </w:rPr>
              <w:t>34,999</w:t>
            </w:r>
            <w:r>
              <w:rPr>
                <w:rFonts w:ascii="Angsana New" w:hAnsi="Angsana New"/>
              </w:rPr>
              <w:t>,300</w:t>
            </w:r>
          </w:p>
        </w:tc>
      </w:tr>
      <w:tr w:rsidR="002F2C05" w:rsidRPr="005C2463" w14:paraId="4C649854" w14:textId="77777777" w:rsidTr="00F066CD">
        <w:trPr>
          <w:trHeight w:val="384"/>
        </w:trPr>
        <w:tc>
          <w:tcPr>
            <w:tcW w:w="70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0BBB" w14:textId="77777777" w:rsidR="002F2C05" w:rsidRPr="00011D27" w:rsidRDefault="002F2C05" w:rsidP="002F2C05">
            <w:pPr>
              <w:tabs>
                <w:tab w:val="left" w:pos="260"/>
              </w:tabs>
              <w:ind w:left="526" w:right="-118" w:hanging="526"/>
              <w:rPr>
                <w:rFonts w:ascii="Angsana New" w:hAnsi="Angsana New"/>
                <w:cs/>
              </w:rPr>
            </w:pPr>
            <w:r w:rsidRPr="009A0328">
              <w:rPr>
                <w:rFonts w:ascii="Angsana New" w:hAnsi="Angsana New" w:hint="cs"/>
                <w:u w:val="single"/>
                <w:cs/>
              </w:rPr>
              <w:t>หัก</w:t>
            </w:r>
            <w:r w:rsidRPr="009A0328">
              <w:rPr>
                <w:rFonts w:ascii="Angsana New" w:hAnsi="Angsana New" w:hint="cs"/>
                <w:cs/>
              </w:rPr>
              <w:t xml:space="preserve"> ผลขาดทุนจากการวัดมูลค่าเงินลงทุน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4FEC00DD" w14:textId="77777777" w:rsidR="002F2C05" w:rsidRPr="00B12309" w:rsidRDefault="002F2C05" w:rsidP="002F2C05">
            <w:pPr>
              <w:ind w:left="-108" w:right="-38" w:firstLine="18"/>
              <w:jc w:val="right"/>
              <w:rPr>
                <w:rFonts w:ascii="Angsana New" w:hAnsi="Angsana New"/>
              </w:rPr>
            </w:pPr>
            <w:r w:rsidRPr="00B12309">
              <w:rPr>
                <w:rFonts w:ascii="Angsana New" w:hAnsi="Angsana New"/>
              </w:rPr>
              <w:t>(34,999</w:t>
            </w:r>
            <w:r>
              <w:rPr>
                <w:rFonts w:ascii="Angsana New" w:hAnsi="Angsana New"/>
              </w:rPr>
              <w:t>,300</w:t>
            </w:r>
            <w:r w:rsidRPr="00B12309">
              <w:rPr>
                <w:rFonts w:ascii="Angsana New" w:hAnsi="Angsana New"/>
              </w:rPr>
              <w:t>)</w:t>
            </w: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BEA08E9" w14:textId="144988F3" w:rsidR="002F2C05" w:rsidRPr="005C2463" w:rsidRDefault="002F2C05" w:rsidP="002F2C05">
            <w:pPr>
              <w:ind w:left="-108" w:right="-38" w:firstLine="18"/>
              <w:jc w:val="right"/>
              <w:rPr>
                <w:rFonts w:ascii="Angsana New" w:hAnsi="Angsana New"/>
              </w:rPr>
            </w:pPr>
            <w:r w:rsidRPr="00B12309">
              <w:rPr>
                <w:rFonts w:ascii="Angsana New" w:hAnsi="Angsana New"/>
              </w:rPr>
              <w:t>(34,999</w:t>
            </w:r>
            <w:r>
              <w:rPr>
                <w:rFonts w:ascii="Angsana New" w:hAnsi="Angsana New"/>
              </w:rPr>
              <w:t>,300</w:t>
            </w:r>
            <w:r w:rsidRPr="00B12309">
              <w:rPr>
                <w:rFonts w:ascii="Angsana New" w:hAnsi="Angsana New"/>
              </w:rPr>
              <w:t>)</w:t>
            </w:r>
          </w:p>
        </w:tc>
      </w:tr>
      <w:tr w:rsidR="002F2C05" w:rsidRPr="005C2463" w14:paraId="7668B5AB" w14:textId="77777777" w:rsidTr="00F066CD">
        <w:trPr>
          <w:trHeight w:val="384"/>
        </w:trPr>
        <w:tc>
          <w:tcPr>
            <w:tcW w:w="70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A582" w14:textId="77777777" w:rsidR="002F2C05" w:rsidRPr="00011D27" w:rsidRDefault="002F2C05" w:rsidP="002F2C0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011D27">
              <w:rPr>
                <w:rFonts w:ascii="Angsana New" w:hAnsi="Angsana New" w:hint="cs"/>
                <w:cs/>
              </w:rPr>
              <w:t>รวมเงินลงทุนในตราสารทุนที่ไม่อยู่ในความต้องการของตลาด</w:t>
            </w:r>
            <w:r w:rsidRPr="00011D27">
              <w:rPr>
                <w:rFonts w:ascii="Angsana New" w:hAnsi="Angsana New"/>
              </w:rPr>
              <w:t xml:space="preserve"> - </w:t>
            </w:r>
            <w:r w:rsidRPr="00011D27">
              <w:rPr>
                <w:rFonts w:ascii="Angsana New" w:hAnsi="Angsana New" w:hint="cs"/>
                <w:cs/>
              </w:rPr>
              <w:t>มูลค่ายุติธรรม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60BE41A5" w14:textId="77777777" w:rsidR="002F2C05" w:rsidRPr="00B12309" w:rsidRDefault="002F2C05" w:rsidP="002F2C05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B12309">
              <w:rPr>
                <w:rFonts w:ascii="Angsana New" w:hAnsi="Angsana New"/>
              </w:rPr>
              <w:t>-</w:t>
            </w: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DE93379" w14:textId="75509056" w:rsidR="002F2C05" w:rsidRPr="005C2463" w:rsidRDefault="002F2C05" w:rsidP="002F2C05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B12309">
              <w:rPr>
                <w:rFonts w:ascii="Angsana New" w:hAnsi="Angsana New"/>
              </w:rPr>
              <w:t>-</w:t>
            </w:r>
          </w:p>
        </w:tc>
      </w:tr>
    </w:tbl>
    <w:p w14:paraId="2A0E661F" w14:textId="6EB0BA02" w:rsidR="00A5476B" w:rsidRDefault="00A5476B" w:rsidP="00A5476B">
      <w:pPr>
        <w:pStyle w:val="BodyText2"/>
        <w:tabs>
          <w:tab w:val="clear" w:pos="360"/>
        </w:tabs>
        <w:ind w:left="-142" w:right="-439" w:firstLine="30"/>
        <w:rPr>
          <w:rFonts w:ascii="Angsana New" w:hAnsi="Angsana New"/>
        </w:rPr>
      </w:pPr>
      <w:r w:rsidRPr="005C2463">
        <w:rPr>
          <w:rFonts w:ascii="Angsana New" w:hAnsi="Angsana New" w:hint="cs"/>
          <w:cs/>
        </w:rPr>
        <w:t>* อยู่ระหว่างการชำระบัญชี</w:t>
      </w:r>
    </w:p>
    <w:p w14:paraId="69236666" w14:textId="77777777" w:rsidR="001B16C3" w:rsidRDefault="001B16C3" w:rsidP="001B16C3">
      <w:pPr>
        <w:ind w:left="-308" w:right="-893" w:firstLine="210"/>
        <w:jc w:val="both"/>
        <w:outlineLvl w:val="0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แซทเท</w:t>
      </w:r>
      <w:proofErr w:type="spellStart"/>
      <w:r w:rsidRPr="00646772">
        <w:rPr>
          <w:rFonts w:ascii="Angsana New" w:hAnsi="Angsana New"/>
          <w:b/>
          <w:bCs/>
          <w:cs/>
        </w:rPr>
        <w:t>ิลไลท์</w:t>
      </w:r>
      <w:proofErr w:type="spellEnd"/>
      <w:r w:rsidRPr="00646772">
        <w:rPr>
          <w:rFonts w:ascii="Angsana New" w:hAnsi="Angsana New"/>
          <w:b/>
          <w:bCs/>
          <w:cs/>
        </w:rPr>
        <w:t xml:space="preserve"> ทีวี บรอดคาสติ</w:t>
      </w:r>
      <w:proofErr w:type="spellStart"/>
      <w:r w:rsidRPr="00646772">
        <w:rPr>
          <w:rFonts w:ascii="Angsana New" w:hAnsi="Angsana New"/>
          <w:b/>
          <w:bCs/>
          <w:cs/>
        </w:rPr>
        <w:t>้ง</w:t>
      </w:r>
      <w:proofErr w:type="spellEnd"/>
      <w:r w:rsidRPr="00646772">
        <w:rPr>
          <w:rFonts w:ascii="Angsana New" w:hAnsi="Angsana New"/>
          <w:b/>
          <w:bCs/>
          <w:cs/>
        </w:rPr>
        <w:t xml:space="preserve"> จำกัด</w:t>
      </w:r>
    </w:p>
    <w:p w14:paraId="0CDCBE7D" w14:textId="238B27D2" w:rsidR="001B16C3" w:rsidRDefault="001B16C3" w:rsidP="001B16C3">
      <w:pPr>
        <w:spacing w:line="380" w:lineRule="exact"/>
        <w:ind w:left="-112" w:right="-105" w:firstLine="420"/>
        <w:jc w:val="thaiDistribute"/>
        <w:rPr>
          <w:rFonts w:ascii="Angsana New" w:hAnsi="Angsana New"/>
        </w:rPr>
      </w:pPr>
      <w:r w:rsidRPr="001B16C3">
        <w:rPr>
          <w:rFonts w:ascii="Angsana New" w:hAnsi="Angsana New"/>
          <w:cs/>
        </w:rPr>
        <w:t xml:space="preserve">เมื่อวันที่ </w:t>
      </w:r>
      <w:r>
        <w:rPr>
          <w:rFonts w:ascii="Angsana New" w:hAnsi="Angsana New"/>
        </w:rPr>
        <w:t>8</w:t>
      </w:r>
      <w:r w:rsidRPr="001B16C3">
        <w:rPr>
          <w:rFonts w:ascii="Angsana New" w:hAnsi="Angsana New"/>
          <w:cs/>
        </w:rPr>
        <w:t xml:space="preserve"> กุมภาพันธ์ </w:t>
      </w:r>
      <w:r>
        <w:rPr>
          <w:rFonts w:ascii="Angsana New" w:hAnsi="Angsana New"/>
        </w:rPr>
        <w:t>2564</w:t>
      </w:r>
      <w:r w:rsidRPr="001B16C3">
        <w:rPr>
          <w:rFonts w:ascii="Angsana New" w:hAnsi="Angsana New"/>
          <w:cs/>
        </w:rPr>
        <w:t xml:space="preserve"> บริษัทได้จดทะเบียนเสร็จการชำระบัญชีแล้ว บริษัทได้รับเงินคืนเป็นจำนวนเงิน </w:t>
      </w:r>
      <w:r>
        <w:rPr>
          <w:rFonts w:ascii="Angsana New" w:hAnsi="Angsana New"/>
        </w:rPr>
        <w:t>0.03</w:t>
      </w:r>
      <w:r w:rsidRPr="001B16C3">
        <w:rPr>
          <w:rFonts w:ascii="Angsana New" w:hAnsi="Angsana New"/>
          <w:cs/>
        </w:rPr>
        <w:t xml:space="preserve"> ล้านบาท และรับรู้ส่วนต่างเป็นผลกำไรจากการคืนทุนจำนวนเงิน </w:t>
      </w:r>
      <w:r w:rsidR="006D1F46">
        <w:rPr>
          <w:rFonts w:ascii="Angsana New" w:hAnsi="Angsana New"/>
        </w:rPr>
        <w:t>0.03</w:t>
      </w:r>
      <w:r w:rsidRPr="001B16C3">
        <w:rPr>
          <w:rFonts w:ascii="Angsana New" w:hAnsi="Angsana New"/>
          <w:cs/>
        </w:rPr>
        <w:t xml:space="preserve"> ล้านบาท เข้างบกำไรขาดทุน  </w:t>
      </w:r>
    </w:p>
    <w:p w14:paraId="1C06F520" w14:textId="7804FC32" w:rsidR="001B16C3" w:rsidRDefault="001B16C3" w:rsidP="001B16C3">
      <w:pPr>
        <w:ind w:left="-308" w:right="-893" w:firstLine="210"/>
        <w:jc w:val="both"/>
        <w:outlineLvl w:val="0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บีอีซี สตูดิโอ จำกัด</w:t>
      </w:r>
    </w:p>
    <w:p w14:paraId="28DF30E8" w14:textId="6B5C6D9D" w:rsidR="001B16C3" w:rsidRDefault="001B16C3" w:rsidP="001B16C3">
      <w:pPr>
        <w:spacing w:line="380" w:lineRule="exact"/>
        <w:ind w:left="-112" w:right="-105" w:firstLine="420"/>
        <w:jc w:val="thaiDistribute"/>
        <w:rPr>
          <w:rFonts w:ascii="Angsana New" w:hAnsi="Angsana New"/>
        </w:rPr>
      </w:pPr>
      <w:r w:rsidRPr="00C82177">
        <w:rPr>
          <w:rFonts w:ascii="Angsana New" w:hAnsi="Angsana New" w:hint="cs"/>
          <w:cs/>
        </w:rPr>
        <w:t>เมื่อวันที่</w:t>
      </w:r>
      <w:r>
        <w:rPr>
          <w:rFonts w:ascii="Angsana New" w:hAnsi="Angsana New"/>
        </w:rPr>
        <w:t xml:space="preserve"> </w:t>
      </w:r>
      <w:r w:rsidRPr="001B16C3">
        <w:rPr>
          <w:rFonts w:ascii="Angsana New" w:hAnsi="Angsana New"/>
        </w:rPr>
        <w:t xml:space="preserve">29 </w:t>
      </w:r>
      <w:r w:rsidRPr="001B16C3">
        <w:rPr>
          <w:rFonts w:ascii="Angsana New" w:hAnsi="Angsana New" w:hint="cs"/>
          <w:cs/>
        </w:rPr>
        <w:t xml:space="preserve">มกราคม </w:t>
      </w:r>
      <w:r w:rsidRPr="001B16C3">
        <w:rPr>
          <w:rFonts w:ascii="Angsana New" w:hAnsi="Angsana New"/>
        </w:rPr>
        <w:t xml:space="preserve">2564 </w:t>
      </w:r>
      <w:r w:rsidRPr="001B16C3">
        <w:rPr>
          <w:rFonts w:ascii="Angsana New" w:hAnsi="Angsana New" w:hint="cs"/>
          <w:cs/>
        </w:rPr>
        <w:t>บริษัท</w:t>
      </w:r>
      <w:r w:rsidRPr="00C82177">
        <w:rPr>
          <w:rFonts w:ascii="Angsana New" w:hAnsi="Angsana New" w:hint="cs"/>
          <w:cs/>
        </w:rPr>
        <w:t>ได้</w:t>
      </w:r>
      <w:r>
        <w:rPr>
          <w:rFonts w:ascii="Angsana New" w:hAnsi="Angsana New" w:hint="cs"/>
          <w:cs/>
        </w:rPr>
        <w:t>จดทะเบียนเสร็จการชำระบัญชีแล้ว</w:t>
      </w:r>
      <w:r w:rsidRPr="001B16C3">
        <w:rPr>
          <w:rFonts w:ascii="Angsana New" w:hAnsi="Angsana New" w:hint="cs"/>
          <w:cs/>
        </w:rPr>
        <w:t xml:space="preserve"> บริษัทได้รับเงินคืนเป็นจำนวนเงิน </w:t>
      </w:r>
      <w:r w:rsidR="00657A54">
        <w:rPr>
          <w:rFonts w:ascii="Angsana New" w:hAnsi="Angsana New"/>
        </w:rPr>
        <w:t xml:space="preserve">  </w:t>
      </w:r>
      <w:r w:rsidRPr="001B16C3">
        <w:rPr>
          <w:rFonts w:ascii="Angsana New" w:hAnsi="Angsana New"/>
        </w:rPr>
        <w:t>5.45</w:t>
      </w:r>
      <w:r w:rsidRPr="001B16C3">
        <w:rPr>
          <w:rFonts w:ascii="Angsana New" w:hAnsi="Angsana New" w:hint="cs"/>
          <w:cs/>
        </w:rPr>
        <w:t xml:space="preserve"> ล้านบาท และรับรู้ส่วนต่างเป็นผลขาดทุนจากการคืนทุนจำนวนเงิน </w:t>
      </w:r>
      <w:r w:rsidRPr="001B16C3">
        <w:rPr>
          <w:rFonts w:ascii="Angsana New" w:hAnsi="Angsana New"/>
        </w:rPr>
        <w:t>0.03</w:t>
      </w:r>
      <w:r w:rsidRPr="001B16C3">
        <w:rPr>
          <w:rFonts w:ascii="Angsana New" w:hAnsi="Angsana New" w:hint="cs"/>
          <w:cs/>
        </w:rPr>
        <w:t xml:space="preserve"> ล้านบาท เข้างบกำไรขาดทุน  </w:t>
      </w:r>
    </w:p>
    <w:p w14:paraId="148FD651" w14:textId="77777777" w:rsidR="001B16C3" w:rsidRDefault="001B16C3" w:rsidP="001B16C3">
      <w:pPr>
        <w:ind w:left="-308" w:right="-893" w:firstLine="210"/>
        <w:jc w:val="both"/>
        <w:outlineLvl w:val="0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บางกอกแซทเท</w:t>
      </w:r>
      <w:proofErr w:type="spellStart"/>
      <w:r w:rsidRPr="00646772">
        <w:rPr>
          <w:rFonts w:ascii="Angsana New" w:hAnsi="Angsana New"/>
          <w:b/>
          <w:bCs/>
          <w:cs/>
        </w:rPr>
        <w:t>ิลไลท์</w:t>
      </w:r>
      <w:proofErr w:type="spellEnd"/>
      <w:r w:rsidRPr="00646772">
        <w:rPr>
          <w:rFonts w:ascii="Angsana New" w:hAnsi="Angsana New"/>
          <w:b/>
          <w:bCs/>
          <w:cs/>
        </w:rPr>
        <w:t xml:space="preserve"> แอนด์</w:t>
      </w:r>
      <w:r>
        <w:rPr>
          <w:rFonts w:ascii="Angsana New" w:hAnsi="Angsana New"/>
          <w:b/>
          <w:bCs/>
        </w:rPr>
        <w:t xml:space="preserve"> </w:t>
      </w:r>
      <w:r w:rsidRPr="00646772">
        <w:rPr>
          <w:rFonts w:ascii="Angsana New" w:hAnsi="Angsana New"/>
          <w:b/>
          <w:bCs/>
          <w:cs/>
        </w:rPr>
        <w:t>เท</w:t>
      </w:r>
      <w:proofErr w:type="spellStart"/>
      <w:r w:rsidRPr="00646772">
        <w:rPr>
          <w:rFonts w:ascii="Angsana New" w:hAnsi="Angsana New"/>
          <w:b/>
          <w:bCs/>
          <w:cs/>
        </w:rPr>
        <w:t>เล</w:t>
      </w:r>
      <w:proofErr w:type="spellEnd"/>
      <w:r w:rsidRPr="00646772">
        <w:rPr>
          <w:rFonts w:ascii="Angsana New" w:hAnsi="Angsana New"/>
          <w:b/>
          <w:bCs/>
          <w:cs/>
        </w:rPr>
        <w:t>คอมมิวนิเค</w:t>
      </w:r>
      <w:proofErr w:type="spellStart"/>
      <w:r w:rsidRPr="00646772">
        <w:rPr>
          <w:rFonts w:ascii="Angsana New" w:hAnsi="Angsana New"/>
          <w:b/>
          <w:bCs/>
          <w:cs/>
        </w:rPr>
        <w:t>ชั่น</w:t>
      </w:r>
      <w:proofErr w:type="spellEnd"/>
      <w:r w:rsidRPr="00646772">
        <w:rPr>
          <w:rFonts w:ascii="Angsana New" w:hAnsi="Angsana New"/>
          <w:b/>
          <w:bCs/>
          <w:cs/>
        </w:rPr>
        <w:t xml:space="preserve"> จำกัด</w:t>
      </w:r>
    </w:p>
    <w:p w14:paraId="604FB57C" w14:textId="7169FBC9" w:rsidR="001B16C3" w:rsidRPr="00657A54" w:rsidRDefault="001B16C3" w:rsidP="00657A54">
      <w:pPr>
        <w:spacing w:line="380" w:lineRule="exact"/>
        <w:ind w:left="-112" w:right="-105" w:firstLine="420"/>
        <w:jc w:val="thaiDistribute"/>
        <w:rPr>
          <w:rFonts w:ascii="Angsana New" w:hAnsi="Angsana New"/>
        </w:rPr>
      </w:pPr>
      <w:r w:rsidRPr="00657A54">
        <w:rPr>
          <w:rFonts w:ascii="Angsana New" w:hAnsi="Angsana New" w:hint="cs"/>
          <w:cs/>
        </w:rPr>
        <w:t>เมื่อวันที่</w:t>
      </w:r>
      <w:r w:rsidRPr="00657A54">
        <w:rPr>
          <w:rFonts w:ascii="Angsana New" w:hAnsi="Angsana New"/>
        </w:rPr>
        <w:t xml:space="preserve"> 29 </w:t>
      </w:r>
      <w:r w:rsidRPr="00657A54">
        <w:rPr>
          <w:rFonts w:ascii="Angsana New" w:hAnsi="Angsana New" w:hint="cs"/>
          <w:cs/>
        </w:rPr>
        <w:t xml:space="preserve">มกราคม </w:t>
      </w:r>
      <w:r w:rsidRPr="00657A54">
        <w:rPr>
          <w:rFonts w:ascii="Angsana New" w:hAnsi="Angsana New"/>
        </w:rPr>
        <w:t xml:space="preserve">2564 </w:t>
      </w:r>
      <w:r w:rsidRPr="00657A54">
        <w:rPr>
          <w:rFonts w:ascii="Angsana New" w:hAnsi="Angsana New" w:hint="cs"/>
          <w:cs/>
        </w:rPr>
        <w:t xml:space="preserve">บริษัทได้จดทะเบียนเสร็จการชำระบัญชีแล้ว บริษัทได้รับเงินคืนเป็นจำนวนเงิน </w:t>
      </w:r>
      <w:r w:rsidRPr="00657A54">
        <w:rPr>
          <w:rFonts w:ascii="Angsana New" w:hAnsi="Angsana New"/>
        </w:rPr>
        <w:t>27.48</w:t>
      </w:r>
      <w:r w:rsidRPr="00657A54">
        <w:rPr>
          <w:rFonts w:ascii="Angsana New" w:hAnsi="Angsana New" w:hint="cs"/>
          <w:cs/>
        </w:rPr>
        <w:t xml:space="preserve"> ล้านบาท และรับรู้ส่วนต่างเป็นผลขาดทุนจากการคืนทุนจำนวนเงิน </w:t>
      </w:r>
      <w:r w:rsidR="006D1F46">
        <w:rPr>
          <w:rFonts w:ascii="Angsana New" w:hAnsi="Angsana New"/>
        </w:rPr>
        <w:t>0.01</w:t>
      </w:r>
      <w:r w:rsidRPr="00657A54">
        <w:rPr>
          <w:rFonts w:ascii="Angsana New" w:hAnsi="Angsana New" w:hint="cs"/>
          <w:cs/>
        </w:rPr>
        <w:t xml:space="preserve"> ล้านบาท เข้างบกำไรขาดทุน</w:t>
      </w:r>
    </w:p>
    <w:p w14:paraId="780E266D" w14:textId="77777777" w:rsidR="00A5476B" w:rsidRPr="00646772" w:rsidRDefault="00A5476B" w:rsidP="00CF2810">
      <w:pPr>
        <w:ind w:left="-308" w:right="-893" w:firstLine="210"/>
        <w:jc w:val="both"/>
        <w:outlineLvl w:val="0"/>
        <w:rPr>
          <w:rFonts w:ascii="Angsana New" w:hAnsi="Angsana New"/>
          <w:b/>
          <w:bCs/>
        </w:rPr>
      </w:pPr>
      <w:r w:rsidRPr="00646772"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ยู แอนด์ ไอ คอร์โปเรชั่น จำกัด</w:t>
      </w:r>
    </w:p>
    <w:p w14:paraId="51E50BBF" w14:textId="629641B4" w:rsidR="00A5476B" w:rsidRDefault="00A5476B" w:rsidP="001B16C3">
      <w:pPr>
        <w:spacing w:line="380" w:lineRule="exact"/>
        <w:ind w:left="-112" w:right="-105" w:firstLine="420"/>
        <w:jc w:val="thaiDistribute"/>
        <w:rPr>
          <w:rFonts w:ascii="Angsana New" w:hAnsi="Angsana New"/>
        </w:rPr>
      </w:pPr>
      <w:r w:rsidRPr="00CB40E3">
        <w:rPr>
          <w:rFonts w:ascii="Angsana New" w:hAnsi="Angsana New" w:hint="cs"/>
          <w:cs/>
        </w:rPr>
        <w:t xml:space="preserve">เมื่อวันที่ </w:t>
      </w:r>
      <w:r>
        <w:rPr>
          <w:rFonts w:ascii="Angsana New" w:hAnsi="Angsana New"/>
        </w:rPr>
        <w:t>14</w:t>
      </w:r>
      <w:r w:rsidRPr="00CB40E3">
        <w:rPr>
          <w:rFonts w:ascii="Angsana New" w:hAnsi="Angsana New" w:hint="cs"/>
          <w:cs/>
        </w:rPr>
        <w:t xml:space="preserve"> ธันวาคม</w:t>
      </w:r>
      <w:r w:rsidRPr="00CB40E3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2563</w:t>
      </w:r>
      <w:r w:rsidRPr="00CB40E3">
        <w:rPr>
          <w:rFonts w:ascii="Angsana New" w:hAnsi="Angsana New"/>
          <w:cs/>
        </w:rPr>
        <w:t xml:space="preserve"> บริษัท ยู แอนด์ ไอ คอร์โปเรชั่น จำกัด</w:t>
      </w:r>
      <w:r w:rsidRPr="00CB40E3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</w:t>
      </w:r>
      <w:r w:rsidR="0044080D">
        <w:rPr>
          <w:rFonts w:ascii="Angsana New" w:hAnsi="Angsana New"/>
        </w:rPr>
        <w:t xml:space="preserve"> </w:t>
      </w:r>
      <w:r w:rsidRPr="00CB40E3">
        <w:rPr>
          <w:rFonts w:ascii="Angsana New" w:hAnsi="Angsana New" w:hint="cs"/>
          <w:cs/>
        </w:rPr>
        <w:t>เลิกกิจการกับกระทรวงพาณิชย์ และอยู่ระหว่างการชำระบัญชี</w:t>
      </w:r>
      <w:r>
        <w:rPr>
          <w:rFonts w:ascii="Angsana New" w:hAnsi="Angsana New" w:hint="cs"/>
          <w:cs/>
        </w:rPr>
        <w:t xml:space="preserve"> </w:t>
      </w:r>
      <w:r w:rsidRPr="00CB40E3">
        <w:rPr>
          <w:rFonts w:ascii="Angsana New" w:hAnsi="Angsana New" w:hint="cs"/>
          <w:cs/>
        </w:rPr>
        <w:t>จึงได้จัดประเภทเป็นเงินลงทุนในตราสารทุนที่ไม่อยู่</w:t>
      </w:r>
      <w:r w:rsidR="0044080D">
        <w:rPr>
          <w:rFonts w:ascii="Angsana New" w:hAnsi="Angsana New"/>
        </w:rPr>
        <w:t xml:space="preserve"> </w:t>
      </w:r>
      <w:r w:rsidRPr="00347DE1">
        <w:rPr>
          <w:rFonts w:ascii="Angsana New" w:hAnsi="Angsana New" w:hint="cs"/>
          <w:cs/>
        </w:rPr>
        <w:t>ในความต้องการของตลาด</w:t>
      </w:r>
    </w:p>
    <w:p w14:paraId="2F5C32A9" w14:textId="77777777" w:rsidR="001B16C3" w:rsidRDefault="001B16C3" w:rsidP="00CF2810">
      <w:pPr>
        <w:spacing w:line="380" w:lineRule="exact"/>
        <w:ind w:left="-112" w:right="-159" w:firstLine="420"/>
        <w:jc w:val="thaiDistribute"/>
        <w:rPr>
          <w:rFonts w:ascii="Angsana New" w:hAnsi="Angsana New"/>
          <w:b/>
          <w:bCs/>
        </w:rPr>
      </w:pPr>
    </w:p>
    <w:p w14:paraId="5B008ACE" w14:textId="77777777" w:rsidR="00A5476B" w:rsidRPr="00885198" w:rsidRDefault="00A5476B" w:rsidP="00A5476B">
      <w:pPr>
        <w:tabs>
          <w:tab w:val="left" w:pos="450"/>
        </w:tabs>
        <w:ind w:right="-871" w:hanging="322"/>
        <w:outlineLvl w:val="0"/>
        <w:rPr>
          <w:sz w:val="6"/>
          <w:szCs w:val="6"/>
        </w:rPr>
      </w:pPr>
    </w:p>
    <w:p w14:paraId="5433435C" w14:textId="113F5136" w:rsidR="00A5476B" w:rsidRDefault="00A5476B" w:rsidP="00CF2810">
      <w:pPr>
        <w:tabs>
          <w:tab w:val="left" w:pos="450"/>
        </w:tabs>
        <w:ind w:right="-871" w:hanging="98"/>
        <w:outlineLvl w:val="0"/>
        <w:rPr>
          <w:rFonts w:ascii="Angsana New" w:hAnsi="Angsana New"/>
          <w:b/>
          <w:bCs/>
          <w:sz w:val="20"/>
          <w:szCs w:val="20"/>
        </w:rPr>
      </w:pPr>
    </w:p>
    <w:p w14:paraId="451B4129" w14:textId="77777777" w:rsidR="001B16C3" w:rsidRDefault="001B16C3" w:rsidP="00CF2810">
      <w:pPr>
        <w:tabs>
          <w:tab w:val="left" w:pos="450"/>
        </w:tabs>
        <w:ind w:right="-871" w:hanging="98"/>
        <w:outlineLvl w:val="0"/>
        <w:rPr>
          <w:rFonts w:ascii="Angsana New" w:hAnsi="Angsana New"/>
          <w:b/>
          <w:bCs/>
          <w:sz w:val="20"/>
          <w:szCs w:val="20"/>
        </w:rPr>
      </w:pPr>
    </w:p>
    <w:p w14:paraId="4DABF803" w14:textId="77777777" w:rsidR="00045DD8" w:rsidRDefault="00045DD8" w:rsidP="00963A80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สินทรัพย์หมุนเวียนอื่น</w:t>
      </w:r>
    </w:p>
    <w:p w14:paraId="595671E4" w14:textId="77777777" w:rsidR="00045DD8" w:rsidRPr="00045DD8" w:rsidRDefault="00045DD8" w:rsidP="00045DD8">
      <w:pPr>
        <w:pStyle w:val="BodyText3"/>
        <w:tabs>
          <w:tab w:val="clear" w:pos="360"/>
          <w:tab w:val="left" w:pos="450"/>
        </w:tabs>
        <w:ind w:left="360" w:right="-77"/>
        <w:jc w:val="right"/>
        <w:rPr>
          <w:rFonts w:ascii="Angsana New" w:hAnsi="Angsana New"/>
          <w:cs/>
        </w:rPr>
      </w:pPr>
      <w:r w:rsidRPr="00045DD8">
        <w:rPr>
          <w:rFonts w:ascii="Angsana New" w:hAnsi="Angsana New" w:hint="cs"/>
          <w:cs/>
        </w:rPr>
        <w:t xml:space="preserve">หน่วย </w:t>
      </w:r>
      <w:r w:rsidRPr="00045DD8">
        <w:rPr>
          <w:rFonts w:ascii="Angsana New" w:hAnsi="Angsana New"/>
        </w:rPr>
        <w:t xml:space="preserve">: </w:t>
      </w:r>
      <w:r w:rsidRPr="00045DD8">
        <w:rPr>
          <w:rFonts w:ascii="Angsana New" w:hAnsi="Angsana New" w:hint="cs"/>
          <w:cs/>
        </w:rPr>
        <w:t>บาท</w:t>
      </w:r>
    </w:p>
    <w:tbl>
      <w:tblPr>
        <w:tblW w:w="9814" w:type="dxa"/>
        <w:tblInd w:w="-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0"/>
        <w:gridCol w:w="1363"/>
        <w:gridCol w:w="1349"/>
        <w:gridCol w:w="1370"/>
        <w:gridCol w:w="1372"/>
      </w:tblGrid>
      <w:tr w:rsidR="00045DD8" w:rsidRPr="00643EC8" w14:paraId="31EA01D7" w14:textId="77777777" w:rsidTr="005B61CF">
        <w:trPr>
          <w:trHeight w:val="405"/>
        </w:trPr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C19C2" w14:textId="77777777" w:rsidR="00045DD8" w:rsidRPr="00DE2AC8" w:rsidRDefault="00045DD8" w:rsidP="00045DD8">
            <w:pPr>
              <w:spacing w:line="216" w:lineRule="auto"/>
              <w:ind w:left="-108" w:right="-108"/>
              <w:jc w:val="center"/>
              <w:rPr>
                <w:cs/>
              </w:rPr>
            </w:pPr>
            <w:r w:rsidRPr="00DE2AC8">
              <w:rPr>
                <w:cs/>
              </w:rPr>
              <w:t>รายการ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510D4" w14:textId="77777777" w:rsidR="00045DD8" w:rsidRPr="00DE2AC8" w:rsidRDefault="00045DD8" w:rsidP="00045DD8">
            <w:pPr>
              <w:spacing w:line="216" w:lineRule="auto"/>
              <w:ind w:right="-1058" w:hanging="1008"/>
              <w:jc w:val="center"/>
            </w:pPr>
            <w:r w:rsidRPr="00DE2AC8">
              <w:rPr>
                <w:cs/>
              </w:rPr>
              <w:t>งบการเงินรวม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35754" w14:textId="77777777" w:rsidR="00045DD8" w:rsidRPr="00DE2AC8" w:rsidRDefault="00045DD8" w:rsidP="00045DD8">
            <w:pPr>
              <w:spacing w:line="216" w:lineRule="auto"/>
              <w:ind w:right="-1058" w:hanging="1080"/>
              <w:jc w:val="center"/>
              <w:rPr>
                <w:cs/>
              </w:rPr>
            </w:pPr>
            <w:r w:rsidRPr="00DE2AC8">
              <w:rPr>
                <w:cs/>
              </w:rPr>
              <w:t>งบการเงินเฉพาะกิจการ</w:t>
            </w:r>
          </w:p>
        </w:tc>
      </w:tr>
      <w:tr w:rsidR="00BB0104" w:rsidRPr="00643EC8" w14:paraId="167C60ED" w14:textId="77777777" w:rsidTr="009B6064">
        <w:trPr>
          <w:trHeight w:val="405"/>
        </w:trPr>
        <w:tc>
          <w:tcPr>
            <w:tcW w:w="4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556427" w14:textId="77777777" w:rsidR="00BB0104" w:rsidRPr="00DE2AC8" w:rsidRDefault="00BB0104" w:rsidP="00BB0104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BF01E35" w14:textId="18D1874A" w:rsidR="00BB0104" w:rsidRPr="00DE2AC8" w:rsidRDefault="00BB0104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 w:rsidRPr="00DE2AC8">
              <w:rPr>
                <w:rFonts w:ascii="Angsana New" w:hAnsi="Angsana New"/>
              </w:rPr>
              <w:t>256</w:t>
            </w:r>
            <w:r w:rsidR="00CF2810" w:rsidRPr="00DE2AC8">
              <w:rPr>
                <w:rFonts w:ascii="Angsana New" w:hAnsi="Angsana New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C3C2C7" w14:textId="63C03B5F" w:rsidR="00BB0104" w:rsidRPr="00DE2AC8" w:rsidRDefault="00BB0104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 w:rsidRPr="00DE2AC8">
              <w:rPr>
                <w:rFonts w:ascii="Angsana New" w:hAnsi="Angsana New"/>
              </w:rPr>
              <w:t>256</w:t>
            </w:r>
            <w:r w:rsidR="00CF2810" w:rsidRPr="00DE2AC8">
              <w:rPr>
                <w:rFonts w:ascii="Angsana New" w:hAnsi="Angsana New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21418DE" w14:textId="405B89B2" w:rsidR="00BB0104" w:rsidRPr="00DE2AC8" w:rsidRDefault="00BB0104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 w:rsidRPr="00DE2AC8">
              <w:rPr>
                <w:rFonts w:ascii="Angsana New" w:hAnsi="Angsana New"/>
              </w:rPr>
              <w:t>256</w:t>
            </w:r>
            <w:r w:rsidR="00CF2810" w:rsidRPr="00DE2AC8">
              <w:rPr>
                <w:rFonts w:ascii="Angsana New" w:hAnsi="Angsana New"/>
              </w:rPr>
              <w:t>5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0AEEEA" w14:textId="2BBC2A82" w:rsidR="00BB0104" w:rsidRPr="00DE2AC8" w:rsidRDefault="00BB0104" w:rsidP="00BB0104">
            <w:pPr>
              <w:ind w:left="-108" w:right="-136" w:firstLine="18"/>
              <w:jc w:val="center"/>
              <w:rPr>
                <w:rFonts w:ascii="Angsana New" w:hAnsi="Angsana New"/>
              </w:rPr>
            </w:pPr>
            <w:r w:rsidRPr="00DE2AC8">
              <w:rPr>
                <w:rFonts w:ascii="Angsana New" w:hAnsi="Angsana New"/>
              </w:rPr>
              <w:t>256</w:t>
            </w:r>
            <w:r w:rsidR="00CF2810" w:rsidRPr="00DE2AC8">
              <w:rPr>
                <w:rFonts w:ascii="Angsana New" w:hAnsi="Angsana New"/>
              </w:rPr>
              <w:t>4</w:t>
            </w:r>
          </w:p>
        </w:tc>
      </w:tr>
      <w:tr w:rsidR="00CF2810" w:rsidRPr="00643EC8" w14:paraId="247A8DAB" w14:textId="77777777" w:rsidTr="009B6064">
        <w:trPr>
          <w:trHeight w:val="397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9F1660" w14:textId="77777777" w:rsidR="00CF2810" w:rsidRPr="00DE2AC8" w:rsidRDefault="00CF2810" w:rsidP="00CF2810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DE2AC8">
              <w:rPr>
                <w:cs/>
              </w:rPr>
              <w:t>ภาษีซื้อยังไม่ถึงกำหนด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E2A3625" w14:textId="5AF3C605" w:rsidR="00CF2810" w:rsidRPr="00DE2AC8" w:rsidRDefault="00D14362" w:rsidP="00CF2810">
            <w:pPr>
              <w:spacing w:line="216" w:lineRule="auto"/>
              <w:ind w:left="-144" w:right="25"/>
              <w:jc w:val="right"/>
            </w:pPr>
            <w:r>
              <w:t>11,124,630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6BF80A" w14:textId="4292BD2B" w:rsidR="00CF2810" w:rsidRPr="00DE2AC8" w:rsidRDefault="00CF2810" w:rsidP="00CF2810">
            <w:pPr>
              <w:spacing w:line="216" w:lineRule="auto"/>
              <w:ind w:left="-144" w:right="25"/>
              <w:jc w:val="right"/>
            </w:pPr>
            <w:r w:rsidRPr="00DE2AC8">
              <w:t>14,815,075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D178639" w14:textId="5BD00320" w:rsidR="00CF2810" w:rsidRPr="00DE2AC8" w:rsidRDefault="00D14362" w:rsidP="00CF2810">
            <w:pPr>
              <w:spacing w:line="216" w:lineRule="auto"/>
              <w:ind w:left="-144" w:right="25"/>
              <w:jc w:val="right"/>
            </w:pPr>
            <w:r>
              <w:t>959,184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853CCE" w14:textId="75171825" w:rsidR="00CF2810" w:rsidRPr="00DE2AC8" w:rsidRDefault="00CF2810" w:rsidP="00CF2810">
            <w:pPr>
              <w:spacing w:line="216" w:lineRule="auto"/>
              <w:ind w:left="-144" w:right="25"/>
              <w:jc w:val="right"/>
            </w:pPr>
            <w:r w:rsidRPr="00DE2AC8">
              <w:t>1,208,175</w:t>
            </w:r>
          </w:p>
        </w:tc>
      </w:tr>
      <w:tr w:rsidR="00CF2810" w:rsidRPr="00643EC8" w14:paraId="43319FD3" w14:textId="77777777" w:rsidTr="009B6064">
        <w:trPr>
          <w:trHeight w:val="397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99A301" w14:textId="77777777" w:rsidR="00CF2810" w:rsidRPr="00DE2AC8" w:rsidRDefault="00CF2810" w:rsidP="00CF2810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DE2AC8">
              <w:rPr>
                <w:cs/>
              </w:rPr>
              <w:t>อื่นๆ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D0F1495" w14:textId="6C9FE2FE" w:rsidR="00CF2810" w:rsidRPr="00DE2AC8" w:rsidRDefault="00D14362" w:rsidP="00CF2810">
            <w:pPr>
              <w:spacing w:line="216" w:lineRule="auto"/>
              <w:ind w:left="-144" w:right="25"/>
              <w:jc w:val="right"/>
            </w:pPr>
            <w:r>
              <w:t>8,898,072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959350" w14:textId="6AE59157" w:rsidR="00CF2810" w:rsidRPr="00DE2AC8" w:rsidRDefault="00CF2810" w:rsidP="00CF2810">
            <w:pPr>
              <w:spacing w:line="216" w:lineRule="auto"/>
              <w:ind w:left="-144" w:right="25"/>
              <w:jc w:val="right"/>
            </w:pPr>
            <w:r w:rsidRPr="00DE2AC8">
              <w:rPr>
                <w:rFonts w:hint="cs"/>
                <w:cs/>
              </w:rPr>
              <w:t>11,361,098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3412F36" w14:textId="338C1D28" w:rsidR="00CF2810" w:rsidRPr="00DE2AC8" w:rsidRDefault="00D14362" w:rsidP="00CF2810">
            <w:pPr>
              <w:spacing w:line="216" w:lineRule="auto"/>
              <w:ind w:left="-144" w:right="25"/>
              <w:jc w:val="right"/>
            </w:pPr>
            <w:r>
              <w:t>7,597,164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BD31F1" w14:textId="11FCA9B1" w:rsidR="00CF2810" w:rsidRPr="00DE2AC8" w:rsidRDefault="00CF2810" w:rsidP="00CF2810">
            <w:pPr>
              <w:spacing w:line="216" w:lineRule="auto"/>
              <w:ind w:left="-144" w:right="25"/>
              <w:jc w:val="right"/>
            </w:pPr>
            <w:r w:rsidRPr="00DE2AC8">
              <w:t>9,028,152</w:t>
            </w:r>
          </w:p>
        </w:tc>
      </w:tr>
      <w:tr w:rsidR="00CF2810" w:rsidRPr="00643EC8" w14:paraId="7D32A676" w14:textId="77777777" w:rsidTr="009B6064">
        <w:trPr>
          <w:trHeight w:val="397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442F3" w14:textId="77777777" w:rsidR="00CF2810" w:rsidRPr="00DE2AC8" w:rsidRDefault="00CF2810" w:rsidP="00CF2810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DE2AC8">
              <w:rPr>
                <w:cs/>
              </w:rPr>
              <w:t>รวมสินทรัพย์หมุนเวียนอื่น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C494DA0" w14:textId="5CBA6613" w:rsidR="00CF2810" w:rsidRPr="00DE2AC8" w:rsidRDefault="00341B6D" w:rsidP="00CF2810">
            <w:pPr>
              <w:spacing w:line="216" w:lineRule="auto"/>
              <w:ind w:left="-144" w:right="29"/>
              <w:jc w:val="right"/>
            </w:pPr>
            <w:r w:rsidRPr="00DE2AC8">
              <w:t>20,022,702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33DBCD" w14:textId="21BCE24B" w:rsidR="00CF2810" w:rsidRPr="00DE2AC8" w:rsidRDefault="00CF2810" w:rsidP="00CF2810">
            <w:pPr>
              <w:spacing w:line="216" w:lineRule="auto"/>
              <w:ind w:left="-144" w:right="25"/>
              <w:jc w:val="right"/>
            </w:pPr>
            <w:r w:rsidRPr="00DE2AC8">
              <w:t>26,176,173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78417E0" w14:textId="7DED22C1" w:rsidR="00CF2810" w:rsidRPr="00DE2AC8" w:rsidRDefault="00341B6D" w:rsidP="00CF2810">
            <w:pPr>
              <w:spacing w:line="216" w:lineRule="auto"/>
              <w:ind w:left="-144" w:right="21"/>
              <w:jc w:val="right"/>
            </w:pPr>
            <w:r w:rsidRPr="00DE2AC8">
              <w:t>8,556,348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49C08" w14:textId="7300C4A8" w:rsidR="00CF2810" w:rsidRPr="00DE2AC8" w:rsidRDefault="00CF2810" w:rsidP="00CF2810">
            <w:pPr>
              <w:spacing w:line="216" w:lineRule="auto"/>
              <w:ind w:left="-144" w:right="25"/>
              <w:jc w:val="right"/>
            </w:pPr>
            <w:r w:rsidRPr="00DE2AC8">
              <w:t>10,236,327</w:t>
            </w:r>
          </w:p>
        </w:tc>
      </w:tr>
    </w:tbl>
    <w:p w14:paraId="1B28E89E" w14:textId="07DEEF28" w:rsidR="00540987" w:rsidRDefault="00540987" w:rsidP="00045DD8">
      <w:pPr>
        <w:pStyle w:val="BodyText3"/>
        <w:tabs>
          <w:tab w:val="clear" w:pos="360"/>
          <w:tab w:val="left" w:pos="450"/>
        </w:tabs>
        <w:ind w:left="360" w:right="-706"/>
        <w:rPr>
          <w:rFonts w:ascii="Angsana New" w:hAnsi="Angsana New"/>
          <w:b/>
          <w:bCs/>
          <w:sz w:val="20"/>
          <w:szCs w:val="20"/>
        </w:rPr>
      </w:pPr>
    </w:p>
    <w:p w14:paraId="0B70B0AC" w14:textId="77777777" w:rsidR="00462E14" w:rsidRPr="009A55BC" w:rsidRDefault="00462E14" w:rsidP="00963A80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</w:rPr>
      </w:pPr>
      <w:r w:rsidRPr="009A55BC">
        <w:rPr>
          <w:rFonts w:ascii="Angsana New" w:hAnsi="Angsana New" w:hint="cs"/>
          <w:b/>
          <w:bCs/>
          <w:cs/>
        </w:rPr>
        <w:t>สินทรัพย์</w:t>
      </w:r>
      <w:r w:rsidR="00A5476B" w:rsidRPr="009A55BC">
        <w:rPr>
          <w:rFonts w:ascii="Angsana New" w:hAnsi="Angsana New" w:hint="cs"/>
          <w:b/>
          <w:bCs/>
          <w:cs/>
        </w:rPr>
        <w:t>ไม่</w:t>
      </w:r>
      <w:r w:rsidRPr="009A55BC">
        <w:rPr>
          <w:rFonts w:ascii="Angsana New" w:hAnsi="Angsana New" w:hint="cs"/>
          <w:b/>
          <w:bCs/>
          <w:cs/>
        </w:rPr>
        <w:t>หมุนเวียนที่ถือไว้เพื่อขาย</w:t>
      </w:r>
    </w:p>
    <w:p w14:paraId="7D365D98" w14:textId="77777777" w:rsidR="00462E14" w:rsidRPr="00462E14" w:rsidRDefault="00462E14" w:rsidP="00462E14">
      <w:pPr>
        <w:pStyle w:val="BodyText3"/>
        <w:tabs>
          <w:tab w:val="clear" w:pos="360"/>
          <w:tab w:val="left" w:pos="450"/>
        </w:tabs>
        <w:ind w:left="360" w:right="-77"/>
        <w:jc w:val="right"/>
        <w:rPr>
          <w:rFonts w:ascii="Angsana New" w:hAnsi="Angsana New"/>
        </w:rPr>
      </w:pPr>
      <w:r w:rsidRPr="00045DD8">
        <w:rPr>
          <w:rFonts w:ascii="Angsana New" w:hAnsi="Angsana New" w:hint="cs"/>
          <w:cs/>
        </w:rPr>
        <w:t xml:space="preserve">หน่วย </w:t>
      </w:r>
      <w:r w:rsidRPr="00045DD8">
        <w:rPr>
          <w:rFonts w:ascii="Angsana New" w:hAnsi="Angsana New"/>
        </w:rPr>
        <w:t xml:space="preserve">: </w:t>
      </w:r>
      <w:r w:rsidRPr="00045DD8">
        <w:rPr>
          <w:rFonts w:ascii="Angsana New" w:hAnsi="Angsana New" w:hint="cs"/>
          <w:cs/>
        </w:rPr>
        <w:t>บาท</w:t>
      </w:r>
    </w:p>
    <w:tbl>
      <w:tblPr>
        <w:tblW w:w="9814" w:type="dxa"/>
        <w:tblInd w:w="-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892"/>
        <w:gridCol w:w="1892"/>
      </w:tblGrid>
      <w:tr w:rsidR="0059395C" w:rsidRPr="00643EC8" w14:paraId="30BE648B" w14:textId="77777777" w:rsidTr="000E3D15">
        <w:trPr>
          <w:trHeight w:val="405"/>
        </w:trPr>
        <w:tc>
          <w:tcPr>
            <w:tcW w:w="60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18961" w14:textId="77777777" w:rsidR="0059395C" w:rsidRPr="00EB710D" w:rsidRDefault="0059395C" w:rsidP="00462E14">
            <w:pPr>
              <w:spacing w:line="216" w:lineRule="auto"/>
              <w:ind w:left="-108" w:right="-108"/>
              <w:jc w:val="center"/>
              <w:rPr>
                <w:cs/>
              </w:rPr>
            </w:pPr>
            <w:r w:rsidRPr="00EB710D">
              <w:rPr>
                <w:cs/>
              </w:rPr>
              <w:t>รายการ</w:t>
            </w:r>
          </w:p>
        </w:tc>
        <w:tc>
          <w:tcPr>
            <w:tcW w:w="3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ABD3" w14:textId="052C37C9" w:rsidR="0059395C" w:rsidRPr="00EB710D" w:rsidRDefault="0059395C" w:rsidP="00B56947">
            <w:pPr>
              <w:spacing w:line="216" w:lineRule="auto"/>
              <w:ind w:right="-1058" w:hanging="1008"/>
              <w:jc w:val="center"/>
              <w:rPr>
                <w:cs/>
              </w:rPr>
            </w:pPr>
            <w:r w:rsidRPr="00EB710D">
              <w:rPr>
                <w:cs/>
              </w:rPr>
              <w:t>งบการเงินรวม</w:t>
            </w:r>
            <w:r w:rsidRPr="00EB710D">
              <w:rPr>
                <w:rFonts w:hint="cs"/>
                <w:cs/>
              </w:rPr>
              <w:t>และงบการเงินเฉพาะกิจการ</w:t>
            </w:r>
          </w:p>
        </w:tc>
      </w:tr>
      <w:tr w:rsidR="0059395C" w:rsidRPr="00643EC8" w14:paraId="76DDCAAB" w14:textId="77777777" w:rsidTr="00963A80">
        <w:trPr>
          <w:trHeight w:val="405"/>
        </w:trPr>
        <w:tc>
          <w:tcPr>
            <w:tcW w:w="60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E664" w14:textId="77777777" w:rsidR="0059395C" w:rsidRPr="00EB710D" w:rsidRDefault="0059395C" w:rsidP="00462E14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34A3F27" w14:textId="4634AB8C" w:rsidR="0059395C" w:rsidRPr="00EB710D" w:rsidRDefault="0059395C" w:rsidP="00462E1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 w:rsidRPr="00EB710D">
              <w:rPr>
                <w:rFonts w:ascii="Angsana New" w:hAnsi="Angsana New"/>
              </w:rPr>
              <w:t>256</w:t>
            </w:r>
            <w:r w:rsidR="000D0852" w:rsidRPr="00EB710D">
              <w:rPr>
                <w:rFonts w:ascii="Angsana New" w:hAnsi="Angsana New"/>
              </w:rPr>
              <w:t>5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65972E" w14:textId="3C9E9504" w:rsidR="0059395C" w:rsidRPr="00EB710D" w:rsidRDefault="0059395C" w:rsidP="00462E1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 w:rsidRPr="00EB710D">
              <w:rPr>
                <w:rFonts w:ascii="Angsana New" w:hAnsi="Angsana New"/>
              </w:rPr>
              <w:t>256</w:t>
            </w:r>
            <w:r w:rsidR="000D0852" w:rsidRPr="00EB710D">
              <w:rPr>
                <w:rFonts w:ascii="Angsana New" w:hAnsi="Angsana New"/>
              </w:rPr>
              <w:t>4</w:t>
            </w:r>
          </w:p>
        </w:tc>
      </w:tr>
      <w:tr w:rsidR="000D0852" w:rsidRPr="00643EC8" w14:paraId="24A57345" w14:textId="77777777" w:rsidTr="00963A80">
        <w:trPr>
          <w:trHeight w:val="397"/>
        </w:trPr>
        <w:tc>
          <w:tcPr>
            <w:tcW w:w="6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B4E8C6" w14:textId="77777777" w:rsidR="000D0852" w:rsidRPr="00EB710D" w:rsidRDefault="000D0852" w:rsidP="000D0852">
            <w:pPr>
              <w:pStyle w:val="BodyText3"/>
              <w:tabs>
                <w:tab w:val="clear" w:pos="360"/>
              </w:tabs>
              <w:ind w:left="46" w:right="-706" w:hanging="28"/>
              <w:rPr>
                <w:rFonts w:ascii="Angsana New" w:hAnsi="Angsana New"/>
                <w:cs/>
              </w:rPr>
            </w:pPr>
            <w:r w:rsidRPr="00EB710D">
              <w:rPr>
                <w:rFonts w:ascii="Angsana New" w:hAnsi="Angsana New" w:hint="cs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852C812" w14:textId="4C2B744B" w:rsidR="000D0852" w:rsidRPr="00EB710D" w:rsidRDefault="000E3D15" w:rsidP="000E3D15">
            <w:pPr>
              <w:spacing w:line="216" w:lineRule="auto"/>
              <w:ind w:left="-144" w:right="752"/>
              <w:jc w:val="right"/>
            </w:pPr>
            <w:r w:rsidRPr="00EB710D">
              <w:t>-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D25A12" w14:textId="48A526B2" w:rsidR="000D0852" w:rsidRPr="002B5F11" w:rsidRDefault="000D0852" w:rsidP="002B5F11">
            <w:pPr>
              <w:tabs>
                <w:tab w:val="left" w:pos="1326"/>
              </w:tabs>
              <w:ind w:right="-108"/>
              <w:contextualSpacing/>
              <w:jc w:val="center"/>
              <w:rPr>
                <w:spacing w:val="-4"/>
              </w:rPr>
            </w:pPr>
            <w:r w:rsidRPr="002B5F11">
              <w:rPr>
                <w:spacing w:val="-4"/>
              </w:rPr>
              <w:t>2,074,600</w:t>
            </w:r>
          </w:p>
        </w:tc>
      </w:tr>
      <w:tr w:rsidR="000E3D15" w:rsidRPr="00643EC8" w14:paraId="60B11EB5" w14:textId="77777777" w:rsidTr="00963A80">
        <w:trPr>
          <w:trHeight w:val="397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3E3E5" w14:textId="77777777" w:rsidR="000E3D15" w:rsidRPr="00EB710D" w:rsidRDefault="000E3D15" w:rsidP="000E3D15">
            <w:pPr>
              <w:tabs>
                <w:tab w:val="left" w:pos="360"/>
                <w:tab w:val="left" w:pos="900"/>
                <w:tab w:val="left" w:pos="1440"/>
              </w:tabs>
              <w:ind w:right="-516" w:firstLine="18"/>
              <w:contextualSpacing/>
              <w:rPr>
                <w:cs/>
              </w:rPr>
            </w:pPr>
            <w:r w:rsidRPr="00EB710D">
              <w:rPr>
                <w:rFonts w:hint="cs"/>
                <w:u w:val="single"/>
                <w:cs/>
              </w:rPr>
              <w:t>หัก</w:t>
            </w:r>
            <w:r w:rsidRPr="00EB710D">
              <w:rPr>
                <w:rFonts w:hint="cs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98AD37C" w14:textId="18E1EFEB" w:rsidR="000E3D15" w:rsidRPr="00EB710D" w:rsidRDefault="000E3D15" w:rsidP="000E3D15">
            <w:pPr>
              <w:spacing w:line="216" w:lineRule="auto"/>
              <w:ind w:left="-144" w:right="752"/>
              <w:jc w:val="right"/>
            </w:pPr>
            <w:r w:rsidRPr="00EB710D">
              <w:t>-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0094B" w14:textId="275227F3" w:rsidR="000E3D15" w:rsidRPr="002B5F11" w:rsidRDefault="000E3D15" w:rsidP="002B5F11">
            <w:pPr>
              <w:tabs>
                <w:tab w:val="left" w:pos="1326"/>
              </w:tabs>
              <w:ind w:right="-108"/>
              <w:contextualSpacing/>
              <w:jc w:val="center"/>
              <w:rPr>
                <w:spacing w:val="-4"/>
              </w:rPr>
            </w:pPr>
            <w:r w:rsidRPr="002B5F11">
              <w:rPr>
                <w:spacing w:val="-4"/>
              </w:rPr>
              <w:t>(1,616,645)</w:t>
            </w:r>
          </w:p>
        </w:tc>
      </w:tr>
      <w:tr w:rsidR="000E3D15" w:rsidRPr="00643EC8" w14:paraId="4A097D8A" w14:textId="77777777" w:rsidTr="00963A80">
        <w:trPr>
          <w:trHeight w:val="397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3FFD1" w14:textId="77777777" w:rsidR="000E3D15" w:rsidRPr="00EB710D" w:rsidRDefault="000E3D15" w:rsidP="000E3D15">
            <w:pPr>
              <w:tabs>
                <w:tab w:val="left" w:pos="360"/>
                <w:tab w:val="left" w:pos="900"/>
                <w:tab w:val="left" w:pos="1440"/>
              </w:tabs>
              <w:ind w:right="-516" w:firstLine="46"/>
              <w:contextualSpacing/>
              <w:rPr>
                <w:cs/>
              </w:rPr>
            </w:pPr>
            <w:r w:rsidRPr="00EB710D">
              <w:rPr>
                <w:rFonts w:ascii="Angsana New" w:hAnsi="Angsana New" w:hint="cs"/>
                <w:cs/>
              </w:rPr>
              <w:t>สินทรัพย์ไม่หมุนเวียนที่ถือไว้เพื่อขาย</w:t>
            </w:r>
            <w:r w:rsidRPr="00EB710D">
              <w:rPr>
                <w:rFonts w:hint="cs"/>
                <w:cs/>
              </w:rPr>
              <w:t xml:space="preserve"> - สุทธิ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CA9B1EA" w14:textId="44730E1A" w:rsidR="000E3D15" w:rsidRPr="00EB710D" w:rsidRDefault="000E3D15" w:rsidP="000E3D15">
            <w:pPr>
              <w:spacing w:line="216" w:lineRule="auto"/>
              <w:ind w:left="-144" w:right="752"/>
              <w:jc w:val="right"/>
              <w:rPr>
                <w:cs/>
              </w:rPr>
            </w:pPr>
            <w:r w:rsidRPr="00EB710D">
              <w:t>-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B58AB" w14:textId="4DC9BFC5" w:rsidR="000E3D15" w:rsidRPr="002B5F11" w:rsidRDefault="00620608" w:rsidP="002B5F11">
            <w:pPr>
              <w:tabs>
                <w:tab w:val="left" w:pos="1326"/>
              </w:tabs>
              <w:ind w:right="-108"/>
              <w:contextualSpacing/>
              <w:jc w:val="center"/>
              <w:rPr>
                <w:spacing w:val="-4"/>
              </w:rPr>
            </w:pPr>
            <w:r w:rsidRPr="002B5F11">
              <w:rPr>
                <w:spacing w:val="-4"/>
              </w:rPr>
              <w:t xml:space="preserve">   </w:t>
            </w:r>
            <w:r w:rsidR="000E3D15" w:rsidRPr="002B5F11">
              <w:rPr>
                <w:spacing w:val="-4"/>
              </w:rPr>
              <w:t>457,955</w:t>
            </w:r>
          </w:p>
        </w:tc>
      </w:tr>
    </w:tbl>
    <w:p w14:paraId="692201AE" w14:textId="77777777" w:rsidR="00F53E7E" w:rsidRPr="00F53E7E" w:rsidRDefault="00F53E7E" w:rsidP="00F53E7E">
      <w:pPr>
        <w:pStyle w:val="BodyText3"/>
        <w:tabs>
          <w:tab w:val="clear" w:pos="360"/>
        </w:tabs>
        <w:ind w:right="-706" w:firstLine="350"/>
        <w:rPr>
          <w:rFonts w:ascii="Angsana New" w:hAnsi="Angsana New" w:cs="Angsana New"/>
          <w:sz w:val="14"/>
          <w:szCs w:val="14"/>
        </w:rPr>
      </w:pPr>
    </w:p>
    <w:p w14:paraId="10CE55AF" w14:textId="77777777" w:rsidR="00E62D49" w:rsidRDefault="00E808C2" w:rsidP="00963A80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สินทรัพย์ทางการเงินไม่หมุนเวียนอื่น</w:t>
      </w:r>
    </w:p>
    <w:p w14:paraId="56B9D445" w14:textId="66C7B729" w:rsidR="00E808C2" w:rsidRPr="00E808C2" w:rsidRDefault="00D618C0" w:rsidP="00963A80">
      <w:pPr>
        <w:pStyle w:val="BodyText3"/>
        <w:tabs>
          <w:tab w:val="clear" w:pos="360"/>
        </w:tabs>
        <w:ind w:left="-284" w:right="-706" w:firstLine="200"/>
        <w:rPr>
          <w:rFonts w:ascii="Angsana New" w:hAnsi="Angsana New"/>
          <w:b/>
          <w:bCs/>
          <w:cs/>
        </w:rPr>
      </w:pPr>
      <w:r>
        <w:rPr>
          <w:rFonts w:ascii="Angsana New" w:hAnsi="Angsana New"/>
        </w:rPr>
        <w:t>1</w:t>
      </w:r>
      <w:r w:rsidR="00AF47F0">
        <w:rPr>
          <w:rFonts w:ascii="Angsana New" w:hAnsi="Angsana New"/>
        </w:rPr>
        <w:t>1</w:t>
      </w:r>
      <w:r w:rsidR="009407FD">
        <w:rPr>
          <w:rFonts w:ascii="Angsana New" w:hAnsi="Angsana New"/>
        </w:rPr>
        <w:t>.1</w:t>
      </w:r>
      <w:r w:rsidR="009407FD">
        <w:rPr>
          <w:rFonts w:ascii="Angsana New" w:hAnsi="Angsana New" w:hint="cs"/>
          <w:cs/>
        </w:rPr>
        <w:t xml:space="preserve"> </w:t>
      </w:r>
      <w:r w:rsidR="009407FD" w:rsidRPr="00C342A0">
        <w:rPr>
          <w:rFonts w:ascii="Angsana New" w:hAnsi="Angsana New" w:hint="cs"/>
          <w:cs/>
        </w:rPr>
        <w:t>เงินลงทุนในตราสารทุนในความต้องการของ</w:t>
      </w:r>
      <w:r w:rsidR="009407FD" w:rsidRPr="009A0328">
        <w:rPr>
          <w:rFonts w:ascii="Angsana New" w:hAnsi="Angsana New" w:hint="cs"/>
          <w:cs/>
        </w:rPr>
        <w:t>ตลาด-วัดมูลค่ายุติธรรมผ่านงบกำไรขาดทุนเบ็ดเสร็จ</w:t>
      </w:r>
    </w:p>
    <w:p w14:paraId="32112FA9" w14:textId="77777777" w:rsidR="000F789C" w:rsidRPr="009407FD" w:rsidRDefault="008A3690" w:rsidP="009A5294">
      <w:pPr>
        <w:tabs>
          <w:tab w:val="left" w:pos="180"/>
          <w:tab w:val="left" w:pos="360"/>
          <w:tab w:val="left" w:pos="900"/>
          <w:tab w:val="left" w:pos="1440"/>
        </w:tabs>
        <w:spacing w:line="192" w:lineRule="auto"/>
        <w:ind w:left="360" w:right="-15"/>
        <w:jc w:val="right"/>
        <w:rPr>
          <w:rFonts w:ascii="Angsana New" w:hAnsi="Angsana New"/>
          <w:cs/>
        </w:rPr>
      </w:pPr>
      <w:r w:rsidRPr="009407FD">
        <w:rPr>
          <w:rFonts w:ascii="Angsana New" w:hAnsi="Angsana New"/>
          <w:sz w:val="36"/>
          <w:szCs w:val="36"/>
        </w:rPr>
        <w:tab/>
      </w:r>
      <w:r w:rsidRPr="009407FD">
        <w:rPr>
          <w:rFonts w:ascii="Angsana New" w:hAnsi="Angsana New"/>
          <w:sz w:val="36"/>
          <w:szCs w:val="36"/>
        </w:rPr>
        <w:tab/>
      </w:r>
      <w:r w:rsidR="000F789C" w:rsidRPr="009407FD">
        <w:rPr>
          <w:rFonts w:ascii="Angsana New" w:hAnsi="Angsana New"/>
          <w:b/>
          <w:bCs/>
          <w:sz w:val="28"/>
          <w:szCs w:val="28"/>
        </w:rPr>
        <w:tab/>
      </w:r>
      <w:r w:rsidR="000F789C" w:rsidRPr="009407FD">
        <w:rPr>
          <w:rFonts w:ascii="Angsana New" w:hAnsi="Angsana New" w:hint="cs"/>
          <w:cs/>
        </w:rPr>
        <w:t>หน่วย</w:t>
      </w:r>
      <w:r w:rsidR="00367E92" w:rsidRPr="009407FD">
        <w:rPr>
          <w:rFonts w:ascii="Angsana New" w:hAnsi="Angsana New"/>
        </w:rPr>
        <w:t xml:space="preserve"> </w:t>
      </w:r>
      <w:r w:rsidR="000F789C" w:rsidRPr="009407FD">
        <w:rPr>
          <w:rFonts w:ascii="Angsana New" w:hAnsi="Angsana New"/>
        </w:rPr>
        <w:t xml:space="preserve">: </w:t>
      </w:r>
      <w:r w:rsidR="000F789C" w:rsidRPr="009407FD">
        <w:rPr>
          <w:rFonts w:ascii="Angsana New" w:hAnsi="Angsana New" w:hint="cs"/>
          <w:cs/>
        </w:rPr>
        <w:t>บาท</w:t>
      </w:r>
    </w:p>
    <w:tbl>
      <w:tblPr>
        <w:tblW w:w="9724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48"/>
        <w:gridCol w:w="1838"/>
        <w:gridCol w:w="1838"/>
      </w:tblGrid>
      <w:tr w:rsidR="000F789C" w:rsidRPr="009407FD" w14:paraId="563295F0" w14:textId="77777777" w:rsidTr="00963A80">
        <w:trPr>
          <w:trHeight w:val="379"/>
        </w:trPr>
        <w:tc>
          <w:tcPr>
            <w:tcW w:w="6048" w:type="dxa"/>
            <w:vMerge w:val="restart"/>
            <w:shd w:val="clear" w:color="auto" w:fill="auto"/>
            <w:vAlign w:val="center"/>
          </w:tcPr>
          <w:p w14:paraId="585E4301" w14:textId="77777777" w:rsidR="000F789C" w:rsidRPr="009407FD" w:rsidRDefault="000F789C" w:rsidP="003E1805">
            <w:pPr>
              <w:tabs>
                <w:tab w:val="left" w:pos="360"/>
                <w:tab w:val="left" w:pos="885"/>
              </w:tabs>
              <w:ind w:left="-107" w:right="-108"/>
              <w:contextualSpacing/>
              <w:jc w:val="center"/>
              <w:rPr>
                <w:cs/>
              </w:rPr>
            </w:pPr>
            <w:r w:rsidRPr="009407FD">
              <w:rPr>
                <w:cs/>
              </w:rPr>
              <w:t>รายการ</w:t>
            </w:r>
          </w:p>
        </w:tc>
        <w:tc>
          <w:tcPr>
            <w:tcW w:w="3676" w:type="dxa"/>
            <w:gridSpan w:val="2"/>
            <w:tcBorders>
              <w:bottom w:val="single" w:sz="4" w:space="0" w:color="auto"/>
            </w:tcBorders>
          </w:tcPr>
          <w:p w14:paraId="333D6AAF" w14:textId="77777777" w:rsidR="000F789C" w:rsidRPr="009407FD" w:rsidRDefault="000F789C" w:rsidP="003E1805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contextualSpacing/>
              <w:jc w:val="center"/>
              <w:rPr>
                <w:cs/>
              </w:rPr>
            </w:pPr>
            <w:r w:rsidRPr="009407FD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BB0104" w:rsidRPr="009407FD" w14:paraId="5A63D3E5" w14:textId="77777777" w:rsidTr="00963A80">
        <w:trPr>
          <w:trHeight w:val="281"/>
        </w:trPr>
        <w:tc>
          <w:tcPr>
            <w:tcW w:w="604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EF446" w14:textId="77777777" w:rsidR="00BB0104" w:rsidRPr="009407FD" w:rsidRDefault="00BB0104" w:rsidP="00BB0104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b/>
                <w:bCs/>
              </w:rPr>
            </w:pPr>
          </w:p>
        </w:tc>
        <w:tc>
          <w:tcPr>
            <w:tcW w:w="1838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6BDE0455" w14:textId="11BC94A0" w:rsidR="00BB0104" w:rsidRPr="009407FD" w:rsidRDefault="00BB0104" w:rsidP="00BB0104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contextualSpacing/>
              <w:jc w:val="center"/>
            </w:pPr>
            <w:r w:rsidRPr="009407FD">
              <w:rPr>
                <w:cs/>
              </w:rPr>
              <w:t>25</w:t>
            </w:r>
            <w:r w:rsidRPr="009407FD">
              <w:rPr>
                <w:rFonts w:hint="cs"/>
                <w:cs/>
              </w:rPr>
              <w:t>6</w:t>
            </w:r>
            <w:r w:rsidR="000D0852">
              <w:t>5</w:t>
            </w:r>
          </w:p>
        </w:tc>
        <w:tc>
          <w:tcPr>
            <w:tcW w:w="1838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14:paraId="3F592817" w14:textId="356A0542" w:rsidR="00BB0104" w:rsidRPr="009407FD" w:rsidRDefault="00BB0104" w:rsidP="00BB0104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contextualSpacing/>
              <w:jc w:val="center"/>
            </w:pPr>
            <w:r w:rsidRPr="009407FD">
              <w:rPr>
                <w:cs/>
              </w:rPr>
              <w:t>25</w:t>
            </w:r>
            <w:r w:rsidRPr="009407FD">
              <w:rPr>
                <w:rFonts w:hint="cs"/>
                <w:cs/>
              </w:rPr>
              <w:t>6</w:t>
            </w:r>
            <w:r w:rsidR="00EE242E">
              <w:t>4</w:t>
            </w:r>
          </w:p>
        </w:tc>
      </w:tr>
      <w:tr w:rsidR="00BB0104" w:rsidRPr="009407FD" w14:paraId="4AF14C0B" w14:textId="77777777" w:rsidTr="00963A80">
        <w:trPr>
          <w:trHeight w:val="447"/>
        </w:trPr>
        <w:tc>
          <w:tcPr>
            <w:tcW w:w="6048" w:type="dxa"/>
            <w:tcBorders>
              <w:top w:val="single" w:sz="4" w:space="0" w:color="auto"/>
              <w:bottom w:val="nil"/>
            </w:tcBorders>
            <w:vAlign w:val="bottom"/>
          </w:tcPr>
          <w:p w14:paraId="42C4D45A" w14:textId="77777777" w:rsidR="00BB0104" w:rsidRPr="009407FD" w:rsidRDefault="00BB0104" w:rsidP="00BB0104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</w:pPr>
            <w:r w:rsidRPr="009407FD">
              <w:rPr>
                <w:cs/>
              </w:rPr>
              <w:t>บริษัท เวฟ เอ็นเตอร์เทนเมนท์ จำกัด (มหาชน)</w:t>
            </w:r>
          </w:p>
        </w:tc>
        <w:tc>
          <w:tcPr>
            <w:tcW w:w="183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4136A92" w14:textId="77777777" w:rsidR="00BB0104" w:rsidRPr="009407FD" w:rsidRDefault="00BB0104" w:rsidP="00BB0104">
            <w:pPr>
              <w:tabs>
                <w:tab w:val="decimal" w:pos="318"/>
              </w:tabs>
              <w:ind w:left="-108" w:right="-110"/>
              <w:contextualSpacing/>
              <w:jc w:val="center"/>
            </w:pPr>
          </w:p>
        </w:tc>
        <w:tc>
          <w:tcPr>
            <w:tcW w:w="183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47EC2FC4" w14:textId="77777777" w:rsidR="00BB0104" w:rsidRPr="009407FD" w:rsidRDefault="00BB0104" w:rsidP="00BB0104">
            <w:pPr>
              <w:tabs>
                <w:tab w:val="decimal" w:pos="318"/>
              </w:tabs>
              <w:ind w:left="-108" w:right="-110"/>
              <w:contextualSpacing/>
              <w:jc w:val="center"/>
            </w:pPr>
          </w:p>
        </w:tc>
      </w:tr>
      <w:tr w:rsidR="007F3F26" w:rsidRPr="009407FD" w14:paraId="73CBD0AD" w14:textId="77777777" w:rsidTr="00DA22D4">
        <w:trPr>
          <w:trHeight w:val="447"/>
        </w:trPr>
        <w:tc>
          <w:tcPr>
            <w:tcW w:w="6048" w:type="dxa"/>
            <w:tcBorders>
              <w:top w:val="nil"/>
              <w:bottom w:val="nil"/>
            </w:tcBorders>
            <w:vAlign w:val="bottom"/>
          </w:tcPr>
          <w:p w14:paraId="25FF13AB" w14:textId="77777777" w:rsidR="007F3F26" w:rsidRPr="009407FD" w:rsidRDefault="007F3F26" w:rsidP="007F3F26">
            <w:pPr>
              <w:tabs>
                <w:tab w:val="left" w:pos="216"/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9407FD">
              <w:rPr>
                <w:cs/>
              </w:rPr>
              <w:t xml:space="preserve">    ราคาทุน</w:t>
            </w:r>
          </w:p>
        </w:tc>
        <w:tc>
          <w:tcPr>
            <w:tcW w:w="1838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5A26083" w14:textId="5C789E62" w:rsidR="007F3F26" w:rsidRPr="002B5F11" w:rsidRDefault="007F3F26" w:rsidP="002B5F11">
            <w:pPr>
              <w:spacing w:line="216" w:lineRule="auto"/>
              <w:ind w:left="-144" w:right="752"/>
              <w:jc w:val="right"/>
            </w:pPr>
            <w:r w:rsidRPr="002B5F11">
              <w:t>-</w:t>
            </w:r>
          </w:p>
        </w:tc>
        <w:tc>
          <w:tcPr>
            <w:tcW w:w="1838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15D4FD2" w14:textId="00FB4FCA" w:rsidR="007F3F26" w:rsidRPr="009407FD" w:rsidRDefault="007F3F26" w:rsidP="007F3F26">
            <w:pPr>
              <w:tabs>
                <w:tab w:val="left" w:pos="1326"/>
              </w:tabs>
              <w:ind w:right="-108"/>
              <w:contextualSpacing/>
              <w:jc w:val="center"/>
              <w:rPr>
                <w:spacing w:val="-4"/>
              </w:rPr>
            </w:pPr>
            <w:r w:rsidRPr="00BE14DA">
              <w:rPr>
                <w:spacing w:val="-4"/>
                <w:cs/>
              </w:rPr>
              <w:t>266,046,765</w:t>
            </w:r>
          </w:p>
        </w:tc>
      </w:tr>
      <w:tr w:rsidR="007F3F26" w:rsidRPr="009407FD" w14:paraId="43267260" w14:textId="77777777" w:rsidTr="00DA22D4">
        <w:trPr>
          <w:trHeight w:val="447"/>
        </w:trPr>
        <w:tc>
          <w:tcPr>
            <w:tcW w:w="6048" w:type="dxa"/>
            <w:tcBorders>
              <w:top w:val="nil"/>
              <w:bottom w:val="nil"/>
            </w:tcBorders>
            <w:vAlign w:val="bottom"/>
          </w:tcPr>
          <w:p w14:paraId="6D116F30" w14:textId="77777777" w:rsidR="007F3F26" w:rsidRPr="009407FD" w:rsidRDefault="007F3F26" w:rsidP="007F3F26">
            <w:pPr>
              <w:tabs>
                <w:tab w:val="left" w:pos="360"/>
                <w:tab w:val="left" w:pos="900"/>
                <w:tab w:val="left" w:pos="1440"/>
              </w:tabs>
              <w:ind w:left="222" w:right="-516" w:hanging="28"/>
              <w:contextualSpacing/>
              <w:rPr>
                <w:cs/>
              </w:rPr>
            </w:pPr>
            <w:r w:rsidRPr="009407FD">
              <w:rPr>
                <w:u w:val="single"/>
                <w:cs/>
              </w:rPr>
              <w:t>หัก</w:t>
            </w:r>
            <w:r w:rsidRPr="009407FD">
              <w:rPr>
                <w:cs/>
              </w:rPr>
              <w:t xml:space="preserve"> ค่าเผื่อการปรับมูลค่าเงินลงทุน</w:t>
            </w:r>
          </w:p>
        </w:tc>
        <w:tc>
          <w:tcPr>
            <w:tcW w:w="1838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0E370DC" w14:textId="155B41E1" w:rsidR="007F3F26" w:rsidRPr="002B5F11" w:rsidRDefault="007F3F26" w:rsidP="002B5F11">
            <w:pPr>
              <w:spacing w:line="216" w:lineRule="auto"/>
              <w:ind w:left="-144" w:right="752"/>
              <w:jc w:val="right"/>
            </w:pPr>
            <w:r w:rsidRPr="002B5F11">
              <w:t>-</w:t>
            </w:r>
          </w:p>
        </w:tc>
        <w:tc>
          <w:tcPr>
            <w:tcW w:w="1838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406D7B78" w14:textId="19E4CC9B" w:rsidR="007F3F26" w:rsidRPr="009407FD" w:rsidRDefault="007F3F26" w:rsidP="007F3F26">
            <w:pPr>
              <w:ind w:right="-108"/>
              <w:contextualSpacing/>
              <w:jc w:val="center"/>
              <w:rPr>
                <w:spacing w:val="-4"/>
              </w:rPr>
            </w:pPr>
            <w:r w:rsidRPr="00BE14DA">
              <w:rPr>
                <w:spacing w:val="-4"/>
                <w:cs/>
              </w:rPr>
              <w:t>(176,223,561)</w:t>
            </w:r>
          </w:p>
        </w:tc>
      </w:tr>
      <w:tr w:rsidR="007F3F26" w:rsidRPr="009407FD" w14:paraId="62045664" w14:textId="77777777" w:rsidTr="00DA22D4">
        <w:trPr>
          <w:trHeight w:val="447"/>
        </w:trPr>
        <w:tc>
          <w:tcPr>
            <w:tcW w:w="6048" w:type="dxa"/>
            <w:tcBorders>
              <w:top w:val="nil"/>
              <w:bottom w:val="nil"/>
            </w:tcBorders>
            <w:vAlign w:val="bottom"/>
          </w:tcPr>
          <w:p w14:paraId="34FEA72A" w14:textId="77777777" w:rsidR="007F3F26" w:rsidRPr="009407FD" w:rsidRDefault="007F3F26" w:rsidP="007F3F26">
            <w:pPr>
              <w:tabs>
                <w:tab w:val="left" w:pos="360"/>
                <w:tab w:val="left" w:pos="900"/>
                <w:tab w:val="left" w:pos="1440"/>
              </w:tabs>
              <w:ind w:left="208" w:right="-516"/>
              <w:contextualSpacing/>
              <w:rPr>
                <w:cs/>
              </w:rPr>
            </w:pPr>
            <w:r w:rsidRPr="009407FD">
              <w:rPr>
                <w:cs/>
              </w:rPr>
              <w:t>มูลค่ายุติธรรม ณ วันโอนเปลี่ยนประเภทเงินลงทุน</w:t>
            </w:r>
          </w:p>
        </w:tc>
        <w:tc>
          <w:tcPr>
            <w:tcW w:w="1838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285FCB61" w14:textId="02686CCB" w:rsidR="007F3F26" w:rsidRPr="002B5F11" w:rsidRDefault="007F3F26" w:rsidP="002B5F11">
            <w:pPr>
              <w:spacing w:line="216" w:lineRule="auto"/>
              <w:ind w:left="-144" w:right="752"/>
              <w:jc w:val="right"/>
            </w:pPr>
            <w:r w:rsidRPr="002B5F11"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7E0A08E6" w14:textId="43328CD3" w:rsidR="007F3F26" w:rsidRPr="009407FD" w:rsidRDefault="007F3F26" w:rsidP="007F3F26">
            <w:pPr>
              <w:tabs>
                <w:tab w:val="left" w:pos="1326"/>
              </w:tabs>
              <w:ind w:right="-108"/>
              <w:contextualSpacing/>
              <w:jc w:val="center"/>
              <w:rPr>
                <w:spacing w:val="-4"/>
              </w:rPr>
            </w:pPr>
            <w:r w:rsidRPr="00BE14DA">
              <w:rPr>
                <w:spacing w:val="-4"/>
                <w:cs/>
              </w:rPr>
              <w:t xml:space="preserve">  89,823</w:t>
            </w:r>
            <w:r w:rsidRPr="00BE14DA">
              <w:rPr>
                <w:spacing w:val="-4"/>
              </w:rPr>
              <w:t>,204</w:t>
            </w:r>
          </w:p>
        </w:tc>
      </w:tr>
      <w:tr w:rsidR="007F3F26" w:rsidRPr="009407FD" w14:paraId="3BBD015D" w14:textId="77777777" w:rsidTr="00DA22D4">
        <w:trPr>
          <w:trHeight w:val="448"/>
        </w:trPr>
        <w:tc>
          <w:tcPr>
            <w:tcW w:w="6048" w:type="dxa"/>
            <w:tcBorders>
              <w:top w:val="nil"/>
              <w:bottom w:val="single" w:sz="4" w:space="0" w:color="auto"/>
            </w:tcBorders>
            <w:vAlign w:val="bottom"/>
          </w:tcPr>
          <w:p w14:paraId="5B731776" w14:textId="77777777" w:rsidR="007F3F26" w:rsidRPr="009407FD" w:rsidRDefault="007F3F26" w:rsidP="007F3F26">
            <w:pPr>
              <w:tabs>
                <w:tab w:val="left" w:pos="360"/>
                <w:tab w:val="left" w:pos="900"/>
                <w:tab w:val="left" w:pos="1440"/>
              </w:tabs>
              <w:ind w:left="194" w:right="-516"/>
              <w:contextualSpacing/>
              <w:rPr>
                <w:b/>
                <w:bCs/>
                <w:cs/>
              </w:rPr>
            </w:pPr>
            <w:r w:rsidRPr="009407FD">
              <w:rPr>
                <w:rFonts w:hint="cs"/>
                <w:u w:val="single"/>
                <w:cs/>
              </w:rPr>
              <w:t>หัก</w:t>
            </w:r>
            <w:r w:rsidRPr="009407FD">
              <w:rPr>
                <w:cs/>
              </w:rPr>
              <w:t xml:space="preserve"> ผล</w:t>
            </w:r>
            <w:r w:rsidRPr="009407FD">
              <w:rPr>
                <w:rFonts w:hint="cs"/>
                <w:cs/>
              </w:rPr>
              <w:t>ขาดทุน</w:t>
            </w:r>
            <w:r w:rsidRPr="009407FD">
              <w:rPr>
                <w:cs/>
              </w:rPr>
              <w:t>จากการวัดมูลค่าเงินลงทุน</w:t>
            </w:r>
          </w:p>
        </w:tc>
        <w:tc>
          <w:tcPr>
            <w:tcW w:w="1838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958019A" w14:textId="6FDEADB5" w:rsidR="007F3F26" w:rsidRPr="002B5F11" w:rsidRDefault="007F3F26" w:rsidP="002B5F11">
            <w:pPr>
              <w:spacing w:line="216" w:lineRule="auto"/>
              <w:ind w:left="-144" w:right="752"/>
              <w:jc w:val="right"/>
            </w:pPr>
            <w:r w:rsidRPr="002B5F11">
              <w:t>-</w:t>
            </w:r>
          </w:p>
        </w:tc>
        <w:tc>
          <w:tcPr>
            <w:tcW w:w="1838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04254D2" w14:textId="2DCE20E9" w:rsidR="007F3F26" w:rsidRPr="009407FD" w:rsidRDefault="007F3F26" w:rsidP="007F3F26">
            <w:pPr>
              <w:ind w:right="-108"/>
              <w:contextualSpacing/>
              <w:jc w:val="center"/>
              <w:rPr>
                <w:spacing w:val="-4"/>
              </w:rPr>
            </w:pPr>
            <w:r w:rsidRPr="00BE14DA">
              <w:rPr>
                <w:rFonts w:hint="cs"/>
                <w:spacing w:val="-4"/>
                <w:cs/>
              </w:rPr>
              <w:t xml:space="preserve">  (</w:t>
            </w:r>
            <w:r w:rsidRPr="00BE14DA">
              <w:rPr>
                <w:spacing w:val="-4"/>
              </w:rPr>
              <w:t>26,330,704</w:t>
            </w:r>
            <w:r w:rsidRPr="00BE14DA">
              <w:rPr>
                <w:rFonts w:hint="cs"/>
                <w:spacing w:val="-4"/>
                <w:cs/>
              </w:rPr>
              <w:t>)</w:t>
            </w:r>
          </w:p>
        </w:tc>
      </w:tr>
      <w:tr w:rsidR="007F3F26" w:rsidRPr="009407FD" w14:paraId="3CCBD28D" w14:textId="77777777" w:rsidTr="00DA22D4">
        <w:trPr>
          <w:trHeight w:val="448"/>
        </w:trPr>
        <w:tc>
          <w:tcPr>
            <w:tcW w:w="6048" w:type="dxa"/>
            <w:tcBorders>
              <w:top w:val="single" w:sz="4" w:space="0" w:color="auto"/>
            </w:tcBorders>
            <w:vAlign w:val="bottom"/>
          </w:tcPr>
          <w:p w14:paraId="5CEA170A" w14:textId="77777777" w:rsidR="007F3F26" w:rsidRPr="009407FD" w:rsidRDefault="007F3F26" w:rsidP="007F3F26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b/>
                <w:bCs/>
                <w:spacing w:val="-8"/>
                <w:cs/>
              </w:rPr>
            </w:pPr>
            <w:r w:rsidRPr="009407FD">
              <w:rPr>
                <w:spacing w:val="-8"/>
                <w:cs/>
              </w:rPr>
              <w:t xml:space="preserve">    เงินลงทุน</w:t>
            </w:r>
            <w:r w:rsidRPr="009407FD">
              <w:rPr>
                <w:rFonts w:hint="cs"/>
                <w:spacing w:val="-8"/>
                <w:cs/>
              </w:rPr>
              <w:t>ในตราสารทุนในความต้องการของตลาด</w:t>
            </w:r>
            <w:r w:rsidRPr="009407FD">
              <w:rPr>
                <w:spacing w:val="-8"/>
                <w:cs/>
              </w:rPr>
              <w:t>-มูลค่ายุติธรรม</w:t>
            </w:r>
          </w:p>
        </w:tc>
        <w:tc>
          <w:tcPr>
            <w:tcW w:w="1838" w:type="dxa"/>
            <w:tcBorders>
              <w:top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1B82B4B3" w14:textId="3930404F" w:rsidR="007F3F26" w:rsidRPr="002B5F11" w:rsidRDefault="007F3F26" w:rsidP="002B5F11">
            <w:pPr>
              <w:spacing w:line="216" w:lineRule="auto"/>
              <w:ind w:left="-144" w:right="752"/>
              <w:jc w:val="right"/>
            </w:pPr>
            <w:r w:rsidRPr="002B5F11">
              <w:t>-</w:t>
            </w:r>
          </w:p>
        </w:tc>
        <w:tc>
          <w:tcPr>
            <w:tcW w:w="1838" w:type="dxa"/>
            <w:tcBorders>
              <w:left w:val="dashed" w:sz="4" w:space="0" w:color="auto"/>
            </w:tcBorders>
            <w:vAlign w:val="bottom"/>
          </w:tcPr>
          <w:p w14:paraId="005AF73F" w14:textId="55C7D6ED" w:rsidR="007F3F26" w:rsidRPr="009407FD" w:rsidRDefault="007F3F26" w:rsidP="007F3F26">
            <w:pPr>
              <w:tabs>
                <w:tab w:val="left" w:pos="1332"/>
              </w:tabs>
              <w:ind w:right="-108"/>
              <w:contextualSpacing/>
              <w:jc w:val="center"/>
              <w:rPr>
                <w:spacing w:val="-4"/>
              </w:rPr>
            </w:pPr>
            <w:r w:rsidRPr="00BE14DA">
              <w:rPr>
                <w:rFonts w:hint="cs"/>
                <w:spacing w:val="-4"/>
                <w:cs/>
              </w:rPr>
              <w:t xml:space="preserve">  63,492,500</w:t>
            </w:r>
          </w:p>
        </w:tc>
      </w:tr>
    </w:tbl>
    <w:p w14:paraId="72593A92" w14:textId="77777777" w:rsidR="00CE46F5" w:rsidRPr="00D618C0" w:rsidRDefault="00CE46F5" w:rsidP="0028085F">
      <w:pPr>
        <w:tabs>
          <w:tab w:val="left" w:pos="360"/>
          <w:tab w:val="left" w:pos="658"/>
          <w:tab w:val="left" w:pos="851"/>
        </w:tabs>
        <w:spacing w:line="192" w:lineRule="auto"/>
        <w:ind w:left="658" w:right="-98"/>
        <w:jc w:val="both"/>
        <w:rPr>
          <w:sz w:val="6"/>
          <w:szCs w:val="6"/>
        </w:rPr>
      </w:pP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  <w:r w:rsidRPr="00847BC5">
        <w:rPr>
          <w:b/>
          <w:bCs/>
          <w:cs/>
        </w:rPr>
        <w:tab/>
      </w:r>
    </w:p>
    <w:p w14:paraId="3E2F7C91" w14:textId="165D9A7E" w:rsidR="000D0852" w:rsidRDefault="000D0852" w:rsidP="00D618C0">
      <w:pPr>
        <w:tabs>
          <w:tab w:val="left" w:pos="1440"/>
        </w:tabs>
        <w:spacing w:line="192" w:lineRule="auto"/>
        <w:ind w:left="-294" w:right="-24" w:firstLine="616"/>
        <w:jc w:val="thaiDistribute"/>
        <w:rPr>
          <w:sz w:val="6"/>
          <w:szCs w:val="6"/>
        </w:rPr>
      </w:pPr>
    </w:p>
    <w:p w14:paraId="6428E8F9" w14:textId="5496F485" w:rsidR="00E808C2" w:rsidRPr="009407FD" w:rsidRDefault="00E808C2" w:rsidP="00E228AC">
      <w:pPr>
        <w:tabs>
          <w:tab w:val="left" w:pos="1440"/>
        </w:tabs>
        <w:ind w:left="-98" w:right="-24" w:firstLine="616"/>
        <w:jc w:val="thaiDistribute"/>
      </w:pPr>
      <w:r w:rsidRPr="009407FD">
        <w:rPr>
          <w:rFonts w:hint="cs"/>
          <w:cs/>
        </w:rPr>
        <w:t>ผลกำไร</w:t>
      </w:r>
      <w:r w:rsidRPr="009407FD">
        <w:t>/</w:t>
      </w:r>
      <w:r w:rsidRPr="009407FD">
        <w:rPr>
          <w:rFonts w:hint="cs"/>
          <w:cs/>
        </w:rPr>
        <w:t>ขาดทุนจากเงินลงทุนในตราสารทุนใ</w:t>
      </w:r>
      <w:r w:rsidR="00B13263" w:rsidRPr="009407FD">
        <w:rPr>
          <w:rFonts w:hint="cs"/>
          <w:cs/>
        </w:rPr>
        <w:t>นความต้องการของตลาด ในระหว่างปี</w:t>
      </w:r>
      <w:r w:rsidRPr="009407FD">
        <w:rPr>
          <w:rFonts w:hint="cs"/>
          <w:cs/>
        </w:rPr>
        <w:t>ได้นำไปแสดงใน</w:t>
      </w:r>
      <w:r w:rsidR="00DE565C" w:rsidRPr="009407FD">
        <w:rPr>
          <w:rFonts w:hint="cs"/>
          <w:cs/>
        </w:rPr>
        <w:t xml:space="preserve">     </w:t>
      </w:r>
      <w:r w:rsidR="00FA0F50">
        <w:rPr>
          <w:rFonts w:hint="cs"/>
          <w:cs/>
        </w:rPr>
        <w:t xml:space="preserve">       </w:t>
      </w:r>
      <w:r w:rsidRPr="009407FD">
        <w:rPr>
          <w:rFonts w:hint="cs"/>
          <w:cs/>
        </w:rPr>
        <w:t>งบกำไรขาดทุนเบ็ดเสร็จแล้ว ดัง</w:t>
      </w:r>
      <w:r w:rsidR="00DE565C" w:rsidRPr="009407FD">
        <w:rPr>
          <w:rFonts w:hint="cs"/>
          <w:cs/>
        </w:rPr>
        <w:t>นี้</w:t>
      </w:r>
    </w:p>
    <w:p w14:paraId="107E9511" w14:textId="77777777" w:rsidR="00E808C2" w:rsidRPr="009407FD" w:rsidRDefault="00E808C2" w:rsidP="00E808C2">
      <w:pPr>
        <w:tabs>
          <w:tab w:val="left" w:pos="709"/>
          <w:tab w:val="left" w:pos="1440"/>
        </w:tabs>
        <w:spacing w:line="192" w:lineRule="auto"/>
        <w:ind w:left="709" w:right="-6" w:firstLine="731"/>
        <w:jc w:val="right"/>
        <w:rPr>
          <w:spacing w:val="2"/>
        </w:rPr>
      </w:pPr>
      <w:r w:rsidRPr="009407FD">
        <w:rPr>
          <w:cs/>
        </w:rPr>
        <w:t>หน่วย</w:t>
      </w:r>
      <w:r w:rsidRPr="009407FD">
        <w:t xml:space="preserve"> : </w:t>
      </w:r>
      <w:r w:rsidRPr="009407FD">
        <w:rPr>
          <w:cs/>
        </w:rPr>
        <w:t>บาท</w:t>
      </w:r>
    </w:p>
    <w:tbl>
      <w:tblPr>
        <w:tblW w:w="972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3"/>
        <w:gridCol w:w="1843"/>
        <w:gridCol w:w="1843"/>
      </w:tblGrid>
      <w:tr w:rsidR="00E808C2" w:rsidRPr="009407FD" w14:paraId="0A928DF6" w14:textId="77777777" w:rsidTr="00963A80">
        <w:trPr>
          <w:cantSplit/>
        </w:trPr>
        <w:tc>
          <w:tcPr>
            <w:tcW w:w="6043" w:type="dxa"/>
            <w:vMerge w:val="restart"/>
            <w:vAlign w:val="center"/>
          </w:tcPr>
          <w:p w14:paraId="63296346" w14:textId="77777777" w:rsidR="00E808C2" w:rsidRPr="009407FD" w:rsidRDefault="00E808C2" w:rsidP="002E46A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</w:pPr>
            <w:r w:rsidRPr="009407FD">
              <w:rPr>
                <w:cs/>
              </w:rPr>
              <w:t>รายการ</w:t>
            </w:r>
          </w:p>
          <w:p w14:paraId="45D253D0" w14:textId="2E415A50" w:rsidR="00E808C2" w:rsidRPr="009407FD" w:rsidRDefault="00E808C2" w:rsidP="00E808C2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cs/>
              </w:rPr>
            </w:pPr>
            <w:r w:rsidRPr="009407FD">
              <w:rPr>
                <w:rFonts w:hint="cs"/>
                <w:cs/>
              </w:rPr>
              <w:t xml:space="preserve">สำหรับปี สิ้นสุดวันที่ </w:t>
            </w:r>
            <w:r w:rsidR="000D0852">
              <w:t>31</w:t>
            </w:r>
            <w:r w:rsidRPr="009407FD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vAlign w:val="center"/>
          </w:tcPr>
          <w:p w14:paraId="30E6352B" w14:textId="77777777" w:rsidR="00E808C2" w:rsidRPr="009407FD" w:rsidRDefault="00E808C2" w:rsidP="002E46A3">
            <w:pPr>
              <w:ind w:left="-108" w:right="-108"/>
              <w:jc w:val="center"/>
              <w:rPr>
                <w:cs/>
              </w:rPr>
            </w:pPr>
            <w:r w:rsidRPr="009407FD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BB0104" w:rsidRPr="009407FD" w14:paraId="16CD486B" w14:textId="77777777" w:rsidTr="00963A80">
        <w:trPr>
          <w:cantSplit/>
          <w:trHeight w:val="255"/>
        </w:trPr>
        <w:tc>
          <w:tcPr>
            <w:tcW w:w="6043" w:type="dxa"/>
            <w:vMerge/>
            <w:tcBorders>
              <w:bottom w:val="single" w:sz="4" w:space="0" w:color="auto"/>
            </w:tcBorders>
          </w:tcPr>
          <w:p w14:paraId="335CD9F4" w14:textId="77777777" w:rsidR="00BB0104" w:rsidRPr="009407FD" w:rsidRDefault="00BB0104" w:rsidP="00BB0104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</w:pPr>
          </w:p>
        </w:tc>
        <w:tc>
          <w:tcPr>
            <w:tcW w:w="1843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0C223957" w14:textId="5919DED5" w:rsidR="00BB0104" w:rsidRPr="009407FD" w:rsidRDefault="00BB0104" w:rsidP="00BB0104">
            <w:pPr>
              <w:ind w:left="-108" w:right="-108"/>
              <w:jc w:val="center"/>
            </w:pPr>
            <w:r w:rsidRPr="009407FD">
              <w:t>256</w:t>
            </w:r>
            <w:r w:rsidR="000D0852">
              <w:t>5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  <w:vAlign w:val="center"/>
          </w:tcPr>
          <w:p w14:paraId="17FE6DF7" w14:textId="4FD1D4C2" w:rsidR="00BB0104" w:rsidRPr="009407FD" w:rsidRDefault="00BB0104" w:rsidP="00BB0104">
            <w:pPr>
              <w:ind w:left="-108" w:right="-108"/>
              <w:jc w:val="center"/>
            </w:pPr>
            <w:r w:rsidRPr="009407FD">
              <w:t>256</w:t>
            </w:r>
            <w:r w:rsidR="000D0852">
              <w:t>4</w:t>
            </w:r>
          </w:p>
        </w:tc>
      </w:tr>
      <w:tr w:rsidR="00BB0104" w:rsidRPr="009407FD" w14:paraId="41009E98" w14:textId="77777777" w:rsidTr="00963A80">
        <w:trPr>
          <w:trHeight w:val="448"/>
        </w:trPr>
        <w:tc>
          <w:tcPr>
            <w:tcW w:w="60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FE060" w14:textId="77777777" w:rsidR="00BB0104" w:rsidRPr="009407FD" w:rsidRDefault="00BB0104" w:rsidP="00BB0104">
            <w:pPr>
              <w:ind w:right="-134"/>
              <w:rPr>
                <w:spacing w:val="-4"/>
                <w:cs/>
              </w:rPr>
            </w:pPr>
            <w:r w:rsidRPr="009407FD">
              <w:rPr>
                <w:rFonts w:hint="cs"/>
                <w:spacing w:val="-4"/>
                <w:cs/>
              </w:rPr>
              <w:t>ผล</w:t>
            </w:r>
            <w:r w:rsidR="00A5476B">
              <w:rPr>
                <w:rFonts w:hint="cs"/>
                <w:spacing w:val="-4"/>
                <w:cs/>
              </w:rPr>
              <w:t>กำไร(</w:t>
            </w:r>
            <w:r w:rsidRPr="009407FD">
              <w:rPr>
                <w:rFonts w:hint="cs"/>
                <w:spacing w:val="-4"/>
                <w:cs/>
              </w:rPr>
              <w:t>ขาดทุน</w:t>
            </w:r>
            <w:r w:rsidR="00A5476B">
              <w:rPr>
                <w:rFonts w:hint="cs"/>
                <w:spacing w:val="-4"/>
                <w:cs/>
              </w:rPr>
              <w:t>)</w:t>
            </w:r>
            <w:r w:rsidRPr="009407FD">
              <w:rPr>
                <w:rFonts w:hint="cs"/>
                <w:spacing w:val="-4"/>
                <w:cs/>
              </w:rPr>
              <w:t>จาก</w:t>
            </w:r>
            <w:r w:rsidRPr="009407FD">
              <w:rPr>
                <w:spacing w:val="-4"/>
                <w:cs/>
              </w:rPr>
              <w:t>เงินลงทุนใน</w:t>
            </w:r>
            <w:r w:rsidRPr="009407FD">
              <w:rPr>
                <w:rFonts w:hint="cs"/>
                <w:spacing w:val="-4"/>
                <w:cs/>
              </w:rPr>
              <w:t>ตราสารทุนในความต้องการของตลาด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52FA2DB" w14:textId="1B8A5238" w:rsidR="00BB0104" w:rsidRPr="007F3F26" w:rsidRDefault="007F3F26" w:rsidP="007F3F26">
            <w:pPr>
              <w:ind w:right="192"/>
              <w:jc w:val="right"/>
              <w:rPr>
                <w:spacing w:val="-4"/>
              </w:rPr>
            </w:pPr>
            <w:r w:rsidRPr="007F3F26">
              <w:rPr>
                <w:spacing w:val="-4"/>
              </w:rPr>
              <w:t>(53,606,390)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F879F8C" w14:textId="43770E28" w:rsidR="00BB0104" w:rsidRPr="009407FD" w:rsidRDefault="000D0852" w:rsidP="00D618C0">
            <w:pPr>
              <w:ind w:right="242"/>
              <w:jc w:val="right"/>
              <w:rPr>
                <w:spacing w:val="-4"/>
              </w:rPr>
            </w:pPr>
            <w:r>
              <w:rPr>
                <w:spacing w:val="-4"/>
              </w:rPr>
              <w:t>27,960,000</w:t>
            </w:r>
          </w:p>
        </w:tc>
      </w:tr>
    </w:tbl>
    <w:p w14:paraId="4FD0F3E0" w14:textId="77777777" w:rsidR="00232C13" w:rsidRPr="00D618C0" w:rsidRDefault="00232C13" w:rsidP="00D40D00">
      <w:pPr>
        <w:tabs>
          <w:tab w:val="left" w:pos="360"/>
          <w:tab w:val="left" w:pos="900"/>
          <w:tab w:val="left" w:pos="1440"/>
        </w:tabs>
        <w:ind w:right="-582"/>
        <w:rPr>
          <w:rFonts w:ascii="Angsana New" w:hAnsi="Angsana New"/>
          <w:b/>
          <w:bCs/>
          <w:spacing w:val="-2"/>
          <w:sz w:val="6"/>
          <w:szCs w:val="6"/>
        </w:rPr>
      </w:pPr>
    </w:p>
    <w:p w14:paraId="27076995" w14:textId="77777777" w:rsidR="006D1F46" w:rsidRDefault="006D1F46" w:rsidP="00DC6B99">
      <w:pPr>
        <w:tabs>
          <w:tab w:val="left" w:pos="1440"/>
        </w:tabs>
        <w:ind w:left="-98" w:right="-24" w:firstLine="616"/>
        <w:jc w:val="thaiDistribute"/>
        <w:rPr>
          <w:spacing w:val="-2"/>
        </w:rPr>
      </w:pPr>
    </w:p>
    <w:p w14:paraId="7C2D48B4" w14:textId="3D8A7EA6" w:rsidR="00DC6B99" w:rsidRPr="00DC6B99" w:rsidRDefault="00DC6B99" w:rsidP="00DC6B99">
      <w:pPr>
        <w:tabs>
          <w:tab w:val="left" w:pos="1440"/>
        </w:tabs>
        <w:ind w:left="-98" w:right="-24" w:firstLine="616"/>
        <w:jc w:val="thaiDistribute"/>
      </w:pPr>
      <w:r w:rsidRPr="00266043">
        <w:rPr>
          <w:rFonts w:hint="cs"/>
          <w:spacing w:val="-2"/>
          <w:cs/>
        </w:rPr>
        <w:lastRenderedPageBreak/>
        <w:t>ใน</w:t>
      </w:r>
      <w:r w:rsidR="00266043">
        <w:rPr>
          <w:rFonts w:hint="cs"/>
          <w:spacing w:val="-2"/>
          <w:cs/>
        </w:rPr>
        <w:t xml:space="preserve">ระหว่างปี </w:t>
      </w:r>
      <w:r w:rsidR="00266043">
        <w:rPr>
          <w:spacing w:val="-2"/>
        </w:rPr>
        <w:t>2</w:t>
      </w:r>
      <w:r w:rsidRPr="00266043">
        <w:rPr>
          <w:spacing w:val="-2"/>
        </w:rPr>
        <w:t>565</w:t>
      </w:r>
      <w:r w:rsidRPr="00266043">
        <w:rPr>
          <w:rFonts w:hint="cs"/>
          <w:spacing w:val="-2"/>
          <w:cs/>
        </w:rPr>
        <w:t xml:space="preserve"> บริษัทได้จำหน่ายเงินลงทุนในบริษัท เวฟ เอ็นเตอร์เทนเมนท์ จำกัด (มหาชน) ราคาทุน</w:t>
      </w:r>
      <w:r w:rsidRPr="00DC6B99">
        <w:rPr>
          <w:rFonts w:hint="cs"/>
          <w:cs/>
        </w:rPr>
        <w:t xml:space="preserve">    </w:t>
      </w:r>
      <w:r w:rsidR="00266043">
        <w:t>266.05</w:t>
      </w:r>
      <w:r w:rsidRPr="00DC6B99">
        <w:t xml:space="preserve"> </w:t>
      </w:r>
      <w:r w:rsidRPr="00DC6B99">
        <w:rPr>
          <w:rFonts w:hint="cs"/>
          <w:cs/>
        </w:rPr>
        <w:t xml:space="preserve">ล้านบาท ซึ่งได้มีการตั้งค่าเผื่อการปรับมูลค่าเงินลงทุนเป็นจำนวนเงิน </w:t>
      </w:r>
      <w:r w:rsidR="00266043">
        <w:t>176.22</w:t>
      </w:r>
      <w:r w:rsidRPr="00DC6B99">
        <w:t xml:space="preserve"> </w:t>
      </w:r>
      <w:r w:rsidRPr="00DC6B99">
        <w:rPr>
          <w:rFonts w:hint="cs"/>
          <w:cs/>
        </w:rPr>
        <w:t>ล้านบาท และผลขาดทุน</w:t>
      </w:r>
      <w:r w:rsidR="00266043">
        <w:t xml:space="preserve">      </w:t>
      </w:r>
      <w:r w:rsidRPr="00454634">
        <w:rPr>
          <w:rFonts w:hint="cs"/>
          <w:spacing w:val="-6"/>
          <w:cs/>
        </w:rPr>
        <w:t>จากการ</w:t>
      </w:r>
      <w:r w:rsidR="00454634" w:rsidRPr="00454634">
        <w:rPr>
          <w:rFonts w:hint="cs"/>
          <w:spacing w:val="-6"/>
          <w:cs/>
        </w:rPr>
        <w:t>วัด</w:t>
      </w:r>
      <w:r w:rsidRPr="00454634">
        <w:rPr>
          <w:rFonts w:hint="cs"/>
          <w:spacing w:val="-6"/>
          <w:cs/>
        </w:rPr>
        <w:t xml:space="preserve">มูลค่าเงินลงทุนเป็นจำนวนเงิน </w:t>
      </w:r>
      <w:r w:rsidR="00266043" w:rsidRPr="00454634">
        <w:rPr>
          <w:spacing w:val="-6"/>
        </w:rPr>
        <w:t xml:space="preserve">79.94 </w:t>
      </w:r>
      <w:r w:rsidRPr="00454634">
        <w:rPr>
          <w:rFonts w:hint="cs"/>
          <w:spacing w:val="-6"/>
          <w:cs/>
        </w:rPr>
        <w:t>ล้านบาท บริษัทได้รับเงินจากการจำหน่ายเงินลงทุนเป็นจำนวนเงิน</w:t>
      </w:r>
      <w:r w:rsidR="00266043" w:rsidRPr="00454634">
        <w:rPr>
          <w:spacing w:val="-6"/>
        </w:rPr>
        <w:t xml:space="preserve"> 9.89</w:t>
      </w:r>
      <w:r w:rsidRPr="00266043">
        <w:rPr>
          <w:spacing w:val="-4"/>
        </w:rPr>
        <w:t xml:space="preserve"> </w:t>
      </w:r>
      <w:r w:rsidRPr="00266043">
        <w:rPr>
          <w:rFonts w:hint="cs"/>
          <w:spacing w:val="-4"/>
          <w:cs/>
        </w:rPr>
        <w:t>ล้านบาท</w:t>
      </w:r>
      <w:r w:rsidRPr="00DC6B99">
        <w:rPr>
          <w:rFonts w:hint="cs"/>
          <w:cs/>
        </w:rPr>
        <w:t xml:space="preserve"> และได้โอนขาดทุนที่เคยรับรู้ในกำไรขาดทุนเบ็ดเสร็จอื่นจำนวน </w:t>
      </w:r>
      <w:r w:rsidR="00266043">
        <w:t>79.94</w:t>
      </w:r>
      <w:r w:rsidRPr="00DC6B99">
        <w:t xml:space="preserve"> </w:t>
      </w:r>
      <w:r w:rsidRPr="00DC6B99">
        <w:rPr>
          <w:rFonts w:hint="cs"/>
          <w:cs/>
        </w:rPr>
        <w:t>ล้านบาท ไปรับรู้ในกำไรสะสมแล้ว</w:t>
      </w:r>
    </w:p>
    <w:p w14:paraId="0B141125" w14:textId="1BE277C2" w:rsidR="00AF47F0" w:rsidRDefault="00AF47F0" w:rsidP="00266043">
      <w:pPr>
        <w:pStyle w:val="BodyText3"/>
        <w:tabs>
          <w:tab w:val="clear" w:pos="360"/>
        </w:tabs>
        <w:ind w:left="-284" w:right="-706" w:firstLine="200"/>
        <w:jc w:val="thaiDistribute"/>
        <w:rPr>
          <w:rFonts w:ascii="Angsana New" w:hAnsi="Angsana New"/>
          <w:sz w:val="10"/>
          <w:szCs w:val="10"/>
        </w:rPr>
      </w:pPr>
    </w:p>
    <w:p w14:paraId="1E28BD3B" w14:textId="742AEABF" w:rsidR="009407FD" w:rsidRPr="00C342A0" w:rsidRDefault="00D618C0" w:rsidP="00963A80">
      <w:pPr>
        <w:spacing w:line="300" w:lineRule="atLeast"/>
        <w:ind w:left="-98" w:right="-311"/>
        <w:rPr>
          <w:rFonts w:ascii="Angsana New" w:hAnsi="Angsana New"/>
          <w:cs/>
        </w:rPr>
      </w:pPr>
      <w:r>
        <w:rPr>
          <w:rFonts w:ascii="Angsana New" w:hAnsi="Angsana New"/>
        </w:rPr>
        <w:t>1</w:t>
      </w:r>
      <w:r w:rsidR="00AF47F0">
        <w:rPr>
          <w:rFonts w:ascii="Angsana New" w:hAnsi="Angsana New"/>
        </w:rPr>
        <w:t>1</w:t>
      </w:r>
      <w:r w:rsidR="009407FD">
        <w:rPr>
          <w:rFonts w:ascii="Angsana New" w:hAnsi="Angsana New"/>
        </w:rPr>
        <w:t>.2</w:t>
      </w:r>
      <w:r w:rsidR="009407FD">
        <w:rPr>
          <w:rFonts w:ascii="Angsana New" w:hAnsi="Angsana New" w:hint="cs"/>
          <w:cs/>
        </w:rPr>
        <w:t xml:space="preserve"> </w:t>
      </w:r>
      <w:r w:rsidR="009407FD" w:rsidRPr="00C342A0">
        <w:rPr>
          <w:rFonts w:ascii="Angsana New" w:hAnsi="Angsana New" w:hint="cs"/>
          <w:cs/>
        </w:rPr>
        <w:t>เงินลงทุนในตราสารทุน</w:t>
      </w:r>
      <w:r w:rsidR="009407FD">
        <w:rPr>
          <w:rFonts w:ascii="Angsana New" w:hAnsi="Angsana New" w:hint="cs"/>
          <w:cs/>
        </w:rPr>
        <w:t>ที่ไม่อยู่</w:t>
      </w:r>
      <w:r w:rsidR="009407FD" w:rsidRPr="00C342A0">
        <w:rPr>
          <w:rFonts w:ascii="Angsana New" w:hAnsi="Angsana New" w:hint="cs"/>
          <w:cs/>
        </w:rPr>
        <w:t>ในความต้องการของ</w:t>
      </w:r>
      <w:r w:rsidR="009407FD" w:rsidRPr="009A0328">
        <w:rPr>
          <w:rFonts w:ascii="Angsana New" w:hAnsi="Angsana New" w:hint="cs"/>
          <w:cs/>
        </w:rPr>
        <w:t>ตลาด-วัดมูลค่ายุติธรรมผ่านงบกำไรขาดทุน</w:t>
      </w:r>
    </w:p>
    <w:p w14:paraId="1BF046A5" w14:textId="77777777" w:rsidR="00AC2148" w:rsidRPr="009407FD" w:rsidRDefault="009407FD" w:rsidP="009407FD">
      <w:pPr>
        <w:tabs>
          <w:tab w:val="left" w:pos="709"/>
          <w:tab w:val="left" w:pos="1440"/>
        </w:tabs>
        <w:spacing w:line="192" w:lineRule="auto"/>
        <w:ind w:left="709" w:right="-6" w:firstLine="731"/>
        <w:jc w:val="right"/>
      </w:pPr>
      <w:r w:rsidRPr="00664EF6">
        <w:rPr>
          <w:cs/>
        </w:rPr>
        <w:t xml:space="preserve">หน่วย </w:t>
      </w:r>
      <w:r w:rsidRPr="00664EF6">
        <w:t xml:space="preserve">: </w:t>
      </w:r>
      <w:r w:rsidRPr="00664EF6">
        <w:rPr>
          <w:cs/>
        </w:rPr>
        <w:t>บาท</w:t>
      </w:r>
    </w:p>
    <w:tbl>
      <w:tblPr>
        <w:tblW w:w="973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7"/>
        <w:gridCol w:w="1421"/>
        <w:gridCol w:w="1422"/>
      </w:tblGrid>
      <w:tr w:rsidR="009407FD" w:rsidRPr="00AA3021" w14:paraId="77FD99EA" w14:textId="77777777" w:rsidTr="00071A19">
        <w:trPr>
          <w:trHeight w:hRule="exact" w:val="441"/>
        </w:trPr>
        <w:tc>
          <w:tcPr>
            <w:tcW w:w="6887" w:type="dxa"/>
            <w:vMerge w:val="restart"/>
            <w:shd w:val="clear" w:color="auto" w:fill="auto"/>
            <w:vAlign w:val="center"/>
          </w:tcPr>
          <w:p w14:paraId="6BD2E2FC" w14:textId="77777777" w:rsidR="009407FD" w:rsidRPr="00AA3021" w:rsidRDefault="009407FD" w:rsidP="00626060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cs/>
              </w:rPr>
            </w:pPr>
            <w:r w:rsidRPr="00AA3021">
              <w:rPr>
                <w:cs/>
              </w:rPr>
              <w:t>รายการ</w:t>
            </w:r>
          </w:p>
        </w:tc>
        <w:tc>
          <w:tcPr>
            <w:tcW w:w="2843" w:type="dxa"/>
            <w:gridSpan w:val="2"/>
            <w:tcBorders>
              <w:bottom w:val="single" w:sz="4" w:space="0" w:color="auto"/>
            </w:tcBorders>
            <w:vAlign w:val="center"/>
          </w:tcPr>
          <w:p w14:paraId="145ABC7C" w14:textId="77777777" w:rsidR="009407FD" w:rsidRPr="00AA3021" w:rsidRDefault="009407FD" w:rsidP="00626060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cs/>
              </w:rPr>
            </w:pPr>
            <w:r w:rsidRPr="00AA3021">
              <w:rPr>
                <w:cs/>
              </w:rPr>
              <w:t>งบการเงินรวม</w:t>
            </w:r>
          </w:p>
        </w:tc>
      </w:tr>
      <w:tr w:rsidR="009407FD" w:rsidRPr="00AA3021" w14:paraId="3AA5E072" w14:textId="77777777" w:rsidTr="00071A19">
        <w:trPr>
          <w:trHeight w:hRule="exact" w:val="418"/>
        </w:trPr>
        <w:tc>
          <w:tcPr>
            <w:tcW w:w="688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06A10A" w14:textId="77777777" w:rsidR="009407FD" w:rsidRPr="00AA3021" w:rsidRDefault="009407FD" w:rsidP="00626060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b/>
                <w:bCs/>
              </w:rPr>
            </w:pPr>
          </w:p>
        </w:tc>
        <w:tc>
          <w:tcPr>
            <w:tcW w:w="1421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345CE05D" w14:textId="7563A8E0" w:rsidR="009407FD" w:rsidRPr="00AA3021" w:rsidRDefault="009407FD" w:rsidP="00626060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>
              <w:t>256</w:t>
            </w:r>
            <w:r w:rsidR="000D0852">
              <w:t>5</w:t>
            </w:r>
          </w:p>
        </w:tc>
        <w:tc>
          <w:tcPr>
            <w:tcW w:w="1422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14:paraId="6A18208E" w14:textId="04AB420D" w:rsidR="009407FD" w:rsidRPr="00AA3021" w:rsidRDefault="009407FD" w:rsidP="00626060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cs/>
              </w:rPr>
            </w:pPr>
            <w:r>
              <w:t>25</w:t>
            </w:r>
            <w:r w:rsidRPr="00AA3021">
              <w:t>6</w:t>
            </w:r>
            <w:r w:rsidR="000D0852">
              <w:t>4</w:t>
            </w:r>
          </w:p>
        </w:tc>
      </w:tr>
      <w:tr w:rsidR="009407FD" w:rsidRPr="00AA3021" w14:paraId="06B65E74" w14:textId="77777777" w:rsidTr="00071A19">
        <w:trPr>
          <w:trHeight w:val="362"/>
        </w:trPr>
        <w:tc>
          <w:tcPr>
            <w:tcW w:w="6887" w:type="dxa"/>
            <w:tcBorders>
              <w:top w:val="single" w:sz="4" w:space="0" w:color="auto"/>
              <w:bottom w:val="nil"/>
            </w:tcBorders>
            <w:vAlign w:val="bottom"/>
          </w:tcPr>
          <w:p w14:paraId="08A04EBB" w14:textId="77777777" w:rsidR="009407FD" w:rsidRPr="00AA3021" w:rsidRDefault="009407FD" w:rsidP="00626060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AA3021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บางกอกคลับ</w:t>
            </w:r>
            <w:r w:rsidRPr="00AA3021">
              <w:rPr>
                <w:cs/>
              </w:rPr>
              <w:t xml:space="preserve"> จำกัด </w:t>
            </w:r>
          </w:p>
        </w:tc>
        <w:tc>
          <w:tcPr>
            <w:tcW w:w="142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8F92332" w14:textId="77777777" w:rsidR="009407FD" w:rsidRPr="00AA3021" w:rsidRDefault="009407FD" w:rsidP="00626060">
            <w:pPr>
              <w:tabs>
                <w:tab w:val="decimal" w:pos="318"/>
              </w:tabs>
              <w:ind w:left="-108" w:right="-110"/>
              <w:jc w:val="center"/>
            </w:pPr>
          </w:p>
        </w:tc>
        <w:tc>
          <w:tcPr>
            <w:tcW w:w="1422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8C7DEAC" w14:textId="77777777" w:rsidR="009407FD" w:rsidRPr="00AA3021" w:rsidRDefault="009407FD" w:rsidP="00626060">
            <w:pPr>
              <w:tabs>
                <w:tab w:val="decimal" w:pos="318"/>
              </w:tabs>
              <w:ind w:left="-108" w:right="-110"/>
              <w:jc w:val="center"/>
            </w:pPr>
          </w:p>
        </w:tc>
      </w:tr>
      <w:tr w:rsidR="000D0852" w:rsidRPr="00AA3021" w14:paraId="039E026E" w14:textId="77777777" w:rsidTr="00071A19">
        <w:trPr>
          <w:trHeight w:val="242"/>
        </w:trPr>
        <w:tc>
          <w:tcPr>
            <w:tcW w:w="6887" w:type="dxa"/>
            <w:tcBorders>
              <w:top w:val="nil"/>
              <w:bottom w:val="nil"/>
            </w:tcBorders>
            <w:vAlign w:val="bottom"/>
          </w:tcPr>
          <w:p w14:paraId="1D52462F" w14:textId="77777777" w:rsidR="000D0852" w:rsidRPr="00AA3021" w:rsidRDefault="000D0852" w:rsidP="000D0852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rPr>
                <w:cs/>
              </w:rPr>
              <w:t xml:space="preserve">    ราคาทุน</w:t>
            </w:r>
          </w:p>
        </w:tc>
        <w:tc>
          <w:tcPr>
            <w:tcW w:w="142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85B3BD5" w14:textId="77777777" w:rsidR="000D0852" w:rsidRPr="00071A19" w:rsidRDefault="000D0852" w:rsidP="00071A19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071A19">
              <w:rPr>
                <w:rFonts w:ascii="Angsana New" w:hAnsi="Angsana New" w:hint="cs"/>
                <w:cs/>
              </w:rPr>
              <w:t>3,000</w:t>
            </w:r>
            <w:r w:rsidRPr="00071A19">
              <w:rPr>
                <w:rFonts w:ascii="Angsana New" w:hAnsi="Angsana New"/>
              </w:rPr>
              <w:t>,000</w:t>
            </w:r>
          </w:p>
        </w:tc>
        <w:tc>
          <w:tcPr>
            <w:tcW w:w="1422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F135483" w14:textId="66883E4E" w:rsidR="000D0852" w:rsidRPr="00071A19" w:rsidRDefault="000D0852" w:rsidP="00071A19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071A19">
              <w:rPr>
                <w:rFonts w:ascii="Angsana New" w:hAnsi="Angsana New" w:hint="cs"/>
                <w:cs/>
              </w:rPr>
              <w:t>3,000</w:t>
            </w:r>
            <w:r w:rsidRPr="00071A19">
              <w:rPr>
                <w:rFonts w:ascii="Angsana New" w:hAnsi="Angsana New"/>
              </w:rPr>
              <w:t>,000</w:t>
            </w:r>
          </w:p>
        </w:tc>
      </w:tr>
      <w:tr w:rsidR="000D0852" w:rsidRPr="00AA3021" w14:paraId="23F8C044" w14:textId="77777777" w:rsidTr="00071A19">
        <w:trPr>
          <w:trHeight w:val="332"/>
        </w:trPr>
        <w:tc>
          <w:tcPr>
            <w:tcW w:w="6887" w:type="dxa"/>
            <w:tcBorders>
              <w:top w:val="nil"/>
              <w:bottom w:val="nil"/>
            </w:tcBorders>
            <w:vAlign w:val="bottom"/>
          </w:tcPr>
          <w:p w14:paraId="5FCFEB75" w14:textId="77777777" w:rsidR="000D0852" w:rsidRPr="00AA3021" w:rsidRDefault="000D0852" w:rsidP="000D0852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rPr>
                <w:cs/>
              </w:rPr>
              <w:t xml:space="preserve">    </w:t>
            </w:r>
            <w:r w:rsidRPr="009A0328">
              <w:rPr>
                <w:u w:val="single"/>
                <w:cs/>
              </w:rPr>
              <w:t>หัก</w:t>
            </w:r>
            <w:r w:rsidRPr="009A0328">
              <w:rPr>
                <w:cs/>
              </w:rPr>
              <w:t xml:space="preserve"> </w:t>
            </w:r>
            <w:r w:rsidRPr="009A0328">
              <w:rPr>
                <w:rFonts w:hint="cs"/>
                <w:cs/>
              </w:rPr>
              <w:t>ผลขาดทุนจากการวัดมูลค่าเงินลงทุน</w:t>
            </w:r>
          </w:p>
        </w:tc>
        <w:tc>
          <w:tcPr>
            <w:tcW w:w="1421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4688DBDE" w14:textId="1B21A3BC" w:rsidR="000D0852" w:rsidRPr="00071A19" w:rsidRDefault="000D0852" w:rsidP="00071A19">
            <w:pPr>
              <w:ind w:left="-108" w:firstLine="18"/>
              <w:jc w:val="right"/>
              <w:rPr>
                <w:rFonts w:ascii="Angsana New" w:hAnsi="Angsana New"/>
                <w:cs/>
              </w:rPr>
            </w:pPr>
            <w:r w:rsidRPr="00071A19">
              <w:rPr>
                <w:rFonts w:ascii="Angsana New" w:hAnsi="Angsana New" w:hint="cs"/>
                <w:cs/>
              </w:rPr>
              <w:t>(2,6</w:t>
            </w:r>
            <w:r w:rsidRPr="00071A19">
              <w:rPr>
                <w:rFonts w:ascii="Angsana New" w:hAnsi="Angsana New"/>
              </w:rPr>
              <w:t>78</w:t>
            </w:r>
            <w:r w:rsidRPr="00071A19">
              <w:rPr>
                <w:rFonts w:ascii="Angsana New" w:hAnsi="Angsana New" w:hint="cs"/>
                <w:cs/>
              </w:rPr>
              <w:t>,000)</w:t>
            </w:r>
          </w:p>
        </w:tc>
        <w:tc>
          <w:tcPr>
            <w:tcW w:w="1422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0B67B0DD" w14:textId="745190D0" w:rsidR="000D0852" w:rsidRPr="00071A19" w:rsidRDefault="000D0852" w:rsidP="00071A19">
            <w:pPr>
              <w:tabs>
                <w:tab w:val="left" w:pos="2307"/>
              </w:tabs>
              <w:ind w:left="-108" w:firstLine="18"/>
              <w:jc w:val="right"/>
              <w:rPr>
                <w:rFonts w:ascii="Angsana New" w:hAnsi="Angsana New"/>
                <w:cs/>
              </w:rPr>
            </w:pPr>
            <w:r w:rsidRPr="00071A19">
              <w:rPr>
                <w:rFonts w:ascii="Angsana New" w:hAnsi="Angsana New" w:hint="cs"/>
                <w:cs/>
              </w:rPr>
              <w:t>(2,600,000)</w:t>
            </w:r>
          </w:p>
        </w:tc>
      </w:tr>
      <w:tr w:rsidR="000D0852" w:rsidRPr="00AA3021" w14:paraId="71AF2084" w14:textId="77777777" w:rsidTr="00071A19">
        <w:trPr>
          <w:trHeight w:val="349"/>
        </w:trPr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4AA1A" w14:textId="77777777" w:rsidR="000D0852" w:rsidRPr="00071A19" w:rsidRDefault="000D0852" w:rsidP="000D0852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071A19">
              <w:rPr>
                <w:cs/>
              </w:rPr>
              <w:t xml:space="preserve">    เงินลงทุน</w:t>
            </w:r>
            <w:r w:rsidRPr="00071A19">
              <w:rPr>
                <w:rFonts w:hint="cs"/>
                <w:cs/>
              </w:rPr>
              <w:t>ในตราสารทุนที่ไม่อยู่ในความต้องการของตลาด-มูลค่ายุติธรรม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D2E602A" w14:textId="7FF8DBE9" w:rsidR="000D0852" w:rsidRPr="00071A19" w:rsidRDefault="000D0852" w:rsidP="00071A19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071A19">
              <w:rPr>
                <w:rFonts w:ascii="Angsana New" w:hAnsi="Angsana New"/>
              </w:rPr>
              <w:t>322,000</w:t>
            </w:r>
          </w:p>
        </w:tc>
        <w:tc>
          <w:tcPr>
            <w:tcW w:w="142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772C185A" w14:textId="02AD0EA5" w:rsidR="000D0852" w:rsidRPr="00071A19" w:rsidRDefault="000D0852" w:rsidP="00071A19">
            <w:pPr>
              <w:tabs>
                <w:tab w:val="left" w:pos="1107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 w:rsidRPr="00071A19">
              <w:rPr>
                <w:rFonts w:ascii="Angsana New" w:hAnsi="Angsana New" w:hint="cs"/>
                <w:cs/>
              </w:rPr>
              <w:t>400</w:t>
            </w:r>
            <w:r w:rsidRPr="00071A19">
              <w:rPr>
                <w:rFonts w:ascii="Angsana New" w:hAnsi="Angsana New"/>
              </w:rPr>
              <w:t>,000</w:t>
            </w:r>
          </w:p>
        </w:tc>
      </w:tr>
    </w:tbl>
    <w:p w14:paraId="219C00A8" w14:textId="77777777" w:rsidR="00266043" w:rsidRPr="00AF47F0" w:rsidRDefault="00266043" w:rsidP="007E2162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</w:rPr>
      </w:pPr>
    </w:p>
    <w:p w14:paraId="0D958A30" w14:textId="62868ECB" w:rsidR="005D26E2" w:rsidRPr="00963A80" w:rsidRDefault="00282089" w:rsidP="00963A80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  <w:cs/>
        </w:rPr>
      </w:pPr>
      <w:r w:rsidRPr="00D4736F">
        <w:rPr>
          <w:rFonts w:ascii="Angsana New" w:hAnsi="Angsana New"/>
          <w:b/>
          <w:bCs/>
          <w:cs/>
        </w:rPr>
        <w:t>เงินลงทุน</w:t>
      </w:r>
      <w:r w:rsidRPr="00D4736F">
        <w:rPr>
          <w:rFonts w:ascii="Angsana New" w:hAnsi="Angsana New" w:hint="cs"/>
          <w:b/>
          <w:bCs/>
          <w:cs/>
        </w:rPr>
        <w:t>ในบริษัทย่อย</w:t>
      </w:r>
      <w:r w:rsidR="00C25A5D">
        <w:rPr>
          <w:rFonts w:ascii="Angsana New" w:hAnsi="Angsana New" w:hint="cs"/>
          <w:b/>
          <w:bCs/>
          <w:cs/>
        </w:rPr>
        <w:t xml:space="preserve"> </w:t>
      </w:r>
    </w:p>
    <w:p w14:paraId="3CE3009F" w14:textId="77777777" w:rsidR="00282089" w:rsidRPr="003B50C9" w:rsidRDefault="005D26E2" w:rsidP="00BE14DA">
      <w:pPr>
        <w:tabs>
          <w:tab w:val="left" w:pos="284"/>
          <w:tab w:val="left" w:pos="360"/>
          <w:tab w:val="left" w:pos="851"/>
        </w:tabs>
        <w:spacing w:line="192" w:lineRule="auto"/>
        <w:ind w:left="295" w:right="-7" w:hanging="902"/>
        <w:jc w:val="right"/>
        <w:rPr>
          <w:rFonts w:ascii="Angsana New" w:hAnsi="Angsana New"/>
          <w:b/>
          <w:bCs/>
        </w:rPr>
      </w:pPr>
      <w:r w:rsidRPr="003B50C9">
        <w:rPr>
          <w:rFonts w:ascii="Angsana New" w:hAnsi="Angsana New" w:hint="cs"/>
          <w:b/>
          <w:bCs/>
          <w:cs/>
        </w:rPr>
        <w:tab/>
      </w:r>
      <w:r w:rsidRPr="003B50C9">
        <w:rPr>
          <w:rFonts w:ascii="Angsana New" w:hAnsi="Angsana New" w:hint="cs"/>
          <w:b/>
          <w:bCs/>
          <w:cs/>
        </w:rPr>
        <w:tab/>
      </w:r>
      <w:r w:rsidRPr="003B50C9">
        <w:rPr>
          <w:rFonts w:ascii="Angsana New" w:hAnsi="Angsana New" w:hint="cs"/>
          <w:b/>
          <w:bCs/>
          <w:cs/>
        </w:rPr>
        <w:tab/>
      </w:r>
      <w:r w:rsidRPr="003B50C9">
        <w:rPr>
          <w:rFonts w:ascii="Angsana New" w:hAnsi="Angsana New" w:hint="cs"/>
          <w:b/>
          <w:bCs/>
          <w:cs/>
        </w:rPr>
        <w:tab/>
      </w:r>
      <w:r w:rsidR="00282089" w:rsidRPr="003B50C9">
        <w:rPr>
          <w:rFonts w:ascii="Angsana New" w:hAnsi="Angsana New"/>
          <w:cs/>
        </w:rPr>
        <w:t xml:space="preserve">หน่วย </w:t>
      </w:r>
      <w:r w:rsidR="00282089" w:rsidRPr="003B50C9">
        <w:rPr>
          <w:rFonts w:ascii="Angsana New" w:hAnsi="Angsana New"/>
        </w:rPr>
        <w:t>:</w:t>
      </w:r>
      <w:r w:rsidR="00367E92" w:rsidRPr="003B50C9">
        <w:rPr>
          <w:rFonts w:ascii="Angsana New" w:hAnsi="Angsana New"/>
        </w:rPr>
        <w:t xml:space="preserve"> </w:t>
      </w:r>
      <w:r w:rsidR="00282089" w:rsidRPr="003B50C9">
        <w:rPr>
          <w:rFonts w:ascii="Angsana New" w:hAnsi="Angsana New" w:hint="cs"/>
          <w:cs/>
        </w:rPr>
        <w:t>บา</w:t>
      </w:r>
      <w:r w:rsidR="00282089" w:rsidRPr="003B50C9">
        <w:rPr>
          <w:rFonts w:ascii="Angsana New" w:hAnsi="Angsana New"/>
          <w:cs/>
        </w:rPr>
        <w:t>ท</w:t>
      </w:r>
    </w:p>
    <w:tbl>
      <w:tblPr>
        <w:tblW w:w="9716" w:type="dxa"/>
        <w:tblInd w:w="10" w:type="dxa"/>
        <w:tblLayout w:type="fixed"/>
        <w:tblLook w:val="0600" w:firstRow="0" w:lastRow="0" w:firstColumn="0" w:lastColumn="0" w:noHBand="1" w:noVBand="1"/>
      </w:tblPr>
      <w:tblGrid>
        <w:gridCol w:w="4673"/>
        <w:gridCol w:w="1093"/>
        <w:gridCol w:w="1129"/>
        <w:gridCol w:w="1407"/>
        <w:gridCol w:w="1414"/>
      </w:tblGrid>
      <w:tr w:rsidR="00BE14DA" w:rsidRPr="003B50C9" w14:paraId="42F14E9D" w14:textId="77777777" w:rsidTr="00281DCC"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9B9B8A" w14:textId="77777777" w:rsidR="00BE14DA" w:rsidRPr="003B50C9" w:rsidRDefault="00BE14DA" w:rsidP="00CD59FA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FDC9" w14:textId="77777777" w:rsidR="00BE14DA" w:rsidRPr="003B50C9" w:rsidRDefault="00BE14DA" w:rsidP="009C4555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  <w:cs/>
              </w:rPr>
              <w:t>สัดส่วนการถือหุ้</w:t>
            </w:r>
            <w:r w:rsidRPr="003B50C9">
              <w:rPr>
                <w:rFonts w:ascii="Angsana New" w:hAnsi="Angsana New" w:hint="cs"/>
                <w:cs/>
              </w:rPr>
              <w:t>น</w:t>
            </w:r>
            <w:r w:rsidRPr="003B50C9">
              <w:rPr>
                <w:rFonts w:ascii="Angsana New" w:hAnsi="Angsana New"/>
              </w:rPr>
              <w:t>(%)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DD36" w14:textId="77777777" w:rsidR="00BE14DA" w:rsidRPr="003B50C9" w:rsidRDefault="00A5476B" w:rsidP="00354945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BE14DA" w:rsidRPr="003B50C9" w14:paraId="2477B739" w14:textId="77777777" w:rsidTr="00281DCC">
        <w:trPr>
          <w:trHeight w:val="67"/>
        </w:trPr>
        <w:tc>
          <w:tcPr>
            <w:tcW w:w="4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A963" w14:textId="77777777" w:rsidR="00BE14DA" w:rsidRPr="003B50C9" w:rsidRDefault="00BE14DA" w:rsidP="00BB0104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3AC1853" w14:textId="4B6A570A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 w:hint="cs"/>
                <w:cs/>
              </w:rPr>
              <w:t>256</w:t>
            </w:r>
            <w:r w:rsidR="005D09A4" w:rsidRPr="003B50C9">
              <w:rPr>
                <w:rFonts w:ascii="Angsana New" w:hAnsi="Angsana New"/>
              </w:rPr>
              <w:t>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E0E6E" w14:textId="31C05D94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 w:hint="cs"/>
                <w:cs/>
              </w:rPr>
              <w:t>256</w:t>
            </w:r>
            <w:r w:rsidR="005D09A4" w:rsidRPr="003B50C9">
              <w:rPr>
                <w:rFonts w:ascii="Angsana New" w:hAnsi="Angsana New"/>
              </w:rPr>
              <w:t>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DEC697A" w14:textId="213220A3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highlight w:val="yellow"/>
                <w:cs/>
              </w:rPr>
            </w:pPr>
            <w:r w:rsidRPr="003B50C9">
              <w:rPr>
                <w:rFonts w:ascii="Angsana New" w:hAnsi="Angsana New" w:hint="cs"/>
                <w:cs/>
              </w:rPr>
              <w:t>256</w:t>
            </w:r>
            <w:r w:rsidR="005D09A4" w:rsidRPr="003B50C9">
              <w:rPr>
                <w:rFonts w:ascii="Angsana New" w:hAnsi="Angsana New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74D28" w14:textId="714A1F53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 w:hint="cs"/>
                <w:cs/>
              </w:rPr>
              <w:t>256</w:t>
            </w:r>
            <w:r w:rsidR="005D09A4" w:rsidRPr="003B50C9">
              <w:rPr>
                <w:rFonts w:ascii="Angsana New" w:hAnsi="Angsana New"/>
              </w:rPr>
              <w:t>4</w:t>
            </w:r>
          </w:p>
        </w:tc>
      </w:tr>
      <w:tr w:rsidR="00BE14DA" w:rsidRPr="003B50C9" w14:paraId="3E25D7DF" w14:textId="77777777" w:rsidTr="00281DCC"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CC852" w14:textId="77777777" w:rsidR="00BE14DA" w:rsidRPr="003B50C9" w:rsidRDefault="00BE14DA" w:rsidP="00BB0104">
            <w:pPr>
              <w:ind w:left="-18" w:right="-78" w:firstLine="18"/>
              <w:jc w:val="both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 w:cs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285DC320" w14:textId="77777777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0136FD7" w14:textId="77777777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4B658B1" w14:textId="77777777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2756EBC" w14:textId="77777777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5D09A4" w:rsidRPr="003B50C9" w14:paraId="495BACDA" w14:textId="77777777" w:rsidTr="00281DCC">
        <w:tc>
          <w:tcPr>
            <w:tcW w:w="4673" w:type="dxa"/>
            <w:tcBorders>
              <w:left w:val="single" w:sz="4" w:space="0" w:color="auto"/>
              <w:right w:val="single" w:sz="4" w:space="0" w:color="auto"/>
            </w:tcBorders>
          </w:tcPr>
          <w:p w14:paraId="4CD75AFB" w14:textId="77777777" w:rsidR="005D09A4" w:rsidRPr="003B50C9" w:rsidRDefault="005D09A4" w:rsidP="005D09A4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1.</w:t>
            </w:r>
            <w:r w:rsidRPr="003B50C9">
              <w:rPr>
                <w:rFonts w:ascii="Angsana New" w:hAnsi="Angsana New"/>
                <w:cs/>
              </w:rPr>
              <w:t>บริษัท บางกอกเอ็น</w:t>
            </w:r>
            <w:proofErr w:type="spellStart"/>
            <w:r w:rsidRPr="003B50C9">
              <w:rPr>
                <w:rFonts w:ascii="Angsana New" w:hAnsi="Angsana New"/>
                <w:cs/>
              </w:rPr>
              <w:t>เต</w:t>
            </w:r>
            <w:proofErr w:type="spellEnd"/>
            <w:r w:rsidRPr="003B50C9">
              <w:rPr>
                <w:rFonts w:ascii="Angsana New" w:hAnsi="Angsana New"/>
                <w:cs/>
              </w:rPr>
              <w:t>อร์เทนเม้น</w:t>
            </w:r>
            <w:proofErr w:type="spellStart"/>
            <w:r w:rsidRPr="003B50C9">
              <w:rPr>
                <w:rFonts w:ascii="Angsana New" w:hAnsi="Angsana New"/>
                <w:cs/>
              </w:rPr>
              <w:t>ต์</w:t>
            </w:r>
            <w:proofErr w:type="spellEnd"/>
            <w:r w:rsidRPr="003B50C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CCA2845" w14:textId="77777777" w:rsidR="005D09A4" w:rsidRPr="003B50C9" w:rsidRDefault="005D09A4" w:rsidP="005D09A4">
            <w:pPr>
              <w:ind w:left="-18" w:firstLine="2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12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277DE24" w14:textId="77777777" w:rsidR="005D09A4" w:rsidRPr="003B50C9" w:rsidRDefault="005D09A4" w:rsidP="005D09A4">
            <w:pPr>
              <w:ind w:left="-18" w:firstLine="2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B920DAD" w14:textId="77777777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299,999,200</w:t>
            </w: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D2396C4" w14:textId="6C4F8076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299,999,200</w:t>
            </w:r>
          </w:p>
        </w:tc>
      </w:tr>
      <w:tr w:rsidR="005D09A4" w:rsidRPr="003B50C9" w14:paraId="5431C350" w14:textId="77777777" w:rsidTr="00281DCC">
        <w:tc>
          <w:tcPr>
            <w:tcW w:w="4673" w:type="dxa"/>
            <w:tcBorders>
              <w:left w:val="single" w:sz="4" w:space="0" w:color="auto"/>
              <w:right w:val="single" w:sz="4" w:space="0" w:color="auto"/>
            </w:tcBorders>
          </w:tcPr>
          <w:p w14:paraId="5D030441" w14:textId="77777777" w:rsidR="005D09A4" w:rsidRPr="003B50C9" w:rsidRDefault="005D09A4" w:rsidP="005D09A4">
            <w:pPr>
              <w:ind w:left="-1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2.</w:t>
            </w:r>
            <w:r w:rsidRPr="003B50C9">
              <w:rPr>
                <w:rFonts w:ascii="Angsana New" w:hAnsi="Angsana New"/>
                <w:cs/>
              </w:rPr>
              <w:t>บริษัท รังสิโรตม์ว</w:t>
            </w:r>
            <w:proofErr w:type="spellStart"/>
            <w:r w:rsidRPr="003B50C9">
              <w:rPr>
                <w:rFonts w:ascii="Angsana New" w:hAnsi="Angsana New"/>
                <w:cs/>
              </w:rPr>
              <w:t>นิช</w:t>
            </w:r>
            <w:proofErr w:type="spellEnd"/>
            <w:r w:rsidRPr="003B50C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7C72261" w14:textId="77777777" w:rsidR="005D09A4" w:rsidRPr="003B50C9" w:rsidRDefault="005D09A4" w:rsidP="005D09A4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12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D7ECB3E" w14:textId="77777777" w:rsidR="005D09A4" w:rsidRPr="003B50C9" w:rsidRDefault="005D09A4" w:rsidP="005D09A4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447C17E" w14:textId="77777777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34,999,510</w:t>
            </w: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FD6F2E9" w14:textId="3D20AE0C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34,999,510</w:t>
            </w:r>
          </w:p>
        </w:tc>
      </w:tr>
      <w:tr w:rsidR="005D09A4" w:rsidRPr="003B50C9" w14:paraId="3DF35C8A" w14:textId="77777777" w:rsidTr="00281DCC">
        <w:tc>
          <w:tcPr>
            <w:tcW w:w="4673" w:type="dxa"/>
            <w:tcBorders>
              <w:left w:val="single" w:sz="4" w:space="0" w:color="auto"/>
              <w:right w:val="single" w:sz="4" w:space="0" w:color="auto"/>
            </w:tcBorders>
          </w:tcPr>
          <w:p w14:paraId="141EB8C5" w14:textId="77777777" w:rsidR="005D09A4" w:rsidRPr="003B50C9" w:rsidRDefault="005D09A4" w:rsidP="005D09A4">
            <w:pPr>
              <w:ind w:left="-1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3.</w:t>
            </w:r>
            <w:r w:rsidRPr="003B50C9">
              <w:rPr>
                <w:rFonts w:ascii="Angsana New" w:hAnsi="Angsana New"/>
                <w:cs/>
              </w:rPr>
              <w:t>บริษัท นิว</w:t>
            </w:r>
            <w:proofErr w:type="spellStart"/>
            <w:r w:rsidRPr="003B50C9">
              <w:rPr>
                <w:rFonts w:ascii="Angsana New" w:hAnsi="Angsana New"/>
                <w:cs/>
              </w:rPr>
              <w:t>เวิลด์</w:t>
            </w:r>
            <w:proofErr w:type="spellEnd"/>
            <w:r w:rsidRPr="003B50C9">
              <w:rPr>
                <w:rFonts w:ascii="Angsana New" w:hAnsi="Angsana New"/>
                <w:cs/>
              </w:rPr>
              <w:t xml:space="preserve"> โปรด</w:t>
            </w:r>
            <w:proofErr w:type="spellStart"/>
            <w:r w:rsidRPr="003B50C9">
              <w:rPr>
                <w:rFonts w:ascii="Angsana New" w:hAnsi="Angsana New"/>
                <w:cs/>
              </w:rPr>
              <w:t>ั๊</w:t>
            </w:r>
            <w:proofErr w:type="spellEnd"/>
            <w:r w:rsidRPr="003B50C9">
              <w:rPr>
                <w:rFonts w:ascii="Angsana New" w:hAnsi="Angsana New"/>
                <w:cs/>
              </w:rPr>
              <w:t>กช</w:t>
            </w:r>
            <w:proofErr w:type="spellStart"/>
            <w:r w:rsidRPr="003B50C9">
              <w:rPr>
                <w:rFonts w:ascii="Angsana New" w:hAnsi="Angsana New"/>
                <w:cs/>
              </w:rPr>
              <w:t>ั่น</w:t>
            </w:r>
            <w:proofErr w:type="spellEnd"/>
            <w:r w:rsidRPr="003B50C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9A315D6" w14:textId="77777777" w:rsidR="005D09A4" w:rsidRPr="003B50C9" w:rsidRDefault="005D09A4" w:rsidP="005D09A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12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0899C65" w14:textId="77777777" w:rsidR="005D09A4" w:rsidRPr="003B50C9" w:rsidRDefault="005D09A4" w:rsidP="005D09A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A4186AA" w14:textId="77777777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59,999,160</w:t>
            </w: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ED7F588" w14:textId="0D997D29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59,999,160</w:t>
            </w:r>
          </w:p>
        </w:tc>
      </w:tr>
      <w:tr w:rsidR="00281DCC" w:rsidRPr="003B50C9" w14:paraId="22FE22C9" w14:textId="77777777" w:rsidTr="00281DCC">
        <w:tc>
          <w:tcPr>
            <w:tcW w:w="4673" w:type="dxa"/>
            <w:tcBorders>
              <w:left w:val="single" w:sz="4" w:space="0" w:color="auto"/>
              <w:right w:val="single" w:sz="4" w:space="0" w:color="auto"/>
            </w:tcBorders>
          </w:tcPr>
          <w:p w14:paraId="3C31F6F8" w14:textId="22FF8E60" w:rsidR="00281DCC" w:rsidRPr="003B50C9" w:rsidRDefault="00281DCC" w:rsidP="00281DCC">
            <w:pPr>
              <w:ind w:left="-1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4.</w:t>
            </w:r>
            <w:r w:rsidRPr="003B50C9">
              <w:rPr>
                <w:rFonts w:ascii="Angsana New" w:hAnsi="Angsana New"/>
                <w:cs/>
              </w:rPr>
              <w:t xml:space="preserve">บริษัท บีอีซี </w:t>
            </w:r>
            <w:r w:rsidRPr="003B50C9">
              <w:rPr>
                <w:rFonts w:ascii="Angsana New" w:hAnsi="Angsana New" w:hint="cs"/>
                <w:cs/>
              </w:rPr>
              <w:t>สตูดิโอ</w:t>
            </w:r>
            <w:r w:rsidRPr="003B50C9">
              <w:rPr>
                <w:rFonts w:ascii="Angsana New" w:hAnsi="Angsana New"/>
                <w:cs/>
              </w:rPr>
              <w:t xml:space="preserve"> จำกัด</w:t>
            </w:r>
            <w:r w:rsidRPr="003B50C9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09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63DC63F4" w14:textId="6F468DA7" w:rsidR="00281DCC" w:rsidRPr="003B50C9" w:rsidRDefault="00281DCC" w:rsidP="00281DC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12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8F37C02" w14:textId="00B52D24" w:rsidR="00281DCC" w:rsidRPr="003B50C9" w:rsidRDefault="00281DCC" w:rsidP="00281DC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FE90F93" w14:textId="41918017" w:rsidR="00281DCC" w:rsidRPr="003B50C9" w:rsidRDefault="00281DCC" w:rsidP="00281DCC">
            <w:pPr>
              <w:ind w:left="-108" w:right="-2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29,999,930</w:t>
            </w: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B0752BE" w14:textId="05EBCD2C" w:rsidR="00281DCC" w:rsidRPr="003B50C9" w:rsidRDefault="00281DCC" w:rsidP="00281DCC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29,999,930</w:t>
            </w:r>
          </w:p>
        </w:tc>
      </w:tr>
      <w:tr w:rsidR="005D09A4" w:rsidRPr="003B50C9" w14:paraId="244FB608" w14:textId="77777777" w:rsidTr="00281DCC">
        <w:tc>
          <w:tcPr>
            <w:tcW w:w="4673" w:type="dxa"/>
            <w:tcBorders>
              <w:left w:val="single" w:sz="4" w:space="0" w:color="auto"/>
              <w:right w:val="single" w:sz="4" w:space="0" w:color="auto"/>
            </w:tcBorders>
          </w:tcPr>
          <w:p w14:paraId="0A8931BE" w14:textId="5396BE7A" w:rsidR="005D09A4" w:rsidRPr="003B50C9" w:rsidRDefault="005D09A4" w:rsidP="005D09A4">
            <w:pPr>
              <w:ind w:left="-1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   </w:t>
            </w:r>
            <w:r w:rsidRPr="003B50C9">
              <w:rPr>
                <w:rFonts w:ascii="Angsana New" w:hAnsi="Angsana New"/>
                <w:cs/>
              </w:rPr>
              <w:t>(เดิมชื่อ บริษัท บีอีซี แอสเซท จำกัด)</w:t>
            </w:r>
          </w:p>
        </w:tc>
        <w:tc>
          <w:tcPr>
            <w:tcW w:w="109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C460CC1" w14:textId="2B628AA1" w:rsidR="005D09A4" w:rsidRPr="003B50C9" w:rsidRDefault="005D09A4" w:rsidP="005D09A4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12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66433F0" w14:textId="57E94756" w:rsidR="005D09A4" w:rsidRPr="003B50C9" w:rsidRDefault="005D09A4" w:rsidP="005D09A4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D294046" w14:textId="745E1219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2939F35" w14:textId="2AC8CC9B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</w:p>
        </w:tc>
      </w:tr>
      <w:tr w:rsidR="005D09A4" w:rsidRPr="003B50C9" w14:paraId="0FB77AEB" w14:textId="77777777" w:rsidTr="00281DCC">
        <w:tc>
          <w:tcPr>
            <w:tcW w:w="4673" w:type="dxa"/>
            <w:tcBorders>
              <w:left w:val="single" w:sz="4" w:space="0" w:color="auto"/>
              <w:right w:val="single" w:sz="4" w:space="0" w:color="auto"/>
            </w:tcBorders>
          </w:tcPr>
          <w:p w14:paraId="21071B76" w14:textId="7EDC5DAC" w:rsidR="005D09A4" w:rsidRPr="003B50C9" w:rsidRDefault="005D09A4" w:rsidP="005D09A4">
            <w:pPr>
              <w:ind w:left="-18" w:right="-10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5.</w:t>
            </w:r>
            <w:r w:rsidRPr="003B50C9">
              <w:rPr>
                <w:rFonts w:ascii="Angsana New" w:hAnsi="Angsana New"/>
                <w:cs/>
              </w:rPr>
              <w:t>บริษัท บีอีซี อินเตอร์เนชั่น</w:t>
            </w:r>
            <w:proofErr w:type="spellStart"/>
            <w:r w:rsidRPr="003B50C9">
              <w:rPr>
                <w:rFonts w:ascii="Angsana New" w:hAnsi="Angsana New"/>
                <w:cs/>
              </w:rPr>
              <w:t>แน</w:t>
            </w:r>
            <w:proofErr w:type="spellEnd"/>
            <w:r w:rsidRPr="003B50C9">
              <w:rPr>
                <w:rFonts w:ascii="Angsana New" w:hAnsi="Angsana New"/>
                <w:cs/>
              </w:rPr>
              <w:t xml:space="preserve">ล </w:t>
            </w:r>
            <w:proofErr w:type="spellStart"/>
            <w:r w:rsidRPr="003B50C9">
              <w:rPr>
                <w:rFonts w:ascii="Angsana New" w:hAnsi="Angsana New"/>
                <w:cs/>
              </w:rPr>
              <w:t>ดิสทริ</w:t>
            </w:r>
            <w:proofErr w:type="spellEnd"/>
            <w:r w:rsidRPr="003B50C9">
              <w:rPr>
                <w:rFonts w:ascii="Angsana New" w:hAnsi="Angsana New"/>
                <w:cs/>
              </w:rPr>
              <w:t>บิว</w:t>
            </w:r>
            <w:proofErr w:type="spellStart"/>
            <w:r w:rsidRPr="003B50C9">
              <w:rPr>
                <w:rFonts w:ascii="Angsana New" w:hAnsi="Angsana New"/>
                <w:cs/>
              </w:rPr>
              <w:t>ชั่น</w:t>
            </w:r>
            <w:proofErr w:type="spellEnd"/>
            <w:r w:rsidRPr="003B50C9">
              <w:rPr>
                <w:rFonts w:ascii="Angsana New" w:hAnsi="Angsana New"/>
                <w:cs/>
              </w:rPr>
              <w:t xml:space="preserve"> จำกัด        </w:t>
            </w:r>
          </w:p>
        </w:tc>
        <w:tc>
          <w:tcPr>
            <w:tcW w:w="109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8B54D71" w14:textId="77777777" w:rsidR="005D09A4" w:rsidRPr="003B50C9" w:rsidRDefault="005D09A4" w:rsidP="005D09A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12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E68BE25" w14:textId="77777777" w:rsidR="005D09A4" w:rsidRPr="003B50C9" w:rsidRDefault="005D09A4" w:rsidP="005D09A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3535FF8" w14:textId="77777777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4,999,930</w:t>
            </w: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0956E5B" w14:textId="08C875B9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4,999,930</w:t>
            </w:r>
          </w:p>
        </w:tc>
      </w:tr>
      <w:tr w:rsidR="005D09A4" w:rsidRPr="003B50C9" w14:paraId="738F15F5" w14:textId="77777777" w:rsidTr="00281DCC">
        <w:tc>
          <w:tcPr>
            <w:tcW w:w="4673" w:type="dxa"/>
            <w:tcBorders>
              <w:left w:val="single" w:sz="4" w:space="0" w:color="auto"/>
              <w:right w:val="single" w:sz="4" w:space="0" w:color="auto"/>
            </w:tcBorders>
          </w:tcPr>
          <w:p w14:paraId="6C4B2B3F" w14:textId="69129BE3" w:rsidR="005D09A4" w:rsidRPr="003B50C9" w:rsidRDefault="005D09A4" w:rsidP="005D09A4">
            <w:pPr>
              <w:tabs>
                <w:tab w:val="left" w:pos="162"/>
                <w:tab w:val="left" w:pos="342"/>
                <w:tab w:val="left" w:pos="882"/>
              </w:tabs>
              <w:ind w:left="-1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6.</w:t>
            </w:r>
            <w:r w:rsidRPr="003B50C9">
              <w:rPr>
                <w:rFonts w:ascii="Angsana New" w:hAnsi="Angsana New"/>
                <w:cs/>
              </w:rPr>
              <w:t>บริษัท บางกอกเท</w:t>
            </w:r>
            <w:proofErr w:type="spellStart"/>
            <w:r w:rsidRPr="003B50C9">
              <w:rPr>
                <w:rFonts w:ascii="Angsana New" w:hAnsi="Angsana New"/>
                <w:cs/>
              </w:rPr>
              <w:t>เล</w:t>
            </w:r>
            <w:proofErr w:type="spellEnd"/>
            <w:r w:rsidRPr="003B50C9">
              <w:rPr>
                <w:rFonts w:ascii="Angsana New" w:hAnsi="Angsana New"/>
                <w:cs/>
              </w:rPr>
              <w:t>วิชั่น จำกัด</w:t>
            </w:r>
          </w:p>
        </w:tc>
        <w:tc>
          <w:tcPr>
            <w:tcW w:w="109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AC6FAD0" w14:textId="77777777" w:rsidR="005D09A4" w:rsidRPr="003B50C9" w:rsidRDefault="005D09A4" w:rsidP="005D09A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12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E90B8D4" w14:textId="77777777" w:rsidR="005D09A4" w:rsidRPr="003B50C9" w:rsidRDefault="005D09A4" w:rsidP="005D09A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10F90DA" w14:textId="77777777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4,999,930</w:t>
            </w: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D34F45A" w14:textId="2A3B2660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4,999,930</w:t>
            </w:r>
          </w:p>
        </w:tc>
      </w:tr>
      <w:tr w:rsidR="005D09A4" w:rsidRPr="003B50C9" w14:paraId="1F038158" w14:textId="77777777" w:rsidTr="00281DCC">
        <w:tc>
          <w:tcPr>
            <w:tcW w:w="4673" w:type="dxa"/>
            <w:tcBorders>
              <w:left w:val="single" w:sz="4" w:space="0" w:color="auto"/>
              <w:right w:val="single" w:sz="4" w:space="0" w:color="auto"/>
            </w:tcBorders>
          </w:tcPr>
          <w:p w14:paraId="3D5F3EA3" w14:textId="3E6DA0A6" w:rsidR="005D09A4" w:rsidRPr="003B50C9" w:rsidRDefault="005D09A4" w:rsidP="005D09A4">
            <w:pPr>
              <w:tabs>
                <w:tab w:val="left" w:pos="162"/>
                <w:tab w:val="left" w:pos="342"/>
                <w:tab w:val="left" w:pos="882"/>
              </w:tabs>
              <w:ind w:left="-1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7.</w:t>
            </w:r>
            <w:r w:rsidRPr="003B50C9">
              <w:rPr>
                <w:rFonts w:ascii="Angsana New" w:hAnsi="Angsana New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09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9F2C38B" w14:textId="77777777" w:rsidR="005D09A4" w:rsidRPr="003B50C9" w:rsidRDefault="005D09A4" w:rsidP="005D09A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12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144542F" w14:textId="77777777" w:rsidR="005D09A4" w:rsidRPr="003B50C9" w:rsidRDefault="005D09A4" w:rsidP="005D09A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55E5AC0" w14:textId="77777777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199,992,000</w:t>
            </w: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FCC631F" w14:textId="27B3F6DC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199,992,000</w:t>
            </w:r>
          </w:p>
        </w:tc>
      </w:tr>
      <w:tr w:rsidR="005D09A4" w:rsidRPr="003B50C9" w14:paraId="11561BE3" w14:textId="77777777" w:rsidTr="00281DCC">
        <w:tc>
          <w:tcPr>
            <w:tcW w:w="4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C1B7" w14:textId="64B24DD1" w:rsidR="005D09A4" w:rsidRPr="003B50C9" w:rsidRDefault="005D09A4" w:rsidP="005D09A4">
            <w:pPr>
              <w:tabs>
                <w:tab w:val="left" w:pos="162"/>
                <w:tab w:val="left" w:pos="342"/>
                <w:tab w:val="left" w:pos="882"/>
              </w:tabs>
              <w:ind w:left="-1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8.</w:t>
            </w:r>
            <w:r w:rsidRPr="003B50C9">
              <w:rPr>
                <w:rFonts w:ascii="Angsana New" w:hAnsi="Angsana New"/>
                <w:cs/>
              </w:rPr>
              <w:t>บริษัท บีอีซี มัลติมีเดีย จำกัด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7A6584E2" w14:textId="77777777" w:rsidR="005D09A4" w:rsidRPr="003B50C9" w:rsidRDefault="005D09A4" w:rsidP="005D09A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7D886" w14:textId="77777777" w:rsidR="005D09A4" w:rsidRPr="003B50C9" w:rsidRDefault="005D09A4" w:rsidP="005D09A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792A616C" w14:textId="77777777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  <w:cs/>
              </w:rPr>
              <w:t>19</w:t>
            </w:r>
            <w:r w:rsidRPr="003B50C9">
              <w:rPr>
                <w:rFonts w:ascii="Angsana New" w:hAnsi="Angsana New"/>
              </w:rPr>
              <w:t>9,99</w:t>
            </w:r>
            <w:r w:rsidRPr="003B50C9">
              <w:rPr>
                <w:rFonts w:ascii="Angsana New" w:hAnsi="Angsana New" w:hint="cs"/>
                <w:cs/>
              </w:rPr>
              <w:t>2</w:t>
            </w:r>
            <w:r w:rsidRPr="003B50C9">
              <w:rPr>
                <w:rFonts w:ascii="Angsana New" w:hAnsi="Angsana New"/>
              </w:rPr>
              <w:t>,000</w:t>
            </w:r>
          </w:p>
        </w:tc>
        <w:tc>
          <w:tcPr>
            <w:tcW w:w="141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856C8" w14:textId="5774E367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  <w:cs/>
              </w:rPr>
              <w:t>19</w:t>
            </w:r>
            <w:r w:rsidRPr="003B50C9">
              <w:rPr>
                <w:rFonts w:ascii="Angsana New" w:hAnsi="Angsana New"/>
              </w:rPr>
              <w:t>9,99</w:t>
            </w:r>
            <w:r w:rsidRPr="003B50C9">
              <w:rPr>
                <w:rFonts w:ascii="Angsana New" w:hAnsi="Angsana New" w:hint="cs"/>
                <w:cs/>
              </w:rPr>
              <w:t>2</w:t>
            </w:r>
            <w:r w:rsidRPr="003B50C9">
              <w:rPr>
                <w:rFonts w:ascii="Angsana New" w:hAnsi="Angsana New"/>
              </w:rPr>
              <w:t>,000</w:t>
            </w:r>
          </w:p>
        </w:tc>
      </w:tr>
      <w:tr w:rsidR="005D09A4" w:rsidRPr="003B50C9" w14:paraId="24F1CBFF" w14:textId="77777777" w:rsidTr="00281DCC"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</w:tcPr>
          <w:p w14:paraId="2F789627" w14:textId="77777777" w:rsidR="005D09A4" w:rsidRPr="003B50C9" w:rsidRDefault="005D09A4" w:rsidP="005D09A4">
            <w:pPr>
              <w:tabs>
                <w:tab w:val="left" w:pos="252"/>
              </w:tabs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  <w:cs/>
              </w:rPr>
              <w:tab/>
              <w:t>รวมราคาทุน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402522F8" w14:textId="77777777" w:rsidR="005D09A4" w:rsidRPr="003B50C9" w:rsidRDefault="005D09A4" w:rsidP="005D09A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12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BBB64E6" w14:textId="77777777" w:rsidR="005D09A4" w:rsidRPr="003B50C9" w:rsidRDefault="005D09A4" w:rsidP="005D09A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F1ABF79" w14:textId="77777777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  <w:cs/>
              </w:rPr>
              <w:t>834,981,660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0303870" w14:textId="7D39B6FF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  <w:cs/>
              </w:rPr>
              <w:t>834,981,660</w:t>
            </w:r>
          </w:p>
        </w:tc>
      </w:tr>
      <w:tr w:rsidR="00BE14DA" w:rsidRPr="003B50C9" w14:paraId="0DD4CF42" w14:textId="77777777" w:rsidTr="00281DCC">
        <w:tc>
          <w:tcPr>
            <w:tcW w:w="4673" w:type="dxa"/>
            <w:tcBorders>
              <w:left w:val="single" w:sz="4" w:space="0" w:color="auto"/>
            </w:tcBorders>
          </w:tcPr>
          <w:p w14:paraId="6B2BCF06" w14:textId="77777777" w:rsidR="00BE14DA" w:rsidRPr="003B50C9" w:rsidRDefault="00BE14DA" w:rsidP="00BB0104">
            <w:pPr>
              <w:tabs>
                <w:tab w:val="left" w:pos="252"/>
              </w:tabs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  <w:cs/>
              </w:rPr>
              <w:tab/>
            </w:r>
            <w:r w:rsidRPr="003B50C9">
              <w:rPr>
                <w:rFonts w:ascii="Angsana New" w:hAnsi="Angsana New" w:hint="cs"/>
                <w:u w:val="single"/>
                <w:cs/>
              </w:rPr>
              <w:t>หัก</w:t>
            </w:r>
            <w:r w:rsidRPr="003B50C9">
              <w:rPr>
                <w:rFonts w:ascii="Angsana New" w:hAnsi="Angsana New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093" w:type="dxa"/>
            <w:shd w:val="clear" w:color="auto" w:fill="auto"/>
          </w:tcPr>
          <w:p w14:paraId="0AB20DC6" w14:textId="77777777" w:rsidR="00BE14DA" w:rsidRPr="003B50C9" w:rsidRDefault="00BE14DA" w:rsidP="00BB010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129" w:type="dxa"/>
            <w:tcBorders>
              <w:right w:val="single" w:sz="4" w:space="0" w:color="auto"/>
            </w:tcBorders>
            <w:shd w:val="clear" w:color="auto" w:fill="auto"/>
          </w:tcPr>
          <w:p w14:paraId="6BC70A51" w14:textId="77777777" w:rsidR="00BE14DA" w:rsidRPr="003B50C9" w:rsidRDefault="00BE14DA" w:rsidP="00BB010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DE3B7C4" w14:textId="5D391A18" w:rsidR="00BE14DA" w:rsidRPr="003B50C9" w:rsidRDefault="00BE14DA" w:rsidP="00BB0104">
            <w:pPr>
              <w:ind w:left="-108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40DBB3C" w14:textId="19473E98" w:rsidR="00BE14DA" w:rsidRPr="003B50C9" w:rsidRDefault="00BE14DA" w:rsidP="00BB0104">
            <w:pPr>
              <w:ind w:left="-108" w:firstLine="18"/>
              <w:jc w:val="right"/>
              <w:rPr>
                <w:rFonts w:ascii="Angsana New" w:hAnsi="Angsana New"/>
              </w:rPr>
            </w:pPr>
          </w:p>
        </w:tc>
      </w:tr>
      <w:tr w:rsidR="005D09A4" w:rsidRPr="003B50C9" w14:paraId="482954DF" w14:textId="77777777" w:rsidTr="00281DCC">
        <w:tc>
          <w:tcPr>
            <w:tcW w:w="68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4EA8B6B" w14:textId="72AAF27E" w:rsidR="005D09A4" w:rsidRPr="003B50C9" w:rsidRDefault="005D09A4" w:rsidP="005D09A4">
            <w:pPr>
              <w:tabs>
                <w:tab w:val="decimal" w:pos="288"/>
              </w:tabs>
              <w:ind w:left="-18" w:firstLine="552"/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</w:rPr>
              <w:t xml:space="preserve">- </w:t>
            </w:r>
            <w:r w:rsidRPr="003B50C9">
              <w:rPr>
                <w:rFonts w:ascii="Angsana New" w:hAnsi="Angsana New"/>
                <w:cs/>
              </w:rPr>
              <w:t>บริษัท บีอีซี อินเตอร์เนชั่น</w:t>
            </w:r>
            <w:proofErr w:type="spellStart"/>
            <w:r w:rsidRPr="003B50C9">
              <w:rPr>
                <w:rFonts w:ascii="Angsana New" w:hAnsi="Angsana New"/>
                <w:cs/>
              </w:rPr>
              <w:t>แน</w:t>
            </w:r>
            <w:proofErr w:type="spellEnd"/>
            <w:r w:rsidRPr="003B50C9">
              <w:rPr>
                <w:rFonts w:ascii="Angsana New" w:hAnsi="Angsana New"/>
                <w:cs/>
              </w:rPr>
              <w:t xml:space="preserve">ล </w:t>
            </w:r>
            <w:proofErr w:type="spellStart"/>
            <w:r w:rsidRPr="003B50C9">
              <w:rPr>
                <w:rFonts w:ascii="Angsana New" w:hAnsi="Angsana New"/>
                <w:cs/>
              </w:rPr>
              <w:t>ดิสทริ</w:t>
            </w:r>
            <w:proofErr w:type="spellEnd"/>
            <w:r w:rsidRPr="003B50C9">
              <w:rPr>
                <w:rFonts w:ascii="Angsana New" w:hAnsi="Angsana New"/>
                <w:cs/>
              </w:rPr>
              <w:t>บิว</w:t>
            </w:r>
            <w:proofErr w:type="spellStart"/>
            <w:r w:rsidRPr="003B50C9">
              <w:rPr>
                <w:rFonts w:ascii="Angsana New" w:hAnsi="Angsana New"/>
                <w:cs/>
              </w:rPr>
              <w:t>ชั่น</w:t>
            </w:r>
            <w:proofErr w:type="spellEnd"/>
            <w:r w:rsidRPr="003B50C9">
              <w:rPr>
                <w:rFonts w:ascii="Angsana New" w:hAnsi="Angsana New"/>
                <w:cs/>
              </w:rPr>
              <w:t xml:space="preserve"> จำกัด        </w:t>
            </w: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4F34E75" w14:textId="414F0D81" w:rsidR="005D09A4" w:rsidRPr="003B50C9" w:rsidRDefault="005D09A4" w:rsidP="005D09A4">
            <w:pPr>
              <w:ind w:left="-108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(4,999,930)</w:t>
            </w: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5159607" w14:textId="0B26EFD3" w:rsidR="005D09A4" w:rsidRPr="003B50C9" w:rsidRDefault="005D09A4" w:rsidP="005D09A4">
            <w:pPr>
              <w:ind w:left="-108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(4,999,930)</w:t>
            </w:r>
          </w:p>
        </w:tc>
      </w:tr>
      <w:tr w:rsidR="005D09A4" w:rsidRPr="003B50C9" w14:paraId="6BCA69F9" w14:textId="77777777" w:rsidTr="00281DCC">
        <w:tc>
          <w:tcPr>
            <w:tcW w:w="68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E1B6CEC" w14:textId="705E7B37" w:rsidR="005D09A4" w:rsidRPr="003B50C9" w:rsidRDefault="005D09A4" w:rsidP="005D09A4">
            <w:pPr>
              <w:tabs>
                <w:tab w:val="decimal" w:pos="288"/>
              </w:tabs>
              <w:ind w:left="-18" w:firstLine="566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- </w:t>
            </w:r>
            <w:r w:rsidRPr="003B50C9">
              <w:rPr>
                <w:rFonts w:ascii="Angsana New" w:hAnsi="Angsana New"/>
                <w:cs/>
              </w:rPr>
              <w:t>บริษัท นิว</w:t>
            </w:r>
            <w:proofErr w:type="spellStart"/>
            <w:r w:rsidRPr="003B50C9">
              <w:rPr>
                <w:rFonts w:ascii="Angsana New" w:hAnsi="Angsana New"/>
                <w:cs/>
              </w:rPr>
              <w:t>เวิลด์</w:t>
            </w:r>
            <w:proofErr w:type="spellEnd"/>
            <w:r w:rsidRPr="003B50C9">
              <w:rPr>
                <w:rFonts w:ascii="Angsana New" w:hAnsi="Angsana New"/>
                <w:cs/>
              </w:rPr>
              <w:t xml:space="preserve"> โปรด</w:t>
            </w:r>
            <w:proofErr w:type="spellStart"/>
            <w:r w:rsidRPr="003B50C9">
              <w:rPr>
                <w:rFonts w:ascii="Angsana New" w:hAnsi="Angsana New"/>
                <w:cs/>
              </w:rPr>
              <w:t>ั๊</w:t>
            </w:r>
            <w:proofErr w:type="spellEnd"/>
            <w:r w:rsidRPr="003B50C9">
              <w:rPr>
                <w:rFonts w:ascii="Angsana New" w:hAnsi="Angsana New"/>
                <w:cs/>
              </w:rPr>
              <w:t>กช</w:t>
            </w:r>
            <w:proofErr w:type="spellStart"/>
            <w:r w:rsidRPr="003B50C9">
              <w:rPr>
                <w:rFonts w:ascii="Angsana New" w:hAnsi="Angsana New"/>
                <w:cs/>
              </w:rPr>
              <w:t>ั่น</w:t>
            </w:r>
            <w:proofErr w:type="spellEnd"/>
            <w:r w:rsidRPr="003B50C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40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7D2E9763" w14:textId="7EDAAE01" w:rsidR="005D09A4" w:rsidRPr="003B50C9" w:rsidRDefault="005D09A4" w:rsidP="005D09A4">
            <w:pPr>
              <w:ind w:left="-108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(</w:t>
            </w:r>
            <w:r w:rsidR="00FC58F5">
              <w:rPr>
                <w:rFonts w:ascii="Angsana New" w:hAnsi="Angsana New"/>
              </w:rPr>
              <w:t>53,989,46</w:t>
            </w:r>
            <w:r w:rsidR="008369F5">
              <w:rPr>
                <w:rFonts w:ascii="Angsana New" w:hAnsi="Angsana New"/>
              </w:rPr>
              <w:t>6</w:t>
            </w:r>
            <w:r w:rsidRPr="003B50C9">
              <w:rPr>
                <w:rFonts w:ascii="Angsana New" w:hAnsi="Angsana New"/>
              </w:rPr>
              <w:t>)</w:t>
            </w:r>
          </w:p>
        </w:tc>
        <w:tc>
          <w:tcPr>
            <w:tcW w:w="141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2A254" w14:textId="61E017B0" w:rsidR="005D09A4" w:rsidRPr="003B50C9" w:rsidRDefault="005D09A4" w:rsidP="005D09A4">
            <w:pPr>
              <w:ind w:left="-108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(54,075,135)</w:t>
            </w:r>
          </w:p>
        </w:tc>
      </w:tr>
      <w:tr w:rsidR="005D09A4" w:rsidRPr="003B50C9" w14:paraId="75AF2F56" w14:textId="77777777" w:rsidTr="00281DCC">
        <w:tc>
          <w:tcPr>
            <w:tcW w:w="68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ADABAE7" w14:textId="60DC0506" w:rsidR="005D09A4" w:rsidRPr="003B50C9" w:rsidRDefault="005D09A4" w:rsidP="005D09A4">
            <w:pPr>
              <w:tabs>
                <w:tab w:val="decimal" w:pos="288"/>
              </w:tabs>
              <w:ind w:left="-18" w:firstLine="272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 w:hint="cs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441361E" w14:textId="3EEA0D1D" w:rsidR="005D09A4" w:rsidRPr="003B50C9" w:rsidRDefault="005D09A4" w:rsidP="005D09A4">
            <w:pPr>
              <w:ind w:left="-108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(</w:t>
            </w:r>
            <w:r w:rsidR="00FC58F5">
              <w:rPr>
                <w:rFonts w:ascii="Angsana New" w:hAnsi="Angsana New"/>
              </w:rPr>
              <w:t>58,989,39</w:t>
            </w:r>
            <w:r w:rsidR="008369F5">
              <w:rPr>
                <w:rFonts w:ascii="Angsana New" w:hAnsi="Angsana New"/>
              </w:rPr>
              <w:t>6</w:t>
            </w:r>
            <w:r w:rsidRPr="003B50C9">
              <w:rPr>
                <w:rFonts w:ascii="Angsana New" w:hAnsi="Angsana New"/>
              </w:rPr>
              <w:t>)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4C5DCAA" w14:textId="4325AA68" w:rsidR="005D09A4" w:rsidRPr="003B50C9" w:rsidRDefault="005D09A4" w:rsidP="005D09A4">
            <w:pPr>
              <w:ind w:left="-108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(59,075,065)</w:t>
            </w:r>
          </w:p>
        </w:tc>
      </w:tr>
      <w:tr w:rsidR="005D09A4" w:rsidRPr="003B50C9" w14:paraId="6F16CE34" w14:textId="77777777" w:rsidTr="00281DCC">
        <w:tc>
          <w:tcPr>
            <w:tcW w:w="6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FBE04" w14:textId="77777777" w:rsidR="005D09A4" w:rsidRPr="003B50C9" w:rsidRDefault="005D09A4" w:rsidP="005D09A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  <w:cs/>
              </w:rPr>
              <w:t>รวม</w:t>
            </w:r>
            <w:r w:rsidRPr="003B50C9">
              <w:rPr>
                <w:rFonts w:ascii="Angsana New" w:hAnsi="Angsana New"/>
                <w:cs/>
              </w:rPr>
              <w:t>เงินลงทุนในบริษัทย่อย</w:t>
            </w:r>
            <w:r w:rsidRPr="003B50C9">
              <w:rPr>
                <w:rFonts w:ascii="Angsana New" w:hAnsi="Angsana New"/>
              </w:rPr>
              <w:t>-</w:t>
            </w:r>
            <w:r w:rsidRPr="003B50C9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34C96B48" w14:textId="64319BE1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/>
              </w:rPr>
              <w:t>775,9</w:t>
            </w:r>
            <w:r w:rsidR="00FC58F5">
              <w:rPr>
                <w:rFonts w:ascii="Angsana New" w:hAnsi="Angsana New"/>
              </w:rPr>
              <w:t>92,26</w:t>
            </w:r>
            <w:r w:rsidR="008369F5">
              <w:rPr>
                <w:rFonts w:ascii="Angsana New" w:hAnsi="Angsana New"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57C1A" w14:textId="09387BC0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775,906,595</w:t>
            </w:r>
          </w:p>
        </w:tc>
      </w:tr>
    </w:tbl>
    <w:p w14:paraId="48003000" w14:textId="76F7B553" w:rsidR="00C11DC0" w:rsidRDefault="00C11DC0" w:rsidP="00820FC2">
      <w:pPr>
        <w:tabs>
          <w:tab w:val="left" w:pos="900"/>
          <w:tab w:val="left" w:pos="1440"/>
        </w:tabs>
        <w:ind w:right="-518" w:hanging="426"/>
        <w:outlineLvl w:val="0"/>
        <w:rPr>
          <w:sz w:val="12"/>
          <w:szCs w:val="12"/>
        </w:rPr>
      </w:pPr>
    </w:p>
    <w:p w14:paraId="17F420CC" w14:textId="0B9AFE77" w:rsidR="00811637" w:rsidRDefault="00811637" w:rsidP="00820FC2">
      <w:pPr>
        <w:tabs>
          <w:tab w:val="left" w:pos="900"/>
          <w:tab w:val="left" w:pos="1440"/>
        </w:tabs>
        <w:ind w:right="-518" w:hanging="426"/>
        <w:outlineLvl w:val="0"/>
        <w:rPr>
          <w:sz w:val="12"/>
          <w:szCs w:val="12"/>
        </w:rPr>
      </w:pPr>
    </w:p>
    <w:p w14:paraId="5420D23A" w14:textId="0A2DE15A" w:rsidR="00811637" w:rsidRDefault="00811637" w:rsidP="00820FC2">
      <w:pPr>
        <w:tabs>
          <w:tab w:val="left" w:pos="900"/>
          <w:tab w:val="left" w:pos="1440"/>
        </w:tabs>
        <w:ind w:right="-518" w:hanging="426"/>
        <w:outlineLvl w:val="0"/>
        <w:rPr>
          <w:sz w:val="12"/>
          <w:szCs w:val="12"/>
        </w:rPr>
      </w:pPr>
    </w:p>
    <w:p w14:paraId="1D2AEADA" w14:textId="128066AB" w:rsidR="00811637" w:rsidRDefault="00811637" w:rsidP="00820FC2">
      <w:pPr>
        <w:tabs>
          <w:tab w:val="left" w:pos="900"/>
          <w:tab w:val="left" w:pos="1440"/>
        </w:tabs>
        <w:ind w:right="-518" w:hanging="426"/>
        <w:outlineLvl w:val="0"/>
        <w:rPr>
          <w:sz w:val="12"/>
          <w:szCs w:val="12"/>
        </w:rPr>
      </w:pPr>
    </w:p>
    <w:p w14:paraId="62EF6DCF" w14:textId="1654872D" w:rsidR="00811637" w:rsidRDefault="00811637" w:rsidP="00820FC2">
      <w:pPr>
        <w:tabs>
          <w:tab w:val="left" w:pos="900"/>
          <w:tab w:val="left" w:pos="1440"/>
        </w:tabs>
        <w:ind w:right="-518" w:hanging="426"/>
        <w:outlineLvl w:val="0"/>
        <w:rPr>
          <w:sz w:val="12"/>
          <w:szCs w:val="12"/>
        </w:rPr>
      </w:pPr>
    </w:p>
    <w:p w14:paraId="43D28F2E" w14:textId="7FCBBCA3" w:rsidR="00811637" w:rsidRDefault="00811637" w:rsidP="00820FC2">
      <w:pPr>
        <w:tabs>
          <w:tab w:val="left" w:pos="900"/>
          <w:tab w:val="left" w:pos="1440"/>
        </w:tabs>
        <w:ind w:right="-518" w:hanging="426"/>
        <w:outlineLvl w:val="0"/>
        <w:rPr>
          <w:sz w:val="12"/>
          <w:szCs w:val="12"/>
        </w:rPr>
      </w:pPr>
    </w:p>
    <w:p w14:paraId="4A3E53CE" w14:textId="77777777" w:rsidR="008550E3" w:rsidRPr="00035D6A" w:rsidRDefault="008550E3" w:rsidP="00963A80">
      <w:pPr>
        <w:tabs>
          <w:tab w:val="left" w:pos="426"/>
          <w:tab w:val="left" w:pos="900"/>
          <w:tab w:val="left" w:pos="1440"/>
        </w:tabs>
        <w:ind w:right="-518" w:hanging="112"/>
        <w:outlineLvl w:val="0"/>
        <w:rPr>
          <w:b/>
          <w:bCs/>
          <w:highlight w:val="yellow"/>
        </w:rPr>
      </w:pPr>
      <w:r w:rsidRPr="00945033">
        <w:rPr>
          <w:b/>
          <w:bCs/>
          <w:cs/>
        </w:rPr>
        <w:lastRenderedPageBreak/>
        <w:t>รายการที่เกิดขึ้นกับบริษัทย่อย</w:t>
      </w:r>
    </w:p>
    <w:p w14:paraId="396D4090" w14:textId="77777777" w:rsidR="00E42EB9" w:rsidRPr="00E42EB9" w:rsidRDefault="00E42EB9" w:rsidP="009158E0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sz w:val="2"/>
          <w:szCs w:val="2"/>
        </w:rPr>
      </w:pPr>
    </w:p>
    <w:p w14:paraId="4830CB9D" w14:textId="77777777" w:rsidR="006D1F46" w:rsidRPr="006D1F46" w:rsidRDefault="006D1F46" w:rsidP="00762D44">
      <w:pPr>
        <w:ind w:left="-98" w:right="-157" w:firstLine="364"/>
        <w:jc w:val="thaiDistribute"/>
        <w:rPr>
          <w:b/>
          <w:bCs/>
        </w:rPr>
      </w:pPr>
      <w:r w:rsidRPr="006D1F46">
        <w:rPr>
          <w:b/>
          <w:bCs/>
          <w:cs/>
        </w:rPr>
        <w:t xml:space="preserve">บริษัท บีอีซี </w:t>
      </w:r>
      <w:r w:rsidRPr="006D1F46">
        <w:rPr>
          <w:rFonts w:hint="cs"/>
          <w:b/>
          <w:bCs/>
          <w:cs/>
        </w:rPr>
        <w:t>บรอดคาสติ</w:t>
      </w:r>
      <w:proofErr w:type="spellStart"/>
      <w:r w:rsidRPr="006D1F46">
        <w:rPr>
          <w:rFonts w:hint="cs"/>
          <w:b/>
          <w:bCs/>
          <w:cs/>
        </w:rPr>
        <w:t>้ง</w:t>
      </w:r>
      <w:proofErr w:type="spellEnd"/>
      <w:r w:rsidRPr="006D1F46">
        <w:rPr>
          <w:rFonts w:hint="cs"/>
          <w:b/>
          <w:bCs/>
          <w:cs/>
        </w:rPr>
        <w:t xml:space="preserve"> เซ็น</w:t>
      </w:r>
      <w:proofErr w:type="spellStart"/>
      <w:r w:rsidRPr="006D1F46">
        <w:rPr>
          <w:rFonts w:hint="cs"/>
          <w:b/>
          <w:bCs/>
          <w:cs/>
        </w:rPr>
        <w:t>เต</w:t>
      </w:r>
      <w:proofErr w:type="spellEnd"/>
      <w:r w:rsidRPr="006D1F46">
        <w:rPr>
          <w:rFonts w:hint="cs"/>
          <w:b/>
          <w:bCs/>
          <w:cs/>
        </w:rPr>
        <w:t xml:space="preserve">อร์ </w:t>
      </w:r>
      <w:r w:rsidRPr="006D1F46">
        <w:rPr>
          <w:b/>
          <w:bCs/>
          <w:cs/>
        </w:rPr>
        <w:t>จำกัด</w:t>
      </w:r>
    </w:p>
    <w:p w14:paraId="1300178F" w14:textId="68AA051B" w:rsidR="006D1F46" w:rsidRPr="000634C7" w:rsidRDefault="006D1F46" w:rsidP="00762D44">
      <w:pPr>
        <w:spacing w:line="216" w:lineRule="auto"/>
        <w:ind w:left="266" w:right="-7" w:firstLine="495"/>
        <w:jc w:val="thaiDistribute"/>
        <w:rPr>
          <w:rFonts w:ascii="Angsana New" w:hAnsi="Angsana New"/>
          <w:cs/>
        </w:rPr>
      </w:pPr>
      <w:r w:rsidRPr="000634C7">
        <w:rPr>
          <w:rFonts w:ascii="Angsana New" w:hAnsi="Angsana New" w:hint="cs"/>
          <w:cs/>
        </w:rPr>
        <w:t xml:space="preserve">เมื่อวันที่ </w:t>
      </w:r>
      <w:r w:rsidRPr="000634C7">
        <w:rPr>
          <w:rFonts w:ascii="Angsana New" w:hAnsi="Angsana New"/>
        </w:rPr>
        <w:t>1</w:t>
      </w:r>
      <w:r w:rsidRPr="000634C7">
        <w:rPr>
          <w:rFonts w:ascii="Angsana New" w:hAnsi="Angsana New" w:hint="cs"/>
          <w:cs/>
        </w:rPr>
        <w:t xml:space="preserve"> กรกฎาคม</w:t>
      </w:r>
      <w:r w:rsidRPr="000634C7">
        <w:rPr>
          <w:rFonts w:ascii="Angsana New" w:hAnsi="Angsana New"/>
          <w:cs/>
        </w:rPr>
        <w:t xml:space="preserve"> </w:t>
      </w:r>
      <w:r w:rsidRPr="000634C7">
        <w:rPr>
          <w:rFonts w:ascii="Angsana New" w:hAnsi="Angsana New"/>
        </w:rPr>
        <w:t>2564</w:t>
      </w:r>
      <w:r w:rsidRPr="000634C7">
        <w:rPr>
          <w:rFonts w:ascii="Angsana New" w:hAnsi="Angsana New"/>
          <w:cs/>
        </w:rPr>
        <w:t xml:space="preserve"> บริษัท บีอีซี </w:t>
      </w:r>
      <w:r w:rsidRPr="000634C7">
        <w:rPr>
          <w:rFonts w:ascii="Angsana New" w:hAnsi="Angsana New" w:hint="cs"/>
          <w:cs/>
        </w:rPr>
        <w:t>บรอดคาสติ</w:t>
      </w:r>
      <w:proofErr w:type="spellStart"/>
      <w:r w:rsidRPr="000634C7">
        <w:rPr>
          <w:rFonts w:ascii="Angsana New" w:hAnsi="Angsana New" w:hint="cs"/>
          <w:cs/>
        </w:rPr>
        <w:t>้ง</w:t>
      </w:r>
      <w:proofErr w:type="spellEnd"/>
      <w:r w:rsidRPr="000634C7">
        <w:rPr>
          <w:rFonts w:ascii="Angsana New" w:hAnsi="Angsana New" w:hint="cs"/>
          <w:cs/>
        </w:rPr>
        <w:t xml:space="preserve"> เซ็น</w:t>
      </w:r>
      <w:proofErr w:type="spellStart"/>
      <w:r w:rsidRPr="000634C7">
        <w:rPr>
          <w:rFonts w:ascii="Angsana New" w:hAnsi="Angsana New" w:hint="cs"/>
          <w:cs/>
        </w:rPr>
        <w:t>เต</w:t>
      </w:r>
      <w:proofErr w:type="spellEnd"/>
      <w:r w:rsidRPr="000634C7">
        <w:rPr>
          <w:rFonts w:ascii="Angsana New" w:hAnsi="Angsana New" w:hint="cs"/>
          <w:cs/>
        </w:rPr>
        <w:t xml:space="preserve">อร์ </w:t>
      </w:r>
      <w:r w:rsidRPr="000634C7">
        <w:rPr>
          <w:rFonts w:ascii="Angsana New" w:hAnsi="Angsana New"/>
          <w:cs/>
        </w:rPr>
        <w:t>จำกัด</w:t>
      </w:r>
      <w:r w:rsidRPr="000634C7">
        <w:rPr>
          <w:rFonts w:ascii="Angsana New" w:hAnsi="Angsana New" w:hint="cs"/>
          <w:cs/>
        </w:rPr>
        <w:t xml:space="preserve"> ซึ่งเป็นบริษัทย่อยของบริษัทได้</w:t>
      </w:r>
      <w:r w:rsidR="000634C7">
        <w:rPr>
          <w:rFonts w:ascii="Angsana New" w:hAnsi="Angsana New"/>
        </w:rPr>
        <w:t xml:space="preserve">    </w:t>
      </w:r>
      <w:r w:rsidRPr="000634C7">
        <w:rPr>
          <w:rFonts w:ascii="Angsana New" w:hAnsi="Angsana New" w:hint="cs"/>
          <w:cs/>
        </w:rPr>
        <w:t>จดทะเบียนเลิกกิจการกับกระทรวงพาณิชย์ และเมื่อวันที่</w:t>
      </w:r>
      <w:r w:rsidRPr="000634C7">
        <w:rPr>
          <w:rFonts w:ascii="Angsana New" w:hAnsi="Angsana New"/>
        </w:rPr>
        <w:t xml:space="preserve"> 21 </w:t>
      </w:r>
      <w:r w:rsidRPr="000634C7">
        <w:rPr>
          <w:rFonts w:ascii="Angsana New" w:hAnsi="Angsana New" w:hint="cs"/>
          <w:cs/>
        </w:rPr>
        <w:t xml:space="preserve">กันยายน </w:t>
      </w:r>
      <w:r w:rsidRPr="000634C7">
        <w:rPr>
          <w:rFonts w:ascii="Angsana New" w:hAnsi="Angsana New"/>
        </w:rPr>
        <w:t xml:space="preserve">2564 </w:t>
      </w:r>
      <w:r w:rsidRPr="000634C7">
        <w:rPr>
          <w:rFonts w:ascii="Angsana New" w:hAnsi="Angsana New" w:hint="cs"/>
          <w:cs/>
        </w:rPr>
        <w:t xml:space="preserve">บริษัทได้จดทะเบียนเสร็จการชำระบัญชีแล้ว บริษัทได้รับเงินคืนเป็นจำนวนเงิน </w:t>
      </w:r>
      <w:r w:rsidRPr="000634C7">
        <w:rPr>
          <w:rFonts w:ascii="Angsana New" w:hAnsi="Angsana New"/>
        </w:rPr>
        <w:t>1.55</w:t>
      </w:r>
      <w:r w:rsidRPr="000634C7">
        <w:rPr>
          <w:rFonts w:ascii="Angsana New" w:hAnsi="Angsana New" w:hint="cs"/>
          <w:cs/>
        </w:rPr>
        <w:t xml:space="preserve"> ล้านบาท และรับรู้ส่วนต่างเป็นผลกำไร(ขาดทุน)จากการ</w:t>
      </w:r>
      <w:r w:rsidR="000634C7">
        <w:rPr>
          <w:rFonts w:ascii="Angsana New" w:hAnsi="Angsana New"/>
        </w:rPr>
        <w:t xml:space="preserve">    </w:t>
      </w:r>
      <w:r w:rsidRPr="000634C7">
        <w:rPr>
          <w:rFonts w:ascii="Angsana New" w:hAnsi="Angsana New" w:hint="cs"/>
          <w:cs/>
        </w:rPr>
        <w:t xml:space="preserve">คืนทุนในงบกำไรขาดทุนรวมเป็นจำนวนเงิน </w:t>
      </w:r>
      <w:r w:rsidRPr="000634C7">
        <w:rPr>
          <w:rFonts w:ascii="Angsana New" w:hAnsi="Angsana New"/>
        </w:rPr>
        <w:t>0.28</w:t>
      </w:r>
      <w:r w:rsidRPr="000634C7">
        <w:rPr>
          <w:rFonts w:ascii="Angsana New" w:hAnsi="Angsana New" w:hint="cs"/>
          <w:cs/>
        </w:rPr>
        <w:t xml:space="preserve"> ล้านบาท และงบกำไรขาดทุนเฉพาะกิจการเป็นจำนวนเงิน (</w:t>
      </w:r>
      <w:r w:rsidRPr="000634C7">
        <w:rPr>
          <w:rFonts w:ascii="Angsana New" w:hAnsi="Angsana New"/>
        </w:rPr>
        <w:t>41.45</w:t>
      </w:r>
      <w:r w:rsidRPr="000634C7">
        <w:rPr>
          <w:rFonts w:ascii="Angsana New" w:hAnsi="Angsana New" w:hint="cs"/>
          <w:cs/>
        </w:rPr>
        <w:t xml:space="preserve">) ล้านบาท </w:t>
      </w:r>
    </w:p>
    <w:p w14:paraId="10741CF4" w14:textId="77777777" w:rsidR="006D1F46" w:rsidRPr="000634C7" w:rsidRDefault="006D1F46" w:rsidP="00762D44">
      <w:pPr>
        <w:ind w:left="-98" w:right="-157" w:firstLine="364"/>
        <w:jc w:val="thaiDistribute"/>
        <w:rPr>
          <w:b/>
          <w:bCs/>
        </w:rPr>
      </w:pPr>
      <w:r w:rsidRPr="000634C7">
        <w:rPr>
          <w:b/>
          <w:bCs/>
          <w:cs/>
        </w:rPr>
        <w:t>บริษัท สำนักข่าว บีอีซี จำกัด</w:t>
      </w:r>
    </w:p>
    <w:p w14:paraId="51878060" w14:textId="71E2AF04" w:rsidR="006D1F46" w:rsidRPr="000634C7" w:rsidRDefault="006D1F46" w:rsidP="00762D44">
      <w:pPr>
        <w:spacing w:line="216" w:lineRule="auto"/>
        <w:ind w:left="266" w:right="-7" w:firstLine="495"/>
        <w:jc w:val="thaiDistribute"/>
        <w:rPr>
          <w:rFonts w:ascii="Angsana New" w:hAnsi="Angsana New"/>
        </w:rPr>
      </w:pPr>
      <w:r w:rsidRPr="000634C7">
        <w:rPr>
          <w:rFonts w:ascii="Angsana New" w:hAnsi="Angsana New" w:hint="cs"/>
          <w:spacing w:val="-6"/>
          <w:cs/>
        </w:rPr>
        <w:t xml:space="preserve">เมื่อวันที่ </w:t>
      </w:r>
      <w:r w:rsidR="0044080D" w:rsidRPr="000634C7">
        <w:rPr>
          <w:rFonts w:ascii="Angsana New" w:hAnsi="Angsana New"/>
          <w:spacing w:val="-6"/>
        </w:rPr>
        <w:t>2</w:t>
      </w:r>
      <w:r w:rsidRPr="000634C7">
        <w:rPr>
          <w:rFonts w:ascii="Angsana New" w:hAnsi="Angsana New" w:hint="cs"/>
          <w:spacing w:val="-6"/>
          <w:cs/>
        </w:rPr>
        <w:t xml:space="preserve"> กรกฎาคม</w:t>
      </w:r>
      <w:r w:rsidRPr="000634C7">
        <w:rPr>
          <w:rFonts w:ascii="Angsana New" w:hAnsi="Angsana New"/>
          <w:spacing w:val="-6"/>
          <w:cs/>
        </w:rPr>
        <w:t xml:space="preserve"> </w:t>
      </w:r>
      <w:r w:rsidR="0044080D" w:rsidRPr="000634C7">
        <w:rPr>
          <w:rFonts w:ascii="Angsana New" w:hAnsi="Angsana New"/>
          <w:spacing w:val="-6"/>
        </w:rPr>
        <w:t>2564</w:t>
      </w:r>
      <w:r w:rsidRPr="000634C7">
        <w:rPr>
          <w:rFonts w:ascii="Angsana New" w:hAnsi="Angsana New"/>
          <w:spacing w:val="-6"/>
          <w:cs/>
        </w:rPr>
        <w:t xml:space="preserve"> บริษัท สำนักข่าว บีอีซี จำกัด</w:t>
      </w:r>
      <w:r w:rsidRPr="000634C7">
        <w:rPr>
          <w:rFonts w:ascii="Angsana New" w:hAnsi="Angsana New" w:hint="cs"/>
          <w:spacing w:val="-6"/>
          <w:cs/>
        </w:rPr>
        <w:t xml:space="preserve"> ซึ่งเป็นบริษัทย่อยของบริษัทได้จดทะเบียนเลิกกิจการ</w:t>
      </w:r>
      <w:r w:rsidRPr="000634C7">
        <w:rPr>
          <w:rFonts w:ascii="Angsana New" w:hAnsi="Angsana New" w:hint="cs"/>
          <w:cs/>
        </w:rPr>
        <w:t>กับกระทรวงพาณิชย์ และเมื่อวันที่</w:t>
      </w:r>
      <w:r w:rsidRPr="000634C7">
        <w:rPr>
          <w:rFonts w:ascii="Angsana New" w:hAnsi="Angsana New"/>
        </w:rPr>
        <w:t xml:space="preserve"> 21 </w:t>
      </w:r>
      <w:r w:rsidRPr="000634C7">
        <w:rPr>
          <w:rFonts w:ascii="Angsana New" w:hAnsi="Angsana New" w:hint="cs"/>
          <w:cs/>
        </w:rPr>
        <w:t xml:space="preserve">กันยายน </w:t>
      </w:r>
      <w:r w:rsidRPr="000634C7">
        <w:rPr>
          <w:rFonts w:ascii="Angsana New" w:hAnsi="Angsana New"/>
        </w:rPr>
        <w:t xml:space="preserve">2564 </w:t>
      </w:r>
      <w:r w:rsidRPr="000634C7">
        <w:rPr>
          <w:rFonts w:ascii="Angsana New" w:hAnsi="Angsana New" w:hint="cs"/>
          <w:cs/>
        </w:rPr>
        <w:t xml:space="preserve">บริษัทได้จดทะเบียนเสร็จการชำระบัญชีแล้ว บริษัทได้รับเงินคืนเป็นจำนวนเงิน </w:t>
      </w:r>
      <w:r w:rsidR="0044080D" w:rsidRPr="000634C7">
        <w:rPr>
          <w:rFonts w:ascii="Angsana New" w:hAnsi="Angsana New"/>
        </w:rPr>
        <w:t>6.54</w:t>
      </w:r>
      <w:r w:rsidRPr="000634C7">
        <w:rPr>
          <w:rFonts w:ascii="Angsana New" w:hAnsi="Angsana New" w:hint="cs"/>
          <w:cs/>
        </w:rPr>
        <w:t xml:space="preserve"> ล้านบาท และรับรู้ส่วนต่างเป็นผลกำไรจากการคืนทุนในงบกำไรขาดทุนรวมเป็นจำนวนเงิน </w:t>
      </w:r>
      <w:r w:rsidR="0044080D" w:rsidRPr="000634C7">
        <w:rPr>
          <w:rFonts w:ascii="Angsana New" w:hAnsi="Angsana New"/>
        </w:rPr>
        <w:t>1.04</w:t>
      </w:r>
      <w:r w:rsidRPr="000634C7">
        <w:rPr>
          <w:rFonts w:ascii="Angsana New" w:hAnsi="Angsana New" w:hint="cs"/>
          <w:cs/>
        </w:rPr>
        <w:t xml:space="preserve"> ล้านบาท และงบกำไรขาดทุนเฉพาะกิจการเป็นจำนวนเงิน </w:t>
      </w:r>
      <w:r w:rsidR="0044080D" w:rsidRPr="000634C7">
        <w:rPr>
          <w:rFonts w:ascii="Angsana New" w:hAnsi="Angsana New"/>
        </w:rPr>
        <w:t>1.54</w:t>
      </w:r>
      <w:r w:rsidRPr="000634C7">
        <w:rPr>
          <w:rFonts w:ascii="Angsana New" w:hAnsi="Angsana New" w:hint="cs"/>
          <w:cs/>
        </w:rPr>
        <w:t xml:space="preserve"> ล้านบาท</w:t>
      </w:r>
    </w:p>
    <w:p w14:paraId="5654C481" w14:textId="77777777" w:rsidR="006D1F46" w:rsidRPr="000634C7" w:rsidRDefault="006D1F46" w:rsidP="00762D44">
      <w:pPr>
        <w:ind w:left="-98" w:right="-157" w:firstLine="364"/>
        <w:jc w:val="thaiDistribute"/>
        <w:rPr>
          <w:b/>
          <w:bCs/>
        </w:rPr>
      </w:pPr>
      <w:r w:rsidRPr="000634C7">
        <w:rPr>
          <w:b/>
          <w:bCs/>
          <w:cs/>
        </w:rPr>
        <w:t>บริษัท บีอีซี ไอที โซลูชั่น จำกัด</w:t>
      </w:r>
    </w:p>
    <w:p w14:paraId="0D037CB5" w14:textId="785A8845" w:rsidR="006D1F46" w:rsidRPr="000634C7" w:rsidRDefault="006D1F46" w:rsidP="00762D44">
      <w:pPr>
        <w:spacing w:line="216" w:lineRule="auto"/>
        <w:ind w:left="266" w:right="-7" w:firstLine="495"/>
        <w:jc w:val="thaiDistribute"/>
        <w:rPr>
          <w:rFonts w:ascii="Angsana New" w:hAnsi="Angsana New"/>
        </w:rPr>
      </w:pPr>
      <w:r w:rsidRPr="000634C7">
        <w:rPr>
          <w:rFonts w:ascii="Angsana New" w:hAnsi="Angsana New" w:hint="cs"/>
          <w:cs/>
        </w:rPr>
        <w:t xml:space="preserve">เมื่อวันที่ </w:t>
      </w:r>
      <w:r w:rsidR="0044080D" w:rsidRPr="000634C7">
        <w:rPr>
          <w:rFonts w:ascii="Angsana New" w:hAnsi="Angsana New"/>
        </w:rPr>
        <w:t>5</w:t>
      </w:r>
      <w:r w:rsidRPr="000634C7">
        <w:rPr>
          <w:rFonts w:ascii="Angsana New" w:hAnsi="Angsana New" w:hint="cs"/>
          <w:cs/>
        </w:rPr>
        <w:t xml:space="preserve"> กรกฎาคม</w:t>
      </w:r>
      <w:r w:rsidRPr="000634C7">
        <w:rPr>
          <w:rFonts w:ascii="Angsana New" w:hAnsi="Angsana New"/>
          <w:cs/>
        </w:rPr>
        <w:t xml:space="preserve"> </w:t>
      </w:r>
      <w:r w:rsidR="0044080D" w:rsidRPr="000634C7">
        <w:rPr>
          <w:rFonts w:ascii="Angsana New" w:hAnsi="Angsana New"/>
        </w:rPr>
        <w:t>2564</w:t>
      </w:r>
      <w:r w:rsidRPr="000634C7">
        <w:rPr>
          <w:rFonts w:ascii="Angsana New" w:hAnsi="Angsana New"/>
          <w:cs/>
        </w:rPr>
        <w:t xml:space="preserve"> บริษัท บีอีซี ไอที โซลูชั่น จำกัด</w:t>
      </w:r>
      <w:r w:rsidRPr="000634C7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ซึ่งเป็นบริษัทย่อยของบริษัทได้จดทะเบียนเลิกกิจการกับกระทรวงพาณิชย์ และเมื่อวันที่</w:t>
      </w:r>
      <w:r w:rsidRPr="000634C7">
        <w:rPr>
          <w:rFonts w:ascii="Angsana New" w:hAnsi="Angsana New"/>
        </w:rPr>
        <w:t xml:space="preserve"> 21 </w:t>
      </w:r>
      <w:r w:rsidRPr="000634C7">
        <w:rPr>
          <w:rFonts w:ascii="Angsana New" w:hAnsi="Angsana New" w:hint="cs"/>
          <w:cs/>
        </w:rPr>
        <w:t xml:space="preserve">กันยายน </w:t>
      </w:r>
      <w:r w:rsidRPr="000634C7">
        <w:rPr>
          <w:rFonts w:ascii="Angsana New" w:hAnsi="Angsana New"/>
        </w:rPr>
        <w:t xml:space="preserve">2564 </w:t>
      </w:r>
      <w:r w:rsidRPr="000634C7">
        <w:rPr>
          <w:rFonts w:ascii="Angsana New" w:hAnsi="Angsana New" w:hint="cs"/>
          <w:cs/>
        </w:rPr>
        <w:t xml:space="preserve">บริษัทได้จดทะเบียนเสร็จการชำระบัญชีแล้ว บริษัทได้รับเงินคืนเป็นจำนวนเงิน </w:t>
      </w:r>
      <w:r w:rsidR="0044080D" w:rsidRPr="000634C7">
        <w:rPr>
          <w:rFonts w:ascii="Angsana New" w:hAnsi="Angsana New"/>
        </w:rPr>
        <w:t>16.86</w:t>
      </w:r>
      <w:r w:rsidRPr="000634C7">
        <w:rPr>
          <w:rFonts w:ascii="Angsana New" w:hAnsi="Angsana New" w:hint="cs"/>
          <w:cs/>
        </w:rPr>
        <w:t xml:space="preserve"> ล้านบาท และรับรู้ส่วนต่างเป็นผลกำไรจากการคืนทุนในงบกำไรขาดทุนรวมเป็นจำนวนเงิน </w:t>
      </w:r>
      <w:r w:rsidR="0044080D" w:rsidRPr="000634C7">
        <w:rPr>
          <w:rFonts w:ascii="Angsana New" w:hAnsi="Angsana New"/>
        </w:rPr>
        <w:t>0.36</w:t>
      </w:r>
      <w:r w:rsidRPr="000634C7">
        <w:rPr>
          <w:rFonts w:ascii="Angsana New" w:hAnsi="Angsana New" w:hint="cs"/>
          <w:cs/>
        </w:rPr>
        <w:t xml:space="preserve"> ล้านบาท และงบกำไรขาดทุนเฉพาะกิจการเป็นจำนวนเงิน </w:t>
      </w:r>
      <w:r w:rsidR="0044080D" w:rsidRPr="000634C7">
        <w:rPr>
          <w:rFonts w:ascii="Angsana New" w:hAnsi="Angsana New"/>
        </w:rPr>
        <w:t>1.86</w:t>
      </w:r>
      <w:r w:rsidRPr="000634C7">
        <w:rPr>
          <w:rFonts w:ascii="Angsana New" w:hAnsi="Angsana New" w:hint="cs"/>
          <w:cs/>
        </w:rPr>
        <w:t xml:space="preserve"> ล้านบาท</w:t>
      </w:r>
    </w:p>
    <w:p w14:paraId="548EB420" w14:textId="77777777" w:rsidR="00762D44" w:rsidRPr="00762D44" w:rsidRDefault="00762D44" w:rsidP="00762D44">
      <w:pPr>
        <w:spacing w:line="216" w:lineRule="auto"/>
        <w:ind w:left="266" w:right="-7" w:firstLine="495"/>
        <w:jc w:val="thaiDistribute"/>
        <w:rPr>
          <w:rFonts w:ascii="Angsana New" w:hAnsi="Angsana New"/>
          <w:sz w:val="10"/>
          <w:szCs w:val="10"/>
        </w:rPr>
      </w:pPr>
    </w:p>
    <w:p w14:paraId="4080346D" w14:textId="77777777" w:rsidR="00762D44" w:rsidRPr="00762D44" w:rsidRDefault="00762D44" w:rsidP="00762D44">
      <w:pPr>
        <w:tabs>
          <w:tab w:val="left" w:pos="426"/>
          <w:tab w:val="left" w:pos="900"/>
          <w:tab w:val="left" w:pos="1440"/>
        </w:tabs>
        <w:ind w:right="-518" w:hanging="112"/>
        <w:outlineLvl w:val="0"/>
        <w:rPr>
          <w:b/>
          <w:bCs/>
        </w:rPr>
      </w:pPr>
      <w:r w:rsidRPr="00762D44">
        <w:rPr>
          <w:b/>
          <w:bCs/>
          <w:cs/>
        </w:rPr>
        <w:t>บริษัท</w:t>
      </w:r>
      <w:r w:rsidRPr="00762D44">
        <w:rPr>
          <w:rFonts w:hint="cs"/>
          <w:b/>
          <w:bCs/>
          <w:cs/>
        </w:rPr>
        <w:t>ย่อยที่ถือหุ้นโดย บริษัท บีอีซี อินเตอร์เนชั่น</w:t>
      </w:r>
      <w:proofErr w:type="spellStart"/>
      <w:r w:rsidRPr="00762D44">
        <w:rPr>
          <w:rFonts w:hint="cs"/>
          <w:b/>
          <w:bCs/>
          <w:cs/>
        </w:rPr>
        <w:t>แน</w:t>
      </w:r>
      <w:proofErr w:type="spellEnd"/>
      <w:r w:rsidRPr="00762D44">
        <w:rPr>
          <w:rFonts w:hint="cs"/>
          <w:b/>
          <w:bCs/>
          <w:cs/>
        </w:rPr>
        <w:t xml:space="preserve">ล </w:t>
      </w:r>
      <w:proofErr w:type="spellStart"/>
      <w:r w:rsidRPr="00762D44">
        <w:rPr>
          <w:rFonts w:hint="cs"/>
          <w:b/>
          <w:bCs/>
          <w:cs/>
        </w:rPr>
        <w:t>ดิสทริ</w:t>
      </w:r>
      <w:proofErr w:type="spellEnd"/>
      <w:r w:rsidRPr="00762D44">
        <w:rPr>
          <w:rFonts w:hint="cs"/>
          <w:b/>
          <w:bCs/>
          <w:cs/>
        </w:rPr>
        <w:t>บิว</w:t>
      </w:r>
      <w:proofErr w:type="spellStart"/>
      <w:r w:rsidRPr="00762D44">
        <w:rPr>
          <w:rFonts w:hint="cs"/>
          <w:b/>
          <w:bCs/>
          <w:cs/>
        </w:rPr>
        <w:t>ชั่น</w:t>
      </w:r>
      <w:proofErr w:type="spellEnd"/>
      <w:r w:rsidRPr="00762D44">
        <w:rPr>
          <w:rFonts w:hint="cs"/>
          <w:b/>
          <w:bCs/>
          <w:cs/>
        </w:rPr>
        <w:t xml:space="preserve"> จำกัด</w:t>
      </w:r>
    </w:p>
    <w:p w14:paraId="2F52AC5B" w14:textId="7F737C96" w:rsidR="009158E0" w:rsidRPr="00762D44" w:rsidRDefault="009158E0" w:rsidP="00762D44">
      <w:pPr>
        <w:ind w:left="-98" w:right="-157" w:firstLine="364"/>
        <w:jc w:val="thaiDistribute"/>
        <w:rPr>
          <w:b/>
          <w:bCs/>
        </w:rPr>
      </w:pPr>
      <w:r w:rsidRPr="00762D44">
        <w:rPr>
          <w:b/>
          <w:bCs/>
          <w:cs/>
        </w:rPr>
        <w:t xml:space="preserve">บริษัท </w:t>
      </w:r>
      <w:r w:rsidRPr="00762D44">
        <w:rPr>
          <w:rFonts w:hint="cs"/>
          <w:b/>
          <w:bCs/>
          <w:cs/>
        </w:rPr>
        <w:t xml:space="preserve">ทีวีบี ทรี </w:t>
      </w:r>
      <w:proofErr w:type="spellStart"/>
      <w:r w:rsidRPr="00762D44">
        <w:rPr>
          <w:rFonts w:hint="cs"/>
          <w:b/>
          <w:bCs/>
          <w:cs/>
        </w:rPr>
        <w:t>เน็ตเวอร์ค</w:t>
      </w:r>
      <w:proofErr w:type="spellEnd"/>
      <w:r w:rsidRPr="00762D44">
        <w:rPr>
          <w:b/>
          <w:bCs/>
          <w:cs/>
        </w:rPr>
        <w:t xml:space="preserve"> จำกัด</w:t>
      </w:r>
    </w:p>
    <w:p w14:paraId="11AAE2F2" w14:textId="3036CD82" w:rsidR="000D41B1" w:rsidRPr="00762D44" w:rsidRDefault="00631ED9" w:rsidP="00762D44">
      <w:pPr>
        <w:spacing w:line="216" w:lineRule="auto"/>
        <w:ind w:left="266" w:right="-7" w:firstLine="495"/>
        <w:jc w:val="thaiDistribute"/>
        <w:rPr>
          <w:rFonts w:ascii="Angsana New" w:hAnsi="Angsana New" w:cs="Angsana New"/>
          <w:lang w:val="en-GB"/>
        </w:rPr>
      </w:pPr>
      <w:r w:rsidRPr="00762D44">
        <w:rPr>
          <w:rFonts w:ascii="Angsana New" w:hAnsi="Angsana New" w:cs="Angsana New"/>
          <w:cs/>
        </w:rPr>
        <w:t xml:space="preserve">เมื่อวันที่ </w:t>
      </w:r>
      <w:r w:rsidR="00BB0104" w:rsidRPr="00762D44">
        <w:rPr>
          <w:rFonts w:ascii="Angsana New" w:hAnsi="Angsana New" w:cs="Angsana New"/>
        </w:rPr>
        <w:t>31</w:t>
      </w:r>
      <w:r w:rsidRPr="00762D44">
        <w:rPr>
          <w:rFonts w:ascii="Angsana New" w:hAnsi="Angsana New" w:cs="Angsana New"/>
          <w:cs/>
        </w:rPr>
        <w:t xml:space="preserve"> พฤษภาคม </w:t>
      </w:r>
      <w:r w:rsidR="00BB0104" w:rsidRPr="00762D44">
        <w:rPr>
          <w:rFonts w:ascii="Angsana New" w:hAnsi="Angsana New" w:cs="Angsana New"/>
        </w:rPr>
        <w:t>2562</w:t>
      </w:r>
      <w:r w:rsidRPr="00762D44">
        <w:rPr>
          <w:rFonts w:ascii="Angsana New" w:hAnsi="Angsana New" w:cs="Angsana New"/>
          <w:cs/>
        </w:rPr>
        <w:t xml:space="preserve"> บริษัท บีอีซี อินเตอร์เนชั่น</w:t>
      </w:r>
      <w:proofErr w:type="spellStart"/>
      <w:r w:rsidRPr="00762D44">
        <w:rPr>
          <w:rFonts w:ascii="Angsana New" w:hAnsi="Angsana New" w:cs="Angsana New"/>
          <w:cs/>
        </w:rPr>
        <w:t>แน</w:t>
      </w:r>
      <w:proofErr w:type="spellEnd"/>
      <w:r w:rsidRPr="00762D44">
        <w:rPr>
          <w:rFonts w:ascii="Angsana New" w:hAnsi="Angsana New" w:cs="Angsana New"/>
          <w:cs/>
        </w:rPr>
        <w:t xml:space="preserve">ล </w:t>
      </w:r>
      <w:proofErr w:type="spellStart"/>
      <w:r w:rsidRPr="00762D44">
        <w:rPr>
          <w:rFonts w:ascii="Angsana New" w:hAnsi="Angsana New" w:cs="Angsana New"/>
          <w:cs/>
        </w:rPr>
        <w:t>ดิสทริ</w:t>
      </w:r>
      <w:proofErr w:type="spellEnd"/>
      <w:r w:rsidRPr="00762D44">
        <w:rPr>
          <w:rFonts w:ascii="Angsana New" w:hAnsi="Angsana New" w:cs="Angsana New"/>
          <w:cs/>
        </w:rPr>
        <w:t>บิว</w:t>
      </w:r>
      <w:proofErr w:type="spellStart"/>
      <w:r w:rsidRPr="00762D44">
        <w:rPr>
          <w:rFonts w:ascii="Angsana New" w:hAnsi="Angsana New" w:cs="Angsana New"/>
          <w:cs/>
        </w:rPr>
        <w:t>ชั่น</w:t>
      </w:r>
      <w:proofErr w:type="spellEnd"/>
      <w:r w:rsidRPr="00762D44">
        <w:rPr>
          <w:rFonts w:ascii="Angsana New" w:hAnsi="Angsana New" w:cs="Angsana New"/>
          <w:cs/>
        </w:rPr>
        <w:t xml:space="preserve"> จำกัด ซึ่งเป็นบริษัทย่อ</w:t>
      </w:r>
      <w:r w:rsidR="007257B8" w:rsidRPr="00762D44">
        <w:rPr>
          <w:rFonts w:ascii="Angsana New" w:hAnsi="Angsana New" w:cs="Angsana New"/>
          <w:cs/>
        </w:rPr>
        <w:t>ยของบริษัท</w:t>
      </w:r>
      <w:r w:rsidR="009665FA" w:rsidRPr="00762D44">
        <w:rPr>
          <w:rFonts w:ascii="Angsana New" w:hAnsi="Angsana New" w:cs="Angsana New" w:hint="cs"/>
          <w:cs/>
        </w:rPr>
        <w:t xml:space="preserve"> </w:t>
      </w:r>
      <w:r w:rsidRPr="00762D44">
        <w:rPr>
          <w:rFonts w:ascii="Angsana New" w:hAnsi="Angsana New" w:cs="Angsana New"/>
          <w:cs/>
        </w:rPr>
        <w:t>ได้ซื้อหุ้นสามัญ</w:t>
      </w:r>
      <w:r w:rsidRPr="00762D44">
        <w:rPr>
          <w:rFonts w:ascii="Angsana New" w:hAnsi="Angsana New" w:cs="Angsana New" w:hint="cs"/>
          <w:cs/>
        </w:rPr>
        <w:t>ของ</w:t>
      </w:r>
      <w:r w:rsidRPr="00762D44">
        <w:rPr>
          <w:rFonts w:ascii="Angsana New" w:hAnsi="Angsana New" w:cs="Angsana New"/>
          <w:cs/>
        </w:rPr>
        <w:t xml:space="preserve">บริษัท ทีวีบี ทรี </w:t>
      </w:r>
      <w:proofErr w:type="spellStart"/>
      <w:r w:rsidRPr="00762D44">
        <w:rPr>
          <w:rFonts w:ascii="Angsana New" w:hAnsi="Angsana New" w:cs="Angsana New"/>
          <w:cs/>
        </w:rPr>
        <w:t>เน็ตเวอร์ค</w:t>
      </w:r>
      <w:proofErr w:type="spellEnd"/>
      <w:r w:rsidRPr="00762D44">
        <w:rPr>
          <w:rFonts w:ascii="Angsana New" w:hAnsi="Angsana New" w:cs="Angsana New"/>
          <w:cs/>
        </w:rPr>
        <w:t xml:space="preserve"> จำกัด จำนวน 400</w:t>
      </w:r>
      <w:r w:rsidRPr="00762D44">
        <w:rPr>
          <w:rFonts w:ascii="Angsana New" w:hAnsi="Angsana New" w:cs="Angsana New"/>
        </w:rPr>
        <w:t>,</w:t>
      </w:r>
      <w:r w:rsidRPr="00762D44">
        <w:rPr>
          <w:rFonts w:ascii="Angsana New" w:hAnsi="Angsana New" w:cs="Angsana New"/>
          <w:cs/>
        </w:rPr>
        <w:t xml:space="preserve">000 หุ้น จาก </w:t>
      </w:r>
      <w:r w:rsidRPr="00762D44">
        <w:rPr>
          <w:rFonts w:ascii="Angsana New" w:hAnsi="Angsana New" w:cs="Angsana New"/>
        </w:rPr>
        <w:t>TVB</w:t>
      </w:r>
      <w:r w:rsidR="0097720D" w:rsidRPr="00762D44">
        <w:rPr>
          <w:rFonts w:ascii="Angsana New" w:hAnsi="Angsana New" w:cs="Angsana New"/>
          <w:sz w:val="14"/>
          <w:szCs w:val="14"/>
        </w:rPr>
        <w:t xml:space="preserve"> </w:t>
      </w:r>
      <w:r w:rsidRPr="00762D44">
        <w:rPr>
          <w:rFonts w:ascii="Angsana New" w:hAnsi="Angsana New" w:cs="Angsana New"/>
        </w:rPr>
        <w:t xml:space="preserve">Investment LIMITED </w:t>
      </w:r>
      <w:r w:rsidRPr="00762D44">
        <w:rPr>
          <w:rFonts w:ascii="Angsana New" w:hAnsi="Angsana New" w:cs="Angsana New"/>
          <w:cs/>
        </w:rPr>
        <w:t xml:space="preserve">ซึ่งเป็นผู้ถือหุ้นเดิม ในราคา </w:t>
      </w:r>
      <w:r w:rsidR="00BB0104" w:rsidRPr="00762D44">
        <w:rPr>
          <w:rFonts w:ascii="Angsana New" w:hAnsi="Angsana New" w:cs="Angsana New"/>
        </w:rPr>
        <w:t>100</w:t>
      </w:r>
      <w:r w:rsidRPr="00762D44">
        <w:rPr>
          <w:rFonts w:ascii="Angsana New" w:hAnsi="Angsana New" w:cs="Angsana New"/>
          <w:cs/>
        </w:rPr>
        <w:t xml:space="preserve"> บาท เนื่องจาก ณ วันที่ซื้อหุ้นเพิ่ม บริษัท ทีวีบี ทรี </w:t>
      </w:r>
      <w:proofErr w:type="spellStart"/>
      <w:r w:rsidRPr="00762D44">
        <w:rPr>
          <w:rFonts w:ascii="Angsana New" w:hAnsi="Angsana New" w:cs="Angsana New"/>
          <w:cs/>
        </w:rPr>
        <w:t>เน็ตเวอร์ค</w:t>
      </w:r>
      <w:proofErr w:type="spellEnd"/>
      <w:r w:rsidRPr="00762D44">
        <w:rPr>
          <w:rFonts w:ascii="Angsana New" w:hAnsi="Angsana New" w:cs="Angsana New"/>
          <w:cs/>
        </w:rPr>
        <w:t xml:space="preserve"> จำกัด มีผลขาดทุนสะสมสูงกว่าทุน และ</w:t>
      </w:r>
      <w:r w:rsidRPr="00762D44">
        <w:rPr>
          <w:rFonts w:ascii="Angsana New" w:hAnsi="Angsana New" w:cs="Angsana New"/>
        </w:rPr>
        <w:t xml:space="preserve"> TVB Investment LIMITED</w:t>
      </w:r>
      <w:r w:rsidR="0097720D" w:rsidRPr="00762D44">
        <w:rPr>
          <w:rFonts w:ascii="Angsana New" w:hAnsi="Angsana New" w:cs="Angsana New"/>
        </w:rPr>
        <w:t xml:space="preserve"> </w:t>
      </w:r>
      <w:r w:rsidRPr="00762D44">
        <w:rPr>
          <w:rFonts w:ascii="Angsana New" w:hAnsi="Angsana New" w:cs="Angsana New"/>
          <w:cs/>
          <w:lang w:val="en-GB"/>
        </w:rPr>
        <w:t xml:space="preserve">ได้ตกลงยกหนี้ค่าสิทธิและดอกเบี้ยค้างจ่ายจำนวน </w:t>
      </w:r>
      <w:r w:rsidR="00BB0104" w:rsidRPr="00762D44">
        <w:rPr>
          <w:rFonts w:ascii="Angsana New" w:hAnsi="Angsana New" w:cs="Angsana New"/>
          <w:lang w:val="en-GB"/>
        </w:rPr>
        <w:t>7.67</w:t>
      </w:r>
      <w:r w:rsidR="0097720D" w:rsidRPr="00762D44">
        <w:rPr>
          <w:rFonts w:ascii="Angsana New" w:hAnsi="Angsana New" w:cs="Angsana New"/>
        </w:rPr>
        <w:t xml:space="preserve"> </w:t>
      </w:r>
      <w:r w:rsidRPr="00762D44">
        <w:rPr>
          <w:rFonts w:ascii="Angsana New" w:hAnsi="Angsana New" w:cs="Angsana New"/>
          <w:cs/>
          <w:lang w:val="en-GB"/>
        </w:rPr>
        <w:t>ล้านบาท ให้กับ</w:t>
      </w:r>
      <w:r w:rsidRPr="00762D44">
        <w:rPr>
          <w:rFonts w:ascii="Angsana New" w:hAnsi="Angsana New" w:cs="Angsana New"/>
          <w:cs/>
        </w:rPr>
        <w:t xml:space="preserve">บริษัท ทีวีบี ทรี </w:t>
      </w:r>
      <w:proofErr w:type="spellStart"/>
      <w:r w:rsidRPr="00762D44">
        <w:rPr>
          <w:rFonts w:ascii="Angsana New" w:hAnsi="Angsana New" w:cs="Angsana New"/>
          <w:cs/>
        </w:rPr>
        <w:t>เน็ตเวอร์ค</w:t>
      </w:r>
      <w:proofErr w:type="spellEnd"/>
      <w:r w:rsidRPr="00762D44">
        <w:rPr>
          <w:rFonts w:ascii="Angsana New" w:hAnsi="Angsana New" w:cs="Angsana New"/>
          <w:cs/>
        </w:rPr>
        <w:t xml:space="preserve"> จำกัด ซึ่ง</w:t>
      </w:r>
      <w:r w:rsidRPr="00762D44">
        <w:rPr>
          <w:rFonts w:ascii="Angsana New" w:hAnsi="Angsana New" w:cs="Angsana New"/>
          <w:cs/>
          <w:lang w:val="en-GB"/>
        </w:rPr>
        <w:t xml:space="preserve">ได้รับรู้การยกหนี้ให้ดังกล่าวเป็นรายได้อื่นในปี </w:t>
      </w:r>
      <w:r w:rsidR="00BB0104" w:rsidRPr="00762D44">
        <w:rPr>
          <w:rFonts w:ascii="Angsana New" w:hAnsi="Angsana New" w:cs="Angsana New"/>
          <w:lang w:val="en-GB"/>
        </w:rPr>
        <w:t>2562</w:t>
      </w:r>
      <w:r w:rsidR="0097720D" w:rsidRPr="00762D44">
        <w:rPr>
          <w:rFonts w:ascii="Angsana New" w:hAnsi="Angsana New" w:cs="Angsana New"/>
          <w:lang w:val="en-GB"/>
        </w:rPr>
        <w:t xml:space="preserve"> </w:t>
      </w:r>
      <w:r w:rsidRPr="00762D44">
        <w:rPr>
          <w:rFonts w:ascii="Angsana New" w:hAnsi="Angsana New" w:cs="Angsana New"/>
          <w:cs/>
          <w:lang w:val="en-GB"/>
        </w:rPr>
        <w:t xml:space="preserve">การซื้อหุ้นดังกล่าวทำให้สัดส่วนการถือหุ้นเพิ่มขึ้นจากเดิมร้อยละ </w:t>
      </w:r>
      <w:r w:rsidR="00BB0104" w:rsidRPr="00762D44">
        <w:rPr>
          <w:rFonts w:ascii="Angsana New" w:hAnsi="Angsana New" w:cs="Angsana New"/>
          <w:lang w:val="en-GB"/>
        </w:rPr>
        <w:t>59.99</w:t>
      </w:r>
      <w:r w:rsidRPr="00762D44">
        <w:rPr>
          <w:rFonts w:ascii="Angsana New" w:hAnsi="Angsana New" w:cs="Angsana New"/>
          <w:cs/>
          <w:lang w:val="en-GB"/>
        </w:rPr>
        <w:t xml:space="preserve"> เป็นร้อยละ </w:t>
      </w:r>
      <w:r w:rsidR="00BB0104" w:rsidRPr="00762D44">
        <w:rPr>
          <w:rFonts w:ascii="Angsana New" w:hAnsi="Angsana New" w:cs="Angsana New"/>
          <w:lang w:val="en-GB"/>
        </w:rPr>
        <w:t>99.99</w:t>
      </w:r>
      <w:r w:rsidRPr="00762D44">
        <w:rPr>
          <w:rFonts w:ascii="Angsana New" w:hAnsi="Angsana New" w:cs="Angsana New" w:hint="cs"/>
          <w:cs/>
          <w:lang w:val="en-GB"/>
        </w:rPr>
        <w:t xml:space="preserve"> โดยที่อำนาจ</w:t>
      </w:r>
      <w:r w:rsidR="007257B8" w:rsidRPr="00762D44">
        <w:rPr>
          <w:rFonts w:ascii="Angsana New" w:hAnsi="Angsana New" w:cs="Angsana New" w:hint="cs"/>
          <w:cs/>
          <w:lang w:val="en-GB"/>
        </w:rPr>
        <w:t>ควบคุมในบริษัทย่อยนั้นยังคงอยู่</w:t>
      </w:r>
      <w:r w:rsidRPr="00762D44">
        <w:rPr>
          <w:rFonts w:ascii="Angsana New" w:hAnsi="Angsana New" w:cs="Angsana New" w:hint="cs"/>
          <w:cs/>
          <w:lang w:val="en-GB"/>
        </w:rPr>
        <w:t>ในงบการเงินรวม</w:t>
      </w:r>
      <w:r w:rsidR="00C25A5D" w:rsidRPr="00762D44">
        <w:rPr>
          <w:rFonts w:ascii="Angsana New" w:hAnsi="Angsana New" w:cs="Angsana New" w:hint="cs"/>
          <w:cs/>
          <w:lang w:val="en-GB"/>
        </w:rPr>
        <w:t xml:space="preserve"> </w:t>
      </w:r>
      <w:r w:rsidRPr="00762D44">
        <w:rPr>
          <w:rFonts w:ascii="Angsana New" w:hAnsi="Angsana New" w:cs="Angsana New" w:hint="cs"/>
          <w:cs/>
          <w:lang w:val="en-GB"/>
        </w:rPr>
        <w:t xml:space="preserve">บริษัทย่อยของบริษัทรับรู้ส่วนได้เสียที่ไม่มีอำนาจควบคุมเพิ่มขึ้นเป็นจำนวนเงิน </w:t>
      </w:r>
      <w:r w:rsidR="00BB0104" w:rsidRPr="00762D44">
        <w:rPr>
          <w:rFonts w:ascii="Angsana New" w:hAnsi="Angsana New" w:cs="Angsana New"/>
          <w:lang w:val="en-GB"/>
        </w:rPr>
        <w:t xml:space="preserve">29.09 </w:t>
      </w:r>
      <w:r w:rsidRPr="00762D44">
        <w:rPr>
          <w:rFonts w:ascii="Angsana New" w:hAnsi="Angsana New" w:cs="Angsana New" w:hint="cs"/>
          <w:cs/>
          <w:lang w:val="en-GB"/>
        </w:rPr>
        <w:t>ล้านบาท และบันทึก</w:t>
      </w:r>
      <w:r w:rsidRPr="004E5C21">
        <w:rPr>
          <w:rFonts w:ascii="Angsana New" w:hAnsi="Angsana New" w:cs="Angsana New" w:hint="cs"/>
          <w:cs/>
          <w:lang w:val="en-GB"/>
        </w:rPr>
        <w:t>ส่วนต่ำจากการเปลี่ยนแปลงสัดส่วนเงินลงทุนในบริษัทย่อย</w:t>
      </w:r>
      <w:r w:rsidRPr="00762D44">
        <w:rPr>
          <w:rFonts w:ascii="Angsana New" w:hAnsi="Angsana New" w:cs="Angsana New" w:hint="cs"/>
          <w:cs/>
          <w:lang w:val="en-GB"/>
        </w:rPr>
        <w:t xml:space="preserve">เป็นจำนวนเงิน </w:t>
      </w:r>
      <w:r w:rsidR="00BB0104" w:rsidRPr="00762D44">
        <w:rPr>
          <w:rFonts w:ascii="Angsana New" w:hAnsi="Angsana New" w:cs="Angsana New"/>
          <w:lang w:val="en-GB"/>
        </w:rPr>
        <w:t>29.09</w:t>
      </w:r>
      <w:r w:rsidRPr="00762D44">
        <w:rPr>
          <w:rFonts w:ascii="Angsana New" w:hAnsi="Angsana New" w:cs="Angsana New" w:hint="cs"/>
          <w:cs/>
          <w:lang w:val="en-GB"/>
        </w:rPr>
        <w:t xml:space="preserve"> ล้านบาท</w:t>
      </w:r>
    </w:p>
    <w:p w14:paraId="4176B890" w14:textId="029338F8" w:rsidR="006D1F46" w:rsidRDefault="006D1F46" w:rsidP="00AC73DC">
      <w:pPr>
        <w:spacing w:line="216" w:lineRule="auto"/>
        <w:ind w:left="601" w:right="-189" w:firstLine="533"/>
        <w:jc w:val="thaiDistribute"/>
        <w:rPr>
          <w:rFonts w:ascii="Angsana New" w:hAnsi="Angsana New" w:cs="Angsana New"/>
          <w:lang w:val="en-GB"/>
        </w:rPr>
      </w:pPr>
    </w:p>
    <w:p w14:paraId="64FD2E99" w14:textId="5D5D48E8" w:rsidR="006D1F46" w:rsidRDefault="006D1F46" w:rsidP="00AC73DC">
      <w:pPr>
        <w:spacing w:line="216" w:lineRule="auto"/>
        <w:ind w:left="601" w:right="-189" w:firstLine="533"/>
        <w:jc w:val="thaiDistribute"/>
        <w:rPr>
          <w:rFonts w:ascii="Angsana New" w:hAnsi="Angsana New" w:cs="Angsana New"/>
          <w:lang w:val="en-GB"/>
        </w:rPr>
      </w:pPr>
    </w:p>
    <w:p w14:paraId="5EC2E477" w14:textId="75C3908E" w:rsidR="006D1F46" w:rsidRDefault="006D1F46" w:rsidP="00AC73DC">
      <w:pPr>
        <w:spacing w:line="216" w:lineRule="auto"/>
        <w:ind w:left="601" w:right="-189" w:firstLine="533"/>
        <w:jc w:val="thaiDistribute"/>
        <w:rPr>
          <w:rFonts w:ascii="Angsana New" w:hAnsi="Angsana New" w:cs="Angsana New"/>
          <w:lang w:val="en-GB"/>
        </w:rPr>
      </w:pPr>
    </w:p>
    <w:p w14:paraId="6A8D83EE" w14:textId="520B347A" w:rsidR="006D1F46" w:rsidRDefault="006D1F46" w:rsidP="00AC73DC">
      <w:pPr>
        <w:spacing w:line="216" w:lineRule="auto"/>
        <w:ind w:left="601" w:right="-189" w:firstLine="533"/>
        <w:jc w:val="thaiDistribute"/>
        <w:rPr>
          <w:rFonts w:ascii="Angsana New" w:hAnsi="Angsana New" w:cs="Angsana New"/>
          <w:lang w:val="en-GB"/>
        </w:rPr>
      </w:pPr>
    </w:p>
    <w:p w14:paraId="12E8FF32" w14:textId="0F92D099" w:rsidR="006D1F46" w:rsidRDefault="006D1F46" w:rsidP="00AC73DC">
      <w:pPr>
        <w:spacing w:line="216" w:lineRule="auto"/>
        <w:ind w:left="601" w:right="-189" w:firstLine="533"/>
        <w:jc w:val="thaiDistribute"/>
        <w:rPr>
          <w:rFonts w:ascii="Angsana New" w:hAnsi="Angsana New" w:cs="Angsana New"/>
          <w:lang w:val="en-GB"/>
        </w:rPr>
      </w:pPr>
    </w:p>
    <w:p w14:paraId="0E59303D" w14:textId="0E9C3F8C" w:rsidR="006D1F46" w:rsidRDefault="006D1F46" w:rsidP="00AC73DC">
      <w:pPr>
        <w:spacing w:line="216" w:lineRule="auto"/>
        <w:ind w:left="601" w:right="-189" w:firstLine="533"/>
        <w:jc w:val="thaiDistribute"/>
        <w:rPr>
          <w:rFonts w:ascii="Angsana New" w:hAnsi="Angsana New" w:cs="Angsana New"/>
          <w:lang w:val="en-GB"/>
        </w:rPr>
      </w:pPr>
    </w:p>
    <w:p w14:paraId="1B3E97DB" w14:textId="4B5476AA" w:rsidR="006D1F46" w:rsidRDefault="006D1F46" w:rsidP="00AC73DC">
      <w:pPr>
        <w:spacing w:line="216" w:lineRule="auto"/>
        <w:ind w:left="601" w:right="-189" w:firstLine="533"/>
        <w:jc w:val="thaiDistribute"/>
        <w:rPr>
          <w:rFonts w:ascii="Angsana New" w:hAnsi="Angsana New" w:cs="Angsana New"/>
          <w:lang w:val="en-GB"/>
        </w:rPr>
      </w:pPr>
    </w:p>
    <w:p w14:paraId="025923E4" w14:textId="30C283EC" w:rsidR="006D1F46" w:rsidRDefault="006D1F46" w:rsidP="00AC73DC">
      <w:pPr>
        <w:spacing w:line="216" w:lineRule="auto"/>
        <w:ind w:left="601" w:right="-189" w:firstLine="533"/>
        <w:jc w:val="thaiDistribute"/>
        <w:rPr>
          <w:rFonts w:ascii="Angsana New" w:hAnsi="Angsana New" w:cs="Angsana New"/>
          <w:lang w:val="en-GB"/>
        </w:rPr>
      </w:pPr>
    </w:p>
    <w:p w14:paraId="314BC104" w14:textId="77777777" w:rsidR="006D1F46" w:rsidRDefault="006D1F46" w:rsidP="00AC73DC">
      <w:pPr>
        <w:spacing w:line="216" w:lineRule="auto"/>
        <w:ind w:left="601" w:right="-189" w:firstLine="533"/>
        <w:jc w:val="thaiDistribute"/>
        <w:rPr>
          <w:rFonts w:ascii="Angsana New" w:hAnsi="Angsana New" w:cs="Angsana New"/>
          <w:lang w:val="en-GB"/>
        </w:rPr>
      </w:pPr>
    </w:p>
    <w:p w14:paraId="3E2ACE85" w14:textId="2F234773" w:rsidR="006511DB" w:rsidRPr="006511DB" w:rsidRDefault="006511DB" w:rsidP="00AC73DC">
      <w:pPr>
        <w:tabs>
          <w:tab w:val="left" w:pos="284"/>
          <w:tab w:val="left" w:pos="851"/>
          <w:tab w:val="left" w:pos="1440"/>
        </w:tabs>
        <w:ind w:right="-189"/>
        <w:jc w:val="right"/>
        <w:outlineLvl w:val="0"/>
        <w:rPr>
          <w:rFonts w:ascii="Angsana New" w:hAnsi="Angsana New" w:cs="Angsana New"/>
          <w:sz w:val="24"/>
          <w:szCs w:val="24"/>
        </w:rPr>
      </w:pPr>
      <w:r w:rsidRPr="00D4736F">
        <w:rPr>
          <w:rFonts w:ascii="Angsana New" w:hAnsi="Angsana New" w:cs="Angsana New" w:hint="cs"/>
          <w:sz w:val="24"/>
          <w:szCs w:val="24"/>
          <w:cs/>
        </w:rPr>
        <w:lastRenderedPageBreak/>
        <w:t xml:space="preserve">หน่วย </w:t>
      </w:r>
      <w:r w:rsidRPr="00D4736F">
        <w:rPr>
          <w:rFonts w:ascii="Angsana New" w:hAnsi="Angsana New" w:cs="Angsana New"/>
          <w:sz w:val="24"/>
          <w:szCs w:val="24"/>
        </w:rPr>
        <w:t xml:space="preserve">: </w:t>
      </w:r>
      <w:r w:rsidRPr="00D4736F">
        <w:rPr>
          <w:rFonts w:ascii="Angsana New" w:hAnsi="Angsana New" w:cs="Angsana New" w:hint="cs"/>
          <w:sz w:val="24"/>
          <w:szCs w:val="24"/>
          <w:cs/>
        </w:rPr>
        <w:t>บาท</w:t>
      </w:r>
    </w:p>
    <w:tbl>
      <w:tblPr>
        <w:tblW w:w="9898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357"/>
        <w:gridCol w:w="2647"/>
        <w:gridCol w:w="972"/>
        <w:gridCol w:w="977"/>
        <w:gridCol w:w="972"/>
        <w:gridCol w:w="973"/>
      </w:tblGrid>
      <w:tr w:rsidR="000D7074" w:rsidRPr="00D4736F" w14:paraId="631E68FF" w14:textId="77777777" w:rsidTr="00F9569D">
        <w:trPr>
          <w:cantSplit/>
          <w:trHeight w:val="315"/>
        </w:trPr>
        <w:tc>
          <w:tcPr>
            <w:tcW w:w="3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419159" w14:textId="77777777" w:rsidR="000D7074" w:rsidRPr="00D4736F" w:rsidRDefault="000D7074" w:rsidP="0051605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71AC51" w14:textId="77777777" w:rsidR="000D7074" w:rsidRPr="00D4736F" w:rsidRDefault="000D7074" w:rsidP="0051605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86FA" w14:textId="77777777" w:rsidR="000D7074" w:rsidRPr="00D4736F" w:rsidRDefault="000D7074" w:rsidP="00D220D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FFDB" w14:textId="77777777" w:rsidR="000D7074" w:rsidRPr="00D4736F" w:rsidRDefault="000D7074" w:rsidP="00D220DA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เงินปันผ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</w:p>
        </w:tc>
      </w:tr>
      <w:tr w:rsidR="00F81F7A" w:rsidRPr="00D4736F" w14:paraId="66F07B83" w14:textId="77777777" w:rsidTr="00F9569D">
        <w:trPr>
          <w:cantSplit/>
          <w:trHeight w:val="267"/>
        </w:trPr>
        <w:tc>
          <w:tcPr>
            <w:tcW w:w="3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E2D1" w14:textId="77777777" w:rsidR="00F81F7A" w:rsidRPr="00D4736F" w:rsidRDefault="00F81F7A" w:rsidP="00F81F7A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4024" w14:textId="77777777" w:rsidR="00F81F7A" w:rsidRPr="00D4736F" w:rsidRDefault="00F81F7A" w:rsidP="00F81F7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BE9AB92" w14:textId="1F65B226" w:rsidR="00F81F7A" w:rsidRPr="00922742" w:rsidRDefault="00F81F7A" w:rsidP="00F81F7A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</w:t>
            </w:r>
            <w:r w:rsidR="006B49F7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7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0209" w14:textId="347FF4E8" w:rsidR="00F81F7A" w:rsidRPr="00922742" w:rsidRDefault="00F81F7A" w:rsidP="00F81F7A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</w:t>
            </w:r>
            <w:r w:rsidR="006B49F7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723192A" w14:textId="48A30E7A" w:rsidR="00F81F7A" w:rsidRPr="00922742" w:rsidRDefault="00F81F7A" w:rsidP="00F81F7A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</w:t>
            </w:r>
            <w:r w:rsidR="006B49F7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950E1" w14:textId="6F7CB20E" w:rsidR="00F81F7A" w:rsidRPr="00922742" w:rsidRDefault="00F81F7A" w:rsidP="00F81F7A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</w:t>
            </w:r>
            <w:r w:rsidR="006B49F7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F81F7A" w:rsidRPr="00AD533F" w14:paraId="186EF59D" w14:textId="77777777" w:rsidTr="00F9569D">
        <w:tc>
          <w:tcPr>
            <w:tcW w:w="3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F3E23" w14:textId="77777777" w:rsidR="00F81F7A" w:rsidRPr="00AD533F" w:rsidRDefault="00F81F7A" w:rsidP="00F81F7A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F8D9E" w14:textId="77777777" w:rsidR="00F81F7A" w:rsidRPr="00AD533F" w:rsidRDefault="00F81F7A" w:rsidP="00F81F7A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68A8DC7C" w14:textId="77777777" w:rsidR="00F81F7A" w:rsidRPr="007F3F26" w:rsidRDefault="00F81F7A" w:rsidP="00F81F7A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311F6514" w14:textId="77777777" w:rsidR="00F81F7A" w:rsidRPr="007F3F26" w:rsidRDefault="00F81F7A" w:rsidP="00F81F7A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1C75768D" w14:textId="77777777" w:rsidR="00F81F7A" w:rsidRPr="007F3F26" w:rsidRDefault="00F81F7A" w:rsidP="00F81F7A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151C13C" w14:textId="77777777" w:rsidR="00F81F7A" w:rsidRPr="00AD533F" w:rsidRDefault="00F81F7A" w:rsidP="00F81F7A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49F7" w:rsidRPr="00AD533F" w14:paraId="3EA2D64C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73D14134" w14:textId="77777777" w:rsidR="006B49F7" w:rsidRPr="00AD533F" w:rsidRDefault="006B49F7" w:rsidP="006B49F7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1.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 บางกอกเอ็น</w:t>
            </w:r>
            <w:proofErr w:type="spellStart"/>
            <w:r w:rsidRPr="00AD533F">
              <w:rPr>
                <w:rFonts w:ascii="Angsana New" w:hAnsi="Angsana New"/>
                <w:sz w:val="24"/>
                <w:szCs w:val="24"/>
                <w:cs/>
              </w:rPr>
              <w:t>เต</w:t>
            </w:r>
            <w:proofErr w:type="spellEnd"/>
            <w:r w:rsidRPr="00AD533F">
              <w:rPr>
                <w:rFonts w:ascii="Angsana New" w:hAnsi="Angsana New"/>
                <w:sz w:val="24"/>
                <w:szCs w:val="24"/>
                <w:cs/>
              </w:rPr>
              <w:t>อร์เทนเม้น</w:t>
            </w:r>
            <w:proofErr w:type="spellStart"/>
            <w:r w:rsidRPr="00AD533F">
              <w:rPr>
                <w:rFonts w:ascii="Angsana New" w:hAnsi="Angsana New"/>
                <w:sz w:val="24"/>
                <w:szCs w:val="24"/>
                <w:cs/>
              </w:rPr>
              <w:t>ต์</w:t>
            </w:r>
            <w:proofErr w:type="spellEnd"/>
            <w:r w:rsidRPr="00AD533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3DBF586F" w14:textId="4EE09D8F" w:rsidR="006B49F7" w:rsidRPr="00AD533F" w:rsidRDefault="00F9569D" w:rsidP="006B49F7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 และขายเวลา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0B06D91" w14:textId="77777777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300,000,000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3B684C50" w14:textId="7779A55A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300,000,000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B445DA0" w14:textId="77777777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78C87E51" w14:textId="70EC8571" w:rsidR="006B49F7" w:rsidRPr="00AD533F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1E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B49F7" w:rsidRPr="00AD533F" w14:paraId="322E809C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0803F89B" w14:textId="77777777" w:rsidR="006B49F7" w:rsidRPr="00AD533F" w:rsidRDefault="006B49F7" w:rsidP="006B49F7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1B65015E" w14:textId="46FA4147" w:rsidR="006B49F7" w:rsidRPr="00F406B8" w:rsidRDefault="00F9569D" w:rsidP="006B49F7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CF22953" w14:textId="77777777" w:rsidR="006B49F7" w:rsidRPr="007F3F26" w:rsidRDefault="006B49F7" w:rsidP="006B49F7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41281524" w14:textId="77777777" w:rsidR="006B49F7" w:rsidRPr="007F3F26" w:rsidRDefault="006B49F7" w:rsidP="006B49F7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9BFE490" w14:textId="77777777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11B04407" w14:textId="77777777" w:rsidR="006B49F7" w:rsidRPr="00AD533F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49F7" w:rsidRPr="00AD533F" w14:paraId="63F6F7DD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1CD9C19B" w14:textId="77777777" w:rsidR="006B49F7" w:rsidRPr="00AD533F" w:rsidRDefault="006B49F7" w:rsidP="006B49F7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2.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 รังสิโรตม์ว</w:t>
            </w:r>
            <w:proofErr w:type="spellStart"/>
            <w:r w:rsidRPr="00AD533F">
              <w:rPr>
                <w:rFonts w:ascii="Angsana New" w:hAnsi="Angsana New"/>
                <w:sz w:val="24"/>
                <w:szCs w:val="24"/>
                <w:cs/>
              </w:rPr>
              <w:t>นิช</w:t>
            </w:r>
            <w:proofErr w:type="spellEnd"/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68E522FC" w14:textId="3DA3E7F4" w:rsidR="006B49F7" w:rsidRPr="00AD533F" w:rsidRDefault="00F9569D" w:rsidP="006B49F7">
            <w:pPr>
              <w:rPr>
                <w:rFonts w:ascii="Angsana New" w:hAnsi="Angsana New"/>
                <w:sz w:val="24"/>
                <w:szCs w:val="24"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ตัวแทนขายลิขสิทธิ์ละคร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97C08EB" w14:textId="77777777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666F045F" w14:textId="17428811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C07AB05" w14:textId="77777777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5D38B7FB" w14:textId="6733A7EE" w:rsidR="006B49F7" w:rsidRPr="00AD533F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1E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B49F7" w:rsidRPr="00AD533F" w14:paraId="2B03591E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3F9BEC03" w14:textId="77777777" w:rsidR="006B49F7" w:rsidRPr="00AD533F" w:rsidRDefault="006B49F7" w:rsidP="006B49F7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3.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 นิว</w:t>
            </w:r>
            <w:proofErr w:type="spellStart"/>
            <w:r w:rsidRPr="00AD533F">
              <w:rPr>
                <w:rFonts w:ascii="Angsana New" w:hAnsi="Angsana New"/>
                <w:sz w:val="24"/>
                <w:szCs w:val="24"/>
                <w:cs/>
              </w:rPr>
              <w:t>เวิลด์</w:t>
            </w:r>
            <w:proofErr w:type="spellEnd"/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 โปรด</w:t>
            </w:r>
            <w:proofErr w:type="spellStart"/>
            <w:r w:rsidRPr="00AD533F">
              <w:rPr>
                <w:rFonts w:ascii="Angsana New" w:hAnsi="Angsana New"/>
                <w:sz w:val="24"/>
                <w:szCs w:val="24"/>
                <w:cs/>
              </w:rPr>
              <w:t>ั๊</w:t>
            </w:r>
            <w:proofErr w:type="spellEnd"/>
            <w:r w:rsidRPr="00AD533F">
              <w:rPr>
                <w:rFonts w:ascii="Angsana New" w:hAnsi="Angsana New"/>
                <w:sz w:val="24"/>
                <w:szCs w:val="24"/>
                <w:cs/>
              </w:rPr>
              <w:t>กช</w:t>
            </w:r>
            <w:proofErr w:type="spellStart"/>
            <w:r w:rsidRPr="00AD533F">
              <w:rPr>
                <w:rFonts w:ascii="Angsana New" w:hAnsi="Angsana New"/>
                <w:sz w:val="24"/>
                <w:szCs w:val="24"/>
                <w:cs/>
              </w:rPr>
              <w:t>ั่น</w:t>
            </w:r>
            <w:proofErr w:type="spellEnd"/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5BB9FAB1" w14:textId="77777777" w:rsidR="006B49F7" w:rsidRPr="00AD533F" w:rsidRDefault="006B49F7" w:rsidP="006B49F7">
            <w:pPr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ผลิตรายการและขายเวลาโฆษณาทางโทรทัศน์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8D33CB5" w14:textId="77777777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2ACCAE84" w14:textId="0FC4FFC7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94FD1BA" w14:textId="6B9E749E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562D82E4" w14:textId="757F283B" w:rsidR="006B49F7" w:rsidRPr="00AD533F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6,308,661</w:t>
            </w:r>
          </w:p>
        </w:tc>
      </w:tr>
      <w:tr w:rsidR="006B49F7" w:rsidRPr="00AD533F" w14:paraId="1AA8884B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3A7EAA24" w14:textId="2C3FF8E8" w:rsidR="006B49F7" w:rsidRPr="00AD533F" w:rsidRDefault="006B49F7" w:rsidP="006B49F7">
            <w:pPr>
              <w:ind w:left="252" w:right="-12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4.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>บีอีซี บรอดคาสติ</w:t>
            </w:r>
            <w:proofErr w:type="spellStart"/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>้ง</w:t>
            </w:r>
            <w:proofErr w:type="spellEnd"/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 xml:space="preserve"> เซ็น</w:t>
            </w:r>
            <w:proofErr w:type="spellStart"/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>เต</w:t>
            </w:r>
            <w:proofErr w:type="spellEnd"/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 xml:space="preserve">อร์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="004E5C21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2852038B" w14:textId="77777777" w:rsidR="006B49F7" w:rsidRPr="00AD533F" w:rsidRDefault="006B49F7" w:rsidP="006B49F7">
            <w:pPr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>ให้บริการอุปกรณ์ห้องสตูดิโอ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6D5EA484" w14:textId="77777777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62DA3E8F" w14:textId="5EDF017E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699ECF49" w14:textId="6C8B9CCC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0C830D79" w14:textId="29D85C7A" w:rsidR="006B49F7" w:rsidRPr="00AD533F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107,779,944</w:t>
            </w:r>
          </w:p>
        </w:tc>
      </w:tr>
      <w:tr w:rsidR="006B49F7" w:rsidRPr="00AD533F" w14:paraId="0132D0D3" w14:textId="77777777" w:rsidTr="00F9569D">
        <w:trPr>
          <w:trHeight w:val="335"/>
        </w:trPr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81549A" w14:textId="4661DC50" w:rsidR="006B49F7" w:rsidRPr="00AD533F" w:rsidRDefault="006B49F7" w:rsidP="006B49F7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gramStart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บีอีซี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สตูดิโอ</w:t>
            </w:r>
            <w:proofErr w:type="gram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 จำกัด  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769FE" w14:textId="713F2BBA" w:rsidR="006B49F7" w:rsidRPr="00AD533F" w:rsidRDefault="006B49F7" w:rsidP="006B49F7">
            <w:pPr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จัดหา ผลิตรายการ</w:t>
            </w:r>
            <w:r w:rsidR="00790D2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90D2A">
              <w:rPr>
                <w:rFonts w:ascii="Angsana New" w:hAnsi="Angsana New" w:hint="cs"/>
                <w:sz w:val="24"/>
                <w:szCs w:val="24"/>
                <w:cs/>
              </w:rPr>
              <w:t>รวมถึงกิจกรรม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5CA0B25" w14:textId="77777777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30,000,000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31A4411" w14:textId="0CDFFE16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30,000,000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1B1E771" w14:textId="1D26A5A4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108946C" w14:textId="4DB0BE49" w:rsidR="006B49F7" w:rsidRPr="00AD533F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56,958,091</w:t>
            </w:r>
          </w:p>
        </w:tc>
      </w:tr>
      <w:tr w:rsidR="006B49F7" w:rsidRPr="00AD533F" w14:paraId="60C5B12D" w14:textId="77777777" w:rsidTr="00F9569D">
        <w:trPr>
          <w:trHeight w:val="335"/>
        </w:trPr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425A97" w14:textId="0A04D4CE" w:rsidR="006B49F7" w:rsidRPr="00AD533F" w:rsidRDefault="006B49F7" w:rsidP="006B49F7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  <w:r w:rsidRPr="008B2A92">
              <w:rPr>
                <w:rFonts w:ascii="Angsana New" w:hAnsi="Angsana New"/>
                <w:sz w:val="24"/>
                <w:szCs w:val="24"/>
                <w:cs/>
              </w:rPr>
              <w:t>(เดิมชื่อ บริษัท บีอีซี  แอสเซท  จำกัด)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9A5394" w14:textId="55CF7466" w:rsidR="006B49F7" w:rsidRPr="00AD533F" w:rsidRDefault="006B49F7" w:rsidP="006B49F7">
            <w:pPr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ส่งเสริม</w:t>
            </w:r>
            <w:r w:rsidR="00790D2A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ที่เกี่ยวข้องกับกิจการดังกล่าว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C85575E" w14:textId="77777777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2757BB3" w14:textId="77777777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01777F7" w14:textId="6DC99066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F6214D3" w14:textId="77777777" w:rsidR="006B49F7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49F7" w:rsidRPr="00AD533F" w14:paraId="5D388181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18F39076" w14:textId="14BF8D86" w:rsidR="006B49F7" w:rsidRPr="009A55BC" w:rsidRDefault="006B49F7" w:rsidP="006B49F7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A55BC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9A55BC">
              <w:rPr>
                <w:rFonts w:ascii="Angsana New" w:hAnsi="Angsana New"/>
                <w:sz w:val="24"/>
                <w:szCs w:val="24"/>
              </w:rPr>
              <w:t>.</w:t>
            </w:r>
            <w:r w:rsidRPr="009A55BC">
              <w:rPr>
                <w:rFonts w:ascii="Angsana New" w:hAnsi="Angsana New"/>
                <w:sz w:val="24"/>
                <w:szCs w:val="24"/>
              </w:rPr>
              <w:tab/>
            </w:r>
            <w:r w:rsidRPr="009A55BC">
              <w:rPr>
                <w:rFonts w:ascii="Angsana New" w:hAnsi="Angsana New"/>
                <w:sz w:val="24"/>
                <w:szCs w:val="24"/>
                <w:cs/>
              </w:rPr>
              <w:t>บริษัท บีอีซี อินเตอร์เนชั่น</w:t>
            </w:r>
            <w:proofErr w:type="spellStart"/>
            <w:r w:rsidRPr="009A55BC">
              <w:rPr>
                <w:rFonts w:ascii="Angsana New" w:hAnsi="Angsana New"/>
                <w:sz w:val="24"/>
                <w:szCs w:val="24"/>
                <w:cs/>
              </w:rPr>
              <w:t>แน</w:t>
            </w:r>
            <w:proofErr w:type="spellEnd"/>
            <w:r w:rsidRPr="009A55BC">
              <w:rPr>
                <w:rFonts w:ascii="Angsana New" w:hAnsi="Angsana New"/>
                <w:sz w:val="24"/>
                <w:szCs w:val="24"/>
                <w:cs/>
              </w:rPr>
              <w:t xml:space="preserve">ล           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52F9BE55" w14:textId="77777777" w:rsidR="006B49F7" w:rsidRPr="00AD533F" w:rsidRDefault="006B49F7" w:rsidP="006B49F7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จัดหาและผลิตรายการโทรทัศน์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20796F3" w14:textId="77777777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0836BA7A" w14:textId="5C56ACE1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69C97C3" w14:textId="49936BF3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3076EB95" w14:textId="68962EFB" w:rsidR="006B49F7" w:rsidRPr="00AD533F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723C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B49F7" w:rsidRPr="00AD533F" w14:paraId="4AB5EC84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5BCD0B8D" w14:textId="77777777" w:rsidR="006B49F7" w:rsidRPr="009A55BC" w:rsidRDefault="006B49F7" w:rsidP="006B49F7">
            <w:pPr>
              <w:tabs>
                <w:tab w:val="left" w:pos="252"/>
              </w:tabs>
              <w:ind w:left="252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9A55BC">
              <w:rPr>
                <w:rFonts w:ascii="Angsana New" w:hAnsi="Angsana New"/>
                <w:sz w:val="24"/>
                <w:szCs w:val="24"/>
                <w:cs/>
              </w:rPr>
              <w:t>ดิสทริ</w:t>
            </w:r>
            <w:proofErr w:type="spellEnd"/>
            <w:r w:rsidRPr="009A55BC">
              <w:rPr>
                <w:rFonts w:ascii="Angsana New" w:hAnsi="Angsana New"/>
                <w:sz w:val="24"/>
                <w:szCs w:val="24"/>
                <w:cs/>
              </w:rPr>
              <w:t>บิว</w:t>
            </w:r>
            <w:proofErr w:type="spellStart"/>
            <w:r w:rsidRPr="009A55BC">
              <w:rPr>
                <w:rFonts w:ascii="Angsana New" w:hAnsi="Angsana New"/>
                <w:sz w:val="24"/>
                <w:szCs w:val="24"/>
                <w:cs/>
              </w:rPr>
              <w:t>ชั่น</w:t>
            </w:r>
            <w:proofErr w:type="spellEnd"/>
            <w:r w:rsidRPr="009A55BC">
              <w:rPr>
                <w:rFonts w:ascii="Angsana New" w:hAnsi="Angsan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64410A52" w14:textId="77777777" w:rsidR="006B49F7" w:rsidRPr="00AD533F" w:rsidRDefault="006B49F7" w:rsidP="006B49F7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E35CD6C" w14:textId="77777777" w:rsidR="006B49F7" w:rsidRPr="007F3F26" w:rsidRDefault="006B49F7" w:rsidP="006B49F7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611675B5" w14:textId="77777777" w:rsidR="006B49F7" w:rsidRPr="007F3F26" w:rsidRDefault="006B49F7" w:rsidP="006B49F7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5AE99EA" w14:textId="17B74251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065374D6" w14:textId="77777777" w:rsidR="006B49F7" w:rsidRPr="00AD533F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49F7" w:rsidRPr="00AD533F" w14:paraId="188C0F5C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403F5553" w14:textId="2D3CA4D0" w:rsidR="006B49F7" w:rsidRPr="009A55BC" w:rsidRDefault="006B49F7" w:rsidP="006B49F7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A55BC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9A55BC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9A55BC">
              <w:rPr>
                <w:rFonts w:ascii="Angsana New" w:hAnsi="Angsana New"/>
                <w:sz w:val="24"/>
                <w:szCs w:val="24"/>
                <w:cs/>
              </w:rPr>
              <w:t>บริษัท สำนักข่าว บีอีซี จำกัด</w:t>
            </w:r>
            <w:r w:rsidR="004E5C21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58B93508" w14:textId="77777777" w:rsidR="006B49F7" w:rsidRPr="00AD533F" w:rsidRDefault="006B49F7" w:rsidP="006B49F7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ผลิตรายการข่าว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434529D" w14:textId="77777777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765241A6" w14:textId="36D8EA36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CAD7DBB" w14:textId="2A723C2C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36BD55A9" w14:textId="4C3D3636" w:rsidR="006B49F7" w:rsidRPr="00AD533F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55,497,957</w:t>
            </w:r>
          </w:p>
        </w:tc>
      </w:tr>
      <w:tr w:rsidR="006B49F7" w:rsidRPr="00AD533F" w14:paraId="124CB1D4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50360387" w14:textId="5D38A6BA" w:rsidR="006B49F7" w:rsidRPr="009A55BC" w:rsidRDefault="006B49F7" w:rsidP="006B49F7">
            <w:pPr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A55BC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9A55BC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9A55BC">
              <w:rPr>
                <w:rFonts w:ascii="Angsana New" w:hAnsi="Angsana New"/>
                <w:sz w:val="24"/>
                <w:szCs w:val="24"/>
                <w:cs/>
              </w:rPr>
              <w:t>บริษัท บางกอกเท</w:t>
            </w:r>
            <w:proofErr w:type="spellStart"/>
            <w:r w:rsidRPr="009A55BC">
              <w:rPr>
                <w:rFonts w:ascii="Angsana New" w:hAnsi="Angsana New"/>
                <w:sz w:val="24"/>
                <w:szCs w:val="24"/>
                <w:cs/>
              </w:rPr>
              <w:t>เล</w:t>
            </w:r>
            <w:proofErr w:type="spellEnd"/>
            <w:r w:rsidRPr="009A55BC">
              <w:rPr>
                <w:rFonts w:ascii="Angsana New" w:hAnsi="Angsana New"/>
                <w:sz w:val="24"/>
                <w:szCs w:val="24"/>
                <w:cs/>
              </w:rPr>
              <w:t xml:space="preserve">วิชั่น จำกัด  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43323A58" w14:textId="77777777" w:rsidR="006B49F7" w:rsidRPr="00AD533F" w:rsidRDefault="006B49F7" w:rsidP="006B49F7">
            <w:pPr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จัดหา ผลิตรายการและขายเวลา 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8F515CF" w14:textId="77777777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6D52B037" w14:textId="598E95CB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83F1E4D" w14:textId="40140F70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487A2E3D" w14:textId="639E567C" w:rsidR="006B49F7" w:rsidRPr="00AD533F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23C3">
              <w:rPr>
                <w:rFonts w:ascii="Angsana New" w:hAnsi="Angsana New"/>
                <w:sz w:val="24"/>
                <w:szCs w:val="24"/>
              </w:rPr>
              <w:t>84,998,810</w:t>
            </w:r>
          </w:p>
        </w:tc>
      </w:tr>
      <w:tr w:rsidR="006B49F7" w:rsidRPr="00AD533F" w14:paraId="05005AA4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234ED96D" w14:textId="77777777" w:rsidR="006B49F7" w:rsidRPr="009A55BC" w:rsidRDefault="006B49F7" w:rsidP="006B49F7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22F7E20C" w14:textId="77777777" w:rsidR="006B49F7" w:rsidRPr="00AD533F" w:rsidRDefault="006B49F7" w:rsidP="006B49F7">
            <w:pPr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AA7A9B9" w14:textId="77777777" w:rsidR="006B49F7" w:rsidRPr="007F3F26" w:rsidRDefault="006B49F7" w:rsidP="006B49F7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2D26DD00" w14:textId="77777777" w:rsidR="006B49F7" w:rsidRPr="007F3F26" w:rsidRDefault="006B49F7" w:rsidP="006B49F7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6F904B8" w14:textId="6C77E9B3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5A36D7C4" w14:textId="77777777" w:rsidR="006B49F7" w:rsidRPr="00AD533F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49F7" w:rsidRPr="00AD533F" w14:paraId="6E20E3C4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3776C27C" w14:textId="531E5C9B" w:rsidR="006B49F7" w:rsidRPr="00AD533F" w:rsidRDefault="006B49F7" w:rsidP="006B49F7">
            <w:pPr>
              <w:tabs>
                <w:tab w:val="left" w:pos="252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9</w:t>
            </w:r>
            <w:r w:rsidRPr="00AD533F">
              <w:rPr>
                <w:rFonts w:ascii="Angsana New" w:hAnsi="Angsana New"/>
                <w:sz w:val="24"/>
                <w:szCs w:val="24"/>
              </w:rPr>
              <w:t xml:space="preserve">. </w:t>
            </w:r>
            <w:proofErr w:type="gramStart"/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  บีอีซี</w:t>
            </w:r>
            <w:proofErr w:type="gramEnd"/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  ไอที  โซลูชั่น  จำกัด</w:t>
            </w:r>
            <w:r w:rsidR="004E5C21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620FD793" w14:textId="77777777" w:rsidR="006B49F7" w:rsidRPr="00AD533F" w:rsidRDefault="006B49F7" w:rsidP="006B49F7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ให้บริการด้านเทคโนโลยีสารสนเทศ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4CE1C04" w14:textId="77777777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4215715C" w14:textId="320D4417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BAAC132" w14:textId="72883AC0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70C26EC8" w14:textId="02AEDF23" w:rsidR="006B49F7" w:rsidRPr="00AD533F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54,142,704</w:t>
            </w:r>
          </w:p>
        </w:tc>
      </w:tr>
      <w:tr w:rsidR="006B49F7" w:rsidRPr="00AD533F" w14:paraId="77F25F0B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7ECED2CE" w14:textId="77777777" w:rsidR="006B49F7" w:rsidRPr="00AD533F" w:rsidRDefault="006B49F7" w:rsidP="006B49F7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5F7A2BBC" w14:textId="77777777" w:rsidR="006B49F7" w:rsidRPr="00AD533F" w:rsidRDefault="006B49F7" w:rsidP="006B49F7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และขายปลีกอุปกรณ์คอมพิวเตอร์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6CECB1B9" w14:textId="77777777" w:rsidR="006B49F7" w:rsidRPr="007F3F26" w:rsidRDefault="006B49F7" w:rsidP="006B49F7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4F6AEBA9" w14:textId="77777777" w:rsidR="006B49F7" w:rsidRPr="007F3F26" w:rsidRDefault="006B49F7" w:rsidP="006B49F7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3DF8A22" w14:textId="4F4D74C8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41C32F17" w14:textId="77777777" w:rsidR="006B49F7" w:rsidRPr="00AD533F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49F7" w:rsidRPr="00AD533F" w14:paraId="011310AA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28351319" w14:textId="77777777" w:rsidR="006B49F7" w:rsidRPr="00AD533F" w:rsidRDefault="006B49F7" w:rsidP="006B49F7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172A615A" w14:textId="77777777" w:rsidR="006B49F7" w:rsidRPr="00AD533F" w:rsidRDefault="006B49F7" w:rsidP="006B49F7">
            <w:pPr>
              <w:ind w:right="-12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และให้บริการดูแลรักษา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FE5872C" w14:textId="77777777" w:rsidR="006B49F7" w:rsidRPr="007F3F26" w:rsidRDefault="006B49F7" w:rsidP="006B49F7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337F75C8" w14:textId="77777777" w:rsidR="006B49F7" w:rsidRPr="007F3F26" w:rsidRDefault="006B49F7" w:rsidP="006B49F7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BD6487B" w14:textId="69860721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26A773D2" w14:textId="77777777" w:rsidR="006B49F7" w:rsidRPr="00AD533F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49F7" w:rsidRPr="00AD533F" w14:paraId="02F7CF43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53730746" w14:textId="31C2A458" w:rsidR="006B49F7" w:rsidRPr="00AD533F" w:rsidRDefault="006B49F7" w:rsidP="006B49F7">
            <w:pPr>
              <w:tabs>
                <w:tab w:val="left" w:pos="162"/>
              </w:tabs>
              <w:ind w:left="252" w:right="-126" w:hanging="25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  <w:r w:rsidRPr="00AD533F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บีอีซีไอ คอร์ปอเรชั่น จำกัด 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7EEAE723" w14:textId="77777777" w:rsidR="006B49F7" w:rsidRPr="00F406B8" w:rsidRDefault="006B49F7" w:rsidP="006B49F7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F406B8">
              <w:rPr>
                <w:rFonts w:ascii="Angsana New" w:hAnsi="Angsana New"/>
                <w:sz w:val="24"/>
                <w:szCs w:val="24"/>
                <w:cs/>
              </w:rPr>
              <w:t>ลงทุนในธุรกิจดิจิตอลแพลตฟอร์ม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14B225CD" w14:textId="77777777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1160D529" w14:textId="2BEF71FB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ADE3566" w14:textId="531BCECB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49B36A0A" w14:textId="3097D46F" w:rsidR="006B49F7" w:rsidRPr="00AD533F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18,999,240</w:t>
            </w:r>
          </w:p>
        </w:tc>
      </w:tr>
      <w:tr w:rsidR="006B49F7" w:rsidRPr="00AD533F" w14:paraId="61078884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77D6F7B5" w14:textId="4FBA2B20" w:rsidR="006B49F7" w:rsidRPr="00AD533F" w:rsidRDefault="006B49F7" w:rsidP="006B49F7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AC1B59">
              <w:rPr>
                <w:rFonts w:ascii="Angsana New" w:hAnsi="Angsana New"/>
                <w:sz w:val="24"/>
                <w:szCs w:val="24"/>
              </w:rPr>
              <w:t>1</w:t>
            </w:r>
            <w:r w:rsidRPr="00AD533F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มัลติมีเดีย จำกัด 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0CE9C7B5" w14:textId="77777777" w:rsidR="006B49F7" w:rsidRPr="00AD533F" w:rsidRDefault="006B49F7" w:rsidP="006B49F7">
            <w:pPr>
              <w:jc w:val="both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pacing w:val="-14"/>
                <w:sz w:val="24"/>
                <w:szCs w:val="24"/>
                <w:cs/>
              </w:rPr>
              <w:t>ดำเนินธุรกิจ</w:t>
            </w:r>
            <w:r w:rsidRPr="00AD533F">
              <w:rPr>
                <w:rFonts w:ascii="Angsana New" w:hAnsi="Angsana New" w:hint="cs"/>
                <w:spacing w:val="-14"/>
                <w:sz w:val="24"/>
                <w:szCs w:val="24"/>
                <w:cs/>
              </w:rPr>
              <w:t>สถานีโทรทัศน์ระบบดิจิตอล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7F9F12FD" w14:textId="77777777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  <w:r w:rsidRPr="007F3F26">
              <w:rPr>
                <w:rFonts w:ascii="Angsana New" w:hAnsi="Angsana New"/>
                <w:sz w:val="24"/>
                <w:szCs w:val="24"/>
              </w:rPr>
              <w:t>0,000,000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14A86282" w14:textId="0AB9970D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  <w:r w:rsidRPr="007F3F26">
              <w:rPr>
                <w:rFonts w:ascii="Angsana New" w:hAnsi="Angsana New"/>
                <w:sz w:val="24"/>
                <w:szCs w:val="24"/>
              </w:rPr>
              <w:t>0,000,000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AD7CC9A" w14:textId="77777777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63D0EC56" w14:textId="3F1B4A44" w:rsidR="006B49F7" w:rsidRPr="00AD533F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6D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B49F7" w:rsidRPr="00AD533F" w14:paraId="746060DE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790D11A8" w14:textId="77777777" w:rsidR="006B49F7" w:rsidRPr="00065927" w:rsidRDefault="006B49F7" w:rsidP="006B49F7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65927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</w:t>
            </w:r>
            <w:r w:rsidRPr="00065927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ย่อย</w:t>
            </w:r>
            <w:r w:rsidRPr="00065927">
              <w:rPr>
                <w:rFonts w:ascii="Angsana New" w:hAnsi="Angsana New"/>
                <w:sz w:val="24"/>
                <w:szCs w:val="24"/>
                <w:u w:val="single"/>
                <w:cs/>
              </w:rPr>
              <w:t>ที่ถือหุ้นโดย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056B54D8" w14:textId="77777777" w:rsidR="006B49F7" w:rsidRPr="00AD533F" w:rsidRDefault="006B49F7" w:rsidP="006B49F7">
            <w:pPr>
              <w:jc w:val="both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01A28ADC" w14:textId="77777777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53B5C9BA" w14:textId="77777777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008BA12" w14:textId="77777777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69D6E6C7" w14:textId="77777777" w:rsidR="006B49F7" w:rsidRPr="00AD533F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49F7" w:rsidRPr="00AD533F" w14:paraId="7A948874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307126CD" w14:textId="77777777" w:rsidR="006B49F7" w:rsidRPr="00D51374" w:rsidRDefault="006B49F7" w:rsidP="006B49F7">
            <w:pPr>
              <w:tabs>
                <w:tab w:val="left" w:pos="342"/>
              </w:tabs>
              <w:ind w:left="162" w:firstLine="14"/>
              <w:rPr>
                <w:rFonts w:ascii="Angsana New" w:hAnsi="Angsana New"/>
                <w:spacing w:val="-14"/>
                <w:sz w:val="24"/>
                <w:szCs w:val="24"/>
                <w:u w:val="single"/>
              </w:rPr>
            </w:pPr>
            <w:r w:rsidRPr="00D51374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บริษัท  บีอีซี  อินเตอร์เนชั่น</w:t>
            </w:r>
            <w:proofErr w:type="spellStart"/>
            <w:r w:rsidRPr="00D51374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แน</w:t>
            </w:r>
            <w:proofErr w:type="spellEnd"/>
            <w:r w:rsidRPr="00D51374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 xml:space="preserve">ล </w:t>
            </w:r>
            <w:proofErr w:type="spellStart"/>
            <w:r w:rsidRPr="00D51374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ดิสทริ</w:t>
            </w:r>
            <w:proofErr w:type="spellEnd"/>
            <w:r w:rsidRPr="00D51374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บิว</w:t>
            </w:r>
            <w:proofErr w:type="spellStart"/>
            <w:r w:rsidRPr="00D51374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ชั่น</w:t>
            </w:r>
            <w:proofErr w:type="spellEnd"/>
            <w:r w:rsidRPr="00D51374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 xml:space="preserve"> จำกัด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7FEA4D93" w14:textId="77777777" w:rsidR="006B49F7" w:rsidRPr="00AD533F" w:rsidRDefault="006B49F7" w:rsidP="006B49F7">
            <w:pPr>
              <w:jc w:val="both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5AAF0F11" w14:textId="77777777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08E1D306" w14:textId="77777777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A694A78" w14:textId="77777777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145ACDC4" w14:textId="77777777" w:rsidR="006B49F7" w:rsidRPr="00AD533F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49F7" w:rsidRPr="00AD533F" w14:paraId="24710431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2F43C972" w14:textId="77777777" w:rsidR="006B49F7" w:rsidRPr="00AD533F" w:rsidRDefault="006B49F7" w:rsidP="006B49F7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   1.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ทีวีบี ทรี </w:t>
            </w:r>
            <w:proofErr w:type="spellStart"/>
            <w:r w:rsidRPr="00AD533F">
              <w:rPr>
                <w:rFonts w:ascii="Angsana New" w:hAnsi="Angsana New"/>
                <w:sz w:val="24"/>
                <w:szCs w:val="24"/>
                <w:cs/>
              </w:rPr>
              <w:t>เน็ตเวอร์ค</w:t>
            </w:r>
            <w:proofErr w:type="spellEnd"/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5693E544" w14:textId="77777777" w:rsidR="006B49F7" w:rsidRPr="00AD533F" w:rsidRDefault="006B49F7" w:rsidP="006B49F7">
            <w:pPr>
              <w:jc w:val="both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ผลิตรายการและขายเวลา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02CF4D28" w14:textId="77777777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65CF96C6" w14:textId="3479DBFF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67D82051" w14:textId="77777777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695CB3F7" w14:textId="4789B0F8" w:rsidR="006B49F7" w:rsidRPr="00AD533F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6D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B49F7" w:rsidRPr="00AD533F" w14:paraId="0972133B" w14:textId="77777777" w:rsidTr="00F9569D">
        <w:tc>
          <w:tcPr>
            <w:tcW w:w="33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9023" w14:textId="77777777" w:rsidR="006B49F7" w:rsidRPr="00AD533F" w:rsidRDefault="006B49F7" w:rsidP="006B49F7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5B5D" w14:textId="77777777" w:rsidR="006B49F7" w:rsidRPr="00AD533F" w:rsidRDefault="006B49F7" w:rsidP="006B49F7">
            <w:pPr>
              <w:jc w:val="both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โฆษณา</w:t>
            </w:r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>ทางโทรทัศน์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B15F804" w14:textId="77777777" w:rsidR="006B49F7" w:rsidRPr="007F3F26" w:rsidRDefault="006B49F7" w:rsidP="006B49F7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44D8ADC2" w14:textId="77777777" w:rsidR="006B49F7" w:rsidRPr="007F3F26" w:rsidRDefault="006B49F7" w:rsidP="006B49F7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478ED281" w14:textId="77777777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D2E6F56" w14:textId="12A562BC" w:rsidR="006B49F7" w:rsidRPr="00AD533F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49F7" w:rsidRPr="00AD533F" w14:paraId="56721849" w14:textId="77777777" w:rsidTr="00F9569D"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81DE" w14:textId="77777777" w:rsidR="006B49F7" w:rsidRPr="007F3F26" w:rsidRDefault="006B49F7" w:rsidP="006B49F7">
            <w:pPr>
              <w:tabs>
                <w:tab w:val="decimal" w:pos="792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3F2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7F3F26">
              <w:rPr>
                <w:rFonts w:ascii="Angsana New" w:hAnsi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767B0DC4" w14:textId="08EFA21D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CC1C99" w14:textId="74C6B670" w:rsidR="006B49F7" w:rsidRPr="00AD533F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384,685,407</w:t>
            </w:r>
          </w:p>
        </w:tc>
      </w:tr>
    </w:tbl>
    <w:p w14:paraId="721A8846" w14:textId="77777777" w:rsidR="00736F4F" w:rsidRDefault="00736F4F" w:rsidP="00F341AD">
      <w:pPr>
        <w:tabs>
          <w:tab w:val="left" w:pos="252"/>
        </w:tabs>
        <w:jc w:val="both"/>
        <w:rPr>
          <w:rFonts w:ascii="Angsana New" w:hAnsi="Angsana New"/>
          <w:sz w:val="24"/>
          <w:szCs w:val="24"/>
        </w:rPr>
        <w:sectPr w:rsidR="00736F4F" w:rsidSect="002267F9">
          <w:footerReference w:type="default" r:id="rId8"/>
          <w:pgSz w:w="11909" w:h="16834" w:code="9"/>
          <w:pgMar w:top="1009" w:right="584" w:bottom="448" w:left="1701" w:header="720" w:footer="283" w:gutter="0"/>
          <w:pgNumType w:start="13" w:chapStyle="1"/>
          <w:cols w:space="720"/>
          <w:noEndnote/>
          <w:docGrid w:linePitch="435"/>
        </w:sectPr>
      </w:pPr>
    </w:p>
    <w:p w14:paraId="61CB41BC" w14:textId="14629FB0" w:rsidR="00032089" w:rsidRDefault="00032089" w:rsidP="00032089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</w:rPr>
      </w:pPr>
      <w:bookmarkStart w:id="1" w:name="_Hlk118142406"/>
    </w:p>
    <w:p w14:paraId="2694E207" w14:textId="777BBB59" w:rsidR="004E5C21" w:rsidRPr="004E5C21" w:rsidRDefault="004E5C21" w:rsidP="004E5C21">
      <w:pPr>
        <w:pStyle w:val="BodyText3"/>
        <w:tabs>
          <w:tab w:val="clear" w:pos="360"/>
        </w:tabs>
        <w:ind w:left="-98" w:right="-189"/>
        <w:jc w:val="right"/>
        <w:rPr>
          <w:sz w:val="24"/>
          <w:szCs w:val="24"/>
          <w:cs/>
        </w:rPr>
      </w:pPr>
      <w:r w:rsidRPr="004E5C21">
        <w:rPr>
          <w:sz w:val="24"/>
          <w:szCs w:val="24"/>
        </w:rPr>
        <w:t xml:space="preserve">* </w:t>
      </w:r>
      <w:r w:rsidRPr="004E5C21">
        <w:rPr>
          <w:sz w:val="24"/>
          <w:szCs w:val="24"/>
          <w:cs/>
        </w:rPr>
        <w:t>ชำระบัญชีเสร็จสิ้น</w:t>
      </w:r>
    </w:p>
    <w:p w14:paraId="02F67B8F" w14:textId="44EEDE5D" w:rsidR="000634C7" w:rsidRDefault="000634C7" w:rsidP="004E5C21">
      <w:pPr>
        <w:pStyle w:val="BodyText3"/>
        <w:tabs>
          <w:tab w:val="clear" w:pos="360"/>
        </w:tabs>
        <w:ind w:left="-98" w:right="-706"/>
        <w:jc w:val="right"/>
        <w:rPr>
          <w:rFonts w:ascii="Angsana New" w:hAnsi="Angsana New"/>
          <w:b/>
          <w:bCs/>
          <w:sz w:val="16"/>
          <w:szCs w:val="16"/>
        </w:rPr>
      </w:pPr>
    </w:p>
    <w:p w14:paraId="1AD55F38" w14:textId="0895C9C2" w:rsidR="000634C7" w:rsidRDefault="000634C7" w:rsidP="00032089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</w:rPr>
      </w:pPr>
    </w:p>
    <w:p w14:paraId="7569C0C2" w14:textId="7514D5E6" w:rsidR="000634C7" w:rsidRDefault="000634C7" w:rsidP="00032089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</w:rPr>
      </w:pPr>
    </w:p>
    <w:p w14:paraId="3B5EC979" w14:textId="3E63F69B" w:rsidR="000634C7" w:rsidRDefault="000634C7" w:rsidP="00032089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</w:rPr>
      </w:pPr>
    </w:p>
    <w:p w14:paraId="1BF8755F" w14:textId="25BB87EB" w:rsidR="000634C7" w:rsidRDefault="000634C7" w:rsidP="00032089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</w:rPr>
      </w:pPr>
    </w:p>
    <w:p w14:paraId="265A0403" w14:textId="66589F0F" w:rsidR="000634C7" w:rsidRDefault="000634C7" w:rsidP="00032089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</w:rPr>
      </w:pPr>
    </w:p>
    <w:p w14:paraId="70DAF696" w14:textId="1B32C72A" w:rsidR="000634C7" w:rsidRDefault="000634C7" w:rsidP="00032089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</w:rPr>
      </w:pPr>
    </w:p>
    <w:p w14:paraId="060F54AD" w14:textId="15303017" w:rsidR="000634C7" w:rsidRDefault="000634C7" w:rsidP="00032089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</w:rPr>
      </w:pPr>
    </w:p>
    <w:p w14:paraId="74B1A184" w14:textId="5D8E49E0" w:rsidR="000634C7" w:rsidRDefault="000634C7" w:rsidP="00032089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</w:rPr>
      </w:pPr>
    </w:p>
    <w:p w14:paraId="36B4F935" w14:textId="57C93022" w:rsidR="000634C7" w:rsidRDefault="000634C7" w:rsidP="00032089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</w:rPr>
      </w:pPr>
    </w:p>
    <w:p w14:paraId="5C4865F0" w14:textId="607B7D01" w:rsidR="000634C7" w:rsidRDefault="000634C7" w:rsidP="00032089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</w:rPr>
      </w:pPr>
    </w:p>
    <w:p w14:paraId="7C7780E0" w14:textId="0F9818B3" w:rsidR="000634C7" w:rsidRDefault="000634C7" w:rsidP="00032089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</w:rPr>
      </w:pPr>
    </w:p>
    <w:p w14:paraId="58F8404D" w14:textId="46C7A96E" w:rsidR="000634C7" w:rsidRDefault="000634C7" w:rsidP="00032089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</w:rPr>
      </w:pPr>
    </w:p>
    <w:p w14:paraId="74BBCA88" w14:textId="6355C0FC" w:rsidR="000634C7" w:rsidRDefault="000634C7" w:rsidP="00032089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</w:rPr>
      </w:pPr>
    </w:p>
    <w:p w14:paraId="6BD96DDE" w14:textId="0F58D430" w:rsidR="000634C7" w:rsidRDefault="000634C7" w:rsidP="00032089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</w:rPr>
      </w:pPr>
    </w:p>
    <w:p w14:paraId="5DD0F6B3" w14:textId="349512E2" w:rsidR="000634C7" w:rsidRDefault="000634C7" w:rsidP="00032089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</w:rPr>
      </w:pPr>
    </w:p>
    <w:p w14:paraId="56024A7B" w14:textId="30F03D7B" w:rsidR="000634C7" w:rsidRDefault="000634C7" w:rsidP="00032089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</w:rPr>
      </w:pPr>
    </w:p>
    <w:p w14:paraId="0B7367A3" w14:textId="655B846C" w:rsidR="000634C7" w:rsidRDefault="000634C7" w:rsidP="00032089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</w:rPr>
      </w:pPr>
    </w:p>
    <w:p w14:paraId="02F40385" w14:textId="6637C873" w:rsidR="000634C7" w:rsidRDefault="000634C7" w:rsidP="00032089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</w:rPr>
      </w:pPr>
    </w:p>
    <w:p w14:paraId="0511DA65" w14:textId="18F40D6A" w:rsidR="000634C7" w:rsidRDefault="000634C7" w:rsidP="00032089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</w:rPr>
      </w:pPr>
    </w:p>
    <w:p w14:paraId="65B3623D" w14:textId="2DCCA9FC" w:rsidR="000634C7" w:rsidRDefault="000634C7" w:rsidP="00032089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</w:rPr>
      </w:pPr>
    </w:p>
    <w:p w14:paraId="1FA1EAA3" w14:textId="21B32AA3" w:rsidR="000634C7" w:rsidRDefault="000634C7" w:rsidP="00032089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</w:rPr>
      </w:pPr>
    </w:p>
    <w:p w14:paraId="71776443" w14:textId="0C4E4F43" w:rsidR="000634C7" w:rsidRDefault="000634C7" w:rsidP="00032089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</w:rPr>
      </w:pPr>
    </w:p>
    <w:p w14:paraId="334366A0" w14:textId="77777777" w:rsidR="000634C7" w:rsidRPr="000634C7" w:rsidRDefault="000634C7" w:rsidP="00032089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</w:rPr>
      </w:pPr>
    </w:p>
    <w:p w14:paraId="2F6EFF46" w14:textId="14E64AAB" w:rsidR="00963A80" w:rsidRPr="00963A80" w:rsidRDefault="00963A80" w:rsidP="00963A80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</w:rPr>
      </w:pPr>
      <w:r w:rsidRPr="00963A80">
        <w:rPr>
          <w:rFonts w:ascii="Angsana New" w:hAnsi="Angsana New"/>
          <w:b/>
          <w:bCs/>
          <w:cs/>
        </w:rPr>
        <w:lastRenderedPageBreak/>
        <w:t>เงินลงทุนในการร่วมค้า</w:t>
      </w:r>
      <w:bookmarkEnd w:id="1"/>
    </w:p>
    <w:p w14:paraId="5043FF37" w14:textId="675DA0D3" w:rsidR="00963A80" w:rsidRPr="00623AB0" w:rsidRDefault="00963A80" w:rsidP="00D51374">
      <w:pPr>
        <w:tabs>
          <w:tab w:val="left" w:pos="284"/>
          <w:tab w:val="left" w:pos="360"/>
          <w:tab w:val="left" w:pos="851"/>
        </w:tabs>
        <w:spacing w:line="192" w:lineRule="auto"/>
        <w:ind w:left="295" w:right="-189" w:hanging="902"/>
        <w:jc w:val="right"/>
        <w:rPr>
          <w:b/>
          <w:bCs/>
        </w:rPr>
      </w:pP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bookmarkStart w:id="2" w:name="_Hlk118142415"/>
      <w:r w:rsidRPr="00623AB0">
        <w:rPr>
          <w:cs/>
        </w:rPr>
        <w:t xml:space="preserve">           หน่วย </w:t>
      </w:r>
      <w:r w:rsidRPr="00623AB0">
        <w:t>:</w:t>
      </w:r>
      <w:r w:rsidRPr="00623AB0">
        <w:rPr>
          <w:cs/>
        </w:rPr>
        <w:t xml:space="preserve"> บาท</w:t>
      </w:r>
    </w:p>
    <w:tbl>
      <w:tblPr>
        <w:tblW w:w="9898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836"/>
        <w:gridCol w:w="1624"/>
        <w:gridCol w:w="2225"/>
        <w:gridCol w:w="2213"/>
      </w:tblGrid>
      <w:tr w:rsidR="00963A80" w:rsidRPr="00623AB0" w14:paraId="5F92B454" w14:textId="77777777" w:rsidTr="008C7BD8">
        <w:trPr>
          <w:trHeight w:val="99"/>
        </w:trPr>
        <w:tc>
          <w:tcPr>
            <w:tcW w:w="3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2B234" w14:textId="77777777" w:rsidR="00963A80" w:rsidRPr="007C6FF9" w:rsidRDefault="00963A80" w:rsidP="008D6265">
            <w:pPr>
              <w:pStyle w:val="Heading7"/>
              <w:jc w:val="center"/>
              <w:rPr>
                <w:b w:val="0"/>
                <w:bCs w:val="0"/>
                <w:sz w:val="32"/>
                <w:szCs w:val="32"/>
                <w:cs/>
              </w:rPr>
            </w:pPr>
            <w:r w:rsidRPr="007C6FF9">
              <w:rPr>
                <w:rFonts w:hint="cs"/>
                <w:b w:val="0"/>
                <w:bCs w:val="0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6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4AD6" w14:textId="143F7C76" w:rsidR="00963A80" w:rsidRPr="00623AB0" w:rsidRDefault="00963A80" w:rsidP="008D6265">
            <w:pPr>
              <w:ind w:left="-18" w:right="-57" w:firstLine="18"/>
              <w:jc w:val="center"/>
            </w:pPr>
            <w:r>
              <w:t>2565</w:t>
            </w:r>
          </w:p>
        </w:tc>
      </w:tr>
      <w:tr w:rsidR="00963A80" w:rsidRPr="00623AB0" w14:paraId="32D91632" w14:textId="77777777" w:rsidTr="00C337FA">
        <w:trPr>
          <w:trHeight w:val="99"/>
        </w:trPr>
        <w:tc>
          <w:tcPr>
            <w:tcW w:w="3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EA63" w14:textId="77777777" w:rsidR="00963A80" w:rsidRPr="007C6FF9" w:rsidRDefault="00963A80" w:rsidP="008D6265">
            <w:pPr>
              <w:pStyle w:val="Heading7"/>
              <w:jc w:val="center"/>
              <w:rPr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92B5" w14:textId="77777777" w:rsidR="00963A80" w:rsidRPr="00623AB0" w:rsidRDefault="00963A80" w:rsidP="008D6265">
            <w:pPr>
              <w:ind w:left="-108" w:right="-108" w:firstLine="18"/>
              <w:jc w:val="center"/>
            </w:pPr>
            <w:r>
              <w:rPr>
                <w:rFonts w:hint="cs"/>
                <w:cs/>
              </w:rPr>
              <w:t xml:space="preserve">สัดส่วนการลงทุน </w:t>
            </w:r>
            <w:r>
              <w:t>(%)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132D" w14:textId="77777777" w:rsidR="00963A80" w:rsidRPr="00623AB0" w:rsidRDefault="00963A80" w:rsidP="008D6265">
            <w:pPr>
              <w:ind w:left="-108" w:right="-108" w:firstLine="18"/>
              <w:jc w:val="center"/>
            </w:pPr>
            <w:r w:rsidRPr="00623AB0">
              <w:rPr>
                <w:rFonts w:hint="cs"/>
                <w:cs/>
              </w:rPr>
              <w:t>งบการเงินรวม</w:t>
            </w:r>
          </w:p>
          <w:p w14:paraId="734994FD" w14:textId="77777777" w:rsidR="00963A80" w:rsidRPr="00623AB0" w:rsidRDefault="00963A80" w:rsidP="008D6265">
            <w:pPr>
              <w:ind w:left="-108" w:right="-108" w:firstLine="18"/>
              <w:jc w:val="center"/>
              <w:rPr>
                <w:cs/>
              </w:rPr>
            </w:pPr>
            <w:r w:rsidRPr="00623AB0">
              <w:rPr>
                <w:rFonts w:hint="cs"/>
                <w:cs/>
              </w:rPr>
              <w:t>(ตามวิธีส่วนได้เสีย)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A0A0" w14:textId="77777777" w:rsidR="00963A80" w:rsidRPr="00623AB0" w:rsidRDefault="00963A80" w:rsidP="008D6265">
            <w:pPr>
              <w:ind w:left="-18" w:right="-57" w:firstLine="18"/>
              <w:jc w:val="center"/>
            </w:pPr>
            <w:r w:rsidRPr="00623AB0">
              <w:rPr>
                <w:cs/>
              </w:rPr>
              <w:t>งบการเงินเฉพาะกิจการ</w:t>
            </w:r>
          </w:p>
          <w:p w14:paraId="4C4FF78F" w14:textId="77777777" w:rsidR="00963A80" w:rsidRPr="00623AB0" w:rsidRDefault="00963A80" w:rsidP="008D6265">
            <w:pPr>
              <w:ind w:left="-18" w:right="-57" w:firstLine="18"/>
              <w:jc w:val="center"/>
            </w:pPr>
            <w:r w:rsidRPr="00623AB0">
              <w:rPr>
                <w:rFonts w:hint="cs"/>
                <w:cs/>
              </w:rPr>
              <w:t>(ตามวิธีราคาทุน)</w:t>
            </w:r>
          </w:p>
        </w:tc>
      </w:tr>
      <w:tr w:rsidR="00963A80" w:rsidRPr="00623AB0" w14:paraId="3D1192EE" w14:textId="77777777" w:rsidTr="00C337FA">
        <w:trPr>
          <w:trHeight w:val="99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4F8F" w14:textId="77777777" w:rsidR="00963A80" w:rsidRPr="0074526F" w:rsidRDefault="00963A80" w:rsidP="008D6265">
            <w:pPr>
              <w:ind w:left="-18" w:right="-78" w:firstLine="18"/>
              <w:jc w:val="both"/>
            </w:pPr>
            <w:r w:rsidRPr="0074526F">
              <w:rPr>
                <w:rFonts w:hint="cs"/>
                <w:cs/>
              </w:rPr>
              <w:t>กิจการร่วมค้าภาพยนต</w:t>
            </w:r>
            <w:r>
              <w:rPr>
                <w:rFonts w:hint="cs"/>
                <w:cs/>
              </w:rPr>
              <w:t>ร์</w:t>
            </w:r>
            <w:r w:rsidRPr="0074526F">
              <w:rPr>
                <w:rFonts w:hint="cs"/>
                <w:cs/>
              </w:rPr>
              <w:t>บัวผันฟันยับ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0129" w14:textId="77777777" w:rsidR="00963A80" w:rsidRPr="008270D8" w:rsidRDefault="00963A80" w:rsidP="008D6265">
            <w:pPr>
              <w:ind w:left="-108" w:right="-118" w:firstLine="2"/>
              <w:jc w:val="center"/>
              <w:rPr>
                <w:cs/>
              </w:rPr>
            </w:pPr>
            <w:r w:rsidRPr="008270D8">
              <w:t>50.00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3E0F" w14:textId="777226B7" w:rsidR="00963A80" w:rsidRPr="008270D8" w:rsidRDefault="008270D8" w:rsidP="008D6265">
            <w:pPr>
              <w:ind w:left="-108" w:right="-118" w:firstLine="2"/>
              <w:jc w:val="center"/>
            </w:pPr>
            <w:r>
              <w:t>23,800,378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C02E" w14:textId="588BBBCF" w:rsidR="00963A80" w:rsidRPr="008270D8" w:rsidRDefault="00963A80" w:rsidP="008D6265">
            <w:pPr>
              <w:ind w:left="-108" w:right="-10" w:firstLine="18"/>
              <w:jc w:val="center"/>
            </w:pPr>
            <w:r w:rsidRPr="008270D8">
              <w:rPr>
                <w:cs/>
              </w:rPr>
              <w:t>19</w:t>
            </w:r>
            <w:r w:rsidRPr="008270D8">
              <w:t>,</w:t>
            </w:r>
            <w:r w:rsidRPr="008270D8">
              <w:rPr>
                <w:cs/>
              </w:rPr>
              <w:t>700</w:t>
            </w:r>
            <w:r w:rsidR="008270D8">
              <w:t>,000</w:t>
            </w:r>
          </w:p>
        </w:tc>
      </w:tr>
    </w:tbl>
    <w:p w14:paraId="663E95B7" w14:textId="77777777" w:rsidR="00963A80" w:rsidRPr="0042184A" w:rsidRDefault="00963A80" w:rsidP="00963A80">
      <w:pPr>
        <w:ind w:left="630" w:right="-26" w:firstLine="518"/>
        <w:jc w:val="thaiDistribute"/>
        <w:rPr>
          <w:b/>
          <w:bCs/>
          <w:sz w:val="10"/>
          <w:szCs w:val="10"/>
        </w:rPr>
      </w:pPr>
    </w:p>
    <w:p w14:paraId="0A0284D8" w14:textId="1E6D3CF8" w:rsidR="00963A80" w:rsidRDefault="00963A80" w:rsidP="00D51374">
      <w:pPr>
        <w:spacing w:line="300" w:lineRule="atLeast"/>
        <w:ind w:left="-98" w:right="-189" w:firstLine="518"/>
        <w:jc w:val="thaiDistribute"/>
      </w:pPr>
      <w:r w:rsidRPr="0042184A">
        <w:rPr>
          <w:rFonts w:hint="cs"/>
          <w:spacing w:val="-4"/>
          <w:cs/>
        </w:rPr>
        <w:t>ใน</w:t>
      </w:r>
      <w:r w:rsidR="00E70AC1">
        <w:rPr>
          <w:rFonts w:hint="cs"/>
          <w:spacing w:val="-4"/>
          <w:cs/>
        </w:rPr>
        <w:t>เดือนกรกฎาคม</w:t>
      </w:r>
      <w:r w:rsidRPr="0042184A">
        <w:rPr>
          <w:rFonts w:hint="cs"/>
          <w:spacing w:val="-4"/>
          <w:cs/>
        </w:rPr>
        <w:t xml:space="preserve"> </w:t>
      </w:r>
      <w:r w:rsidRPr="0042184A">
        <w:rPr>
          <w:spacing w:val="-4"/>
        </w:rPr>
        <w:t xml:space="preserve">2565 </w:t>
      </w:r>
      <w:r w:rsidRPr="0042184A">
        <w:rPr>
          <w:rFonts w:hint="cs"/>
          <w:spacing w:val="-4"/>
          <w:cs/>
        </w:rPr>
        <w:t xml:space="preserve">บริษัทได้ลงทุนในกิจการร่วมค้าภาพยนตร์บัวผันฟันยับ เป็นจำนวนเงิน </w:t>
      </w:r>
      <w:r w:rsidRPr="0042184A">
        <w:rPr>
          <w:spacing w:val="-4"/>
        </w:rPr>
        <w:t xml:space="preserve">19.70 </w:t>
      </w:r>
      <w:r w:rsidRPr="0042184A">
        <w:rPr>
          <w:rFonts w:hint="cs"/>
          <w:spacing w:val="-4"/>
          <w:cs/>
        </w:rPr>
        <w:t xml:space="preserve">ล้านบาท </w:t>
      </w:r>
      <w:r w:rsidRPr="00BD59D5">
        <w:rPr>
          <w:rFonts w:hint="cs"/>
          <w:cs/>
        </w:rPr>
        <w:t xml:space="preserve">จากมูลค่าการลงทุนของกิจการร่วมค้าทั้งสิ้น </w:t>
      </w:r>
      <w:r w:rsidRPr="00BD59D5">
        <w:t>39.40</w:t>
      </w:r>
      <w:r w:rsidRPr="00BD59D5">
        <w:rPr>
          <w:rFonts w:hint="cs"/>
          <w:cs/>
        </w:rPr>
        <w:t xml:space="preserve"> ล้านบาท คิดเป็นสัดส่วนการลงทุนร้อยละ </w:t>
      </w:r>
      <w:r w:rsidRPr="00BD59D5">
        <w:t>50</w:t>
      </w:r>
      <w:r w:rsidRPr="00BD59D5">
        <w:rPr>
          <w:rFonts w:hint="cs"/>
          <w:cs/>
        </w:rPr>
        <w:t xml:space="preserve"> โดยมีวัตถุประสงค์เพื่อผลิตภาพยนตร์</w:t>
      </w:r>
    </w:p>
    <w:p w14:paraId="1DAF1382" w14:textId="11001F86" w:rsidR="00963A80" w:rsidRPr="00D51374" w:rsidRDefault="00963A80" w:rsidP="009013E1">
      <w:pPr>
        <w:tabs>
          <w:tab w:val="left" w:pos="360"/>
          <w:tab w:val="left" w:pos="900"/>
          <w:tab w:val="left" w:pos="1440"/>
        </w:tabs>
        <w:spacing w:line="168" w:lineRule="auto"/>
        <w:ind w:right="-189"/>
        <w:jc w:val="right"/>
        <w:outlineLvl w:val="0"/>
        <w:rPr>
          <w:rFonts w:ascii="Angsana New" w:hAnsi="Angsana New"/>
        </w:rPr>
      </w:pPr>
      <w:r w:rsidRPr="007C6FF9">
        <w:rPr>
          <w:rFonts w:ascii="Angsana New" w:hAnsi="Angsana New"/>
          <w:cs/>
        </w:rPr>
        <w:t xml:space="preserve">หน่วย </w:t>
      </w:r>
      <w:r w:rsidRPr="007C6FF9">
        <w:rPr>
          <w:rFonts w:ascii="Angsana New" w:hAnsi="Angsana New"/>
        </w:rPr>
        <w:t xml:space="preserve">: </w:t>
      </w:r>
      <w:r w:rsidRPr="007C6FF9">
        <w:rPr>
          <w:rFonts w:ascii="Angsana New" w:hAnsi="Angsana New"/>
          <w:cs/>
        </w:rPr>
        <w:t>บาท</w:t>
      </w:r>
    </w:p>
    <w:tbl>
      <w:tblPr>
        <w:tblW w:w="9898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836"/>
        <w:gridCol w:w="1624"/>
        <w:gridCol w:w="2219"/>
        <w:gridCol w:w="2219"/>
      </w:tblGrid>
      <w:tr w:rsidR="00D51374" w:rsidRPr="007C6FF9" w14:paraId="5E94CD21" w14:textId="77777777" w:rsidTr="00C337FA">
        <w:trPr>
          <w:cantSplit/>
          <w:trHeight w:val="349"/>
        </w:trPr>
        <w:tc>
          <w:tcPr>
            <w:tcW w:w="3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C2F2D" w14:textId="77777777" w:rsidR="00D51374" w:rsidRPr="007C6FF9" w:rsidRDefault="00D51374" w:rsidP="008D6265">
            <w:pPr>
              <w:jc w:val="center"/>
              <w:rPr>
                <w:cs/>
              </w:rPr>
            </w:pPr>
            <w:r w:rsidRPr="007C6FF9">
              <w:rPr>
                <w:rFonts w:hint="cs"/>
                <w:cs/>
              </w:rPr>
              <w:t>การร่วมค้า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FAC017" w14:textId="77777777" w:rsidR="00D51374" w:rsidRPr="007C6FF9" w:rsidRDefault="00D51374" w:rsidP="008D6265">
            <w:pPr>
              <w:jc w:val="center"/>
              <w:rPr>
                <w:cs/>
              </w:rPr>
            </w:pPr>
            <w:r w:rsidRPr="007C6FF9">
              <w:rPr>
                <w:cs/>
              </w:rPr>
              <w:t>ประเภทกิจการ</w:t>
            </w:r>
          </w:p>
        </w:tc>
        <w:tc>
          <w:tcPr>
            <w:tcW w:w="4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1E07" w14:textId="629671F0" w:rsidR="00D51374" w:rsidRPr="007C6FF9" w:rsidRDefault="00D31834" w:rsidP="008D6265">
            <w:pPr>
              <w:jc w:val="center"/>
              <w:rPr>
                <w:cs/>
              </w:rPr>
            </w:pPr>
            <w:r>
              <w:t>2565</w:t>
            </w:r>
          </w:p>
        </w:tc>
      </w:tr>
      <w:tr w:rsidR="00D51374" w:rsidRPr="007C6FF9" w14:paraId="322D30B1" w14:textId="77777777" w:rsidTr="00C337FA">
        <w:trPr>
          <w:trHeight w:val="311"/>
        </w:trPr>
        <w:tc>
          <w:tcPr>
            <w:tcW w:w="3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F0AD" w14:textId="01D87F64" w:rsidR="00D51374" w:rsidRPr="007C6FF9" w:rsidRDefault="00D51374" w:rsidP="00D51374">
            <w:pPr>
              <w:spacing w:line="228" w:lineRule="auto"/>
              <w:ind w:left="-18" w:firstLine="18"/>
              <w:jc w:val="both"/>
              <w:rPr>
                <w:cs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F809" w14:textId="5C2B3D38" w:rsidR="00D51374" w:rsidRPr="007C6FF9" w:rsidRDefault="00D51374" w:rsidP="00D51374">
            <w:pPr>
              <w:spacing w:line="228" w:lineRule="auto"/>
              <w:jc w:val="both"/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06C4D49" w14:textId="244ECC84" w:rsidR="00D51374" w:rsidRPr="007C6FF9" w:rsidRDefault="00D51374" w:rsidP="00D51374">
            <w:pPr>
              <w:ind w:left="-108" w:right="-118" w:firstLine="2"/>
              <w:jc w:val="center"/>
            </w:pPr>
            <w:r w:rsidRPr="007C6FF9">
              <w:rPr>
                <w:cs/>
              </w:rPr>
              <w:t>ทุนชำระแล้ว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9F18" w14:textId="2FE76C1C" w:rsidR="00D51374" w:rsidRPr="007C6FF9" w:rsidRDefault="00D51374" w:rsidP="00D51374">
            <w:pPr>
              <w:ind w:left="-108" w:right="-118" w:firstLine="2"/>
              <w:jc w:val="center"/>
            </w:pPr>
            <w:r w:rsidRPr="007C6FF9">
              <w:rPr>
                <w:cs/>
              </w:rPr>
              <w:t>เงินปันผล</w:t>
            </w:r>
          </w:p>
        </w:tc>
      </w:tr>
      <w:tr w:rsidR="00D51374" w:rsidRPr="007C6FF9" w14:paraId="7A8EB505" w14:textId="77777777" w:rsidTr="00C337FA">
        <w:trPr>
          <w:trHeight w:val="311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1F5" w14:textId="35C2CBAB" w:rsidR="00D51374" w:rsidRPr="007C6FF9" w:rsidRDefault="00D51374" w:rsidP="00D51374">
            <w:pPr>
              <w:spacing w:line="228" w:lineRule="auto"/>
              <w:ind w:left="-18" w:firstLine="18"/>
              <w:jc w:val="both"/>
              <w:rPr>
                <w:cs/>
              </w:rPr>
            </w:pPr>
            <w:r w:rsidRPr="007C6FF9">
              <w:rPr>
                <w:cs/>
              </w:rPr>
              <w:t>กิจการร่วมค้าภาพยนต</w:t>
            </w:r>
            <w:r>
              <w:rPr>
                <w:rFonts w:hint="cs"/>
                <w:cs/>
              </w:rPr>
              <w:t>ร์</w:t>
            </w:r>
            <w:r w:rsidRPr="007C6FF9">
              <w:rPr>
                <w:cs/>
              </w:rPr>
              <w:t>บัวผันฟันยับ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9DA9" w14:textId="0D0C3584" w:rsidR="00D51374" w:rsidRPr="007C6FF9" w:rsidRDefault="00D51374" w:rsidP="00D51374">
            <w:pPr>
              <w:spacing w:line="228" w:lineRule="auto"/>
              <w:jc w:val="both"/>
              <w:rPr>
                <w:cs/>
              </w:rPr>
            </w:pPr>
            <w:r w:rsidRPr="007C6FF9">
              <w:rPr>
                <w:cs/>
              </w:rPr>
              <w:t>ผลิต</w:t>
            </w:r>
            <w:r w:rsidRPr="007C6FF9">
              <w:rPr>
                <w:rFonts w:hint="cs"/>
                <w:cs/>
              </w:rPr>
              <w:t>ภาพยนต</w:t>
            </w:r>
            <w:r>
              <w:rPr>
                <w:rFonts w:hint="cs"/>
                <w:cs/>
              </w:rPr>
              <w:t>ร์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FCE2514" w14:textId="5DDB6BF9" w:rsidR="00D51374" w:rsidRPr="008270D8" w:rsidRDefault="00D51374" w:rsidP="00D51374">
            <w:pPr>
              <w:ind w:left="-108" w:right="-118" w:firstLine="2"/>
              <w:jc w:val="center"/>
            </w:pPr>
            <w:r w:rsidRPr="008270D8">
              <w:t>39,400</w:t>
            </w:r>
            <w:r w:rsidR="003B50C9">
              <w:t>,000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12B15" w14:textId="175DDD0E" w:rsidR="00D51374" w:rsidRPr="008270D8" w:rsidRDefault="00D51374" w:rsidP="00D51374">
            <w:pPr>
              <w:ind w:left="-108" w:right="-118" w:firstLine="2"/>
              <w:jc w:val="center"/>
            </w:pPr>
            <w:r w:rsidRPr="008270D8">
              <w:t>-</w:t>
            </w:r>
          </w:p>
        </w:tc>
      </w:tr>
    </w:tbl>
    <w:p w14:paraId="7A88C29D" w14:textId="77777777" w:rsidR="00D51374" w:rsidRPr="00D51374" w:rsidRDefault="00D51374" w:rsidP="00D51374">
      <w:pPr>
        <w:spacing w:line="300" w:lineRule="atLeast"/>
        <w:ind w:left="-98" w:right="-189" w:firstLine="518"/>
        <w:jc w:val="thaiDistribute"/>
        <w:rPr>
          <w:spacing w:val="-4"/>
          <w:sz w:val="4"/>
          <w:szCs w:val="4"/>
        </w:rPr>
      </w:pPr>
    </w:p>
    <w:p w14:paraId="5E661678" w14:textId="451441C1" w:rsidR="00963A80" w:rsidRPr="00D51374" w:rsidRDefault="00963A80" w:rsidP="00D51374">
      <w:pPr>
        <w:spacing w:line="300" w:lineRule="atLeast"/>
        <w:ind w:left="-98" w:right="-189" w:firstLine="518"/>
        <w:jc w:val="thaiDistribute"/>
        <w:rPr>
          <w:spacing w:val="-4"/>
        </w:rPr>
      </w:pPr>
      <w:r w:rsidRPr="00D24DE8">
        <w:rPr>
          <w:rFonts w:hint="cs"/>
          <w:spacing w:val="-4"/>
          <w:cs/>
        </w:rPr>
        <w:t>งบการเงินของ</w:t>
      </w:r>
      <w:r>
        <w:rPr>
          <w:rFonts w:hint="cs"/>
          <w:spacing w:val="-4"/>
          <w:cs/>
        </w:rPr>
        <w:t>กิจ</w:t>
      </w:r>
      <w:r w:rsidRPr="00D24DE8">
        <w:rPr>
          <w:rFonts w:hint="cs"/>
          <w:spacing w:val="-4"/>
          <w:cs/>
        </w:rPr>
        <w:t xml:space="preserve">การร่วมค้าที่นำมาใช้ในการบันทึกบัญชีเงินลงทุนตามวิธีส่วนได้เสียในงบการเงินรวม </w:t>
      </w:r>
      <w:r w:rsidRPr="00D51374">
        <w:rPr>
          <w:rFonts w:hint="cs"/>
          <w:spacing w:val="-4"/>
          <w:cs/>
        </w:rPr>
        <w:t xml:space="preserve">ณ วันที่ </w:t>
      </w:r>
      <w:r w:rsidR="008270D8">
        <w:rPr>
          <w:spacing w:val="-4"/>
        </w:rPr>
        <w:t xml:space="preserve">  </w:t>
      </w:r>
      <w:r w:rsidRPr="00D51374">
        <w:rPr>
          <w:spacing w:val="-4"/>
        </w:rPr>
        <w:t>3</w:t>
      </w:r>
      <w:r w:rsidR="008270D8">
        <w:rPr>
          <w:spacing w:val="-4"/>
        </w:rPr>
        <w:t>1</w:t>
      </w:r>
      <w:r w:rsidRPr="00D51374">
        <w:rPr>
          <w:spacing w:val="-4"/>
        </w:rPr>
        <w:t xml:space="preserve"> </w:t>
      </w:r>
      <w:r w:rsidR="008270D8">
        <w:rPr>
          <w:rFonts w:hint="cs"/>
          <w:spacing w:val="-4"/>
          <w:cs/>
        </w:rPr>
        <w:t>ธันวาคม</w:t>
      </w:r>
      <w:r w:rsidRPr="00D51374">
        <w:rPr>
          <w:rFonts w:hint="cs"/>
          <w:spacing w:val="-4"/>
          <w:cs/>
        </w:rPr>
        <w:t xml:space="preserve"> </w:t>
      </w:r>
      <w:r w:rsidRPr="00D51374">
        <w:rPr>
          <w:spacing w:val="-4"/>
        </w:rPr>
        <w:t xml:space="preserve">2565 </w:t>
      </w:r>
      <w:r w:rsidRPr="00D51374">
        <w:rPr>
          <w:rFonts w:hint="cs"/>
          <w:spacing w:val="-4"/>
          <w:cs/>
        </w:rPr>
        <w:t>รวมถึงส่วนได้เสียที่บันทึกในงบกำไรขาดทุนรวมสำหรับ</w:t>
      </w:r>
      <w:r w:rsidR="008270D8">
        <w:rPr>
          <w:rFonts w:hint="cs"/>
          <w:spacing w:val="-4"/>
          <w:cs/>
        </w:rPr>
        <w:t>ปี</w:t>
      </w:r>
      <w:r w:rsidRPr="00D51374">
        <w:rPr>
          <w:rFonts w:hint="cs"/>
          <w:spacing w:val="-4"/>
          <w:cs/>
        </w:rPr>
        <w:t>สิ้นสุดวันที่</w:t>
      </w:r>
      <w:r w:rsidRPr="00D51374">
        <w:rPr>
          <w:spacing w:val="-4"/>
        </w:rPr>
        <w:t xml:space="preserve"> </w:t>
      </w:r>
      <w:r w:rsidR="008270D8">
        <w:rPr>
          <w:spacing w:val="-4"/>
        </w:rPr>
        <w:t xml:space="preserve">31 </w:t>
      </w:r>
      <w:r w:rsidR="008270D8">
        <w:rPr>
          <w:rFonts w:hint="cs"/>
          <w:spacing w:val="-4"/>
          <w:cs/>
        </w:rPr>
        <w:t>ธันวาคม</w:t>
      </w:r>
      <w:r w:rsidRPr="00D51374">
        <w:rPr>
          <w:rFonts w:hint="cs"/>
          <w:spacing w:val="-4"/>
          <w:cs/>
        </w:rPr>
        <w:t xml:space="preserve"> </w:t>
      </w:r>
      <w:r w:rsidRPr="00D51374">
        <w:rPr>
          <w:spacing w:val="-4"/>
        </w:rPr>
        <w:t>2565</w:t>
      </w:r>
      <w:r w:rsidRPr="00D51374">
        <w:rPr>
          <w:rFonts w:hint="cs"/>
          <w:spacing w:val="-4"/>
          <w:cs/>
        </w:rPr>
        <w:t xml:space="preserve"> ถือตามข้อมูลของผู้บริหาร ซึ่งยังไม่ได้ผ่านการ</w:t>
      </w:r>
      <w:r w:rsidR="00652DD9">
        <w:rPr>
          <w:rFonts w:hint="cs"/>
          <w:spacing w:val="-4"/>
          <w:cs/>
        </w:rPr>
        <w:t>ตรวจสอบ</w:t>
      </w:r>
      <w:r w:rsidRPr="00D51374">
        <w:rPr>
          <w:rFonts w:hint="cs"/>
          <w:spacing w:val="-4"/>
          <w:cs/>
        </w:rPr>
        <w:t>โดยผู้สอบบัญชี</w:t>
      </w:r>
    </w:p>
    <w:p w14:paraId="0D78EB7D" w14:textId="77777777" w:rsidR="00963A80" w:rsidRPr="00956CDE" w:rsidRDefault="00963A80" w:rsidP="00963A80">
      <w:pPr>
        <w:spacing w:line="160" w:lineRule="atLeast"/>
        <w:ind w:left="142" w:right="-28" w:firstLine="502"/>
        <w:jc w:val="thaiDistribute"/>
        <w:rPr>
          <w:b/>
          <w:bCs/>
          <w:sz w:val="8"/>
          <w:szCs w:val="8"/>
        </w:rPr>
      </w:pPr>
    </w:p>
    <w:p w14:paraId="72EED17B" w14:textId="77777777" w:rsidR="00963A80" w:rsidRDefault="00963A80" w:rsidP="00D51374">
      <w:pPr>
        <w:spacing w:line="160" w:lineRule="atLeast"/>
        <w:ind w:left="-616" w:right="-28" w:firstLine="502"/>
        <w:jc w:val="thaiDistribute"/>
        <w:rPr>
          <w:b/>
          <w:bCs/>
        </w:rPr>
      </w:pPr>
      <w:r>
        <w:rPr>
          <w:rFonts w:hint="cs"/>
          <w:b/>
          <w:bCs/>
          <w:cs/>
        </w:rPr>
        <w:t>ข้อมูลทางการเงินของการร่วมค้า</w:t>
      </w:r>
    </w:p>
    <w:p w14:paraId="4EE748EE" w14:textId="77777777" w:rsidR="00963A80" w:rsidRDefault="00963A80" w:rsidP="00D51374">
      <w:pPr>
        <w:spacing w:line="300" w:lineRule="atLeast"/>
        <w:ind w:left="420" w:right="-28" w:hanging="1276"/>
        <w:jc w:val="thaiDistribute"/>
      </w:pPr>
      <w:r>
        <w:rPr>
          <w:rFonts w:hint="cs"/>
          <w:b/>
          <w:bCs/>
          <w:cs/>
        </w:rPr>
        <w:t xml:space="preserve">                       </w:t>
      </w:r>
      <w:r>
        <w:rPr>
          <w:rFonts w:hint="cs"/>
          <w:cs/>
        </w:rPr>
        <w:t>ข้อมูลทางการเงินตามที่แสดงอยู่ในงบการเงินของกิจการร่วมค้าโดยสรุป มีดังนี้</w:t>
      </w:r>
    </w:p>
    <w:p w14:paraId="19E5A602" w14:textId="77777777" w:rsidR="00963A80" w:rsidRPr="0042184A" w:rsidRDefault="00963A80" w:rsidP="00963A80">
      <w:pPr>
        <w:ind w:left="1190" w:right="-28" w:hanging="1276"/>
        <w:jc w:val="thaiDistribute"/>
        <w:rPr>
          <w:sz w:val="4"/>
          <w:szCs w:val="4"/>
        </w:rPr>
      </w:pPr>
    </w:p>
    <w:p w14:paraId="1A1E6283" w14:textId="35C91404" w:rsidR="00963A80" w:rsidRPr="0012227B" w:rsidRDefault="00963A80" w:rsidP="004C6BC5">
      <w:pPr>
        <w:tabs>
          <w:tab w:val="left" w:pos="360"/>
          <w:tab w:val="left" w:pos="900"/>
          <w:tab w:val="left" w:pos="1440"/>
        </w:tabs>
        <w:spacing w:line="168" w:lineRule="auto"/>
        <w:ind w:right="-189"/>
        <w:jc w:val="right"/>
        <w:outlineLvl w:val="0"/>
        <w:rPr>
          <w:rFonts w:ascii="Angsana New" w:hAnsi="Angsana New"/>
          <w:b/>
          <w:bCs/>
          <w:cs/>
        </w:rPr>
      </w:pPr>
      <w:r w:rsidRPr="007C6FF9">
        <w:rPr>
          <w:rFonts w:ascii="Angsana New" w:hAnsi="Angsana New"/>
          <w:cs/>
        </w:rPr>
        <w:t xml:space="preserve">หน่วย </w:t>
      </w:r>
      <w:r w:rsidRPr="007C6FF9">
        <w:rPr>
          <w:rFonts w:ascii="Angsana New" w:hAnsi="Angsana New"/>
        </w:rPr>
        <w:t xml:space="preserve">: </w:t>
      </w:r>
      <w:r w:rsidR="008270D8">
        <w:rPr>
          <w:rFonts w:ascii="Angsana New" w:hAnsi="Angsana New" w:hint="cs"/>
          <w:cs/>
        </w:rPr>
        <w:t>ล้าน</w:t>
      </w:r>
      <w:r w:rsidRPr="007C6FF9">
        <w:rPr>
          <w:rFonts w:ascii="Angsana New" w:hAnsi="Angsana New"/>
          <w:cs/>
        </w:rPr>
        <w:t>บาท</w:t>
      </w:r>
    </w:p>
    <w:tbl>
      <w:tblPr>
        <w:tblW w:w="9911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836"/>
        <w:gridCol w:w="1518"/>
        <w:gridCol w:w="1519"/>
        <w:gridCol w:w="1519"/>
        <w:gridCol w:w="1519"/>
      </w:tblGrid>
      <w:tr w:rsidR="00963A80" w:rsidRPr="00623AB0" w14:paraId="68824990" w14:textId="77777777" w:rsidTr="00E70AC1">
        <w:trPr>
          <w:trHeight w:val="367"/>
        </w:trPr>
        <w:tc>
          <w:tcPr>
            <w:tcW w:w="3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5EF85" w14:textId="77777777" w:rsidR="00963A80" w:rsidRDefault="00963A80" w:rsidP="008D6265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การร่วมค้า</w:t>
            </w:r>
            <w:r w:rsidRPr="007C6FF9">
              <w:rPr>
                <w:cs/>
              </w:rPr>
              <w:t xml:space="preserve"> </w:t>
            </w:r>
          </w:p>
        </w:tc>
        <w:tc>
          <w:tcPr>
            <w:tcW w:w="6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7012" w14:textId="306B3D40" w:rsidR="00963A80" w:rsidRDefault="00D31834" w:rsidP="008D6265">
            <w:pPr>
              <w:ind w:left="-108" w:right="-108" w:firstLine="18"/>
              <w:jc w:val="center"/>
              <w:rPr>
                <w:cs/>
              </w:rPr>
            </w:pPr>
            <w:r>
              <w:t>2565</w:t>
            </w:r>
          </w:p>
        </w:tc>
      </w:tr>
      <w:tr w:rsidR="00963A80" w:rsidRPr="00623AB0" w14:paraId="077B91DA" w14:textId="77777777" w:rsidTr="00E70AC1">
        <w:trPr>
          <w:trHeight w:val="367"/>
        </w:trPr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D1026" w14:textId="77777777" w:rsidR="00963A80" w:rsidRPr="007C6FF9" w:rsidRDefault="00963A80" w:rsidP="008D6265">
            <w:pPr>
              <w:jc w:val="center"/>
              <w:rPr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5ECA" w14:textId="77777777" w:rsidR="00963A80" w:rsidRPr="00623AB0" w:rsidRDefault="00963A80" w:rsidP="008D6265">
            <w:pPr>
              <w:ind w:left="-108" w:right="-108" w:firstLine="18"/>
              <w:jc w:val="center"/>
              <w:rPr>
                <w:cs/>
              </w:rPr>
            </w:pPr>
            <w:r>
              <w:rPr>
                <w:rFonts w:hint="cs"/>
                <w:cs/>
              </w:rPr>
              <w:t>สินทรัพย์รวม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552F" w14:textId="77777777" w:rsidR="00963A80" w:rsidRPr="00623AB0" w:rsidRDefault="00963A80" w:rsidP="008D6265">
            <w:pPr>
              <w:ind w:left="-108" w:right="-108" w:firstLine="18"/>
              <w:jc w:val="center"/>
              <w:rPr>
                <w:cs/>
              </w:rPr>
            </w:pPr>
            <w:r>
              <w:rPr>
                <w:rFonts w:hint="cs"/>
                <w:cs/>
              </w:rPr>
              <w:t>หนี้สินรวม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1657" w14:textId="748105DF" w:rsidR="00963A80" w:rsidRPr="00623AB0" w:rsidRDefault="00963A80" w:rsidP="008270D8">
            <w:pPr>
              <w:ind w:left="-108" w:right="-108" w:firstLine="18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รายได้รวม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F2D4" w14:textId="79AFD815" w:rsidR="00963A80" w:rsidRPr="00623AB0" w:rsidRDefault="008270D8" w:rsidP="008270D8">
            <w:pPr>
              <w:ind w:left="-108" w:right="-108" w:firstLine="18"/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กำไร</w:t>
            </w:r>
          </w:p>
        </w:tc>
      </w:tr>
      <w:tr w:rsidR="00963A80" w:rsidRPr="00623AB0" w14:paraId="4C4314F7" w14:textId="77777777" w:rsidTr="00E70AC1">
        <w:trPr>
          <w:trHeight w:val="86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FBCA" w14:textId="77777777" w:rsidR="00963A80" w:rsidRPr="0074526F" w:rsidRDefault="00963A80" w:rsidP="008D6265">
            <w:pPr>
              <w:ind w:left="-18" w:right="-78" w:firstLine="18"/>
              <w:jc w:val="both"/>
            </w:pPr>
            <w:r w:rsidRPr="0074526F">
              <w:rPr>
                <w:rFonts w:hint="cs"/>
                <w:cs/>
              </w:rPr>
              <w:t>กิจการร่วมค้าภาพยนต</w:t>
            </w:r>
            <w:r>
              <w:rPr>
                <w:rFonts w:hint="cs"/>
                <w:cs/>
              </w:rPr>
              <w:t>ร์</w:t>
            </w:r>
            <w:r w:rsidRPr="0074526F">
              <w:rPr>
                <w:rFonts w:hint="cs"/>
                <w:cs/>
              </w:rPr>
              <w:t>บัวผันฟันยับ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3292" w14:textId="73DE3C2E" w:rsidR="00963A80" w:rsidRPr="008270D8" w:rsidRDefault="008270D8" w:rsidP="008D6265">
            <w:pPr>
              <w:ind w:left="-108" w:right="-118" w:firstLine="2"/>
              <w:jc w:val="center"/>
            </w:pPr>
            <w:r>
              <w:t>60.26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021B" w14:textId="46516A91" w:rsidR="00963A80" w:rsidRPr="008270D8" w:rsidRDefault="008270D8" w:rsidP="008D6265">
            <w:pPr>
              <w:ind w:left="-108" w:right="-118" w:firstLine="2"/>
              <w:jc w:val="center"/>
              <w:rPr>
                <w:cs/>
              </w:rPr>
            </w:pPr>
            <w:r>
              <w:t>12.66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6B0D" w14:textId="02AD523D" w:rsidR="00963A80" w:rsidRPr="008270D8" w:rsidRDefault="008270D8" w:rsidP="008D6265">
            <w:pPr>
              <w:ind w:left="-108" w:right="-118" w:firstLine="2"/>
              <w:jc w:val="center"/>
              <w:rPr>
                <w:cs/>
              </w:rPr>
            </w:pPr>
            <w:r>
              <w:t>40.57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8FC4" w14:textId="2ED688BD" w:rsidR="00963A80" w:rsidRPr="008270D8" w:rsidRDefault="005545EF" w:rsidP="008D6265">
            <w:pPr>
              <w:ind w:left="-108" w:right="-118" w:firstLine="2"/>
              <w:jc w:val="center"/>
              <w:rPr>
                <w:cs/>
              </w:rPr>
            </w:pPr>
            <w:r>
              <w:t>8.20</w:t>
            </w:r>
          </w:p>
        </w:tc>
      </w:tr>
      <w:bookmarkEnd w:id="2"/>
    </w:tbl>
    <w:p w14:paraId="04140E74" w14:textId="77777777" w:rsidR="00D51374" w:rsidRPr="00D51374" w:rsidRDefault="00D51374" w:rsidP="00D51374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</w:rPr>
      </w:pPr>
    </w:p>
    <w:p w14:paraId="0CED475D" w14:textId="0773E490" w:rsidR="00562672" w:rsidRPr="00D51374" w:rsidRDefault="00562672" w:rsidP="00D51374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</w:rPr>
      </w:pPr>
      <w:r w:rsidRPr="00D51374">
        <w:rPr>
          <w:rFonts w:ascii="Angsana New" w:hAnsi="Angsana New"/>
          <w:b/>
          <w:bCs/>
          <w:cs/>
        </w:rPr>
        <w:t>อสังหาริมทรัพย์เพื่อการลงทุน</w:t>
      </w:r>
    </w:p>
    <w:p w14:paraId="05D77FB9" w14:textId="77777777" w:rsidR="00562672" w:rsidRPr="003B50C9" w:rsidRDefault="00562672" w:rsidP="00481699">
      <w:pPr>
        <w:tabs>
          <w:tab w:val="left" w:pos="990"/>
        </w:tabs>
        <w:ind w:left="357" w:right="-189"/>
        <w:jc w:val="right"/>
        <w:rPr>
          <w:rFonts w:ascii="Angsana New" w:hAnsi="Angsana New"/>
          <w:cs/>
        </w:rPr>
      </w:pPr>
      <w:r w:rsidRPr="00D4736F">
        <w:rPr>
          <w:rFonts w:ascii="Angsana New" w:hAnsi="Angsana New"/>
          <w:b/>
          <w:bCs/>
          <w:spacing w:val="8"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spacing w:val="8"/>
          <w:cs/>
        </w:rPr>
        <w:t>หน่วย</w:t>
      </w:r>
      <w:r w:rsidR="00367E92" w:rsidRPr="003B50C9">
        <w:rPr>
          <w:rFonts w:ascii="Angsana New" w:hAnsi="Angsana New"/>
          <w:spacing w:val="8"/>
        </w:rPr>
        <w:t xml:space="preserve"> </w:t>
      </w:r>
      <w:r w:rsidRPr="003B50C9">
        <w:rPr>
          <w:rFonts w:ascii="Angsana New" w:hAnsi="Angsana New"/>
          <w:spacing w:val="8"/>
        </w:rPr>
        <w:t>:</w:t>
      </w:r>
      <w:r w:rsidRPr="003B50C9">
        <w:rPr>
          <w:rFonts w:ascii="Angsana New" w:hAnsi="Angsana New" w:hint="cs"/>
          <w:spacing w:val="8"/>
          <w:cs/>
        </w:rPr>
        <w:t xml:space="preserve"> บา</w:t>
      </w:r>
      <w:r w:rsidRPr="003B50C9">
        <w:rPr>
          <w:rFonts w:ascii="Angsana New" w:hAnsi="Angsana New"/>
          <w:spacing w:val="8"/>
          <w:cs/>
        </w:rPr>
        <w:t>ท</w:t>
      </w:r>
    </w:p>
    <w:tbl>
      <w:tblPr>
        <w:tblW w:w="9913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2"/>
        <w:gridCol w:w="1522"/>
        <w:gridCol w:w="1523"/>
        <w:gridCol w:w="1523"/>
        <w:gridCol w:w="1523"/>
      </w:tblGrid>
      <w:tr w:rsidR="00562672" w:rsidRPr="003B50C9" w14:paraId="4CD64D5F" w14:textId="77777777" w:rsidTr="00E70AC1">
        <w:trPr>
          <w:trHeight w:val="20"/>
        </w:trPr>
        <w:tc>
          <w:tcPr>
            <w:tcW w:w="3822" w:type="dxa"/>
            <w:vMerge w:val="restart"/>
            <w:vAlign w:val="center"/>
          </w:tcPr>
          <w:p w14:paraId="374B93E1" w14:textId="77777777" w:rsidR="00C75781" w:rsidRPr="003B50C9" w:rsidRDefault="00562672" w:rsidP="00481699">
            <w:pPr>
              <w:tabs>
                <w:tab w:val="left" w:pos="990"/>
              </w:tabs>
              <w:ind w:left="-91" w:right="-108" w:hanging="14"/>
              <w:jc w:val="center"/>
            </w:pPr>
            <w:r w:rsidRPr="003B50C9">
              <w:rPr>
                <w:cs/>
              </w:rPr>
              <w:t>รายการ</w:t>
            </w:r>
          </w:p>
        </w:tc>
        <w:tc>
          <w:tcPr>
            <w:tcW w:w="3045" w:type="dxa"/>
            <w:gridSpan w:val="2"/>
          </w:tcPr>
          <w:p w14:paraId="6974F700" w14:textId="77777777" w:rsidR="00562672" w:rsidRPr="003B50C9" w:rsidRDefault="00562672" w:rsidP="00481699">
            <w:pPr>
              <w:tabs>
                <w:tab w:val="left" w:pos="990"/>
              </w:tabs>
              <w:ind w:right="-111"/>
              <w:jc w:val="center"/>
            </w:pPr>
            <w:r w:rsidRPr="003B50C9">
              <w:rPr>
                <w:cs/>
              </w:rPr>
              <w:t>งบการเงินรวม</w:t>
            </w:r>
          </w:p>
        </w:tc>
        <w:tc>
          <w:tcPr>
            <w:tcW w:w="3046" w:type="dxa"/>
            <w:gridSpan w:val="2"/>
          </w:tcPr>
          <w:p w14:paraId="4734BA27" w14:textId="77777777" w:rsidR="00562672" w:rsidRPr="003B50C9" w:rsidRDefault="00562672" w:rsidP="00481699">
            <w:pPr>
              <w:tabs>
                <w:tab w:val="left" w:pos="990"/>
              </w:tabs>
              <w:ind w:right="-108"/>
              <w:jc w:val="center"/>
            </w:pPr>
            <w:r w:rsidRPr="003B50C9">
              <w:rPr>
                <w:cs/>
              </w:rPr>
              <w:t>งบการเงินเฉพาะกิจการ</w:t>
            </w:r>
          </w:p>
        </w:tc>
      </w:tr>
      <w:tr w:rsidR="00735DE5" w:rsidRPr="003B50C9" w14:paraId="38766996" w14:textId="77777777" w:rsidTr="00E70AC1">
        <w:trPr>
          <w:trHeight w:val="20"/>
        </w:trPr>
        <w:tc>
          <w:tcPr>
            <w:tcW w:w="3822" w:type="dxa"/>
            <w:vMerge/>
            <w:tcBorders>
              <w:bottom w:val="single" w:sz="4" w:space="0" w:color="auto"/>
            </w:tcBorders>
          </w:tcPr>
          <w:p w14:paraId="5463223B" w14:textId="77777777" w:rsidR="00735DE5" w:rsidRPr="003B50C9" w:rsidRDefault="00735DE5" w:rsidP="00735DE5">
            <w:pPr>
              <w:tabs>
                <w:tab w:val="left" w:pos="990"/>
              </w:tabs>
              <w:ind w:right="-842"/>
              <w:jc w:val="thaiDistribute"/>
            </w:pP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7A2520C6" w14:textId="7ED4DC9F" w:rsidR="00735DE5" w:rsidRPr="003B50C9" w:rsidRDefault="00735DE5" w:rsidP="00735DE5">
            <w:pPr>
              <w:ind w:left="-108" w:right="-107"/>
              <w:jc w:val="center"/>
            </w:pPr>
            <w:r w:rsidRPr="003B50C9">
              <w:rPr>
                <w:cs/>
              </w:rPr>
              <w:t>25</w:t>
            </w:r>
            <w:r w:rsidRPr="003B50C9">
              <w:rPr>
                <w:rFonts w:hint="cs"/>
                <w:cs/>
              </w:rPr>
              <w:t>6</w:t>
            </w:r>
            <w:r w:rsidR="006B49F7" w:rsidRPr="003B50C9">
              <w:t>5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7D6748FB" w14:textId="4F293033" w:rsidR="00735DE5" w:rsidRPr="003B50C9" w:rsidRDefault="00735DE5" w:rsidP="00735DE5">
            <w:pPr>
              <w:ind w:left="-108" w:right="-107"/>
              <w:jc w:val="center"/>
            </w:pPr>
            <w:r w:rsidRPr="003B50C9">
              <w:rPr>
                <w:cs/>
              </w:rPr>
              <w:t>25</w:t>
            </w:r>
            <w:r w:rsidRPr="003B50C9">
              <w:rPr>
                <w:rFonts w:hint="cs"/>
                <w:cs/>
              </w:rPr>
              <w:t>6</w:t>
            </w:r>
            <w:r w:rsidR="006B49F7" w:rsidRPr="003B50C9">
              <w:t>4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7E67CB87" w14:textId="5DB96A4A" w:rsidR="00735DE5" w:rsidRPr="003B50C9" w:rsidRDefault="00735DE5" w:rsidP="00735DE5">
            <w:pPr>
              <w:ind w:left="-108" w:right="-107"/>
              <w:jc w:val="center"/>
            </w:pPr>
            <w:r w:rsidRPr="003B50C9">
              <w:rPr>
                <w:cs/>
              </w:rPr>
              <w:t>25</w:t>
            </w:r>
            <w:r w:rsidRPr="003B50C9">
              <w:rPr>
                <w:rFonts w:hint="cs"/>
                <w:cs/>
              </w:rPr>
              <w:t>6</w:t>
            </w:r>
            <w:r w:rsidR="006B49F7" w:rsidRPr="003B50C9">
              <w:t>5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6EF7EE1B" w14:textId="14BD81ED" w:rsidR="00735DE5" w:rsidRPr="003B50C9" w:rsidRDefault="00735DE5" w:rsidP="00735DE5">
            <w:pPr>
              <w:ind w:left="-108" w:right="-107"/>
              <w:jc w:val="center"/>
            </w:pPr>
            <w:r w:rsidRPr="003B50C9">
              <w:rPr>
                <w:cs/>
              </w:rPr>
              <w:t>25</w:t>
            </w:r>
            <w:r w:rsidRPr="003B50C9">
              <w:rPr>
                <w:rFonts w:hint="cs"/>
                <w:cs/>
              </w:rPr>
              <w:t>6</w:t>
            </w:r>
            <w:r w:rsidR="006B49F7" w:rsidRPr="003B50C9">
              <w:t>4</w:t>
            </w:r>
          </w:p>
        </w:tc>
      </w:tr>
      <w:tr w:rsidR="00735DE5" w:rsidRPr="003B50C9" w14:paraId="7490BB17" w14:textId="77777777" w:rsidTr="00E70AC1">
        <w:trPr>
          <w:trHeight w:val="20"/>
        </w:trPr>
        <w:tc>
          <w:tcPr>
            <w:tcW w:w="3822" w:type="dxa"/>
            <w:tcBorders>
              <w:bottom w:val="nil"/>
            </w:tcBorders>
          </w:tcPr>
          <w:p w14:paraId="31BD68FF" w14:textId="77777777" w:rsidR="00735DE5" w:rsidRPr="003B50C9" w:rsidRDefault="00735DE5" w:rsidP="00735DE5">
            <w:pPr>
              <w:tabs>
                <w:tab w:val="left" w:pos="990"/>
              </w:tabs>
              <w:ind w:right="-842"/>
            </w:pPr>
            <w:r w:rsidRPr="003B50C9">
              <w:rPr>
                <w:cs/>
              </w:rPr>
              <w:t xml:space="preserve">ราคาทุน </w:t>
            </w:r>
          </w:p>
        </w:tc>
        <w:tc>
          <w:tcPr>
            <w:tcW w:w="1522" w:type="dxa"/>
            <w:tcBorders>
              <w:bottom w:val="nil"/>
            </w:tcBorders>
          </w:tcPr>
          <w:p w14:paraId="4A71DFBE" w14:textId="77777777" w:rsidR="00735DE5" w:rsidRPr="003B50C9" w:rsidRDefault="00735DE5" w:rsidP="00735DE5">
            <w:pPr>
              <w:ind w:left="-108" w:right="176"/>
              <w:jc w:val="right"/>
            </w:pPr>
            <w:r w:rsidRPr="003B50C9">
              <w:rPr>
                <w:rFonts w:hint="cs"/>
                <w:cs/>
              </w:rPr>
              <w:t>4</w:t>
            </w:r>
            <w:r w:rsidRPr="003B50C9">
              <w:rPr>
                <w:cs/>
              </w:rPr>
              <w:t>,</w:t>
            </w:r>
            <w:r w:rsidRPr="003B50C9">
              <w:t>715,415</w:t>
            </w:r>
          </w:p>
        </w:tc>
        <w:tc>
          <w:tcPr>
            <w:tcW w:w="1523" w:type="dxa"/>
            <w:tcBorders>
              <w:bottom w:val="nil"/>
            </w:tcBorders>
          </w:tcPr>
          <w:p w14:paraId="0DA16573" w14:textId="77777777" w:rsidR="00735DE5" w:rsidRPr="003B50C9" w:rsidRDefault="00735DE5" w:rsidP="00735DE5">
            <w:pPr>
              <w:ind w:left="-108" w:right="176"/>
              <w:jc w:val="right"/>
            </w:pPr>
            <w:r w:rsidRPr="003B50C9">
              <w:rPr>
                <w:rFonts w:hint="cs"/>
                <w:cs/>
              </w:rPr>
              <w:t>4</w:t>
            </w:r>
            <w:r w:rsidRPr="003B50C9">
              <w:rPr>
                <w:cs/>
              </w:rPr>
              <w:t>,</w:t>
            </w:r>
            <w:r w:rsidRPr="003B50C9">
              <w:t>715,415</w:t>
            </w:r>
          </w:p>
        </w:tc>
        <w:tc>
          <w:tcPr>
            <w:tcW w:w="1523" w:type="dxa"/>
            <w:tcBorders>
              <w:bottom w:val="nil"/>
            </w:tcBorders>
            <w:shd w:val="clear" w:color="auto" w:fill="auto"/>
          </w:tcPr>
          <w:p w14:paraId="03BDB610" w14:textId="77777777" w:rsidR="00735DE5" w:rsidRPr="003B50C9" w:rsidRDefault="00735DE5" w:rsidP="00735DE5">
            <w:pPr>
              <w:ind w:left="-108" w:right="133"/>
              <w:jc w:val="right"/>
            </w:pPr>
            <w:r w:rsidRPr="003B50C9">
              <w:t>763</w:t>
            </w:r>
            <w:r w:rsidRPr="003B50C9">
              <w:rPr>
                <w:cs/>
              </w:rPr>
              <w:t>,</w:t>
            </w:r>
            <w:r w:rsidRPr="003B50C9">
              <w:t>980</w:t>
            </w:r>
          </w:p>
        </w:tc>
        <w:tc>
          <w:tcPr>
            <w:tcW w:w="1523" w:type="dxa"/>
            <w:tcBorders>
              <w:bottom w:val="nil"/>
            </w:tcBorders>
          </w:tcPr>
          <w:p w14:paraId="1FFE29A7" w14:textId="77777777" w:rsidR="00735DE5" w:rsidRPr="003B50C9" w:rsidRDefault="00735DE5" w:rsidP="00735DE5">
            <w:pPr>
              <w:ind w:left="-108" w:right="133"/>
              <w:jc w:val="right"/>
            </w:pPr>
            <w:r w:rsidRPr="003B50C9">
              <w:t>763</w:t>
            </w:r>
            <w:r w:rsidRPr="003B50C9">
              <w:rPr>
                <w:cs/>
              </w:rPr>
              <w:t>,</w:t>
            </w:r>
            <w:r w:rsidRPr="003B50C9">
              <w:t>980</w:t>
            </w:r>
          </w:p>
        </w:tc>
      </w:tr>
      <w:tr w:rsidR="00735DE5" w:rsidRPr="003B50C9" w14:paraId="18A2C40C" w14:textId="77777777" w:rsidTr="00E70AC1">
        <w:trPr>
          <w:trHeight w:val="20"/>
        </w:trPr>
        <w:tc>
          <w:tcPr>
            <w:tcW w:w="3822" w:type="dxa"/>
            <w:tcBorders>
              <w:top w:val="nil"/>
              <w:bottom w:val="single" w:sz="4" w:space="0" w:color="auto"/>
            </w:tcBorders>
          </w:tcPr>
          <w:p w14:paraId="6F664FDF" w14:textId="77777777" w:rsidR="00735DE5" w:rsidRPr="003B50C9" w:rsidRDefault="00735DE5" w:rsidP="00735DE5">
            <w:pPr>
              <w:tabs>
                <w:tab w:val="left" w:pos="990"/>
              </w:tabs>
              <w:ind w:right="-842"/>
              <w:rPr>
                <w:cs/>
              </w:rPr>
            </w:pPr>
            <w:r w:rsidRPr="003B50C9">
              <w:rPr>
                <w:u w:val="single"/>
                <w:cs/>
              </w:rPr>
              <w:t>บวก(หัก)</w:t>
            </w:r>
            <w:r w:rsidRPr="003B50C9">
              <w:rPr>
                <w:cs/>
              </w:rPr>
              <w:t xml:space="preserve"> กำไร</w:t>
            </w:r>
            <w:r w:rsidRPr="003B50C9">
              <w:t>(</w:t>
            </w:r>
            <w:r w:rsidRPr="003B50C9">
              <w:rPr>
                <w:cs/>
              </w:rPr>
              <w:t>ขาดทุน</w:t>
            </w:r>
            <w:r w:rsidRPr="003B50C9">
              <w:t>)</w:t>
            </w:r>
            <w:r w:rsidRPr="003B50C9">
              <w:rPr>
                <w:cs/>
              </w:rPr>
              <w:t>จากการปรับมูลค่า</w:t>
            </w:r>
          </w:p>
        </w:tc>
        <w:tc>
          <w:tcPr>
            <w:tcW w:w="1522" w:type="dxa"/>
            <w:tcBorders>
              <w:top w:val="nil"/>
              <w:bottom w:val="single" w:sz="4" w:space="0" w:color="auto"/>
            </w:tcBorders>
          </w:tcPr>
          <w:p w14:paraId="43131B38" w14:textId="263B384E" w:rsidR="00735DE5" w:rsidRPr="003B50C9" w:rsidRDefault="00DF4054" w:rsidP="00735DE5">
            <w:pPr>
              <w:ind w:left="-108" w:right="176"/>
              <w:jc w:val="right"/>
            </w:pPr>
            <w:r w:rsidRPr="003B50C9">
              <w:t>2,034,585</w:t>
            </w:r>
          </w:p>
        </w:tc>
        <w:tc>
          <w:tcPr>
            <w:tcW w:w="1523" w:type="dxa"/>
            <w:tcBorders>
              <w:top w:val="nil"/>
            </w:tcBorders>
          </w:tcPr>
          <w:p w14:paraId="4F07FAE6" w14:textId="4F47D419" w:rsidR="00735DE5" w:rsidRPr="003B50C9" w:rsidRDefault="00735DE5" w:rsidP="00735DE5">
            <w:pPr>
              <w:ind w:left="-108" w:right="176"/>
              <w:jc w:val="right"/>
            </w:pPr>
            <w:r w:rsidRPr="003B50C9">
              <w:t xml:space="preserve">      1,084,585</w:t>
            </w:r>
          </w:p>
        </w:tc>
        <w:tc>
          <w:tcPr>
            <w:tcW w:w="1523" w:type="dxa"/>
            <w:tcBorders>
              <w:top w:val="nil"/>
            </w:tcBorders>
            <w:shd w:val="clear" w:color="auto" w:fill="auto"/>
            <w:vAlign w:val="center"/>
          </w:tcPr>
          <w:p w14:paraId="0031354E" w14:textId="11A0A1CB" w:rsidR="00735DE5" w:rsidRPr="003B50C9" w:rsidRDefault="00735DE5" w:rsidP="00735DE5">
            <w:pPr>
              <w:tabs>
                <w:tab w:val="left" w:pos="1277"/>
              </w:tabs>
              <w:ind w:left="-108" w:right="88"/>
              <w:jc w:val="right"/>
            </w:pPr>
            <w:r w:rsidRPr="003B50C9">
              <w:t xml:space="preserve">       </w:t>
            </w:r>
            <w:r w:rsidRPr="003B50C9">
              <w:rPr>
                <w:rFonts w:hint="cs"/>
                <w:cs/>
              </w:rPr>
              <w:t xml:space="preserve">  </w:t>
            </w:r>
            <w:r w:rsidRPr="003B50C9">
              <w:t xml:space="preserve"> (63,980)</w:t>
            </w:r>
          </w:p>
        </w:tc>
        <w:tc>
          <w:tcPr>
            <w:tcW w:w="1523" w:type="dxa"/>
            <w:tcBorders>
              <w:top w:val="nil"/>
            </w:tcBorders>
            <w:vAlign w:val="center"/>
          </w:tcPr>
          <w:p w14:paraId="7AD6AC73" w14:textId="70BEE110" w:rsidR="00735DE5" w:rsidRPr="003B50C9" w:rsidRDefault="00735DE5" w:rsidP="00735DE5">
            <w:pPr>
              <w:ind w:left="-108" w:right="60"/>
              <w:jc w:val="right"/>
            </w:pPr>
            <w:r w:rsidRPr="003B50C9">
              <w:t xml:space="preserve">      </w:t>
            </w:r>
            <w:r w:rsidRPr="003B50C9">
              <w:rPr>
                <w:rFonts w:hint="cs"/>
                <w:cs/>
              </w:rPr>
              <w:t xml:space="preserve">  </w:t>
            </w:r>
            <w:r w:rsidRPr="003B50C9">
              <w:t xml:space="preserve"> (163,980)</w:t>
            </w:r>
          </w:p>
        </w:tc>
      </w:tr>
      <w:tr w:rsidR="00735DE5" w:rsidRPr="003B50C9" w14:paraId="1758F6AA" w14:textId="77777777" w:rsidTr="00E70AC1">
        <w:trPr>
          <w:trHeight w:val="20"/>
        </w:trPr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14:paraId="3747C36C" w14:textId="77777777" w:rsidR="00735DE5" w:rsidRPr="003B50C9" w:rsidRDefault="00735DE5" w:rsidP="00735DE5">
            <w:pPr>
              <w:tabs>
                <w:tab w:val="left" w:pos="990"/>
              </w:tabs>
              <w:ind w:right="-842"/>
            </w:pPr>
            <w:r w:rsidRPr="003B50C9">
              <w:rPr>
                <w:cs/>
              </w:rPr>
              <w:t>มูลค่ายุติธรรม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</w:tcPr>
          <w:p w14:paraId="5720CF83" w14:textId="7BBB071C" w:rsidR="00735DE5" w:rsidRPr="003B50C9" w:rsidRDefault="00DF4054" w:rsidP="00735DE5">
            <w:pPr>
              <w:ind w:left="-108" w:right="176"/>
              <w:jc w:val="right"/>
              <w:rPr>
                <w:cs/>
              </w:rPr>
            </w:pPr>
            <w:r w:rsidRPr="003B50C9">
              <w:t>6,75</w:t>
            </w:r>
            <w:r w:rsidR="00735DE5" w:rsidRPr="003B50C9">
              <w:rPr>
                <w:cs/>
              </w:rPr>
              <w:t>0,000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20C5C728" w14:textId="77777777" w:rsidR="00735DE5" w:rsidRPr="003B50C9" w:rsidRDefault="00735DE5" w:rsidP="00735DE5">
            <w:pPr>
              <w:ind w:left="-108" w:right="176"/>
              <w:jc w:val="right"/>
              <w:rPr>
                <w:cs/>
              </w:rPr>
            </w:pPr>
            <w:r w:rsidRPr="003B50C9">
              <w:rPr>
                <w:rFonts w:hint="cs"/>
                <w:cs/>
              </w:rPr>
              <w:t>5</w:t>
            </w:r>
            <w:r w:rsidRPr="003B50C9">
              <w:rPr>
                <w:cs/>
              </w:rPr>
              <w:t>,</w:t>
            </w:r>
            <w:r w:rsidRPr="003B50C9">
              <w:t>80</w:t>
            </w:r>
            <w:r w:rsidRPr="003B50C9">
              <w:rPr>
                <w:cs/>
              </w:rPr>
              <w:t>0,000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</w:tcPr>
          <w:p w14:paraId="5E7618F4" w14:textId="774A2B9F" w:rsidR="00735DE5" w:rsidRPr="003B50C9" w:rsidRDefault="00DF4054" w:rsidP="00735DE5">
            <w:pPr>
              <w:ind w:left="-108" w:right="133"/>
              <w:jc w:val="right"/>
            </w:pPr>
            <w:r w:rsidRPr="003B50C9">
              <w:t>7</w:t>
            </w:r>
            <w:r w:rsidR="00735DE5" w:rsidRPr="003B50C9">
              <w:rPr>
                <w:rFonts w:hint="cs"/>
                <w:cs/>
              </w:rPr>
              <w:t>0</w:t>
            </w:r>
            <w:r w:rsidR="00735DE5" w:rsidRPr="003B50C9">
              <w:rPr>
                <w:cs/>
              </w:rPr>
              <w:t>0,000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73A83728" w14:textId="77777777" w:rsidR="00735DE5" w:rsidRPr="003B50C9" w:rsidRDefault="00735DE5" w:rsidP="00735DE5">
            <w:pPr>
              <w:ind w:left="-108" w:right="133"/>
              <w:jc w:val="right"/>
            </w:pPr>
            <w:r w:rsidRPr="003B50C9">
              <w:rPr>
                <w:cs/>
              </w:rPr>
              <w:t>6</w:t>
            </w:r>
            <w:r w:rsidRPr="003B50C9">
              <w:rPr>
                <w:rFonts w:hint="cs"/>
                <w:cs/>
              </w:rPr>
              <w:t>0</w:t>
            </w:r>
            <w:r w:rsidRPr="003B50C9">
              <w:rPr>
                <w:cs/>
              </w:rPr>
              <w:t>0,000</w:t>
            </w:r>
          </w:p>
        </w:tc>
      </w:tr>
    </w:tbl>
    <w:p w14:paraId="4AFB986C" w14:textId="77777777" w:rsidR="00F82B72" w:rsidRPr="00E70AC1" w:rsidRDefault="0028085F" w:rsidP="00481699">
      <w:pPr>
        <w:tabs>
          <w:tab w:val="left" w:pos="284"/>
        </w:tabs>
        <w:ind w:left="-284" w:right="-175"/>
        <w:jc w:val="thaiDistribute"/>
        <w:outlineLvl w:val="0"/>
        <w:rPr>
          <w:rFonts w:ascii="Angsana New" w:hAnsi="Angsana New"/>
          <w:sz w:val="10"/>
          <w:szCs w:val="10"/>
        </w:rPr>
      </w:pPr>
      <w:r w:rsidRPr="000634C7">
        <w:rPr>
          <w:rFonts w:ascii="Angsana New" w:hAnsi="Angsana New" w:hint="cs"/>
          <w:sz w:val="16"/>
          <w:szCs w:val="16"/>
          <w:cs/>
        </w:rPr>
        <w:tab/>
      </w:r>
    </w:p>
    <w:p w14:paraId="311337B5" w14:textId="77777777" w:rsidR="005B66D0" w:rsidRPr="003B50C9" w:rsidRDefault="007140ED" w:rsidP="00E70AC1">
      <w:pPr>
        <w:tabs>
          <w:tab w:val="left" w:pos="284"/>
        </w:tabs>
        <w:ind w:left="-98" w:right="-175" w:firstLine="504"/>
        <w:jc w:val="thaiDistribute"/>
        <w:outlineLvl w:val="0"/>
        <w:rPr>
          <w:rFonts w:ascii="Angsana New" w:hAnsi="Angsana New"/>
        </w:rPr>
      </w:pPr>
      <w:r w:rsidRPr="003B50C9">
        <w:rPr>
          <w:rFonts w:ascii="Angsana New" w:hAnsi="Angsana New" w:hint="cs"/>
          <w:cs/>
        </w:rPr>
        <w:t>อสังหาริมทรัพย์</w:t>
      </w:r>
      <w:r w:rsidR="004062E3" w:rsidRPr="003B50C9">
        <w:rPr>
          <w:rFonts w:ascii="Angsana New" w:hAnsi="Angsana New" w:hint="cs"/>
          <w:cs/>
        </w:rPr>
        <w:t>เพื่อการลงทุน</w:t>
      </w:r>
      <w:r w:rsidRPr="003B50C9">
        <w:rPr>
          <w:rFonts w:ascii="Angsana New" w:hAnsi="Angsana New" w:hint="cs"/>
          <w:cs/>
        </w:rPr>
        <w:t>แสดงด้วย</w:t>
      </w:r>
      <w:r w:rsidR="00562672" w:rsidRPr="003B50C9">
        <w:rPr>
          <w:rFonts w:ascii="Angsana New" w:hAnsi="Angsana New" w:hint="cs"/>
          <w:cs/>
        </w:rPr>
        <w:t>มูลค่ายุติธรรม</w:t>
      </w:r>
      <w:r w:rsidR="000114E8" w:rsidRPr="003B50C9">
        <w:rPr>
          <w:rFonts w:ascii="Angsana New" w:hAnsi="Angsana New" w:hint="cs"/>
          <w:cs/>
        </w:rPr>
        <w:t xml:space="preserve"> </w:t>
      </w:r>
      <w:r w:rsidR="00562672" w:rsidRPr="003B50C9">
        <w:rPr>
          <w:rFonts w:ascii="Angsana New" w:hAnsi="Angsana New" w:hint="cs"/>
          <w:cs/>
        </w:rPr>
        <w:t>ประเมินโดยผู้ประเมินอิสระ</w:t>
      </w:r>
      <w:r w:rsidR="000E27E3" w:rsidRPr="003B50C9">
        <w:rPr>
          <w:rFonts w:ascii="Angsana New" w:hAnsi="Angsana New" w:hint="cs"/>
          <w:cs/>
        </w:rPr>
        <w:t xml:space="preserve"> ตามวิธีเปรียบเทียบกับข้อมูลตลาด</w:t>
      </w:r>
    </w:p>
    <w:p w14:paraId="494CF7BD" w14:textId="77777777" w:rsidR="00B60EE8" w:rsidRPr="00D4736F" w:rsidRDefault="00B60EE8" w:rsidP="00B60EE8">
      <w:pPr>
        <w:framePr w:w="9940" w:wrap="auto" w:vAnchor="text" w:hAnchor="page" w:x="1055" w:y="222"/>
        <w:tabs>
          <w:tab w:val="left" w:pos="360"/>
          <w:tab w:val="left" w:pos="900"/>
          <w:tab w:val="left" w:pos="1440"/>
        </w:tabs>
        <w:ind w:right="-28"/>
        <w:jc w:val="both"/>
        <w:rPr>
          <w:rFonts w:ascii="Angsana New" w:hAnsi="Angsana New"/>
          <w:sz w:val="31"/>
          <w:szCs w:val="31"/>
        </w:rPr>
        <w:sectPr w:rsidR="00B60EE8" w:rsidRPr="00D4736F" w:rsidSect="00D60086">
          <w:type w:val="continuous"/>
          <w:pgSz w:w="11909" w:h="16834" w:code="9"/>
          <w:pgMar w:top="1009" w:right="584" w:bottom="448" w:left="1701" w:header="720" w:footer="283" w:gutter="0"/>
          <w:pgNumType w:chapStyle="1"/>
          <w:cols w:space="720"/>
          <w:noEndnote/>
          <w:docGrid w:linePitch="435"/>
        </w:sectPr>
      </w:pPr>
    </w:p>
    <w:p w14:paraId="28C8F776" w14:textId="77777777" w:rsidR="00873B33" w:rsidRPr="00D51374" w:rsidRDefault="00873B33" w:rsidP="00D51374">
      <w:pPr>
        <w:pStyle w:val="BodyText3"/>
        <w:numPr>
          <w:ilvl w:val="0"/>
          <w:numId w:val="2"/>
        </w:numPr>
        <w:tabs>
          <w:tab w:val="clear" w:pos="360"/>
        </w:tabs>
        <w:ind w:left="709" w:right="-706" w:hanging="364"/>
        <w:rPr>
          <w:rFonts w:ascii="Angsana New" w:hAnsi="Angsana New"/>
          <w:b/>
          <w:bCs/>
        </w:rPr>
      </w:pPr>
      <w:r w:rsidRPr="00CF425A">
        <w:rPr>
          <w:rFonts w:ascii="Angsana New" w:hAnsi="Angsana New"/>
          <w:b/>
          <w:bCs/>
          <w:cs/>
        </w:rPr>
        <w:lastRenderedPageBreak/>
        <w:t>อาคารและอุปกรณ์</w:t>
      </w:r>
    </w:p>
    <w:p w14:paraId="40CA2FA0" w14:textId="77777777" w:rsidR="008A3DC3" w:rsidRPr="00526DEE" w:rsidRDefault="00873B33" w:rsidP="002D4915">
      <w:pPr>
        <w:tabs>
          <w:tab w:val="left" w:pos="284"/>
          <w:tab w:val="left" w:pos="360"/>
          <w:tab w:val="left" w:pos="851"/>
        </w:tabs>
        <w:spacing w:line="192" w:lineRule="auto"/>
        <w:ind w:left="295" w:right="-329" w:hanging="902"/>
        <w:jc w:val="right"/>
        <w:rPr>
          <w:rFonts w:ascii="Angsana New" w:hAnsi="Angsana New"/>
          <w:b/>
          <w:bCs/>
          <w:sz w:val="23"/>
          <w:szCs w:val="23"/>
          <w:cs/>
        </w:rPr>
      </w:pPr>
      <w:r w:rsidRPr="00526DEE">
        <w:rPr>
          <w:rFonts w:ascii="Angsana New" w:hAnsi="Angsana New"/>
          <w:sz w:val="23"/>
          <w:szCs w:val="23"/>
          <w:cs/>
        </w:rPr>
        <w:t xml:space="preserve">หน่วย </w:t>
      </w:r>
      <w:r w:rsidRPr="00526DEE">
        <w:rPr>
          <w:rFonts w:ascii="Angsana New" w:hAnsi="Angsana New"/>
          <w:sz w:val="23"/>
          <w:szCs w:val="23"/>
        </w:rPr>
        <w:t xml:space="preserve">: </w:t>
      </w:r>
      <w:r w:rsidRPr="00526DEE">
        <w:rPr>
          <w:rFonts w:ascii="Angsana New" w:hAnsi="Angsana New"/>
          <w:sz w:val="23"/>
          <w:szCs w:val="23"/>
          <w:cs/>
        </w:rPr>
        <w:t>บาท</w:t>
      </w:r>
    </w:p>
    <w:tbl>
      <w:tblPr>
        <w:tblpPr w:leftFromText="180" w:rightFromText="180" w:vertAnchor="text" w:tblpX="836" w:tblpY="1"/>
        <w:tblOverlap w:val="never"/>
        <w:tblW w:w="14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4"/>
        <w:gridCol w:w="1632"/>
        <w:gridCol w:w="1633"/>
        <w:gridCol w:w="1632"/>
        <w:gridCol w:w="1633"/>
        <w:gridCol w:w="1632"/>
        <w:gridCol w:w="1633"/>
        <w:gridCol w:w="1633"/>
      </w:tblGrid>
      <w:tr w:rsidR="004C6BC5" w:rsidRPr="00D4736F" w14:paraId="3C34AF97" w14:textId="77777777" w:rsidTr="009730DB">
        <w:trPr>
          <w:cantSplit/>
          <w:trHeight w:val="259"/>
        </w:trPr>
        <w:tc>
          <w:tcPr>
            <w:tcW w:w="3524" w:type="dxa"/>
            <w:vMerge w:val="restart"/>
            <w:vAlign w:val="center"/>
          </w:tcPr>
          <w:p w14:paraId="7A9601A2" w14:textId="77777777" w:rsidR="004C6BC5" w:rsidRPr="002A7EBF" w:rsidRDefault="004C6BC5" w:rsidP="007839F8">
            <w:pPr>
              <w:tabs>
                <w:tab w:val="left" w:pos="360"/>
                <w:tab w:val="left" w:pos="1440"/>
              </w:tabs>
              <w:spacing w:line="211" w:lineRule="auto"/>
              <w:ind w:left="-108" w:right="-108"/>
              <w:jc w:val="center"/>
              <w:rPr>
                <w:b/>
                <w:bCs/>
                <w:sz w:val="23"/>
                <w:szCs w:val="23"/>
                <w:cs/>
              </w:rPr>
            </w:pPr>
            <w:bookmarkStart w:id="3" w:name="OLE_LINK19"/>
            <w:bookmarkStart w:id="4" w:name="OLE_LINK26"/>
            <w:r w:rsidRPr="002A7EBF">
              <w:rPr>
                <w:sz w:val="23"/>
                <w:szCs w:val="23"/>
                <w:cs/>
              </w:rPr>
              <w:t>รายการ</w:t>
            </w:r>
          </w:p>
        </w:tc>
        <w:tc>
          <w:tcPr>
            <w:tcW w:w="11428" w:type="dxa"/>
            <w:gridSpan w:val="7"/>
            <w:tcBorders>
              <w:bottom w:val="single" w:sz="4" w:space="0" w:color="auto"/>
            </w:tcBorders>
            <w:vAlign w:val="center"/>
          </w:tcPr>
          <w:p w14:paraId="67C99A63" w14:textId="77777777" w:rsidR="004C6BC5" w:rsidRPr="002A7EBF" w:rsidRDefault="004C6BC5" w:rsidP="007839F8">
            <w:pPr>
              <w:spacing w:line="211" w:lineRule="auto"/>
              <w:ind w:left="-108" w:right="-72"/>
              <w:jc w:val="center"/>
              <w:rPr>
                <w:b/>
                <w:bCs/>
                <w:sz w:val="23"/>
                <w:szCs w:val="23"/>
                <w:cs/>
              </w:rPr>
            </w:pPr>
            <w:r w:rsidRPr="002A7EBF">
              <w:rPr>
                <w:b/>
                <w:bCs/>
                <w:sz w:val="23"/>
                <w:szCs w:val="23"/>
                <w:cs/>
              </w:rPr>
              <w:t>งบการเงินรว</w:t>
            </w:r>
            <w:r w:rsidRPr="002A7EBF">
              <w:rPr>
                <w:rFonts w:hint="cs"/>
                <w:b/>
                <w:bCs/>
                <w:sz w:val="23"/>
                <w:szCs w:val="23"/>
                <w:cs/>
              </w:rPr>
              <w:t>ม</w:t>
            </w:r>
          </w:p>
        </w:tc>
      </w:tr>
      <w:tr w:rsidR="004C6BC5" w:rsidRPr="00D4736F" w14:paraId="25781281" w14:textId="77777777" w:rsidTr="009730DB">
        <w:trPr>
          <w:cantSplit/>
          <w:trHeight w:val="646"/>
        </w:trPr>
        <w:tc>
          <w:tcPr>
            <w:tcW w:w="3524" w:type="dxa"/>
            <w:vMerge/>
            <w:tcBorders>
              <w:bottom w:val="single" w:sz="4" w:space="0" w:color="auto"/>
            </w:tcBorders>
            <w:vAlign w:val="bottom"/>
          </w:tcPr>
          <w:p w14:paraId="4C4115B6" w14:textId="77777777" w:rsidR="004C6BC5" w:rsidRPr="002A7EBF" w:rsidRDefault="004C6BC5" w:rsidP="007839F8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sz w:val="23"/>
                <w:szCs w:val="23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center"/>
          </w:tcPr>
          <w:p w14:paraId="77EAC97F" w14:textId="77777777" w:rsidR="004C6BC5" w:rsidRDefault="004C6BC5" w:rsidP="007839F8">
            <w:pPr>
              <w:spacing w:line="211" w:lineRule="auto"/>
              <w:ind w:left="-126" w:right="-10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เครื่องตกแต่งและ</w:t>
            </w:r>
          </w:p>
          <w:p w14:paraId="0540F9F0" w14:textId="77777777" w:rsidR="004C6BC5" w:rsidRPr="002A7EBF" w:rsidRDefault="004C6BC5" w:rsidP="007839F8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center"/>
          </w:tcPr>
          <w:p w14:paraId="28C115C6" w14:textId="77777777" w:rsidR="004C6BC5" w:rsidRPr="002A7EBF" w:rsidRDefault="004C6BC5" w:rsidP="007839F8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ระบบสาธารณูปโภค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vAlign w:val="center"/>
          </w:tcPr>
          <w:p w14:paraId="126D1F81" w14:textId="77777777" w:rsidR="004C6BC5" w:rsidRPr="002A7EBF" w:rsidRDefault="004C6BC5" w:rsidP="007839F8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ส่วนปรับปรุงอาคารเช่า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center"/>
          </w:tcPr>
          <w:p w14:paraId="7F5E51C8" w14:textId="77777777" w:rsidR="004C6BC5" w:rsidRPr="002A7EBF" w:rsidRDefault="004C6BC5" w:rsidP="007839F8">
            <w:pPr>
              <w:spacing w:line="211" w:lineRule="auto"/>
              <w:ind w:left="-126" w:right="-10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vAlign w:val="center"/>
          </w:tcPr>
          <w:p w14:paraId="60744F27" w14:textId="77777777" w:rsidR="004C6BC5" w:rsidRPr="002A7EBF" w:rsidRDefault="004C6BC5" w:rsidP="007839F8">
            <w:pPr>
              <w:spacing w:line="211" w:lineRule="auto"/>
              <w:ind w:left="-108" w:right="-126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เครื่องมือและ</w:t>
            </w:r>
          </w:p>
          <w:p w14:paraId="690D81C7" w14:textId="77777777" w:rsidR="004C6BC5" w:rsidRPr="002A7EBF" w:rsidRDefault="004C6BC5" w:rsidP="007839F8">
            <w:pPr>
              <w:spacing w:line="211" w:lineRule="auto"/>
              <w:ind w:left="-108" w:right="-126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อุปกรณ์ถ่ายทำ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center"/>
          </w:tcPr>
          <w:p w14:paraId="46389DBD" w14:textId="77777777" w:rsidR="004C6BC5" w:rsidRPr="002A7EBF" w:rsidRDefault="004C6BC5" w:rsidP="007839F8">
            <w:pPr>
              <w:spacing w:line="211" w:lineRule="auto"/>
              <w:ind w:left="-131" w:right="-126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สินทรัพย์ระหว่างติดตั้ง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center"/>
          </w:tcPr>
          <w:p w14:paraId="05082B76" w14:textId="77777777" w:rsidR="004C6BC5" w:rsidRPr="002A7EBF" w:rsidRDefault="004C6BC5" w:rsidP="007839F8">
            <w:pPr>
              <w:spacing w:line="211" w:lineRule="auto"/>
              <w:ind w:left="-162" w:right="-72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รวม</w:t>
            </w:r>
          </w:p>
        </w:tc>
      </w:tr>
      <w:tr w:rsidR="004C6BC5" w:rsidRPr="00D4736F" w14:paraId="344AB3B5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single" w:sz="4" w:space="0" w:color="auto"/>
              <w:bottom w:val="nil"/>
            </w:tcBorders>
            <w:vAlign w:val="bottom"/>
          </w:tcPr>
          <w:p w14:paraId="0A6AA107" w14:textId="77777777" w:rsidR="004C6BC5" w:rsidRPr="002A7EBF" w:rsidRDefault="004C6BC5" w:rsidP="007839F8">
            <w:pPr>
              <w:spacing w:line="211" w:lineRule="auto"/>
              <w:ind w:left="-108" w:right="-72" w:firstLine="108"/>
              <w:rPr>
                <w:b/>
                <w:bCs/>
                <w:sz w:val="23"/>
                <w:szCs w:val="23"/>
                <w:u w:val="single"/>
                <w:cs/>
              </w:rPr>
            </w:pPr>
            <w:r w:rsidRPr="002A7EBF">
              <w:rPr>
                <w:b/>
                <w:bCs/>
                <w:sz w:val="23"/>
                <w:szCs w:val="23"/>
                <w:u w:val="single"/>
                <w:cs/>
              </w:rPr>
              <w:t>ราคาทุน</w:t>
            </w: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37B04BEE" w14:textId="77777777" w:rsidR="004C6BC5" w:rsidRPr="002A7EBF" w:rsidRDefault="004C6BC5" w:rsidP="007839F8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015DC0C2" w14:textId="77777777" w:rsidR="004C6BC5" w:rsidRPr="002A7EBF" w:rsidRDefault="004C6BC5" w:rsidP="007839F8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04B8770C" w14:textId="77777777" w:rsidR="004C6BC5" w:rsidRPr="002A7EBF" w:rsidRDefault="004C6BC5" w:rsidP="007839F8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33BBAD0D" w14:textId="77777777" w:rsidR="004C6BC5" w:rsidRPr="002A7EBF" w:rsidRDefault="004C6BC5" w:rsidP="007839F8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41EA98B5" w14:textId="77777777" w:rsidR="004C6BC5" w:rsidRPr="002A7EBF" w:rsidRDefault="004C6BC5" w:rsidP="007839F8">
            <w:pPr>
              <w:spacing w:line="211" w:lineRule="auto"/>
              <w:ind w:left="-108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5FF12F28" w14:textId="77777777" w:rsidR="004C6BC5" w:rsidRPr="002A7EBF" w:rsidRDefault="004C6BC5" w:rsidP="007839F8">
            <w:pPr>
              <w:spacing w:line="211" w:lineRule="auto"/>
              <w:ind w:left="-108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42AAFA22" w14:textId="77777777" w:rsidR="004C6BC5" w:rsidRPr="002A7EBF" w:rsidRDefault="004C6BC5" w:rsidP="007839F8">
            <w:pPr>
              <w:spacing w:line="211" w:lineRule="auto"/>
              <w:ind w:left="-162" w:right="-72"/>
              <w:jc w:val="both"/>
              <w:rPr>
                <w:sz w:val="23"/>
                <w:szCs w:val="23"/>
              </w:rPr>
            </w:pPr>
          </w:p>
        </w:tc>
      </w:tr>
      <w:tr w:rsidR="004C6BC5" w:rsidRPr="00D4736F" w14:paraId="4CB55761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30DCF9ED" w14:textId="77777777" w:rsidR="004C6BC5" w:rsidRPr="002A7EBF" w:rsidRDefault="004C6BC5" w:rsidP="007839F8">
            <w:pPr>
              <w:pStyle w:val="Heading9"/>
              <w:spacing w:line="211" w:lineRule="auto"/>
              <w:rPr>
                <w:sz w:val="23"/>
                <w:szCs w:val="23"/>
                <w:u w:val="none"/>
              </w:rPr>
            </w:pPr>
            <w:r>
              <w:rPr>
                <w:sz w:val="23"/>
                <w:szCs w:val="23"/>
                <w:u w:val="none"/>
              </w:rPr>
              <w:t>1</w:t>
            </w:r>
            <w:r w:rsidRPr="002A7EBF">
              <w:rPr>
                <w:rFonts w:hint="cs"/>
                <w:sz w:val="23"/>
                <w:szCs w:val="23"/>
                <w:u w:val="none"/>
                <w:cs/>
              </w:rPr>
              <w:t xml:space="preserve"> มกราคม </w:t>
            </w:r>
            <w:r>
              <w:rPr>
                <w:sz w:val="23"/>
                <w:szCs w:val="23"/>
                <w:u w:val="none"/>
              </w:rPr>
              <w:t>2564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86CC467" w14:textId="77777777" w:rsidR="004C6BC5" w:rsidRPr="002A7EBF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216,158</w:t>
            </w:r>
            <w:r w:rsidRPr="00633637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397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6FB76BF2" w14:textId="77777777" w:rsidR="004C6BC5" w:rsidRPr="002A7EBF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20,122,09</w:t>
            </w:r>
            <w:r>
              <w:rPr>
                <w:sz w:val="23"/>
                <w:szCs w:val="23"/>
              </w:rPr>
              <w:t>4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6AB51C85" w14:textId="77777777" w:rsidR="004C6BC5" w:rsidRPr="002A7EBF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26,484,75</w:t>
            </w:r>
            <w:r>
              <w:rPr>
                <w:sz w:val="23"/>
                <w:szCs w:val="23"/>
              </w:rPr>
              <w:t>5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41141307" w14:textId="77777777" w:rsidR="004C6BC5" w:rsidRPr="002A7EBF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D6A98">
              <w:rPr>
                <w:sz w:val="23"/>
                <w:szCs w:val="23"/>
              </w:rPr>
              <w:t>151,297,05</w:t>
            </w:r>
            <w:r>
              <w:rPr>
                <w:sz w:val="23"/>
                <w:szCs w:val="23"/>
              </w:rPr>
              <w:t>4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3A2ABEEC" w14:textId="77777777" w:rsidR="004C6BC5" w:rsidRPr="002A7EBF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682,238</w:t>
            </w:r>
            <w:r w:rsidRPr="00633637">
              <w:rPr>
                <w:sz w:val="23"/>
                <w:szCs w:val="23"/>
              </w:rPr>
              <w:t>,1</w:t>
            </w:r>
            <w:r>
              <w:rPr>
                <w:sz w:val="23"/>
                <w:szCs w:val="23"/>
              </w:rPr>
              <w:t>83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14EB333C" w14:textId="77777777" w:rsidR="004C6BC5" w:rsidRPr="002A7EBF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807,31</w:t>
            </w:r>
            <w:r>
              <w:rPr>
                <w:sz w:val="23"/>
                <w:szCs w:val="23"/>
              </w:rPr>
              <w:t>8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1E1953EC" w14:textId="77777777" w:rsidR="004C6BC5" w:rsidRPr="003720AC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33637">
              <w:rPr>
                <w:sz w:val="23"/>
                <w:szCs w:val="23"/>
              </w:rPr>
              <w:t>1,097,107,80</w:t>
            </w:r>
            <w:r>
              <w:rPr>
                <w:sz w:val="23"/>
                <w:szCs w:val="23"/>
              </w:rPr>
              <w:t>1</w:t>
            </w:r>
          </w:p>
        </w:tc>
      </w:tr>
      <w:tr w:rsidR="004C6BC5" w:rsidRPr="00D4736F" w14:paraId="19F91CD1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63E60B7D" w14:textId="77777777" w:rsidR="004C6BC5" w:rsidRPr="002A7EBF" w:rsidRDefault="004C6BC5" w:rsidP="007839F8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0B539FCB" w14:textId="77777777" w:rsidR="004C6BC5" w:rsidRPr="00E24179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4,965,56</w:t>
            </w:r>
            <w:r>
              <w:rPr>
                <w:sz w:val="23"/>
                <w:szCs w:val="23"/>
              </w:rPr>
              <w:t>2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2225D902" w14:textId="77777777" w:rsidR="004C6BC5" w:rsidRPr="002A7EBF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2,998,000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102E64A" w14:textId="77777777" w:rsidR="004C6BC5" w:rsidRPr="00E24179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2,727,98</w:t>
            </w:r>
            <w:r>
              <w:rPr>
                <w:sz w:val="23"/>
                <w:szCs w:val="23"/>
              </w:rPr>
              <w:t>9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07496014" w14:textId="77777777" w:rsidR="004C6BC5" w:rsidRPr="00781679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5,533,000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4F7A5C6" w14:textId="77777777" w:rsidR="004C6BC5" w:rsidRPr="00781679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16,123,870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4B9F73D9" w14:textId="77777777" w:rsidR="004C6BC5" w:rsidRPr="00781679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3731A1">
              <w:rPr>
                <w:sz w:val="23"/>
                <w:szCs w:val="23"/>
              </w:rPr>
              <w:t>1,035,000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F2C1A48" w14:textId="77777777" w:rsidR="004C6BC5" w:rsidRPr="003720AC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3731A1">
              <w:rPr>
                <w:sz w:val="23"/>
                <w:szCs w:val="23"/>
              </w:rPr>
              <w:t>33,383,421</w:t>
            </w:r>
          </w:p>
        </w:tc>
      </w:tr>
      <w:tr w:rsidR="004C6BC5" w:rsidRPr="00D4736F" w14:paraId="39270952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04D33D8B" w14:textId="77777777" w:rsidR="004C6BC5" w:rsidRPr="002A7EBF" w:rsidRDefault="004C6BC5" w:rsidP="007839F8">
            <w:pPr>
              <w:ind w:right="-72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>ลดลงจากการเลิกบริษัทย่อย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36ECB924" w14:textId="77777777" w:rsidR="004C6BC5" w:rsidRPr="00E24179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2876409" w14:textId="77777777" w:rsidR="004C6BC5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0F156B77" w14:textId="77777777" w:rsidR="004C6BC5" w:rsidRPr="00E24179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43C85E91" w14:textId="77777777" w:rsidR="004C6BC5" w:rsidRPr="00781679" w:rsidRDefault="004C6BC5" w:rsidP="007839F8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(4,656,665)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78E0AC33" w14:textId="77777777" w:rsidR="004C6BC5" w:rsidRPr="00781679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5E3B2453" w14:textId="77777777" w:rsidR="004C6BC5" w:rsidRPr="00781679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3731A1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1DED717A" w14:textId="77777777" w:rsidR="004C6BC5" w:rsidRPr="003720AC" w:rsidRDefault="004C6BC5" w:rsidP="007839F8">
            <w:pPr>
              <w:spacing w:line="211" w:lineRule="auto"/>
              <w:ind w:left="-142" w:right="45"/>
              <w:jc w:val="right"/>
              <w:rPr>
                <w:sz w:val="23"/>
                <w:szCs w:val="23"/>
              </w:rPr>
            </w:pPr>
            <w:r w:rsidRPr="003731A1">
              <w:rPr>
                <w:sz w:val="23"/>
                <w:szCs w:val="23"/>
              </w:rPr>
              <w:t>(4,656,665)</w:t>
            </w:r>
          </w:p>
        </w:tc>
      </w:tr>
      <w:tr w:rsidR="004C6BC5" w:rsidRPr="00D4736F" w14:paraId="2430377C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299D6AE1" w14:textId="77777777" w:rsidR="004C6BC5" w:rsidRPr="002A7EBF" w:rsidRDefault="004C6BC5" w:rsidP="007839F8">
            <w:pPr>
              <w:ind w:right="-72"/>
              <w:rPr>
                <w:sz w:val="23"/>
                <w:szCs w:val="23"/>
                <w:cs/>
              </w:rPr>
            </w:pPr>
            <w:bookmarkStart w:id="5" w:name="_Hlk316571566"/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1719F648" w14:textId="77777777" w:rsidR="004C6BC5" w:rsidRPr="00E24179" w:rsidRDefault="004C6BC5" w:rsidP="007839F8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(1,294,75</w:t>
            </w:r>
            <w:r>
              <w:rPr>
                <w:sz w:val="23"/>
                <w:szCs w:val="23"/>
              </w:rPr>
              <w:t>1</w:t>
            </w:r>
            <w:r w:rsidRPr="008146A3">
              <w:rPr>
                <w:sz w:val="23"/>
                <w:szCs w:val="23"/>
              </w:rPr>
              <w:t>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5A09F901" w14:textId="77777777" w:rsidR="004C6BC5" w:rsidRPr="00E24179" w:rsidRDefault="004C6BC5" w:rsidP="007839F8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(145,</w:t>
            </w:r>
            <w:r>
              <w:rPr>
                <w:sz w:val="23"/>
                <w:szCs w:val="23"/>
              </w:rPr>
              <w:t>500</w:t>
            </w:r>
            <w:r w:rsidRPr="008146A3">
              <w:rPr>
                <w:sz w:val="23"/>
                <w:szCs w:val="23"/>
              </w:rPr>
              <w:t>)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4BA274D4" w14:textId="77777777" w:rsidR="004C6BC5" w:rsidRPr="00E24179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268BE36" w14:textId="77777777" w:rsidR="004C6BC5" w:rsidRPr="00781679" w:rsidRDefault="004C6BC5" w:rsidP="007839F8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(25,514,47</w:t>
            </w:r>
            <w:r>
              <w:rPr>
                <w:sz w:val="23"/>
                <w:szCs w:val="23"/>
              </w:rPr>
              <w:t>7</w:t>
            </w:r>
            <w:r w:rsidRPr="008146A3">
              <w:rPr>
                <w:sz w:val="23"/>
                <w:szCs w:val="23"/>
              </w:rPr>
              <w:t>)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7755E53F" w14:textId="77777777" w:rsidR="004C6BC5" w:rsidRPr="00781679" w:rsidRDefault="004C6BC5" w:rsidP="007839F8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(48,890)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548949A" w14:textId="77777777" w:rsidR="004C6BC5" w:rsidRPr="00781679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3731A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C79B562" w14:textId="77777777" w:rsidR="004C6BC5" w:rsidRPr="003720AC" w:rsidRDefault="004C6BC5" w:rsidP="007839F8">
            <w:pPr>
              <w:spacing w:line="211" w:lineRule="auto"/>
              <w:ind w:left="-142" w:right="45"/>
              <w:jc w:val="right"/>
              <w:rPr>
                <w:sz w:val="23"/>
                <w:szCs w:val="23"/>
              </w:rPr>
            </w:pPr>
            <w:r w:rsidRPr="003731A1">
              <w:rPr>
                <w:sz w:val="23"/>
                <w:szCs w:val="23"/>
              </w:rPr>
              <w:t>(27,003,618)</w:t>
            </w:r>
          </w:p>
        </w:tc>
      </w:tr>
      <w:bookmarkEnd w:id="5"/>
      <w:tr w:rsidR="004C6BC5" w:rsidRPr="00D4736F" w14:paraId="4647B193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68CD6371" w14:textId="77777777" w:rsidR="004C6BC5" w:rsidRPr="002A7EBF" w:rsidRDefault="004C6BC5" w:rsidP="007839F8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โอน/รับโอน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A6CC643" w14:textId="77777777" w:rsidR="004C6BC5" w:rsidRPr="00E24179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3731A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29FEB482" w14:textId="77777777" w:rsidR="004C6BC5" w:rsidRPr="00E24179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3731A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B5FB399" w14:textId="77777777" w:rsidR="004C6BC5" w:rsidRPr="00E24179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807,318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1179BC4B" w14:textId="77777777" w:rsidR="004C6BC5" w:rsidRPr="00781679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  <w:cs/>
              </w:rPr>
            </w:pPr>
            <w:r w:rsidRPr="003731A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06393635" w14:textId="77777777" w:rsidR="004C6BC5" w:rsidRPr="00781679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3731A1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5BE14221" w14:textId="77777777" w:rsidR="004C6BC5" w:rsidRPr="00781679" w:rsidRDefault="004C6BC5" w:rsidP="007839F8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3731A1">
              <w:rPr>
                <w:sz w:val="23"/>
                <w:szCs w:val="23"/>
              </w:rPr>
              <w:t>(807,318)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6BB2D2A3" w14:textId="77777777" w:rsidR="004C6BC5" w:rsidRPr="003720AC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3731A1">
              <w:rPr>
                <w:sz w:val="23"/>
                <w:szCs w:val="23"/>
                <w:cs/>
              </w:rPr>
              <w:t>-</w:t>
            </w:r>
          </w:p>
        </w:tc>
      </w:tr>
      <w:tr w:rsidR="004C6BC5" w:rsidRPr="00D4736F" w14:paraId="044804A4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47741FB5" w14:textId="77777777" w:rsidR="004C6BC5" w:rsidRPr="002A7EBF" w:rsidRDefault="004C6BC5" w:rsidP="007839F8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โอน</w:t>
            </w:r>
            <w:r>
              <w:rPr>
                <w:rFonts w:hint="cs"/>
                <w:sz w:val="23"/>
                <w:szCs w:val="23"/>
                <w:cs/>
              </w:rPr>
              <w:t>เป็นสินทรัพย์ไม่หมุนเวียนที่ถือไว้เพื่อขาย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4CF12B49" w14:textId="77777777" w:rsidR="004C6BC5" w:rsidRPr="00E24179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  <w:cs/>
              </w:rPr>
            </w:pPr>
            <w:r w:rsidRPr="008146A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5B1662C3" w14:textId="77777777" w:rsidR="004C6BC5" w:rsidRPr="00E24179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  <w:cs/>
              </w:rPr>
            </w:pPr>
            <w:r w:rsidRPr="008146A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04D7CB7A" w14:textId="77777777" w:rsidR="004C6BC5" w:rsidRPr="00E24179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  <w:cs/>
              </w:rPr>
            </w:pPr>
            <w:r w:rsidRPr="008146A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65A5CBBA" w14:textId="77777777" w:rsidR="004C6BC5" w:rsidRPr="00781679" w:rsidRDefault="004C6BC5" w:rsidP="007839F8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(17,007,157)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485988E" w14:textId="77777777" w:rsidR="004C6BC5" w:rsidRPr="00781679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43A4E56" w14:textId="77777777" w:rsidR="004C6BC5" w:rsidRPr="00781679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BDC0F69" w14:textId="77777777" w:rsidR="004C6BC5" w:rsidRPr="003720AC" w:rsidRDefault="004C6BC5" w:rsidP="007839F8">
            <w:pPr>
              <w:spacing w:line="211" w:lineRule="auto"/>
              <w:ind w:left="-142" w:right="45"/>
              <w:jc w:val="right"/>
              <w:rPr>
                <w:sz w:val="23"/>
                <w:szCs w:val="23"/>
                <w:cs/>
              </w:rPr>
            </w:pPr>
            <w:r w:rsidRPr="003731A1">
              <w:rPr>
                <w:sz w:val="23"/>
                <w:szCs w:val="23"/>
              </w:rPr>
              <w:t>(17,007,157)</w:t>
            </w:r>
          </w:p>
        </w:tc>
      </w:tr>
      <w:tr w:rsidR="004C6BC5" w:rsidRPr="00D4736F" w14:paraId="26A80427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59E6C4B8" w14:textId="77777777" w:rsidR="004C6BC5" w:rsidRPr="002A7EBF" w:rsidRDefault="004C6BC5" w:rsidP="007839F8">
            <w:pPr>
              <w:pStyle w:val="Heading9"/>
              <w:spacing w:line="211" w:lineRule="auto"/>
              <w:rPr>
                <w:sz w:val="23"/>
                <w:szCs w:val="23"/>
                <w:u w:val="none"/>
              </w:rPr>
            </w:pPr>
            <w:r>
              <w:rPr>
                <w:sz w:val="23"/>
                <w:szCs w:val="23"/>
                <w:u w:val="none"/>
              </w:rPr>
              <w:t>31</w:t>
            </w:r>
            <w:r w:rsidRPr="002A7EBF">
              <w:rPr>
                <w:sz w:val="23"/>
                <w:szCs w:val="23"/>
                <w:u w:val="none"/>
                <w:cs/>
              </w:rPr>
              <w:t xml:space="preserve"> ธันวาคม </w:t>
            </w:r>
            <w:r>
              <w:rPr>
                <w:sz w:val="23"/>
                <w:szCs w:val="23"/>
                <w:u w:val="none"/>
              </w:rPr>
              <w:t>2564</w:t>
            </w: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0515A914" w14:textId="77777777" w:rsidR="004C6BC5" w:rsidRPr="00E24179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219,829,208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2B041CC3" w14:textId="77777777" w:rsidR="004C6BC5" w:rsidRPr="00E24179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22,974,59</w:t>
            </w:r>
            <w:r>
              <w:rPr>
                <w:sz w:val="23"/>
                <w:szCs w:val="23"/>
              </w:rPr>
              <w:t>4</w:t>
            </w: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57D03D08" w14:textId="77777777" w:rsidR="004C6BC5" w:rsidRPr="00E24179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30,020,06</w:t>
            </w:r>
            <w:r>
              <w:rPr>
                <w:sz w:val="23"/>
                <w:szCs w:val="23"/>
              </w:rPr>
              <w:t>2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6AC22DBA" w14:textId="77777777" w:rsidR="004C6BC5" w:rsidRPr="00936A50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highlight w:val="yellow"/>
              </w:rPr>
            </w:pPr>
            <w:r w:rsidRPr="008146A3">
              <w:rPr>
                <w:sz w:val="23"/>
                <w:szCs w:val="23"/>
              </w:rPr>
              <w:t>109,651,75</w:t>
            </w:r>
            <w:r>
              <w:rPr>
                <w:sz w:val="23"/>
                <w:szCs w:val="23"/>
              </w:rPr>
              <w:t>5</w:t>
            </w: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36611FE6" w14:textId="77777777" w:rsidR="004C6BC5" w:rsidRPr="00781679" w:rsidRDefault="004C6BC5" w:rsidP="007839F8">
            <w:pPr>
              <w:tabs>
                <w:tab w:val="left" w:pos="1151"/>
              </w:tabs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698,313,163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4711808A" w14:textId="77777777" w:rsidR="004C6BC5" w:rsidRPr="00154DC6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>1,035,000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057CFAA3" w14:textId="77777777" w:rsidR="004C6BC5" w:rsidRPr="003720AC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3731A1">
              <w:rPr>
                <w:sz w:val="23"/>
                <w:szCs w:val="23"/>
              </w:rPr>
              <w:t>1,081,823,782</w:t>
            </w:r>
          </w:p>
        </w:tc>
      </w:tr>
      <w:tr w:rsidR="004C6BC5" w:rsidRPr="00D4736F" w14:paraId="70B7DAF0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16B403D8" w14:textId="77777777" w:rsidR="004C6BC5" w:rsidRPr="002A7EBF" w:rsidRDefault="004C6BC5" w:rsidP="007839F8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13042760" w14:textId="77777777" w:rsidR="004C6BC5" w:rsidRPr="00750CCC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50CCC">
              <w:rPr>
                <w:sz w:val="23"/>
                <w:szCs w:val="23"/>
              </w:rPr>
              <w:t>50,548,390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2167404E" w14:textId="6E4D957A" w:rsidR="004C6BC5" w:rsidRPr="00750CCC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50CCC">
              <w:rPr>
                <w:sz w:val="23"/>
                <w:szCs w:val="23"/>
              </w:rPr>
              <w:t>12,429,59</w:t>
            </w:r>
            <w:r w:rsidR="000E0E71">
              <w:rPr>
                <w:sz w:val="23"/>
                <w:szCs w:val="23"/>
              </w:rPr>
              <w:t>4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111AAD2E" w14:textId="77777777" w:rsidR="004C6BC5" w:rsidRPr="00154DC6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>4,122,884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47728412" w14:textId="77777777" w:rsidR="004C6BC5" w:rsidRPr="00154DC6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154DC6">
              <w:rPr>
                <w:rFonts w:hint="cs"/>
                <w:sz w:val="23"/>
                <w:szCs w:val="23"/>
                <w:cs/>
              </w:rPr>
              <w:t>-</w:t>
            </w:r>
          </w:p>
          <w:p w14:paraId="0F416F86" w14:textId="77777777" w:rsidR="004C6BC5" w:rsidRPr="00154DC6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5C601802" w14:textId="4B3E247D" w:rsidR="004C6BC5" w:rsidRPr="00154DC6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>17,760,19</w:t>
            </w:r>
            <w:r w:rsidR="000E0E71">
              <w:rPr>
                <w:sz w:val="23"/>
                <w:szCs w:val="23"/>
              </w:rPr>
              <w:t>1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6D85E4A2" w14:textId="77777777" w:rsidR="004C6BC5" w:rsidRPr="00154DC6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>32,369,113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44A107DF" w14:textId="77777777" w:rsidR="004C6BC5" w:rsidRPr="0085128C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117,230,172</w:t>
            </w:r>
          </w:p>
        </w:tc>
      </w:tr>
      <w:tr w:rsidR="004C6BC5" w:rsidRPr="00D4736F" w14:paraId="085D9213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58571CBA" w14:textId="77777777" w:rsidR="004C6BC5" w:rsidRPr="002A7EBF" w:rsidRDefault="004C6BC5" w:rsidP="007839F8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0F5E902" w14:textId="77777777" w:rsidR="004C6BC5" w:rsidRPr="00750CCC" w:rsidRDefault="004C6BC5" w:rsidP="007839F8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750CCC">
              <w:rPr>
                <w:sz w:val="23"/>
                <w:szCs w:val="23"/>
              </w:rPr>
              <w:t>(28,580,189)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14F8B89D" w14:textId="24F4040E" w:rsidR="004C6BC5" w:rsidRPr="00750CCC" w:rsidRDefault="004C6BC5" w:rsidP="007839F8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750CCC">
              <w:rPr>
                <w:sz w:val="23"/>
                <w:szCs w:val="23"/>
              </w:rPr>
              <w:t>(2,608,81</w:t>
            </w:r>
            <w:r w:rsidR="000E0E71">
              <w:rPr>
                <w:sz w:val="23"/>
                <w:szCs w:val="23"/>
              </w:rPr>
              <w:t>9</w:t>
            </w:r>
            <w:r w:rsidRPr="00750CCC">
              <w:rPr>
                <w:sz w:val="23"/>
                <w:szCs w:val="23"/>
              </w:rPr>
              <w:t>)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4CF0C12" w14:textId="77777777" w:rsidR="004C6BC5" w:rsidRPr="00154DC6" w:rsidRDefault="004C6BC5" w:rsidP="007839F8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 xml:space="preserve">   (1,535,089)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60EC862" w14:textId="77777777" w:rsidR="004C6BC5" w:rsidRPr="00154DC6" w:rsidRDefault="004C6BC5" w:rsidP="007839F8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>(7,200,000)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14:paraId="702A3A21" w14:textId="770022ED" w:rsidR="004C6BC5" w:rsidRPr="00154DC6" w:rsidRDefault="004C6BC5" w:rsidP="007839F8">
            <w:pPr>
              <w:spacing w:line="211" w:lineRule="auto"/>
              <w:ind w:left="177" w:right="50"/>
              <w:jc w:val="right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>(40,41</w:t>
            </w:r>
            <w:r w:rsidR="000E0E71">
              <w:rPr>
                <w:sz w:val="23"/>
                <w:szCs w:val="23"/>
              </w:rPr>
              <w:t>6</w:t>
            </w:r>
            <w:r w:rsidRPr="00154DC6">
              <w:rPr>
                <w:sz w:val="23"/>
                <w:szCs w:val="23"/>
              </w:rPr>
              <w:t>)</w:t>
            </w:r>
          </w:p>
        </w:tc>
        <w:tc>
          <w:tcPr>
            <w:tcW w:w="1633" w:type="dxa"/>
            <w:tcBorders>
              <w:top w:val="nil"/>
              <w:bottom w:val="nil"/>
            </w:tcBorders>
          </w:tcPr>
          <w:p w14:paraId="1F04FEB9" w14:textId="77777777" w:rsidR="004C6BC5" w:rsidRPr="00154DC6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  <w:cs/>
              </w:rPr>
            </w:pPr>
            <w:r w:rsidRPr="00154DC6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1DACC711" w14:textId="77777777" w:rsidR="004C6BC5" w:rsidRPr="0085128C" w:rsidRDefault="004C6BC5" w:rsidP="007839F8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(39,964,513)</w:t>
            </w:r>
          </w:p>
        </w:tc>
      </w:tr>
      <w:tr w:rsidR="004C6BC5" w:rsidRPr="00D4736F" w14:paraId="4C5FAC1E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08B98D8A" w14:textId="77777777" w:rsidR="004C6BC5" w:rsidRPr="002A7EBF" w:rsidRDefault="004C6BC5" w:rsidP="007839F8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โอน/รับโอน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5177A82B" w14:textId="77777777" w:rsidR="004C6BC5" w:rsidRPr="00750CCC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750CC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767B6CEF" w14:textId="77777777" w:rsidR="004C6BC5" w:rsidRPr="00750CCC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  <w:cs/>
              </w:rPr>
            </w:pPr>
            <w:r w:rsidRPr="00750CC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780EFB91" w14:textId="77777777" w:rsidR="004C6BC5" w:rsidRPr="00154DC6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>1,035,000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71D5D57F" w14:textId="77777777" w:rsidR="004C6BC5" w:rsidRPr="00154DC6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336C51AA" w14:textId="77777777" w:rsidR="004C6BC5" w:rsidRPr="00154DC6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5D85A938" w14:textId="77777777" w:rsidR="004C6BC5" w:rsidRPr="00154DC6" w:rsidRDefault="004C6BC5" w:rsidP="007839F8">
            <w:pPr>
              <w:spacing w:line="208" w:lineRule="auto"/>
              <w:ind w:left="-142" w:right="65"/>
              <w:jc w:val="right"/>
              <w:rPr>
                <w:sz w:val="23"/>
                <w:szCs w:val="23"/>
                <w:cs/>
              </w:rPr>
            </w:pPr>
            <w:r w:rsidRPr="00154DC6">
              <w:rPr>
                <w:sz w:val="23"/>
                <w:szCs w:val="23"/>
              </w:rPr>
              <w:t>(1,035,000)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6BB9A79A" w14:textId="77777777" w:rsidR="004C6BC5" w:rsidRPr="0085128C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  <w:cs/>
              </w:rPr>
              <w:t>-</w:t>
            </w:r>
          </w:p>
        </w:tc>
      </w:tr>
      <w:tr w:rsidR="004C6BC5" w:rsidRPr="00D4736F" w14:paraId="2EC62296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single" w:sz="4" w:space="0" w:color="auto"/>
            </w:tcBorders>
            <w:vAlign w:val="bottom"/>
          </w:tcPr>
          <w:p w14:paraId="0D5AC767" w14:textId="77777777" w:rsidR="004C6BC5" w:rsidRPr="002A7EBF" w:rsidRDefault="004C6BC5" w:rsidP="007839F8">
            <w:pPr>
              <w:pStyle w:val="Heading9"/>
              <w:spacing w:line="211" w:lineRule="auto"/>
              <w:rPr>
                <w:sz w:val="23"/>
                <w:szCs w:val="23"/>
                <w:u w:val="none"/>
              </w:rPr>
            </w:pPr>
            <w:bookmarkStart w:id="6" w:name="OLE_LINK12"/>
            <w:bookmarkStart w:id="7" w:name="OLE_LINK13"/>
            <w:r>
              <w:rPr>
                <w:sz w:val="23"/>
                <w:szCs w:val="23"/>
                <w:u w:val="none"/>
              </w:rPr>
              <w:t>31</w:t>
            </w:r>
            <w:r w:rsidRPr="002A7EBF">
              <w:rPr>
                <w:sz w:val="23"/>
                <w:szCs w:val="23"/>
                <w:u w:val="none"/>
                <w:cs/>
              </w:rPr>
              <w:t xml:space="preserve"> ธันวาคม </w:t>
            </w:r>
            <w:r>
              <w:rPr>
                <w:sz w:val="23"/>
                <w:szCs w:val="23"/>
                <w:u w:val="none"/>
              </w:rPr>
              <w:t>2565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07F59" w14:textId="77777777" w:rsidR="004C6BC5" w:rsidRPr="00750CCC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50CCC">
              <w:rPr>
                <w:sz w:val="23"/>
                <w:szCs w:val="23"/>
              </w:rPr>
              <w:t>241,797,409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27DBC" w14:textId="77777777" w:rsidR="004C6BC5" w:rsidRPr="00750CCC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750CCC">
              <w:rPr>
                <w:sz w:val="23"/>
                <w:szCs w:val="23"/>
              </w:rPr>
              <w:t>32,795,369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E4745" w14:textId="77777777" w:rsidR="004C6BC5" w:rsidRPr="00154DC6" w:rsidRDefault="004C6BC5" w:rsidP="007839F8">
            <w:pPr>
              <w:tabs>
                <w:tab w:val="left" w:pos="1189"/>
              </w:tabs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>33,642,857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12831" w14:textId="77777777" w:rsidR="004C6BC5" w:rsidRPr="00154DC6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>102,451,755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98AD" w14:textId="77777777" w:rsidR="004C6BC5" w:rsidRPr="00154DC6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>716,032,938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0D327" w14:textId="77777777" w:rsidR="004C6BC5" w:rsidRPr="00154DC6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>32,369,113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162BF" w14:textId="77777777" w:rsidR="004C6BC5" w:rsidRPr="0085128C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1,159,089,441</w:t>
            </w:r>
          </w:p>
        </w:tc>
      </w:tr>
      <w:bookmarkEnd w:id="6"/>
      <w:bookmarkEnd w:id="7"/>
      <w:tr w:rsidR="004C6BC5" w:rsidRPr="00D4736F" w14:paraId="52E321BB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single" w:sz="4" w:space="0" w:color="auto"/>
              <w:bottom w:val="nil"/>
            </w:tcBorders>
            <w:vAlign w:val="bottom"/>
          </w:tcPr>
          <w:p w14:paraId="0229AF3C" w14:textId="77777777" w:rsidR="004C6BC5" w:rsidRPr="002A7EBF" w:rsidRDefault="004C6BC5" w:rsidP="007839F8">
            <w:pPr>
              <w:pStyle w:val="Heading9"/>
              <w:tabs>
                <w:tab w:val="clear" w:pos="252"/>
                <w:tab w:val="left" w:pos="34"/>
              </w:tabs>
              <w:ind w:left="0" w:firstLine="0"/>
              <w:rPr>
                <w:b/>
                <w:bCs/>
                <w:sz w:val="23"/>
                <w:szCs w:val="23"/>
              </w:rPr>
            </w:pPr>
            <w:r w:rsidRPr="002A7EBF">
              <w:rPr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14344300" w14:textId="77777777" w:rsidR="004C6BC5" w:rsidRPr="000F6800" w:rsidRDefault="004C6BC5" w:rsidP="007839F8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33FB254E" w14:textId="77777777" w:rsidR="004C6BC5" w:rsidRPr="000F6800" w:rsidRDefault="004C6BC5" w:rsidP="007839F8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44D2E4B2" w14:textId="77777777" w:rsidR="004C6BC5" w:rsidRPr="000F6800" w:rsidRDefault="004C6BC5" w:rsidP="007839F8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699C65D1" w14:textId="77777777" w:rsidR="004C6BC5" w:rsidRPr="000F6800" w:rsidRDefault="004C6BC5" w:rsidP="007839F8">
            <w:pPr>
              <w:tabs>
                <w:tab w:val="decimal" w:pos="989"/>
              </w:tabs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2FFAE502" w14:textId="77777777" w:rsidR="004C6BC5" w:rsidRPr="000F6800" w:rsidRDefault="004C6BC5" w:rsidP="007839F8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47304EA6" w14:textId="77777777" w:rsidR="004C6BC5" w:rsidRPr="000F6800" w:rsidRDefault="004C6BC5" w:rsidP="007839F8">
            <w:pPr>
              <w:tabs>
                <w:tab w:val="decimal" w:pos="1068"/>
              </w:tabs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234616BD" w14:textId="77777777" w:rsidR="004C6BC5" w:rsidRPr="000F6800" w:rsidRDefault="004C6BC5" w:rsidP="007839F8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</w:tr>
      <w:tr w:rsidR="004C6BC5" w:rsidRPr="00D4736F" w14:paraId="2758BBD4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6E91F14D" w14:textId="77777777" w:rsidR="004C6BC5" w:rsidRPr="002A7EBF" w:rsidRDefault="004C6BC5" w:rsidP="007839F8">
            <w:pPr>
              <w:pStyle w:val="Heading9"/>
              <w:spacing w:line="211" w:lineRule="auto"/>
              <w:rPr>
                <w:color w:val="FF0000"/>
                <w:sz w:val="23"/>
                <w:szCs w:val="23"/>
                <w:u w:val="none"/>
              </w:rPr>
            </w:pPr>
            <w:r>
              <w:rPr>
                <w:sz w:val="23"/>
                <w:szCs w:val="23"/>
                <w:u w:val="none"/>
              </w:rPr>
              <w:t>1</w:t>
            </w:r>
            <w:r w:rsidRPr="002A7EBF">
              <w:rPr>
                <w:rFonts w:hint="cs"/>
                <w:sz w:val="23"/>
                <w:szCs w:val="23"/>
                <w:u w:val="none"/>
                <w:cs/>
              </w:rPr>
              <w:t xml:space="preserve"> มกราคม </w:t>
            </w:r>
            <w:r>
              <w:rPr>
                <w:sz w:val="23"/>
                <w:szCs w:val="23"/>
                <w:u w:val="none"/>
              </w:rPr>
              <w:t>2564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6FE3062A" w14:textId="77777777" w:rsidR="004C6BC5" w:rsidRPr="000F6800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192,706,496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73706860" w14:textId="77777777" w:rsidR="004C6BC5" w:rsidRPr="000F6800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20,121,926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3A61131A" w14:textId="77777777" w:rsidR="004C6BC5" w:rsidRPr="000F6800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15,541,906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9269966" w14:textId="77777777" w:rsidR="004C6BC5" w:rsidRPr="000F6800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76,030,917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18D7A670" w14:textId="77777777" w:rsidR="004C6BC5" w:rsidRPr="000F6800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524,788,314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2418DC00" w14:textId="77777777" w:rsidR="004C6BC5" w:rsidRPr="00B2473F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B2473F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68BCA026" w14:textId="77777777" w:rsidR="004C6BC5" w:rsidRPr="000F6800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829,189,559</w:t>
            </w:r>
          </w:p>
        </w:tc>
      </w:tr>
      <w:tr w:rsidR="004C6BC5" w:rsidRPr="00D4736F" w14:paraId="249FA2EF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122A8EAF" w14:textId="77777777" w:rsidR="004C6BC5" w:rsidRPr="002A7EBF" w:rsidRDefault="004C6BC5" w:rsidP="007839F8">
            <w:pPr>
              <w:ind w:right="-72"/>
              <w:jc w:val="both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 xml:space="preserve">ค่าเสื่อมราคาสำหรับปี </w:t>
            </w:r>
            <w:r>
              <w:rPr>
                <w:sz w:val="23"/>
                <w:szCs w:val="23"/>
              </w:rPr>
              <w:t>2564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05B07AD0" w14:textId="77777777" w:rsidR="004C6BC5" w:rsidRPr="000F6800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12,128,790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5E64299E" w14:textId="77777777" w:rsidR="004C6BC5" w:rsidRPr="000F6800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0F6800">
              <w:rPr>
                <w:sz w:val="23"/>
                <w:szCs w:val="23"/>
              </w:rPr>
              <w:t>341,690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439D8B1C" w14:textId="77777777" w:rsidR="004C6BC5" w:rsidRPr="000F6800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0F6800">
              <w:rPr>
                <w:sz w:val="23"/>
                <w:szCs w:val="23"/>
              </w:rPr>
              <w:t>3,916,857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0DEE7C8E" w14:textId="77777777" w:rsidR="004C6BC5" w:rsidRPr="000F6800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8,071,311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112CFCBA" w14:textId="77777777" w:rsidR="004C6BC5" w:rsidRPr="000F6800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80,004,377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05E81456" w14:textId="77777777" w:rsidR="004C6BC5" w:rsidRPr="00B2473F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B2473F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360D387" w14:textId="77777777" w:rsidR="004C6BC5" w:rsidRPr="000F6800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104,463,025</w:t>
            </w:r>
          </w:p>
        </w:tc>
      </w:tr>
      <w:tr w:rsidR="004C6BC5" w:rsidRPr="00D4736F" w14:paraId="77DAA0A0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1B3A69D7" w14:textId="77777777" w:rsidR="004C6BC5" w:rsidRPr="002A7EBF" w:rsidRDefault="004C6BC5" w:rsidP="007839F8">
            <w:pPr>
              <w:ind w:right="-72"/>
              <w:jc w:val="both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>ลดลงจากการเลิกบริษัทย่อย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AFB2DBB" w14:textId="77777777" w:rsidR="004C6BC5" w:rsidRPr="000F6800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  <w:cs/>
              </w:rPr>
            </w:pPr>
            <w:r w:rsidRPr="000F6800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0116237F" w14:textId="77777777" w:rsidR="004C6BC5" w:rsidRPr="000F6800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495C7A54" w14:textId="77777777" w:rsidR="004C6BC5" w:rsidRPr="000F6800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7BCDD562" w14:textId="77777777" w:rsidR="004C6BC5" w:rsidRPr="000F6800" w:rsidRDefault="004C6BC5" w:rsidP="007839F8">
            <w:pPr>
              <w:spacing w:line="211" w:lineRule="auto"/>
              <w:ind w:left="-142" w:right="54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(4,656,663)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2801959" w14:textId="77777777" w:rsidR="004C6BC5" w:rsidRPr="000F6800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275931D7" w14:textId="77777777" w:rsidR="004C6BC5" w:rsidRPr="00B2473F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B2473F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23D9DC06" w14:textId="77777777" w:rsidR="004C6BC5" w:rsidRPr="000F6800" w:rsidRDefault="004C6BC5" w:rsidP="007839F8">
            <w:pPr>
              <w:spacing w:line="211" w:lineRule="auto"/>
              <w:ind w:left="-142" w:right="59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(4,656,663)</w:t>
            </w:r>
          </w:p>
        </w:tc>
      </w:tr>
      <w:tr w:rsidR="004C6BC5" w:rsidRPr="00D4736F" w14:paraId="5A9C3CC6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19512126" w14:textId="77777777" w:rsidR="004C6BC5" w:rsidRPr="002A7EBF" w:rsidRDefault="004C6BC5" w:rsidP="007839F8">
            <w:pPr>
              <w:spacing w:line="211" w:lineRule="auto"/>
              <w:ind w:right="-72"/>
              <w:jc w:val="both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58716E91" w14:textId="77777777" w:rsidR="004C6BC5" w:rsidRPr="000F6800" w:rsidRDefault="004C6BC5" w:rsidP="007839F8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(1,196,140)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12ABA09F" w14:textId="77777777" w:rsidR="004C6BC5" w:rsidRPr="000F6800" w:rsidRDefault="004C6BC5" w:rsidP="007839F8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(145,499)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5D3DB579" w14:textId="77777777" w:rsidR="004C6BC5" w:rsidRPr="000F6800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  <w:cs/>
              </w:rPr>
            </w:pPr>
            <w:r w:rsidRPr="000F6800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2367C843" w14:textId="77777777" w:rsidR="004C6BC5" w:rsidRPr="000F6800" w:rsidRDefault="004C6BC5" w:rsidP="007839F8">
            <w:pPr>
              <w:spacing w:line="211" w:lineRule="auto"/>
              <w:ind w:left="-142" w:right="54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(15,226,052)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5F7A7BFE" w14:textId="77777777" w:rsidR="004C6BC5" w:rsidRPr="000F6800" w:rsidRDefault="004C6BC5" w:rsidP="007839F8">
            <w:pPr>
              <w:spacing w:line="211" w:lineRule="auto"/>
              <w:ind w:left="-142" w:right="54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(48,884)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78F3AE50" w14:textId="77777777" w:rsidR="004C6BC5" w:rsidRPr="00B2473F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B2473F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7733A9C" w14:textId="77777777" w:rsidR="004C6BC5" w:rsidRPr="000F6800" w:rsidRDefault="004C6BC5" w:rsidP="007839F8">
            <w:pPr>
              <w:spacing w:line="208" w:lineRule="auto"/>
              <w:ind w:left="-142" w:right="59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(16,616,575)</w:t>
            </w:r>
          </w:p>
        </w:tc>
      </w:tr>
      <w:tr w:rsidR="004C6BC5" w:rsidRPr="00D4736F" w14:paraId="2670BCCE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36D46A6C" w14:textId="77777777" w:rsidR="004C6BC5" w:rsidRPr="002A7EBF" w:rsidRDefault="004C6BC5" w:rsidP="007839F8">
            <w:pPr>
              <w:spacing w:line="211" w:lineRule="auto"/>
              <w:ind w:right="-72"/>
              <w:jc w:val="both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โอน</w:t>
            </w:r>
            <w:r>
              <w:rPr>
                <w:rFonts w:hint="cs"/>
                <w:sz w:val="23"/>
                <w:szCs w:val="23"/>
                <w:cs/>
              </w:rPr>
              <w:t>เป็นสินทรัพย์ไม่หมุนเวียนที่ถือไว้เพื่อขาย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0E0379B2" w14:textId="77777777" w:rsidR="004C6BC5" w:rsidRPr="000F6800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6604794" w14:textId="77777777" w:rsidR="004C6BC5" w:rsidRPr="000F6800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6A6CF29" w14:textId="77777777" w:rsidR="004C6BC5" w:rsidRPr="000F6800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68661BED" w14:textId="77777777" w:rsidR="004C6BC5" w:rsidRPr="000F6800" w:rsidRDefault="004C6BC5" w:rsidP="007839F8">
            <w:pPr>
              <w:spacing w:line="211" w:lineRule="auto"/>
              <w:ind w:left="-142" w:right="54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(14,932,557)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304A509B" w14:textId="77777777" w:rsidR="004C6BC5" w:rsidRPr="000F6800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2E03074D" w14:textId="77777777" w:rsidR="004C6BC5" w:rsidRPr="00B2473F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B2473F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453BE944" w14:textId="77777777" w:rsidR="004C6BC5" w:rsidRPr="000F6800" w:rsidRDefault="004C6BC5" w:rsidP="007839F8">
            <w:pPr>
              <w:spacing w:line="208" w:lineRule="auto"/>
              <w:ind w:left="-142" w:right="59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(14,932,557)</w:t>
            </w:r>
          </w:p>
        </w:tc>
      </w:tr>
      <w:tr w:rsidR="004C6BC5" w:rsidRPr="00D4736F" w14:paraId="4C8FF3B2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4E080247" w14:textId="77777777" w:rsidR="004C6BC5" w:rsidRPr="002A7EBF" w:rsidRDefault="004C6BC5" w:rsidP="007839F8">
            <w:pPr>
              <w:pStyle w:val="Heading9"/>
              <w:spacing w:line="211" w:lineRule="auto"/>
              <w:rPr>
                <w:color w:val="FF0000"/>
                <w:sz w:val="23"/>
                <w:szCs w:val="23"/>
                <w:u w:val="none"/>
              </w:rPr>
            </w:pPr>
            <w:r>
              <w:rPr>
                <w:sz w:val="23"/>
                <w:szCs w:val="23"/>
                <w:u w:val="none"/>
              </w:rPr>
              <w:t>31</w:t>
            </w:r>
            <w:r w:rsidRPr="002A7EBF">
              <w:rPr>
                <w:sz w:val="23"/>
                <w:szCs w:val="23"/>
                <w:u w:val="none"/>
                <w:cs/>
              </w:rPr>
              <w:t xml:space="preserve"> ธันวาคม </w:t>
            </w:r>
            <w:r>
              <w:rPr>
                <w:sz w:val="23"/>
                <w:szCs w:val="23"/>
                <w:u w:val="none"/>
              </w:rPr>
              <w:t>2564</w:t>
            </w: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244C36A9" w14:textId="77777777" w:rsidR="004C6BC5" w:rsidRPr="000F6800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203,639,146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1AD9B535" w14:textId="77777777" w:rsidR="004C6BC5" w:rsidRPr="0085128C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20,318,117</w:t>
            </w: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2D09747E" w14:textId="77777777" w:rsidR="004C6BC5" w:rsidRPr="006463EE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19,458,763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5EC6CF20" w14:textId="77777777" w:rsidR="004C6BC5" w:rsidRPr="000F6800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49,286,956</w:t>
            </w: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04F82A" w14:textId="77777777" w:rsidR="004C6BC5" w:rsidRPr="000F6800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604,743,807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35B10833" w14:textId="77777777" w:rsidR="004C6BC5" w:rsidRPr="000F6800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94550E" w14:textId="77777777" w:rsidR="004C6BC5" w:rsidRPr="000F6800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897,446,789</w:t>
            </w:r>
          </w:p>
        </w:tc>
      </w:tr>
      <w:tr w:rsidR="004C6BC5" w:rsidRPr="00FF012E" w14:paraId="0F54DC20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4984C5EF" w14:textId="77777777" w:rsidR="004C6BC5" w:rsidRPr="002A7EBF" w:rsidRDefault="004C6BC5" w:rsidP="007839F8">
            <w:pPr>
              <w:ind w:right="-72"/>
              <w:jc w:val="both"/>
              <w:rPr>
                <w:sz w:val="23"/>
                <w:szCs w:val="23"/>
              </w:rPr>
            </w:pPr>
            <w:bookmarkStart w:id="8" w:name="OLE_LINK16"/>
            <w:bookmarkStart w:id="9" w:name="OLE_LINK17"/>
            <w:r w:rsidRPr="002A7EBF">
              <w:rPr>
                <w:sz w:val="23"/>
                <w:szCs w:val="23"/>
                <w:cs/>
              </w:rPr>
              <w:t xml:space="preserve">ค่าเสื่อมราคาสำหรับปี </w:t>
            </w:r>
            <w:r>
              <w:rPr>
                <w:sz w:val="23"/>
                <w:szCs w:val="23"/>
              </w:rPr>
              <w:t>2565</w:t>
            </w:r>
          </w:p>
        </w:tc>
        <w:tc>
          <w:tcPr>
            <w:tcW w:w="16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AA4C9A" w14:textId="77777777" w:rsidR="004C6BC5" w:rsidRPr="0085128C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11,295,054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71495D33" w14:textId="77777777" w:rsidR="004C6BC5" w:rsidRPr="0085128C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85128C">
              <w:rPr>
                <w:sz w:val="23"/>
                <w:szCs w:val="23"/>
              </w:rPr>
              <w:t>1,299,772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68962A4" w14:textId="77777777" w:rsidR="004C6BC5" w:rsidRPr="006463EE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6463EE">
              <w:rPr>
                <w:sz w:val="23"/>
                <w:szCs w:val="23"/>
              </w:rPr>
              <w:t>3,786,419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7F9A03D1" w14:textId="77777777" w:rsidR="004C6BC5" w:rsidRPr="006463EE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4,968,329</w:t>
            </w:r>
          </w:p>
        </w:tc>
        <w:tc>
          <w:tcPr>
            <w:tcW w:w="16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916BC0" w14:textId="77777777" w:rsidR="004C6BC5" w:rsidRPr="006463EE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34,398,509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F8449" w14:textId="77777777" w:rsidR="004C6BC5" w:rsidRPr="006463EE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E2AEB3" w14:textId="77777777" w:rsidR="004C6BC5" w:rsidRPr="006463EE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55,748,083</w:t>
            </w:r>
          </w:p>
        </w:tc>
      </w:tr>
      <w:tr w:rsidR="004C6BC5" w:rsidRPr="00FF012E" w14:paraId="4D7B8095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458D7BF6" w14:textId="4458E8F2" w:rsidR="004C6BC5" w:rsidRPr="0073241D" w:rsidRDefault="00152FA1" w:rsidP="007839F8">
            <w:pPr>
              <w:spacing w:line="211" w:lineRule="auto"/>
              <w:ind w:right="-72"/>
              <w:jc w:val="both"/>
              <w:rPr>
                <w:sz w:val="23"/>
                <w:szCs w:val="23"/>
                <w:highlight w:val="yellow"/>
                <w:cs/>
              </w:rPr>
            </w:pPr>
            <w:r w:rsidRPr="00152FA1">
              <w:rPr>
                <w:sz w:val="23"/>
                <w:szCs w:val="23"/>
                <w:cs/>
              </w:rPr>
              <w:t>โอนค่าเสื่อมราคาเป็น</w:t>
            </w:r>
            <w:r w:rsidR="009730DB">
              <w:rPr>
                <w:rFonts w:hint="cs"/>
                <w:sz w:val="23"/>
                <w:szCs w:val="23"/>
                <w:cs/>
              </w:rPr>
              <w:t>ค่าละครรอตัดจำหน่าย</w:t>
            </w:r>
          </w:p>
        </w:tc>
        <w:tc>
          <w:tcPr>
            <w:tcW w:w="16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D95904" w14:textId="77777777" w:rsidR="004C6BC5" w:rsidRPr="0085128C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898,804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038E7B0" w14:textId="77777777" w:rsidR="004C6BC5" w:rsidRPr="0085128C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121D20BC" w14:textId="77777777" w:rsidR="004C6BC5" w:rsidRPr="006463EE" w:rsidRDefault="004C6BC5" w:rsidP="007839F8">
            <w:pPr>
              <w:spacing w:line="211" w:lineRule="auto"/>
              <w:ind w:left="177" w:right="104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88,219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027D7EF4" w14:textId="77777777" w:rsidR="004C6BC5" w:rsidRPr="006463EE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7C0207" w14:textId="77777777" w:rsidR="004C6BC5" w:rsidRPr="006463EE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66808A" w14:textId="77777777" w:rsidR="004C6BC5" w:rsidRPr="006463EE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5E0F3D" w14:textId="77777777" w:rsidR="004C6BC5" w:rsidRPr="006463EE" w:rsidRDefault="004C6BC5" w:rsidP="007839F8">
            <w:pPr>
              <w:spacing w:line="208" w:lineRule="auto"/>
              <w:ind w:left="-142" w:right="104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987,023</w:t>
            </w:r>
          </w:p>
        </w:tc>
      </w:tr>
      <w:bookmarkEnd w:id="8"/>
      <w:bookmarkEnd w:id="9"/>
      <w:tr w:rsidR="004C6BC5" w:rsidRPr="00FF012E" w14:paraId="0C12A491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1600C3C6" w14:textId="77777777" w:rsidR="004C6BC5" w:rsidRPr="002A7EBF" w:rsidRDefault="004C6BC5" w:rsidP="007839F8">
            <w:pPr>
              <w:spacing w:line="211" w:lineRule="auto"/>
              <w:ind w:right="-72"/>
              <w:jc w:val="both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6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634F22" w14:textId="77777777" w:rsidR="004C6BC5" w:rsidRPr="0085128C" w:rsidRDefault="004C6BC5" w:rsidP="007839F8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(28,402,480)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1ADF9AC7" w14:textId="77777777" w:rsidR="004C6BC5" w:rsidRPr="0085128C" w:rsidRDefault="004C6BC5" w:rsidP="007839F8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(2,608,777)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0F418C74" w14:textId="64BA64C7" w:rsidR="004C6BC5" w:rsidRPr="006463EE" w:rsidRDefault="004C6BC5" w:rsidP="007839F8">
            <w:pPr>
              <w:spacing w:line="211" w:lineRule="auto"/>
              <w:ind w:left="177" w:right="50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(1,491,72</w:t>
            </w:r>
            <w:r w:rsidR="00593720">
              <w:rPr>
                <w:sz w:val="23"/>
                <w:szCs w:val="23"/>
              </w:rPr>
              <w:t>7</w:t>
            </w:r>
            <w:r w:rsidRPr="006463EE">
              <w:rPr>
                <w:sz w:val="23"/>
                <w:szCs w:val="23"/>
              </w:rPr>
              <w:t>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60B5EE8B" w14:textId="77777777" w:rsidR="004C6BC5" w:rsidRPr="006463EE" w:rsidRDefault="004C6BC5" w:rsidP="007839F8">
            <w:pPr>
              <w:spacing w:line="211" w:lineRule="auto"/>
              <w:ind w:left="177" w:right="50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(1,847,836)</w:t>
            </w:r>
          </w:p>
        </w:tc>
        <w:tc>
          <w:tcPr>
            <w:tcW w:w="16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8D3160" w14:textId="2A8ADEE7" w:rsidR="004C6BC5" w:rsidRPr="006463EE" w:rsidRDefault="004C6BC5" w:rsidP="007839F8">
            <w:pPr>
              <w:spacing w:line="211" w:lineRule="auto"/>
              <w:ind w:left="177" w:right="64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(14,2</w:t>
            </w:r>
            <w:r w:rsidR="00593720">
              <w:rPr>
                <w:sz w:val="23"/>
                <w:szCs w:val="23"/>
              </w:rPr>
              <w:t>80</w:t>
            </w:r>
            <w:r w:rsidRPr="006463EE">
              <w:rPr>
                <w:sz w:val="23"/>
                <w:szCs w:val="23"/>
              </w:rPr>
              <w:t>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ABF269" w14:textId="77777777" w:rsidR="004C6BC5" w:rsidRPr="006463EE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7F8B5F" w14:textId="77777777" w:rsidR="004C6BC5" w:rsidRPr="006463EE" w:rsidRDefault="004C6BC5" w:rsidP="007839F8">
            <w:pPr>
              <w:spacing w:line="208" w:lineRule="auto"/>
              <w:ind w:left="-142" w:right="65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(34,365,100)</w:t>
            </w:r>
          </w:p>
        </w:tc>
      </w:tr>
      <w:tr w:rsidR="004C6BC5" w:rsidRPr="003720AC" w14:paraId="751A9038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single" w:sz="4" w:space="0" w:color="auto"/>
            </w:tcBorders>
            <w:vAlign w:val="bottom"/>
          </w:tcPr>
          <w:p w14:paraId="423FF51D" w14:textId="77777777" w:rsidR="004C6BC5" w:rsidRPr="002A7EBF" w:rsidRDefault="004C6BC5" w:rsidP="007839F8">
            <w:pPr>
              <w:pStyle w:val="Heading9"/>
              <w:spacing w:line="211" w:lineRule="auto"/>
              <w:rPr>
                <w:color w:val="FF0000"/>
                <w:sz w:val="23"/>
                <w:szCs w:val="23"/>
                <w:u w:val="none"/>
              </w:rPr>
            </w:pPr>
            <w:r>
              <w:rPr>
                <w:sz w:val="23"/>
                <w:szCs w:val="23"/>
                <w:u w:val="none"/>
              </w:rPr>
              <w:t>31</w:t>
            </w:r>
            <w:r w:rsidRPr="002A7EBF">
              <w:rPr>
                <w:sz w:val="23"/>
                <w:szCs w:val="23"/>
                <w:u w:val="none"/>
                <w:cs/>
              </w:rPr>
              <w:t xml:space="preserve"> ธันวาคม </w:t>
            </w:r>
            <w:r>
              <w:rPr>
                <w:sz w:val="23"/>
                <w:szCs w:val="23"/>
                <w:u w:val="none"/>
              </w:rPr>
              <w:t>2565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B3A58" w14:textId="77777777" w:rsidR="004C6BC5" w:rsidRPr="0085128C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187,430,524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A0F86" w14:textId="77777777" w:rsidR="004C6BC5" w:rsidRPr="0085128C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19,009,112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23B14" w14:textId="1E29FFCF" w:rsidR="004C6BC5" w:rsidRPr="006463EE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21,841,67</w:t>
            </w:r>
            <w:r w:rsidR="00593720">
              <w:rPr>
                <w:sz w:val="23"/>
                <w:szCs w:val="23"/>
              </w:rPr>
              <w:t>4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15F54" w14:textId="77777777" w:rsidR="004C6BC5" w:rsidRPr="006463EE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52,407,449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31D77" w14:textId="786596A2" w:rsidR="004C6BC5" w:rsidRPr="006463EE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639,128,03</w:t>
            </w:r>
            <w:r w:rsidR="00593720">
              <w:rPr>
                <w:sz w:val="23"/>
                <w:szCs w:val="23"/>
              </w:rPr>
              <w:t>6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E3320" w14:textId="77777777" w:rsidR="004C6BC5" w:rsidRPr="006463EE" w:rsidRDefault="004C6BC5" w:rsidP="007839F8">
            <w:pPr>
              <w:spacing w:line="211" w:lineRule="auto"/>
              <w:ind w:right="292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C24BF" w14:textId="77777777" w:rsidR="004C6BC5" w:rsidRPr="006463EE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919,816,795</w:t>
            </w:r>
          </w:p>
        </w:tc>
      </w:tr>
      <w:tr w:rsidR="004C6BC5" w:rsidRPr="00D4736F" w14:paraId="2BE85A10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171BB692" w14:textId="77777777" w:rsidR="004C6BC5" w:rsidRPr="002A7EBF" w:rsidRDefault="004C6BC5" w:rsidP="007839F8">
            <w:pPr>
              <w:spacing w:line="211" w:lineRule="auto"/>
              <w:ind w:left="-18" w:right="-72"/>
              <w:jc w:val="both"/>
              <w:rPr>
                <w:b/>
                <w:bCs/>
                <w:sz w:val="23"/>
                <w:szCs w:val="23"/>
                <w:u w:val="single"/>
                <w:cs/>
              </w:rPr>
            </w:pPr>
            <w:r w:rsidRPr="002A7EBF">
              <w:rPr>
                <w:b/>
                <w:bCs/>
                <w:sz w:val="23"/>
                <w:szCs w:val="23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63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37CD31" w14:textId="77777777" w:rsidR="004C6BC5" w:rsidRPr="0085128C" w:rsidRDefault="004C6BC5" w:rsidP="007839F8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C79597" w14:textId="77777777" w:rsidR="004C6BC5" w:rsidRPr="0085128C" w:rsidRDefault="004C6BC5" w:rsidP="007839F8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C26B98" w14:textId="77777777" w:rsidR="004C6BC5" w:rsidRPr="006463EE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A6605D" w14:textId="77777777" w:rsidR="004C6BC5" w:rsidRPr="006463EE" w:rsidRDefault="004C6BC5" w:rsidP="007839F8">
            <w:pPr>
              <w:tabs>
                <w:tab w:val="decimal" w:pos="989"/>
              </w:tabs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CBB353" w14:textId="77777777" w:rsidR="004C6BC5" w:rsidRPr="006463EE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AB4214" w14:textId="77777777" w:rsidR="004C6BC5" w:rsidRPr="006463EE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12EBAE" w14:textId="77777777" w:rsidR="004C6BC5" w:rsidRPr="006463EE" w:rsidRDefault="004C6BC5" w:rsidP="007839F8">
            <w:pPr>
              <w:spacing w:line="211" w:lineRule="auto"/>
              <w:ind w:left="-142" w:right="65"/>
              <w:jc w:val="right"/>
              <w:rPr>
                <w:sz w:val="23"/>
                <w:szCs w:val="23"/>
              </w:rPr>
            </w:pPr>
          </w:p>
        </w:tc>
      </w:tr>
      <w:tr w:rsidR="004C6BC5" w:rsidRPr="00D4736F" w14:paraId="214A5786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BD3E85D" w14:textId="77777777" w:rsidR="004C6BC5" w:rsidRPr="002A7EBF" w:rsidRDefault="004C6BC5" w:rsidP="007839F8">
            <w:pPr>
              <w:spacing w:line="211" w:lineRule="auto"/>
              <w:ind w:left="-18" w:right="-72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31</w:t>
            </w:r>
            <w:r w:rsidRPr="002A7EBF">
              <w:rPr>
                <w:sz w:val="23"/>
                <w:szCs w:val="23"/>
                <w:cs/>
              </w:rPr>
              <w:t xml:space="preserve"> ธันวาคม </w:t>
            </w:r>
            <w:r>
              <w:rPr>
                <w:sz w:val="23"/>
                <w:szCs w:val="23"/>
              </w:rPr>
              <w:t>2564</w:t>
            </w:r>
          </w:p>
        </w:tc>
        <w:tc>
          <w:tcPr>
            <w:tcW w:w="1632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5B85F560" w14:textId="77777777" w:rsidR="004C6BC5" w:rsidRPr="0085128C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16,190,062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23498E" w14:textId="77777777" w:rsidR="004C6BC5" w:rsidRPr="0085128C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2,656,477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C992B9" w14:textId="77777777" w:rsidR="004C6BC5" w:rsidRPr="006463EE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10,561,299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0E7749" w14:textId="77777777" w:rsidR="004C6BC5" w:rsidRPr="006463EE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60,364,799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E837" w14:textId="77777777" w:rsidR="004C6BC5" w:rsidRPr="006463EE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93,569,356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33E68" w14:textId="77777777" w:rsidR="004C6BC5" w:rsidRPr="006463EE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1,035,000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C6A3" w14:textId="77777777" w:rsidR="004C6BC5" w:rsidRPr="006463EE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6463EE">
              <w:rPr>
                <w:sz w:val="23"/>
                <w:szCs w:val="23"/>
              </w:rPr>
              <w:t>184,376,993</w:t>
            </w:r>
          </w:p>
        </w:tc>
      </w:tr>
      <w:tr w:rsidR="004C6BC5" w:rsidRPr="005E3B64" w14:paraId="3644DD00" w14:textId="77777777" w:rsidTr="009730DB">
        <w:trPr>
          <w:cantSplit/>
          <w:trHeight w:val="327"/>
        </w:trPr>
        <w:tc>
          <w:tcPr>
            <w:tcW w:w="352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3C0C7058" w14:textId="77777777" w:rsidR="004C6BC5" w:rsidRPr="002A7EBF" w:rsidRDefault="004C6BC5" w:rsidP="007839F8">
            <w:pPr>
              <w:spacing w:line="211" w:lineRule="auto"/>
              <w:ind w:left="-18" w:right="-72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31</w:t>
            </w:r>
            <w:r w:rsidRPr="002A7EBF">
              <w:rPr>
                <w:sz w:val="23"/>
                <w:szCs w:val="23"/>
                <w:cs/>
              </w:rPr>
              <w:t xml:space="preserve"> ธันวาคม </w:t>
            </w:r>
            <w:r>
              <w:rPr>
                <w:sz w:val="23"/>
                <w:szCs w:val="23"/>
              </w:rPr>
              <w:t>2565</w:t>
            </w:r>
          </w:p>
        </w:tc>
        <w:tc>
          <w:tcPr>
            <w:tcW w:w="1632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3EB071" w14:textId="77777777" w:rsidR="004C6BC5" w:rsidRPr="0085128C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54,366,885</w:t>
            </w:r>
          </w:p>
        </w:tc>
        <w:tc>
          <w:tcPr>
            <w:tcW w:w="163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03BC0A" w14:textId="77777777" w:rsidR="004C6BC5" w:rsidRPr="0085128C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13,786,257</w:t>
            </w:r>
          </w:p>
        </w:tc>
        <w:tc>
          <w:tcPr>
            <w:tcW w:w="163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518F12" w14:textId="6B778C48" w:rsidR="004C6BC5" w:rsidRPr="006463EE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11,801,18</w:t>
            </w:r>
            <w:r w:rsidR="00593720">
              <w:rPr>
                <w:sz w:val="23"/>
                <w:szCs w:val="23"/>
              </w:rPr>
              <w:t>3</w:t>
            </w:r>
          </w:p>
        </w:tc>
        <w:tc>
          <w:tcPr>
            <w:tcW w:w="163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EA6B4C" w14:textId="77777777" w:rsidR="004C6BC5" w:rsidRPr="006463EE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50,044,306</w:t>
            </w:r>
          </w:p>
        </w:tc>
        <w:tc>
          <w:tcPr>
            <w:tcW w:w="163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2091" w14:textId="7353A86E" w:rsidR="004C6BC5" w:rsidRPr="006463EE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76,904,90</w:t>
            </w:r>
            <w:r w:rsidR="00593720">
              <w:rPr>
                <w:sz w:val="23"/>
                <w:szCs w:val="23"/>
              </w:rPr>
              <w:t>2</w:t>
            </w:r>
          </w:p>
        </w:tc>
        <w:tc>
          <w:tcPr>
            <w:tcW w:w="163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5257" w14:textId="77777777" w:rsidR="004C6BC5" w:rsidRPr="006463EE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32,369,113</w:t>
            </w:r>
          </w:p>
        </w:tc>
        <w:tc>
          <w:tcPr>
            <w:tcW w:w="163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8A28" w14:textId="77777777" w:rsidR="004C6BC5" w:rsidRPr="006463EE" w:rsidRDefault="004C6BC5" w:rsidP="007839F8">
            <w:pPr>
              <w:spacing w:line="211" w:lineRule="auto"/>
              <w:ind w:left="-142" w:right="104"/>
              <w:jc w:val="right"/>
              <w:rPr>
                <w:sz w:val="23"/>
                <w:szCs w:val="23"/>
                <w:cs/>
              </w:rPr>
            </w:pPr>
            <w:r w:rsidRPr="006463EE">
              <w:rPr>
                <w:sz w:val="23"/>
                <w:szCs w:val="23"/>
              </w:rPr>
              <w:t>239,272,646</w:t>
            </w:r>
          </w:p>
        </w:tc>
      </w:tr>
      <w:bookmarkEnd w:id="3"/>
      <w:bookmarkEnd w:id="4"/>
    </w:tbl>
    <w:p w14:paraId="044F4983" w14:textId="77777777" w:rsidR="00873B33" w:rsidRPr="00526DEE" w:rsidRDefault="00873B33" w:rsidP="002D4915">
      <w:pPr>
        <w:tabs>
          <w:tab w:val="left" w:pos="284"/>
          <w:tab w:val="left" w:pos="360"/>
          <w:tab w:val="left" w:pos="851"/>
        </w:tabs>
        <w:spacing w:line="192" w:lineRule="auto"/>
        <w:ind w:left="295" w:right="-329" w:hanging="902"/>
        <w:jc w:val="right"/>
        <w:rPr>
          <w:rFonts w:ascii="Angsana New" w:hAnsi="Angsana New"/>
          <w:b/>
          <w:bCs/>
          <w:sz w:val="23"/>
          <w:szCs w:val="23"/>
          <w:cs/>
        </w:rPr>
      </w:pPr>
    </w:p>
    <w:p w14:paraId="70C3C9E1" w14:textId="77777777" w:rsidR="00D1283B" w:rsidRDefault="00D1283B" w:rsidP="00D1283B">
      <w:pPr>
        <w:tabs>
          <w:tab w:val="left" w:pos="360"/>
          <w:tab w:val="left" w:pos="990"/>
        </w:tabs>
        <w:ind w:right="-925"/>
        <w:rPr>
          <w:rFonts w:ascii="Angsana New" w:hAnsi="Angsana New"/>
          <w:b/>
          <w:bCs/>
          <w:spacing w:val="-2"/>
        </w:rPr>
        <w:sectPr w:rsidR="00D1283B" w:rsidSect="00105E6A">
          <w:pgSz w:w="16834" w:h="11909" w:orient="landscape" w:code="9"/>
          <w:pgMar w:top="851" w:right="1009" w:bottom="59" w:left="448" w:header="720" w:footer="283" w:gutter="0"/>
          <w:cols w:space="720"/>
          <w:noEndnote/>
          <w:docGrid w:linePitch="435"/>
        </w:sectPr>
      </w:pPr>
    </w:p>
    <w:p w14:paraId="3E89FEBE" w14:textId="77777777" w:rsidR="004C6BC5" w:rsidRPr="0087673D" w:rsidRDefault="00873B33" w:rsidP="00601922">
      <w:pPr>
        <w:tabs>
          <w:tab w:val="left" w:pos="360"/>
          <w:tab w:val="left" w:pos="1440"/>
        </w:tabs>
        <w:ind w:right="-358"/>
        <w:jc w:val="right"/>
        <w:outlineLvl w:val="0"/>
        <w:rPr>
          <w:rFonts w:ascii="Angsana New" w:hAnsi="Angsana New"/>
          <w:color w:val="FFFFFF" w:themeColor="background1"/>
          <w:sz w:val="30"/>
          <w:szCs w:val="30"/>
        </w:rPr>
      </w:pPr>
      <w:r w:rsidRPr="00D4736F">
        <w:rPr>
          <w:rFonts w:ascii="Angsana New" w:hAnsi="Angsana New"/>
          <w:sz w:val="30"/>
          <w:szCs w:val="30"/>
          <w:cs/>
        </w:rPr>
        <w:lastRenderedPageBreak/>
        <w:t xml:space="preserve">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/>
          <w:sz w:val="30"/>
          <w:szCs w:val="30"/>
          <w:cs/>
        </w:rPr>
        <w:t>บาท</w:t>
      </w:r>
    </w:p>
    <w:tbl>
      <w:tblPr>
        <w:tblpPr w:leftFromText="180" w:rightFromText="180" w:vertAnchor="text" w:tblpX="617" w:tblpY="1"/>
        <w:tblOverlap w:val="never"/>
        <w:tblW w:w="15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0"/>
        <w:gridCol w:w="2308"/>
        <w:gridCol w:w="2308"/>
        <w:gridCol w:w="2309"/>
        <w:gridCol w:w="2308"/>
        <w:gridCol w:w="2309"/>
      </w:tblGrid>
      <w:tr w:rsidR="004C6BC5" w:rsidRPr="00D4736F" w14:paraId="5F937A35" w14:textId="77777777" w:rsidTr="007839F8">
        <w:trPr>
          <w:cantSplit/>
        </w:trPr>
        <w:tc>
          <w:tcPr>
            <w:tcW w:w="3650" w:type="dxa"/>
            <w:vMerge w:val="restart"/>
            <w:vAlign w:val="center"/>
          </w:tcPr>
          <w:p w14:paraId="4EFE9F28" w14:textId="77777777" w:rsidR="004C6BC5" w:rsidRPr="00D4736F" w:rsidRDefault="004C6BC5" w:rsidP="007839F8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0" w:name="OLE_LINK21"/>
            <w:bookmarkStart w:id="11" w:name="OLE_LINK1"/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1542" w:type="dxa"/>
            <w:gridSpan w:val="5"/>
            <w:tcBorders>
              <w:left w:val="nil"/>
            </w:tcBorders>
          </w:tcPr>
          <w:p w14:paraId="192C9D19" w14:textId="77777777" w:rsidR="004C6BC5" w:rsidRPr="00D4736F" w:rsidRDefault="004C6BC5" w:rsidP="007839F8">
            <w:pPr>
              <w:tabs>
                <w:tab w:val="left" w:pos="360"/>
                <w:tab w:val="left" w:pos="1440"/>
              </w:tabs>
              <w:spacing w:line="211" w:lineRule="auto"/>
              <w:ind w:right="-3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6BC5" w:rsidRPr="00D4736F" w14:paraId="167CA7BD" w14:textId="77777777" w:rsidTr="007839F8">
        <w:trPr>
          <w:cantSplit/>
        </w:trPr>
        <w:tc>
          <w:tcPr>
            <w:tcW w:w="3650" w:type="dxa"/>
            <w:vMerge/>
            <w:vAlign w:val="bottom"/>
          </w:tcPr>
          <w:p w14:paraId="37C430F3" w14:textId="77777777" w:rsidR="004C6BC5" w:rsidRPr="00D4736F" w:rsidRDefault="004C6BC5" w:rsidP="007839F8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8" w:type="dxa"/>
            <w:vAlign w:val="bottom"/>
          </w:tcPr>
          <w:p w14:paraId="7C96B11E" w14:textId="77777777" w:rsidR="004C6BC5" w:rsidRDefault="004C6BC5" w:rsidP="007839F8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</w:t>
            </w:r>
          </w:p>
          <w:p w14:paraId="3C15B9BE" w14:textId="77777777" w:rsidR="004C6BC5" w:rsidRPr="00D4736F" w:rsidRDefault="004C6BC5" w:rsidP="007839F8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308" w:type="dxa"/>
            <w:vAlign w:val="center"/>
          </w:tcPr>
          <w:p w14:paraId="288392F4" w14:textId="77777777" w:rsidR="004C6BC5" w:rsidRPr="00D4736F" w:rsidRDefault="004C6BC5" w:rsidP="007839F8">
            <w:pPr>
              <w:spacing w:line="211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2309" w:type="dxa"/>
            <w:vAlign w:val="center"/>
          </w:tcPr>
          <w:p w14:paraId="5AA967D1" w14:textId="77777777" w:rsidR="004C6BC5" w:rsidRPr="00D4736F" w:rsidRDefault="004C6BC5" w:rsidP="007839F8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08" w:type="dxa"/>
            <w:vAlign w:val="center"/>
          </w:tcPr>
          <w:p w14:paraId="30009A36" w14:textId="77777777" w:rsidR="004C6BC5" w:rsidRPr="00D4736F" w:rsidRDefault="004C6BC5" w:rsidP="007839F8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เครื่องมือและ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4736F">
              <w:rPr>
                <w:rFonts w:ascii="Angsana New" w:hAnsi="Angsana New"/>
                <w:sz w:val="30"/>
                <w:szCs w:val="30"/>
                <w:cs/>
              </w:rPr>
              <w:t>อุปกรณ์ถ่ายทำ</w:t>
            </w:r>
          </w:p>
        </w:tc>
        <w:tc>
          <w:tcPr>
            <w:tcW w:w="2309" w:type="dxa"/>
            <w:vAlign w:val="center"/>
          </w:tcPr>
          <w:p w14:paraId="2228E8EE" w14:textId="77777777" w:rsidR="004C6BC5" w:rsidRPr="00D4736F" w:rsidRDefault="004C6BC5" w:rsidP="007839F8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C6BC5" w:rsidRPr="00D4736F" w14:paraId="09205A03" w14:textId="77777777" w:rsidTr="007839F8">
        <w:trPr>
          <w:cantSplit/>
        </w:trPr>
        <w:tc>
          <w:tcPr>
            <w:tcW w:w="3650" w:type="dxa"/>
            <w:tcBorders>
              <w:bottom w:val="nil"/>
            </w:tcBorders>
          </w:tcPr>
          <w:p w14:paraId="473BB6C1" w14:textId="77777777" w:rsidR="004C6BC5" w:rsidRPr="00643483" w:rsidRDefault="004C6BC5" w:rsidP="007839F8">
            <w:pPr>
              <w:pStyle w:val="Heading9"/>
              <w:spacing w:line="211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4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08" w:type="dxa"/>
            <w:tcBorders>
              <w:bottom w:val="nil"/>
            </w:tcBorders>
          </w:tcPr>
          <w:p w14:paraId="58DEF3B0" w14:textId="77777777" w:rsidR="004C6BC5" w:rsidRPr="00643483" w:rsidRDefault="004C6BC5" w:rsidP="007839F8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8" w:type="dxa"/>
            <w:tcBorders>
              <w:bottom w:val="nil"/>
            </w:tcBorders>
          </w:tcPr>
          <w:p w14:paraId="7C377E27" w14:textId="77777777" w:rsidR="004C6BC5" w:rsidRPr="00643483" w:rsidRDefault="004C6BC5" w:rsidP="007839F8">
            <w:pPr>
              <w:spacing w:line="211" w:lineRule="auto"/>
              <w:ind w:left="-126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9" w:type="dxa"/>
            <w:tcBorders>
              <w:bottom w:val="nil"/>
            </w:tcBorders>
          </w:tcPr>
          <w:p w14:paraId="77EF887D" w14:textId="77777777" w:rsidR="004C6BC5" w:rsidRPr="00643483" w:rsidRDefault="004C6BC5" w:rsidP="007839F8">
            <w:pPr>
              <w:spacing w:line="211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8" w:type="dxa"/>
            <w:tcBorders>
              <w:bottom w:val="nil"/>
            </w:tcBorders>
          </w:tcPr>
          <w:p w14:paraId="3B541A06" w14:textId="77777777" w:rsidR="004C6BC5" w:rsidRPr="00643483" w:rsidRDefault="004C6BC5" w:rsidP="007839F8">
            <w:pPr>
              <w:spacing w:line="211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9" w:type="dxa"/>
            <w:tcBorders>
              <w:bottom w:val="nil"/>
            </w:tcBorders>
          </w:tcPr>
          <w:p w14:paraId="24772056" w14:textId="77777777" w:rsidR="004C6BC5" w:rsidRPr="00643483" w:rsidRDefault="004C6BC5" w:rsidP="007839F8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6BC5" w:rsidRPr="00D4736F" w14:paraId="54DB6D10" w14:textId="77777777" w:rsidTr="007839F8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14:paraId="3929E59B" w14:textId="77777777" w:rsidR="004C6BC5" w:rsidRPr="00643483" w:rsidRDefault="004C6BC5" w:rsidP="007839F8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64348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175A2DD9" w14:textId="77777777" w:rsidR="004C6BC5" w:rsidRPr="00643483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333E9D">
              <w:rPr>
                <w:sz w:val="30"/>
                <w:szCs w:val="30"/>
                <w:cs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>60</w:t>
            </w:r>
            <w:r>
              <w:rPr>
                <w:sz w:val="30"/>
                <w:szCs w:val="30"/>
              </w:rPr>
              <w:t>,405</w:t>
            </w:r>
            <w:r w:rsidRPr="00333E9D">
              <w:rPr>
                <w:sz w:val="30"/>
                <w:szCs w:val="30"/>
              </w:rPr>
              <w:t>,23</w:t>
            </w:r>
            <w:r>
              <w:rPr>
                <w:sz w:val="30"/>
                <w:szCs w:val="30"/>
              </w:rPr>
              <w:t>1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799D9CB2" w14:textId="77777777" w:rsidR="004C6BC5" w:rsidRPr="00643483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333E9D">
              <w:rPr>
                <w:sz w:val="30"/>
                <w:szCs w:val="30"/>
                <w:cs/>
              </w:rPr>
              <w:t>20</w:t>
            </w:r>
            <w:r w:rsidRPr="00333E9D">
              <w:rPr>
                <w:sz w:val="30"/>
                <w:szCs w:val="30"/>
              </w:rPr>
              <w:t>,122,095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14:paraId="2E9141B7" w14:textId="77777777" w:rsidR="004C6BC5" w:rsidRPr="00643483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78,641</w:t>
            </w:r>
            <w:r w:rsidRPr="00333E9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111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1592D66F" w14:textId="77777777" w:rsidR="004C6BC5" w:rsidRPr="00643483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333E9D">
              <w:rPr>
                <w:rFonts w:hint="cs"/>
                <w:sz w:val="30"/>
                <w:szCs w:val="30"/>
                <w:cs/>
              </w:rPr>
              <w:t>4</w:t>
            </w:r>
            <w:r w:rsidRPr="00333E9D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897</w:t>
            </w:r>
            <w:r w:rsidRPr="00333E9D">
              <w:rPr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31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14:paraId="3D3928B5" w14:textId="77777777" w:rsidR="004C6BC5" w:rsidRPr="00643483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333E9D">
              <w:rPr>
                <w:sz w:val="30"/>
                <w:szCs w:val="30"/>
                <w:cs/>
              </w:rPr>
              <w:t>2</w:t>
            </w:r>
            <w:r>
              <w:rPr>
                <w:rFonts w:hint="cs"/>
                <w:sz w:val="30"/>
                <w:szCs w:val="30"/>
                <w:cs/>
              </w:rPr>
              <w:t>64</w:t>
            </w:r>
            <w:r>
              <w:rPr>
                <w:sz w:val="30"/>
                <w:szCs w:val="30"/>
              </w:rPr>
              <w:t>,065</w:t>
            </w:r>
            <w:r w:rsidRPr="00333E9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751</w:t>
            </w:r>
          </w:p>
        </w:tc>
      </w:tr>
      <w:tr w:rsidR="004C6BC5" w:rsidRPr="00D4736F" w14:paraId="4B8DEE04" w14:textId="77777777" w:rsidTr="007839F8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14:paraId="00F3D954" w14:textId="77777777" w:rsidR="004C6BC5" w:rsidRPr="00643483" w:rsidRDefault="004C6BC5" w:rsidP="007839F8">
            <w:pPr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25E52F2E" w14:textId="77777777" w:rsidR="004C6BC5" w:rsidRPr="009F0694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824BDC">
              <w:rPr>
                <w:sz w:val="30"/>
                <w:szCs w:val="30"/>
              </w:rPr>
              <w:t>2,293,350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644FAC03" w14:textId="77777777" w:rsidR="004C6BC5" w:rsidRPr="009F0694" w:rsidRDefault="004C6BC5" w:rsidP="007839F8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824BD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14:paraId="5F86CC30" w14:textId="77777777" w:rsidR="004C6BC5" w:rsidRPr="009F0694" w:rsidRDefault="004C6BC5" w:rsidP="007839F8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824BD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51542E8B" w14:textId="77777777" w:rsidR="004C6BC5" w:rsidRPr="009F0694" w:rsidRDefault="004C6BC5" w:rsidP="007839F8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824BD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14:paraId="258A73EC" w14:textId="77777777" w:rsidR="004C6BC5" w:rsidRPr="009F0694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824BDC">
              <w:rPr>
                <w:sz w:val="30"/>
                <w:szCs w:val="30"/>
              </w:rPr>
              <w:t>2,293,350</w:t>
            </w:r>
          </w:p>
        </w:tc>
      </w:tr>
      <w:tr w:rsidR="004C6BC5" w:rsidRPr="00D4736F" w14:paraId="661D2475" w14:textId="77777777" w:rsidTr="007839F8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14:paraId="1EF0DBA8" w14:textId="77777777" w:rsidR="004C6BC5" w:rsidRPr="00643483" w:rsidRDefault="004C6BC5" w:rsidP="007839F8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19278B75" w14:textId="77777777" w:rsidR="004C6BC5" w:rsidRPr="009F0694" w:rsidRDefault="004C6BC5" w:rsidP="007839F8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824BDC">
              <w:rPr>
                <w:sz w:val="30"/>
                <w:szCs w:val="30"/>
                <w:cs/>
              </w:rPr>
              <w:t>(</w:t>
            </w:r>
            <w:r w:rsidRPr="00824BDC">
              <w:rPr>
                <w:sz w:val="30"/>
                <w:szCs w:val="30"/>
              </w:rPr>
              <w:t>1,294,75</w:t>
            </w:r>
            <w:r>
              <w:rPr>
                <w:sz w:val="30"/>
                <w:szCs w:val="30"/>
              </w:rPr>
              <w:t>1</w:t>
            </w:r>
            <w:r w:rsidRPr="00824BD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1D1DCFAA" w14:textId="77777777" w:rsidR="004C6BC5" w:rsidRPr="009F0694" w:rsidRDefault="004C6BC5" w:rsidP="007839F8">
            <w:pPr>
              <w:spacing w:line="211" w:lineRule="auto"/>
              <w:ind w:right="276"/>
              <w:jc w:val="right"/>
              <w:rPr>
                <w:sz w:val="30"/>
                <w:szCs w:val="30"/>
              </w:rPr>
            </w:pPr>
            <w:r w:rsidRPr="00824BDC">
              <w:rPr>
                <w:sz w:val="30"/>
                <w:szCs w:val="30"/>
                <w:cs/>
              </w:rPr>
              <w:t>(</w:t>
            </w:r>
            <w:r w:rsidRPr="00824BDC">
              <w:rPr>
                <w:sz w:val="30"/>
                <w:szCs w:val="30"/>
              </w:rPr>
              <w:t>145,500</w:t>
            </w:r>
            <w:r w:rsidRPr="00824BD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14:paraId="1BB45D2A" w14:textId="77777777" w:rsidR="004C6BC5" w:rsidRPr="009F0694" w:rsidRDefault="004C6BC5" w:rsidP="007839F8">
            <w:pPr>
              <w:spacing w:line="211" w:lineRule="auto"/>
              <w:ind w:right="263"/>
              <w:jc w:val="right"/>
              <w:rPr>
                <w:sz w:val="30"/>
                <w:szCs w:val="30"/>
              </w:rPr>
            </w:pPr>
            <w:r w:rsidRPr="00824BDC">
              <w:rPr>
                <w:sz w:val="30"/>
                <w:szCs w:val="30"/>
                <w:cs/>
              </w:rPr>
              <w:t>(</w:t>
            </w:r>
            <w:r w:rsidRPr="00824BDC">
              <w:rPr>
                <w:sz w:val="30"/>
                <w:szCs w:val="30"/>
              </w:rPr>
              <w:t>6,031,17</w:t>
            </w:r>
            <w:r>
              <w:rPr>
                <w:sz w:val="30"/>
                <w:szCs w:val="30"/>
              </w:rPr>
              <w:t>8</w:t>
            </w:r>
            <w:r w:rsidRPr="00824BD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7166D4C5" w14:textId="77777777" w:rsidR="004C6BC5" w:rsidRPr="009F0694" w:rsidRDefault="004C6BC5" w:rsidP="008C7BD8">
            <w:pPr>
              <w:spacing w:line="211" w:lineRule="auto"/>
              <w:ind w:right="263"/>
              <w:jc w:val="right"/>
              <w:rPr>
                <w:sz w:val="30"/>
                <w:szCs w:val="30"/>
                <w:cs/>
              </w:rPr>
            </w:pPr>
            <w:r w:rsidRPr="00824BDC"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48,890</w:t>
            </w:r>
            <w:r w:rsidRPr="00824BD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14:paraId="10FD7278" w14:textId="77777777" w:rsidR="004C6BC5" w:rsidRPr="009F0694" w:rsidRDefault="004C6BC5" w:rsidP="007839F8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824BDC">
              <w:rPr>
                <w:sz w:val="30"/>
                <w:szCs w:val="30"/>
                <w:cs/>
              </w:rPr>
              <w:t>(</w:t>
            </w:r>
            <w:r w:rsidRPr="00824BDC">
              <w:rPr>
                <w:sz w:val="30"/>
                <w:szCs w:val="30"/>
              </w:rPr>
              <w:t>7,520,319</w:t>
            </w:r>
            <w:r w:rsidRPr="00824BDC">
              <w:rPr>
                <w:sz w:val="30"/>
                <w:szCs w:val="30"/>
                <w:cs/>
              </w:rPr>
              <w:t>)</w:t>
            </w:r>
          </w:p>
        </w:tc>
      </w:tr>
      <w:tr w:rsidR="004C6BC5" w:rsidRPr="00D4736F" w14:paraId="316435F0" w14:textId="77777777" w:rsidTr="007839F8">
        <w:trPr>
          <w:cantSplit/>
        </w:trPr>
        <w:tc>
          <w:tcPr>
            <w:tcW w:w="3650" w:type="dxa"/>
            <w:tcBorders>
              <w:top w:val="nil"/>
              <w:bottom w:val="nil"/>
            </w:tcBorders>
            <w:vAlign w:val="bottom"/>
          </w:tcPr>
          <w:p w14:paraId="070C858F" w14:textId="77777777" w:rsidR="004C6BC5" w:rsidRPr="00643483" w:rsidRDefault="004C6BC5" w:rsidP="007839F8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24FF">
              <w:rPr>
                <w:rFonts w:ascii="Angsana New" w:hAnsi="Angsana New"/>
                <w:spacing w:val="-6"/>
                <w:sz w:val="29"/>
                <w:szCs w:val="29"/>
                <w:cs/>
              </w:rPr>
              <w:t>โอน</w:t>
            </w:r>
            <w:r w:rsidRPr="001724FF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เป็นสินทรัพย์ไม่หมุนเวียนที่ถือไว้เพื่อขาย</w:t>
            </w:r>
          </w:p>
        </w:tc>
        <w:tc>
          <w:tcPr>
            <w:tcW w:w="2308" w:type="dxa"/>
            <w:tcBorders>
              <w:top w:val="nil"/>
              <w:bottom w:val="single" w:sz="4" w:space="0" w:color="auto"/>
            </w:tcBorders>
          </w:tcPr>
          <w:p w14:paraId="066C6564" w14:textId="77777777" w:rsidR="004C6BC5" w:rsidRPr="00333E9D" w:rsidRDefault="004C6BC5" w:rsidP="007839F8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824BD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08" w:type="dxa"/>
            <w:tcBorders>
              <w:top w:val="nil"/>
              <w:bottom w:val="single" w:sz="4" w:space="0" w:color="auto"/>
            </w:tcBorders>
          </w:tcPr>
          <w:p w14:paraId="077A67C7" w14:textId="77777777" w:rsidR="004C6BC5" w:rsidRPr="00333E9D" w:rsidRDefault="004C6BC5" w:rsidP="007839F8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824BD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09" w:type="dxa"/>
            <w:tcBorders>
              <w:top w:val="nil"/>
              <w:bottom w:val="single" w:sz="4" w:space="0" w:color="auto"/>
            </w:tcBorders>
          </w:tcPr>
          <w:p w14:paraId="7DEBE47A" w14:textId="77777777" w:rsidR="004C6BC5" w:rsidRPr="00333E9D" w:rsidRDefault="004C6BC5" w:rsidP="007839F8">
            <w:pPr>
              <w:spacing w:line="211" w:lineRule="auto"/>
              <w:ind w:right="263"/>
              <w:jc w:val="right"/>
              <w:rPr>
                <w:sz w:val="30"/>
                <w:szCs w:val="30"/>
                <w:cs/>
              </w:rPr>
            </w:pPr>
            <w:r w:rsidRPr="00824BDC">
              <w:rPr>
                <w:rFonts w:hint="cs"/>
                <w:sz w:val="30"/>
                <w:szCs w:val="30"/>
                <w:cs/>
              </w:rPr>
              <w:t>(17,007,157)</w:t>
            </w:r>
          </w:p>
        </w:tc>
        <w:tc>
          <w:tcPr>
            <w:tcW w:w="2308" w:type="dxa"/>
            <w:tcBorders>
              <w:top w:val="nil"/>
              <w:bottom w:val="single" w:sz="4" w:space="0" w:color="auto"/>
            </w:tcBorders>
          </w:tcPr>
          <w:p w14:paraId="5DA91C72" w14:textId="77777777" w:rsidR="004C6BC5" w:rsidRPr="00333E9D" w:rsidRDefault="004C6BC5" w:rsidP="007839F8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824BD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09" w:type="dxa"/>
            <w:tcBorders>
              <w:top w:val="nil"/>
              <w:bottom w:val="single" w:sz="4" w:space="0" w:color="auto"/>
            </w:tcBorders>
          </w:tcPr>
          <w:p w14:paraId="3BB532A2" w14:textId="77777777" w:rsidR="004C6BC5" w:rsidRPr="00333E9D" w:rsidRDefault="004C6BC5" w:rsidP="007839F8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824BDC">
              <w:rPr>
                <w:rFonts w:hint="cs"/>
                <w:sz w:val="30"/>
                <w:szCs w:val="30"/>
                <w:cs/>
              </w:rPr>
              <w:t>(17,007,157)</w:t>
            </w:r>
          </w:p>
        </w:tc>
      </w:tr>
      <w:tr w:rsidR="004C6BC5" w:rsidRPr="00D4736F" w14:paraId="304DA502" w14:textId="77777777" w:rsidTr="007839F8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14:paraId="6C75FDCB" w14:textId="77777777" w:rsidR="004C6BC5" w:rsidRPr="00643483" w:rsidRDefault="004C6BC5" w:rsidP="007839F8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08" w:type="dxa"/>
            <w:tcBorders>
              <w:top w:val="single" w:sz="4" w:space="0" w:color="auto"/>
              <w:bottom w:val="nil"/>
            </w:tcBorders>
          </w:tcPr>
          <w:p w14:paraId="05964B23" w14:textId="77777777" w:rsidR="004C6BC5" w:rsidRPr="000F6800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0F6800">
              <w:rPr>
                <w:sz w:val="30"/>
                <w:szCs w:val="30"/>
                <w:cs/>
              </w:rPr>
              <w:t>1</w:t>
            </w:r>
            <w:r w:rsidRPr="000F6800">
              <w:rPr>
                <w:rFonts w:hint="cs"/>
                <w:sz w:val="30"/>
                <w:szCs w:val="30"/>
                <w:cs/>
              </w:rPr>
              <w:t>61</w:t>
            </w:r>
            <w:r w:rsidRPr="000F6800">
              <w:rPr>
                <w:sz w:val="30"/>
                <w:szCs w:val="30"/>
              </w:rPr>
              <w:t>,403,830</w:t>
            </w:r>
          </w:p>
        </w:tc>
        <w:tc>
          <w:tcPr>
            <w:tcW w:w="2308" w:type="dxa"/>
            <w:tcBorders>
              <w:top w:val="single" w:sz="4" w:space="0" w:color="auto"/>
              <w:bottom w:val="nil"/>
            </w:tcBorders>
          </w:tcPr>
          <w:p w14:paraId="71CD30E3" w14:textId="77777777" w:rsidR="004C6BC5" w:rsidRPr="000F6800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0F6800">
              <w:rPr>
                <w:rFonts w:hint="cs"/>
                <w:sz w:val="30"/>
                <w:szCs w:val="30"/>
                <w:cs/>
              </w:rPr>
              <w:t>19,976,595</w:t>
            </w:r>
          </w:p>
        </w:tc>
        <w:tc>
          <w:tcPr>
            <w:tcW w:w="2309" w:type="dxa"/>
            <w:tcBorders>
              <w:top w:val="single" w:sz="4" w:space="0" w:color="auto"/>
              <w:bottom w:val="nil"/>
            </w:tcBorders>
          </w:tcPr>
          <w:p w14:paraId="67D976FD" w14:textId="77777777" w:rsidR="004C6BC5" w:rsidRPr="000F6800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0F6800">
              <w:rPr>
                <w:sz w:val="30"/>
                <w:szCs w:val="30"/>
              </w:rPr>
              <w:t>55,602,776</w:t>
            </w:r>
          </w:p>
        </w:tc>
        <w:tc>
          <w:tcPr>
            <w:tcW w:w="2308" w:type="dxa"/>
            <w:tcBorders>
              <w:top w:val="single" w:sz="4" w:space="0" w:color="auto"/>
              <w:bottom w:val="nil"/>
            </w:tcBorders>
          </w:tcPr>
          <w:p w14:paraId="1CB6B1F0" w14:textId="77777777" w:rsidR="004C6BC5" w:rsidRPr="000F6800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0F6800">
              <w:rPr>
                <w:rFonts w:hint="cs"/>
                <w:sz w:val="30"/>
                <w:szCs w:val="30"/>
                <w:cs/>
              </w:rPr>
              <w:t>4</w:t>
            </w:r>
            <w:r w:rsidRPr="000F6800">
              <w:rPr>
                <w:sz w:val="30"/>
                <w:szCs w:val="30"/>
                <w:cs/>
              </w:rPr>
              <w:t>,</w:t>
            </w:r>
            <w:r w:rsidRPr="000F6800">
              <w:rPr>
                <w:rFonts w:hint="cs"/>
                <w:sz w:val="30"/>
                <w:szCs w:val="30"/>
                <w:cs/>
              </w:rPr>
              <w:t>848</w:t>
            </w:r>
            <w:r w:rsidRPr="000F6800">
              <w:rPr>
                <w:sz w:val="30"/>
                <w:szCs w:val="30"/>
                <w:cs/>
              </w:rPr>
              <w:t>,</w:t>
            </w:r>
            <w:r w:rsidRPr="000F6800">
              <w:rPr>
                <w:rFonts w:hint="cs"/>
                <w:sz w:val="30"/>
                <w:szCs w:val="30"/>
                <w:cs/>
              </w:rPr>
              <w:t>424</w:t>
            </w:r>
          </w:p>
        </w:tc>
        <w:tc>
          <w:tcPr>
            <w:tcW w:w="2309" w:type="dxa"/>
            <w:tcBorders>
              <w:top w:val="single" w:sz="4" w:space="0" w:color="auto"/>
              <w:bottom w:val="nil"/>
            </w:tcBorders>
          </w:tcPr>
          <w:p w14:paraId="27D4F87D" w14:textId="77777777" w:rsidR="004C6BC5" w:rsidRPr="000F6800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0F6800">
              <w:rPr>
                <w:sz w:val="30"/>
                <w:szCs w:val="30"/>
                <w:cs/>
              </w:rPr>
              <w:t>2</w:t>
            </w:r>
            <w:r w:rsidRPr="000F6800">
              <w:rPr>
                <w:rFonts w:hint="cs"/>
                <w:sz w:val="30"/>
                <w:szCs w:val="30"/>
                <w:cs/>
              </w:rPr>
              <w:t>41,831,625</w:t>
            </w:r>
          </w:p>
        </w:tc>
      </w:tr>
      <w:tr w:rsidR="004C6BC5" w:rsidRPr="00D4736F" w14:paraId="6809D61D" w14:textId="77777777" w:rsidTr="007839F8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14:paraId="2DC01026" w14:textId="77777777" w:rsidR="004C6BC5" w:rsidRPr="00643483" w:rsidRDefault="004C6BC5" w:rsidP="007839F8">
            <w:pPr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3C385427" w14:textId="77777777" w:rsidR="004C6BC5" w:rsidRPr="001F5FB7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34,105,662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5801278B" w14:textId="637921FD" w:rsidR="004C6BC5" w:rsidRPr="001F5FB7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8,914,37</w:t>
            </w:r>
            <w:r w:rsidR="00F94495">
              <w:rPr>
                <w:sz w:val="30"/>
                <w:szCs w:val="30"/>
              </w:rPr>
              <w:t>7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14:paraId="3F56F55C" w14:textId="77777777" w:rsidR="004C6BC5" w:rsidRPr="001F5FB7" w:rsidRDefault="004C6BC5" w:rsidP="007839F8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060F998D" w14:textId="77777777" w:rsidR="004C6BC5" w:rsidRPr="001F5FB7" w:rsidRDefault="004C6BC5" w:rsidP="007839F8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14:paraId="1F826282" w14:textId="6BC21479" w:rsidR="004C6BC5" w:rsidRPr="001F5FB7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1F5FB7">
              <w:rPr>
                <w:sz w:val="30"/>
                <w:szCs w:val="30"/>
              </w:rPr>
              <w:t>43,020,03</w:t>
            </w:r>
            <w:r w:rsidR="00F94495">
              <w:rPr>
                <w:sz w:val="30"/>
                <w:szCs w:val="30"/>
              </w:rPr>
              <w:t>9</w:t>
            </w:r>
          </w:p>
        </w:tc>
      </w:tr>
      <w:tr w:rsidR="004C6BC5" w:rsidRPr="00D4736F" w14:paraId="11A5F948" w14:textId="77777777" w:rsidTr="007839F8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14:paraId="5C67FBE9" w14:textId="77777777" w:rsidR="004C6BC5" w:rsidRPr="00643483" w:rsidRDefault="004C6BC5" w:rsidP="007839F8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1C3810A2" w14:textId="77777777" w:rsidR="004C6BC5" w:rsidRPr="001F5FB7" w:rsidRDefault="004C6BC5" w:rsidP="007839F8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1F5FB7">
              <w:rPr>
                <w:sz w:val="30"/>
                <w:szCs w:val="30"/>
                <w:cs/>
              </w:rPr>
              <w:t>(</w:t>
            </w:r>
            <w:r w:rsidRPr="001F5FB7">
              <w:rPr>
                <w:sz w:val="30"/>
                <w:szCs w:val="30"/>
              </w:rPr>
              <w:t>25,442,719</w:t>
            </w:r>
            <w:r w:rsidRPr="001F5FB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2DE2DB6A" w14:textId="77777777" w:rsidR="004C6BC5" w:rsidRPr="001F5FB7" w:rsidRDefault="004C6BC5" w:rsidP="007839F8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1F5FB7">
              <w:rPr>
                <w:sz w:val="30"/>
                <w:szCs w:val="30"/>
                <w:cs/>
              </w:rPr>
              <w:t>(</w:t>
            </w:r>
            <w:r w:rsidRPr="001F5FB7">
              <w:rPr>
                <w:rFonts w:hint="cs"/>
                <w:sz w:val="30"/>
                <w:szCs w:val="30"/>
                <w:cs/>
              </w:rPr>
              <w:t>2</w:t>
            </w:r>
            <w:r w:rsidRPr="001F5FB7">
              <w:rPr>
                <w:sz w:val="30"/>
                <w:szCs w:val="30"/>
              </w:rPr>
              <w:t>,608,819</w:t>
            </w:r>
            <w:r w:rsidRPr="001F5FB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14:paraId="73082CB3" w14:textId="77777777" w:rsidR="004C6BC5" w:rsidRPr="001F5FB7" w:rsidRDefault="004C6BC5" w:rsidP="007839F8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1F5FB7">
              <w:rPr>
                <w:sz w:val="30"/>
                <w:szCs w:val="30"/>
                <w:cs/>
              </w:rPr>
              <w:t>(</w:t>
            </w:r>
            <w:r w:rsidRPr="001F5FB7">
              <w:rPr>
                <w:sz w:val="30"/>
                <w:szCs w:val="30"/>
              </w:rPr>
              <w:t>7,200,000</w:t>
            </w:r>
            <w:r w:rsidRPr="001F5FB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1BA7BBE7" w14:textId="77777777" w:rsidR="004C6BC5" w:rsidRPr="001F5FB7" w:rsidRDefault="004C6BC5" w:rsidP="007839F8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1F5FB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14:paraId="0CE03D8D" w14:textId="77777777" w:rsidR="004C6BC5" w:rsidRPr="001F5FB7" w:rsidRDefault="004C6BC5" w:rsidP="007839F8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1F5FB7">
              <w:rPr>
                <w:sz w:val="30"/>
                <w:szCs w:val="30"/>
                <w:cs/>
              </w:rPr>
              <w:t>(</w:t>
            </w:r>
            <w:r w:rsidRPr="001F5FB7">
              <w:rPr>
                <w:sz w:val="30"/>
                <w:szCs w:val="30"/>
              </w:rPr>
              <w:t>35,251,538</w:t>
            </w:r>
            <w:r w:rsidRPr="001F5FB7">
              <w:rPr>
                <w:sz w:val="30"/>
                <w:szCs w:val="30"/>
                <w:cs/>
              </w:rPr>
              <w:t>)</w:t>
            </w:r>
          </w:p>
        </w:tc>
      </w:tr>
      <w:tr w:rsidR="004C6BC5" w:rsidRPr="00D4736F" w14:paraId="3DBB5FA0" w14:textId="77777777" w:rsidTr="007839F8">
        <w:trPr>
          <w:cantSplit/>
        </w:trPr>
        <w:tc>
          <w:tcPr>
            <w:tcW w:w="3650" w:type="dxa"/>
            <w:tcBorders>
              <w:top w:val="nil"/>
              <w:bottom w:val="single" w:sz="4" w:space="0" w:color="auto"/>
            </w:tcBorders>
          </w:tcPr>
          <w:p w14:paraId="2758F555" w14:textId="77777777" w:rsidR="004C6BC5" w:rsidRPr="00643483" w:rsidRDefault="004C6BC5" w:rsidP="007839F8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</w:tcPr>
          <w:p w14:paraId="1AC87DDF" w14:textId="77777777" w:rsidR="004C6BC5" w:rsidRPr="001F5FB7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170,066,773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</w:tcPr>
          <w:p w14:paraId="18918C23" w14:textId="2E6B7BBF" w:rsidR="004C6BC5" w:rsidRPr="001F5FB7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26,282,15</w:t>
            </w:r>
            <w:r w:rsidR="00F94495">
              <w:rPr>
                <w:sz w:val="30"/>
                <w:szCs w:val="30"/>
              </w:rPr>
              <w:t>3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</w:tcPr>
          <w:p w14:paraId="22B9D011" w14:textId="77777777" w:rsidR="004C6BC5" w:rsidRPr="001F5FB7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1F5FB7">
              <w:rPr>
                <w:sz w:val="30"/>
                <w:szCs w:val="30"/>
              </w:rPr>
              <w:t>48,402,77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</w:tcPr>
          <w:p w14:paraId="4D6FDC3D" w14:textId="77777777" w:rsidR="004C6BC5" w:rsidRPr="001F5FB7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1F5FB7">
              <w:rPr>
                <w:rFonts w:hint="cs"/>
                <w:sz w:val="30"/>
                <w:szCs w:val="30"/>
                <w:cs/>
              </w:rPr>
              <w:t>4</w:t>
            </w:r>
            <w:r w:rsidRPr="001F5FB7">
              <w:rPr>
                <w:sz w:val="30"/>
                <w:szCs w:val="30"/>
                <w:cs/>
              </w:rPr>
              <w:t>,</w:t>
            </w:r>
            <w:r w:rsidRPr="001F5FB7">
              <w:rPr>
                <w:rFonts w:hint="cs"/>
                <w:sz w:val="30"/>
                <w:szCs w:val="30"/>
                <w:cs/>
              </w:rPr>
              <w:t>848</w:t>
            </w:r>
            <w:r w:rsidRPr="001F5FB7">
              <w:rPr>
                <w:sz w:val="30"/>
                <w:szCs w:val="30"/>
                <w:cs/>
              </w:rPr>
              <w:t>,</w:t>
            </w:r>
            <w:r w:rsidRPr="001F5FB7">
              <w:rPr>
                <w:rFonts w:hint="cs"/>
                <w:sz w:val="30"/>
                <w:szCs w:val="30"/>
                <w:cs/>
              </w:rPr>
              <w:t>424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</w:tcPr>
          <w:p w14:paraId="5760F59D" w14:textId="613B6B2E" w:rsidR="004C6BC5" w:rsidRPr="001F5FB7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249,600,12</w:t>
            </w:r>
            <w:r w:rsidR="00F94495">
              <w:rPr>
                <w:sz w:val="30"/>
                <w:szCs w:val="30"/>
              </w:rPr>
              <w:t>6</w:t>
            </w:r>
          </w:p>
        </w:tc>
      </w:tr>
      <w:tr w:rsidR="004C6BC5" w:rsidRPr="00D4736F" w14:paraId="41AD1117" w14:textId="77777777" w:rsidTr="007839F8">
        <w:trPr>
          <w:cantSplit/>
        </w:trPr>
        <w:tc>
          <w:tcPr>
            <w:tcW w:w="3650" w:type="dxa"/>
            <w:tcBorders>
              <w:top w:val="single" w:sz="4" w:space="0" w:color="auto"/>
              <w:bottom w:val="nil"/>
            </w:tcBorders>
          </w:tcPr>
          <w:p w14:paraId="585063ED" w14:textId="77777777" w:rsidR="004C6BC5" w:rsidRPr="00643483" w:rsidRDefault="004C6BC5" w:rsidP="007839F8">
            <w:pPr>
              <w:pStyle w:val="Heading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4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308" w:type="dxa"/>
            <w:tcBorders>
              <w:top w:val="single" w:sz="4" w:space="0" w:color="auto"/>
              <w:bottom w:val="nil"/>
            </w:tcBorders>
          </w:tcPr>
          <w:p w14:paraId="1F165D08" w14:textId="77777777" w:rsidR="004C6BC5" w:rsidRPr="000F6800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08" w:type="dxa"/>
            <w:tcBorders>
              <w:top w:val="single" w:sz="4" w:space="0" w:color="auto"/>
              <w:bottom w:val="nil"/>
            </w:tcBorders>
          </w:tcPr>
          <w:p w14:paraId="37FBBEE5" w14:textId="77777777" w:rsidR="004C6BC5" w:rsidRPr="000F6800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09" w:type="dxa"/>
            <w:tcBorders>
              <w:top w:val="single" w:sz="4" w:space="0" w:color="auto"/>
              <w:bottom w:val="nil"/>
            </w:tcBorders>
          </w:tcPr>
          <w:p w14:paraId="4FD71981" w14:textId="77777777" w:rsidR="004C6BC5" w:rsidRPr="000F6800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08" w:type="dxa"/>
            <w:tcBorders>
              <w:top w:val="single" w:sz="4" w:space="0" w:color="auto"/>
              <w:bottom w:val="nil"/>
            </w:tcBorders>
          </w:tcPr>
          <w:p w14:paraId="09FA3A31" w14:textId="77777777" w:rsidR="004C6BC5" w:rsidRPr="000F6800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09" w:type="dxa"/>
            <w:tcBorders>
              <w:top w:val="single" w:sz="4" w:space="0" w:color="auto"/>
              <w:bottom w:val="nil"/>
            </w:tcBorders>
          </w:tcPr>
          <w:p w14:paraId="5F97127C" w14:textId="77777777" w:rsidR="004C6BC5" w:rsidRPr="000F6800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</w:tr>
      <w:tr w:rsidR="004C6BC5" w:rsidRPr="00D4736F" w14:paraId="1F35D331" w14:textId="77777777" w:rsidTr="007839F8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14:paraId="2775645E" w14:textId="77777777" w:rsidR="004C6BC5" w:rsidRPr="00643483" w:rsidRDefault="004C6BC5" w:rsidP="007839F8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5D9828C9" w14:textId="77777777" w:rsidR="004C6BC5" w:rsidRPr="000F6800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0F6800">
              <w:rPr>
                <w:sz w:val="30"/>
                <w:szCs w:val="30"/>
              </w:rPr>
              <w:t>1</w:t>
            </w:r>
            <w:r w:rsidRPr="000F6800">
              <w:rPr>
                <w:rFonts w:hint="cs"/>
                <w:sz w:val="30"/>
                <w:szCs w:val="30"/>
                <w:cs/>
              </w:rPr>
              <w:t>50</w:t>
            </w:r>
            <w:r w:rsidRPr="000F6800">
              <w:rPr>
                <w:sz w:val="30"/>
                <w:szCs w:val="30"/>
              </w:rPr>
              <w:t>,567,226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3161A187" w14:textId="77777777" w:rsidR="004C6BC5" w:rsidRPr="000F6800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0F6800">
              <w:rPr>
                <w:rFonts w:hint="cs"/>
                <w:sz w:val="30"/>
                <w:szCs w:val="30"/>
                <w:cs/>
              </w:rPr>
              <w:t>20</w:t>
            </w:r>
            <w:r w:rsidRPr="000F6800">
              <w:rPr>
                <w:sz w:val="30"/>
                <w:szCs w:val="30"/>
                <w:cs/>
              </w:rPr>
              <w:t>,</w:t>
            </w:r>
            <w:r w:rsidRPr="000F6800">
              <w:rPr>
                <w:rFonts w:hint="cs"/>
                <w:sz w:val="30"/>
                <w:szCs w:val="30"/>
                <w:cs/>
              </w:rPr>
              <w:t>121</w:t>
            </w:r>
            <w:r w:rsidRPr="000F6800">
              <w:rPr>
                <w:sz w:val="30"/>
                <w:szCs w:val="30"/>
                <w:cs/>
              </w:rPr>
              <w:t>,</w:t>
            </w:r>
            <w:r w:rsidRPr="000F6800">
              <w:rPr>
                <w:rFonts w:hint="cs"/>
                <w:sz w:val="30"/>
                <w:szCs w:val="30"/>
                <w:cs/>
              </w:rPr>
              <w:t>927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14:paraId="097E9136" w14:textId="77777777" w:rsidR="004C6BC5" w:rsidRPr="000F6800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0F6800">
              <w:rPr>
                <w:sz w:val="30"/>
                <w:szCs w:val="30"/>
              </w:rPr>
              <w:t>3</w:t>
            </w:r>
            <w:r w:rsidRPr="000F6800">
              <w:rPr>
                <w:rFonts w:hint="cs"/>
                <w:sz w:val="30"/>
                <w:szCs w:val="30"/>
                <w:cs/>
              </w:rPr>
              <w:t>7</w:t>
            </w:r>
            <w:r w:rsidRPr="000F6800">
              <w:rPr>
                <w:sz w:val="30"/>
                <w:szCs w:val="30"/>
              </w:rPr>
              <w:t>,155,704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57957DF0" w14:textId="77777777" w:rsidR="004C6BC5" w:rsidRPr="000F6800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0F6800">
              <w:rPr>
                <w:sz w:val="30"/>
                <w:szCs w:val="30"/>
              </w:rPr>
              <w:t>3,481</w:t>
            </w:r>
            <w:r w:rsidRPr="000F6800">
              <w:rPr>
                <w:sz w:val="30"/>
                <w:szCs w:val="30"/>
                <w:cs/>
              </w:rPr>
              <w:t>,</w:t>
            </w:r>
            <w:r w:rsidRPr="000F6800">
              <w:rPr>
                <w:rFonts w:hint="cs"/>
                <w:sz w:val="30"/>
                <w:szCs w:val="30"/>
                <w:cs/>
              </w:rPr>
              <w:t>939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14:paraId="1D0D384E" w14:textId="77777777" w:rsidR="004C6BC5" w:rsidRPr="000F6800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0F6800">
              <w:rPr>
                <w:sz w:val="30"/>
                <w:szCs w:val="30"/>
              </w:rPr>
              <w:t>211,326,796</w:t>
            </w:r>
          </w:p>
        </w:tc>
      </w:tr>
      <w:tr w:rsidR="004C6BC5" w:rsidRPr="00D4736F" w14:paraId="38095CD9" w14:textId="77777777" w:rsidTr="007839F8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14:paraId="6EF3C3E2" w14:textId="77777777" w:rsidR="004C6BC5" w:rsidRPr="00643483" w:rsidRDefault="004C6BC5" w:rsidP="007839F8">
            <w:pPr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18AEA113" w14:textId="77777777" w:rsidR="004C6BC5" w:rsidRPr="000F6800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0F6800">
              <w:rPr>
                <w:sz w:val="30"/>
                <w:szCs w:val="30"/>
              </w:rPr>
              <w:t>5,425,694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7E6625FF" w14:textId="77777777" w:rsidR="004C6BC5" w:rsidRPr="000F6800" w:rsidRDefault="004C6BC5" w:rsidP="007839F8">
            <w:pPr>
              <w:spacing w:line="211" w:lineRule="auto"/>
              <w:ind w:right="534"/>
              <w:jc w:val="right"/>
              <w:rPr>
                <w:sz w:val="30"/>
                <w:szCs w:val="30"/>
              </w:rPr>
            </w:pPr>
            <w:r w:rsidRPr="000F6800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14:paraId="2FCCAE82" w14:textId="77777777" w:rsidR="004C6BC5" w:rsidRPr="000F6800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0F6800">
              <w:rPr>
                <w:sz w:val="30"/>
                <w:szCs w:val="30"/>
              </w:rPr>
              <w:t>4,321,253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5A4F8944" w14:textId="77777777" w:rsidR="004C6BC5" w:rsidRPr="000F6800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0F6800">
              <w:rPr>
                <w:rFonts w:hint="cs"/>
                <w:sz w:val="30"/>
                <w:szCs w:val="30"/>
                <w:cs/>
              </w:rPr>
              <w:t>561,656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14:paraId="3851DFF4" w14:textId="77777777" w:rsidR="004C6BC5" w:rsidRPr="000F6800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0F6800">
              <w:rPr>
                <w:sz w:val="30"/>
                <w:szCs w:val="30"/>
              </w:rPr>
              <w:t>10,308,603</w:t>
            </w:r>
          </w:p>
        </w:tc>
      </w:tr>
      <w:tr w:rsidR="004C6BC5" w:rsidRPr="00D4736F" w14:paraId="22AD9276" w14:textId="77777777" w:rsidTr="007839F8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14:paraId="5A3BB611" w14:textId="77777777" w:rsidR="004C6BC5" w:rsidRPr="00643483" w:rsidRDefault="004C6BC5" w:rsidP="007839F8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3FC47DB9" w14:textId="77777777" w:rsidR="004C6BC5" w:rsidRPr="000F6800" w:rsidRDefault="004C6BC5" w:rsidP="007839F8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0F6800">
              <w:rPr>
                <w:sz w:val="30"/>
                <w:szCs w:val="30"/>
                <w:cs/>
              </w:rPr>
              <w:t>(</w:t>
            </w:r>
            <w:r w:rsidRPr="000F6800">
              <w:rPr>
                <w:sz w:val="30"/>
                <w:szCs w:val="30"/>
              </w:rPr>
              <w:t>1,196,140</w:t>
            </w:r>
            <w:r w:rsidRPr="000F680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7017E9FC" w14:textId="77777777" w:rsidR="004C6BC5" w:rsidRPr="000F6800" w:rsidRDefault="004C6BC5" w:rsidP="007839F8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0F6800">
              <w:rPr>
                <w:sz w:val="30"/>
                <w:szCs w:val="30"/>
                <w:cs/>
              </w:rPr>
              <w:t>(</w:t>
            </w:r>
            <w:r w:rsidRPr="000F6800">
              <w:rPr>
                <w:sz w:val="30"/>
                <w:szCs w:val="30"/>
              </w:rPr>
              <w:t>145,499</w:t>
            </w:r>
            <w:r w:rsidRPr="000F680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14:paraId="60786932" w14:textId="77777777" w:rsidR="004C6BC5" w:rsidRPr="000F6800" w:rsidRDefault="004C6BC5" w:rsidP="007839F8">
            <w:pPr>
              <w:spacing w:line="211" w:lineRule="auto"/>
              <w:ind w:right="276"/>
              <w:jc w:val="right"/>
              <w:rPr>
                <w:sz w:val="30"/>
                <w:szCs w:val="30"/>
              </w:rPr>
            </w:pPr>
            <w:r w:rsidRPr="000F6800">
              <w:rPr>
                <w:sz w:val="30"/>
                <w:szCs w:val="30"/>
                <w:cs/>
              </w:rPr>
              <w:t>(</w:t>
            </w:r>
            <w:r w:rsidRPr="000F6800">
              <w:rPr>
                <w:sz w:val="30"/>
                <w:szCs w:val="30"/>
              </w:rPr>
              <w:t>345,996</w:t>
            </w:r>
            <w:r w:rsidRPr="000F680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06689EBA" w14:textId="77777777" w:rsidR="004C6BC5" w:rsidRPr="000F6800" w:rsidRDefault="004C6BC5" w:rsidP="007839F8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0F6800">
              <w:rPr>
                <w:sz w:val="30"/>
                <w:szCs w:val="30"/>
                <w:cs/>
              </w:rPr>
              <w:t>(</w:t>
            </w:r>
            <w:r w:rsidRPr="000F6800">
              <w:rPr>
                <w:sz w:val="30"/>
                <w:szCs w:val="30"/>
              </w:rPr>
              <w:t>48,884</w:t>
            </w:r>
            <w:r w:rsidRPr="000F680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14:paraId="769DE6D6" w14:textId="77777777" w:rsidR="004C6BC5" w:rsidRPr="000F6800" w:rsidRDefault="004C6BC5" w:rsidP="007839F8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0F6800">
              <w:rPr>
                <w:sz w:val="30"/>
                <w:szCs w:val="30"/>
                <w:cs/>
              </w:rPr>
              <w:t>(</w:t>
            </w:r>
            <w:r w:rsidRPr="000F6800">
              <w:rPr>
                <w:sz w:val="30"/>
                <w:szCs w:val="30"/>
              </w:rPr>
              <w:t>1,736,519</w:t>
            </w:r>
            <w:r w:rsidRPr="000F6800">
              <w:rPr>
                <w:sz w:val="30"/>
                <w:szCs w:val="30"/>
                <w:cs/>
              </w:rPr>
              <w:t>)</w:t>
            </w:r>
          </w:p>
        </w:tc>
      </w:tr>
      <w:tr w:rsidR="004C6BC5" w:rsidRPr="00D4736F" w14:paraId="1F67A6C6" w14:textId="77777777" w:rsidTr="007839F8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14:paraId="77D86FF0" w14:textId="77777777" w:rsidR="004C6BC5" w:rsidRPr="00643483" w:rsidRDefault="004C6BC5" w:rsidP="007839F8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24FF">
              <w:rPr>
                <w:rFonts w:ascii="Angsana New" w:hAnsi="Angsana New"/>
                <w:spacing w:val="-6"/>
                <w:sz w:val="29"/>
                <w:szCs w:val="29"/>
                <w:cs/>
              </w:rPr>
              <w:t>โอน</w:t>
            </w:r>
            <w:r w:rsidRPr="001724FF">
              <w:rPr>
                <w:rFonts w:ascii="Angsana New" w:hAnsi="Angsana New" w:hint="cs"/>
                <w:spacing w:val="-6"/>
                <w:sz w:val="29"/>
                <w:szCs w:val="29"/>
                <w:cs/>
              </w:rPr>
              <w:t>เป็นสินทรัพย์ไม่หมุนเวียนที่ถือไว้เพื่อขาย</w:t>
            </w:r>
          </w:p>
        </w:tc>
        <w:tc>
          <w:tcPr>
            <w:tcW w:w="2308" w:type="dxa"/>
            <w:tcBorders>
              <w:top w:val="nil"/>
              <w:bottom w:val="single" w:sz="4" w:space="0" w:color="auto"/>
            </w:tcBorders>
          </w:tcPr>
          <w:p w14:paraId="454B376F" w14:textId="77777777" w:rsidR="004C6BC5" w:rsidRPr="000F6800" w:rsidRDefault="004C6BC5" w:rsidP="007839F8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0F6800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08" w:type="dxa"/>
            <w:tcBorders>
              <w:top w:val="nil"/>
              <w:bottom w:val="single" w:sz="4" w:space="0" w:color="auto"/>
            </w:tcBorders>
          </w:tcPr>
          <w:p w14:paraId="719A70DE" w14:textId="77777777" w:rsidR="004C6BC5" w:rsidRPr="000F6800" w:rsidRDefault="004C6BC5" w:rsidP="007839F8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0F6800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09" w:type="dxa"/>
            <w:tcBorders>
              <w:top w:val="nil"/>
              <w:bottom w:val="single" w:sz="4" w:space="0" w:color="auto"/>
            </w:tcBorders>
          </w:tcPr>
          <w:p w14:paraId="4CE8E2CB" w14:textId="77777777" w:rsidR="004C6BC5" w:rsidRPr="000F6800" w:rsidRDefault="004C6BC5" w:rsidP="007839F8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0F6800">
              <w:rPr>
                <w:sz w:val="30"/>
                <w:szCs w:val="30"/>
                <w:cs/>
              </w:rPr>
              <w:t>(</w:t>
            </w:r>
            <w:r w:rsidRPr="000F6800">
              <w:rPr>
                <w:sz w:val="30"/>
                <w:szCs w:val="30"/>
              </w:rPr>
              <w:t>14,932,557</w:t>
            </w:r>
            <w:r w:rsidRPr="000F6800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08" w:type="dxa"/>
            <w:tcBorders>
              <w:top w:val="nil"/>
              <w:bottom w:val="single" w:sz="4" w:space="0" w:color="auto"/>
            </w:tcBorders>
          </w:tcPr>
          <w:p w14:paraId="1D516030" w14:textId="77777777" w:rsidR="004C6BC5" w:rsidRPr="000F6800" w:rsidRDefault="004C6BC5" w:rsidP="007839F8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0F6800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09" w:type="dxa"/>
            <w:tcBorders>
              <w:top w:val="nil"/>
              <w:bottom w:val="single" w:sz="4" w:space="0" w:color="auto"/>
            </w:tcBorders>
          </w:tcPr>
          <w:p w14:paraId="55E3CE21" w14:textId="77777777" w:rsidR="004C6BC5" w:rsidRPr="000F6800" w:rsidRDefault="004C6BC5" w:rsidP="007839F8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0F6800">
              <w:rPr>
                <w:sz w:val="30"/>
                <w:szCs w:val="30"/>
                <w:cs/>
              </w:rPr>
              <w:t>(</w:t>
            </w:r>
            <w:r w:rsidRPr="000F6800">
              <w:rPr>
                <w:sz w:val="30"/>
                <w:szCs w:val="30"/>
              </w:rPr>
              <w:t>14,932,557</w:t>
            </w:r>
            <w:r w:rsidRPr="000F6800">
              <w:rPr>
                <w:sz w:val="30"/>
                <w:szCs w:val="30"/>
                <w:cs/>
              </w:rPr>
              <w:t>)</w:t>
            </w:r>
          </w:p>
        </w:tc>
      </w:tr>
      <w:tr w:rsidR="004C6BC5" w:rsidRPr="00D4736F" w14:paraId="206B74B9" w14:textId="77777777" w:rsidTr="007839F8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14:paraId="6675CB26" w14:textId="77777777" w:rsidR="004C6BC5" w:rsidRPr="00643483" w:rsidRDefault="004C6BC5" w:rsidP="007839F8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08" w:type="dxa"/>
            <w:tcBorders>
              <w:top w:val="single" w:sz="4" w:space="0" w:color="auto"/>
              <w:bottom w:val="nil"/>
            </w:tcBorders>
          </w:tcPr>
          <w:p w14:paraId="4FFF6D1C" w14:textId="77777777" w:rsidR="004C6BC5" w:rsidRPr="000F6800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0F6800">
              <w:rPr>
                <w:sz w:val="30"/>
                <w:szCs w:val="30"/>
              </w:rPr>
              <w:t>1</w:t>
            </w:r>
            <w:r w:rsidRPr="000F6800">
              <w:rPr>
                <w:rFonts w:hint="cs"/>
                <w:sz w:val="30"/>
                <w:szCs w:val="30"/>
                <w:cs/>
              </w:rPr>
              <w:t>54,796,780</w:t>
            </w:r>
          </w:p>
        </w:tc>
        <w:tc>
          <w:tcPr>
            <w:tcW w:w="2308" w:type="dxa"/>
            <w:tcBorders>
              <w:top w:val="single" w:sz="4" w:space="0" w:color="auto"/>
              <w:bottom w:val="nil"/>
            </w:tcBorders>
          </w:tcPr>
          <w:p w14:paraId="1509B220" w14:textId="77777777" w:rsidR="004C6BC5" w:rsidRPr="000F6800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0F6800">
              <w:rPr>
                <w:rFonts w:hint="cs"/>
                <w:sz w:val="30"/>
                <w:szCs w:val="30"/>
                <w:cs/>
              </w:rPr>
              <w:t>19,976,428</w:t>
            </w:r>
          </w:p>
        </w:tc>
        <w:tc>
          <w:tcPr>
            <w:tcW w:w="2309" w:type="dxa"/>
            <w:tcBorders>
              <w:top w:val="single" w:sz="4" w:space="0" w:color="auto"/>
              <w:bottom w:val="nil"/>
            </w:tcBorders>
          </w:tcPr>
          <w:p w14:paraId="30033F22" w14:textId="77777777" w:rsidR="004C6BC5" w:rsidRPr="000F6800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0F6800">
              <w:rPr>
                <w:sz w:val="30"/>
                <w:szCs w:val="30"/>
              </w:rPr>
              <w:t>26,198,404</w:t>
            </w:r>
          </w:p>
        </w:tc>
        <w:tc>
          <w:tcPr>
            <w:tcW w:w="2308" w:type="dxa"/>
            <w:tcBorders>
              <w:top w:val="single" w:sz="4" w:space="0" w:color="auto"/>
              <w:bottom w:val="nil"/>
            </w:tcBorders>
          </w:tcPr>
          <w:p w14:paraId="0799B619" w14:textId="77777777" w:rsidR="004C6BC5" w:rsidRPr="000F6800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0F6800">
              <w:rPr>
                <w:sz w:val="30"/>
                <w:szCs w:val="30"/>
              </w:rPr>
              <w:t>3,994,711</w:t>
            </w:r>
          </w:p>
        </w:tc>
        <w:tc>
          <w:tcPr>
            <w:tcW w:w="2309" w:type="dxa"/>
            <w:tcBorders>
              <w:top w:val="single" w:sz="4" w:space="0" w:color="auto"/>
              <w:bottom w:val="nil"/>
            </w:tcBorders>
          </w:tcPr>
          <w:p w14:paraId="2EEBA025" w14:textId="77777777" w:rsidR="004C6BC5" w:rsidRPr="000F6800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0F6800">
              <w:rPr>
                <w:sz w:val="30"/>
                <w:szCs w:val="30"/>
              </w:rPr>
              <w:t>204,966,323</w:t>
            </w:r>
          </w:p>
        </w:tc>
      </w:tr>
      <w:tr w:rsidR="004C6BC5" w:rsidRPr="00D4736F" w14:paraId="105B0C4F" w14:textId="77777777" w:rsidTr="007839F8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14:paraId="5569A968" w14:textId="77777777" w:rsidR="004C6BC5" w:rsidRPr="00643483" w:rsidRDefault="004C6BC5" w:rsidP="007839F8">
            <w:pPr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5194F091" w14:textId="77777777" w:rsidR="004C6BC5" w:rsidRPr="001F5FB7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5,860,202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59DDD932" w14:textId="77777777" w:rsidR="004C6BC5" w:rsidRPr="001F5FB7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501,779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14:paraId="2EE229EF" w14:textId="77777777" w:rsidR="004C6BC5" w:rsidRPr="001F5FB7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  <w:cs/>
              </w:rPr>
            </w:pPr>
            <w:r w:rsidRPr="001F5FB7">
              <w:rPr>
                <w:sz w:val="30"/>
                <w:szCs w:val="30"/>
              </w:rPr>
              <w:t>2,514,243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356F7657" w14:textId="77777777" w:rsidR="004C6BC5" w:rsidRPr="00E15F3F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E15F3F">
              <w:rPr>
                <w:sz w:val="30"/>
                <w:szCs w:val="30"/>
              </w:rPr>
              <w:t>561,306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14:paraId="101BAA25" w14:textId="77777777" w:rsidR="004C6BC5" w:rsidRPr="00E15F3F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E15F3F">
              <w:rPr>
                <w:sz w:val="30"/>
                <w:szCs w:val="30"/>
              </w:rPr>
              <w:t>9,437,530</w:t>
            </w:r>
          </w:p>
        </w:tc>
      </w:tr>
      <w:tr w:rsidR="004C6BC5" w:rsidRPr="00D4736F" w14:paraId="5EC4DBE2" w14:textId="77777777" w:rsidTr="007839F8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14:paraId="0FF3F563" w14:textId="77777777" w:rsidR="004C6BC5" w:rsidRPr="00643483" w:rsidRDefault="004C6BC5" w:rsidP="007839F8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1D19A3C5" w14:textId="77777777" w:rsidR="004C6BC5" w:rsidRPr="001F5FB7" w:rsidRDefault="004C6BC5" w:rsidP="007839F8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1F5FB7">
              <w:rPr>
                <w:sz w:val="30"/>
                <w:szCs w:val="30"/>
                <w:cs/>
              </w:rPr>
              <w:t>(</w:t>
            </w:r>
            <w:r w:rsidRPr="001F5FB7">
              <w:rPr>
                <w:sz w:val="30"/>
                <w:szCs w:val="30"/>
              </w:rPr>
              <w:t>25,292,532</w:t>
            </w:r>
            <w:r w:rsidRPr="001F5FB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7BAC7702" w14:textId="77777777" w:rsidR="004C6BC5" w:rsidRPr="001F5FB7" w:rsidRDefault="004C6BC5" w:rsidP="007839F8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1F5FB7">
              <w:rPr>
                <w:sz w:val="30"/>
                <w:szCs w:val="30"/>
                <w:cs/>
              </w:rPr>
              <w:t>(</w:t>
            </w:r>
            <w:r w:rsidRPr="001F5FB7">
              <w:rPr>
                <w:sz w:val="30"/>
                <w:szCs w:val="30"/>
              </w:rPr>
              <w:t>2,608,777</w:t>
            </w:r>
            <w:r w:rsidRPr="001F5FB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14:paraId="225E7BA5" w14:textId="77777777" w:rsidR="004C6BC5" w:rsidRPr="001F5FB7" w:rsidRDefault="004C6BC5" w:rsidP="007839F8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1F5FB7">
              <w:rPr>
                <w:sz w:val="30"/>
                <w:szCs w:val="30"/>
                <w:cs/>
              </w:rPr>
              <w:t>(</w:t>
            </w:r>
            <w:r w:rsidRPr="001F5FB7">
              <w:rPr>
                <w:sz w:val="30"/>
                <w:szCs w:val="30"/>
              </w:rPr>
              <w:t>1,847,836</w:t>
            </w:r>
            <w:r w:rsidRPr="001F5FB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1DBA1C6B" w14:textId="77777777" w:rsidR="004C6BC5" w:rsidRPr="00E15F3F" w:rsidRDefault="004C6BC5" w:rsidP="007839F8">
            <w:pPr>
              <w:spacing w:line="211" w:lineRule="auto"/>
              <w:ind w:right="534"/>
              <w:jc w:val="right"/>
              <w:rPr>
                <w:sz w:val="30"/>
                <w:szCs w:val="30"/>
                <w:cs/>
              </w:rPr>
            </w:pPr>
            <w:r w:rsidRPr="00E15F3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09" w:type="dxa"/>
            <w:tcBorders>
              <w:top w:val="nil"/>
              <w:bottom w:val="nil"/>
            </w:tcBorders>
          </w:tcPr>
          <w:p w14:paraId="07E1068C" w14:textId="77777777" w:rsidR="004C6BC5" w:rsidRPr="00E15F3F" w:rsidRDefault="004C6BC5" w:rsidP="007839F8">
            <w:pPr>
              <w:spacing w:line="211" w:lineRule="auto"/>
              <w:ind w:right="276"/>
              <w:jc w:val="right"/>
              <w:rPr>
                <w:sz w:val="30"/>
                <w:szCs w:val="30"/>
                <w:cs/>
              </w:rPr>
            </w:pPr>
            <w:r w:rsidRPr="00E15F3F">
              <w:rPr>
                <w:sz w:val="30"/>
                <w:szCs w:val="30"/>
                <w:cs/>
              </w:rPr>
              <w:t>(</w:t>
            </w:r>
            <w:r w:rsidRPr="00E15F3F">
              <w:rPr>
                <w:sz w:val="30"/>
                <w:szCs w:val="30"/>
              </w:rPr>
              <w:t>29,749,145</w:t>
            </w:r>
            <w:r w:rsidRPr="00E15F3F">
              <w:rPr>
                <w:sz w:val="30"/>
                <w:szCs w:val="30"/>
                <w:cs/>
              </w:rPr>
              <w:t>)</w:t>
            </w:r>
          </w:p>
        </w:tc>
      </w:tr>
      <w:tr w:rsidR="004C6BC5" w:rsidRPr="00D4736F" w14:paraId="0EB6BCED" w14:textId="77777777" w:rsidTr="007839F8">
        <w:trPr>
          <w:cantSplit/>
        </w:trPr>
        <w:tc>
          <w:tcPr>
            <w:tcW w:w="3650" w:type="dxa"/>
            <w:tcBorders>
              <w:top w:val="nil"/>
            </w:tcBorders>
          </w:tcPr>
          <w:p w14:paraId="413461B1" w14:textId="77777777" w:rsidR="004C6BC5" w:rsidRPr="00643483" w:rsidRDefault="004C6BC5" w:rsidP="007839F8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</w:tcPr>
          <w:p w14:paraId="11948F0E" w14:textId="77777777" w:rsidR="004C6BC5" w:rsidRPr="001F5FB7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135,364,450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D811" w14:textId="77777777" w:rsidR="004C6BC5" w:rsidRPr="001F5FB7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17,869,430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BEB2" w14:textId="77777777" w:rsidR="004C6BC5" w:rsidRPr="001F5FB7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26,864,811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798730" w14:textId="77777777" w:rsidR="004C6BC5" w:rsidRPr="00E15F3F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E15F3F">
              <w:rPr>
                <w:sz w:val="30"/>
                <w:szCs w:val="30"/>
              </w:rPr>
              <w:t>4,556,017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</w:tcPr>
          <w:p w14:paraId="7E43EBB7" w14:textId="77777777" w:rsidR="004C6BC5" w:rsidRPr="00E15F3F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E15F3F">
              <w:rPr>
                <w:sz w:val="30"/>
                <w:szCs w:val="30"/>
              </w:rPr>
              <w:t>184,654,708</w:t>
            </w:r>
          </w:p>
        </w:tc>
      </w:tr>
      <w:tr w:rsidR="004C6BC5" w:rsidRPr="00D4736F" w14:paraId="0963525F" w14:textId="77777777" w:rsidTr="007839F8">
        <w:trPr>
          <w:cantSplit/>
        </w:trPr>
        <w:tc>
          <w:tcPr>
            <w:tcW w:w="3650" w:type="dxa"/>
            <w:tcBorders>
              <w:top w:val="single" w:sz="4" w:space="0" w:color="auto"/>
              <w:bottom w:val="nil"/>
            </w:tcBorders>
          </w:tcPr>
          <w:p w14:paraId="137A83E0" w14:textId="77777777" w:rsidR="004C6BC5" w:rsidRPr="00643483" w:rsidRDefault="004C6BC5" w:rsidP="007839F8">
            <w:pPr>
              <w:spacing w:line="211" w:lineRule="auto"/>
              <w:ind w:left="-18" w:right="-7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643483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308" w:type="dxa"/>
            <w:tcBorders>
              <w:top w:val="single" w:sz="4" w:space="0" w:color="auto"/>
              <w:bottom w:val="nil"/>
            </w:tcBorders>
          </w:tcPr>
          <w:p w14:paraId="5E21EF8E" w14:textId="77777777" w:rsidR="004C6BC5" w:rsidRPr="001F5FB7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08" w:type="dxa"/>
            <w:tcBorders>
              <w:top w:val="single" w:sz="4" w:space="0" w:color="auto"/>
              <w:bottom w:val="nil"/>
              <w:right w:val="nil"/>
            </w:tcBorders>
          </w:tcPr>
          <w:p w14:paraId="56F009DA" w14:textId="77777777" w:rsidR="004C6BC5" w:rsidRPr="001F5FB7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0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1B6E648" w14:textId="77777777" w:rsidR="004C6BC5" w:rsidRPr="001F5FB7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0AD3C2F" w14:textId="77777777" w:rsidR="004C6BC5" w:rsidRPr="00E15F3F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  <w:tc>
          <w:tcPr>
            <w:tcW w:w="2309" w:type="dxa"/>
            <w:tcBorders>
              <w:top w:val="single" w:sz="4" w:space="0" w:color="auto"/>
              <w:bottom w:val="nil"/>
            </w:tcBorders>
          </w:tcPr>
          <w:p w14:paraId="40EAC3B8" w14:textId="77777777" w:rsidR="004C6BC5" w:rsidRPr="00E15F3F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</w:p>
        </w:tc>
      </w:tr>
      <w:tr w:rsidR="004C6BC5" w:rsidRPr="00D4736F" w14:paraId="177837B2" w14:textId="77777777" w:rsidTr="007839F8">
        <w:trPr>
          <w:cantSplit/>
        </w:trPr>
        <w:tc>
          <w:tcPr>
            <w:tcW w:w="3650" w:type="dxa"/>
            <w:tcBorders>
              <w:top w:val="nil"/>
              <w:bottom w:val="nil"/>
            </w:tcBorders>
          </w:tcPr>
          <w:p w14:paraId="425BC8E6" w14:textId="77777777" w:rsidR="004C6BC5" w:rsidRPr="00643483" w:rsidRDefault="004C6BC5" w:rsidP="007839F8">
            <w:pPr>
              <w:tabs>
                <w:tab w:val="left" w:pos="360"/>
                <w:tab w:val="left" w:pos="1440"/>
              </w:tabs>
              <w:spacing w:line="211" w:lineRule="auto"/>
              <w:ind w:left="-18" w:right="-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08" w:type="dxa"/>
            <w:tcBorders>
              <w:top w:val="nil"/>
              <w:bottom w:val="double" w:sz="4" w:space="0" w:color="auto"/>
              <w:right w:val="single" w:sz="4" w:space="0" w:color="auto"/>
            </w:tcBorders>
          </w:tcPr>
          <w:p w14:paraId="5636F6D8" w14:textId="77777777" w:rsidR="004C6BC5" w:rsidRPr="001F5FB7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6,607,050</w:t>
            </w:r>
          </w:p>
        </w:tc>
        <w:tc>
          <w:tcPr>
            <w:tcW w:w="230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A8ADC3" w14:textId="77777777" w:rsidR="004C6BC5" w:rsidRPr="001F5FB7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167</w:t>
            </w:r>
          </w:p>
        </w:tc>
        <w:tc>
          <w:tcPr>
            <w:tcW w:w="23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1EDDE5" w14:textId="77777777" w:rsidR="004C6BC5" w:rsidRPr="001F5FB7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29,404,372</w:t>
            </w:r>
          </w:p>
        </w:tc>
        <w:tc>
          <w:tcPr>
            <w:tcW w:w="230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335BAE" w14:textId="77777777" w:rsidR="004C6BC5" w:rsidRPr="00E15F3F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E15F3F">
              <w:rPr>
                <w:rFonts w:hint="cs"/>
                <w:sz w:val="30"/>
                <w:szCs w:val="30"/>
                <w:cs/>
              </w:rPr>
              <w:t>853,713</w:t>
            </w:r>
          </w:p>
        </w:tc>
        <w:tc>
          <w:tcPr>
            <w:tcW w:w="2309" w:type="dxa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14:paraId="1750F29D" w14:textId="77777777" w:rsidR="004C6BC5" w:rsidRPr="00E15F3F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E15F3F">
              <w:rPr>
                <w:rFonts w:hint="cs"/>
                <w:sz w:val="30"/>
                <w:szCs w:val="30"/>
                <w:cs/>
              </w:rPr>
              <w:t>36,865,302</w:t>
            </w:r>
          </w:p>
        </w:tc>
      </w:tr>
      <w:tr w:rsidR="004C6BC5" w:rsidRPr="008445B8" w14:paraId="2CDD5CD6" w14:textId="77777777" w:rsidTr="007839F8">
        <w:trPr>
          <w:cantSplit/>
        </w:trPr>
        <w:tc>
          <w:tcPr>
            <w:tcW w:w="3650" w:type="dxa"/>
            <w:tcBorders>
              <w:top w:val="nil"/>
              <w:bottom w:val="single" w:sz="4" w:space="0" w:color="auto"/>
            </w:tcBorders>
          </w:tcPr>
          <w:p w14:paraId="79FD6627" w14:textId="77777777" w:rsidR="004C6BC5" w:rsidRPr="00643483" w:rsidRDefault="004C6BC5" w:rsidP="007839F8">
            <w:pPr>
              <w:tabs>
                <w:tab w:val="left" w:pos="360"/>
                <w:tab w:val="left" w:pos="1440"/>
              </w:tabs>
              <w:spacing w:line="211" w:lineRule="auto"/>
              <w:ind w:left="-18"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08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944D2BE" w14:textId="77777777" w:rsidR="004C6BC5" w:rsidRPr="001F5FB7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34,702,323</w:t>
            </w:r>
          </w:p>
        </w:tc>
        <w:tc>
          <w:tcPr>
            <w:tcW w:w="23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557E25" w14:textId="324F0ABE" w:rsidR="004C6BC5" w:rsidRPr="001F5FB7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8,412,72</w:t>
            </w:r>
            <w:r w:rsidR="00F94495">
              <w:rPr>
                <w:sz w:val="30"/>
                <w:szCs w:val="30"/>
              </w:rPr>
              <w:t>3</w:t>
            </w:r>
          </w:p>
        </w:tc>
        <w:tc>
          <w:tcPr>
            <w:tcW w:w="23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AD510FB" w14:textId="77777777" w:rsidR="004C6BC5" w:rsidRPr="001F5FB7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21,537,965</w:t>
            </w:r>
          </w:p>
        </w:tc>
        <w:tc>
          <w:tcPr>
            <w:tcW w:w="23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AF94839" w14:textId="77777777" w:rsidR="004C6BC5" w:rsidRPr="00E15F3F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E15F3F">
              <w:rPr>
                <w:sz w:val="30"/>
                <w:szCs w:val="30"/>
              </w:rPr>
              <w:t>292,407</w:t>
            </w:r>
          </w:p>
        </w:tc>
        <w:tc>
          <w:tcPr>
            <w:tcW w:w="23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085480C9" w14:textId="6B334FDD" w:rsidR="004C6BC5" w:rsidRPr="00E15F3F" w:rsidRDefault="004C6BC5" w:rsidP="007839F8">
            <w:pPr>
              <w:spacing w:line="211" w:lineRule="auto"/>
              <w:ind w:right="332"/>
              <w:jc w:val="right"/>
              <w:rPr>
                <w:sz w:val="30"/>
                <w:szCs w:val="30"/>
              </w:rPr>
            </w:pPr>
            <w:r w:rsidRPr="00E15F3F">
              <w:rPr>
                <w:sz w:val="30"/>
                <w:szCs w:val="30"/>
              </w:rPr>
              <w:t>64,945,41</w:t>
            </w:r>
            <w:r w:rsidR="00F94495">
              <w:rPr>
                <w:sz w:val="30"/>
                <w:szCs w:val="30"/>
              </w:rPr>
              <w:t>8</w:t>
            </w:r>
          </w:p>
        </w:tc>
      </w:tr>
    </w:tbl>
    <w:bookmarkEnd w:id="10"/>
    <w:bookmarkEnd w:id="11"/>
    <w:p w14:paraId="2224ABC9" w14:textId="5645603E" w:rsidR="00873B33" w:rsidRPr="00D4736F" w:rsidRDefault="0087673D" w:rsidP="00601922">
      <w:pPr>
        <w:tabs>
          <w:tab w:val="left" w:pos="360"/>
          <w:tab w:val="left" w:pos="1440"/>
        </w:tabs>
        <w:ind w:right="-358"/>
        <w:jc w:val="right"/>
        <w:outlineLvl w:val="0"/>
        <w:rPr>
          <w:rFonts w:ascii="Angsana New" w:hAnsi="Angsana New"/>
          <w:b/>
          <w:bCs/>
          <w:sz w:val="30"/>
          <w:szCs w:val="30"/>
        </w:rPr>
      </w:pPr>
      <w:proofErr w:type="spellStart"/>
      <w:r w:rsidRPr="0087673D">
        <w:rPr>
          <w:rFonts w:ascii="Angsana New" w:hAnsi="Angsana New"/>
          <w:color w:val="FFFFFF" w:themeColor="background1"/>
          <w:sz w:val="30"/>
          <w:szCs w:val="30"/>
        </w:rPr>
        <w:t>i</w:t>
      </w:r>
      <w:proofErr w:type="spellEnd"/>
    </w:p>
    <w:p w14:paraId="2D7F6EC0" w14:textId="77777777" w:rsidR="00EF7348" w:rsidRPr="00D4736F" w:rsidRDefault="00EF7348" w:rsidP="004566EC">
      <w:pPr>
        <w:tabs>
          <w:tab w:val="left" w:pos="993"/>
        </w:tabs>
        <w:ind w:left="68" w:right="-799"/>
        <w:jc w:val="both"/>
        <w:rPr>
          <w:rFonts w:ascii="Angsana New" w:hAnsi="Angsana New"/>
          <w:spacing w:val="-6"/>
          <w:sz w:val="24"/>
          <w:szCs w:val="24"/>
          <w:cs/>
        </w:rPr>
        <w:sectPr w:rsidR="00EF7348" w:rsidRPr="00D4736F" w:rsidSect="00D60086">
          <w:pgSz w:w="16834" w:h="11909" w:orient="landscape" w:code="9"/>
          <w:pgMar w:top="1077" w:right="1009" w:bottom="142" w:left="448" w:header="720" w:footer="283" w:gutter="0"/>
          <w:cols w:space="720"/>
          <w:noEndnote/>
          <w:docGrid w:linePitch="435"/>
        </w:sectPr>
      </w:pPr>
    </w:p>
    <w:p w14:paraId="45B3CD02" w14:textId="293331B3" w:rsidR="004C6BC5" w:rsidRPr="003156CA" w:rsidRDefault="004C6BC5" w:rsidP="004C6BC5">
      <w:pPr>
        <w:spacing w:after="240" w:line="300" w:lineRule="atLeast"/>
        <w:ind w:left="336" w:right="-308" w:firstLine="518"/>
        <w:jc w:val="thaiDistribute"/>
        <w:rPr>
          <w:cs/>
        </w:rPr>
      </w:pPr>
      <w:r>
        <w:rPr>
          <w:rFonts w:ascii="Angsana New" w:hAnsi="Angsana New"/>
          <w:b/>
          <w:bCs/>
          <w:cs/>
        </w:rPr>
        <w:lastRenderedPageBreak/>
        <w:tab/>
      </w:r>
      <w:r w:rsidRPr="003156CA">
        <w:rPr>
          <w:cs/>
        </w:rPr>
        <w:t>บริษัทและบริษัทย่อยมีค่าเสื่อมราคาอาคารและอุปกรณ์ที่แสดงในงบกำไรขาดทุน สำหรับปีสิ้นสุดวันที่</w:t>
      </w:r>
      <w:r w:rsidRPr="003156CA">
        <w:t xml:space="preserve">              </w:t>
      </w:r>
      <w:r w:rsidR="00F710F5">
        <w:t xml:space="preserve">  </w:t>
      </w:r>
      <w:r w:rsidRPr="003156CA">
        <w:t>31</w:t>
      </w:r>
      <w:r w:rsidRPr="003156CA">
        <w:rPr>
          <w:cs/>
        </w:rPr>
        <w:t xml:space="preserve"> ธันวาคม </w:t>
      </w:r>
      <w:r w:rsidRPr="003156CA">
        <w:t>2565</w:t>
      </w:r>
      <w:r w:rsidRPr="003156CA">
        <w:rPr>
          <w:cs/>
        </w:rPr>
        <w:t xml:space="preserve"> และ </w:t>
      </w:r>
      <w:r w:rsidRPr="003156CA">
        <w:t>2564</w:t>
      </w:r>
      <w:r w:rsidRPr="003156CA">
        <w:rPr>
          <w:cs/>
        </w:rPr>
        <w:t xml:space="preserve"> ดังนี้</w:t>
      </w:r>
    </w:p>
    <w:tbl>
      <w:tblPr>
        <w:tblW w:w="10110" w:type="dxa"/>
        <w:tblInd w:w="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8"/>
        <w:gridCol w:w="1733"/>
        <w:gridCol w:w="1733"/>
        <w:gridCol w:w="1733"/>
        <w:gridCol w:w="1733"/>
      </w:tblGrid>
      <w:tr w:rsidR="004C6BC5" w:rsidRPr="003156CA" w14:paraId="0A20D271" w14:textId="77777777" w:rsidTr="00F94495">
        <w:tc>
          <w:tcPr>
            <w:tcW w:w="3178" w:type="dxa"/>
            <w:vMerge w:val="restart"/>
            <w:vAlign w:val="center"/>
          </w:tcPr>
          <w:p w14:paraId="1DCC9D05" w14:textId="77777777" w:rsidR="004C6BC5" w:rsidRPr="003156CA" w:rsidRDefault="004C6BC5" w:rsidP="007839F8">
            <w:pPr>
              <w:ind w:right="72"/>
              <w:jc w:val="center"/>
              <w:rPr>
                <w:cs/>
              </w:rPr>
            </w:pPr>
            <w:r w:rsidRPr="003156CA">
              <w:rPr>
                <w:cs/>
              </w:rPr>
              <w:t xml:space="preserve">สำหรับปีสิ้นสุดวันที่ </w:t>
            </w:r>
            <w:r w:rsidRPr="003156CA">
              <w:t>31</w:t>
            </w:r>
            <w:r w:rsidRPr="003156CA">
              <w:rPr>
                <w:cs/>
              </w:rPr>
              <w:t xml:space="preserve"> ธันวาคม</w:t>
            </w:r>
          </w:p>
        </w:tc>
        <w:tc>
          <w:tcPr>
            <w:tcW w:w="6932" w:type="dxa"/>
            <w:gridSpan w:val="4"/>
          </w:tcPr>
          <w:p w14:paraId="4DB093BF" w14:textId="77777777" w:rsidR="004C6BC5" w:rsidRPr="003156CA" w:rsidRDefault="004C6BC5" w:rsidP="007839F8">
            <w:pPr>
              <w:ind w:left="-108" w:right="-108"/>
              <w:jc w:val="center"/>
              <w:rPr>
                <w:cs/>
              </w:rPr>
            </w:pPr>
            <w:r w:rsidRPr="003156CA">
              <w:rPr>
                <w:cs/>
              </w:rPr>
              <w:t>จำนวนเงิน (บาท)</w:t>
            </w:r>
          </w:p>
        </w:tc>
      </w:tr>
      <w:tr w:rsidR="004C6BC5" w:rsidRPr="003156CA" w14:paraId="7007E827" w14:textId="77777777" w:rsidTr="00F94495">
        <w:tc>
          <w:tcPr>
            <w:tcW w:w="3178" w:type="dxa"/>
            <w:vMerge/>
          </w:tcPr>
          <w:p w14:paraId="2835FA8A" w14:textId="77777777" w:rsidR="004C6BC5" w:rsidRPr="003156CA" w:rsidRDefault="004C6BC5" w:rsidP="007839F8">
            <w:pPr>
              <w:ind w:left="-108" w:right="-108"/>
              <w:jc w:val="center"/>
            </w:pPr>
          </w:p>
        </w:tc>
        <w:tc>
          <w:tcPr>
            <w:tcW w:w="3466" w:type="dxa"/>
            <w:gridSpan w:val="2"/>
            <w:tcBorders>
              <w:bottom w:val="single" w:sz="4" w:space="0" w:color="auto"/>
            </w:tcBorders>
          </w:tcPr>
          <w:p w14:paraId="39D95088" w14:textId="77777777" w:rsidR="004C6BC5" w:rsidRPr="003156CA" w:rsidRDefault="004C6BC5" w:rsidP="007839F8">
            <w:pPr>
              <w:ind w:left="-108" w:right="-108"/>
              <w:jc w:val="center"/>
            </w:pPr>
            <w:r w:rsidRPr="003156CA">
              <w:rPr>
                <w:cs/>
              </w:rPr>
              <w:t>งบการเงินรวม</w:t>
            </w:r>
          </w:p>
        </w:tc>
        <w:tc>
          <w:tcPr>
            <w:tcW w:w="3466" w:type="dxa"/>
            <w:gridSpan w:val="2"/>
            <w:tcBorders>
              <w:bottom w:val="single" w:sz="4" w:space="0" w:color="auto"/>
            </w:tcBorders>
          </w:tcPr>
          <w:p w14:paraId="60F3476C" w14:textId="77777777" w:rsidR="004C6BC5" w:rsidRPr="003156CA" w:rsidRDefault="004C6BC5" w:rsidP="007839F8">
            <w:pPr>
              <w:ind w:left="-108" w:right="-108"/>
              <w:jc w:val="center"/>
            </w:pPr>
            <w:r w:rsidRPr="003156CA">
              <w:rPr>
                <w:cs/>
              </w:rPr>
              <w:t>งบการเงินเฉพาะกิจการ</w:t>
            </w:r>
          </w:p>
        </w:tc>
      </w:tr>
      <w:tr w:rsidR="004C6BC5" w:rsidRPr="003156CA" w14:paraId="350C5670" w14:textId="77777777" w:rsidTr="00F94495">
        <w:trPr>
          <w:trHeight w:val="385"/>
        </w:trPr>
        <w:tc>
          <w:tcPr>
            <w:tcW w:w="3178" w:type="dxa"/>
            <w:vMerge/>
            <w:tcBorders>
              <w:bottom w:val="single" w:sz="4" w:space="0" w:color="auto"/>
            </w:tcBorders>
          </w:tcPr>
          <w:p w14:paraId="7A620BE9" w14:textId="77777777" w:rsidR="004C6BC5" w:rsidRPr="003156CA" w:rsidRDefault="004C6BC5" w:rsidP="007839F8">
            <w:pPr>
              <w:ind w:left="-108" w:right="-108"/>
              <w:jc w:val="center"/>
            </w:pPr>
          </w:p>
        </w:tc>
        <w:tc>
          <w:tcPr>
            <w:tcW w:w="1733" w:type="dxa"/>
            <w:tcBorders>
              <w:bottom w:val="single" w:sz="4" w:space="0" w:color="auto"/>
              <w:right w:val="single" w:sz="4" w:space="0" w:color="auto"/>
            </w:tcBorders>
          </w:tcPr>
          <w:p w14:paraId="1E6FF1A4" w14:textId="77777777" w:rsidR="004C6BC5" w:rsidRPr="003156CA" w:rsidRDefault="004C6BC5" w:rsidP="007839F8">
            <w:pPr>
              <w:ind w:left="-108" w:right="-104"/>
              <w:jc w:val="center"/>
            </w:pPr>
            <w:r w:rsidRPr="003156CA">
              <w:t>2565</w:t>
            </w:r>
          </w:p>
        </w:tc>
        <w:tc>
          <w:tcPr>
            <w:tcW w:w="1733" w:type="dxa"/>
            <w:tcBorders>
              <w:left w:val="single" w:sz="4" w:space="0" w:color="auto"/>
              <w:bottom w:val="single" w:sz="4" w:space="0" w:color="auto"/>
            </w:tcBorders>
          </w:tcPr>
          <w:p w14:paraId="4795EE21" w14:textId="77777777" w:rsidR="004C6BC5" w:rsidRPr="003156CA" w:rsidRDefault="004C6BC5" w:rsidP="007839F8">
            <w:pPr>
              <w:ind w:left="-108" w:right="-104"/>
              <w:jc w:val="center"/>
            </w:pPr>
            <w:r w:rsidRPr="003156CA">
              <w:t>2564</w:t>
            </w:r>
          </w:p>
        </w:tc>
        <w:tc>
          <w:tcPr>
            <w:tcW w:w="1733" w:type="dxa"/>
            <w:tcBorders>
              <w:bottom w:val="single" w:sz="4" w:space="0" w:color="auto"/>
              <w:right w:val="single" w:sz="4" w:space="0" w:color="auto"/>
            </w:tcBorders>
          </w:tcPr>
          <w:p w14:paraId="5DDD41C0" w14:textId="77777777" w:rsidR="004C6BC5" w:rsidRPr="003156CA" w:rsidRDefault="004C6BC5" w:rsidP="007839F8">
            <w:pPr>
              <w:ind w:left="-108" w:right="-104"/>
              <w:jc w:val="center"/>
            </w:pPr>
            <w:r w:rsidRPr="003156CA">
              <w:t>2565</w:t>
            </w:r>
          </w:p>
        </w:tc>
        <w:tc>
          <w:tcPr>
            <w:tcW w:w="1733" w:type="dxa"/>
            <w:tcBorders>
              <w:left w:val="single" w:sz="4" w:space="0" w:color="auto"/>
              <w:bottom w:val="single" w:sz="4" w:space="0" w:color="auto"/>
            </w:tcBorders>
          </w:tcPr>
          <w:p w14:paraId="0C3053D2" w14:textId="77777777" w:rsidR="004C6BC5" w:rsidRPr="003156CA" w:rsidRDefault="004C6BC5" w:rsidP="007839F8">
            <w:pPr>
              <w:ind w:left="-108" w:right="-104"/>
              <w:jc w:val="center"/>
            </w:pPr>
            <w:r w:rsidRPr="003156CA">
              <w:t>2564</w:t>
            </w:r>
          </w:p>
        </w:tc>
      </w:tr>
      <w:tr w:rsidR="004C6BC5" w:rsidRPr="003156CA" w14:paraId="1C1324F5" w14:textId="77777777" w:rsidTr="00F94495">
        <w:tc>
          <w:tcPr>
            <w:tcW w:w="3178" w:type="dxa"/>
            <w:tcBorders>
              <w:top w:val="single" w:sz="4" w:space="0" w:color="auto"/>
              <w:bottom w:val="nil"/>
            </w:tcBorders>
          </w:tcPr>
          <w:p w14:paraId="355CD48A" w14:textId="77777777" w:rsidR="004C6BC5" w:rsidRPr="003156CA" w:rsidRDefault="004C6BC5" w:rsidP="007839F8">
            <w:pPr>
              <w:ind w:left="-15" w:right="-108"/>
              <w:jc w:val="thaiDistribute"/>
              <w:rPr>
                <w:cs/>
              </w:rPr>
            </w:pPr>
            <w:r w:rsidRPr="003156CA">
              <w:rPr>
                <w:cs/>
              </w:rPr>
              <w:t>ต้นทุนขายและต้นทุนการให้บริการ</w:t>
            </w:r>
          </w:p>
        </w:tc>
        <w:tc>
          <w:tcPr>
            <w:tcW w:w="1733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528168" w14:textId="77777777" w:rsidR="004C6BC5" w:rsidRPr="003156CA" w:rsidRDefault="004C6BC5" w:rsidP="007839F8">
            <w:pPr>
              <w:ind w:left="-101" w:right="47"/>
              <w:jc w:val="right"/>
            </w:pPr>
            <w:r w:rsidRPr="003156CA">
              <w:t>42,229,751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093B535E" w14:textId="77777777" w:rsidR="004C6BC5" w:rsidRPr="003156CA" w:rsidRDefault="004C6BC5" w:rsidP="007839F8">
            <w:pPr>
              <w:ind w:left="-101" w:right="47"/>
              <w:jc w:val="right"/>
            </w:pPr>
            <w:r w:rsidRPr="003156CA">
              <w:t>89,060,930</w:t>
            </w:r>
          </w:p>
        </w:tc>
        <w:tc>
          <w:tcPr>
            <w:tcW w:w="1733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F9F5CB" w14:textId="77777777" w:rsidR="004C6BC5" w:rsidRPr="003156CA" w:rsidRDefault="004C6BC5" w:rsidP="007839F8">
            <w:pPr>
              <w:ind w:left="-101" w:right="47"/>
              <w:jc w:val="right"/>
            </w:pPr>
            <w:r w:rsidRPr="003156CA">
              <w:t>2,306,089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75752DF" w14:textId="77777777" w:rsidR="004C6BC5" w:rsidRPr="003156CA" w:rsidRDefault="004C6BC5" w:rsidP="007839F8">
            <w:pPr>
              <w:ind w:left="-101" w:right="47"/>
              <w:jc w:val="right"/>
            </w:pPr>
            <w:r w:rsidRPr="003156CA">
              <w:t>1,710,576</w:t>
            </w:r>
          </w:p>
        </w:tc>
      </w:tr>
      <w:tr w:rsidR="004C6BC5" w:rsidRPr="003156CA" w14:paraId="29EC091A" w14:textId="77777777" w:rsidTr="00F94495">
        <w:trPr>
          <w:trHeight w:val="359"/>
        </w:trPr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7D8CB8" w14:textId="77777777" w:rsidR="004C6BC5" w:rsidRPr="003156CA" w:rsidRDefault="004C6BC5" w:rsidP="007839F8">
            <w:pPr>
              <w:tabs>
                <w:tab w:val="left" w:pos="432"/>
              </w:tabs>
              <w:ind w:left="-15" w:right="-108"/>
              <w:jc w:val="thaiDistribute"/>
              <w:rPr>
                <w:cs/>
              </w:rPr>
            </w:pPr>
            <w:r w:rsidRPr="003156CA">
              <w:rPr>
                <w:cs/>
              </w:rPr>
              <w:t>ค่าใช้จ่ายในการบริหาร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8C2DC8" w14:textId="77777777" w:rsidR="004C6BC5" w:rsidRPr="003156CA" w:rsidRDefault="004C6BC5" w:rsidP="007839F8">
            <w:pPr>
              <w:ind w:left="-101" w:right="47"/>
              <w:jc w:val="right"/>
            </w:pPr>
            <w:r w:rsidRPr="003156CA">
              <w:t>13,518,332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C541AE" w14:textId="77777777" w:rsidR="004C6BC5" w:rsidRPr="003156CA" w:rsidRDefault="004C6BC5" w:rsidP="007839F8">
            <w:pPr>
              <w:ind w:left="-101" w:right="47"/>
              <w:jc w:val="right"/>
            </w:pPr>
            <w:r w:rsidRPr="003156CA">
              <w:t>15,402,095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755288" w14:textId="77777777" w:rsidR="004C6BC5" w:rsidRPr="003156CA" w:rsidRDefault="004C6BC5" w:rsidP="007839F8">
            <w:pPr>
              <w:ind w:left="-101" w:right="47"/>
              <w:jc w:val="right"/>
            </w:pPr>
            <w:r w:rsidRPr="003156CA">
              <w:t>7,131,441</w:t>
            </w:r>
          </w:p>
        </w:tc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BE63A" w14:textId="77777777" w:rsidR="004C6BC5" w:rsidRPr="003156CA" w:rsidRDefault="004C6BC5" w:rsidP="007839F8">
            <w:pPr>
              <w:ind w:left="-101" w:right="47"/>
              <w:jc w:val="right"/>
            </w:pPr>
            <w:r w:rsidRPr="003156CA">
              <w:t>8,598,027</w:t>
            </w:r>
          </w:p>
        </w:tc>
      </w:tr>
      <w:tr w:rsidR="004C6BC5" w:rsidRPr="003156CA" w14:paraId="43116669" w14:textId="77777777" w:rsidTr="00F94495">
        <w:tc>
          <w:tcPr>
            <w:tcW w:w="3178" w:type="dxa"/>
            <w:tcBorders>
              <w:top w:val="single" w:sz="4" w:space="0" w:color="auto"/>
              <w:bottom w:val="single" w:sz="4" w:space="0" w:color="auto"/>
            </w:tcBorders>
          </w:tcPr>
          <w:p w14:paraId="5F25EF9A" w14:textId="77777777" w:rsidR="004C6BC5" w:rsidRPr="003156CA" w:rsidRDefault="004C6BC5" w:rsidP="007839F8">
            <w:pPr>
              <w:ind w:left="-63" w:right="-108"/>
              <w:jc w:val="center"/>
            </w:pPr>
            <w:r w:rsidRPr="003156CA">
              <w:rPr>
                <w:cs/>
              </w:rPr>
              <w:t>รวม</w:t>
            </w: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5D9E3" w14:textId="77777777" w:rsidR="004C6BC5" w:rsidRPr="003156CA" w:rsidRDefault="004C6BC5" w:rsidP="007839F8">
            <w:pPr>
              <w:ind w:left="-101" w:right="47"/>
              <w:jc w:val="right"/>
            </w:pPr>
            <w:r w:rsidRPr="003156CA">
              <w:t>55,748,083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64A55E" w14:textId="77777777" w:rsidR="004C6BC5" w:rsidRPr="003156CA" w:rsidRDefault="004C6BC5" w:rsidP="007839F8">
            <w:pPr>
              <w:ind w:left="-101" w:right="47"/>
              <w:jc w:val="right"/>
            </w:pPr>
            <w:r w:rsidRPr="003156CA">
              <w:t>104,463,025</w:t>
            </w:r>
          </w:p>
        </w:tc>
        <w:tc>
          <w:tcPr>
            <w:tcW w:w="17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8E110" w14:textId="77777777" w:rsidR="004C6BC5" w:rsidRPr="003156CA" w:rsidRDefault="004C6BC5" w:rsidP="007839F8">
            <w:pPr>
              <w:ind w:left="-101" w:right="47"/>
              <w:jc w:val="right"/>
            </w:pPr>
            <w:r w:rsidRPr="003156CA">
              <w:t>9,437,530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EFB73" w14:textId="77777777" w:rsidR="004C6BC5" w:rsidRPr="003156CA" w:rsidRDefault="004C6BC5" w:rsidP="007839F8">
            <w:pPr>
              <w:ind w:left="-101" w:right="47"/>
              <w:jc w:val="right"/>
              <w:rPr>
                <w:cs/>
              </w:rPr>
            </w:pPr>
            <w:r w:rsidRPr="003156CA">
              <w:t>10,308,603</w:t>
            </w:r>
          </w:p>
        </w:tc>
      </w:tr>
    </w:tbl>
    <w:p w14:paraId="6A4BD2BA" w14:textId="77777777" w:rsidR="004C6BC5" w:rsidRPr="008317AC" w:rsidRDefault="004C6BC5" w:rsidP="004C6BC5">
      <w:pPr>
        <w:pStyle w:val="BodyText3"/>
        <w:tabs>
          <w:tab w:val="clear" w:pos="360"/>
        </w:tabs>
        <w:ind w:left="336" w:right="-706"/>
        <w:rPr>
          <w:rFonts w:ascii="Angsana New" w:hAnsi="Angsana New"/>
          <w:b/>
          <w:bCs/>
          <w:sz w:val="16"/>
          <w:szCs w:val="16"/>
        </w:rPr>
      </w:pPr>
    </w:p>
    <w:p w14:paraId="0CC88C00" w14:textId="41836F26" w:rsidR="00185EBF" w:rsidRDefault="00185EBF" w:rsidP="00D51374">
      <w:pPr>
        <w:pStyle w:val="BodyText3"/>
        <w:numPr>
          <w:ilvl w:val="0"/>
          <w:numId w:val="2"/>
        </w:numPr>
        <w:tabs>
          <w:tab w:val="clear" w:pos="360"/>
        </w:tabs>
        <w:ind w:left="336" w:right="-706" w:hanging="364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สินทรัพย์สิทธิการใช้</w:t>
      </w:r>
    </w:p>
    <w:p w14:paraId="6136896D" w14:textId="77777777" w:rsidR="00185EBF" w:rsidRPr="005C347D" w:rsidRDefault="00185EBF" w:rsidP="004C6BC5">
      <w:pPr>
        <w:pStyle w:val="ListParagraph"/>
        <w:ind w:left="360" w:right="-280"/>
        <w:jc w:val="right"/>
        <w:rPr>
          <w:rFonts w:ascii="Angsana New" w:hAnsi="Angsana New"/>
          <w:szCs w:val="32"/>
        </w:rPr>
      </w:pPr>
      <w:r w:rsidRPr="005C347D">
        <w:rPr>
          <w:rFonts w:ascii="Angsana New" w:hAnsi="Angsana New" w:hint="cs"/>
          <w:szCs w:val="32"/>
          <w:cs/>
        </w:rPr>
        <w:t xml:space="preserve">หน่วย </w:t>
      </w:r>
      <w:r w:rsidRPr="005C347D">
        <w:rPr>
          <w:rFonts w:ascii="Angsana New" w:hAnsi="Angsana New"/>
          <w:szCs w:val="32"/>
        </w:rPr>
        <w:t xml:space="preserve">: </w:t>
      </w:r>
      <w:r w:rsidRPr="005C347D">
        <w:rPr>
          <w:rFonts w:ascii="Angsana New" w:hAnsi="Angsana New" w:hint="cs"/>
          <w:szCs w:val="32"/>
          <w:cs/>
        </w:rPr>
        <w:t>บาท</w:t>
      </w:r>
    </w:p>
    <w:tbl>
      <w:tblPr>
        <w:tblW w:w="10107" w:type="dxa"/>
        <w:tblInd w:w="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4"/>
        <w:gridCol w:w="1728"/>
        <w:gridCol w:w="1728"/>
        <w:gridCol w:w="1728"/>
        <w:gridCol w:w="1729"/>
      </w:tblGrid>
      <w:tr w:rsidR="00404A19" w:rsidRPr="001D12C9" w14:paraId="66074038" w14:textId="77777777" w:rsidTr="002810D0">
        <w:trPr>
          <w:trHeight w:val="381"/>
        </w:trPr>
        <w:tc>
          <w:tcPr>
            <w:tcW w:w="3194" w:type="dxa"/>
            <w:vMerge w:val="restart"/>
            <w:vAlign w:val="center"/>
          </w:tcPr>
          <w:p w14:paraId="04430599" w14:textId="77777777" w:rsidR="00404A19" w:rsidRPr="00C82017" w:rsidRDefault="00404A19" w:rsidP="00626060">
            <w:pPr>
              <w:ind w:right="11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12" w:name="OLE_LINK22"/>
            <w:r w:rsidRPr="0058746B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6913" w:type="dxa"/>
            <w:gridSpan w:val="4"/>
          </w:tcPr>
          <w:p w14:paraId="5169E1C6" w14:textId="4F3FA041" w:rsidR="00404A19" w:rsidRPr="0058746B" w:rsidRDefault="00404A19" w:rsidP="00626060">
            <w:pPr>
              <w:ind w:left="-101" w:right="-105"/>
              <w:jc w:val="center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C347D" w:rsidRPr="001D12C9" w14:paraId="5C60183B" w14:textId="77777777" w:rsidTr="00D37862">
        <w:trPr>
          <w:trHeight w:val="183"/>
        </w:trPr>
        <w:tc>
          <w:tcPr>
            <w:tcW w:w="3194" w:type="dxa"/>
            <w:vMerge/>
          </w:tcPr>
          <w:p w14:paraId="3F3795A3" w14:textId="77777777" w:rsidR="005C347D" w:rsidRPr="00C82017" w:rsidRDefault="005C347D" w:rsidP="00626060">
            <w:pPr>
              <w:ind w:right="116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</w:tc>
        <w:tc>
          <w:tcPr>
            <w:tcW w:w="5184" w:type="dxa"/>
            <w:gridSpan w:val="3"/>
            <w:tcBorders>
              <w:bottom w:val="single" w:sz="4" w:space="0" w:color="auto"/>
            </w:tcBorders>
          </w:tcPr>
          <w:p w14:paraId="68E0EBA5" w14:textId="1CBD6319" w:rsidR="005C347D" w:rsidRPr="0058746B" w:rsidRDefault="005C347D" w:rsidP="00626060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706E8E90" w14:textId="48C2FCEB" w:rsidR="005C347D" w:rsidRPr="0058746B" w:rsidRDefault="005C347D" w:rsidP="00626060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404A19" w:rsidRPr="001D12C9" w14:paraId="198E2CC3" w14:textId="77777777" w:rsidTr="00B3160B">
        <w:trPr>
          <w:trHeight w:val="57"/>
        </w:trPr>
        <w:tc>
          <w:tcPr>
            <w:tcW w:w="3194" w:type="dxa"/>
            <w:vMerge/>
            <w:tcBorders>
              <w:bottom w:val="nil"/>
            </w:tcBorders>
            <w:vAlign w:val="bottom"/>
          </w:tcPr>
          <w:p w14:paraId="6D8E7B41" w14:textId="7F13F525" w:rsidR="00404A19" w:rsidRPr="0058746B" w:rsidRDefault="00404A19" w:rsidP="0059453B">
            <w:pPr>
              <w:ind w:right="116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vAlign w:val="center"/>
          </w:tcPr>
          <w:p w14:paraId="0E1B5511" w14:textId="5EB89443" w:rsidR="00404A19" w:rsidRPr="00F94495" w:rsidRDefault="00404A19" w:rsidP="00F94495">
            <w:pPr>
              <w:ind w:left="-108" w:right="-104"/>
              <w:jc w:val="center"/>
              <w:rPr>
                <w:cs/>
              </w:rPr>
            </w:pPr>
            <w:r w:rsidRPr="00F94495">
              <w:rPr>
                <w:rFonts w:hint="cs"/>
                <w:cs/>
              </w:rPr>
              <w:t>พื้นที่</w:t>
            </w:r>
            <w:r w:rsidR="00F710F5">
              <w:rPr>
                <w:rFonts w:hint="cs"/>
                <w:cs/>
              </w:rPr>
              <w:t>สำนักงาน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vAlign w:val="center"/>
          </w:tcPr>
          <w:p w14:paraId="499B28BE" w14:textId="3C492676" w:rsidR="00404A19" w:rsidRPr="00F94495" w:rsidRDefault="00404A19" w:rsidP="00F94495">
            <w:pPr>
              <w:ind w:left="-108" w:right="-104"/>
              <w:jc w:val="center"/>
              <w:rPr>
                <w:cs/>
              </w:rPr>
            </w:pPr>
            <w:r w:rsidRPr="00F94495">
              <w:rPr>
                <w:rFonts w:hint="cs"/>
                <w:cs/>
              </w:rPr>
              <w:t>ยานพาหนะ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vAlign w:val="center"/>
          </w:tcPr>
          <w:p w14:paraId="6076EA5F" w14:textId="264B3623" w:rsidR="00404A19" w:rsidRPr="00F94495" w:rsidRDefault="00404A19" w:rsidP="00F94495">
            <w:pPr>
              <w:ind w:left="-108" w:right="-104"/>
              <w:jc w:val="center"/>
              <w:rPr>
                <w:cs/>
              </w:rPr>
            </w:pPr>
            <w:r w:rsidRPr="00F94495">
              <w:rPr>
                <w:rFonts w:hint="cs"/>
                <w:cs/>
              </w:rPr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bottom w:val="nil"/>
            </w:tcBorders>
            <w:vAlign w:val="center"/>
          </w:tcPr>
          <w:p w14:paraId="4D0A2730" w14:textId="404BEAE3" w:rsidR="00404A19" w:rsidRPr="00F94495" w:rsidRDefault="00404A19" w:rsidP="00F94495">
            <w:pPr>
              <w:ind w:left="-108" w:right="-104"/>
              <w:jc w:val="center"/>
              <w:rPr>
                <w:cs/>
              </w:rPr>
            </w:pPr>
            <w:r w:rsidRPr="00F94495">
              <w:rPr>
                <w:rFonts w:hint="cs"/>
                <w:cs/>
              </w:rPr>
              <w:t>พื้นที่</w:t>
            </w:r>
            <w:r w:rsidR="00F710F5">
              <w:rPr>
                <w:rFonts w:hint="cs"/>
                <w:cs/>
              </w:rPr>
              <w:t>สำนักงาน</w:t>
            </w:r>
          </w:p>
        </w:tc>
      </w:tr>
      <w:tr w:rsidR="00D06360" w:rsidRPr="001D12C9" w14:paraId="2E378889" w14:textId="77777777" w:rsidTr="002810D0">
        <w:trPr>
          <w:trHeight w:val="57"/>
        </w:trPr>
        <w:tc>
          <w:tcPr>
            <w:tcW w:w="3194" w:type="dxa"/>
            <w:tcBorders>
              <w:top w:val="single" w:sz="4" w:space="0" w:color="auto"/>
              <w:bottom w:val="nil"/>
            </w:tcBorders>
            <w:vAlign w:val="bottom"/>
          </w:tcPr>
          <w:p w14:paraId="688A31FF" w14:textId="0937E465" w:rsidR="00D06360" w:rsidRPr="0058746B" w:rsidRDefault="00D06360" w:rsidP="00D06360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 w:hint="cs"/>
                <w:cs/>
              </w:rPr>
              <w:t>มูลค่าสุทธิตามบัญชี ยกมาต้น</w:t>
            </w:r>
            <w:r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vAlign w:val="center"/>
          </w:tcPr>
          <w:p w14:paraId="18AD0318" w14:textId="12CCBD54" w:rsidR="00D06360" w:rsidRPr="00937D0E" w:rsidRDefault="00D06360" w:rsidP="00D06360">
            <w:pPr>
              <w:ind w:left="-101" w:right="56"/>
              <w:jc w:val="right"/>
              <w:rPr>
                <w:rFonts w:ascii="Angsana New" w:hAnsi="Angsana New" w:cs="Angsana New"/>
              </w:rPr>
            </w:pPr>
            <w:r w:rsidRPr="00F94495">
              <w:rPr>
                <w:sz w:val="31"/>
                <w:szCs w:val="31"/>
              </w:rPr>
              <w:t>20,019,262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vAlign w:val="center"/>
          </w:tcPr>
          <w:p w14:paraId="405C6212" w14:textId="282647E7" w:rsidR="00D06360" w:rsidRPr="00F94495" w:rsidRDefault="00D06360" w:rsidP="00D06360">
            <w:pPr>
              <w:ind w:left="-101" w:right="629"/>
              <w:jc w:val="right"/>
              <w:rPr>
                <w:rFonts w:ascii="Angsana New" w:hAnsi="Angsana New" w:cs="Angsana New"/>
              </w:rPr>
            </w:pPr>
            <w:r w:rsidRPr="00937D0E">
              <w:rPr>
                <w:rFonts w:ascii="Angsana New" w:hAnsi="Angsana New" w:cs="Angsana New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vAlign w:val="center"/>
          </w:tcPr>
          <w:p w14:paraId="332B28C7" w14:textId="405AA3AF" w:rsidR="00D06360" w:rsidRPr="00E00CFA" w:rsidRDefault="00D06360" w:rsidP="00D06360">
            <w:pPr>
              <w:ind w:left="-101" w:right="56"/>
              <w:jc w:val="right"/>
              <w:rPr>
                <w:rFonts w:ascii="Angsana New" w:hAnsi="Angsana New" w:cs="Angsana New"/>
              </w:rPr>
            </w:pPr>
            <w:r w:rsidRPr="00937D0E">
              <w:rPr>
                <w:rFonts w:ascii="Angsana New" w:hAnsi="Angsana New" w:cs="Angsana New"/>
              </w:rPr>
              <w:t>20,019,262</w:t>
            </w:r>
          </w:p>
        </w:tc>
        <w:tc>
          <w:tcPr>
            <w:tcW w:w="1729" w:type="dxa"/>
            <w:tcBorders>
              <w:top w:val="single" w:sz="4" w:space="0" w:color="auto"/>
              <w:bottom w:val="nil"/>
            </w:tcBorders>
            <w:vAlign w:val="center"/>
          </w:tcPr>
          <w:p w14:paraId="19C824C6" w14:textId="549E766F" w:rsidR="00D06360" w:rsidRPr="00B066C7" w:rsidRDefault="00D06360" w:rsidP="00D06360">
            <w:pPr>
              <w:ind w:left="-101" w:right="47"/>
              <w:jc w:val="right"/>
              <w:rPr>
                <w:sz w:val="31"/>
                <w:szCs w:val="31"/>
              </w:rPr>
            </w:pPr>
            <w:r w:rsidRPr="00937D0E">
              <w:rPr>
                <w:sz w:val="31"/>
                <w:szCs w:val="31"/>
              </w:rPr>
              <w:t>94,822,321</w:t>
            </w:r>
          </w:p>
        </w:tc>
      </w:tr>
      <w:tr w:rsidR="00D06360" w:rsidRPr="001D12C9" w14:paraId="668BB6B5" w14:textId="77777777" w:rsidTr="002810D0">
        <w:trPr>
          <w:trHeight w:val="57"/>
        </w:trPr>
        <w:tc>
          <w:tcPr>
            <w:tcW w:w="3194" w:type="dxa"/>
            <w:tcBorders>
              <w:top w:val="nil"/>
              <w:bottom w:val="nil"/>
            </w:tcBorders>
            <w:vAlign w:val="bottom"/>
          </w:tcPr>
          <w:p w14:paraId="41DBEA0A" w14:textId="77777777" w:rsidR="00D06360" w:rsidRPr="0058746B" w:rsidRDefault="00D06360" w:rsidP="00D06360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728" w:type="dxa"/>
            <w:tcBorders>
              <w:top w:val="nil"/>
              <w:bottom w:val="nil"/>
            </w:tcBorders>
            <w:vAlign w:val="center"/>
          </w:tcPr>
          <w:p w14:paraId="2CAE490A" w14:textId="00D62410" w:rsidR="00D06360" w:rsidRPr="00937D0E" w:rsidRDefault="00D06360" w:rsidP="00D06360">
            <w:pPr>
              <w:ind w:left="-101" w:right="5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386,542,516</w:t>
            </w:r>
          </w:p>
        </w:tc>
        <w:tc>
          <w:tcPr>
            <w:tcW w:w="1728" w:type="dxa"/>
            <w:tcBorders>
              <w:top w:val="nil"/>
              <w:bottom w:val="nil"/>
            </w:tcBorders>
            <w:vAlign w:val="center"/>
          </w:tcPr>
          <w:p w14:paraId="3534E272" w14:textId="66717825" w:rsidR="00D06360" w:rsidRPr="00937D0E" w:rsidRDefault="00E559AF" w:rsidP="00D06360">
            <w:pPr>
              <w:ind w:left="-101" w:right="5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6,930,000</w:t>
            </w:r>
          </w:p>
        </w:tc>
        <w:tc>
          <w:tcPr>
            <w:tcW w:w="1728" w:type="dxa"/>
            <w:tcBorders>
              <w:top w:val="nil"/>
              <w:bottom w:val="nil"/>
            </w:tcBorders>
            <w:vAlign w:val="center"/>
          </w:tcPr>
          <w:p w14:paraId="48DFF2C6" w14:textId="704653ED" w:rsidR="00D06360" w:rsidRPr="00937D0E" w:rsidRDefault="00D06360" w:rsidP="00D06360">
            <w:pPr>
              <w:ind w:left="-101" w:right="5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393,472,516</w:t>
            </w:r>
          </w:p>
        </w:tc>
        <w:tc>
          <w:tcPr>
            <w:tcW w:w="1729" w:type="dxa"/>
            <w:tcBorders>
              <w:top w:val="nil"/>
              <w:bottom w:val="nil"/>
            </w:tcBorders>
            <w:vAlign w:val="center"/>
          </w:tcPr>
          <w:p w14:paraId="52717B15" w14:textId="50E71ED2" w:rsidR="00D06360" w:rsidRPr="0059453B" w:rsidRDefault="00D06360" w:rsidP="00D06360">
            <w:pPr>
              <w:ind w:left="-101" w:right="629"/>
              <w:jc w:val="right"/>
              <w:rPr>
                <w:rFonts w:ascii="Angsana New" w:hAnsi="Angsana New" w:cs="Angsana New"/>
              </w:rPr>
            </w:pPr>
            <w:r w:rsidRPr="00937D0E">
              <w:rPr>
                <w:rFonts w:ascii="Angsana New" w:hAnsi="Angsana New" w:cs="Angsana New"/>
              </w:rPr>
              <w:t>-</w:t>
            </w:r>
          </w:p>
        </w:tc>
      </w:tr>
      <w:tr w:rsidR="00D06360" w:rsidRPr="001D12C9" w14:paraId="547B22F4" w14:textId="77777777" w:rsidTr="002810D0">
        <w:trPr>
          <w:trHeight w:val="57"/>
        </w:trPr>
        <w:tc>
          <w:tcPr>
            <w:tcW w:w="3194" w:type="dxa"/>
            <w:tcBorders>
              <w:top w:val="nil"/>
              <w:bottom w:val="nil"/>
            </w:tcBorders>
            <w:vAlign w:val="bottom"/>
          </w:tcPr>
          <w:p w14:paraId="18ED350B" w14:textId="77777777" w:rsidR="00D06360" w:rsidRPr="0058746B" w:rsidRDefault="00D06360" w:rsidP="00D06360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bottom w:val="nil"/>
            </w:tcBorders>
            <w:vAlign w:val="center"/>
          </w:tcPr>
          <w:p w14:paraId="5F18A110" w14:textId="2B52BEC7" w:rsidR="00D06360" w:rsidRPr="00E559AF" w:rsidRDefault="00D06360" w:rsidP="00E559AF">
            <w:pPr>
              <w:ind w:left="-101" w:right="-6"/>
              <w:jc w:val="right"/>
              <w:rPr>
                <w:sz w:val="31"/>
                <w:szCs w:val="31"/>
              </w:rPr>
            </w:pPr>
            <w:r w:rsidRPr="00937D0E">
              <w:rPr>
                <w:sz w:val="31"/>
                <w:szCs w:val="31"/>
                <w:cs/>
              </w:rPr>
              <w:t>(</w:t>
            </w:r>
            <w:r>
              <w:rPr>
                <w:sz w:val="31"/>
                <w:szCs w:val="31"/>
              </w:rPr>
              <w:t>67,102,679</w:t>
            </w:r>
            <w:r w:rsidRPr="00937D0E">
              <w:rPr>
                <w:sz w:val="31"/>
                <w:szCs w:val="31"/>
                <w:cs/>
              </w:rPr>
              <w:t>)</w:t>
            </w:r>
          </w:p>
        </w:tc>
        <w:tc>
          <w:tcPr>
            <w:tcW w:w="1728" w:type="dxa"/>
            <w:tcBorders>
              <w:top w:val="nil"/>
              <w:bottom w:val="nil"/>
            </w:tcBorders>
            <w:vAlign w:val="center"/>
          </w:tcPr>
          <w:p w14:paraId="4EE7DA3F" w14:textId="234A3CA1" w:rsidR="00D06360" w:rsidRPr="00E559AF" w:rsidRDefault="00D06360" w:rsidP="00E559AF">
            <w:pPr>
              <w:ind w:left="-101" w:right="-6"/>
              <w:jc w:val="right"/>
              <w:rPr>
                <w:sz w:val="31"/>
                <w:szCs w:val="31"/>
              </w:rPr>
            </w:pPr>
            <w:r w:rsidRPr="00937D0E">
              <w:rPr>
                <w:sz w:val="31"/>
                <w:szCs w:val="31"/>
                <w:cs/>
              </w:rPr>
              <w:t>(</w:t>
            </w:r>
            <w:r>
              <w:rPr>
                <w:sz w:val="31"/>
                <w:szCs w:val="31"/>
              </w:rPr>
              <w:t>238,685</w:t>
            </w:r>
            <w:r w:rsidRPr="00937D0E">
              <w:rPr>
                <w:sz w:val="31"/>
                <w:szCs w:val="31"/>
                <w:cs/>
              </w:rPr>
              <w:t>)</w:t>
            </w:r>
          </w:p>
        </w:tc>
        <w:tc>
          <w:tcPr>
            <w:tcW w:w="1728" w:type="dxa"/>
            <w:tcBorders>
              <w:top w:val="nil"/>
              <w:bottom w:val="nil"/>
            </w:tcBorders>
            <w:vAlign w:val="center"/>
          </w:tcPr>
          <w:p w14:paraId="2FAC9142" w14:textId="550EA5C1" w:rsidR="00D06360" w:rsidRPr="00F94495" w:rsidRDefault="00D06360" w:rsidP="00E559AF">
            <w:pPr>
              <w:ind w:left="-101" w:right="-6"/>
              <w:jc w:val="right"/>
              <w:rPr>
                <w:sz w:val="31"/>
                <w:szCs w:val="31"/>
              </w:rPr>
            </w:pPr>
            <w:r w:rsidRPr="00937D0E">
              <w:rPr>
                <w:sz w:val="31"/>
                <w:szCs w:val="31"/>
                <w:cs/>
              </w:rPr>
              <w:t>(</w:t>
            </w:r>
            <w:r>
              <w:rPr>
                <w:sz w:val="31"/>
                <w:szCs w:val="31"/>
              </w:rPr>
              <w:t>67,341,364</w:t>
            </w:r>
            <w:r w:rsidRPr="00937D0E">
              <w:rPr>
                <w:sz w:val="31"/>
                <w:szCs w:val="31"/>
                <w:cs/>
              </w:rPr>
              <w:t>)</w:t>
            </w:r>
          </w:p>
        </w:tc>
        <w:tc>
          <w:tcPr>
            <w:tcW w:w="1729" w:type="dxa"/>
            <w:tcBorders>
              <w:top w:val="nil"/>
              <w:bottom w:val="nil"/>
            </w:tcBorders>
            <w:vAlign w:val="center"/>
          </w:tcPr>
          <w:p w14:paraId="0A4D59CF" w14:textId="171C59DA" w:rsidR="00D06360" w:rsidRPr="006069D5" w:rsidRDefault="00D06360" w:rsidP="00D06360">
            <w:pPr>
              <w:ind w:left="-101" w:right="-6"/>
              <w:jc w:val="right"/>
              <w:rPr>
                <w:sz w:val="31"/>
                <w:szCs w:val="31"/>
                <w:cs/>
              </w:rPr>
            </w:pPr>
            <w:r w:rsidRPr="00937D0E">
              <w:rPr>
                <w:sz w:val="31"/>
                <w:szCs w:val="31"/>
                <w:cs/>
              </w:rPr>
              <w:t>(</w:t>
            </w:r>
            <w:r w:rsidRPr="00937D0E">
              <w:rPr>
                <w:sz w:val="31"/>
                <w:szCs w:val="31"/>
              </w:rPr>
              <w:t>63,044,135</w:t>
            </w:r>
            <w:r w:rsidRPr="00937D0E">
              <w:rPr>
                <w:sz w:val="31"/>
                <w:szCs w:val="31"/>
                <w:cs/>
              </w:rPr>
              <w:t>)</w:t>
            </w:r>
          </w:p>
        </w:tc>
      </w:tr>
      <w:tr w:rsidR="00D06360" w:rsidRPr="001D12C9" w14:paraId="68DA1A01" w14:textId="77777777" w:rsidTr="002810D0">
        <w:trPr>
          <w:trHeight w:val="57"/>
        </w:trPr>
        <w:tc>
          <w:tcPr>
            <w:tcW w:w="3194" w:type="dxa"/>
            <w:tcBorders>
              <w:top w:val="nil"/>
              <w:bottom w:val="nil"/>
            </w:tcBorders>
            <w:vAlign w:val="bottom"/>
          </w:tcPr>
          <w:p w14:paraId="12F8D2CB" w14:textId="77777777" w:rsidR="00D06360" w:rsidRPr="0058746B" w:rsidRDefault="00D06360" w:rsidP="00D06360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ลดลงจากการลดค่าเช่า</w:t>
            </w:r>
          </w:p>
        </w:tc>
        <w:tc>
          <w:tcPr>
            <w:tcW w:w="1728" w:type="dxa"/>
            <w:tcBorders>
              <w:top w:val="nil"/>
              <w:bottom w:val="nil"/>
            </w:tcBorders>
            <w:vAlign w:val="center"/>
          </w:tcPr>
          <w:p w14:paraId="6EBB7BA7" w14:textId="1947572E" w:rsidR="00D06360" w:rsidRPr="00937D0E" w:rsidRDefault="00D06360" w:rsidP="00D06360">
            <w:pPr>
              <w:ind w:left="-101" w:right="629"/>
              <w:jc w:val="right"/>
              <w:rPr>
                <w:rFonts w:ascii="Angsana New" w:hAnsi="Angsana New" w:cs="Angsana New"/>
              </w:rPr>
            </w:pPr>
            <w:r w:rsidRPr="00937D0E">
              <w:rPr>
                <w:rFonts w:ascii="Angsana New" w:hAnsi="Angsana New" w:cs="Angsana New"/>
              </w:rPr>
              <w:t>-</w:t>
            </w:r>
          </w:p>
        </w:tc>
        <w:tc>
          <w:tcPr>
            <w:tcW w:w="1728" w:type="dxa"/>
            <w:tcBorders>
              <w:top w:val="nil"/>
              <w:bottom w:val="nil"/>
            </w:tcBorders>
            <w:vAlign w:val="center"/>
          </w:tcPr>
          <w:p w14:paraId="2983A191" w14:textId="477944AD" w:rsidR="00D06360" w:rsidRPr="00F94495" w:rsidRDefault="00D06360" w:rsidP="00D06360">
            <w:pPr>
              <w:ind w:left="-101" w:right="629"/>
              <w:jc w:val="right"/>
              <w:rPr>
                <w:rFonts w:ascii="Angsana New" w:hAnsi="Angsana New" w:cs="Angsana New"/>
              </w:rPr>
            </w:pPr>
            <w:r w:rsidRPr="00937D0E">
              <w:rPr>
                <w:rFonts w:ascii="Angsana New" w:hAnsi="Angsana New" w:cs="Angsana New"/>
              </w:rPr>
              <w:t>-</w:t>
            </w:r>
          </w:p>
        </w:tc>
        <w:tc>
          <w:tcPr>
            <w:tcW w:w="1728" w:type="dxa"/>
            <w:tcBorders>
              <w:top w:val="nil"/>
              <w:bottom w:val="nil"/>
            </w:tcBorders>
            <w:vAlign w:val="center"/>
          </w:tcPr>
          <w:p w14:paraId="39DA00BB" w14:textId="2DF9C44A" w:rsidR="00D06360" w:rsidRPr="00937D0E" w:rsidRDefault="00D06360" w:rsidP="00D06360">
            <w:pPr>
              <w:ind w:left="-101" w:right="629"/>
              <w:jc w:val="right"/>
              <w:rPr>
                <w:rFonts w:ascii="Angsana New" w:hAnsi="Angsana New" w:cs="Angsana New"/>
              </w:rPr>
            </w:pPr>
            <w:r w:rsidRPr="00937D0E">
              <w:rPr>
                <w:rFonts w:ascii="Angsana New" w:hAnsi="Angsana New" w:cs="Angsana New"/>
              </w:rPr>
              <w:t>-</w:t>
            </w:r>
          </w:p>
        </w:tc>
        <w:tc>
          <w:tcPr>
            <w:tcW w:w="1729" w:type="dxa"/>
            <w:tcBorders>
              <w:top w:val="nil"/>
              <w:bottom w:val="nil"/>
            </w:tcBorders>
            <w:vAlign w:val="center"/>
          </w:tcPr>
          <w:p w14:paraId="7B5AE397" w14:textId="33557F16" w:rsidR="00D06360" w:rsidRPr="006069D5" w:rsidRDefault="00D06360" w:rsidP="00D06360">
            <w:pPr>
              <w:ind w:left="-101" w:right="-6"/>
              <w:jc w:val="right"/>
              <w:rPr>
                <w:sz w:val="31"/>
                <w:szCs w:val="31"/>
                <w:cs/>
              </w:rPr>
            </w:pPr>
            <w:r w:rsidRPr="00937D0E">
              <w:rPr>
                <w:sz w:val="31"/>
                <w:szCs w:val="31"/>
                <w:cs/>
              </w:rPr>
              <w:t>(</w:t>
            </w:r>
            <w:r w:rsidRPr="00937D0E">
              <w:rPr>
                <w:sz w:val="31"/>
                <w:szCs w:val="31"/>
              </w:rPr>
              <w:t>11,511,419</w:t>
            </w:r>
            <w:r w:rsidRPr="00937D0E">
              <w:rPr>
                <w:sz w:val="31"/>
                <w:szCs w:val="31"/>
                <w:cs/>
              </w:rPr>
              <w:t>)</w:t>
            </w:r>
          </w:p>
        </w:tc>
      </w:tr>
      <w:tr w:rsidR="00D06360" w:rsidRPr="001D12C9" w14:paraId="58F858A2" w14:textId="77777777" w:rsidTr="002810D0">
        <w:trPr>
          <w:trHeight w:val="57"/>
        </w:trPr>
        <w:tc>
          <w:tcPr>
            <w:tcW w:w="3194" w:type="dxa"/>
            <w:tcBorders>
              <w:top w:val="nil"/>
              <w:bottom w:val="nil"/>
            </w:tcBorders>
            <w:vAlign w:val="bottom"/>
          </w:tcPr>
          <w:p w14:paraId="122485D6" w14:textId="77777777" w:rsidR="00D06360" w:rsidRPr="0058746B" w:rsidRDefault="00D06360" w:rsidP="00D06360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 w:hint="cs"/>
                <w:cs/>
              </w:rPr>
              <w:t>ลดลงจากการยกเลิกสัญญาเช่า</w:t>
            </w:r>
          </w:p>
        </w:tc>
        <w:tc>
          <w:tcPr>
            <w:tcW w:w="1728" w:type="dxa"/>
            <w:tcBorders>
              <w:top w:val="nil"/>
              <w:bottom w:val="nil"/>
            </w:tcBorders>
            <w:vAlign w:val="center"/>
          </w:tcPr>
          <w:p w14:paraId="1E2F24AE" w14:textId="60E83655" w:rsidR="00D06360" w:rsidRPr="00937D0E" w:rsidRDefault="00D06360" w:rsidP="00D06360">
            <w:pPr>
              <w:ind w:left="-101" w:right="629"/>
              <w:jc w:val="right"/>
              <w:rPr>
                <w:rFonts w:ascii="Angsana New" w:hAnsi="Angsana New" w:cs="Angsana New"/>
                <w:cs/>
              </w:rPr>
            </w:pPr>
            <w:r w:rsidRPr="00937D0E">
              <w:rPr>
                <w:rFonts w:ascii="Angsana New" w:hAnsi="Angsana New" w:cs="Angsana New"/>
              </w:rPr>
              <w:t>-</w:t>
            </w:r>
          </w:p>
        </w:tc>
        <w:tc>
          <w:tcPr>
            <w:tcW w:w="1728" w:type="dxa"/>
            <w:tcBorders>
              <w:top w:val="nil"/>
              <w:bottom w:val="nil"/>
            </w:tcBorders>
            <w:vAlign w:val="center"/>
          </w:tcPr>
          <w:p w14:paraId="119EFB0F" w14:textId="124C8CF9" w:rsidR="00D06360" w:rsidRPr="00F94495" w:rsidRDefault="00D06360" w:rsidP="00D06360">
            <w:pPr>
              <w:ind w:left="-101" w:right="629"/>
              <w:jc w:val="right"/>
              <w:rPr>
                <w:rFonts w:ascii="Angsana New" w:hAnsi="Angsana New" w:cs="Angsana New"/>
              </w:rPr>
            </w:pPr>
            <w:r w:rsidRPr="00937D0E">
              <w:rPr>
                <w:rFonts w:ascii="Angsana New" w:hAnsi="Angsana New" w:cs="Angsana New"/>
              </w:rPr>
              <w:t>-</w:t>
            </w:r>
          </w:p>
        </w:tc>
        <w:tc>
          <w:tcPr>
            <w:tcW w:w="1728" w:type="dxa"/>
            <w:tcBorders>
              <w:top w:val="nil"/>
              <w:bottom w:val="nil"/>
            </w:tcBorders>
            <w:vAlign w:val="center"/>
          </w:tcPr>
          <w:p w14:paraId="1B122BBE" w14:textId="61EC294A" w:rsidR="00D06360" w:rsidRPr="00937D0E" w:rsidRDefault="00D06360" w:rsidP="00D06360">
            <w:pPr>
              <w:ind w:left="-101" w:right="629"/>
              <w:jc w:val="right"/>
              <w:rPr>
                <w:rFonts w:ascii="Angsana New" w:hAnsi="Angsana New" w:cs="Angsana New"/>
                <w:cs/>
              </w:rPr>
            </w:pPr>
            <w:r w:rsidRPr="00937D0E">
              <w:rPr>
                <w:rFonts w:ascii="Angsana New" w:hAnsi="Angsana New" w:cs="Angsana New"/>
              </w:rPr>
              <w:t>-</w:t>
            </w:r>
          </w:p>
        </w:tc>
        <w:tc>
          <w:tcPr>
            <w:tcW w:w="1729" w:type="dxa"/>
            <w:tcBorders>
              <w:top w:val="nil"/>
              <w:bottom w:val="nil"/>
            </w:tcBorders>
            <w:vAlign w:val="center"/>
          </w:tcPr>
          <w:p w14:paraId="2324E1D4" w14:textId="7FABD03E" w:rsidR="00D06360" w:rsidRPr="00F94495" w:rsidRDefault="00D06360" w:rsidP="00D06360">
            <w:pPr>
              <w:ind w:left="-101" w:right="-6"/>
              <w:jc w:val="right"/>
              <w:rPr>
                <w:sz w:val="31"/>
                <w:szCs w:val="31"/>
                <w:cs/>
              </w:rPr>
            </w:pPr>
            <w:r w:rsidRPr="00937D0E">
              <w:rPr>
                <w:sz w:val="31"/>
                <w:szCs w:val="31"/>
              </w:rPr>
              <w:t>(247,505)</w:t>
            </w:r>
          </w:p>
        </w:tc>
      </w:tr>
      <w:tr w:rsidR="00D06360" w:rsidRPr="001D12C9" w14:paraId="70052DF0" w14:textId="77777777" w:rsidTr="002810D0">
        <w:trPr>
          <w:trHeight w:val="57"/>
        </w:trPr>
        <w:tc>
          <w:tcPr>
            <w:tcW w:w="3194" w:type="dxa"/>
            <w:vAlign w:val="bottom"/>
          </w:tcPr>
          <w:p w14:paraId="2F863FD4" w14:textId="77777777" w:rsidR="00D06360" w:rsidRPr="0058746B" w:rsidRDefault="00D06360" w:rsidP="00D06360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มูลค่าสุทธิตามบัญชี ยกไปปลาย</w:t>
            </w:r>
            <w:r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728" w:type="dxa"/>
            <w:vAlign w:val="center"/>
          </w:tcPr>
          <w:p w14:paraId="4C4B7797" w14:textId="25FC8DBF" w:rsidR="00D06360" w:rsidRPr="00937D0E" w:rsidRDefault="00D06360" w:rsidP="00D06360">
            <w:pPr>
              <w:ind w:left="-101" w:right="5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339,459,09</w:t>
            </w:r>
            <w:r w:rsidR="00734489">
              <w:rPr>
                <w:rFonts w:ascii="Angsana New" w:hAnsi="Angsana New" w:cs="Angsana New"/>
              </w:rPr>
              <w:t>9</w:t>
            </w:r>
          </w:p>
        </w:tc>
        <w:tc>
          <w:tcPr>
            <w:tcW w:w="1728" w:type="dxa"/>
            <w:vAlign w:val="center"/>
          </w:tcPr>
          <w:p w14:paraId="0637B1F4" w14:textId="0DE8256D" w:rsidR="00D06360" w:rsidRPr="00937D0E" w:rsidRDefault="00D06360" w:rsidP="00D06360">
            <w:pPr>
              <w:ind w:left="-101" w:right="5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6,691,315</w:t>
            </w:r>
          </w:p>
        </w:tc>
        <w:tc>
          <w:tcPr>
            <w:tcW w:w="1728" w:type="dxa"/>
            <w:vAlign w:val="center"/>
          </w:tcPr>
          <w:p w14:paraId="21B285CE" w14:textId="3BF8F6FE" w:rsidR="00D06360" w:rsidRPr="00937D0E" w:rsidRDefault="00D06360" w:rsidP="00D06360">
            <w:pPr>
              <w:ind w:left="-101" w:right="5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346,150,414</w:t>
            </w:r>
          </w:p>
        </w:tc>
        <w:tc>
          <w:tcPr>
            <w:tcW w:w="1729" w:type="dxa"/>
            <w:vAlign w:val="center"/>
          </w:tcPr>
          <w:p w14:paraId="58C3F119" w14:textId="06F06C1D" w:rsidR="00D06360" w:rsidRPr="00B066C7" w:rsidRDefault="00D06360" w:rsidP="00D06360">
            <w:pPr>
              <w:ind w:left="-101" w:right="47"/>
              <w:jc w:val="right"/>
              <w:rPr>
                <w:sz w:val="31"/>
                <w:szCs w:val="31"/>
                <w:cs/>
              </w:rPr>
            </w:pPr>
            <w:r w:rsidRPr="00F94495">
              <w:rPr>
                <w:sz w:val="31"/>
                <w:szCs w:val="31"/>
              </w:rPr>
              <w:t>20,019,262</w:t>
            </w:r>
          </w:p>
        </w:tc>
      </w:tr>
      <w:bookmarkEnd w:id="12"/>
    </w:tbl>
    <w:p w14:paraId="11C03292" w14:textId="77777777" w:rsidR="00185EBF" w:rsidRPr="00586BAF" w:rsidRDefault="00185EBF" w:rsidP="00185EBF">
      <w:pPr>
        <w:pStyle w:val="BodyText3"/>
        <w:tabs>
          <w:tab w:val="clear" w:pos="360"/>
        </w:tabs>
        <w:ind w:left="360" w:right="-706"/>
        <w:rPr>
          <w:rFonts w:ascii="Angsana New" w:hAnsi="Angsana New"/>
          <w:b/>
          <w:bCs/>
          <w:sz w:val="16"/>
          <w:szCs w:val="16"/>
        </w:rPr>
      </w:pPr>
    </w:p>
    <w:p w14:paraId="1FDCAFA4" w14:textId="77777777" w:rsidR="002810D0" w:rsidRPr="005C347D" w:rsidRDefault="002810D0" w:rsidP="002810D0">
      <w:pPr>
        <w:pStyle w:val="ListParagraph"/>
        <w:ind w:left="360" w:right="-280"/>
        <w:jc w:val="right"/>
        <w:rPr>
          <w:rFonts w:ascii="Angsana New" w:hAnsi="Angsana New"/>
          <w:szCs w:val="32"/>
        </w:rPr>
      </w:pPr>
      <w:r w:rsidRPr="005C347D">
        <w:rPr>
          <w:rFonts w:ascii="Angsana New" w:hAnsi="Angsana New" w:hint="cs"/>
          <w:szCs w:val="32"/>
          <w:cs/>
        </w:rPr>
        <w:t xml:space="preserve">หน่วย </w:t>
      </w:r>
      <w:r w:rsidRPr="005C347D">
        <w:rPr>
          <w:rFonts w:ascii="Angsana New" w:hAnsi="Angsana New"/>
          <w:szCs w:val="32"/>
        </w:rPr>
        <w:t xml:space="preserve">: </w:t>
      </w:r>
      <w:r w:rsidRPr="005C347D">
        <w:rPr>
          <w:rFonts w:ascii="Angsana New" w:hAnsi="Angsana New" w:hint="cs"/>
          <w:szCs w:val="32"/>
          <w:cs/>
        </w:rPr>
        <w:t>บาท</w:t>
      </w:r>
    </w:p>
    <w:tbl>
      <w:tblPr>
        <w:tblW w:w="10107" w:type="dxa"/>
        <w:tblInd w:w="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4"/>
        <w:gridCol w:w="1728"/>
        <w:gridCol w:w="1728"/>
        <w:gridCol w:w="1728"/>
        <w:gridCol w:w="1729"/>
      </w:tblGrid>
      <w:tr w:rsidR="00404A19" w:rsidRPr="001D12C9" w14:paraId="013DAFDD" w14:textId="77777777" w:rsidTr="002810D0">
        <w:trPr>
          <w:trHeight w:val="381"/>
        </w:trPr>
        <w:tc>
          <w:tcPr>
            <w:tcW w:w="3194" w:type="dxa"/>
            <w:vMerge w:val="restart"/>
            <w:vAlign w:val="center"/>
          </w:tcPr>
          <w:p w14:paraId="6DFB7906" w14:textId="77777777" w:rsidR="00404A19" w:rsidRPr="00C82017" w:rsidRDefault="00404A19" w:rsidP="007E612B">
            <w:pPr>
              <w:ind w:right="11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6913" w:type="dxa"/>
            <w:gridSpan w:val="4"/>
          </w:tcPr>
          <w:p w14:paraId="498EAADD" w14:textId="77777777" w:rsidR="00404A19" w:rsidRPr="0058746B" w:rsidRDefault="00404A19" w:rsidP="007E612B">
            <w:pPr>
              <w:ind w:left="-101" w:right="-105"/>
              <w:jc w:val="center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C347D" w:rsidRPr="001D12C9" w14:paraId="3F354F3C" w14:textId="77777777" w:rsidTr="00777857">
        <w:trPr>
          <w:trHeight w:val="183"/>
        </w:trPr>
        <w:tc>
          <w:tcPr>
            <w:tcW w:w="3194" w:type="dxa"/>
            <w:vMerge/>
          </w:tcPr>
          <w:p w14:paraId="36906104" w14:textId="77777777" w:rsidR="005C347D" w:rsidRPr="00C82017" w:rsidRDefault="005C347D" w:rsidP="007E612B">
            <w:pPr>
              <w:ind w:right="116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</w:tc>
        <w:tc>
          <w:tcPr>
            <w:tcW w:w="5184" w:type="dxa"/>
            <w:gridSpan w:val="3"/>
            <w:tcBorders>
              <w:bottom w:val="single" w:sz="4" w:space="0" w:color="auto"/>
            </w:tcBorders>
          </w:tcPr>
          <w:p w14:paraId="5CD7DFF6" w14:textId="67B04AB9" w:rsidR="005C347D" w:rsidRPr="0058746B" w:rsidRDefault="005C347D" w:rsidP="007E612B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B066C7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14:paraId="234C3FB9" w14:textId="7A8E24F5" w:rsidR="005C347D" w:rsidRPr="0058746B" w:rsidRDefault="005C347D" w:rsidP="007E612B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404A19" w:rsidRPr="001D12C9" w14:paraId="2380CF9D" w14:textId="77777777" w:rsidTr="007D3115">
        <w:trPr>
          <w:trHeight w:val="57"/>
        </w:trPr>
        <w:tc>
          <w:tcPr>
            <w:tcW w:w="3194" w:type="dxa"/>
            <w:vMerge/>
            <w:tcBorders>
              <w:bottom w:val="nil"/>
            </w:tcBorders>
            <w:vAlign w:val="bottom"/>
          </w:tcPr>
          <w:p w14:paraId="7B2D7F05" w14:textId="2E95BE65" w:rsidR="00404A19" w:rsidRPr="0058746B" w:rsidRDefault="00404A19" w:rsidP="002810D0">
            <w:pPr>
              <w:ind w:right="116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vAlign w:val="center"/>
          </w:tcPr>
          <w:p w14:paraId="1B6ED4EF" w14:textId="0D30A4DB" w:rsidR="00404A19" w:rsidRPr="00F94495" w:rsidRDefault="00404A19" w:rsidP="00F94495">
            <w:pPr>
              <w:ind w:left="-108" w:right="-104"/>
              <w:jc w:val="center"/>
              <w:rPr>
                <w:cs/>
              </w:rPr>
            </w:pPr>
            <w:r w:rsidRPr="00F94495">
              <w:rPr>
                <w:rFonts w:hint="cs"/>
                <w:cs/>
              </w:rPr>
              <w:t>พื้นที่</w:t>
            </w:r>
            <w:r w:rsidR="00F710F5">
              <w:rPr>
                <w:rFonts w:hint="cs"/>
                <w:cs/>
              </w:rPr>
              <w:t>สำนักงาน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vAlign w:val="center"/>
          </w:tcPr>
          <w:p w14:paraId="05EBA0E1" w14:textId="0DB4B654" w:rsidR="00404A19" w:rsidRPr="00F94495" w:rsidRDefault="00404A19" w:rsidP="00F94495">
            <w:pPr>
              <w:ind w:left="-108" w:right="-104"/>
              <w:jc w:val="center"/>
              <w:rPr>
                <w:cs/>
              </w:rPr>
            </w:pPr>
            <w:r w:rsidRPr="00F94495">
              <w:rPr>
                <w:rFonts w:hint="cs"/>
                <w:cs/>
              </w:rPr>
              <w:t>ยานพาหนะ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vAlign w:val="center"/>
          </w:tcPr>
          <w:p w14:paraId="3B87993A" w14:textId="68C35A21" w:rsidR="00404A19" w:rsidRPr="00F94495" w:rsidRDefault="00404A19" w:rsidP="00F94495">
            <w:pPr>
              <w:ind w:left="-108" w:right="-104"/>
              <w:jc w:val="center"/>
              <w:rPr>
                <w:cs/>
              </w:rPr>
            </w:pPr>
            <w:r w:rsidRPr="00F94495">
              <w:rPr>
                <w:rFonts w:hint="cs"/>
                <w:cs/>
              </w:rPr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bottom w:val="nil"/>
            </w:tcBorders>
            <w:vAlign w:val="center"/>
          </w:tcPr>
          <w:p w14:paraId="5C0E1678" w14:textId="5E9FA8A9" w:rsidR="00404A19" w:rsidRPr="00F94495" w:rsidRDefault="00404A19" w:rsidP="00F94495">
            <w:pPr>
              <w:ind w:left="-108" w:right="-104"/>
              <w:jc w:val="center"/>
              <w:rPr>
                <w:cs/>
              </w:rPr>
            </w:pPr>
            <w:r w:rsidRPr="00F94495">
              <w:rPr>
                <w:rFonts w:hint="cs"/>
                <w:cs/>
              </w:rPr>
              <w:t>พื้นที่</w:t>
            </w:r>
            <w:r w:rsidR="00F710F5">
              <w:rPr>
                <w:rFonts w:hint="cs"/>
                <w:cs/>
              </w:rPr>
              <w:t>สำนักงาน</w:t>
            </w:r>
          </w:p>
        </w:tc>
      </w:tr>
      <w:tr w:rsidR="00D06360" w:rsidRPr="001D12C9" w14:paraId="10E528DB" w14:textId="77777777" w:rsidTr="002810D0">
        <w:trPr>
          <w:trHeight w:val="57"/>
        </w:trPr>
        <w:tc>
          <w:tcPr>
            <w:tcW w:w="3194" w:type="dxa"/>
            <w:tcBorders>
              <w:top w:val="single" w:sz="4" w:space="0" w:color="auto"/>
              <w:bottom w:val="nil"/>
            </w:tcBorders>
            <w:vAlign w:val="bottom"/>
          </w:tcPr>
          <w:p w14:paraId="6920A557" w14:textId="6C0F2340" w:rsidR="00D06360" w:rsidRPr="0058746B" w:rsidRDefault="00D06360" w:rsidP="00D06360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 w:hint="cs"/>
                <w:cs/>
              </w:rPr>
              <w:t>มูลค่าสุทธิตามบัญชี ยกมาต้น</w:t>
            </w:r>
            <w:r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vAlign w:val="center"/>
          </w:tcPr>
          <w:p w14:paraId="2473E621" w14:textId="11ED0ECA" w:rsidR="00D06360" w:rsidRPr="00937D0E" w:rsidRDefault="00D06360" w:rsidP="00D06360">
            <w:pPr>
              <w:ind w:left="-101" w:right="56"/>
              <w:jc w:val="right"/>
              <w:rPr>
                <w:rFonts w:ascii="Angsana New" w:hAnsi="Angsana New" w:cs="Angsana New"/>
              </w:rPr>
            </w:pPr>
            <w:r w:rsidRPr="00F94495">
              <w:rPr>
                <w:sz w:val="31"/>
                <w:szCs w:val="31"/>
              </w:rPr>
              <w:t>8,979,300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vAlign w:val="center"/>
          </w:tcPr>
          <w:p w14:paraId="0D504C92" w14:textId="224BBEC7" w:rsidR="00D06360" w:rsidRPr="00F94495" w:rsidRDefault="00D06360" w:rsidP="00D06360">
            <w:pPr>
              <w:ind w:left="-101" w:right="629"/>
              <w:jc w:val="right"/>
              <w:rPr>
                <w:rFonts w:ascii="Angsana New" w:hAnsi="Angsana New" w:cs="Angsana New"/>
              </w:rPr>
            </w:pPr>
            <w:r w:rsidRPr="00937D0E">
              <w:rPr>
                <w:rFonts w:ascii="Angsana New" w:hAnsi="Angsana New" w:cs="Angsana New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vAlign w:val="center"/>
          </w:tcPr>
          <w:p w14:paraId="5C962294" w14:textId="66557820" w:rsidR="00D06360" w:rsidRPr="00E00CFA" w:rsidRDefault="00D06360" w:rsidP="00D06360">
            <w:pPr>
              <w:ind w:left="-101" w:right="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8,979,300</w:t>
            </w:r>
          </w:p>
        </w:tc>
        <w:tc>
          <w:tcPr>
            <w:tcW w:w="1729" w:type="dxa"/>
            <w:tcBorders>
              <w:top w:val="single" w:sz="4" w:space="0" w:color="auto"/>
              <w:bottom w:val="nil"/>
            </w:tcBorders>
            <w:vAlign w:val="center"/>
          </w:tcPr>
          <w:p w14:paraId="06B961AF" w14:textId="345A8657" w:rsidR="00D06360" w:rsidRPr="00B066C7" w:rsidRDefault="00D06360" w:rsidP="00D06360">
            <w:pPr>
              <w:ind w:left="-101" w:right="47"/>
              <w:jc w:val="right"/>
              <w:rPr>
                <w:sz w:val="31"/>
                <w:szCs w:val="31"/>
              </w:rPr>
            </w:pPr>
            <w:r w:rsidRPr="00B066C7">
              <w:rPr>
                <w:sz w:val="31"/>
                <w:szCs w:val="31"/>
              </w:rPr>
              <w:t>42,687,921</w:t>
            </w:r>
          </w:p>
        </w:tc>
      </w:tr>
      <w:tr w:rsidR="00E559AF" w:rsidRPr="001D12C9" w14:paraId="16BA9636" w14:textId="77777777" w:rsidTr="002810D0">
        <w:trPr>
          <w:trHeight w:val="57"/>
        </w:trPr>
        <w:tc>
          <w:tcPr>
            <w:tcW w:w="3194" w:type="dxa"/>
            <w:tcBorders>
              <w:top w:val="nil"/>
              <w:bottom w:val="nil"/>
            </w:tcBorders>
            <w:vAlign w:val="bottom"/>
          </w:tcPr>
          <w:p w14:paraId="1FA98198" w14:textId="77777777" w:rsidR="00E559AF" w:rsidRPr="0058746B" w:rsidRDefault="00E559AF" w:rsidP="00E559AF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728" w:type="dxa"/>
            <w:tcBorders>
              <w:top w:val="nil"/>
              <w:bottom w:val="nil"/>
            </w:tcBorders>
            <w:vAlign w:val="center"/>
          </w:tcPr>
          <w:p w14:paraId="44DD699A" w14:textId="25EE3D59" w:rsidR="00E559AF" w:rsidRPr="00937D0E" w:rsidRDefault="00E559AF" w:rsidP="00E559AF">
            <w:pPr>
              <w:ind w:left="-101" w:right="5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147,657,517</w:t>
            </w:r>
          </w:p>
        </w:tc>
        <w:tc>
          <w:tcPr>
            <w:tcW w:w="1728" w:type="dxa"/>
            <w:tcBorders>
              <w:top w:val="nil"/>
              <w:bottom w:val="nil"/>
            </w:tcBorders>
            <w:vAlign w:val="center"/>
          </w:tcPr>
          <w:p w14:paraId="7D291A6C" w14:textId="26DFB08F" w:rsidR="00E559AF" w:rsidRPr="00937D0E" w:rsidRDefault="00E559AF" w:rsidP="00E559AF">
            <w:pPr>
              <w:ind w:left="-101" w:right="5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6,930,000</w:t>
            </w:r>
          </w:p>
        </w:tc>
        <w:tc>
          <w:tcPr>
            <w:tcW w:w="1728" w:type="dxa"/>
            <w:tcBorders>
              <w:top w:val="nil"/>
              <w:bottom w:val="nil"/>
            </w:tcBorders>
            <w:vAlign w:val="center"/>
          </w:tcPr>
          <w:p w14:paraId="2CE7AD80" w14:textId="4520F400" w:rsidR="00E559AF" w:rsidRPr="00937D0E" w:rsidRDefault="00E559AF" w:rsidP="00E559AF">
            <w:pPr>
              <w:ind w:left="-101" w:right="5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154,587,517</w:t>
            </w:r>
          </w:p>
        </w:tc>
        <w:tc>
          <w:tcPr>
            <w:tcW w:w="1729" w:type="dxa"/>
            <w:tcBorders>
              <w:top w:val="nil"/>
              <w:bottom w:val="nil"/>
            </w:tcBorders>
            <w:vAlign w:val="center"/>
          </w:tcPr>
          <w:p w14:paraId="4EF7E28A" w14:textId="77777777" w:rsidR="00E559AF" w:rsidRPr="0059453B" w:rsidRDefault="00E559AF" w:rsidP="00E559AF">
            <w:pPr>
              <w:ind w:left="-101" w:right="629"/>
              <w:jc w:val="right"/>
              <w:rPr>
                <w:rFonts w:ascii="Angsana New" w:hAnsi="Angsana New" w:cs="Angsana New"/>
              </w:rPr>
            </w:pPr>
            <w:r w:rsidRPr="0019556D">
              <w:rPr>
                <w:rFonts w:ascii="Angsana New" w:hAnsi="Angsana New" w:cs="Angsana New"/>
              </w:rPr>
              <w:t>-</w:t>
            </w:r>
          </w:p>
        </w:tc>
      </w:tr>
      <w:tr w:rsidR="00E559AF" w:rsidRPr="001D12C9" w14:paraId="1E4A5151" w14:textId="77777777" w:rsidTr="002810D0">
        <w:trPr>
          <w:trHeight w:val="57"/>
        </w:trPr>
        <w:tc>
          <w:tcPr>
            <w:tcW w:w="3194" w:type="dxa"/>
            <w:tcBorders>
              <w:top w:val="nil"/>
              <w:bottom w:val="nil"/>
            </w:tcBorders>
            <w:vAlign w:val="bottom"/>
          </w:tcPr>
          <w:p w14:paraId="0F215370" w14:textId="77777777" w:rsidR="00E559AF" w:rsidRPr="0058746B" w:rsidRDefault="00E559AF" w:rsidP="00E559AF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bottom w:val="nil"/>
            </w:tcBorders>
            <w:vAlign w:val="center"/>
          </w:tcPr>
          <w:p w14:paraId="0C8A9D8C" w14:textId="530A6776" w:rsidR="00E559AF" w:rsidRPr="00E559AF" w:rsidRDefault="00E559AF" w:rsidP="00E559AF">
            <w:pPr>
              <w:ind w:left="-101" w:right="-6"/>
              <w:jc w:val="right"/>
              <w:rPr>
                <w:sz w:val="31"/>
                <w:szCs w:val="31"/>
              </w:rPr>
            </w:pPr>
            <w:r w:rsidRPr="00937D0E">
              <w:rPr>
                <w:sz w:val="31"/>
                <w:szCs w:val="31"/>
                <w:cs/>
              </w:rPr>
              <w:t>(</w:t>
            </w:r>
            <w:r>
              <w:rPr>
                <w:sz w:val="31"/>
                <w:szCs w:val="31"/>
              </w:rPr>
              <w:t>26,964,956</w:t>
            </w:r>
            <w:r w:rsidRPr="00937D0E">
              <w:rPr>
                <w:sz w:val="31"/>
                <w:szCs w:val="31"/>
                <w:cs/>
              </w:rPr>
              <w:t>)</w:t>
            </w:r>
          </w:p>
        </w:tc>
        <w:tc>
          <w:tcPr>
            <w:tcW w:w="1728" w:type="dxa"/>
            <w:tcBorders>
              <w:top w:val="nil"/>
              <w:bottom w:val="nil"/>
            </w:tcBorders>
            <w:vAlign w:val="center"/>
          </w:tcPr>
          <w:p w14:paraId="3CCABDA1" w14:textId="4649EC34" w:rsidR="00E559AF" w:rsidRPr="00E559AF" w:rsidRDefault="00E559AF" w:rsidP="00E559AF">
            <w:pPr>
              <w:ind w:left="-101" w:right="-6"/>
              <w:jc w:val="right"/>
              <w:rPr>
                <w:sz w:val="31"/>
                <w:szCs w:val="31"/>
              </w:rPr>
            </w:pPr>
            <w:r w:rsidRPr="00937D0E">
              <w:rPr>
                <w:sz w:val="31"/>
                <w:szCs w:val="31"/>
                <w:cs/>
              </w:rPr>
              <w:t>(</w:t>
            </w:r>
            <w:r>
              <w:rPr>
                <w:sz w:val="31"/>
                <w:szCs w:val="31"/>
              </w:rPr>
              <w:t>238,685</w:t>
            </w:r>
            <w:r w:rsidRPr="00937D0E">
              <w:rPr>
                <w:sz w:val="31"/>
                <w:szCs w:val="31"/>
                <w:cs/>
              </w:rPr>
              <w:t>)</w:t>
            </w:r>
          </w:p>
        </w:tc>
        <w:tc>
          <w:tcPr>
            <w:tcW w:w="1728" w:type="dxa"/>
            <w:tcBorders>
              <w:top w:val="nil"/>
              <w:bottom w:val="nil"/>
            </w:tcBorders>
            <w:vAlign w:val="center"/>
          </w:tcPr>
          <w:p w14:paraId="48D9A50D" w14:textId="33A25315" w:rsidR="00E559AF" w:rsidRPr="00937D0E" w:rsidRDefault="00E559AF" w:rsidP="00E559AF">
            <w:pPr>
              <w:ind w:left="-101" w:right="-6"/>
              <w:jc w:val="right"/>
              <w:rPr>
                <w:sz w:val="31"/>
                <w:szCs w:val="31"/>
              </w:rPr>
            </w:pPr>
            <w:r w:rsidRPr="00E00CFA">
              <w:rPr>
                <w:sz w:val="31"/>
                <w:szCs w:val="31"/>
                <w:cs/>
              </w:rPr>
              <w:t>(</w:t>
            </w:r>
            <w:r>
              <w:rPr>
                <w:sz w:val="31"/>
                <w:szCs w:val="31"/>
              </w:rPr>
              <w:t>27,203,641</w:t>
            </w:r>
            <w:r w:rsidRPr="00E00CFA">
              <w:rPr>
                <w:sz w:val="31"/>
                <w:szCs w:val="31"/>
                <w:cs/>
              </w:rPr>
              <w:t>)</w:t>
            </w:r>
          </w:p>
        </w:tc>
        <w:tc>
          <w:tcPr>
            <w:tcW w:w="1729" w:type="dxa"/>
            <w:tcBorders>
              <w:top w:val="nil"/>
              <w:bottom w:val="nil"/>
            </w:tcBorders>
            <w:vAlign w:val="center"/>
          </w:tcPr>
          <w:p w14:paraId="609DBC36" w14:textId="77777777" w:rsidR="00E559AF" w:rsidRPr="006069D5" w:rsidRDefault="00E559AF" w:rsidP="00E559AF">
            <w:pPr>
              <w:ind w:left="-101" w:right="-6"/>
              <w:jc w:val="right"/>
              <w:rPr>
                <w:sz w:val="31"/>
                <w:szCs w:val="31"/>
                <w:cs/>
              </w:rPr>
            </w:pPr>
            <w:r w:rsidRPr="00E00CFA">
              <w:rPr>
                <w:sz w:val="31"/>
                <w:szCs w:val="31"/>
                <w:cs/>
              </w:rPr>
              <w:t>(</w:t>
            </w:r>
            <w:r w:rsidRPr="00E00CFA">
              <w:rPr>
                <w:sz w:val="31"/>
                <w:szCs w:val="31"/>
              </w:rPr>
              <w:t>28,225,880</w:t>
            </w:r>
            <w:r w:rsidRPr="00E00CFA">
              <w:rPr>
                <w:sz w:val="31"/>
                <w:szCs w:val="31"/>
                <w:cs/>
              </w:rPr>
              <w:t>)</w:t>
            </w:r>
          </w:p>
        </w:tc>
      </w:tr>
      <w:tr w:rsidR="00D06360" w:rsidRPr="001D12C9" w14:paraId="054601AE" w14:textId="77777777" w:rsidTr="002810D0">
        <w:trPr>
          <w:trHeight w:val="57"/>
        </w:trPr>
        <w:tc>
          <w:tcPr>
            <w:tcW w:w="3194" w:type="dxa"/>
            <w:tcBorders>
              <w:top w:val="nil"/>
              <w:bottom w:val="nil"/>
            </w:tcBorders>
            <w:vAlign w:val="bottom"/>
          </w:tcPr>
          <w:p w14:paraId="241E40E8" w14:textId="77777777" w:rsidR="00D06360" w:rsidRPr="0058746B" w:rsidRDefault="00D06360" w:rsidP="00D06360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ลดลงจากการลดค่าเช่า</w:t>
            </w:r>
          </w:p>
        </w:tc>
        <w:tc>
          <w:tcPr>
            <w:tcW w:w="1728" w:type="dxa"/>
            <w:tcBorders>
              <w:top w:val="nil"/>
              <w:bottom w:val="nil"/>
            </w:tcBorders>
            <w:vAlign w:val="center"/>
          </w:tcPr>
          <w:p w14:paraId="37ACCBC4" w14:textId="0D5A8F31" w:rsidR="00D06360" w:rsidRPr="00937D0E" w:rsidRDefault="00D06360" w:rsidP="00D06360">
            <w:pPr>
              <w:ind w:left="-101" w:right="629"/>
              <w:jc w:val="right"/>
              <w:rPr>
                <w:rFonts w:ascii="Angsana New" w:hAnsi="Angsana New" w:cs="Angsana New"/>
              </w:rPr>
            </w:pPr>
            <w:r w:rsidRPr="00937D0E">
              <w:rPr>
                <w:rFonts w:ascii="Angsana New" w:hAnsi="Angsana New" w:cs="Angsana New"/>
              </w:rPr>
              <w:t>-</w:t>
            </w:r>
          </w:p>
        </w:tc>
        <w:tc>
          <w:tcPr>
            <w:tcW w:w="1728" w:type="dxa"/>
            <w:tcBorders>
              <w:top w:val="nil"/>
              <w:bottom w:val="nil"/>
            </w:tcBorders>
            <w:vAlign w:val="center"/>
          </w:tcPr>
          <w:p w14:paraId="7B11DC9D" w14:textId="7549C8F8" w:rsidR="00D06360" w:rsidRPr="00F94495" w:rsidRDefault="00D06360" w:rsidP="00D06360">
            <w:pPr>
              <w:ind w:left="-101" w:right="629"/>
              <w:jc w:val="right"/>
              <w:rPr>
                <w:rFonts w:ascii="Angsana New" w:hAnsi="Angsana New" w:cs="Angsana New"/>
              </w:rPr>
            </w:pPr>
            <w:r w:rsidRPr="00937D0E">
              <w:rPr>
                <w:rFonts w:ascii="Angsana New" w:hAnsi="Angsana New" w:cs="Angsana New"/>
              </w:rPr>
              <w:t>-</w:t>
            </w:r>
          </w:p>
        </w:tc>
        <w:tc>
          <w:tcPr>
            <w:tcW w:w="1728" w:type="dxa"/>
            <w:tcBorders>
              <w:top w:val="nil"/>
              <w:bottom w:val="nil"/>
            </w:tcBorders>
            <w:vAlign w:val="center"/>
          </w:tcPr>
          <w:p w14:paraId="77497F00" w14:textId="1D206D0A" w:rsidR="00D06360" w:rsidRPr="00937D0E" w:rsidRDefault="00D06360" w:rsidP="00D06360">
            <w:pPr>
              <w:ind w:left="-101" w:right="629"/>
              <w:jc w:val="right"/>
              <w:rPr>
                <w:rFonts w:ascii="Angsana New" w:hAnsi="Angsana New" w:cs="Angsana New"/>
              </w:rPr>
            </w:pPr>
            <w:r w:rsidRPr="00937D0E">
              <w:rPr>
                <w:rFonts w:ascii="Angsana New" w:hAnsi="Angsana New" w:cs="Angsana New"/>
              </w:rPr>
              <w:t>-</w:t>
            </w:r>
          </w:p>
        </w:tc>
        <w:tc>
          <w:tcPr>
            <w:tcW w:w="1729" w:type="dxa"/>
            <w:tcBorders>
              <w:top w:val="nil"/>
              <w:bottom w:val="nil"/>
            </w:tcBorders>
            <w:vAlign w:val="center"/>
          </w:tcPr>
          <w:p w14:paraId="599A0887" w14:textId="77777777" w:rsidR="00D06360" w:rsidRPr="006069D5" w:rsidRDefault="00D06360" w:rsidP="00D06360">
            <w:pPr>
              <w:ind w:left="-101" w:right="-6"/>
              <w:jc w:val="right"/>
              <w:rPr>
                <w:sz w:val="31"/>
                <w:szCs w:val="31"/>
                <w:cs/>
              </w:rPr>
            </w:pPr>
            <w:r w:rsidRPr="00E00CFA">
              <w:rPr>
                <w:sz w:val="31"/>
                <w:szCs w:val="31"/>
                <w:cs/>
              </w:rPr>
              <w:t>(</w:t>
            </w:r>
            <w:r w:rsidRPr="00E00CFA">
              <w:rPr>
                <w:sz w:val="31"/>
                <w:szCs w:val="31"/>
              </w:rPr>
              <w:t>5,235,236</w:t>
            </w:r>
            <w:r w:rsidRPr="00E00CFA">
              <w:rPr>
                <w:sz w:val="31"/>
                <w:szCs w:val="31"/>
                <w:cs/>
              </w:rPr>
              <w:t>)</w:t>
            </w:r>
          </w:p>
        </w:tc>
      </w:tr>
      <w:tr w:rsidR="00D06360" w:rsidRPr="001D12C9" w14:paraId="4BBD4425" w14:textId="77777777" w:rsidTr="002810D0">
        <w:trPr>
          <w:trHeight w:val="57"/>
        </w:trPr>
        <w:tc>
          <w:tcPr>
            <w:tcW w:w="3194" w:type="dxa"/>
            <w:tcBorders>
              <w:top w:val="nil"/>
              <w:bottom w:val="nil"/>
            </w:tcBorders>
            <w:vAlign w:val="bottom"/>
          </w:tcPr>
          <w:p w14:paraId="69BB337F" w14:textId="77777777" w:rsidR="00D06360" w:rsidRPr="0058746B" w:rsidRDefault="00D06360" w:rsidP="00D06360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 w:hint="cs"/>
                <w:cs/>
              </w:rPr>
              <w:t>ลดลงจากการยกเลิกสัญญาเช่า</w:t>
            </w:r>
          </w:p>
        </w:tc>
        <w:tc>
          <w:tcPr>
            <w:tcW w:w="1728" w:type="dxa"/>
            <w:tcBorders>
              <w:top w:val="nil"/>
              <w:bottom w:val="nil"/>
            </w:tcBorders>
            <w:vAlign w:val="center"/>
          </w:tcPr>
          <w:p w14:paraId="4DB36D52" w14:textId="663408FD" w:rsidR="00D06360" w:rsidRPr="00937D0E" w:rsidRDefault="00D06360" w:rsidP="00D06360">
            <w:pPr>
              <w:ind w:left="-101" w:right="629"/>
              <w:jc w:val="right"/>
              <w:rPr>
                <w:rFonts w:ascii="Angsana New" w:hAnsi="Angsana New" w:cs="Angsana New"/>
                <w:cs/>
              </w:rPr>
            </w:pPr>
            <w:r w:rsidRPr="00937D0E">
              <w:rPr>
                <w:rFonts w:ascii="Angsana New" w:hAnsi="Angsana New" w:cs="Angsana New"/>
              </w:rPr>
              <w:t>-</w:t>
            </w:r>
          </w:p>
        </w:tc>
        <w:tc>
          <w:tcPr>
            <w:tcW w:w="1728" w:type="dxa"/>
            <w:tcBorders>
              <w:top w:val="nil"/>
              <w:bottom w:val="nil"/>
            </w:tcBorders>
            <w:vAlign w:val="center"/>
          </w:tcPr>
          <w:p w14:paraId="7775C8FD" w14:textId="2AAFC3FD" w:rsidR="00D06360" w:rsidRPr="00F94495" w:rsidRDefault="00D06360" w:rsidP="00D06360">
            <w:pPr>
              <w:ind w:left="-101" w:right="629"/>
              <w:jc w:val="right"/>
              <w:rPr>
                <w:rFonts w:ascii="Angsana New" w:hAnsi="Angsana New" w:cs="Angsana New"/>
              </w:rPr>
            </w:pPr>
            <w:r w:rsidRPr="00937D0E">
              <w:rPr>
                <w:rFonts w:ascii="Angsana New" w:hAnsi="Angsana New" w:cs="Angsana New"/>
              </w:rPr>
              <w:t>-</w:t>
            </w:r>
          </w:p>
        </w:tc>
        <w:tc>
          <w:tcPr>
            <w:tcW w:w="1728" w:type="dxa"/>
            <w:tcBorders>
              <w:top w:val="nil"/>
              <w:bottom w:val="nil"/>
            </w:tcBorders>
            <w:vAlign w:val="center"/>
          </w:tcPr>
          <w:p w14:paraId="7CAC88D1" w14:textId="0003E404" w:rsidR="00D06360" w:rsidRPr="00937D0E" w:rsidRDefault="00D06360" w:rsidP="00D06360">
            <w:pPr>
              <w:ind w:left="-101" w:right="629"/>
              <w:jc w:val="right"/>
              <w:rPr>
                <w:rFonts w:ascii="Angsana New" w:hAnsi="Angsana New" w:cs="Angsana New"/>
                <w:cs/>
              </w:rPr>
            </w:pPr>
            <w:r w:rsidRPr="00937D0E">
              <w:rPr>
                <w:rFonts w:ascii="Angsana New" w:hAnsi="Angsana New" w:cs="Angsana New"/>
              </w:rPr>
              <w:t>-</w:t>
            </w:r>
          </w:p>
        </w:tc>
        <w:tc>
          <w:tcPr>
            <w:tcW w:w="1729" w:type="dxa"/>
            <w:tcBorders>
              <w:top w:val="nil"/>
              <w:bottom w:val="nil"/>
            </w:tcBorders>
            <w:vAlign w:val="center"/>
          </w:tcPr>
          <w:p w14:paraId="0209C453" w14:textId="77777777" w:rsidR="00D06360" w:rsidRPr="00F94495" w:rsidRDefault="00D06360" w:rsidP="00D06360">
            <w:pPr>
              <w:ind w:left="-101" w:right="-6"/>
              <w:jc w:val="right"/>
              <w:rPr>
                <w:sz w:val="31"/>
                <w:szCs w:val="31"/>
                <w:cs/>
              </w:rPr>
            </w:pPr>
            <w:r w:rsidRPr="00E00CFA">
              <w:rPr>
                <w:sz w:val="31"/>
                <w:szCs w:val="31"/>
              </w:rPr>
              <w:t>(247,505)</w:t>
            </w:r>
          </w:p>
        </w:tc>
      </w:tr>
      <w:tr w:rsidR="002810D0" w:rsidRPr="001D12C9" w14:paraId="2CF78518" w14:textId="77777777" w:rsidTr="002810D0">
        <w:trPr>
          <w:trHeight w:val="57"/>
        </w:trPr>
        <w:tc>
          <w:tcPr>
            <w:tcW w:w="3194" w:type="dxa"/>
            <w:vAlign w:val="bottom"/>
          </w:tcPr>
          <w:p w14:paraId="36EC2ECA" w14:textId="77777777" w:rsidR="002810D0" w:rsidRPr="0058746B" w:rsidRDefault="002810D0" w:rsidP="007E612B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มูลค่าสุทธิตามบัญชี ยกไปปลาย</w:t>
            </w:r>
            <w:r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728" w:type="dxa"/>
            <w:vAlign w:val="center"/>
          </w:tcPr>
          <w:p w14:paraId="1DCBC2B8" w14:textId="4185D8A1" w:rsidR="002810D0" w:rsidRPr="00937D0E" w:rsidRDefault="00E559AF" w:rsidP="007E612B">
            <w:pPr>
              <w:ind w:left="-101" w:right="5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129,671,861</w:t>
            </w:r>
          </w:p>
        </w:tc>
        <w:tc>
          <w:tcPr>
            <w:tcW w:w="1728" w:type="dxa"/>
            <w:vAlign w:val="center"/>
          </w:tcPr>
          <w:p w14:paraId="2CF9BD53" w14:textId="0992395D" w:rsidR="002810D0" w:rsidRPr="00937D0E" w:rsidRDefault="00E559AF" w:rsidP="00D06360">
            <w:pPr>
              <w:ind w:left="-101" w:right="5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6,691,315</w:t>
            </w:r>
          </w:p>
        </w:tc>
        <w:tc>
          <w:tcPr>
            <w:tcW w:w="1728" w:type="dxa"/>
            <w:vAlign w:val="center"/>
          </w:tcPr>
          <w:p w14:paraId="03E0E0A3" w14:textId="1B65CE21" w:rsidR="002810D0" w:rsidRPr="00F94495" w:rsidRDefault="002810D0" w:rsidP="00F94495">
            <w:pPr>
              <w:ind w:left="-101" w:right="47"/>
              <w:jc w:val="right"/>
              <w:rPr>
                <w:sz w:val="31"/>
                <w:szCs w:val="31"/>
              </w:rPr>
            </w:pPr>
            <w:r w:rsidRPr="00F94495">
              <w:rPr>
                <w:sz w:val="31"/>
                <w:szCs w:val="31"/>
              </w:rPr>
              <w:t>136,363,176</w:t>
            </w:r>
          </w:p>
        </w:tc>
        <w:tc>
          <w:tcPr>
            <w:tcW w:w="1729" w:type="dxa"/>
            <w:vAlign w:val="center"/>
          </w:tcPr>
          <w:p w14:paraId="65168BA1" w14:textId="77777777" w:rsidR="002810D0" w:rsidRPr="00B066C7" w:rsidRDefault="002810D0" w:rsidP="00F94495">
            <w:pPr>
              <w:ind w:left="-101" w:right="47"/>
              <w:jc w:val="right"/>
              <w:rPr>
                <w:sz w:val="31"/>
                <w:szCs w:val="31"/>
                <w:cs/>
              </w:rPr>
            </w:pPr>
            <w:r w:rsidRPr="00F94495">
              <w:rPr>
                <w:sz w:val="31"/>
                <w:szCs w:val="31"/>
              </w:rPr>
              <w:t>8,979,300</w:t>
            </w:r>
          </w:p>
        </w:tc>
      </w:tr>
    </w:tbl>
    <w:p w14:paraId="3E53BEC7" w14:textId="77777777" w:rsidR="00185EBF" w:rsidRPr="009C5219" w:rsidRDefault="00185EBF" w:rsidP="00185EBF">
      <w:pPr>
        <w:pStyle w:val="BodyText3"/>
        <w:tabs>
          <w:tab w:val="clear" w:pos="360"/>
        </w:tabs>
        <w:ind w:left="360" w:right="-706"/>
        <w:rPr>
          <w:rFonts w:ascii="Angsana New" w:hAnsi="Angsana New"/>
          <w:b/>
          <w:bCs/>
          <w:sz w:val="16"/>
          <w:szCs w:val="16"/>
        </w:rPr>
      </w:pPr>
    </w:p>
    <w:p w14:paraId="2DCAA6BF" w14:textId="44389149" w:rsidR="00185EBF" w:rsidRDefault="002810D0" w:rsidP="00185EBF">
      <w:pPr>
        <w:pStyle w:val="BodyText3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ab/>
      </w:r>
      <w:r w:rsidRPr="00F53E7E">
        <w:rPr>
          <w:rFonts w:ascii="Angsana New" w:hAnsi="Angsana New" w:hint="cs"/>
          <w:cs/>
        </w:rPr>
        <w:t>สินทรัพย์สิทธิการใช้เป็นสัญญาเช่าพื้นที่สำนักงานอาคารมาลีนนท์ ทาว</w:t>
      </w:r>
      <w:proofErr w:type="spellStart"/>
      <w:r w:rsidRPr="00F53E7E">
        <w:rPr>
          <w:rFonts w:ascii="Angsana New" w:hAnsi="Angsana New" w:hint="cs"/>
          <w:cs/>
        </w:rPr>
        <w:t>เวอร์</w:t>
      </w:r>
      <w:proofErr w:type="spellEnd"/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และสัญญาเช่ายานพาหนะ</w:t>
      </w:r>
    </w:p>
    <w:p w14:paraId="526BA7AE" w14:textId="476007F8" w:rsidR="00185EBF" w:rsidRDefault="00185EBF" w:rsidP="00185EBF">
      <w:pPr>
        <w:pStyle w:val="BodyText3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14:paraId="4A1EA124" w14:textId="77777777" w:rsidR="009C5219" w:rsidRDefault="009C5219" w:rsidP="00185EBF">
      <w:pPr>
        <w:pStyle w:val="BodyText3"/>
        <w:tabs>
          <w:tab w:val="clear" w:pos="360"/>
        </w:tabs>
        <w:ind w:left="360" w:right="-706"/>
        <w:rPr>
          <w:rFonts w:ascii="Angsana New" w:hAnsi="Angsana New"/>
          <w:b/>
          <w:bCs/>
        </w:rPr>
      </w:pPr>
    </w:p>
    <w:p w14:paraId="3E7843FA" w14:textId="77777777" w:rsidR="00054FFD" w:rsidRPr="00D4736F" w:rsidRDefault="00054FFD" w:rsidP="00D51374">
      <w:pPr>
        <w:pStyle w:val="BodyText3"/>
        <w:numPr>
          <w:ilvl w:val="0"/>
          <w:numId w:val="2"/>
        </w:numPr>
        <w:tabs>
          <w:tab w:val="clear" w:pos="360"/>
        </w:tabs>
        <w:ind w:left="336" w:right="-706" w:hanging="364"/>
        <w:rPr>
          <w:rFonts w:ascii="Angsana New" w:hAnsi="Angsana New"/>
          <w:b/>
          <w:bCs/>
        </w:rPr>
      </w:pPr>
      <w:r w:rsidRPr="00D4736F">
        <w:rPr>
          <w:rFonts w:ascii="Angsana New" w:hAnsi="Angsana New" w:hint="cs"/>
          <w:b/>
          <w:bCs/>
          <w:cs/>
        </w:rPr>
        <w:lastRenderedPageBreak/>
        <w:t>สินทรัพย์ไม่มีตัวตน</w:t>
      </w:r>
    </w:p>
    <w:p w14:paraId="26D4AC15" w14:textId="77777777" w:rsidR="00054FFD" w:rsidRPr="00D4736F" w:rsidRDefault="00054FFD" w:rsidP="00152FA1">
      <w:pPr>
        <w:tabs>
          <w:tab w:val="left" w:pos="1440"/>
        </w:tabs>
        <w:spacing w:before="2" w:after="2"/>
        <w:ind w:right="-280"/>
        <w:jc w:val="right"/>
        <w:rPr>
          <w:rFonts w:ascii="Angsana New" w:hAnsi="Angsana New"/>
          <w:sz w:val="30"/>
          <w:szCs w:val="30"/>
          <w:cs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D4736F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W w:w="9996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836"/>
        <w:gridCol w:w="1516"/>
        <w:gridCol w:w="1563"/>
        <w:gridCol w:w="1552"/>
        <w:gridCol w:w="1529"/>
      </w:tblGrid>
      <w:tr w:rsidR="00D25B03" w:rsidRPr="00D4736F" w14:paraId="1A3205DE" w14:textId="77777777" w:rsidTr="009730DB">
        <w:trPr>
          <w:trHeight w:val="20"/>
        </w:trPr>
        <w:tc>
          <w:tcPr>
            <w:tcW w:w="3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A6870" w14:textId="77777777" w:rsidR="00D25B03" w:rsidRPr="00BB2FE0" w:rsidRDefault="00D25B03" w:rsidP="00A935A3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3" w:name="OLE_LINK23"/>
            <w:bookmarkStart w:id="14" w:name="OLE_LINK5"/>
            <w:r w:rsidRPr="00BB2FE0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55D1E" w14:textId="77777777" w:rsidR="00D25B03" w:rsidRPr="00BB2FE0" w:rsidRDefault="00D25B03" w:rsidP="00054FFD">
            <w:pPr>
              <w:spacing w:before="6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25B03" w:rsidRPr="00D4736F" w14:paraId="3F2BAA3F" w14:textId="77777777" w:rsidTr="009730DB">
        <w:trPr>
          <w:trHeight w:val="366"/>
        </w:trPr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7D172" w14:textId="77777777" w:rsidR="00D25B03" w:rsidRPr="00BB2FE0" w:rsidRDefault="00D25B03" w:rsidP="00512F46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AB3F2" w14:textId="77777777" w:rsidR="00D25B03" w:rsidRPr="00BB2FE0" w:rsidRDefault="00D25B03" w:rsidP="00550CC2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600DC" w14:textId="77777777" w:rsidR="00D25B03" w:rsidRPr="00BB2FE0" w:rsidRDefault="00D25B03" w:rsidP="00E46766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BEFBB" w14:textId="77777777" w:rsidR="00D25B03" w:rsidRPr="00BB2FE0" w:rsidRDefault="009708B4" w:rsidP="009708B4">
            <w:pPr>
              <w:spacing w:before="60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8C3C9" w14:textId="77777777" w:rsidR="00D25B03" w:rsidRPr="00BB2FE0" w:rsidRDefault="00D25B03" w:rsidP="004C4A6B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25B03" w:rsidRPr="00D4736F" w14:paraId="629B2710" w14:textId="77777777" w:rsidTr="009730DB">
        <w:trPr>
          <w:trHeight w:val="450"/>
        </w:trPr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EFD85" w14:textId="77777777" w:rsidR="00D25B03" w:rsidRPr="00BB2FE0" w:rsidRDefault="00D25B03" w:rsidP="00512F46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0877E" w14:textId="77777777" w:rsidR="00D25B03" w:rsidRPr="00BB2FE0" w:rsidRDefault="00D25B03" w:rsidP="00550CC2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</w:tcPr>
          <w:p w14:paraId="771AE51B" w14:textId="77777777" w:rsidR="00D25B03" w:rsidRPr="00BB2FE0" w:rsidRDefault="00B23F85" w:rsidP="00E46766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</w:tcPr>
          <w:p w14:paraId="5DD43212" w14:textId="77777777" w:rsidR="00D25B03" w:rsidRDefault="009708B4" w:rsidP="009708B4">
            <w:pPr>
              <w:spacing w:before="60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1C0B8" w14:textId="77777777" w:rsidR="00D25B03" w:rsidRPr="00BB2FE0" w:rsidRDefault="00D25B03" w:rsidP="004C4A6B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25B03" w:rsidRPr="00D4736F" w14:paraId="03B7EA3C" w14:textId="77777777" w:rsidTr="009730DB">
        <w:trPr>
          <w:trHeight w:val="440"/>
        </w:trPr>
        <w:tc>
          <w:tcPr>
            <w:tcW w:w="3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70F1" w14:textId="77777777" w:rsidR="00D25B03" w:rsidRPr="00BB2FE0" w:rsidRDefault="00D25B03" w:rsidP="00512F46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CF7A" w14:textId="77777777" w:rsidR="00D25B03" w:rsidRPr="00BB2FE0" w:rsidRDefault="00D25B03" w:rsidP="00550CC2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53F7" w14:textId="77777777" w:rsidR="00D25B03" w:rsidRPr="00BB2FE0" w:rsidRDefault="00D25B03" w:rsidP="00E46766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D9A2" w14:textId="77777777" w:rsidR="00D25B03" w:rsidRDefault="009708B4" w:rsidP="009708B4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10D1" w14:textId="77777777" w:rsidR="00D25B03" w:rsidRPr="00BB2FE0" w:rsidRDefault="00D25B03" w:rsidP="004C4A6B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25B03" w:rsidRPr="00D4736F" w14:paraId="5DC30E06" w14:textId="77777777" w:rsidTr="009730DB">
        <w:trPr>
          <w:trHeight w:val="488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1BE23" w14:textId="77777777" w:rsidR="00D25B03" w:rsidRPr="00BB2FE0" w:rsidRDefault="00D25B03" w:rsidP="00512F46">
            <w:pPr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82359" w14:textId="77777777" w:rsidR="00D25B03" w:rsidRPr="00BB2FE0" w:rsidRDefault="00D25B03" w:rsidP="0061490D">
            <w:pPr>
              <w:tabs>
                <w:tab w:val="decimal" w:pos="927"/>
              </w:tabs>
              <w:spacing w:before="40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440F6FB" w14:textId="77777777" w:rsidR="00D25B03" w:rsidRPr="00BB2FE0" w:rsidRDefault="00D25B03" w:rsidP="00865B21">
            <w:pPr>
              <w:spacing w:line="211" w:lineRule="auto"/>
              <w:ind w:left="-162" w:right="-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FD984" w14:textId="77777777" w:rsidR="00D25B03" w:rsidRPr="00BB2FE0" w:rsidRDefault="00D25B03" w:rsidP="00ED68BD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89118" w14:textId="77777777" w:rsidR="00D25B03" w:rsidRPr="00BB2FE0" w:rsidRDefault="00D25B03" w:rsidP="00ED68BD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453B" w:rsidRPr="00D4736F" w14:paraId="35D8A912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1EFDE0E3" w14:textId="4E1C966E" w:rsidR="0059453B" w:rsidRPr="00BB2FE0" w:rsidRDefault="0059453B" w:rsidP="0059453B">
            <w:pPr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91CBD" w14:textId="04F3CDDE" w:rsidR="0059453B" w:rsidRPr="00030900" w:rsidRDefault="0059453B" w:rsidP="005945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171,255,427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041F2" w14:textId="20E3FB1D" w:rsidR="0059453B" w:rsidRPr="00494043" w:rsidRDefault="0059453B" w:rsidP="00E109D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EB4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5E5EB4">
              <w:rPr>
                <w:rFonts w:ascii="Angsana New" w:hAnsi="Angsana New"/>
                <w:sz w:val="30"/>
                <w:szCs w:val="30"/>
              </w:rPr>
              <w:t>,</w:t>
            </w:r>
            <w:r w:rsidRPr="005E5EB4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5E5EB4">
              <w:rPr>
                <w:rFonts w:ascii="Angsana New" w:hAnsi="Angsana New"/>
                <w:sz w:val="30"/>
                <w:szCs w:val="30"/>
              </w:rPr>
              <w:t>,</w:t>
            </w:r>
            <w:r w:rsidRPr="005E5EB4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EBF19" w14:textId="6010B6DD" w:rsidR="0059453B" w:rsidRPr="00494043" w:rsidRDefault="0059453B" w:rsidP="005945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B070B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092,4</w:t>
            </w:r>
            <w:r w:rsidRPr="00B070B0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6084A" w14:textId="5E5335CA" w:rsidR="0059453B" w:rsidRPr="00030900" w:rsidRDefault="0059453B" w:rsidP="005945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EB4">
              <w:rPr>
                <w:rFonts w:ascii="Angsana New" w:hAnsi="Angsana New"/>
                <w:sz w:val="30"/>
                <w:szCs w:val="30"/>
              </w:rPr>
              <w:t>191,347,82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9453B" w:rsidRPr="00D4736F" w14:paraId="5AA62013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53DAD521" w14:textId="77777777" w:rsidR="0059453B" w:rsidRPr="00BB2FE0" w:rsidRDefault="0059453B" w:rsidP="0059453B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F38AB" w14:textId="6D9D8506" w:rsidR="0059453B" w:rsidRPr="00030900" w:rsidRDefault="0059453B" w:rsidP="0059453B">
            <w:pPr>
              <w:tabs>
                <w:tab w:val="left" w:pos="1813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CFA">
              <w:rPr>
                <w:rFonts w:ascii="Angsana New" w:hAnsi="Angsana New"/>
                <w:sz w:val="30"/>
                <w:szCs w:val="30"/>
              </w:rPr>
              <w:t>35,938,289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DBE40" w14:textId="163BBB93" w:rsidR="0059453B" w:rsidRPr="00030900" w:rsidRDefault="0059453B" w:rsidP="00E109D2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C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89E0E" w14:textId="34622B9F" w:rsidR="0059453B" w:rsidRPr="00030900" w:rsidRDefault="0059453B" w:rsidP="005945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CFA">
              <w:rPr>
                <w:rFonts w:ascii="Angsana New" w:hAnsi="Angsana New"/>
                <w:sz w:val="30"/>
                <w:szCs w:val="30"/>
              </w:rPr>
              <w:t>143,000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43BC7" w14:textId="197E9B8B" w:rsidR="0059453B" w:rsidRPr="00030900" w:rsidRDefault="0059453B" w:rsidP="005945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CFA">
              <w:rPr>
                <w:rFonts w:ascii="Angsana New" w:hAnsi="Angsana New"/>
                <w:sz w:val="30"/>
                <w:szCs w:val="30"/>
              </w:rPr>
              <w:t>36,081,289</w:t>
            </w:r>
          </w:p>
        </w:tc>
      </w:tr>
      <w:tr w:rsidR="0059453B" w:rsidRPr="00D4736F" w14:paraId="44A7AC8B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3229707D" w14:textId="3D3E2802" w:rsidR="0059453B" w:rsidRPr="00BB2FE0" w:rsidRDefault="0059453B" w:rsidP="0059453B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โอน/รับโอน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D415A" w14:textId="11E7C424" w:rsidR="0059453B" w:rsidRDefault="0059453B" w:rsidP="00AF42F3">
            <w:pPr>
              <w:tabs>
                <w:tab w:val="left" w:pos="1813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CFA">
              <w:rPr>
                <w:rFonts w:ascii="Angsana New" w:hAnsi="Angsana New" w:hint="cs"/>
                <w:sz w:val="30"/>
                <w:szCs w:val="30"/>
                <w:cs/>
              </w:rPr>
              <w:t>3,982,400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100A6" w14:textId="08C6402E" w:rsidR="0059453B" w:rsidRDefault="0059453B" w:rsidP="0059453B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CF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2A9F5" w14:textId="5D6ABB6C" w:rsidR="0059453B" w:rsidRDefault="0059453B" w:rsidP="0059453B">
            <w:pPr>
              <w:spacing w:before="40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CFA">
              <w:rPr>
                <w:rFonts w:ascii="Angsana New" w:hAnsi="Angsana New"/>
                <w:sz w:val="30"/>
                <w:szCs w:val="30"/>
              </w:rPr>
              <w:t>(3,982,400)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F0B0D" w14:textId="71A7B636" w:rsidR="0059453B" w:rsidRPr="00030900" w:rsidRDefault="0059453B" w:rsidP="00E109D2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CF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9453B" w:rsidRPr="00D4736F" w14:paraId="66DBCC8A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3E8BA20F" w14:textId="28C96F56" w:rsidR="0059453B" w:rsidRPr="00BB2FE0" w:rsidRDefault="0059453B" w:rsidP="0059453B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4F431" w14:textId="6C1D6185" w:rsidR="0059453B" w:rsidRPr="00030900" w:rsidRDefault="0059453B" w:rsidP="005945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CFA">
              <w:rPr>
                <w:rFonts w:ascii="Angsana New" w:hAnsi="Angsana New"/>
                <w:sz w:val="30"/>
                <w:szCs w:val="30"/>
              </w:rPr>
              <w:t>211,176,116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8AE01" w14:textId="473137A7" w:rsidR="0059453B" w:rsidRPr="00494043" w:rsidRDefault="0059453B" w:rsidP="005945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CFA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E00CFA">
              <w:rPr>
                <w:rFonts w:ascii="Angsana New" w:hAnsi="Angsana New"/>
                <w:sz w:val="30"/>
                <w:szCs w:val="30"/>
              </w:rPr>
              <w:t>,</w:t>
            </w:r>
            <w:r w:rsidRPr="00E00CFA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E00CFA">
              <w:rPr>
                <w:rFonts w:ascii="Angsana New" w:hAnsi="Angsana New"/>
                <w:sz w:val="30"/>
                <w:szCs w:val="30"/>
              </w:rPr>
              <w:t>,</w:t>
            </w:r>
            <w:r w:rsidRPr="00E00CFA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82AAB" w14:textId="5D13E85E" w:rsidR="0059453B" w:rsidRPr="00494043" w:rsidRDefault="0059453B" w:rsidP="005945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CFA">
              <w:rPr>
                <w:rFonts w:ascii="Angsana New" w:hAnsi="Angsana New"/>
                <w:sz w:val="30"/>
                <w:szCs w:val="30"/>
              </w:rPr>
              <w:t>1,253,000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98E7B" w14:textId="56C863C2" w:rsidR="0059453B" w:rsidRPr="00030900" w:rsidRDefault="0059453B" w:rsidP="005945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227,42</w:t>
            </w:r>
            <w:r w:rsidRPr="00E00CFA">
              <w:rPr>
                <w:rFonts w:ascii="Angsana New" w:hAnsi="Angsana New"/>
                <w:sz w:val="30"/>
                <w:szCs w:val="30"/>
              </w:rPr>
              <w:t>9,116</w:t>
            </w:r>
          </w:p>
        </w:tc>
      </w:tr>
      <w:tr w:rsidR="003F4F06" w:rsidRPr="00177137" w14:paraId="5C427E69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1942AB64" w14:textId="77777777" w:rsidR="003F4F06" w:rsidRPr="00BB2FE0" w:rsidRDefault="003F4F06" w:rsidP="003F4F06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5EC54" w14:textId="3B085031" w:rsidR="003F4F06" w:rsidRPr="0059453B" w:rsidRDefault="003F4F06" w:rsidP="003F4F06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80,826,619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8138E" w14:textId="1B865734" w:rsidR="003F4F06" w:rsidRPr="0059453B" w:rsidRDefault="003F4F06" w:rsidP="003F4F06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-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2FB89" w14:textId="3234E2F5" w:rsidR="003F4F06" w:rsidRPr="0059453B" w:rsidRDefault="003F4F06" w:rsidP="003F4F06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3,525,000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8A583" w14:textId="6913D2FD" w:rsidR="003F4F06" w:rsidRPr="0059453B" w:rsidRDefault="003F4F06" w:rsidP="003F4F06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84,351,619</w:t>
            </w:r>
          </w:p>
        </w:tc>
      </w:tr>
      <w:tr w:rsidR="003F4F06" w:rsidRPr="00D4736F" w14:paraId="1F81F0F9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70D0" w14:textId="509BE971" w:rsidR="003F4F06" w:rsidRPr="00BB2FE0" w:rsidRDefault="003F4F06" w:rsidP="003F4F06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B195" w14:textId="490CDDFC" w:rsidR="003F4F06" w:rsidRPr="0059453B" w:rsidRDefault="003F4F06" w:rsidP="003F4F06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  <w:cs/>
              </w:rPr>
              <w:t>292</w:t>
            </w:r>
            <w:r w:rsidRPr="00015767">
              <w:rPr>
                <w:sz w:val="30"/>
                <w:szCs w:val="30"/>
              </w:rPr>
              <w:t>,</w:t>
            </w:r>
            <w:r w:rsidRPr="00015767">
              <w:rPr>
                <w:sz w:val="30"/>
                <w:szCs w:val="30"/>
                <w:cs/>
              </w:rPr>
              <w:t>00</w:t>
            </w:r>
            <w:r w:rsidRPr="00015767">
              <w:rPr>
                <w:sz w:val="30"/>
                <w:szCs w:val="30"/>
              </w:rPr>
              <w:t>2,735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68B0" w14:textId="3B6B8885" w:rsidR="003F4F06" w:rsidRPr="0059453B" w:rsidRDefault="003F4F06" w:rsidP="003F4F06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  <w:cs/>
              </w:rPr>
              <w:t>15</w:t>
            </w:r>
            <w:r w:rsidRPr="00015767">
              <w:rPr>
                <w:sz w:val="30"/>
                <w:szCs w:val="30"/>
              </w:rPr>
              <w:t>,</w:t>
            </w:r>
            <w:r w:rsidRPr="00015767">
              <w:rPr>
                <w:sz w:val="30"/>
                <w:szCs w:val="30"/>
                <w:cs/>
              </w:rPr>
              <w:t>000</w:t>
            </w:r>
            <w:r w:rsidRPr="00015767">
              <w:rPr>
                <w:sz w:val="30"/>
                <w:szCs w:val="30"/>
              </w:rPr>
              <w:t>,</w:t>
            </w:r>
            <w:r w:rsidRPr="00015767">
              <w:rPr>
                <w:sz w:val="30"/>
                <w:szCs w:val="30"/>
                <w:cs/>
              </w:rPr>
              <w:t>000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ED52" w14:textId="549E55EE" w:rsidR="003F4F06" w:rsidRPr="0059453B" w:rsidRDefault="003F4F06" w:rsidP="003F4F06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4,778,000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4446" w14:textId="6F95CA50" w:rsidR="003F4F06" w:rsidRPr="0059453B" w:rsidRDefault="003F4F06" w:rsidP="003F4F06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311,780,735</w:t>
            </w:r>
          </w:p>
        </w:tc>
      </w:tr>
      <w:tr w:rsidR="0094769C" w:rsidRPr="00D4736F" w14:paraId="7E13BBC4" w14:textId="77777777" w:rsidTr="009730DB">
        <w:trPr>
          <w:trHeight w:val="20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63521" w14:textId="77777777" w:rsidR="0094769C" w:rsidRPr="00BB2FE0" w:rsidRDefault="0094769C" w:rsidP="00512F46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1276E" w14:textId="77777777" w:rsidR="0094769C" w:rsidRPr="00BB2FE0" w:rsidRDefault="0094769C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C264C8" w14:textId="77777777" w:rsidR="0094769C" w:rsidRPr="00BB2FE0" w:rsidRDefault="0094769C" w:rsidP="00EA46A3">
            <w:pPr>
              <w:spacing w:line="211" w:lineRule="auto"/>
              <w:ind w:left="-162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0FA84" w14:textId="77777777" w:rsidR="0094769C" w:rsidRPr="00BB2FE0" w:rsidRDefault="0094769C" w:rsidP="00FE3C84">
            <w:pPr>
              <w:spacing w:line="211" w:lineRule="auto"/>
              <w:ind w:left="-162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753B8" w14:textId="77777777" w:rsidR="0094769C" w:rsidRPr="00BB2FE0" w:rsidRDefault="0094769C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453B" w:rsidRPr="00D4736F" w14:paraId="61709426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56174D35" w14:textId="1F1F3E7B" w:rsidR="0059453B" w:rsidRPr="00BB2FE0" w:rsidRDefault="0059453B" w:rsidP="0059453B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9BF99" w14:textId="3B777B82" w:rsidR="0059453B" w:rsidRPr="000D4FF6" w:rsidRDefault="0059453B" w:rsidP="005945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7BB">
              <w:rPr>
                <w:rFonts w:ascii="Angsana New" w:hAnsi="Angsana New"/>
                <w:sz w:val="30"/>
                <w:szCs w:val="30"/>
              </w:rPr>
              <w:t>134,925,97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82626" w14:textId="6A7B9AD7" w:rsidR="0059453B" w:rsidRPr="000D4FF6" w:rsidRDefault="0059453B" w:rsidP="00F8198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56C">
              <w:rPr>
                <w:rFonts w:ascii="Angsana New" w:hAnsi="Angsana New"/>
                <w:sz w:val="30"/>
                <w:szCs w:val="30"/>
                <w:cs/>
              </w:rPr>
              <w:t>98</w:t>
            </w:r>
            <w:r w:rsidRPr="00EA256C">
              <w:rPr>
                <w:rFonts w:ascii="Angsana New" w:hAnsi="Angsana New"/>
                <w:sz w:val="30"/>
                <w:szCs w:val="30"/>
              </w:rPr>
              <w:t>,</w:t>
            </w:r>
            <w:r w:rsidRPr="00EA256C">
              <w:rPr>
                <w:rFonts w:ascii="Angsana New" w:hAnsi="Angsana New"/>
                <w:sz w:val="30"/>
                <w:szCs w:val="30"/>
                <w:cs/>
              </w:rPr>
              <w:t>361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C6A46" w14:textId="72D32786" w:rsidR="0059453B" w:rsidRPr="000D4FF6" w:rsidRDefault="0059453B" w:rsidP="0059453B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256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603E8" w14:textId="0197ABAF" w:rsidR="0059453B" w:rsidRPr="000D4FF6" w:rsidRDefault="0059453B" w:rsidP="0059453B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7BB">
              <w:rPr>
                <w:rFonts w:ascii="Angsana New" w:hAnsi="Angsana New"/>
                <w:sz w:val="30"/>
                <w:szCs w:val="30"/>
              </w:rPr>
              <w:t>135,024,33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9453B" w:rsidRPr="00D4736F" w14:paraId="046EA451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36F070D6" w14:textId="5BB84525" w:rsidR="0059453B" w:rsidRPr="00BB2FE0" w:rsidRDefault="0059453B" w:rsidP="0059453B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ค่าตัดจำหน่ายสำหรับปี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5A552" w14:textId="0C874DFA" w:rsidR="0059453B" w:rsidRPr="000D4FF6" w:rsidRDefault="0059453B" w:rsidP="005945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7E73">
              <w:rPr>
                <w:rFonts w:ascii="Angsana New" w:hAnsi="Angsana New"/>
                <w:sz w:val="30"/>
                <w:szCs w:val="30"/>
              </w:rPr>
              <w:t>25,050,74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423FD" w14:textId="1EE4F6B7" w:rsidR="0059453B" w:rsidRPr="000D4FF6" w:rsidRDefault="0059453B" w:rsidP="005945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7E73">
              <w:rPr>
                <w:rFonts w:ascii="Angsana New" w:hAnsi="Angsana New" w:hint="cs"/>
                <w:sz w:val="30"/>
                <w:szCs w:val="30"/>
                <w:cs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500</w:t>
            </w:r>
            <w:r w:rsidRPr="00747E7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57BA6" w14:textId="4462BEEC" w:rsidR="0059453B" w:rsidRPr="000D4FF6" w:rsidRDefault="0059453B" w:rsidP="0059453B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7E7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567DE" w14:textId="7FFC86C8" w:rsidR="0059453B" w:rsidRPr="000D4FF6" w:rsidRDefault="0059453B" w:rsidP="0059453B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7E73">
              <w:rPr>
                <w:rFonts w:ascii="Angsana New" w:hAnsi="Angsana New"/>
                <w:sz w:val="30"/>
                <w:szCs w:val="30"/>
              </w:rPr>
              <w:t>26,550,742</w:t>
            </w:r>
          </w:p>
        </w:tc>
      </w:tr>
      <w:tr w:rsidR="0059453B" w:rsidRPr="00D4736F" w14:paraId="7AE6E6B1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20753FE5" w14:textId="3712A66E" w:rsidR="0059453B" w:rsidRPr="00BB2FE0" w:rsidRDefault="0059453B" w:rsidP="0059453B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2106FD" w14:textId="42A76241" w:rsidR="0059453B" w:rsidRPr="000D4FF6" w:rsidRDefault="0059453B" w:rsidP="005945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7E73">
              <w:rPr>
                <w:rFonts w:ascii="Angsana New" w:hAnsi="Angsana New"/>
                <w:sz w:val="30"/>
                <w:szCs w:val="30"/>
              </w:rPr>
              <w:t>159,976,72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5E6BD" w14:textId="55070F5A" w:rsidR="0059453B" w:rsidRPr="000D4FF6" w:rsidRDefault="0059453B" w:rsidP="005945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7E73">
              <w:rPr>
                <w:rFonts w:ascii="Angsana New" w:hAnsi="Angsana New" w:hint="cs"/>
                <w:sz w:val="30"/>
                <w:szCs w:val="30"/>
                <w:cs/>
              </w:rPr>
              <w:t>1,598,36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41976E" w14:textId="08E01E3E" w:rsidR="0059453B" w:rsidRPr="000D4FF6" w:rsidRDefault="0059453B" w:rsidP="0059453B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7E7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B4EB2" w14:textId="073D35C5" w:rsidR="0059453B" w:rsidRPr="000D4FF6" w:rsidRDefault="0059453B" w:rsidP="0059453B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7E73">
              <w:rPr>
                <w:rFonts w:ascii="Angsana New" w:hAnsi="Angsana New"/>
                <w:sz w:val="30"/>
                <w:szCs w:val="30"/>
              </w:rPr>
              <w:t>161,575,081</w:t>
            </w:r>
          </w:p>
        </w:tc>
      </w:tr>
      <w:tr w:rsidR="003F4F06" w:rsidRPr="00D4736F" w14:paraId="0AD42497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072D00F3" w14:textId="2AEBC96C" w:rsidR="003F4F06" w:rsidRPr="00BB2FE0" w:rsidRDefault="003F4F06" w:rsidP="003F4F06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ค่าตัดจำหน่ายสำหรับปี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A2C70" w14:textId="304A2E19" w:rsidR="003F4F06" w:rsidRPr="003F4F06" w:rsidRDefault="003F4F06" w:rsidP="003F4F06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sz w:val="30"/>
                <w:szCs w:val="30"/>
              </w:rPr>
              <w:t>21,357,918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7AD70" w14:textId="6790FEAE" w:rsidR="003F4F06" w:rsidRPr="00F8198E" w:rsidRDefault="003F4F06" w:rsidP="00F8198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198E">
              <w:rPr>
                <w:rFonts w:ascii="Angsana New" w:hAnsi="Angsana New"/>
                <w:sz w:val="30"/>
                <w:szCs w:val="30"/>
                <w:cs/>
              </w:rPr>
              <w:t>1,</w:t>
            </w:r>
            <w:r w:rsidRPr="00F8198E">
              <w:rPr>
                <w:rFonts w:ascii="Angsana New" w:hAnsi="Angsana New"/>
                <w:sz w:val="30"/>
                <w:szCs w:val="30"/>
              </w:rPr>
              <w:t>500</w:t>
            </w:r>
            <w:r w:rsidRPr="00F8198E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F8198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578FB" w14:textId="200E70C1" w:rsidR="003F4F06" w:rsidRPr="0059453B" w:rsidRDefault="003F4F06" w:rsidP="003F4F06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F001D" w14:textId="0FD2ECA1" w:rsidR="003F4F06" w:rsidRPr="0059453B" w:rsidRDefault="003F4F06" w:rsidP="003F4F06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hint="cs"/>
                <w:sz w:val="30"/>
                <w:szCs w:val="30"/>
                <w:cs/>
              </w:rPr>
              <w:t>22</w:t>
            </w:r>
            <w:r>
              <w:rPr>
                <w:sz w:val="30"/>
                <w:szCs w:val="30"/>
              </w:rPr>
              <w:t>,857,918</w:t>
            </w:r>
          </w:p>
        </w:tc>
      </w:tr>
      <w:tr w:rsidR="008A0A0D" w:rsidRPr="00D4736F" w14:paraId="58A8D543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176D7382" w14:textId="2E33CC77" w:rsidR="008A0A0D" w:rsidRPr="009730DB" w:rsidRDefault="008A0A0D" w:rsidP="008A0A0D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9730DB">
              <w:rPr>
                <w:rFonts w:ascii="Angsana New" w:hAnsi="Angsana New"/>
                <w:spacing w:val="-6"/>
                <w:sz w:val="30"/>
                <w:szCs w:val="30"/>
                <w:cs/>
              </w:rPr>
              <w:t>โอนค่าตัดจำหน่ายเป็น</w:t>
            </w:r>
            <w:r w:rsidR="009730DB" w:rsidRPr="009730D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</w:t>
            </w:r>
            <w:r w:rsidRPr="009730DB">
              <w:rPr>
                <w:rFonts w:ascii="Angsana New" w:hAnsi="Angsana New"/>
                <w:spacing w:val="-6"/>
                <w:sz w:val="30"/>
                <w:szCs w:val="30"/>
                <w:cs/>
              </w:rPr>
              <w:t>ละคร</w:t>
            </w:r>
            <w:r w:rsidR="009730DB" w:rsidRPr="009730D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รอตัดจำหน่าย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500CA" w14:textId="26239AC5" w:rsidR="008A0A0D" w:rsidRPr="003F4F06" w:rsidRDefault="008A0A0D" w:rsidP="008A0A0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154</w:t>
            </w:r>
            <w:r>
              <w:rPr>
                <w:sz w:val="30"/>
                <w:szCs w:val="30"/>
              </w:rPr>
              <w:t>,164</w:t>
            </w:r>
            <w:r>
              <w:rPr>
                <w:rFonts w:hint="cs"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C38EC" w14:textId="5FE586A1" w:rsidR="008A0A0D" w:rsidRPr="00AF42F3" w:rsidRDefault="008A0A0D" w:rsidP="008A0A0D">
            <w:pPr>
              <w:spacing w:before="40"/>
              <w:ind w:left="-108" w:right="437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</w:tcPr>
          <w:p w14:paraId="41909305" w14:textId="319F83F6" w:rsidR="008A0A0D" w:rsidRPr="0059453B" w:rsidRDefault="008A0A0D" w:rsidP="008A0A0D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50620" w14:textId="02DA3EB8" w:rsidR="008A0A0D" w:rsidRPr="00AF42F3" w:rsidRDefault="008A0A0D" w:rsidP="008A0A0D">
            <w:pPr>
              <w:spacing w:before="40"/>
              <w:ind w:left="-108" w:right="154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154</w:t>
            </w:r>
            <w:r>
              <w:rPr>
                <w:sz w:val="30"/>
                <w:szCs w:val="30"/>
              </w:rPr>
              <w:t>,164</w:t>
            </w:r>
            <w:r>
              <w:rPr>
                <w:rFonts w:hint="cs"/>
                <w:sz w:val="30"/>
                <w:szCs w:val="30"/>
                <w:cs/>
              </w:rPr>
              <w:t xml:space="preserve">    </w:t>
            </w:r>
          </w:p>
        </w:tc>
      </w:tr>
      <w:tr w:rsidR="003F4F06" w:rsidRPr="00D4736F" w14:paraId="5872B712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7659" w14:textId="00AE89A2" w:rsidR="003F4F06" w:rsidRPr="00BB2FE0" w:rsidRDefault="003F4F06" w:rsidP="003F4F06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DE5E" w14:textId="6886EF1D" w:rsidR="003F4F06" w:rsidRPr="003F4F06" w:rsidRDefault="003F4F06" w:rsidP="00AF42F3">
            <w:pPr>
              <w:spacing w:before="40"/>
              <w:ind w:left="-108" w:right="154"/>
              <w:jc w:val="right"/>
              <w:rPr>
                <w:sz w:val="30"/>
                <w:szCs w:val="30"/>
              </w:rPr>
            </w:pPr>
            <w:r w:rsidRPr="00015767">
              <w:rPr>
                <w:sz w:val="30"/>
                <w:szCs w:val="30"/>
              </w:rPr>
              <w:t>181,488,80</w:t>
            </w:r>
            <w:r>
              <w:rPr>
                <w:sz w:val="30"/>
                <w:szCs w:val="30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922A" w14:textId="02839F03" w:rsidR="003F4F06" w:rsidRPr="00F8198E" w:rsidRDefault="003F4F06" w:rsidP="00F8198E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98E">
              <w:rPr>
                <w:rFonts w:ascii="Angsana New" w:hAnsi="Angsana New"/>
                <w:sz w:val="30"/>
                <w:szCs w:val="30"/>
                <w:cs/>
              </w:rPr>
              <w:t>3,098,36</w:t>
            </w:r>
            <w:r w:rsidRPr="00F8198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432E" w14:textId="2925B2E7" w:rsidR="003F4F06" w:rsidRPr="0059453B" w:rsidRDefault="003F4F06" w:rsidP="003F4F06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012B" w14:textId="775FC94B" w:rsidR="003F4F06" w:rsidRPr="0059453B" w:rsidRDefault="003F4F06" w:rsidP="003F4F06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184,587,163</w:t>
            </w:r>
          </w:p>
        </w:tc>
      </w:tr>
      <w:tr w:rsidR="0094769C" w:rsidRPr="00D4736F" w14:paraId="344823C8" w14:textId="77777777" w:rsidTr="009730DB">
        <w:trPr>
          <w:trHeight w:val="426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60F52" w14:textId="77777777" w:rsidR="0094769C" w:rsidRPr="00BB2FE0" w:rsidRDefault="0094769C" w:rsidP="005061C9">
            <w:pPr>
              <w:spacing w:line="211" w:lineRule="auto"/>
              <w:ind w:left="-18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69833" w14:textId="77777777" w:rsidR="0094769C" w:rsidRPr="00494043" w:rsidRDefault="0094769C" w:rsidP="00EA46A3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9CD73" w14:textId="77777777" w:rsidR="0094769C" w:rsidRPr="00494043" w:rsidRDefault="0094769C" w:rsidP="00EA46A3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FB5E10" w14:textId="77777777" w:rsidR="0094769C" w:rsidRPr="00494043" w:rsidRDefault="0094769C" w:rsidP="00FE3C84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468E0" w14:textId="77777777" w:rsidR="0094769C" w:rsidRPr="00494043" w:rsidRDefault="0094769C" w:rsidP="00EA46A3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59453B" w:rsidRPr="00D4736F" w14:paraId="555D18CC" w14:textId="77777777" w:rsidTr="009730DB">
        <w:trPr>
          <w:trHeight w:val="426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4E91714B" w14:textId="0CFE6BC8" w:rsidR="0059453B" w:rsidRPr="00BB2FE0" w:rsidRDefault="0059453B" w:rsidP="0059453B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1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B42895" w14:textId="01C510F4" w:rsidR="0059453B" w:rsidRPr="00030900" w:rsidRDefault="0059453B" w:rsidP="005945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7E73">
              <w:rPr>
                <w:rFonts w:ascii="Angsana New" w:hAnsi="Angsana New"/>
                <w:sz w:val="30"/>
                <w:szCs w:val="30"/>
              </w:rPr>
              <w:t>51,199,39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85A9E7" w14:textId="1C95B4B4" w:rsidR="0059453B" w:rsidRPr="00030900" w:rsidRDefault="0059453B" w:rsidP="005945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7E73">
              <w:rPr>
                <w:rFonts w:ascii="Angsana New" w:hAnsi="Angsana New"/>
                <w:sz w:val="30"/>
                <w:szCs w:val="30"/>
              </w:rPr>
              <w:t>13,401,6</w:t>
            </w: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5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D3F197" w14:textId="238D01A9" w:rsidR="0059453B" w:rsidRPr="00030900" w:rsidRDefault="0059453B" w:rsidP="005945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7E73">
              <w:rPr>
                <w:rFonts w:ascii="Angsana New" w:hAnsi="Angsana New"/>
                <w:sz w:val="30"/>
                <w:szCs w:val="30"/>
              </w:rPr>
              <w:t>1,253,000</w:t>
            </w:r>
          </w:p>
        </w:tc>
        <w:tc>
          <w:tcPr>
            <w:tcW w:w="15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E7EC32" w14:textId="613AFDD3" w:rsidR="0059453B" w:rsidRPr="00376DAF" w:rsidRDefault="0059453B" w:rsidP="0059453B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7E73">
              <w:rPr>
                <w:rFonts w:ascii="Angsana New" w:hAnsi="Angsana New"/>
                <w:sz w:val="30"/>
                <w:szCs w:val="30"/>
              </w:rPr>
              <w:t>65,854,035</w:t>
            </w:r>
          </w:p>
        </w:tc>
      </w:tr>
      <w:tr w:rsidR="003F4F06" w:rsidRPr="00CF5109" w14:paraId="1B2C266F" w14:textId="77777777" w:rsidTr="009730DB">
        <w:trPr>
          <w:trHeight w:val="426"/>
        </w:trPr>
        <w:tc>
          <w:tcPr>
            <w:tcW w:w="3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33C1" w14:textId="2EE9715C" w:rsidR="003F4F06" w:rsidRPr="00BB2FE0" w:rsidRDefault="003F4F06" w:rsidP="003F4F06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51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0777AA" w14:textId="43FE4E6C" w:rsidR="003F4F06" w:rsidRPr="0059453B" w:rsidRDefault="003F4F06" w:rsidP="003F4F06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110,513,933</w:t>
            </w:r>
          </w:p>
        </w:tc>
        <w:tc>
          <w:tcPr>
            <w:tcW w:w="156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8674AD" w14:textId="176716C2" w:rsidR="003F4F06" w:rsidRPr="0059453B" w:rsidRDefault="003F4F06" w:rsidP="003F4F06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11,901,639</w:t>
            </w:r>
          </w:p>
        </w:tc>
        <w:tc>
          <w:tcPr>
            <w:tcW w:w="155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36C201" w14:textId="1553B094" w:rsidR="003F4F06" w:rsidRPr="0059453B" w:rsidRDefault="003F4F06" w:rsidP="003F4F06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4,778,000</w:t>
            </w:r>
          </w:p>
        </w:tc>
        <w:tc>
          <w:tcPr>
            <w:tcW w:w="15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BD59D6" w14:textId="7CAA5F3C" w:rsidR="003F4F06" w:rsidRPr="0059453B" w:rsidRDefault="003F4F06" w:rsidP="003F4F06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127,193,572</w:t>
            </w:r>
          </w:p>
        </w:tc>
      </w:tr>
      <w:bookmarkEnd w:id="13"/>
      <w:bookmarkEnd w:id="14"/>
    </w:tbl>
    <w:p w14:paraId="07CB32F0" w14:textId="77777777" w:rsidR="00402EBE" w:rsidRDefault="00402EBE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14:paraId="196DE706" w14:textId="77777777" w:rsidR="00747E73" w:rsidRDefault="00747E73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14:paraId="28448FBF" w14:textId="77777777" w:rsidR="00747E73" w:rsidRDefault="00747E73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14:paraId="694B5F90" w14:textId="77777777" w:rsidR="00747E73" w:rsidRDefault="00747E73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14:paraId="0B9DF49A" w14:textId="5244716D" w:rsidR="00747E73" w:rsidRDefault="00747E73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14:paraId="26C0388B" w14:textId="3745ED16" w:rsidR="0059453B" w:rsidRDefault="0059453B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14:paraId="10A52E80" w14:textId="2BF59F3F" w:rsidR="0059453B" w:rsidRDefault="0059453B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14:paraId="08EAF6F4" w14:textId="3910918F" w:rsidR="0059453B" w:rsidRDefault="0059453B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14:paraId="4BACE727" w14:textId="77777777" w:rsidR="0059453B" w:rsidRDefault="0059453B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14:paraId="7001474D" w14:textId="77777777" w:rsidR="00E615C2" w:rsidRDefault="00E615C2" w:rsidP="0062220C">
      <w:pPr>
        <w:tabs>
          <w:tab w:val="left" w:pos="1440"/>
        </w:tabs>
        <w:spacing w:before="2" w:after="2"/>
        <w:ind w:right="-280"/>
        <w:rPr>
          <w:rFonts w:ascii="Angsana New" w:hAnsi="Angsana New"/>
          <w:b/>
          <w:bCs/>
          <w:sz w:val="31"/>
          <w:szCs w:val="31"/>
        </w:rPr>
      </w:pPr>
    </w:p>
    <w:p w14:paraId="55D9DA8D" w14:textId="143C7FD8" w:rsidR="006B5E44" w:rsidRPr="0062220C" w:rsidRDefault="006B5E44" w:rsidP="0062220C">
      <w:pPr>
        <w:tabs>
          <w:tab w:val="left" w:pos="1440"/>
        </w:tabs>
        <w:spacing w:before="2" w:after="2"/>
        <w:ind w:right="-280"/>
        <w:rPr>
          <w:rFonts w:ascii="Angsana New" w:hAnsi="Angsana New"/>
          <w:b/>
          <w:bCs/>
          <w:sz w:val="31"/>
          <w:szCs w:val="31"/>
        </w:rPr>
        <w:sectPr w:rsidR="006B5E44" w:rsidRPr="0062220C" w:rsidSect="0059453B">
          <w:pgSz w:w="11909" w:h="16834" w:code="9"/>
          <w:pgMar w:top="1009" w:right="697" w:bottom="448" w:left="1049" w:header="720" w:footer="283" w:gutter="0"/>
          <w:cols w:space="720"/>
          <w:noEndnote/>
          <w:docGrid w:linePitch="435"/>
        </w:sectPr>
      </w:pPr>
    </w:p>
    <w:p w14:paraId="1918E649" w14:textId="77777777" w:rsidR="00152FA1" w:rsidRPr="00D4736F" w:rsidRDefault="00152FA1" w:rsidP="00152FA1">
      <w:pPr>
        <w:tabs>
          <w:tab w:val="left" w:pos="1440"/>
        </w:tabs>
        <w:spacing w:before="2" w:after="2"/>
        <w:ind w:right="5"/>
        <w:jc w:val="right"/>
        <w:rPr>
          <w:rFonts w:ascii="Angsana New" w:hAnsi="Angsana New"/>
          <w:sz w:val="30"/>
          <w:szCs w:val="30"/>
          <w:cs/>
        </w:rPr>
      </w:pPr>
      <w:r w:rsidRPr="00D4736F">
        <w:rPr>
          <w:rFonts w:ascii="Angsana New" w:hAnsi="Angsana New" w:hint="cs"/>
          <w:sz w:val="30"/>
          <w:szCs w:val="30"/>
          <w:cs/>
        </w:rPr>
        <w:lastRenderedPageBreak/>
        <w:t xml:space="preserve">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W w:w="9954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192"/>
        <w:gridCol w:w="1680"/>
        <w:gridCol w:w="1679"/>
        <w:gridCol w:w="1708"/>
        <w:gridCol w:w="1695"/>
      </w:tblGrid>
      <w:tr w:rsidR="00152FA1" w:rsidRPr="00D4736F" w14:paraId="0E200458" w14:textId="77777777" w:rsidTr="00152FA1">
        <w:trPr>
          <w:trHeight w:val="20"/>
        </w:trPr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73969" w14:textId="77777777" w:rsidR="00152FA1" w:rsidRPr="00BB2FE0" w:rsidRDefault="00152FA1" w:rsidP="007839F8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5" w:name="OLE_LINK24"/>
            <w:r w:rsidRPr="00BB2FE0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676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26882" w14:textId="77777777" w:rsidR="00152FA1" w:rsidRPr="00BB2FE0" w:rsidRDefault="00152FA1" w:rsidP="007839F8">
            <w:pPr>
              <w:spacing w:before="6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152FA1" w:rsidRPr="00D4736F" w14:paraId="26AE8853" w14:textId="77777777" w:rsidTr="00152FA1">
        <w:trPr>
          <w:trHeight w:val="366"/>
        </w:trPr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35186" w14:textId="77777777" w:rsidR="00152FA1" w:rsidRPr="00BB2FE0" w:rsidRDefault="00152FA1" w:rsidP="007839F8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6B6C4F" w14:textId="77777777" w:rsidR="00152FA1" w:rsidRPr="00BB2FE0" w:rsidRDefault="00152FA1" w:rsidP="007839F8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6B218" w14:textId="77777777" w:rsidR="00152FA1" w:rsidRPr="00BB2FE0" w:rsidRDefault="00152FA1" w:rsidP="007839F8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B20AE" w14:textId="77777777" w:rsidR="00152FA1" w:rsidRPr="00BB2FE0" w:rsidRDefault="00152FA1" w:rsidP="007839F8">
            <w:pPr>
              <w:spacing w:before="60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19003" w14:textId="77777777" w:rsidR="00152FA1" w:rsidRPr="00BB2FE0" w:rsidRDefault="00152FA1" w:rsidP="007839F8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52FA1" w:rsidRPr="00D4736F" w14:paraId="4ABD5103" w14:textId="77777777" w:rsidTr="00152FA1">
        <w:trPr>
          <w:trHeight w:val="450"/>
        </w:trPr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B0ABB3" w14:textId="77777777" w:rsidR="00152FA1" w:rsidRPr="00BB2FE0" w:rsidRDefault="00152FA1" w:rsidP="007839F8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7B9CF" w14:textId="77777777" w:rsidR="00152FA1" w:rsidRPr="00BB2FE0" w:rsidRDefault="00152FA1" w:rsidP="007839F8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</w:tcPr>
          <w:p w14:paraId="7760147C" w14:textId="77777777" w:rsidR="00152FA1" w:rsidRPr="00BB2FE0" w:rsidRDefault="00152FA1" w:rsidP="007839F8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</w:tcPr>
          <w:p w14:paraId="3BFED487" w14:textId="77777777" w:rsidR="00152FA1" w:rsidRDefault="00152FA1" w:rsidP="007839F8">
            <w:pPr>
              <w:spacing w:before="60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C2612" w14:textId="77777777" w:rsidR="00152FA1" w:rsidRPr="00BB2FE0" w:rsidRDefault="00152FA1" w:rsidP="007839F8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2FA1" w:rsidRPr="00D4736F" w14:paraId="7902D868" w14:textId="77777777" w:rsidTr="00152FA1">
        <w:trPr>
          <w:trHeight w:val="440"/>
        </w:trPr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BD13" w14:textId="77777777" w:rsidR="00152FA1" w:rsidRPr="00BB2FE0" w:rsidRDefault="00152FA1" w:rsidP="007839F8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6BB3" w14:textId="77777777" w:rsidR="00152FA1" w:rsidRPr="00BB2FE0" w:rsidRDefault="00152FA1" w:rsidP="007839F8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9E27" w14:textId="77777777" w:rsidR="00152FA1" w:rsidRPr="00BB2FE0" w:rsidRDefault="00152FA1" w:rsidP="007839F8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F5C4" w14:textId="77777777" w:rsidR="00152FA1" w:rsidRDefault="00152FA1" w:rsidP="007839F8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3180" w14:textId="77777777" w:rsidR="00152FA1" w:rsidRPr="00BB2FE0" w:rsidRDefault="00152FA1" w:rsidP="007839F8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2FA1" w:rsidRPr="00D4736F" w14:paraId="2329E58A" w14:textId="77777777" w:rsidTr="00152FA1">
        <w:trPr>
          <w:trHeight w:val="488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516F9" w14:textId="77777777" w:rsidR="00152FA1" w:rsidRPr="00BB2FE0" w:rsidRDefault="00152FA1" w:rsidP="007839F8">
            <w:pPr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F3EC5" w14:textId="77777777" w:rsidR="00152FA1" w:rsidRPr="00BB2FE0" w:rsidRDefault="00152FA1" w:rsidP="007839F8">
            <w:pPr>
              <w:tabs>
                <w:tab w:val="decimal" w:pos="927"/>
              </w:tabs>
              <w:spacing w:before="40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BD8168F" w14:textId="77777777" w:rsidR="00152FA1" w:rsidRPr="00BB2FE0" w:rsidRDefault="00152FA1" w:rsidP="007839F8">
            <w:pPr>
              <w:spacing w:line="211" w:lineRule="auto"/>
              <w:ind w:left="-162" w:right="-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643B2" w14:textId="77777777" w:rsidR="00152FA1" w:rsidRPr="00BB2FE0" w:rsidRDefault="00152FA1" w:rsidP="007839F8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FABAE" w14:textId="77777777" w:rsidR="00152FA1" w:rsidRPr="00BB2FE0" w:rsidRDefault="00152FA1" w:rsidP="007839F8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2FA1" w:rsidRPr="00D4736F" w14:paraId="43CFF620" w14:textId="77777777" w:rsidTr="00152FA1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1957A2DF" w14:textId="77777777" w:rsidR="00152FA1" w:rsidRPr="00BB2FE0" w:rsidRDefault="00152FA1" w:rsidP="007839F8">
            <w:pPr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00047" w14:textId="77777777" w:rsidR="00152FA1" w:rsidRPr="00030900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10,136</w:t>
            </w:r>
            <w:r w:rsidRPr="009859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797A2" w14:textId="77777777" w:rsidR="00152FA1" w:rsidRPr="00494043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0F4A6" w14:textId="77777777" w:rsidR="00152FA1" w:rsidRPr="00494043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1,110,000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65320" w14:textId="77777777" w:rsidR="00152FA1" w:rsidRPr="00030900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B2765">
              <w:rPr>
                <w:rFonts w:ascii="Angsana New" w:hAnsi="Angsana New"/>
                <w:sz w:val="30"/>
                <w:szCs w:val="30"/>
              </w:rPr>
              <w:t>26,246,97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52FA1" w:rsidRPr="00D4736F" w14:paraId="488948BA" w14:textId="77777777" w:rsidTr="00152FA1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1C21FB13" w14:textId="77777777" w:rsidR="00152FA1" w:rsidRPr="00BB2FE0" w:rsidRDefault="00152FA1" w:rsidP="007839F8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9CC63" w14:textId="77777777" w:rsidR="00152FA1" w:rsidRPr="00030900" w:rsidRDefault="00152FA1" w:rsidP="007839F8">
            <w:pPr>
              <w:tabs>
                <w:tab w:val="left" w:pos="1813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422,736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2CC8E" w14:textId="77777777" w:rsidR="00152FA1" w:rsidRPr="00F710F5" w:rsidRDefault="00152FA1" w:rsidP="00F710F5">
            <w:pPr>
              <w:spacing w:before="40"/>
              <w:ind w:left="-108" w:right="437"/>
              <w:jc w:val="right"/>
              <w:rPr>
                <w:sz w:val="30"/>
                <w:szCs w:val="30"/>
              </w:rPr>
            </w:pPr>
            <w:r w:rsidRPr="00F710F5">
              <w:rPr>
                <w:sz w:val="30"/>
                <w:szCs w:val="30"/>
              </w:rPr>
              <w:t>-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E2E36" w14:textId="77777777" w:rsidR="00152FA1" w:rsidRPr="00030900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143,000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FCA86" w14:textId="77777777" w:rsidR="00152FA1" w:rsidRPr="00030900" w:rsidRDefault="00152FA1" w:rsidP="007839F8">
            <w:pPr>
              <w:tabs>
                <w:tab w:val="left" w:pos="1813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565,736</w:t>
            </w:r>
          </w:p>
        </w:tc>
      </w:tr>
      <w:tr w:rsidR="00152FA1" w:rsidRPr="00D4736F" w14:paraId="2352E52C" w14:textId="77777777" w:rsidTr="00152FA1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55B7DD70" w14:textId="77777777" w:rsidR="00152FA1" w:rsidRPr="00BB2FE0" w:rsidRDefault="00152FA1" w:rsidP="007839F8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6F1AD" w14:textId="77777777" w:rsidR="00152FA1" w:rsidRPr="00030900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10,559,712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2211C" w14:textId="77777777" w:rsidR="00152FA1" w:rsidRPr="00494043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9D0FE8" w14:textId="77777777" w:rsidR="00152FA1" w:rsidRPr="00494043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1,253,000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77FDDC" w14:textId="77777777" w:rsidR="00152FA1" w:rsidRPr="00030900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26,812,712</w:t>
            </w:r>
          </w:p>
        </w:tc>
      </w:tr>
      <w:tr w:rsidR="00152FA1" w:rsidRPr="00E045E4" w14:paraId="2A418F70" w14:textId="77777777" w:rsidTr="00152FA1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3E2E9363" w14:textId="77777777" w:rsidR="00152FA1" w:rsidRPr="00BB2FE0" w:rsidRDefault="00152FA1" w:rsidP="007839F8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924F8" w14:textId="77777777" w:rsidR="00152FA1" w:rsidRPr="0059453B" w:rsidRDefault="00152FA1" w:rsidP="007839F8">
            <w:pPr>
              <w:tabs>
                <w:tab w:val="left" w:pos="1813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48,713,998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BF610" w14:textId="77777777" w:rsidR="00152FA1" w:rsidRPr="0059453B" w:rsidRDefault="00152FA1" w:rsidP="007839F8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-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BB7F3" w14:textId="77777777" w:rsidR="00152FA1" w:rsidRPr="0059453B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3,525,000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CD418" w14:textId="77777777" w:rsidR="00152FA1" w:rsidRPr="0059453B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52,238,998</w:t>
            </w:r>
          </w:p>
        </w:tc>
      </w:tr>
      <w:tr w:rsidR="00152FA1" w:rsidRPr="00D4736F" w14:paraId="27C00AFE" w14:textId="77777777" w:rsidTr="00152FA1">
        <w:trPr>
          <w:trHeight w:val="20"/>
        </w:trPr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72B0" w14:textId="77777777" w:rsidR="00152FA1" w:rsidRPr="00985912" w:rsidRDefault="00152FA1" w:rsidP="007839F8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8591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89DB" w14:textId="77777777" w:rsidR="00152FA1" w:rsidRPr="0059453B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59,273,710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47B7" w14:textId="77777777" w:rsidR="00152FA1" w:rsidRPr="0059453B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15,000,000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F0F4" w14:textId="77777777" w:rsidR="00152FA1" w:rsidRPr="0059453B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4,778,000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8054" w14:textId="77777777" w:rsidR="00152FA1" w:rsidRPr="0059453B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79,051,710</w:t>
            </w:r>
          </w:p>
        </w:tc>
      </w:tr>
      <w:tr w:rsidR="00152FA1" w:rsidRPr="00D4736F" w14:paraId="50361D25" w14:textId="77777777" w:rsidTr="00152FA1">
        <w:trPr>
          <w:trHeight w:val="20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286CC" w14:textId="77777777" w:rsidR="00152FA1" w:rsidRPr="00BB2FE0" w:rsidRDefault="00152FA1" w:rsidP="007839F8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9EF63" w14:textId="77777777" w:rsidR="00152FA1" w:rsidRPr="00BB2FE0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19A67" w14:textId="77777777" w:rsidR="00152FA1" w:rsidRPr="00BB2FE0" w:rsidRDefault="00152FA1" w:rsidP="007839F8">
            <w:pPr>
              <w:spacing w:line="211" w:lineRule="auto"/>
              <w:ind w:left="-162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9D61ED" w14:textId="77777777" w:rsidR="00152FA1" w:rsidRPr="00BB2FE0" w:rsidRDefault="00152FA1" w:rsidP="007839F8">
            <w:pPr>
              <w:spacing w:line="211" w:lineRule="auto"/>
              <w:ind w:left="-162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261FE" w14:textId="77777777" w:rsidR="00152FA1" w:rsidRPr="002B2765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2FA1" w:rsidRPr="00D4736F" w14:paraId="7D2D9588" w14:textId="77777777" w:rsidTr="00152FA1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47090668" w14:textId="77777777" w:rsidR="00152FA1" w:rsidRPr="00BB2FE0" w:rsidRDefault="00152FA1" w:rsidP="007839F8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7A82F" w14:textId="77777777" w:rsidR="00152FA1" w:rsidRPr="000D4FF6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3,503,676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BFC34" w14:textId="77777777" w:rsidR="00152FA1" w:rsidRPr="00494043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98,361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7044D" w14:textId="77777777" w:rsidR="00152FA1" w:rsidRPr="00494043" w:rsidRDefault="00152FA1" w:rsidP="007839F8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CB44C" w14:textId="77777777" w:rsidR="00152FA1" w:rsidRPr="002B2765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2765">
              <w:rPr>
                <w:rFonts w:ascii="Angsana New" w:hAnsi="Angsana New"/>
                <w:sz w:val="30"/>
                <w:szCs w:val="30"/>
              </w:rPr>
              <w:t>3,602,03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52FA1" w:rsidRPr="00D4736F" w14:paraId="11F1BB4A" w14:textId="77777777" w:rsidTr="00152FA1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58CE7F03" w14:textId="77777777" w:rsidR="00152FA1" w:rsidRPr="00BB2FE0" w:rsidRDefault="00152FA1" w:rsidP="007839F8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ค่าตัดจำหน่ายสำหรับปี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72A1" w14:textId="77777777" w:rsidR="00152FA1" w:rsidRPr="000D4FF6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1,955,727</w:t>
            </w: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4A7A" w14:textId="77777777" w:rsidR="00152FA1" w:rsidRPr="00030900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1,500,000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08CE" w14:textId="77777777" w:rsidR="00152FA1" w:rsidRPr="00030900" w:rsidRDefault="00152FA1" w:rsidP="007839F8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A28C" w14:textId="77777777" w:rsidR="00152FA1" w:rsidRPr="002B2765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3,455,727</w:t>
            </w:r>
          </w:p>
        </w:tc>
      </w:tr>
      <w:tr w:rsidR="00152FA1" w:rsidRPr="00D4736F" w14:paraId="356C9E1C" w14:textId="77777777" w:rsidTr="00152FA1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01AAC4FA" w14:textId="77777777" w:rsidR="00152FA1" w:rsidRPr="00BB2FE0" w:rsidRDefault="00152FA1" w:rsidP="007839F8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35C0D" w14:textId="77777777" w:rsidR="00152FA1" w:rsidRPr="000D4FF6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5,459,403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FF1F2B" w14:textId="77777777" w:rsidR="00152FA1" w:rsidRPr="00494043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1,598,361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B60D4" w14:textId="77777777" w:rsidR="00152FA1" w:rsidRPr="00494043" w:rsidRDefault="00152FA1" w:rsidP="007839F8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E854D" w14:textId="77777777" w:rsidR="00152FA1" w:rsidRPr="002B2765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7,057,764</w:t>
            </w:r>
          </w:p>
        </w:tc>
      </w:tr>
      <w:tr w:rsidR="00152FA1" w:rsidRPr="00D4736F" w14:paraId="2720ABA6" w14:textId="77777777" w:rsidTr="00152FA1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22FA686C" w14:textId="77777777" w:rsidR="00152FA1" w:rsidRPr="00BB2FE0" w:rsidRDefault="00152FA1" w:rsidP="007839F8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ค่าตัดจำหน่ายสำหรับปี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BF50" w14:textId="77777777" w:rsidR="00152FA1" w:rsidRPr="0059453B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6,701,569</w:t>
            </w: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C563A" w14:textId="77777777" w:rsidR="00152FA1" w:rsidRPr="0059453B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1,500,000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B3C8" w14:textId="77777777" w:rsidR="00152FA1" w:rsidRPr="0059453B" w:rsidRDefault="00152FA1" w:rsidP="007839F8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-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C8CA" w14:textId="77777777" w:rsidR="00152FA1" w:rsidRPr="0059453B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8,201,569</w:t>
            </w:r>
          </w:p>
        </w:tc>
      </w:tr>
      <w:tr w:rsidR="00152FA1" w:rsidRPr="00D4736F" w14:paraId="1EAD93F9" w14:textId="77777777" w:rsidTr="00152FA1">
        <w:trPr>
          <w:trHeight w:val="20"/>
        </w:trPr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D6F9" w14:textId="77777777" w:rsidR="00152FA1" w:rsidRPr="00BB2FE0" w:rsidRDefault="00152FA1" w:rsidP="007839F8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8591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D5DC" w14:textId="77777777" w:rsidR="00152FA1" w:rsidRPr="0059453B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12,160,972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5D18" w14:textId="77777777" w:rsidR="00152FA1" w:rsidRPr="0059453B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3,098,361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4B72" w14:textId="77777777" w:rsidR="00152FA1" w:rsidRPr="0059453B" w:rsidRDefault="00152FA1" w:rsidP="007839F8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1333" w14:textId="77777777" w:rsidR="00152FA1" w:rsidRPr="0059453B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15,259,333</w:t>
            </w:r>
          </w:p>
        </w:tc>
      </w:tr>
      <w:tr w:rsidR="00152FA1" w:rsidRPr="00D4736F" w14:paraId="73C57167" w14:textId="77777777" w:rsidTr="00152FA1">
        <w:trPr>
          <w:trHeight w:val="426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28875" w14:textId="77777777" w:rsidR="00152FA1" w:rsidRPr="00BB2FE0" w:rsidRDefault="00152FA1" w:rsidP="007839F8">
            <w:pPr>
              <w:spacing w:line="211" w:lineRule="auto"/>
              <w:ind w:left="-18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09B18A" w14:textId="77777777" w:rsidR="00152FA1" w:rsidRPr="00494043" w:rsidRDefault="00152FA1" w:rsidP="007839F8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CEE72" w14:textId="77777777" w:rsidR="00152FA1" w:rsidRPr="00494043" w:rsidRDefault="00152FA1" w:rsidP="007839F8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847A29" w14:textId="77777777" w:rsidR="00152FA1" w:rsidRPr="00494043" w:rsidRDefault="00152FA1" w:rsidP="007839F8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F3C34" w14:textId="77777777" w:rsidR="00152FA1" w:rsidRPr="002B2765" w:rsidRDefault="00152FA1" w:rsidP="007839F8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2FA1" w:rsidRPr="00D4736F" w14:paraId="5881E378" w14:textId="77777777" w:rsidTr="00152FA1">
        <w:trPr>
          <w:trHeight w:val="426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789C6670" w14:textId="77777777" w:rsidR="00152FA1" w:rsidRPr="00BB2FE0" w:rsidRDefault="00152FA1" w:rsidP="007839F8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8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12D7CB" w14:textId="77777777" w:rsidR="00152FA1" w:rsidRPr="00030900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5,100,309</w:t>
            </w:r>
          </w:p>
        </w:tc>
        <w:tc>
          <w:tcPr>
            <w:tcW w:w="16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ED3906" w14:textId="77777777" w:rsidR="00152FA1" w:rsidRPr="00030900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13,401,639</w:t>
            </w:r>
          </w:p>
        </w:tc>
        <w:tc>
          <w:tcPr>
            <w:tcW w:w="17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B17073" w14:textId="77777777" w:rsidR="00152FA1" w:rsidRPr="00030900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1,253,000</w:t>
            </w:r>
          </w:p>
        </w:tc>
        <w:tc>
          <w:tcPr>
            <w:tcW w:w="169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33BA61" w14:textId="77777777" w:rsidR="00152FA1" w:rsidRPr="002B2765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19,754,948</w:t>
            </w:r>
          </w:p>
        </w:tc>
      </w:tr>
      <w:tr w:rsidR="00152FA1" w:rsidRPr="00CF5109" w14:paraId="2EFBDE67" w14:textId="77777777" w:rsidTr="00152FA1">
        <w:trPr>
          <w:trHeight w:val="426"/>
        </w:trPr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5055" w14:textId="77777777" w:rsidR="00152FA1" w:rsidRPr="00BB2FE0" w:rsidRDefault="00152FA1" w:rsidP="007839F8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8591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168945" w14:textId="77777777" w:rsidR="00152FA1" w:rsidRPr="0059453B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47,112,738</w:t>
            </w:r>
          </w:p>
        </w:tc>
        <w:tc>
          <w:tcPr>
            <w:tcW w:w="167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9D0558" w14:textId="77777777" w:rsidR="00152FA1" w:rsidRPr="0059453B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11,901,639</w:t>
            </w:r>
          </w:p>
        </w:tc>
        <w:tc>
          <w:tcPr>
            <w:tcW w:w="1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E2BC50" w14:textId="77777777" w:rsidR="00152FA1" w:rsidRPr="0059453B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4,778,000</w:t>
            </w:r>
          </w:p>
        </w:tc>
        <w:tc>
          <w:tcPr>
            <w:tcW w:w="169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5F1D81" w14:textId="77777777" w:rsidR="00152FA1" w:rsidRPr="0059453B" w:rsidRDefault="00152FA1" w:rsidP="007839F8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15767">
              <w:rPr>
                <w:sz w:val="30"/>
                <w:szCs w:val="30"/>
              </w:rPr>
              <w:t>63,792,377</w:t>
            </w:r>
          </w:p>
        </w:tc>
      </w:tr>
      <w:bookmarkEnd w:id="15"/>
    </w:tbl>
    <w:p w14:paraId="7202E323" w14:textId="77777777" w:rsidR="00152FA1" w:rsidRPr="00152FA1" w:rsidRDefault="00152FA1" w:rsidP="00152FA1">
      <w:pPr>
        <w:pStyle w:val="BodyText3"/>
        <w:tabs>
          <w:tab w:val="clear" w:pos="360"/>
        </w:tabs>
        <w:ind w:left="462" w:right="-706" w:firstLine="420"/>
        <w:rPr>
          <w:rFonts w:ascii="Angsana New" w:hAnsi="Angsana New"/>
          <w:sz w:val="16"/>
          <w:szCs w:val="16"/>
        </w:rPr>
      </w:pPr>
    </w:p>
    <w:p w14:paraId="22F4EE3C" w14:textId="2258B99A" w:rsidR="00152FA1" w:rsidRDefault="00152FA1" w:rsidP="00152FA1">
      <w:pPr>
        <w:pStyle w:val="BodyText3"/>
        <w:tabs>
          <w:tab w:val="clear" w:pos="360"/>
        </w:tabs>
        <w:ind w:left="462" w:right="5" w:firstLine="420"/>
        <w:jc w:val="thaiDistribute"/>
        <w:rPr>
          <w:rFonts w:ascii="Angsana New" w:hAnsi="Angsana New"/>
        </w:rPr>
      </w:pPr>
      <w:r w:rsidRPr="00152FA1">
        <w:rPr>
          <w:rFonts w:ascii="Angsana New" w:hAnsi="Angsana New"/>
          <w:cs/>
        </w:rPr>
        <w:t>บริษัทและบริษัทย่อยมีค่าตัดจำหน่าย</w:t>
      </w:r>
      <w:r w:rsidRPr="00152FA1">
        <w:rPr>
          <w:rFonts w:ascii="Angsana New" w:hAnsi="Angsana New"/>
          <w:cs/>
        </w:rPr>
        <w:tab/>
        <w:t>สินทรัพย์ไม่มีตัวตนที่แสดงในงบกำไรขาดทุน</w:t>
      </w:r>
      <w:r w:rsidR="00F710F5">
        <w:rPr>
          <w:rFonts w:ascii="Angsana New" w:hAnsi="Angsana New" w:hint="cs"/>
          <w:cs/>
        </w:rPr>
        <w:t xml:space="preserve"> </w:t>
      </w:r>
      <w:r w:rsidRPr="00152FA1">
        <w:rPr>
          <w:rFonts w:ascii="Angsana New" w:hAnsi="Angsana New"/>
          <w:cs/>
        </w:rPr>
        <w:t>สำหรับปีสิ้นสุดวันที่</w:t>
      </w:r>
      <w:r>
        <w:rPr>
          <w:rFonts w:ascii="Angsana New" w:hAnsi="Angsana New"/>
        </w:rPr>
        <w:t xml:space="preserve">           </w:t>
      </w:r>
      <w:r w:rsidRPr="00152FA1">
        <w:rPr>
          <w:rFonts w:ascii="Angsana New" w:hAnsi="Angsana New"/>
        </w:rPr>
        <w:t>31</w:t>
      </w:r>
      <w:r w:rsidRPr="00152FA1">
        <w:rPr>
          <w:rFonts w:ascii="Angsana New" w:hAnsi="Angsana New"/>
          <w:cs/>
        </w:rPr>
        <w:t xml:space="preserve"> ธันวาคม </w:t>
      </w:r>
      <w:r w:rsidRPr="00152FA1">
        <w:rPr>
          <w:rFonts w:ascii="Angsana New" w:hAnsi="Angsana New"/>
        </w:rPr>
        <w:t>2565</w:t>
      </w:r>
      <w:r w:rsidRPr="00152FA1">
        <w:rPr>
          <w:rFonts w:ascii="Angsana New" w:hAnsi="Angsana New"/>
          <w:cs/>
        </w:rPr>
        <w:t xml:space="preserve"> และ </w:t>
      </w:r>
      <w:r w:rsidRPr="00152FA1">
        <w:rPr>
          <w:rFonts w:ascii="Angsana New" w:hAnsi="Angsana New"/>
        </w:rPr>
        <w:t>2564</w:t>
      </w:r>
      <w:r w:rsidRPr="00152FA1">
        <w:rPr>
          <w:rFonts w:ascii="Angsana New" w:hAnsi="Angsana New"/>
          <w:cs/>
        </w:rPr>
        <w:t xml:space="preserve"> ดังนี้</w:t>
      </w:r>
    </w:p>
    <w:p w14:paraId="604B7A77" w14:textId="77777777" w:rsidR="003156CA" w:rsidRPr="003156CA" w:rsidRDefault="003156CA" w:rsidP="00152FA1">
      <w:pPr>
        <w:pStyle w:val="BodyText3"/>
        <w:tabs>
          <w:tab w:val="clear" w:pos="360"/>
        </w:tabs>
        <w:ind w:left="462" w:right="5" w:firstLine="420"/>
        <w:jc w:val="thaiDistribute"/>
        <w:rPr>
          <w:rFonts w:ascii="Angsana New" w:hAnsi="Angsana New"/>
          <w:sz w:val="16"/>
          <w:szCs w:val="16"/>
        </w:rPr>
      </w:pPr>
    </w:p>
    <w:tbl>
      <w:tblPr>
        <w:tblW w:w="999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534"/>
        <w:gridCol w:w="1616"/>
        <w:gridCol w:w="1530"/>
        <w:gridCol w:w="1530"/>
      </w:tblGrid>
      <w:tr w:rsidR="00152FA1" w:rsidRPr="00015767" w14:paraId="43834D3A" w14:textId="77777777" w:rsidTr="007839F8">
        <w:tc>
          <w:tcPr>
            <w:tcW w:w="3780" w:type="dxa"/>
            <w:vMerge w:val="restart"/>
            <w:vAlign w:val="center"/>
          </w:tcPr>
          <w:p w14:paraId="29644AA4" w14:textId="77777777" w:rsidR="00152FA1" w:rsidRPr="003156CA" w:rsidRDefault="00152FA1" w:rsidP="007839F8">
            <w:pPr>
              <w:ind w:right="72"/>
              <w:jc w:val="center"/>
              <w:rPr>
                <w:cs/>
              </w:rPr>
            </w:pPr>
            <w:r w:rsidRPr="003156CA">
              <w:rPr>
                <w:cs/>
              </w:rPr>
              <w:t xml:space="preserve">สำหรับปีสิ้นสุดวันที่ </w:t>
            </w:r>
            <w:r w:rsidRPr="003156CA">
              <w:t>31</w:t>
            </w:r>
            <w:r w:rsidRPr="003156CA">
              <w:rPr>
                <w:cs/>
              </w:rPr>
              <w:t xml:space="preserve"> ธันวาคม</w:t>
            </w:r>
          </w:p>
        </w:tc>
        <w:tc>
          <w:tcPr>
            <w:tcW w:w="6210" w:type="dxa"/>
            <w:gridSpan w:val="4"/>
          </w:tcPr>
          <w:p w14:paraId="07903D10" w14:textId="77777777" w:rsidR="00152FA1" w:rsidRPr="003156CA" w:rsidRDefault="00152FA1" w:rsidP="007839F8">
            <w:pPr>
              <w:ind w:left="-108" w:right="-108"/>
              <w:jc w:val="center"/>
              <w:rPr>
                <w:cs/>
              </w:rPr>
            </w:pPr>
            <w:r w:rsidRPr="003156CA">
              <w:rPr>
                <w:cs/>
              </w:rPr>
              <w:t>จำนวนเงิน (บาท)</w:t>
            </w:r>
          </w:p>
        </w:tc>
      </w:tr>
      <w:tr w:rsidR="00152FA1" w:rsidRPr="00015767" w14:paraId="342406FC" w14:textId="77777777" w:rsidTr="007839F8">
        <w:tc>
          <w:tcPr>
            <w:tcW w:w="3780" w:type="dxa"/>
            <w:vMerge/>
          </w:tcPr>
          <w:p w14:paraId="1F368FAD" w14:textId="77777777" w:rsidR="00152FA1" w:rsidRPr="003156CA" w:rsidRDefault="00152FA1" w:rsidP="007839F8">
            <w:pPr>
              <w:ind w:left="-108" w:right="-108"/>
              <w:jc w:val="center"/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14:paraId="0B329F04" w14:textId="77777777" w:rsidR="00152FA1" w:rsidRPr="003156CA" w:rsidRDefault="00152FA1" w:rsidP="007839F8">
            <w:pPr>
              <w:ind w:left="-108" w:right="-108"/>
              <w:jc w:val="center"/>
            </w:pPr>
            <w:r w:rsidRPr="003156CA">
              <w:rPr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</w:tcPr>
          <w:p w14:paraId="300B14A7" w14:textId="77777777" w:rsidR="00152FA1" w:rsidRPr="003156CA" w:rsidRDefault="00152FA1" w:rsidP="007839F8">
            <w:pPr>
              <w:ind w:left="-108" w:right="-108"/>
              <w:jc w:val="center"/>
            </w:pPr>
            <w:r w:rsidRPr="003156CA">
              <w:rPr>
                <w:cs/>
              </w:rPr>
              <w:t>งบการเงินเฉพาะกิจการ</w:t>
            </w:r>
          </w:p>
        </w:tc>
      </w:tr>
      <w:tr w:rsidR="00152FA1" w:rsidRPr="00015767" w14:paraId="429E7C16" w14:textId="77777777" w:rsidTr="007839F8">
        <w:trPr>
          <w:trHeight w:val="385"/>
        </w:trPr>
        <w:tc>
          <w:tcPr>
            <w:tcW w:w="3780" w:type="dxa"/>
            <w:vMerge/>
            <w:tcBorders>
              <w:bottom w:val="single" w:sz="4" w:space="0" w:color="auto"/>
            </w:tcBorders>
          </w:tcPr>
          <w:p w14:paraId="652CD3DA" w14:textId="77777777" w:rsidR="00152FA1" w:rsidRPr="003156CA" w:rsidRDefault="00152FA1" w:rsidP="007839F8">
            <w:pPr>
              <w:ind w:left="-108" w:right="-108"/>
              <w:jc w:val="center"/>
            </w:pPr>
          </w:p>
        </w:tc>
        <w:tc>
          <w:tcPr>
            <w:tcW w:w="1534" w:type="dxa"/>
            <w:tcBorders>
              <w:bottom w:val="single" w:sz="4" w:space="0" w:color="auto"/>
              <w:right w:val="single" w:sz="4" w:space="0" w:color="auto"/>
            </w:tcBorders>
          </w:tcPr>
          <w:p w14:paraId="03C83807" w14:textId="77777777" w:rsidR="00152FA1" w:rsidRPr="003156CA" w:rsidRDefault="00152FA1" w:rsidP="007839F8">
            <w:pPr>
              <w:ind w:left="-108" w:right="-104"/>
              <w:jc w:val="center"/>
            </w:pPr>
            <w:r w:rsidRPr="003156CA">
              <w:t>2565</w:t>
            </w:r>
          </w:p>
        </w:tc>
        <w:tc>
          <w:tcPr>
            <w:tcW w:w="1616" w:type="dxa"/>
            <w:tcBorders>
              <w:left w:val="single" w:sz="4" w:space="0" w:color="auto"/>
              <w:bottom w:val="single" w:sz="4" w:space="0" w:color="auto"/>
            </w:tcBorders>
          </w:tcPr>
          <w:p w14:paraId="331A1240" w14:textId="77777777" w:rsidR="00152FA1" w:rsidRPr="003156CA" w:rsidRDefault="00152FA1" w:rsidP="007839F8">
            <w:pPr>
              <w:ind w:left="-108" w:right="-104"/>
              <w:jc w:val="center"/>
            </w:pPr>
            <w:r w:rsidRPr="003156CA">
              <w:t>2564</w:t>
            </w: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auto"/>
            </w:tcBorders>
          </w:tcPr>
          <w:p w14:paraId="0A3AF373" w14:textId="77777777" w:rsidR="00152FA1" w:rsidRPr="003156CA" w:rsidRDefault="00152FA1" w:rsidP="007839F8">
            <w:pPr>
              <w:ind w:left="-108" w:right="-104"/>
              <w:jc w:val="center"/>
            </w:pPr>
            <w:r w:rsidRPr="003156CA">
              <w:t>2565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</w:tcBorders>
          </w:tcPr>
          <w:p w14:paraId="129A4039" w14:textId="77777777" w:rsidR="00152FA1" w:rsidRPr="003156CA" w:rsidRDefault="00152FA1" w:rsidP="007839F8">
            <w:pPr>
              <w:ind w:left="-108" w:right="-104"/>
              <w:jc w:val="center"/>
            </w:pPr>
            <w:r w:rsidRPr="003156CA">
              <w:t>2564</w:t>
            </w:r>
          </w:p>
        </w:tc>
      </w:tr>
      <w:tr w:rsidR="003156CA" w:rsidRPr="00015767" w14:paraId="7FF98682" w14:textId="77777777" w:rsidTr="007839F8">
        <w:tc>
          <w:tcPr>
            <w:tcW w:w="3780" w:type="dxa"/>
            <w:tcBorders>
              <w:top w:val="single" w:sz="4" w:space="0" w:color="auto"/>
              <w:bottom w:val="nil"/>
            </w:tcBorders>
          </w:tcPr>
          <w:p w14:paraId="550B265E" w14:textId="5252305C" w:rsidR="003156CA" w:rsidRPr="003156CA" w:rsidRDefault="003156CA" w:rsidP="003156CA">
            <w:pPr>
              <w:ind w:left="-15" w:right="-108"/>
              <w:jc w:val="thaiDistribute"/>
            </w:pPr>
            <w:r w:rsidRPr="003156CA">
              <w:rPr>
                <w:cs/>
              </w:rPr>
              <w:t>ต้นทุนขายและต้นทุนการให้บริการ</w:t>
            </w:r>
          </w:p>
        </w:tc>
        <w:tc>
          <w:tcPr>
            <w:tcW w:w="153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7CBBDD7" w14:textId="77777777" w:rsidR="003156CA" w:rsidRPr="003156CA" w:rsidRDefault="003156CA" w:rsidP="003156CA">
            <w:pPr>
              <w:ind w:left="-101" w:right="47"/>
              <w:jc w:val="right"/>
            </w:pPr>
            <w:r w:rsidRPr="003156CA">
              <w:t>21,965,803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E3EA4D7" w14:textId="77777777" w:rsidR="003156CA" w:rsidRPr="003156CA" w:rsidRDefault="003156CA" w:rsidP="003156CA">
            <w:pPr>
              <w:ind w:left="-101" w:right="47"/>
              <w:jc w:val="right"/>
            </w:pPr>
            <w:r w:rsidRPr="003156CA">
              <w:t>25,769,008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446ADBC" w14:textId="77777777" w:rsidR="003156CA" w:rsidRPr="003156CA" w:rsidRDefault="003156CA" w:rsidP="003156CA">
            <w:pPr>
              <w:ind w:left="-101" w:right="47"/>
              <w:jc w:val="right"/>
            </w:pPr>
            <w:r w:rsidRPr="003156CA">
              <w:t>7,958,760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683F923" w14:textId="77777777" w:rsidR="003156CA" w:rsidRPr="003156CA" w:rsidRDefault="003156CA" w:rsidP="003156CA">
            <w:pPr>
              <w:ind w:left="-101" w:right="47"/>
              <w:jc w:val="right"/>
            </w:pPr>
            <w:r w:rsidRPr="003156CA">
              <w:t>3,344,200</w:t>
            </w:r>
          </w:p>
        </w:tc>
      </w:tr>
      <w:tr w:rsidR="003156CA" w:rsidRPr="00015767" w14:paraId="4BE98060" w14:textId="77777777" w:rsidTr="007839F8">
        <w:trPr>
          <w:trHeight w:val="359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AA1E6B" w14:textId="77777777" w:rsidR="003156CA" w:rsidRPr="003156CA" w:rsidRDefault="003156CA" w:rsidP="003156CA">
            <w:pPr>
              <w:tabs>
                <w:tab w:val="left" w:pos="432"/>
              </w:tabs>
              <w:ind w:left="-15" w:right="-108"/>
              <w:jc w:val="thaiDistribute"/>
              <w:rPr>
                <w:cs/>
              </w:rPr>
            </w:pPr>
            <w:r w:rsidRPr="003156CA">
              <w:rPr>
                <w:cs/>
              </w:rPr>
              <w:t>ค่าใช้จ่ายในการบริหาร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5DA5A4" w14:textId="77777777" w:rsidR="003156CA" w:rsidRPr="003156CA" w:rsidRDefault="003156CA" w:rsidP="003156CA">
            <w:pPr>
              <w:ind w:left="-101" w:right="47"/>
              <w:jc w:val="right"/>
            </w:pPr>
            <w:r w:rsidRPr="003156CA">
              <w:t>892,115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87C50" w14:textId="77777777" w:rsidR="003156CA" w:rsidRPr="003156CA" w:rsidRDefault="003156CA" w:rsidP="003156CA">
            <w:pPr>
              <w:ind w:left="-101" w:right="47"/>
              <w:jc w:val="right"/>
            </w:pPr>
            <w:r w:rsidRPr="003156CA">
              <w:t>781,734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B5ED17" w14:textId="77777777" w:rsidR="003156CA" w:rsidRPr="003156CA" w:rsidRDefault="003156CA" w:rsidP="003156CA">
            <w:pPr>
              <w:ind w:left="-101" w:right="47"/>
              <w:jc w:val="right"/>
            </w:pPr>
            <w:r w:rsidRPr="003156CA">
              <w:t>242,809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557800" w14:textId="77777777" w:rsidR="003156CA" w:rsidRPr="003156CA" w:rsidRDefault="003156CA" w:rsidP="003156CA">
            <w:pPr>
              <w:ind w:left="-101" w:right="47"/>
              <w:jc w:val="right"/>
            </w:pPr>
            <w:r w:rsidRPr="003156CA">
              <w:t>111,527</w:t>
            </w:r>
          </w:p>
        </w:tc>
      </w:tr>
      <w:tr w:rsidR="003156CA" w:rsidRPr="00015767" w14:paraId="5D1747FC" w14:textId="77777777" w:rsidTr="007839F8">
        <w:trPr>
          <w:trHeight w:val="205"/>
        </w:trPr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57EEBDB0" w14:textId="77777777" w:rsidR="003156CA" w:rsidRPr="003156CA" w:rsidRDefault="003156CA" w:rsidP="00F710F5">
            <w:pPr>
              <w:tabs>
                <w:tab w:val="left" w:pos="432"/>
              </w:tabs>
              <w:ind w:left="-15" w:right="-108"/>
              <w:jc w:val="center"/>
              <w:rPr>
                <w:cs/>
              </w:rPr>
            </w:pPr>
            <w:r w:rsidRPr="003156CA">
              <w:rPr>
                <w:cs/>
              </w:rPr>
              <w:t>รวม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E878" w14:textId="77777777" w:rsidR="003156CA" w:rsidRPr="003156CA" w:rsidRDefault="003156CA" w:rsidP="003156CA">
            <w:pPr>
              <w:ind w:left="-101" w:right="47"/>
              <w:jc w:val="right"/>
            </w:pPr>
            <w:r w:rsidRPr="003156CA">
              <w:t>22,857,918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B63423" w14:textId="77777777" w:rsidR="003156CA" w:rsidRPr="003156CA" w:rsidRDefault="003156CA" w:rsidP="003156CA">
            <w:pPr>
              <w:ind w:left="-101" w:right="47"/>
              <w:jc w:val="right"/>
            </w:pPr>
            <w:r w:rsidRPr="003156CA">
              <w:t>26,550,742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F5F5" w14:textId="77777777" w:rsidR="003156CA" w:rsidRPr="003156CA" w:rsidRDefault="003156CA" w:rsidP="003156CA">
            <w:pPr>
              <w:ind w:left="-101" w:right="47"/>
              <w:jc w:val="right"/>
            </w:pPr>
            <w:r w:rsidRPr="003156CA">
              <w:t>8,201,569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AB0A3" w14:textId="77777777" w:rsidR="003156CA" w:rsidRPr="003156CA" w:rsidRDefault="003156CA" w:rsidP="003156CA">
            <w:pPr>
              <w:ind w:left="-101" w:right="47"/>
              <w:jc w:val="right"/>
            </w:pPr>
            <w:r w:rsidRPr="003156CA">
              <w:t>3,455,727</w:t>
            </w:r>
          </w:p>
        </w:tc>
      </w:tr>
    </w:tbl>
    <w:p w14:paraId="61318887" w14:textId="77777777" w:rsidR="00152FA1" w:rsidRPr="00015767" w:rsidRDefault="00152FA1" w:rsidP="00152FA1">
      <w:pPr>
        <w:pStyle w:val="BodyText3"/>
        <w:tabs>
          <w:tab w:val="clear" w:pos="900"/>
          <w:tab w:val="left" w:pos="434"/>
        </w:tabs>
        <w:ind w:right="-706"/>
      </w:pPr>
    </w:p>
    <w:p w14:paraId="338FBD86" w14:textId="7C1939E6" w:rsidR="00E32ACC" w:rsidRDefault="00E32ACC" w:rsidP="000F62E1">
      <w:pPr>
        <w:pStyle w:val="BodyText3"/>
        <w:tabs>
          <w:tab w:val="clear" w:pos="900"/>
          <w:tab w:val="left" w:pos="434"/>
        </w:tabs>
        <w:ind w:right="-706"/>
        <w:rPr>
          <w:rFonts w:ascii="Angsana New" w:hAnsi="Angsana New"/>
        </w:rPr>
      </w:pPr>
    </w:p>
    <w:p w14:paraId="6ECF202B" w14:textId="1B11F5F4" w:rsidR="006B5E44" w:rsidRDefault="006B5E44" w:rsidP="000F62E1">
      <w:pPr>
        <w:pStyle w:val="BodyText3"/>
        <w:tabs>
          <w:tab w:val="clear" w:pos="900"/>
          <w:tab w:val="left" w:pos="434"/>
        </w:tabs>
        <w:ind w:right="-706"/>
        <w:rPr>
          <w:rFonts w:ascii="Angsana New" w:hAnsi="Angsana New"/>
        </w:rPr>
      </w:pPr>
    </w:p>
    <w:p w14:paraId="1B154D83" w14:textId="1B4B5317" w:rsidR="006B5E44" w:rsidRDefault="006B5E44" w:rsidP="000F62E1">
      <w:pPr>
        <w:pStyle w:val="BodyText3"/>
        <w:tabs>
          <w:tab w:val="clear" w:pos="900"/>
          <w:tab w:val="left" w:pos="434"/>
        </w:tabs>
        <w:ind w:right="-706"/>
        <w:rPr>
          <w:rFonts w:ascii="Angsana New" w:hAnsi="Angsana New"/>
        </w:rPr>
      </w:pPr>
    </w:p>
    <w:p w14:paraId="432E459F" w14:textId="77777777" w:rsidR="001B7C81" w:rsidRPr="001B7C81" w:rsidRDefault="001B7C81" w:rsidP="001B7C81">
      <w:pPr>
        <w:pStyle w:val="BodyText3"/>
        <w:numPr>
          <w:ilvl w:val="0"/>
          <w:numId w:val="2"/>
        </w:numPr>
        <w:tabs>
          <w:tab w:val="clear" w:pos="360"/>
        </w:tabs>
        <w:ind w:left="336" w:right="-706" w:hanging="364"/>
        <w:rPr>
          <w:rFonts w:ascii="Angsana New" w:hAnsi="Angsana New"/>
          <w:b/>
          <w:bCs/>
          <w:cs/>
        </w:rPr>
      </w:pPr>
      <w:r w:rsidRPr="001B7C81">
        <w:rPr>
          <w:rFonts w:ascii="Angsana New" w:hAnsi="Angsana New"/>
          <w:b/>
          <w:bCs/>
          <w:cs/>
        </w:rPr>
        <w:lastRenderedPageBreak/>
        <w:t>สิทธิการใช้คลื่นความถี่รอตัดจำหน่าย</w:t>
      </w:r>
    </w:p>
    <w:p w14:paraId="6131CE1C" w14:textId="77777777" w:rsidR="001B7C81" w:rsidRPr="00470C5E" w:rsidRDefault="001B7C81" w:rsidP="00403E46">
      <w:pPr>
        <w:ind w:left="2152" w:right="-37"/>
        <w:jc w:val="right"/>
      </w:pPr>
      <w:r w:rsidRPr="009C0079">
        <w:rPr>
          <w:b/>
          <w:bCs/>
          <w:spacing w:val="-6"/>
        </w:rPr>
        <w:tab/>
      </w:r>
      <w:r w:rsidRPr="00470C5E">
        <w:rPr>
          <w:cs/>
        </w:rPr>
        <w:t>หน</w:t>
      </w:r>
      <w:r w:rsidRPr="00470C5E">
        <w:rPr>
          <w:rFonts w:hint="cs"/>
          <w:cs/>
        </w:rPr>
        <w:t xml:space="preserve">่วย </w:t>
      </w:r>
      <w:r w:rsidRPr="00470C5E">
        <w:t xml:space="preserve">: </w:t>
      </w:r>
      <w:r w:rsidRPr="00470C5E">
        <w:rPr>
          <w:cs/>
        </w:rPr>
        <w:t>บาท</w:t>
      </w:r>
    </w:p>
    <w:tbl>
      <w:tblPr>
        <w:tblW w:w="10107" w:type="dxa"/>
        <w:tblInd w:w="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6"/>
        <w:gridCol w:w="2350"/>
        <w:gridCol w:w="2351"/>
      </w:tblGrid>
      <w:tr w:rsidR="001B7C81" w:rsidRPr="009C0079" w14:paraId="14B11E95" w14:textId="77777777" w:rsidTr="00403E46">
        <w:trPr>
          <w:trHeight w:val="349"/>
        </w:trPr>
        <w:tc>
          <w:tcPr>
            <w:tcW w:w="5406" w:type="dxa"/>
            <w:vMerge w:val="restart"/>
            <w:vAlign w:val="center"/>
          </w:tcPr>
          <w:p w14:paraId="4EBCF0D9" w14:textId="77777777" w:rsidR="001B7C81" w:rsidRPr="009C0079" w:rsidRDefault="001B7C81" w:rsidP="00457C33">
            <w:pPr>
              <w:ind w:right="116"/>
              <w:jc w:val="center"/>
              <w:rPr>
                <w:spacing w:val="-6"/>
                <w:cs/>
              </w:rPr>
            </w:pPr>
            <w:bookmarkStart w:id="16" w:name="OLE_LINK8"/>
            <w:r w:rsidRPr="009C0079">
              <w:rPr>
                <w:spacing w:val="-6"/>
                <w:cs/>
              </w:rPr>
              <w:t>รายการ</w:t>
            </w:r>
          </w:p>
        </w:tc>
        <w:tc>
          <w:tcPr>
            <w:tcW w:w="4701" w:type="dxa"/>
            <w:gridSpan w:val="2"/>
          </w:tcPr>
          <w:p w14:paraId="41708528" w14:textId="77777777" w:rsidR="001B7C81" w:rsidRPr="009C0079" w:rsidRDefault="001B7C81" w:rsidP="00457C33">
            <w:pPr>
              <w:ind w:left="-101" w:right="-105"/>
              <w:jc w:val="center"/>
              <w:rPr>
                <w:spacing w:val="-6"/>
              </w:rPr>
            </w:pPr>
            <w:r w:rsidRPr="009C0079">
              <w:rPr>
                <w:spacing w:val="-6"/>
                <w:cs/>
              </w:rPr>
              <w:t>งบการเงินรวม</w:t>
            </w:r>
          </w:p>
        </w:tc>
      </w:tr>
      <w:tr w:rsidR="001B7C81" w:rsidRPr="009C0079" w14:paraId="5583291F" w14:textId="77777777" w:rsidTr="00403E46">
        <w:trPr>
          <w:trHeight w:val="369"/>
        </w:trPr>
        <w:tc>
          <w:tcPr>
            <w:tcW w:w="5406" w:type="dxa"/>
            <w:vMerge/>
            <w:tcBorders>
              <w:bottom w:val="single" w:sz="4" w:space="0" w:color="auto"/>
            </w:tcBorders>
          </w:tcPr>
          <w:p w14:paraId="69EF05CE" w14:textId="77777777" w:rsidR="001B7C81" w:rsidRPr="009C0079" w:rsidRDefault="001B7C81" w:rsidP="00457C33">
            <w:pPr>
              <w:ind w:right="116"/>
              <w:jc w:val="thaiDistribute"/>
              <w:rPr>
                <w:spacing w:val="-6"/>
              </w:rPr>
            </w:pPr>
          </w:p>
        </w:tc>
        <w:tc>
          <w:tcPr>
            <w:tcW w:w="2350" w:type="dxa"/>
            <w:tcBorders>
              <w:bottom w:val="single" w:sz="4" w:space="0" w:color="auto"/>
            </w:tcBorders>
          </w:tcPr>
          <w:p w14:paraId="11BE9B36" w14:textId="77777777" w:rsidR="001B7C81" w:rsidRPr="009C0079" w:rsidRDefault="001B7C81" w:rsidP="00457C33">
            <w:pPr>
              <w:ind w:left="-101" w:right="-113"/>
              <w:jc w:val="center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25</w:t>
            </w:r>
            <w:r w:rsidRPr="009C0079">
              <w:rPr>
                <w:spacing w:val="-6"/>
              </w:rPr>
              <w:t>6</w:t>
            </w:r>
            <w:r>
              <w:rPr>
                <w:spacing w:val="-6"/>
              </w:rPr>
              <w:t>5</w:t>
            </w:r>
          </w:p>
        </w:tc>
        <w:tc>
          <w:tcPr>
            <w:tcW w:w="2351" w:type="dxa"/>
            <w:tcBorders>
              <w:bottom w:val="single" w:sz="4" w:space="0" w:color="auto"/>
            </w:tcBorders>
          </w:tcPr>
          <w:p w14:paraId="58552542" w14:textId="77777777" w:rsidR="001B7C81" w:rsidRPr="009C0079" w:rsidRDefault="001B7C81" w:rsidP="00457C33">
            <w:pPr>
              <w:ind w:left="-101" w:right="-113"/>
              <w:jc w:val="center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25</w:t>
            </w:r>
            <w:r w:rsidRPr="009C0079">
              <w:rPr>
                <w:spacing w:val="-6"/>
              </w:rPr>
              <w:t>6</w:t>
            </w:r>
            <w:r>
              <w:rPr>
                <w:spacing w:val="-6"/>
              </w:rPr>
              <w:t>4</w:t>
            </w:r>
          </w:p>
        </w:tc>
      </w:tr>
      <w:tr w:rsidR="001B7C81" w:rsidRPr="009C0079" w14:paraId="1B23AE49" w14:textId="77777777" w:rsidTr="00403E46">
        <w:trPr>
          <w:trHeight w:val="284"/>
        </w:trPr>
        <w:tc>
          <w:tcPr>
            <w:tcW w:w="5406" w:type="dxa"/>
            <w:tcBorders>
              <w:top w:val="single" w:sz="4" w:space="0" w:color="auto"/>
              <w:bottom w:val="nil"/>
            </w:tcBorders>
          </w:tcPr>
          <w:p w14:paraId="23CD636E" w14:textId="77777777" w:rsidR="001B7C81" w:rsidRPr="009C0079" w:rsidRDefault="001B7C81" w:rsidP="00457C33">
            <w:pPr>
              <w:ind w:right="116"/>
              <w:jc w:val="thaiDistribute"/>
              <w:rPr>
                <w:spacing w:val="-6"/>
                <w:u w:val="single"/>
                <w:cs/>
              </w:rPr>
            </w:pPr>
            <w:r w:rsidRPr="009C0079">
              <w:rPr>
                <w:spacing w:val="-6"/>
                <w:u w:val="single"/>
                <w:cs/>
              </w:rPr>
              <w:t>ราคาทุน</w:t>
            </w:r>
          </w:p>
        </w:tc>
        <w:tc>
          <w:tcPr>
            <w:tcW w:w="2350" w:type="dxa"/>
            <w:tcBorders>
              <w:top w:val="single" w:sz="4" w:space="0" w:color="auto"/>
              <w:bottom w:val="nil"/>
            </w:tcBorders>
          </w:tcPr>
          <w:p w14:paraId="196C2C49" w14:textId="77777777" w:rsidR="001B7C81" w:rsidRPr="00101A7C" w:rsidRDefault="001B7C81" w:rsidP="00457C33">
            <w:pPr>
              <w:ind w:left="-101" w:right="447"/>
              <w:jc w:val="right"/>
              <w:rPr>
                <w:spacing w:val="-6"/>
                <w:highlight w:val="yellow"/>
                <w:cs/>
              </w:rPr>
            </w:pPr>
          </w:p>
        </w:tc>
        <w:tc>
          <w:tcPr>
            <w:tcW w:w="2351" w:type="dxa"/>
            <w:tcBorders>
              <w:top w:val="single" w:sz="4" w:space="0" w:color="auto"/>
              <w:bottom w:val="nil"/>
            </w:tcBorders>
          </w:tcPr>
          <w:p w14:paraId="65EB9E45" w14:textId="77777777" w:rsidR="001B7C81" w:rsidRPr="009C0079" w:rsidRDefault="001B7C81" w:rsidP="00457C33">
            <w:pPr>
              <w:ind w:left="-101" w:right="447"/>
              <w:jc w:val="right"/>
              <w:rPr>
                <w:spacing w:val="-6"/>
                <w:cs/>
              </w:rPr>
            </w:pPr>
          </w:p>
        </w:tc>
      </w:tr>
      <w:tr w:rsidR="001B7C81" w:rsidRPr="009C0079" w14:paraId="3F20553B" w14:textId="77777777" w:rsidTr="00403E46">
        <w:trPr>
          <w:trHeight w:val="284"/>
        </w:trPr>
        <w:tc>
          <w:tcPr>
            <w:tcW w:w="5406" w:type="dxa"/>
            <w:tcBorders>
              <w:top w:val="nil"/>
              <w:bottom w:val="single" w:sz="4" w:space="0" w:color="auto"/>
            </w:tcBorders>
          </w:tcPr>
          <w:p w14:paraId="42E1EB9B" w14:textId="77777777" w:rsidR="001B7C81" w:rsidRPr="009C0079" w:rsidRDefault="001B7C81" w:rsidP="00457C33">
            <w:pPr>
              <w:ind w:right="116"/>
              <w:jc w:val="thaiDistribute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สิทธิการใช้คลื่นความถี่รอตัดจำหน่าย</w:t>
            </w:r>
          </w:p>
        </w:tc>
        <w:tc>
          <w:tcPr>
            <w:tcW w:w="2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85EEA" w14:textId="77777777" w:rsidR="001B7C81" w:rsidRPr="00BB32BC" w:rsidRDefault="001B7C81" w:rsidP="00457C33">
            <w:pPr>
              <w:ind w:left="-101" w:right="213"/>
              <w:jc w:val="right"/>
              <w:rPr>
                <w:spacing w:val="-6"/>
              </w:rPr>
            </w:pPr>
            <w:r w:rsidRPr="00BB32BC">
              <w:rPr>
                <w:rFonts w:hint="cs"/>
                <w:spacing w:val="-6"/>
                <w:cs/>
              </w:rPr>
              <w:t>2,446,348,903</w:t>
            </w:r>
          </w:p>
        </w:tc>
        <w:tc>
          <w:tcPr>
            <w:tcW w:w="2351" w:type="dxa"/>
            <w:tcBorders>
              <w:top w:val="nil"/>
              <w:bottom w:val="single" w:sz="4" w:space="0" w:color="auto"/>
            </w:tcBorders>
          </w:tcPr>
          <w:p w14:paraId="71FE2D64" w14:textId="77777777" w:rsidR="001B7C81" w:rsidRPr="00583D29" w:rsidRDefault="001B7C81" w:rsidP="00457C33">
            <w:pPr>
              <w:ind w:left="-101" w:right="213"/>
              <w:jc w:val="right"/>
              <w:rPr>
                <w:spacing w:val="-6"/>
              </w:rPr>
            </w:pPr>
            <w:r w:rsidRPr="00583D29">
              <w:rPr>
                <w:rFonts w:hint="cs"/>
                <w:spacing w:val="-6"/>
                <w:cs/>
              </w:rPr>
              <w:t>2,446,348,903</w:t>
            </w:r>
          </w:p>
        </w:tc>
      </w:tr>
      <w:tr w:rsidR="001B7C81" w:rsidRPr="009C0079" w14:paraId="49ECCD75" w14:textId="77777777" w:rsidTr="00403E46">
        <w:trPr>
          <w:trHeight w:val="284"/>
        </w:trPr>
        <w:tc>
          <w:tcPr>
            <w:tcW w:w="5406" w:type="dxa"/>
            <w:tcBorders>
              <w:top w:val="single" w:sz="4" w:space="0" w:color="auto"/>
              <w:bottom w:val="nil"/>
            </w:tcBorders>
          </w:tcPr>
          <w:p w14:paraId="567294AB" w14:textId="77777777" w:rsidR="001B7C81" w:rsidRPr="009C0079" w:rsidRDefault="001B7C81" w:rsidP="00457C33">
            <w:pPr>
              <w:ind w:right="116"/>
              <w:jc w:val="thaiDistribute"/>
              <w:rPr>
                <w:spacing w:val="-6"/>
                <w:u w:val="single"/>
                <w:cs/>
              </w:rPr>
            </w:pPr>
            <w:r w:rsidRPr="009C0079">
              <w:rPr>
                <w:spacing w:val="-6"/>
                <w:u w:val="single"/>
                <w:cs/>
              </w:rPr>
              <w:t>ค่าตัดจำหน่ายสะสม</w:t>
            </w:r>
          </w:p>
        </w:tc>
        <w:tc>
          <w:tcPr>
            <w:tcW w:w="2350" w:type="dxa"/>
            <w:tcBorders>
              <w:top w:val="single" w:sz="4" w:space="0" w:color="auto"/>
              <w:bottom w:val="nil"/>
            </w:tcBorders>
          </w:tcPr>
          <w:p w14:paraId="04BE54F8" w14:textId="77777777" w:rsidR="001B7C81" w:rsidRPr="00BB32BC" w:rsidRDefault="001B7C81" w:rsidP="00457C33">
            <w:pPr>
              <w:ind w:left="-101" w:right="447"/>
              <w:jc w:val="right"/>
              <w:rPr>
                <w:spacing w:val="-6"/>
                <w:cs/>
              </w:rPr>
            </w:pPr>
          </w:p>
        </w:tc>
        <w:tc>
          <w:tcPr>
            <w:tcW w:w="2351" w:type="dxa"/>
            <w:tcBorders>
              <w:top w:val="single" w:sz="4" w:space="0" w:color="auto"/>
              <w:bottom w:val="nil"/>
            </w:tcBorders>
          </w:tcPr>
          <w:p w14:paraId="14CE5057" w14:textId="77777777" w:rsidR="001B7C81" w:rsidRPr="00583D29" w:rsidRDefault="001B7C81" w:rsidP="00457C33">
            <w:pPr>
              <w:ind w:left="-101" w:right="447"/>
              <w:jc w:val="right"/>
              <w:rPr>
                <w:spacing w:val="-6"/>
                <w:cs/>
              </w:rPr>
            </w:pPr>
          </w:p>
        </w:tc>
      </w:tr>
      <w:tr w:rsidR="001B7C81" w:rsidRPr="009C0079" w14:paraId="076F64B1" w14:textId="77777777" w:rsidTr="00403E46">
        <w:trPr>
          <w:trHeight w:val="284"/>
        </w:trPr>
        <w:tc>
          <w:tcPr>
            <w:tcW w:w="5406" w:type="dxa"/>
            <w:tcBorders>
              <w:top w:val="nil"/>
              <w:bottom w:val="nil"/>
            </w:tcBorders>
          </w:tcPr>
          <w:p w14:paraId="1C92CFA8" w14:textId="77777777" w:rsidR="001B7C81" w:rsidRPr="009C0079" w:rsidRDefault="001B7C81" w:rsidP="00457C33">
            <w:pPr>
              <w:ind w:right="116"/>
              <w:jc w:val="thaiDistribute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ค่าตัดจำหน่ายสะสม - ยกมา</w:t>
            </w:r>
          </w:p>
        </w:tc>
        <w:tc>
          <w:tcPr>
            <w:tcW w:w="2350" w:type="dxa"/>
            <w:tcBorders>
              <w:top w:val="nil"/>
              <w:bottom w:val="nil"/>
            </w:tcBorders>
          </w:tcPr>
          <w:p w14:paraId="473524D1" w14:textId="77777777" w:rsidR="001B7C81" w:rsidRPr="00583D29" w:rsidRDefault="001B7C81" w:rsidP="00457C33">
            <w:pPr>
              <w:ind w:left="-101" w:right="213"/>
              <w:jc w:val="right"/>
              <w:rPr>
                <w:spacing w:val="-6"/>
              </w:rPr>
            </w:pPr>
            <w:r w:rsidRPr="00583D29">
              <w:rPr>
                <w:spacing w:val="-6"/>
              </w:rPr>
              <w:t>1,439,817,753</w:t>
            </w:r>
          </w:p>
        </w:tc>
        <w:tc>
          <w:tcPr>
            <w:tcW w:w="2351" w:type="dxa"/>
            <w:tcBorders>
              <w:top w:val="nil"/>
              <w:bottom w:val="nil"/>
            </w:tcBorders>
          </w:tcPr>
          <w:p w14:paraId="5CD23606" w14:textId="77777777" w:rsidR="001B7C81" w:rsidRPr="00583D29" w:rsidRDefault="001B7C81" w:rsidP="00457C33">
            <w:pPr>
              <w:ind w:left="-101" w:right="213"/>
              <w:jc w:val="right"/>
              <w:rPr>
                <w:spacing w:val="-6"/>
              </w:rPr>
            </w:pPr>
            <w:r w:rsidRPr="00583D29">
              <w:rPr>
                <w:spacing w:val="-6"/>
              </w:rPr>
              <w:t>1,302,169,244</w:t>
            </w:r>
          </w:p>
        </w:tc>
      </w:tr>
      <w:tr w:rsidR="001B7C81" w:rsidRPr="009C0079" w14:paraId="0A1EF3B3" w14:textId="77777777" w:rsidTr="00403E46">
        <w:trPr>
          <w:trHeight w:val="284"/>
        </w:trPr>
        <w:tc>
          <w:tcPr>
            <w:tcW w:w="5406" w:type="dxa"/>
            <w:tcBorders>
              <w:top w:val="nil"/>
              <w:bottom w:val="nil"/>
            </w:tcBorders>
          </w:tcPr>
          <w:p w14:paraId="57768BFA" w14:textId="77777777" w:rsidR="001B7C81" w:rsidRPr="009C0079" w:rsidRDefault="001B7C81" w:rsidP="00457C33">
            <w:pPr>
              <w:ind w:right="116"/>
              <w:jc w:val="thaiDistribute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ค่าตัดจำหน่ายในระหว่างปี</w:t>
            </w:r>
          </w:p>
        </w:tc>
        <w:tc>
          <w:tcPr>
            <w:tcW w:w="2350" w:type="dxa"/>
            <w:tcBorders>
              <w:top w:val="nil"/>
              <w:bottom w:val="nil"/>
            </w:tcBorders>
          </w:tcPr>
          <w:p w14:paraId="79E4E011" w14:textId="77777777" w:rsidR="001B7C81" w:rsidRPr="00BB32BC" w:rsidRDefault="001B7C81" w:rsidP="00457C33">
            <w:pPr>
              <w:ind w:left="-101" w:right="213"/>
              <w:jc w:val="right"/>
              <w:rPr>
                <w:spacing w:val="-6"/>
              </w:rPr>
            </w:pPr>
            <w:r w:rsidRPr="00BB32BC">
              <w:rPr>
                <w:spacing w:val="-6"/>
              </w:rPr>
              <w:t>137,648,509</w:t>
            </w:r>
          </w:p>
        </w:tc>
        <w:tc>
          <w:tcPr>
            <w:tcW w:w="2351" w:type="dxa"/>
            <w:tcBorders>
              <w:top w:val="nil"/>
              <w:bottom w:val="nil"/>
            </w:tcBorders>
          </w:tcPr>
          <w:p w14:paraId="5C74DBBE" w14:textId="77777777" w:rsidR="001B7C81" w:rsidRPr="00583D29" w:rsidRDefault="001B7C81" w:rsidP="00457C33">
            <w:pPr>
              <w:ind w:left="-101" w:right="213"/>
              <w:jc w:val="right"/>
              <w:rPr>
                <w:spacing w:val="-6"/>
              </w:rPr>
            </w:pPr>
            <w:r w:rsidRPr="00583D29">
              <w:rPr>
                <w:spacing w:val="-6"/>
              </w:rPr>
              <w:t>137,648,509</w:t>
            </w:r>
          </w:p>
        </w:tc>
      </w:tr>
      <w:tr w:rsidR="001B7C81" w:rsidRPr="009C0079" w14:paraId="5C12D918" w14:textId="77777777" w:rsidTr="00403E46">
        <w:trPr>
          <w:trHeight w:val="284"/>
        </w:trPr>
        <w:tc>
          <w:tcPr>
            <w:tcW w:w="5406" w:type="dxa"/>
            <w:tcBorders>
              <w:top w:val="nil"/>
            </w:tcBorders>
          </w:tcPr>
          <w:p w14:paraId="6077CE2D" w14:textId="77777777" w:rsidR="001B7C81" w:rsidRPr="009C0079" w:rsidRDefault="001B7C81" w:rsidP="00457C33">
            <w:pPr>
              <w:ind w:right="116"/>
              <w:jc w:val="thaiDistribute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ค่าตัดจำหน่ายสะสม - ยกไป</w:t>
            </w:r>
          </w:p>
        </w:tc>
        <w:tc>
          <w:tcPr>
            <w:tcW w:w="2350" w:type="dxa"/>
            <w:tcBorders>
              <w:top w:val="single" w:sz="4" w:space="0" w:color="auto"/>
            </w:tcBorders>
          </w:tcPr>
          <w:p w14:paraId="6F2D7E5E" w14:textId="77777777" w:rsidR="001B7C81" w:rsidRPr="00BB32BC" w:rsidRDefault="001B7C81" w:rsidP="00457C33">
            <w:pPr>
              <w:ind w:left="-101" w:right="213"/>
              <w:jc w:val="right"/>
              <w:rPr>
                <w:spacing w:val="-6"/>
              </w:rPr>
            </w:pPr>
            <w:r>
              <w:rPr>
                <w:spacing w:val="-6"/>
              </w:rPr>
              <w:t>1,577,466,262</w:t>
            </w:r>
          </w:p>
        </w:tc>
        <w:tc>
          <w:tcPr>
            <w:tcW w:w="2351" w:type="dxa"/>
            <w:tcBorders>
              <w:top w:val="single" w:sz="4" w:space="0" w:color="auto"/>
            </w:tcBorders>
          </w:tcPr>
          <w:p w14:paraId="3F55DD2D" w14:textId="77777777" w:rsidR="001B7C81" w:rsidRPr="00583D29" w:rsidRDefault="001B7C81" w:rsidP="00457C33">
            <w:pPr>
              <w:ind w:left="-101" w:right="213"/>
              <w:jc w:val="right"/>
              <w:rPr>
                <w:spacing w:val="-6"/>
              </w:rPr>
            </w:pPr>
            <w:r w:rsidRPr="00583D29">
              <w:rPr>
                <w:spacing w:val="-6"/>
              </w:rPr>
              <w:t>1,439,817,753</w:t>
            </w:r>
          </w:p>
        </w:tc>
      </w:tr>
      <w:tr w:rsidR="001B7C81" w:rsidRPr="009C0079" w14:paraId="567D9B08" w14:textId="77777777" w:rsidTr="00403E46">
        <w:trPr>
          <w:trHeight w:val="284"/>
        </w:trPr>
        <w:tc>
          <w:tcPr>
            <w:tcW w:w="5406" w:type="dxa"/>
            <w:tcBorders>
              <w:bottom w:val="single" w:sz="4" w:space="0" w:color="auto"/>
            </w:tcBorders>
          </w:tcPr>
          <w:p w14:paraId="5A1F4E13" w14:textId="77777777" w:rsidR="001B7C81" w:rsidRPr="009C0079" w:rsidRDefault="001B7C81" w:rsidP="00457C33">
            <w:pPr>
              <w:ind w:right="116"/>
              <w:jc w:val="thaiDistribute"/>
              <w:rPr>
                <w:spacing w:val="-6"/>
              </w:rPr>
            </w:pPr>
            <w:r w:rsidRPr="009C0079">
              <w:rPr>
                <w:spacing w:val="-6"/>
                <w:cs/>
              </w:rPr>
              <w:t>สิทธิการใช้คลื่นความถี่รอตัดจำหน่าย-สุทธิ</w:t>
            </w:r>
          </w:p>
        </w:tc>
        <w:tc>
          <w:tcPr>
            <w:tcW w:w="2350" w:type="dxa"/>
            <w:tcBorders>
              <w:bottom w:val="single" w:sz="4" w:space="0" w:color="auto"/>
            </w:tcBorders>
          </w:tcPr>
          <w:p w14:paraId="7E031F5E" w14:textId="77777777" w:rsidR="001B7C81" w:rsidRPr="00BB32BC" w:rsidRDefault="001B7C81" w:rsidP="00457C33">
            <w:pPr>
              <w:ind w:left="-101" w:right="213"/>
              <w:jc w:val="right"/>
              <w:rPr>
                <w:spacing w:val="-6"/>
              </w:rPr>
            </w:pPr>
            <w:r>
              <w:rPr>
                <w:spacing w:val="-6"/>
              </w:rPr>
              <w:t>868,882,641</w:t>
            </w:r>
          </w:p>
        </w:tc>
        <w:tc>
          <w:tcPr>
            <w:tcW w:w="2351" w:type="dxa"/>
            <w:tcBorders>
              <w:bottom w:val="single" w:sz="4" w:space="0" w:color="auto"/>
            </w:tcBorders>
          </w:tcPr>
          <w:p w14:paraId="58D74BA3" w14:textId="77777777" w:rsidR="001B7C81" w:rsidRPr="00583D29" w:rsidRDefault="001B7C81" w:rsidP="00457C33">
            <w:pPr>
              <w:ind w:left="-101" w:right="213"/>
              <w:jc w:val="right"/>
              <w:rPr>
                <w:spacing w:val="-6"/>
              </w:rPr>
            </w:pPr>
            <w:r w:rsidRPr="00583D29">
              <w:rPr>
                <w:spacing w:val="-6"/>
              </w:rPr>
              <w:t>1,006,531,150</w:t>
            </w:r>
          </w:p>
        </w:tc>
      </w:tr>
      <w:bookmarkEnd w:id="16"/>
    </w:tbl>
    <w:p w14:paraId="2BB1748C" w14:textId="77777777" w:rsidR="001B7C81" w:rsidRPr="00C86B5D" w:rsidRDefault="001B7C81" w:rsidP="001B7C81">
      <w:pPr>
        <w:ind w:right="116"/>
        <w:jc w:val="thaiDistribute"/>
        <w:rPr>
          <w:spacing w:val="-8"/>
          <w:sz w:val="10"/>
          <w:szCs w:val="10"/>
        </w:rPr>
      </w:pPr>
    </w:p>
    <w:p w14:paraId="51D0F540" w14:textId="77777777" w:rsidR="001B7C81" w:rsidRDefault="001B7C81" w:rsidP="00403E46">
      <w:pPr>
        <w:ind w:left="350" w:right="-51" w:firstLine="582"/>
        <w:jc w:val="thaiDistribute"/>
        <w:rPr>
          <w:sz w:val="16"/>
          <w:szCs w:val="16"/>
        </w:rPr>
      </w:pPr>
      <w:r w:rsidRPr="00143BBA">
        <w:rPr>
          <w:rFonts w:ascii="Angsana New" w:hAnsi="Angsana New" w:cs="Angsana New"/>
          <w:spacing w:val="-4"/>
          <w:cs/>
        </w:rPr>
        <w:t>สิทธิการใช้คลื่นความถี่รอตัดจำหน่าย</w:t>
      </w:r>
      <w:r>
        <w:rPr>
          <w:rFonts w:ascii="Angsana New" w:hAnsi="Angsana New" w:cs="Angsana New"/>
          <w:spacing w:val="-4"/>
        </w:rPr>
        <w:t xml:space="preserve"> </w:t>
      </w:r>
      <w:r>
        <w:rPr>
          <w:rFonts w:ascii="Angsana New" w:hAnsi="Angsana New" w:cs="Angsana New" w:hint="cs"/>
          <w:spacing w:val="-4"/>
          <w:cs/>
        </w:rPr>
        <w:t xml:space="preserve">คือ </w:t>
      </w:r>
      <w:r w:rsidRPr="00143BBA">
        <w:rPr>
          <w:rFonts w:ascii="Angsana New" w:hAnsi="Angsana New" w:cs="Angsana New"/>
          <w:cs/>
        </w:rPr>
        <w:t>ใบอนุญาตให้ใช้คลื่นความถี่</w:t>
      </w:r>
      <w:r w:rsidRPr="00143BBA">
        <w:rPr>
          <w:rFonts w:ascii="Angsana New" w:hAnsi="Angsana New" w:cs="Angsana New"/>
          <w:spacing w:val="-4"/>
          <w:cs/>
        </w:rPr>
        <w:t>เพื่อให้บริการโทรทัศน์ในระบบดิจิตอลภาคพื้นดิน ประเภทบริการธุรกิจระดับชาติ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หมวดหมู่ทั่วไปแบบความคมชัดสูง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(ดูหมายเหตุ </w:t>
      </w:r>
      <w:r>
        <w:rPr>
          <w:rFonts w:ascii="Angsana New" w:hAnsi="Angsana New" w:cs="Angsana New"/>
        </w:rPr>
        <w:t>1.2)</w:t>
      </w:r>
    </w:p>
    <w:p w14:paraId="585D82A6" w14:textId="77777777" w:rsidR="001B7C81" w:rsidRPr="00727FDE" w:rsidRDefault="001B7C81" w:rsidP="001B7C81">
      <w:pPr>
        <w:ind w:left="426" w:right="-392" w:firstLine="425"/>
        <w:jc w:val="thaiDistribute"/>
        <w:rPr>
          <w:sz w:val="6"/>
          <w:szCs w:val="6"/>
          <w:cs/>
        </w:rPr>
      </w:pPr>
    </w:p>
    <w:p w14:paraId="1669F173" w14:textId="77777777" w:rsidR="001B7C81" w:rsidRPr="001B7C81" w:rsidRDefault="001B7C81" w:rsidP="001B7C81">
      <w:pPr>
        <w:pStyle w:val="BodyText3"/>
        <w:numPr>
          <w:ilvl w:val="0"/>
          <w:numId w:val="2"/>
        </w:numPr>
        <w:tabs>
          <w:tab w:val="clear" w:pos="360"/>
        </w:tabs>
        <w:ind w:left="336" w:right="-706" w:hanging="364"/>
        <w:rPr>
          <w:rFonts w:ascii="Angsana New" w:hAnsi="Angsana New"/>
          <w:b/>
          <w:bCs/>
        </w:rPr>
      </w:pPr>
      <w:r w:rsidRPr="001B7C81">
        <w:rPr>
          <w:rFonts w:ascii="Angsana New" w:hAnsi="Angsana New"/>
          <w:b/>
          <w:bCs/>
          <w:cs/>
        </w:rPr>
        <w:t>ค่าเช่าภาพยนตร์ ค่าผลิตภัณฑ์ภาพยนตร์ ค่าละครและลิขสิทธิ์รอตัดจำหน่าย</w:t>
      </w:r>
    </w:p>
    <w:p w14:paraId="796085C4" w14:textId="77777777" w:rsidR="001B7C81" w:rsidRPr="00C04077" w:rsidRDefault="001B7C81" w:rsidP="00403E46">
      <w:pPr>
        <w:tabs>
          <w:tab w:val="left" w:pos="360"/>
          <w:tab w:val="left" w:pos="1440"/>
        </w:tabs>
        <w:ind w:right="-37"/>
        <w:jc w:val="right"/>
        <w:rPr>
          <w:sz w:val="30"/>
          <w:szCs w:val="30"/>
        </w:rPr>
      </w:pPr>
      <w:r w:rsidRPr="00C04077">
        <w:rPr>
          <w:sz w:val="31"/>
          <w:szCs w:val="31"/>
        </w:rPr>
        <w:tab/>
      </w:r>
      <w:r w:rsidRPr="00C04077"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>
        <w:rPr>
          <w:rFonts w:hint="cs"/>
          <w:sz w:val="28"/>
          <w:szCs w:val="28"/>
          <w:cs/>
        </w:rPr>
        <w:t xml:space="preserve">  </w:t>
      </w:r>
      <w:r w:rsidRPr="00C04077">
        <w:rPr>
          <w:sz w:val="30"/>
          <w:szCs w:val="30"/>
          <w:cs/>
        </w:rPr>
        <w:t xml:space="preserve">หน่วย </w:t>
      </w:r>
      <w:r w:rsidRPr="00C04077">
        <w:rPr>
          <w:sz w:val="30"/>
          <w:szCs w:val="30"/>
        </w:rPr>
        <w:t xml:space="preserve">: </w:t>
      </w:r>
      <w:r w:rsidRPr="00C04077">
        <w:rPr>
          <w:sz w:val="30"/>
          <w:szCs w:val="30"/>
          <w:cs/>
        </w:rPr>
        <w:t>บาท</w:t>
      </w:r>
    </w:p>
    <w:tbl>
      <w:tblPr>
        <w:tblW w:w="10107" w:type="dxa"/>
        <w:tblInd w:w="4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1525"/>
        <w:gridCol w:w="1525"/>
        <w:gridCol w:w="1525"/>
        <w:gridCol w:w="1525"/>
      </w:tblGrid>
      <w:tr w:rsidR="001B7C81" w:rsidRPr="00C04077" w14:paraId="02C92885" w14:textId="77777777" w:rsidTr="00403E46">
        <w:trPr>
          <w:cantSplit/>
        </w:trPr>
        <w:tc>
          <w:tcPr>
            <w:tcW w:w="40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8AADD" w14:textId="77777777" w:rsidR="001B7C81" w:rsidRPr="00C0407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bookmarkStart w:id="17" w:name="OLE_LINK9"/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FA11A" w14:textId="77777777" w:rsidR="001B7C81" w:rsidRPr="00312EBD" w:rsidRDefault="001B7C81" w:rsidP="00457C33">
            <w:pPr>
              <w:ind w:right="-1058" w:hanging="1008"/>
              <w:jc w:val="center"/>
              <w:rPr>
                <w:sz w:val="30"/>
                <w:szCs w:val="30"/>
                <w:cs/>
              </w:rPr>
            </w:pPr>
            <w:r w:rsidRPr="00312EB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41A7E" w14:textId="77777777" w:rsidR="001B7C81" w:rsidRPr="00C04077" w:rsidRDefault="001B7C81" w:rsidP="00457C33">
            <w:pPr>
              <w:ind w:right="-1058" w:hanging="1080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7C81" w:rsidRPr="00C04077" w14:paraId="781A3052" w14:textId="77777777" w:rsidTr="00403E46">
        <w:tc>
          <w:tcPr>
            <w:tcW w:w="40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3A7F" w14:textId="77777777" w:rsidR="001B7C81" w:rsidRPr="00C0407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sz w:val="30"/>
                <w:szCs w:val="30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AE52594" w14:textId="77777777" w:rsidR="001B7C81" w:rsidRPr="00312EBD" w:rsidRDefault="001B7C81" w:rsidP="00457C33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52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F90E2" w14:textId="77777777" w:rsidR="001B7C81" w:rsidRPr="00312EBD" w:rsidRDefault="001B7C81" w:rsidP="00457C33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2C5FA14" w14:textId="77777777" w:rsidR="001B7C81" w:rsidRPr="00672324" w:rsidRDefault="001B7C81" w:rsidP="00457C33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67232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52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7B227" w14:textId="77777777" w:rsidR="001B7C81" w:rsidRPr="00672324" w:rsidRDefault="001B7C81" w:rsidP="00457C33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67232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</w:tr>
      <w:tr w:rsidR="001B7C81" w:rsidRPr="00C04077" w14:paraId="7090E1C2" w14:textId="77777777" w:rsidTr="00403E46">
        <w:trPr>
          <w:trHeight w:val="378"/>
        </w:trPr>
        <w:tc>
          <w:tcPr>
            <w:tcW w:w="4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BCB5CC" w14:textId="77777777" w:rsidR="001B7C81" w:rsidRPr="00C04077" w:rsidRDefault="001B7C81" w:rsidP="00457C33">
            <w:pPr>
              <w:ind w:left="72" w:righ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</w:t>
            </w:r>
            <w:r w:rsidRPr="00C04077">
              <w:rPr>
                <w:sz w:val="30"/>
                <w:szCs w:val="30"/>
                <w:cs/>
              </w:rPr>
              <w:t>สุทธิ</w:t>
            </w:r>
            <w:r>
              <w:rPr>
                <w:rFonts w:hint="cs"/>
                <w:sz w:val="30"/>
                <w:szCs w:val="30"/>
                <w:cs/>
              </w:rPr>
              <w:t xml:space="preserve">ตามบัญชี </w:t>
            </w:r>
            <w:r w:rsidRPr="00C04077">
              <w:rPr>
                <w:sz w:val="30"/>
                <w:szCs w:val="30"/>
                <w:cs/>
              </w:rPr>
              <w:t>ยกมา</w:t>
            </w:r>
            <w:r>
              <w:rPr>
                <w:rFonts w:hint="cs"/>
                <w:sz w:val="30"/>
                <w:szCs w:val="30"/>
                <w:cs/>
              </w:rPr>
              <w:t>ต้นปี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5971E44" w14:textId="77777777" w:rsidR="001B7C81" w:rsidRPr="00BB32BC" w:rsidRDefault="001B7C81" w:rsidP="00457C33">
            <w:pPr>
              <w:ind w:right="35"/>
              <w:jc w:val="right"/>
              <w:rPr>
                <w:sz w:val="30"/>
                <w:szCs w:val="30"/>
              </w:rPr>
            </w:pPr>
            <w:r w:rsidRPr="00BB32BC">
              <w:rPr>
                <w:sz w:val="30"/>
                <w:szCs w:val="30"/>
              </w:rPr>
              <w:t>2,112,253,459</w:t>
            </w:r>
          </w:p>
        </w:tc>
        <w:tc>
          <w:tcPr>
            <w:tcW w:w="152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170D14C" w14:textId="77777777" w:rsidR="001B7C81" w:rsidRPr="00BB32BC" w:rsidRDefault="001B7C81" w:rsidP="00457C33">
            <w:pPr>
              <w:ind w:right="35"/>
              <w:jc w:val="right"/>
              <w:rPr>
                <w:sz w:val="30"/>
                <w:szCs w:val="30"/>
              </w:rPr>
            </w:pPr>
            <w:r w:rsidRPr="00BB32BC">
              <w:rPr>
                <w:sz w:val="30"/>
                <w:szCs w:val="30"/>
              </w:rPr>
              <w:t>2,429,054,962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01A2C19" w14:textId="77777777" w:rsidR="001B7C81" w:rsidRPr="006123D0" w:rsidRDefault="001B7C81" w:rsidP="00457C33">
            <w:pPr>
              <w:ind w:right="35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252,725,663</w:t>
            </w:r>
          </w:p>
        </w:tc>
        <w:tc>
          <w:tcPr>
            <w:tcW w:w="152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71A8C9B" w14:textId="77777777" w:rsidR="001B7C81" w:rsidRPr="00672324" w:rsidRDefault="001B7C81" w:rsidP="00457C33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429</w:t>
            </w:r>
            <w:r>
              <w:rPr>
                <w:sz w:val="30"/>
                <w:szCs w:val="30"/>
              </w:rPr>
              <w:t>,834,518</w:t>
            </w:r>
          </w:p>
        </w:tc>
      </w:tr>
      <w:tr w:rsidR="001B7C81" w:rsidRPr="00C04077" w14:paraId="0CE4B735" w14:textId="77777777" w:rsidTr="00403E46">
        <w:tc>
          <w:tcPr>
            <w:tcW w:w="4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31CC50" w14:textId="77777777" w:rsidR="001B7C81" w:rsidRPr="00F36282" w:rsidRDefault="001B7C81" w:rsidP="00457C33">
            <w:pPr>
              <w:ind w:left="72" w:right="-108"/>
              <w:rPr>
                <w:sz w:val="30"/>
                <w:szCs w:val="30"/>
                <w:u w:val="single"/>
                <w:cs/>
              </w:rPr>
            </w:pPr>
            <w:r w:rsidRPr="00F36282">
              <w:rPr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E77BDDA" w14:textId="77777777" w:rsidR="001B7C81" w:rsidRPr="00BB32BC" w:rsidRDefault="001B7C81" w:rsidP="00457C33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1,735,527,240</w:t>
            </w:r>
          </w:p>
        </w:tc>
        <w:tc>
          <w:tcPr>
            <w:tcW w:w="152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2BB3528" w14:textId="77777777" w:rsidR="001B7C81" w:rsidRPr="00BB32BC" w:rsidRDefault="001B7C81" w:rsidP="00457C33">
            <w:pPr>
              <w:ind w:right="35"/>
              <w:jc w:val="right"/>
              <w:rPr>
                <w:sz w:val="30"/>
                <w:szCs w:val="30"/>
              </w:rPr>
            </w:pPr>
            <w:r w:rsidRPr="00BB32BC">
              <w:rPr>
                <w:rFonts w:hint="cs"/>
                <w:sz w:val="30"/>
                <w:szCs w:val="30"/>
                <w:cs/>
              </w:rPr>
              <w:t>1</w:t>
            </w:r>
            <w:r w:rsidRPr="00BB32BC">
              <w:rPr>
                <w:sz w:val="30"/>
                <w:szCs w:val="30"/>
              </w:rPr>
              <w:t>,393,797,138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2F30031" w14:textId="77777777" w:rsidR="001B7C81" w:rsidRPr="00BB32BC" w:rsidRDefault="001B7C81" w:rsidP="00457C33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3,378,600</w:t>
            </w:r>
          </w:p>
        </w:tc>
        <w:tc>
          <w:tcPr>
            <w:tcW w:w="152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F5B4EA4" w14:textId="77777777" w:rsidR="001B7C81" w:rsidRPr="002A7D87" w:rsidRDefault="001B7C81" w:rsidP="00457C33">
            <w:pPr>
              <w:ind w:right="35"/>
              <w:jc w:val="right"/>
              <w:rPr>
                <w:sz w:val="30"/>
                <w:szCs w:val="30"/>
                <w:highlight w:val="yellow"/>
              </w:rPr>
            </w:pPr>
            <w:r w:rsidRPr="00D5265C">
              <w:rPr>
                <w:rFonts w:hint="cs"/>
                <w:sz w:val="30"/>
                <w:szCs w:val="30"/>
                <w:cs/>
              </w:rPr>
              <w:t>4,911,800</w:t>
            </w:r>
          </w:p>
        </w:tc>
      </w:tr>
      <w:tr w:rsidR="001B7C81" w:rsidRPr="00C04077" w14:paraId="3951B485" w14:textId="77777777" w:rsidTr="00403E46">
        <w:tc>
          <w:tcPr>
            <w:tcW w:w="4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5526A0" w14:textId="77777777" w:rsidR="001B7C81" w:rsidRPr="00C04077" w:rsidRDefault="001B7C81" w:rsidP="00457C33">
            <w:pPr>
              <w:ind w:left="72" w:right="-10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รับโอนจากเงินมัดจำค่าลิขสิทธิ์ภาพยนตร์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6B78EB6" w14:textId="77777777" w:rsidR="001B7C81" w:rsidRPr="00BB32BC" w:rsidRDefault="001B7C81" w:rsidP="00457C33">
            <w:pPr>
              <w:tabs>
                <w:tab w:val="decimal" w:pos="907"/>
              </w:tabs>
              <w:ind w:right="58"/>
              <w:rPr>
                <w:sz w:val="30"/>
                <w:szCs w:val="30"/>
              </w:rPr>
            </w:pPr>
          </w:p>
        </w:tc>
        <w:tc>
          <w:tcPr>
            <w:tcW w:w="152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AEA93A4" w14:textId="77777777" w:rsidR="001B7C81" w:rsidRPr="00BB32BC" w:rsidRDefault="001B7C81" w:rsidP="00457C33">
            <w:pPr>
              <w:tabs>
                <w:tab w:val="decimal" w:pos="907"/>
              </w:tabs>
              <w:ind w:right="58"/>
              <w:rPr>
                <w:sz w:val="30"/>
                <w:szCs w:val="30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42EC4E9" w14:textId="77777777" w:rsidR="001B7C81" w:rsidRPr="00BB32BC" w:rsidRDefault="001B7C81" w:rsidP="00457C33">
            <w:pPr>
              <w:tabs>
                <w:tab w:val="decimal" w:pos="1191"/>
              </w:tabs>
              <w:ind w:left="-144" w:right="-136"/>
              <w:jc w:val="both"/>
              <w:rPr>
                <w:sz w:val="30"/>
                <w:szCs w:val="30"/>
              </w:rPr>
            </w:pPr>
          </w:p>
        </w:tc>
        <w:tc>
          <w:tcPr>
            <w:tcW w:w="152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144D951" w14:textId="77777777" w:rsidR="001B7C81" w:rsidRPr="002A7D87" w:rsidRDefault="001B7C81" w:rsidP="00457C33">
            <w:pPr>
              <w:tabs>
                <w:tab w:val="decimal" w:pos="1191"/>
              </w:tabs>
              <w:ind w:left="-144" w:right="-136"/>
              <w:jc w:val="both"/>
              <w:rPr>
                <w:sz w:val="30"/>
                <w:szCs w:val="30"/>
                <w:highlight w:val="yellow"/>
              </w:rPr>
            </w:pPr>
          </w:p>
        </w:tc>
      </w:tr>
      <w:tr w:rsidR="001B7C81" w:rsidRPr="00C04077" w14:paraId="3C143D75" w14:textId="77777777" w:rsidTr="00403E46">
        <w:tc>
          <w:tcPr>
            <w:tcW w:w="4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871FB8" w14:textId="77777777" w:rsidR="001B7C81" w:rsidRPr="00C04077" w:rsidRDefault="001B7C81" w:rsidP="00457C33">
            <w:pPr>
              <w:ind w:left="252" w:right="-108" w:firstLine="111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และสินทรัพย์หมุนเวียนอื่น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0D8A1AB" w14:textId="77777777" w:rsidR="001B7C81" w:rsidRPr="00BB32BC" w:rsidRDefault="001B7C81" w:rsidP="00457C33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37,573,402</w:t>
            </w:r>
          </w:p>
        </w:tc>
        <w:tc>
          <w:tcPr>
            <w:tcW w:w="152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1BF166E" w14:textId="77777777" w:rsidR="001B7C81" w:rsidRPr="00BB32BC" w:rsidRDefault="001B7C81" w:rsidP="00457C33">
            <w:pPr>
              <w:ind w:right="35"/>
              <w:jc w:val="right"/>
              <w:rPr>
                <w:sz w:val="30"/>
                <w:szCs w:val="30"/>
              </w:rPr>
            </w:pPr>
            <w:r w:rsidRPr="00BB32BC">
              <w:rPr>
                <w:sz w:val="30"/>
                <w:szCs w:val="30"/>
              </w:rPr>
              <w:t>9,395,022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ACC56CC" w14:textId="77777777" w:rsidR="001B7C81" w:rsidRPr="00BB32BC" w:rsidRDefault="001B7C81" w:rsidP="00457C33">
            <w:pPr>
              <w:ind w:right="35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1,137,475</w:t>
            </w:r>
          </w:p>
        </w:tc>
        <w:tc>
          <w:tcPr>
            <w:tcW w:w="152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C2AABF8" w14:textId="77777777" w:rsidR="001B7C81" w:rsidRPr="00D5265C" w:rsidRDefault="001B7C81" w:rsidP="00457C33">
            <w:pPr>
              <w:ind w:right="35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9,395,022</w:t>
            </w:r>
          </w:p>
        </w:tc>
      </w:tr>
      <w:tr w:rsidR="001B7C81" w:rsidRPr="00C04077" w14:paraId="7B6F9B2B" w14:textId="77777777" w:rsidTr="00403E46">
        <w:tc>
          <w:tcPr>
            <w:tcW w:w="4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868EC9" w14:textId="77777777" w:rsidR="001B7C81" w:rsidRDefault="001B7C81" w:rsidP="00457C33">
            <w:pPr>
              <w:ind w:left="72" w:right="-10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รับโอนค่าเสื่อมราคาอุปกรณ์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820BAB2" w14:textId="77777777" w:rsidR="001B7C81" w:rsidRDefault="001B7C81" w:rsidP="00457C33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987,023</w:t>
            </w:r>
          </w:p>
        </w:tc>
        <w:tc>
          <w:tcPr>
            <w:tcW w:w="152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AA6F3F0" w14:textId="77777777" w:rsidR="001B7C81" w:rsidRPr="00BB32BC" w:rsidRDefault="001B7C81" w:rsidP="00457C33">
            <w:pPr>
              <w:ind w:left="-47" w:right="483"/>
              <w:jc w:val="right"/>
              <w:rPr>
                <w:sz w:val="30"/>
                <w:szCs w:val="30"/>
              </w:rPr>
            </w:pPr>
            <w:r w:rsidRPr="00BB32BC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1E91DA6" w14:textId="77777777" w:rsidR="001B7C81" w:rsidRPr="00BB32BC" w:rsidRDefault="001B7C81" w:rsidP="00457C33">
            <w:pPr>
              <w:ind w:left="-47" w:right="483"/>
              <w:jc w:val="right"/>
              <w:rPr>
                <w:sz w:val="30"/>
                <w:szCs w:val="30"/>
              </w:rPr>
            </w:pPr>
            <w:r w:rsidRPr="00BB32BC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7232C84" w14:textId="77777777" w:rsidR="001B7C81" w:rsidRDefault="001B7C81" w:rsidP="00457C33">
            <w:pPr>
              <w:ind w:left="-47" w:right="483"/>
              <w:jc w:val="right"/>
              <w:rPr>
                <w:sz w:val="30"/>
                <w:szCs w:val="30"/>
              </w:rPr>
            </w:pPr>
            <w:r w:rsidRPr="00BB32BC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1B7C81" w:rsidRPr="00C04077" w14:paraId="5B2FF308" w14:textId="77777777" w:rsidTr="00403E46">
        <w:tc>
          <w:tcPr>
            <w:tcW w:w="4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A0AAF3" w14:textId="77777777" w:rsidR="001B7C81" w:rsidRDefault="001B7C81" w:rsidP="00457C33">
            <w:pPr>
              <w:ind w:left="72" w:right="-10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รับโอนค่าตัดจำหน่ายสินทรัพย์ไม่มีตัวตน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5CAD62A" w14:textId="77777777" w:rsidR="001B7C81" w:rsidRDefault="001B7C81" w:rsidP="00457C33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154,164</w:t>
            </w:r>
          </w:p>
        </w:tc>
        <w:tc>
          <w:tcPr>
            <w:tcW w:w="152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186D158" w14:textId="77777777" w:rsidR="001B7C81" w:rsidRPr="00BB32BC" w:rsidRDefault="001B7C81" w:rsidP="00457C33">
            <w:pPr>
              <w:ind w:left="-47" w:right="48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C19C667" w14:textId="77777777" w:rsidR="001B7C81" w:rsidRPr="00BB32BC" w:rsidRDefault="001B7C81" w:rsidP="00457C33">
            <w:pPr>
              <w:ind w:left="-47" w:right="483"/>
              <w:jc w:val="right"/>
              <w:rPr>
                <w:sz w:val="30"/>
                <w:szCs w:val="30"/>
              </w:rPr>
            </w:pPr>
            <w:r w:rsidRPr="00BB32BC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3DD486B" w14:textId="77777777" w:rsidR="001B7C81" w:rsidRDefault="001B7C81" w:rsidP="00457C33">
            <w:pPr>
              <w:ind w:left="-47" w:right="48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1B7C81" w:rsidRPr="00C04077" w14:paraId="472BA328" w14:textId="77777777" w:rsidTr="00403E46">
        <w:tc>
          <w:tcPr>
            <w:tcW w:w="4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8B62A8" w14:textId="77777777" w:rsidR="001B7C81" w:rsidRPr="00C04077" w:rsidRDefault="001B7C81" w:rsidP="00457C33">
            <w:pPr>
              <w:ind w:left="72" w:right="-108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ลดลงจากการ</w:t>
            </w:r>
            <w:r>
              <w:rPr>
                <w:rFonts w:hint="cs"/>
                <w:sz w:val="30"/>
                <w:szCs w:val="30"/>
                <w:cs/>
              </w:rPr>
              <w:t>เลิกใช้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3549E52" w14:textId="77777777" w:rsidR="001B7C81" w:rsidRPr="00BB32BC" w:rsidRDefault="001B7C81" w:rsidP="00457C33">
            <w:pPr>
              <w:ind w:left="-47" w:right="-21"/>
              <w:jc w:val="right"/>
              <w:rPr>
                <w:sz w:val="30"/>
                <w:szCs w:val="30"/>
              </w:rPr>
            </w:pPr>
            <w:r w:rsidRPr="00BB32BC">
              <w:rPr>
                <w:rFonts w:hint="cs"/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3</w:t>
            </w:r>
            <w:r w:rsidRPr="00BB32BC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52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04AA114" w14:textId="77777777" w:rsidR="001B7C81" w:rsidRPr="00BB32BC" w:rsidRDefault="001B7C81" w:rsidP="00457C33">
            <w:pPr>
              <w:ind w:left="-47" w:right="-21"/>
              <w:jc w:val="right"/>
              <w:rPr>
                <w:sz w:val="30"/>
                <w:szCs w:val="30"/>
              </w:rPr>
            </w:pPr>
            <w:r w:rsidRPr="00BB32BC">
              <w:rPr>
                <w:rFonts w:hint="cs"/>
                <w:sz w:val="30"/>
                <w:szCs w:val="30"/>
                <w:cs/>
              </w:rPr>
              <w:t>(1,220,000)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A126EAE" w14:textId="77777777" w:rsidR="001B7C81" w:rsidRPr="00BB32BC" w:rsidRDefault="001B7C81" w:rsidP="00457C33">
            <w:pPr>
              <w:ind w:left="-47" w:right="483"/>
              <w:jc w:val="right"/>
              <w:rPr>
                <w:sz w:val="30"/>
                <w:szCs w:val="30"/>
              </w:rPr>
            </w:pPr>
            <w:r w:rsidRPr="00BB32BC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02CF123" w14:textId="77777777" w:rsidR="001B7C81" w:rsidRPr="000D7779" w:rsidRDefault="001B7C81" w:rsidP="00457C33">
            <w:pPr>
              <w:ind w:left="-47" w:right="483"/>
              <w:jc w:val="right"/>
              <w:rPr>
                <w:sz w:val="30"/>
                <w:szCs w:val="30"/>
              </w:rPr>
            </w:pPr>
            <w:r w:rsidRPr="000D7779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1B7C81" w:rsidRPr="00C04077" w14:paraId="4F5A4843" w14:textId="77777777" w:rsidTr="00403E46">
        <w:tc>
          <w:tcPr>
            <w:tcW w:w="4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1F0E65" w14:textId="77777777" w:rsidR="001B7C81" w:rsidRPr="00EE2474" w:rsidRDefault="001B7C81" w:rsidP="00457C33">
            <w:pPr>
              <w:ind w:left="72" w:right="-108"/>
              <w:rPr>
                <w:sz w:val="30"/>
                <w:szCs w:val="30"/>
                <w:cs/>
              </w:rPr>
            </w:pPr>
            <w:r w:rsidRPr="00EE2474">
              <w:rPr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27822DD" w14:textId="77777777" w:rsidR="001B7C81" w:rsidRPr="00BB32BC" w:rsidRDefault="001B7C81" w:rsidP="00457C33">
            <w:pPr>
              <w:tabs>
                <w:tab w:val="decimal" w:pos="1250"/>
              </w:tabs>
              <w:ind w:left="-144" w:right="-21"/>
              <w:rPr>
                <w:sz w:val="30"/>
                <w:szCs w:val="30"/>
                <w:cs/>
              </w:rPr>
            </w:pPr>
            <w:r w:rsidRPr="00BB32BC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1,630,109,474</w:t>
            </w:r>
            <w:r w:rsidRPr="00BB32BC">
              <w:rPr>
                <w:sz w:val="30"/>
                <w:szCs w:val="30"/>
              </w:rPr>
              <w:t>)</w:t>
            </w:r>
          </w:p>
        </w:tc>
        <w:tc>
          <w:tcPr>
            <w:tcW w:w="152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5DE60F7" w14:textId="77777777" w:rsidR="001B7C81" w:rsidRPr="00BB32BC" w:rsidRDefault="001B7C81" w:rsidP="00457C33">
            <w:pPr>
              <w:tabs>
                <w:tab w:val="decimal" w:pos="1250"/>
              </w:tabs>
              <w:ind w:left="-144" w:right="-21"/>
              <w:rPr>
                <w:sz w:val="30"/>
                <w:szCs w:val="30"/>
                <w:cs/>
              </w:rPr>
            </w:pPr>
            <w:r w:rsidRPr="00BB32BC">
              <w:rPr>
                <w:sz w:val="30"/>
                <w:szCs w:val="30"/>
              </w:rPr>
              <w:t>(1,718,773,663)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F3A8DC4" w14:textId="77777777" w:rsidR="001B7C81" w:rsidRPr="00BB32BC" w:rsidRDefault="001B7C81" w:rsidP="00457C33">
            <w:pPr>
              <w:tabs>
                <w:tab w:val="decimal" w:pos="1229"/>
              </w:tabs>
              <w:ind w:left="-144" w:right="-136"/>
              <w:jc w:val="both"/>
              <w:rPr>
                <w:sz w:val="30"/>
                <w:szCs w:val="30"/>
              </w:rPr>
            </w:pPr>
            <w:r w:rsidRPr="00BB32BC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111,714,271</w:t>
            </w:r>
            <w:r w:rsidRPr="00BB32BC">
              <w:rPr>
                <w:sz w:val="30"/>
                <w:szCs w:val="30"/>
              </w:rPr>
              <w:t>)</w:t>
            </w:r>
          </w:p>
        </w:tc>
        <w:tc>
          <w:tcPr>
            <w:tcW w:w="152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45D6E39" w14:textId="77777777" w:rsidR="001B7C81" w:rsidRPr="006123D0" w:rsidRDefault="001B7C81" w:rsidP="00457C33">
            <w:pPr>
              <w:tabs>
                <w:tab w:val="decimal" w:pos="1229"/>
              </w:tabs>
              <w:ind w:left="-144" w:right="-136"/>
              <w:jc w:val="both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(191,415,677)</w:t>
            </w:r>
          </w:p>
        </w:tc>
      </w:tr>
      <w:tr w:rsidR="001B7C81" w:rsidRPr="00C04077" w14:paraId="202C7A3B" w14:textId="77777777" w:rsidTr="00403E46"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931E16" w14:textId="77777777" w:rsidR="001B7C81" w:rsidRPr="00C04077" w:rsidRDefault="001B7C81" w:rsidP="00457C33">
            <w:pPr>
              <w:ind w:left="72" w:righ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</w:t>
            </w:r>
            <w:r w:rsidRPr="00C04077">
              <w:rPr>
                <w:sz w:val="30"/>
                <w:szCs w:val="30"/>
                <w:cs/>
              </w:rPr>
              <w:t>สุทธิ</w:t>
            </w:r>
            <w:r>
              <w:rPr>
                <w:rFonts w:hint="cs"/>
                <w:sz w:val="30"/>
                <w:szCs w:val="30"/>
                <w:cs/>
              </w:rPr>
              <w:t xml:space="preserve">ตามบัญชี </w:t>
            </w:r>
            <w:r w:rsidRPr="00C04077">
              <w:rPr>
                <w:sz w:val="30"/>
                <w:szCs w:val="30"/>
                <w:cs/>
              </w:rPr>
              <w:t>ยก</w:t>
            </w:r>
            <w:r>
              <w:rPr>
                <w:rFonts w:hint="cs"/>
                <w:sz w:val="30"/>
                <w:szCs w:val="30"/>
                <w:cs/>
              </w:rPr>
              <w:t>ไปปลายปี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7F6137A" w14:textId="77777777" w:rsidR="001B7C81" w:rsidRPr="00BB32BC" w:rsidRDefault="001B7C81" w:rsidP="00457C33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2,256,385,811</w:t>
            </w:r>
          </w:p>
        </w:tc>
        <w:tc>
          <w:tcPr>
            <w:tcW w:w="152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655EEDD" w14:textId="77777777" w:rsidR="001B7C81" w:rsidRPr="00BB32BC" w:rsidRDefault="001B7C81" w:rsidP="00457C33">
            <w:pPr>
              <w:ind w:right="35"/>
              <w:jc w:val="right"/>
              <w:rPr>
                <w:sz w:val="30"/>
                <w:szCs w:val="30"/>
              </w:rPr>
            </w:pPr>
            <w:r w:rsidRPr="00BB32BC">
              <w:rPr>
                <w:sz w:val="30"/>
                <w:szCs w:val="30"/>
              </w:rPr>
              <w:t>2,112,253,459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9B948F6" w14:textId="77777777" w:rsidR="001B7C81" w:rsidRPr="00BB32BC" w:rsidRDefault="001B7C81" w:rsidP="00457C33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145,527,467</w:t>
            </w:r>
          </w:p>
        </w:tc>
        <w:tc>
          <w:tcPr>
            <w:tcW w:w="152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430D371" w14:textId="77777777" w:rsidR="001B7C81" w:rsidRPr="006123D0" w:rsidRDefault="001B7C81" w:rsidP="00457C33">
            <w:pPr>
              <w:ind w:right="35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252,725,663</w:t>
            </w:r>
          </w:p>
        </w:tc>
      </w:tr>
      <w:tr w:rsidR="001B7C81" w:rsidRPr="00C04077" w14:paraId="15B6CAD4" w14:textId="77777777" w:rsidTr="00403E46">
        <w:tc>
          <w:tcPr>
            <w:tcW w:w="4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59FDA7" w14:textId="77777777" w:rsidR="001B7C81" w:rsidRPr="00C04077" w:rsidRDefault="001B7C81" w:rsidP="00457C33">
            <w:pPr>
              <w:ind w:left="278" w:right="-108" w:hanging="238"/>
              <w:jc w:val="both"/>
              <w:rPr>
                <w:sz w:val="30"/>
                <w:szCs w:val="30"/>
                <w:cs/>
              </w:rPr>
            </w:pPr>
            <w:r w:rsidRPr="008857AA">
              <w:rPr>
                <w:sz w:val="30"/>
                <w:szCs w:val="30"/>
                <w:cs/>
              </w:rPr>
              <w:t>ค่าเผื่อการด้อย</w:t>
            </w:r>
            <w:r>
              <w:rPr>
                <w:rFonts w:hint="cs"/>
                <w:sz w:val="30"/>
                <w:szCs w:val="30"/>
                <w:cs/>
              </w:rPr>
              <w:t>ค่าของ</w:t>
            </w:r>
            <w:r w:rsidRPr="008857AA">
              <w:rPr>
                <w:sz w:val="30"/>
                <w:szCs w:val="30"/>
                <w:cs/>
              </w:rPr>
              <w:t>ละคร</w:t>
            </w:r>
            <w:r>
              <w:rPr>
                <w:rFonts w:hint="cs"/>
                <w:sz w:val="30"/>
                <w:szCs w:val="30"/>
                <w:cs/>
              </w:rPr>
              <w:t>ยกมา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864CFCD" w14:textId="77777777" w:rsidR="001B7C81" w:rsidRPr="00BB32BC" w:rsidRDefault="001B7C81" w:rsidP="00457C33">
            <w:pPr>
              <w:ind w:right="-35"/>
              <w:jc w:val="right"/>
              <w:rPr>
                <w:sz w:val="30"/>
                <w:szCs w:val="30"/>
              </w:rPr>
            </w:pPr>
            <w:r w:rsidRPr="00BB32BC">
              <w:rPr>
                <w:rFonts w:hint="cs"/>
                <w:sz w:val="30"/>
                <w:szCs w:val="30"/>
                <w:cs/>
              </w:rPr>
              <w:t>(83,987,963)</w:t>
            </w:r>
          </w:p>
        </w:tc>
        <w:tc>
          <w:tcPr>
            <w:tcW w:w="152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E84C709" w14:textId="77777777" w:rsidR="001B7C81" w:rsidRPr="00D5265C" w:rsidRDefault="001B7C81" w:rsidP="00457C33">
            <w:pPr>
              <w:spacing w:line="216" w:lineRule="auto"/>
              <w:ind w:right="-35"/>
              <w:jc w:val="right"/>
              <w:rPr>
                <w:sz w:val="30"/>
                <w:szCs w:val="30"/>
              </w:rPr>
            </w:pPr>
            <w:r w:rsidRPr="00D5265C">
              <w:rPr>
                <w:sz w:val="30"/>
                <w:szCs w:val="30"/>
              </w:rPr>
              <w:t>(51,155,189)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6D47CC3" w14:textId="77777777" w:rsidR="001B7C81" w:rsidRPr="00BB32BC" w:rsidRDefault="001B7C81" w:rsidP="00457C33">
            <w:pPr>
              <w:ind w:left="-47" w:right="483"/>
              <w:jc w:val="right"/>
              <w:rPr>
                <w:sz w:val="30"/>
                <w:szCs w:val="30"/>
              </w:rPr>
            </w:pPr>
            <w:r w:rsidRPr="00BB32BC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0C30C2C" w14:textId="77777777" w:rsidR="001B7C81" w:rsidRPr="00BB32BC" w:rsidRDefault="001B7C81" w:rsidP="00457C33">
            <w:pPr>
              <w:ind w:left="-47" w:right="483"/>
              <w:jc w:val="right"/>
              <w:rPr>
                <w:sz w:val="30"/>
                <w:szCs w:val="30"/>
              </w:rPr>
            </w:pPr>
            <w:r w:rsidRPr="00BB32BC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1B7C81" w:rsidRPr="00C04077" w14:paraId="29498BAD" w14:textId="77777777" w:rsidTr="00403E46">
        <w:tc>
          <w:tcPr>
            <w:tcW w:w="4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8FEE80" w14:textId="77777777" w:rsidR="001B7C81" w:rsidRPr="008857AA" w:rsidRDefault="001B7C81" w:rsidP="00457C33">
            <w:pPr>
              <w:ind w:left="278" w:right="-108" w:hanging="238"/>
              <w:jc w:val="both"/>
              <w:rPr>
                <w:sz w:val="30"/>
                <w:szCs w:val="30"/>
                <w:u w:val="single"/>
                <w:cs/>
              </w:rPr>
            </w:pPr>
            <w:r>
              <w:rPr>
                <w:rFonts w:hint="cs"/>
                <w:sz w:val="30"/>
                <w:szCs w:val="30"/>
                <w:u w:val="single"/>
                <w:cs/>
              </w:rPr>
              <w:t>บวก</w:t>
            </w:r>
            <w:r w:rsidRPr="00583D29">
              <w:rPr>
                <w:rFonts w:hint="cs"/>
                <w:sz w:val="30"/>
                <w:szCs w:val="30"/>
                <w:cs/>
              </w:rPr>
              <w:t xml:space="preserve"> กลับรายการขาดทุนจากการด้อยค่า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CBD62EA" w14:textId="77777777" w:rsidR="001B7C81" w:rsidRPr="00BB32BC" w:rsidRDefault="001B7C81" w:rsidP="00457C33">
            <w:pPr>
              <w:ind w:left="-47" w:right="483"/>
              <w:jc w:val="right"/>
              <w:rPr>
                <w:sz w:val="30"/>
                <w:szCs w:val="30"/>
              </w:rPr>
            </w:pPr>
            <w:r w:rsidRPr="00BB32BC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888909D" w14:textId="77777777" w:rsidR="001B7C81" w:rsidRPr="00D5265C" w:rsidRDefault="001B7C81" w:rsidP="00457C33">
            <w:pPr>
              <w:spacing w:line="216" w:lineRule="auto"/>
              <w:ind w:right="35"/>
              <w:jc w:val="right"/>
              <w:rPr>
                <w:sz w:val="30"/>
                <w:szCs w:val="30"/>
              </w:rPr>
            </w:pPr>
            <w:r w:rsidRPr="00D5265C">
              <w:rPr>
                <w:rFonts w:hint="cs"/>
                <w:sz w:val="30"/>
                <w:szCs w:val="30"/>
                <w:cs/>
              </w:rPr>
              <w:t>4,615,990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A209633" w14:textId="77777777" w:rsidR="001B7C81" w:rsidRPr="00BB32BC" w:rsidRDefault="001B7C81" w:rsidP="00457C33">
            <w:pPr>
              <w:ind w:left="-47" w:right="483"/>
              <w:jc w:val="right"/>
              <w:rPr>
                <w:sz w:val="30"/>
                <w:szCs w:val="30"/>
              </w:rPr>
            </w:pPr>
            <w:r w:rsidRPr="00BB32BC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F2F0116" w14:textId="77777777" w:rsidR="001B7C81" w:rsidRPr="00BB32BC" w:rsidRDefault="001B7C81" w:rsidP="00457C33">
            <w:pPr>
              <w:ind w:left="-47" w:right="483"/>
              <w:jc w:val="right"/>
              <w:rPr>
                <w:sz w:val="30"/>
                <w:szCs w:val="30"/>
              </w:rPr>
            </w:pPr>
            <w:r w:rsidRPr="00BB32BC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1B7C81" w:rsidRPr="00C04077" w14:paraId="5E877145" w14:textId="77777777" w:rsidTr="00403E46">
        <w:tc>
          <w:tcPr>
            <w:tcW w:w="4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8027CB" w14:textId="77777777" w:rsidR="001B7C81" w:rsidRPr="008857AA" w:rsidRDefault="001B7C81" w:rsidP="00457C33">
            <w:pPr>
              <w:ind w:left="278" w:right="-108" w:hanging="238"/>
              <w:jc w:val="both"/>
              <w:rPr>
                <w:sz w:val="30"/>
                <w:szCs w:val="30"/>
                <w:u w:val="single"/>
                <w:cs/>
              </w:rPr>
            </w:pPr>
            <w:r>
              <w:rPr>
                <w:rFonts w:hint="cs"/>
                <w:sz w:val="30"/>
                <w:szCs w:val="30"/>
                <w:u w:val="single"/>
                <w:cs/>
              </w:rPr>
              <w:t>หัก</w:t>
            </w:r>
            <w:r w:rsidRPr="00D5265C">
              <w:rPr>
                <w:rFonts w:hint="cs"/>
                <w:sz w:val="30"/>
                <w:szCs w:val="30"/>
                <w:cs/>
              </w:rPr>
              <w:t xml:space="preserve"> ขาดทุนจากการด้อยค่า</w:t>
            </w:r>
            <w:r w:rsidRPr="0028077C">
              <w:rPr>
                <w:rFonts w:hint="cs"/>
                <w:sz w:val="30"/>
                <w:szCs w:val="30"/>
                <w:cs/>
              </w:rPr>
              <w:t>ของละคร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0835636" w14:textId="77777777" w:rsidR="001B7C81" w:rsidRPr="00BB32BC" w:rsidRDefault="001B7C81" w:rsidP="00457C33">
            <w:pPr>
              <w:ind w:left="-47" w:right="483"/>
              <w:jc w:val="right"/>
              <w:rPr>
                <w:sz w:val="30"/>
                <w:szCs w:val="30"/>
              </w:rPr>
            </w:pPr>
            <w:r w:rsidRPr="00BB32BC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F29AF" w14:textId="77777777" w:rsidR="001B7C81" w:rsidRPr="00D5265C" w:rsidRDefault="001B7C81" w:rsidP="00457C33">
            <w:pPr>
              <w:spacing w:line="216" w:lineRule="auto"/>
              <w:ind w:right="-35"/>
              <w:jc w:val="right"/>
              <w:rPr>
                <w:sz w:val="30"/>
                <w:szCs w:val="30"/>
              </w:rPr>
            </w:pPr>
            <w:r w:rsidRPr="00D5265C">
              <w:rPr>
                <w:rFonts w:hint="cs"/>
                <w:sz w:val="30"/>
                <w:szCs w:val="30"/>
                <w:cs/>
              </w:rPr>
              <w:t>(37,448,764)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343F1723" w14:textId="77777777" w:rsidR="001B7C81" w:rsidRPr="00BB32BC" w:rsidRDefault="001B7C81" w:rsidP="00457C33">
            <w:pPr>
              <w:ind w:left="-47" w:right="483"/>
              <w:jc w:val="right"/>
              <w:rPr>
                <w:sz w:val="30"/>
                <w:szCs w:val="30"/>
              </w:rPr>
            </w:pPr>
            <w:r w:rsidRPr="00BB32BC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75727" w14:textId="77777777" w:rsidR="001B7C81" w:rsidRPr="00BB32BC" w:rsidRDefault="001B7C81" w:rsidP="00457C33">
            <w:pPr>
              <w:ind w:left="-47" w:right="483"/>
              <w:jc w:val="right"/>
              <w:rPr>
                <w:sz w:val="30"/>
                <w:szCs w:val="30"/>
              </w:rPr>
            </w:pPr>
            <w:r w:rsidRPr="00BB32BC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1B7C81" w:rsidRPr="00C04077" w14:paraId="598D24FE" w14:textId="77777777" w:rsidTr="00403E46">
        <w:tc>
          <w:tcPr>
            <w:tcW w:w="4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1158E2" w14:textId="77777777" w:rsidR="001B7C81" w:rsidRPr="00D5265C" w:rsidRDefault="001B7C81" w:rsidP="00457C33">
            <w:pPr>
              <w:ind w:left="278" w:right="-108" w:hanging="238"/>
              <w:jc w:val="both"/>
              <w:rPr>
                <w:sz w:val="30"/>
                <w:szCs w:val="30"/>
                <w:cs/>
              </w:rPr>
            </w:pPr>
            <w:r w:rsidRPr="00D5265C">
              <w:rPr>
                <w:rFonts w:hint="cs"/>
                <w:sz w:val="30"/>
                <w:szCs w:val="30"/>
                <w:cs/>
              </w:rPr>
              <w:t>ค่าเผื่อการด้อยค่าของละครยกไป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D8B9065" w14:textId="77777777" w:rsidR="001B7C81" w:rsidRPr="00BB32BC" w:rsidRDefault="001B7C81" w:rsidP="00457C33">
            <w:pPr>
              <w:ind w:right="-35"/>
              <w:jc w:val="right"/>
              <w:rPr>
                <w:sz w:val="30"/>
                <w:szCs w:val="30"/>
              </w:rPr>
            </w:pPr>
            <w:r w:rsidRPr="00BB32BC">
              <w:rPr>
                <w:rFonts w:hint="cs"/>
                <w:sz w:val="30"/>
                <w:szCs w:val="30"/>
                <w:cs/>
              </w:rPr>
              <w:t>(83,987,963)</w:t>
            </w:r>
          </w:p>
        </w:tc>
        <w:tc>
          <w:tcPr>
            <w:tcW w:w="152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F58AC" w14:textId="77777777" w:rsidR="001B7C81" w:rsidRPr="00BB32BC" w:rsidRDefault="001B7C81" w:rsidP="00457C33">
            <w:pPr>
              <w:ind w:right="-35"/>
              <w:jc w:val="right"/>
              <w:rPr>
                <w:sz w:val="30"/>
                <w:szCs w:val="30"/>
              </w:rPr>
            </w:pPr>
            <w:r w:rsidRPr="00BB32BC">
              <w:rPr>
                <w:rFonts w:hint="cs"/>
                <w:sz w:val="30"/>
                <w:szCs w:val="30"/>
                <w:cs/>
              </w:rPr>
              <w:t>(83,987,963)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9697A34" w14:textId="77777777" w:rsidR="001B7C81" w:rsidRPr="00BB32BC" w:rsidRDefault="001B7C81" w:rsidP="00457C33">
            <w:pPr>
              <w:ind w:left="-47" w:right="483"/>
              <w:jc w:val="right"/>
              <w:rPr>
                <w:sz w:val="30"/>
                <w:szCs w:val="30"/>
              </w:rPr>
            </w:pPr>
            <w:r w:rsidRPr="00BB32BC">
              <w:rPr>
                <w:sz w:val="30"/>
                <w:szCs w:val="3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1EDCF" w14:textId="77777777" w:rsidR="001B7C81" w:rsidRPr="006123D0" w:rsidRDefault="001B7C81" w:rsidP="00457C33">
            <w:pPr>
              <w:ind w:left="-47" w:right="483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-</w:t>
            </w:r>
          </w:p>
        </w:tc>
      </w:tr>
      <w:tr w:rsidR="001B7C81" w:rsidRPr="00C04077" w14:paraId="78A06AB1" w14:textId="77777777" w:rsidTr="00403E46"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D11BC9" w14:textId="77777777" w:rsidR="001B7C81" w:rsidRPr="00C04077" w:rsidRDefault="001B7C81" w:rsidP="00457C33">
            <w:pPr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ค่าเช่าภาพยนตร์ ค่าผลิตภัณฑ์ภาพยนตร์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F23BCFE" w14:textId="77777777" w:rsidR="001B7C81" w:rsidRPr="00BB32BC" w:rsidRDefault="001B7C81" w:rsidP="00457C33">
            <w:pPr>
              <w:tabs>
                <w:tab w:val="decimal" w:pos="907"/>
                <w:tab w:val="left" w:pos="1255"/>
              </w:tabs>
              <w:ind w:right="-54"/>
              <w:rPr>
                <w:sz w:val="30"/>
                <w:szCs w:val="30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9164759" w14:textId="77777777" w:rsidR="001B7C81" w:rsidRPr="00BB32BC" w:rsidRDefault="001B7C81" w:rsidP="00457C33">
            <w:pPr>
              <w:tabs>
                <w:tab w:val="decimal" w:pos="907"/>
                <w:tab w:val="left" w:pos="1255"/>
              </w:tabs>
              <w:ind w:right="-54"/>
              <w:rPr>
                <w:sz w:val="30"/>
                <w:szCs w:val="30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6BBEA89" w14:textId="77777777" w:rsidR="001B7C81" w:rsidRPr="00BB32BC" w:rsidRDefault="001B7C81" w:rsidP="00457C33">
            <w:pPr>
              <w:tabs>
                <w:tab w:val="decimal" w:pos="1191"/>
              </w:tabs>
              <w:ind w:left="-144" w:right="-136"/>
              <w:jc w:val="both"/>
              <w:rPr>
                <w:sz w:val="30"/>
                <w:szCs w:val="30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221755E" w14:textId="77777777" w:rsidR="001B7C81" w:rsidRPr="006123D0" w:rsidRDefault="001B7C81" w:rsidP="00457C33">
            <w:pPr>
              <w:tabs>
                <w:tab w:val="decimal" w:pos="1191"/>
              </w:tabs>
              <w:ind w:left="-144" w:right="-136"/>
              <w:jc w:val="both"/>
              <w:rPr>
                <w:sz w:val="30"/>
                <w:szCs w:val="30"/>
              </w:rPr>
            </w:pPr>
          </w:p>
        </w:tc>
      </w:tr>
      <w:tr w:rsidR="001B7C81" w:rsidRPr="00C04077" w14:paraId="49322296" w14:textId="77777777" w:rsidTr="00403E46">
        <w:tc>
          <w:tcPr>
            <w:tcW w:w="4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9F672" w14:textId="77777777" w:rsidR="001B7C81" w:rsidRPr="00C04077" w:rsidRDefault="001B7C81" w:rsidP="00457C33">
            <w:pPr>
              <w:ind w:left="25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ค่าละครและลิขสิทธิ์รอตัด</w:t>
            </w: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Pr="00C04077">
              <w:rPr>
                <w:sz w:val="30"/>
                <w:szCs w:val="30"/>
                <w:cs/>
              </w:rPr>
              <w:t xml:space="preserve"> </w:t>
            </w:r>
            <w:r w:rsidRPr="00C04077">
              <w:rPr>
                <w:sz w:val="30"/>
                <w:szCs w:val="30"/>
              </w:rPr>
              <w:t>-</w:t>
            </w:r>
            <w:r w:rsidRPr="00C04077">
              <w:rPr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DE04DDB" w14:textId="77777777" w:rsidR="001B7C81" w:rsidRPr="00BB32BC" w:rsidRDefault="001B7C81" w:rsidP="00457C33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2,172,397,848</w:t>
            </w:r>
          </w:p>
        </w:tc>
        <w:tc>
          <w:tcPr>
            <w:tcW w:w="152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7873F" w14:textId="77777777" w:rsidR="001B7C81" w:rsidRPr="00BB32BC" w:rsidRDefault="001B7C81" w:rsidP="00457C33">
            <w:pPr>
              <w:ind w:right="35"/>
              <w:jc w:val="right"/>
              <w:rPr>
                <w:sz w:val="30"/>
                <w:szCs w:val="30"/>
              </w:rPr>
            </w:pPr>
            <w:r w:rsidRPr="00BB32BC">
              <w:rPr>
                <w:sz w:val="30"/>
                <w:szCs w:val="30"/>
              </w:rPr>
              <w:t>2,028,265,496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EAC8109" w14:textId="77777777" w:rsidR="001B7C81" w:rsidRPr="00BB32BC" w:rsidRDefault="001B7C81" w:rsidP="00457C33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145,527,467</w:t>
            </w:r>
          </w:p>
        </w:tc>
        <w:tc>
          <w:tcPr>
            <w:tcW w:w="152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F0791" w14:textId="77777777" w:rsidR="001B7C81" w:rsidRPr="006123D0" w:rsidRDefault="001B7C81" w:rsidP="00457C33">
            <w:pPr>
              <w:ind w:right="35"/>
              <w:jc w:val="right"/>
              <w:rPr>
                <w:sz w:val="30"/>
                <w:szCs w:val="30"/>
              </w:rPr>
            </w:pPr>
            <w:r w:rsidRPr="006123D0">
              <w:rPr>
                <w:rFonts w:hint="cs"/>
                <w:sz w:val="30"/>
                <w:szCs w:val="30"/>
                <w:cs/>
              </w:rPr>
              <w:t>252,725,663</w:t>
            </w:r>
          </w:p>
        </w:tc>
      </w:tr>
      <w:bookmarkEnd w:id="17"/>
    </w:tbl>
    <w:p w14:paraId="2365B753" w14:textId="77777777" w:rsidR="001B7C81" w:rsidRDefault="001B7C81" w:rsidP="001B7C81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hAnsi="Angsana New"/>
          <w:b/>
          <w:bCs/>
          <w:sz w:val="20"/>
          <w:szCs w:val="20"/>
        </w:rPr>
      </w:pPr>
    </w:p>
    <w:p w14:paraId="1036B509" w14:textId="77777777" w:rsidR="001B7C81" w:rsidRDefault="001B7C81" w:rsidP="001B7C81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hAnsi="Angsana New"/>
          <w:b/>
          <w:bCs/>
          <w:sz w:val="20"/>
          <w:szCs w:val="20"/>
        </w:rPr>
      </w:pPr>
    </w:p>
    <w:p w14:paraId="1DCBD17E" w14:textId="77777777" w:rsidR="001B7C81" w:rsidRDefault="001B7C81" w:rsidP="001B7C81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hAnsi="Angsana New"/>
          <w:b/>
          <w:bCs/>
          <w:sz w:val="20"/>
          <w:szCs w:val="20"/>
        </w:rPr>
      </w:pPr>
    </w:p>
    <w:p w14:paraId="2F30A398" w14:textId="77777777" w:rsidR="001B7C81" w:rsidRDefault="001B7C81" w:rsidP="001B7C81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hAnsi="Angsana New"/>
          <w:b/>
          <w:bCs/>
          <w:sz w:val="20"/>
          <w:szCs w:val="20"/>
        </w:rPr>
      </w:pPr>
    </w:p>
    <w:p w14:paraId="7800C95E" w14:textId="77777777" w:rsidR="001B7C81" w:rsidRDefault="001B7C81" w:rsidP="001B7C81">
      <w:pPr>
        <w:pStyle w:val="BodyText3"/>
        <w:numPr>
          <w:ilvl w:val="0"/>
          <w:numId w:val="2"/>
        </w:numPr>
        <w:tabs>
          <w:tab w:val="clear" w:pos="360"/>
        </w:tabs>
        <w:ind w:left="336" w:right="-706" w:hanging="364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สินทรัพย์ไม่หมุนเวียนอื่น</w:t>
      </w:r>
    </w:p>
    <w:p w14:paraId="513A2278" w14:textId="77777777" w:rsidR="001B7C81" w:rsidRPr="002F3042" w:rsidRDefault="001B7C81" w:rsidP="00C30430">
      <w:pPr>
        <w:tabs>
          <w:tab w:val="left" w:pos="180"/>
          <w:tab w:val="left" w:pos="360"/>
          <w:tab w:val="left" w:pos="900"/>
          <w:tab w:val="left" w:pos="1440"/>
        </w:tabs>
        <w:spacing w:line="192" w:lineRule="auto"/>
        <w:ind w:left="360" w:right="-51"/>
        <w:jc w:val="right"/>
        <w:rPr>
          <w:rFonts w:ascii="Angsana New" w:hAnsi="Angsana New"/>
          <w:b/>
          <w:bCs/>
        </w:rPr>
      </w:pPr>
      <w:r w:rsidRPr="002F3042">
        <w:rPr>
          <w:rFonts w:ascii="Angsana New" w:hAnsi="Angsana New" w:hint="cs"/>
          <w:cs/>
        </w:rPr>
        <w:t xml:space="preserve"> </w:t>
      </w:r>
      <w:r w:rsidRPr="002F3042">
        <w:rPr>
          <w:rFonts w:ascii="Angsana New" w:hAnsi="Angsana New"/>
          <w:cs/>
        </w:rPr>
        <w:t xml:space="preserve">หน่วย </w:t>
      </w:r>
      <w:r w:rsidRPr="002F3042">
        <w:rPr>
          <w:rFonts w:ascii="Angsana New" w:hAnsi="Angsana New"/>
        </w:rPr>
        <w:t xml:space="preserve">: </w:t>
      </w:r>
      <w:r w:rsidRPr="002F3042">
        <w:rPr>
          <w:rFonts w:ascii="Angsana New" w:hAnsi="Angsana New"/>
          <w:cs/>
        </w:rPr>
        <w:t>บา</w:t>
      </w:r>
      <w:r w:rsidRPr="002F3042">
        <w:rPr>
          <w:rFonts w:ascii="Angsana New" w:hAnsi="Angsana New" w:hint="cs"/>
          <w:cs/>
        </w:rPr>
        <w:t>ท</w:t>
      </w:r>
    </w:p>
    <w:tbl>
      <w:tblPr>
        <w:tblW w:w="10107" w:type="dxa"/>
        <w:tblInd w:w="4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9"/>
        <w:gridCol w:w="1529"/>
        <w:gridCol w:w="1530"/>
        <w:gridCol w:w="1529"/>
        <w:gridCol w:w="1530"/>
      </w:tblGrid>
      <w:tr w:rsidR="001B7C81" w:rsidRPr="00F85C91" w14:paraId="564E65A2" w14:textId="77777777" w:rsidTr="00C30430">
        <w:trPr>
          <w:trHeight w:val="405"/>
        </w:trPr>
        <w:tc>
          <w:tcPr>
            <w:tcW w:w="39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9313B" w14:textId="77777777" w:rsidR="001B7C81" w:rsidRPr="002F3042" w:rsidRDefault="001B7C81" w:rsidP="00457C33">
            <w:pPr>
              <w:spacing w:line="216" w:lineRule="auto"/>
              <w:ind w:left="-108" w:right="-108"/>
              <w:jc w:val="center"/>
              <w:rPr>
                <w:cs/>
              </w:rPr>
            </w:pPr>
            <w:bookmarkStart w:id="18" w:name="OLE_LINK10"/>
            <w:r w:rsidRPr="002F3042">
              <w:rPr>
                <w:cs/>
              </w:rPr>
              <w:t>รายการ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83E5" w14:textId="77777777" w:rsidR="001B7C81" w:rsidRPr="002F3042" w:rsidRDefault="001B7C81" w:rsidP="00457C33">
            <w:pPr>
              <w:spacing w:line="216" w:lineRule="auto"/>
              <w:ind w:right="-1058" w:hanging="1008"/>
              <w:jc w:val="center"/>
            </w:pPr>
            <w:r w:rsidRPr="002F3042">
              <w:rPr>
                <w:cs/>
              </w:rPr>
              <w:t>งบการเงินรวม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AB67" w14:textId="77777777" w:rsidR="001B7C81" w:rsidRPr="002F3042" w:rsidRDefault="001B7C81" w:rsidP="00457C33">
            <w:pPr>
              <w:spacing w:line="216" w:lineRule="auto"/>
              <w:ind w:right="-1058" w:hanging="1080"/>
              <w:jc w:val="center"/>
              <w:rPr>
                <w:cs/>
              </w:rPr>
            </w:pPr>
            <w:r w:rsidRPr="002F3042">
              <w:rPr>
                <w:cs/>
              </w:rPr>
              <w:t>งบการเงินเฉพาะกิจการ</w:t>
            </w:r>
          </w:p>
        </w:tc>
      </w:tr>
      <w:tr w:rsidR="001B7C81" w:rsidRPr="00F85C91" w14:paraId="2AEAFB2D" w14:textId="77777777" w:rsidTr="00C30430">
        <w:trPr>
          <w:trHeight w:val="405"/>
        </w:trPr>
        <w:tc>
          <w:tcPr>
            <w:tcW w:w="3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E22D" w14:textId="77777777" w:rsidR="001B7C81" w:rsidRPr="002F3042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BFAA885" w14:textId="77777777" w:rsidR="001B7C81" w:rsidRPr="002F3042" w:rsidRDefault="001B7C81" w:rsidP="00457C33">
            <w:pPr>
              <w:spacing w:line="216" w:lineRule="auto"/>
              <w:ind w:left="-108" w:right="-108"/>
              <w:jc w:val="center"/>
              <w:rPr>
                <w:cs/>
              </w:rPr>
            </w:pPr>
            <w:r w:rsidRPr="002F3042">
              <w:t>256</w:t>
            </w:r>
            <w: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FDDCB" w14:textId="77777777" w:rsidR="001B7C81" w:rsidRPr="002F3042" w:rsidRDefault="001B7C81" w:rsidP="00457C33">
            <w:pPr>
              <w:spacing w:line="216" w:lineRule="auto"/>
              <w:ind w:left="-108" w:right="-108"/>
              <w:jc w:val="center"/>
              <w:rPr>
                <w:cs/>
              </w:rPr>
            </w:pPr>
            <w:r w:rsidRPr="002F3042">
              <w:t>256</w:t>
            </w:r>
            <w: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38C88BE" w14:textId="77777777" w:rsidR="001B7C81" w:rsidRPr="002F3042" w:rsidRDefault="001B7C81" w:rsidP="00457C33">
            <w:pPr>
              <w:spacing w:line="216" w:lineRule="auto"/>
              <w:ind w:left="-108" w:right="-108"/>
              <w:jc w:val="center"/>
              <w:rPr>
                <w:cs/>
              </w:rPr>
            </w:pPr>
            <w:r w:rsidRPr="002F3042">
              <w:t>256</w:t>
            </w:r>
            <w: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66AC41" w14:textId="77777777" w:rsidR="001B7C81" w:rsidRPr="002F3042" w:rsidRDefault="001B7C81" w:rsidP="00457C33">
            <w:pPr>
              <w:spacing w:line="216" w:lineRule="auto"/>
              <w:ind w:left="-108" w:right="-108"/>
              <w:jc w:val="center"/>
              <w:rPr>
                <w:cs/>
              </w:rPr>
            </w:pPr>
            <w:r w:rsidRPr="002F3042">
              <w:t>256</w:t>
            </w:r>
            <w:r>
              <w:t>4</w:t>
            </w:r>
          </w:p>
        </w:tc>
      </w:tr>
      <w:tr w:rsidR="001B7C81" w:rsidRPr="009061A1" w14:paraId="2196FC88" w14:textId="77777777" w:rsidTr="00C30430">
        <w:trPr>
          <w:trHeight w:val="397"/>
        </w:trPr>
        <w:tc>
          <w:tcPr>
            <w:tcW w:w="3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B2C4B8" w14:textId="77777777" w:rsidR="001B7C81" w:rsidRPr="002F3042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rFonts w:hint="cs"/>
                <w:cs/>
              </w:rPr>
              <w:t>เงินประกัน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C317260" w14:textId="77777777" w:rsidR="001B7C81" w:rsidRPr="00486C2A" w:rsidRDefault="001B7C81" w:rsidP="00457C33">
            <w:pPr>
              <w:spacing w:line="216" w:lineRule="auto"/>
              <w:ind w:right="35"/>
              <w:jc w:val="right"/>
            </w:pPr>
            <w:r>
              <w:t>37,686,953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FDBB2C" w14:textId="77777777" w:rsidR="001B7C81" w:rsidRPr="00486C2A" w:rsidRDefault="001B7C81" w:rsidP="00457C33">
            <w:pPr>
              <w:spacing w:line="216" w:lineRule="auto"/>
              <w:ind w:right="35"/>
              <w:jc w:val="right"/>
            </w:pPr>
            <w:r w:rsidRPr="00486C2A">
              <w:t>38,046,803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40248D8" w14:textId="77777777" w:rsidR="001B7C81" w:rsidRPr="00486C2A" w:rsidRDefault="001B7C81" w:rsidP="00457C33">
            <w:pPr>
              <w:spacing w:line="216" w:lineRule="auto"/>
              <w:ind w:right="35"/>
              <w:jc w:val="right"/>
            </w:pPr>
            <w:r>
              <w:t>12,063,453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B179B5" w14:textId="77777777" w:rsidR="001B7C81" w:rsidRPr="006123D0" w:rsidRDefault="001B7C81" w:rsidP="00457C33">
            <w:pPr>
              <w:spacing w:line="216" w:lineRule="auto"/>
              <w:ind w:right="35"/>
              <w:jc w:val="right"/>
            </w:pPr>
            <w:r w:rsidRPr="006123D0">
              <w:t>14,997,597</w:t>
            </w:r>
          </w:p>
        </w:tc>
      </w:tr>
      <w:tr w:rsidR="001B7C81" w:rsidRPr="009061A1" w14:paraId="177771D2" w14:textId="77777777" w:rsidTr="00C30430">
        <w:trPr>
          <w:trHeight w:val="397"/>
        </w:trPr>
        <w:tc>
          <w:tcPr>
            <w:tcW w:w="3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62B6D6" w14:textId="77777777" w:rsidR="001B7C81" w:rsidRPr="002F3042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cs/>
              </w:rPr>
              <w:t>ภาษี</w:t>
            </w:r>
            <w:r w:rsidRPr="002F3042">
              <w:rPr>
                <w:rFonts w:hint="cs"/>
                <w:cs/>
              </w:rPr>
              <w:t>เงินได้</w:t>
            </w:r>
            <w:r w:rsidRPr="002F3042">
              <w:rPr>
                <w:cs/>
              </w:rPr>
              <w:t>นิติบุคคลถูกหัก ณ ที่จ่าย</w:t>
            </w:r>
            <w:r w:rsidRPr="002F3042">
              <w:rPr>
                <w:rFonts w:hint="cs"/>
                <w:cs/>
              </w:rPr>
              <w:t xml:space="preserve"> (เกิน</w:t>
            </w:r>
            <w:r>
              <w:t xml:space="preserve"> 1 </w:t>
            </w:r>
            <w:r w:rsidRPr="002F3042">
              <w:rPr>
                <w:rFonts w:hint="cs"/>
                <w:cs/>
              </w:rPr>
              <w:t>ปี)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E0D09E2" w14:textId="77777777" w:rsidR="001B7C81" w:rsidRPr="00486C2A" w:rsidRDefault="001B7C81" w:rsidP="00457C33">
            <w:pPr>
              <w:spacing w:line="216" w:lineRule="auto"/>
              <w:ind w:right="35"/>
              <w:jc w:val="right"/>
            </w:pPr>
            <w:r>
              <w:t>196,085,989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40EA49" w14:textId="77777777" w:rsidR="001B7C81" w:rsidRPr="00486C2A" w:rsidRDefault="001B7C81" w:rsidP="00457C33">
            <w:pPr>
              <w:spacing w:line="216" w:lineRule="auto"/>
              <w:ind w:right="35"/>
              <w:jc w:val="right"/>
            </w:pPr>
            <w:r w:rsidRPr="00486C2A">
              <w:t>253,550,266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668BB6C" w14:textId="77777777" w:rsidR="001B7C81" w:rsidRPr="00486C2A" w:rsidRDefault="001B7C81" w:rsidP="00457C33">
            <w:pPr>
              <w:spacing w:line="216" w:lineRule="auto"/>
              <w:ind w:right="35"/>
              <w:jc w:val="right"/>
            </w:pPr>
            <w:r>
              <w:t>75,326,915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EB1453" w14:textId="77777777" w:rsidR="001B7C81" w:rsidRPr="006123D0" w:rsidRDefault="001B7C81" w:rsidP="00457C33">
            <w:pPr>
              <w:spacing w:line="216" w:lineRule="auto"/>
              <w:ind w:right="35"/>
              <w:jc w:val="right"/>
            </w:pPr>
            <w:r w:rsidRPr="006123D0">
              <w:t>29,224,395</w:t>
            </w:r>
          </w:p>
        </w:tc>
      </w:tr>
      <w:tr w:rsidR="001B7C81" w:rsidRPr="009061A1" w14:paraId="005A0BFB" w14:textId="77777777" w:rsidTr="00C30430">
        <w:trPr>
          <w:trHeight w:val="397"/>
        </w:trPr>
        <w:tc>
          <w:tcPr>
            <w:tcW w:w="3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64B92" w14:textId="77777777" w:rsidR="001B7C81" w:rsidRPr="002F3042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rFonts w:hint="cs"/>
                <w:cs/>
              </w:rPr>
              <w:t>อื่น ๆ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59E0869" w14:textId="77777777" w:rsidR="001B7C81" w:rsidRPr="00486C2A" w:rsidRDefault="001B7C81" w:rsidP="00457C33">
            <w:pPr>
              <w:spacing w:line="216" w:lineRule="auto"/>
              <w:ind w:right="35"/>
              <w:jc w:val="right"/>
              <w:rPr>
                <w:cs/>
              </w:rPr>
            </w:pPr>
            <w:r w:rsidRPr="00486C2A">
              <w:rPr>
                <w:rFonts w:hint="cs"/>
                <w:cs/>
              </w:rPr>
              <w:t>50,439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5A552" w14:textId="77777777" w:rsidR="001B7C81" w:rsidRPr="00486C2A" w:rsidRDefault="001B7C81" w:rsidP="00457C33">
            <w:pPr>
              <w:spacing w:line="216" w:lineRule="auto"/>
              <w:ind w:right="35"/>
              <w:jc w:val="right"/>
              <w:rPr>
                <w:cs/>
              </w:rPr>
            </w:pPr>
            <w:r w:rsidRPr="00486C2A">
              <w:rPr>
                <w:rFonts w:hint="cs"/>
                <w:cs/>
              </w:rPr>
              <w:t>50,439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5941A53" w14:textId="77777777" w:rsidR="001B7C81" w:rsidRPr="00486C2A" w:rsidRDefault="001B7C81" w:rsidP="00457C33">
            <w:pPr>
              <w:spacing w:line="216" w:lineRule="auto"/>
              <w:ind w:right="35"/>
              <w:jc w:val="right"/>
            </w:pPr>
            <w:r w:rsidRPr="00486C2A">
              <w:t>4,250,000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2AC56" w14:textId="77777777" w:rsidR="001B7C81" w:rsidRPr="006123D0" w:rsidRDefault="001B7C81" w:rsidP="00457C33">
            <w:pPr>
              <w:spacing w:line="216" w:lineRule="auto"/>
              <w:ind w:right="35"/>
              <w:jc w:val="right"/>
            </w:pPr>
            <w:r w:rsidRPr="006123D0">
              <w:t>4,250,000</w:t>
            </w:r>
          </w:p>
        </w:tc>
      </w:tr>
      <w:tr w:rsidR="001B7C81" w:rsidRPr="009061A1" w14:paraId="6C1B7BAA" w14:textId="77777777" w:rsidTr="00C30430">
        <w:trPr>
          <w:trHeight w:val="397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A3A28" w14:textId="77777777" w:rsidR="001B7C81" w:rsidRPr="002F3042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cs/>
              </w:rPr>
              <w:t>รวมสินทรัพย์</w:t>
            </w:r>
            <w:r w:rsidRPr="002F3042">
              <w:rPr>
                <w:rFonts w:hint="cs"/>
                <w:cs/>
              </w:rPr>
              <w:t>ไม่</w:t>
            </w:r>
            <w:r w:rsidRPr="002F3042">
              <w:rPr>
                <w:cs/>
              </w:rPr>
              <w:t>หมุนเวียนอื่น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6E5DD2F" w14:textId="77777777" w:rsidR="001B7C81" w:rsidRPr="00486C2A" w:rsidRDefault="001B7C81" w:rsidP="00457C33">
            <w:pPr>
              <w:spacing w:line="216" w:lineRule="auto"/>
              <w:ind w:right="35"/>
              <w:jc w:val="right"/>
            </w:pPr>
            <w:r>
              <w:t>233,823,381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3551" w14:textId="77777777" w:rsidR="001B7C81" w:rsidRPr="00486C2A" w:rsidRDefault="001B7C81" w:rsidP="00457C33">
            <w:pPr>
              <w:spacing w:line="216" w:lineRule="auto"/>
              <w:ind w:right="35"/>
              <w:jc w:val="right"/>
            </w:pPr>
            <w:r w:rsidRPr="00486C2A">
              <w:t>291,647,508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80116ED" w14:textId="77777777" w:rsidR="001B7C81" w:rsidRPr="00486C2A" w:rsidRDefault="001B7C81" w:rsidP="00457C33">
            <w:pPr>
              <w:spacing w:line="216" w:lineRule="auto"/>
              <w:ind w:right="35"/>
              <w:jc w:val="right"/>
            </w:pPr>
            <w:r>
              <w:t>91,640,368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96C45" w14:textId="77777777" w:rsidR="001B7C81" w:rsidRPr="006123D0" w:rsidRDefault="001B7C81" w:rsidP="00457C33">
            <w:pPr>
              <w:spacing w:line="216" w:lineRule="auto"/>
              <w:ind w:right="35"/>
              <w:jc w:val="right"/>
            </w:pPr>
            <w:r w:rsidRPr="006123D0">
              <w:rPr>
                <w:rFonts w:hint="cs"/>
                <w:cs/>
              </w:rPr>
              <w:t>48,471,992</w:t>
            </w:r>
          </w:p>
        </w:tc>
      </w:tr>
      <w:bookmarkEnd w:id="18"/>
    </w:tbl>
    <w:p w14:paraId="75641879" w14:textId="77777777" w:rsidR="001B7C81" w:rsidRDefault="001B7C81" w:rsidP="001B7C81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14:paraId="1C0BD391" w14:textId="77777777" w:rsidR="001B7C81" w:rsidRDefault="001B7C81" w:rsidP="001B7C81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14:paraId="0CC03407" w14:textId="77777777" w:rsidR="001B7C81" w:rsidRPr="001B7C81" w:rsidRDefault="001B7C81" w:rsidP="001B7C81">
      <w:pPr>
        <w:pStyle w:val="BodyText3"/>
        <w:numPr>
          <w:ilvl w:val="0"/>
          <w:numId w:val="2"/>
        </w:numPr>
        <w:tabs>
          <w:tab w:val="clear" w:pos="360"/>
        </w:tabs>
        <w:ind w:left="336" w:right="-706" w:hanging="364"/>
        <w:rPr>
          <w:rFonts w:ascii="Angsana New" w:hAnsi="Angsana New"/>
          <w:b/>
          <w:bCs/>
        </w:rPr>
      </w:pPr>
      <w:r w:rsidRPr="001B7C81">
        <w:rPr>
          <w:rFonts w:ascii="Angsana New" w:hAnsi="Angsana New"/>
          <w:b/>
          <w:bCs/>
          <w:cs/>
        </w:rPr>
        <w:t>เจ้าหนี้การค้าและเจ้าหนี้</w:t>
      </w:r>
      <w:r w:rsidRPr="001B7C81">
        <w:rPr>
          <w:rFonts w:ascii="Angsana New" w:hAnsi="Angsana New" w:hint="cs"/>
          <w:b/>
          <w:bCs/>
          <w:cs/>
        </w:rPr>
        <w:t>หมุนเวียน</w:t>
      </w:r>
      <w:r w:rsidRPr="001B7C81">
        <w:rPr>
          <w:rFonts w:ascii="Angsana New" w:hAnsi="Angsana New"/>
          <w:b/>
          <w:bCs/>
          <w:cs/>
        </w:rPr>
        <w:t>อื่น</w:t>
      </w:r>
    </w:p>
    <w:p w14:paraId="4498958F" w14:textId="77777777" w:rsidR="001B7C81" w:rsidRPr="00C04077" w:rsidRDefault="001B7C81" w:rsidP="00C30430">
      <w:pPr>
        <w:tabs>
          <w:tab w:val="left" w:pos="392"/>
          <w:tab w:val="left" w:pos="900"/>
          <w:tab w:val="left" w:pos="1440"/>
        </w:tabs>
        <w:ind w:right="-51"/>
        <w:jc w:val="right"/>
      </w:pPr>
      <w:r w:rsidRPr="00C04077">
        <w:rPr>
          <w:b/>
          <w:bCs/>
          <w:cs/>
        </w:rPr>
        <w:tab/>
        <w:t xml:space="preserve">    </w:t>
      </w:r>
      <w:r w:rsidRPr="00C04077">
        <w:rPr>
          <w:cs/>
        </w:rPr>
        <w:t xml:space="preserve">หน่วย </w:t>
      </w:r>
      <w:r w:rsidRPr="00C04077">
        <w:t xml:space="preserve">: </w:t>
      </w:r>
      <w:proofErr w:type="spellStart"/>
      <w:r w:rsidRPr="00C04077">
        <w:t>บาท</w:t>
      </w:r>
      <w:proofErr w:type="spellEnd"/>
    </w:p>
    <w:tbl>
      <w:tblPr>
        <w:tblW w:w="10107" w:type="dxa"/>
        <w:tblInd w:w="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3"/>
        <w:gridCol w:w="1536"/>
        <w:gridCol w:w="1536"/>
        <w:gridCol w:w="1536"/>
        <w:gridCol w:w="1536"/>
      </w:tblGrid>
      <w:tr w:rsidR="001B7C81" w:rsidRPr="00C04077" w14:paraId="06CDDB91" w14:textId="77777777" w:rsidTr="00C30430">
        <w:tc>
          <w:tcPr>
            <w:tcW w:w="3963" w:type="dxa"/>
            <w:vMerge w:val="restart"/>
            <w:vAlign w:val="center"/>
          </w:tcPr>
          <w:p w14:paraId="2CAE5E73" w14:textId="77777777" w:rsidR="001B7C81" w:rsidRPr="00C04077" w:rsidRDefault="001B7C81" w:rsidP="00457C33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</w:pPr>
            <w:bookmarkStart w:id="19" w:name="OLE_LINK11"/>
            <w:r w:rsidRPr="00C04077">
              <w:rPr>
                <w:cs/>
              </w:rPr>
              <w:t xml:space="preserve">รายการ </w:t>
            </w:r>
          </w:p>
        </w:tc>
        <w:tc>
          <w:tcPr>
            <w:tcW w:w="3072" w:type="dxa"/>
            <w:gridSpan w:val="2"/>
            <w:vAlign w:val="center"/>
          </w:tcPr>
          <w:p w14:paraId="386A30E7" w14:textId="77777777" w:rsidR="001B7C81" w:rsidRPr="00C04077" w:rsidRDefault="001B7C81" w:rsidP="00457C33">
            <w:pPr>
              <w:ind w:left="-94" w:right="-109"/>
              <w:jc w:val="center"/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3072" w:type="dxa"/>
            <w:gridSpan w:val="2"/>
            <w:vAlign w:val="center"/>
          </w:tcPr>
          <w:p w14:paraId="5CE2E090" w14:textId="77777777" w:rsidR="001B7C81" w:rsidRPr="00C04077" w:rsidRDefault="001B7C81" w:rsidP="00457C33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</w:pPr>
            <w:r w:rsidRPr="00C04077">
              <w:rPr>
                <w:cs/>
              </w:rPr>
              <w:t>งบการเงินเฉพาะกิจการ</w:t>
            </w:r>
          </w:p>
        </w:tc>
      </w:tr>
      <w:tr w:rsidR="001B7C81" w:rsidRPr="00C04077" w14:paraId="4B3135B4" w14:textId="77777777" w:rsidTr="00C30430">
        <w:tc>
          <w:tcPr>
            <w:tcW w:w="3963" w:type="dxa"/>
            <w:vMerge/>
            <w:tcBorders>
              <w:bottom w:val="single" w:sz="4" w:space="0" w:color="auto"/>
            </w:tcBorders>
          </w:tcPr>
          <w:p w14:paraId="226D08B1" w14:textId="77777777" w:rsidR="001B7C81" w:rsidRPr="00C04077" w:rsidRDefault="001B7C81" w:rsidP="00457C33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14:paraId="4BF33EEC" w14:textId="77777777" w:rsidR="001B7C81" w:rsidRPr="005F5241" w:rsidRDefault="001B7C81" w:rsidP="00457C33">
            <w:pPr>
              <w:ind w:left="-108" w:right="-95"/>
              <w:jc w:val="center"/>
            </w:pPr>
            <w:r w:rsidRPr="005F5241">
              <w:rPr>
                <w:cs/>
              </w:rPr>
              <w:t>25</w:t>
            </w:r>
            <w:r w:rsidRPr="005F5241">
              <w:t>6</w:t>
            </w:r>
            <w:r>
              <w:t>5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14:paraId="4DC1CEA8" w14:textId="77777777" w:rsidR="001B7C81" w:rsidRPr="005F5241" w:rsidRDefault="001B7C81" w:rsidP="00457C33">
            <w:pPr>
              <w:ind w:left="-108" w:right="-95"/>
              <w:jc w:val="center"/>
            </w:pPr>
            <w:r w:rsidRPr="005F5241">
              <w:rPr>
                <w:cs/>
              </w:rPr>
              <w:t>25</w:t>
            </w:r>
            <w:r w:rsidRPr="005F5241">
              <w:t>6</w:t>
            </w:r>
            <w:r>
              <w:t>4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14:paraId="1F21E497" w14:textId="77777777" w:rsidR="001B7C81" w:rsidRPr="006E4623" w:rsidRDefault="001B7C81" w:rsidP="00457C33">
            <w:pPr>
              <w:ind w:left="-108" w:right="-95"/>
              <w:jc w:val="center"/>
            </w:pPr>
            <w:r w:rsidRPr="006E4623">
              <w:rPr>
                <w:cs/>
              </w:rPr>
              <w:t>25</w:t>
            </w:r>
            <w:r w:rsidRPr="006E4623">
              <w:t>6</w:t>
            </w:r>
            <w:r>
              <w:t>5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14:paraId="724B3B5C" w14:textId="77777777" w:rsidR="001B7C81" w:rsidRPr="006E4623" w:rsidRDefault="001B7C81" w:rsidP="00457C33">
            <w:pPr>
              <w:ind w:left="-108" w:right="-95"/>
              <w:jc w:val="center"/>
            </w:pPr>
            <w:r w:rsidRPr="006E4623">
              <w:rPr>
                <w:cs/>
              </w:rPr>
              <w:t>25</w:t>
            </w:r>
            <w:r w:rsidRPr="006E4623">
              <w:t>6</w:t>
            </w:r>
            <w:r>
              <w:t>4</w:t>
            </w:r>
          </w:p>
        </w:tc>
      </w:tr>
      <w:tr w:rsidR="001B7C81" w:rsidRPr="00C04077" w14:paraId="2C9A49D9" w14:textId="77777777" w:rsidTr="00C30430">
        <w:tc>
          <w:tcPr>
            <w:tcW w:w="3963" w:type="dxa"/>
            <w:tcBorders>
              <w:bottom w:val="nil"/>
            </w:tcBorders>
          </w:tcPr>
          <w:p w14:paraId="39E608D7" w14:textId="77777777" w:rsidR="001B7C81" w:rsidRPr="00C04077" w:rsidRDefault="001B7C81" w:rsidP="00457C33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C04077">
              <w:rPr>
                <w:cs/>
              </w:rPr>
              <w:t>เจ้าหนี้การค้า</w:t>
            </w:r>
          </w:p>
        </w:tc>
        <w:tc>
          <w:tcPr>
            <w:tcW w:w="1536" w:type="dxa"/>
            <w:tcBorders>
              <w:bottom w:val="nil"/>
            </w:tcBorders>
            <w:shd w:val="clear" w:color="auto" w:fill="auto"/>
            <w:vAlign w:val="center"/>
          </w:tcPr>
          <w:p w14:paraId="48EE00C3" w14:textId="77777777" w:rsidR="001B7C81" w:rsidRPr="00486C2A" w:rsidRDefault="001B7C81" w:rsidP="00457C33">
            <w:pPr>
              <w:ind w:right="60"/>
              <w:jc w:val="right"/>
            </w:pPr>
            <w:r>
              <w:t>238,258,511</w:t>
            </w:r>
          </w:p>
        </w:tc>
        <w:tc>
          <w:tcPr>
            <w:tcW w:w="1536" w:type="dxa"/>
            <w:tcBorders>
              <w:bottom w:val="nil"/>
            </w:tcBorders>
            <w:vAlign w:val="center"/>
          </w:tcPr>
          <w:p w14:paraId="6DA01ED1" w14:textId="77777777" w:rsidR="001B7C81" w:rsidRPr="00486C2A" w:rsidRDefault="001B7C81" w:rsidP="00457C33">
            <w:pPr>
              <w:ind w:right="60"/>
              <w:jc w:val="right"/>
            </w:pPr>
            <w:r w:rsidRPr="00486C2A">
              <w:t>264,835,087</w:t>
            </w:r>
          </w:p>
        </w:tc>
        <w:tc>
          <w:tcPr>
            <w:tcW w:w="1536" w:type="dxa"/>
            <w:tcBorders>
              <w:bottom w:val="nil"/>
            </w:tcBorders>
            <w:shd w:val="clear" w:color="auto" w:fill="auto"/>
            <w:vAlign w:val="center"/>
          </w:tcPr>
          <w:p w14:paraId="32CB19EF" w14:textId="77777777" w:rsidR="001B7C81" w:rsidRPr="00486C2A" w:rsidRDefault="001B7C81" w:rsidP="00457C33">
            <w:pPr>
              <w:ind w:right="60"/>
              <w:jc w:val="right"/>
            </w:pPr>
            <w:r>
              <w:t>7,029,242</w:t>
            </w:r>
          </w:p>
        </w:tc>
        <w:tc>
          <w:tcPr>
            <w:tcW w:w="1536" w:type="dxa"/>
            <w:tcBorders>
              <w:bottom w:val="nil"/>
            </w:tcBorders>
            <w:vAlign w:val="center"/>
          </w:tcPr>
          <w:p w14:paraId="34AEAFC8" w14:textId="77777777" w:rsidR="001B7C81" w:rsidRPr="006123D0" w:rsidRDefault="001B7C81" w:rsidP="00457C33">
            <w:pPr>
              <w:ind w:right="60"/>
              <w:jc w:val="right"/>
            </w:pPr>
            <w:r w:rsidRPr="006123D0">
              <w:rPr>
                <w:rFonts w:hint="cs"/>
                <w:cs/>
              </w:rPr>
              <w:t>24,201,814</w:t>
            </w:r>
          </w:p>
        </w:tc>
      </w:tr>
      <w:tr w:rsidR="001B7C81" w:rsidRPr="00C04077" w14:paraId="7F7028BA" w14:textId="77777777" w:rsidTr="00C30430">
        <w:tc>
          <w:tcPr>
            <w:tcW w:w="3963" w:type="dxa"/>
            <w:tcBorders>
              <w:top w:val="nil"/>
              <w:bottom w:val="nil"/>
            </w:tcBorders>
          </w:tcPr>
          <w:p w14:paraId="360FDA88" w14:textId="77777777" w:rsidR="001B7C81" w:rsidRPr="008C6F88" w:rsidRDefault="001B7C81" w:rsidP="00457C33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เจ้าหนี้หมุนเวียนอื่น</w:t>
            </w:r>
            <w:r>
              <w:rPr>
                <w:rFonts w:ascii="Angsana New" w:hAnsi="Angsana New"/>
              </w:rPr>
              <w:t xml:space="preserve"> :-</w:t>
            </w:r>
          </w:p>
        </w:tc>
        <w:tc>
          <w:tcPr>
            <w:tcW w:w="15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3F5EF0" w14:textId="77777777" w:rsidR="001B7C81" w:rsidRPr="00486C2A" w:rsidRDefault="001B7C81" w:rsidP="00457C33">
            <w:pPr>
              <w:ind w:right="60"/>
              <w:jc w:val="right"/>
              <w:rPr>
                <w:cs/>
              </w:rPr>
            </w:pPr>
          </w:p>
        </w:tc>
        <w:tc>
          <w:tcPr>
            <w:tcW w:w="1536" w:type="dxa"/>
            <w:tcBorders>
              <w:top w:val="nil"/>
              <w:bottom w:val="nil"/>
            </w:tcBorders>
            <w:vAlign w:val="center"/>
          </w:tcPr>
          <w:p w14:paraId="2F29D443" w14:textId="77777777" w:rsidR="001B7C81" w:rsidRPr="00486C2A" w:rsidRDefault="001B7C81" w:rsidP="00457C33">
            <w:pPr>
              <w:ind w:right="60"/>
              <w:jc w:val="right"/>
              <w:rPr>
                <w:cs/>
              </w:rPr>
            </w:pPr>
          </w:p>
        </w:tc>
        <w:tc>
          <w:tcPr>
            <w:tcW w:w="15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C0D538" w14:textId="77777777" w:rsidR="001B7C81" w:rsidRPr="00486C2A" w:rsidRDefault="001B7C81" w:rsidP="00457C33">
            <w:pPr>
              <w:ind w:right="60"/>
              <w:jc w:val="right"/>
            </w:pPr>
          </w:p>
        </w:tc>
        <w:tc>
          <w:tcPr>
            <w:tcW w:w="1536" w:type="dxa"/>
            <w:tcBorders>
              <w:top w:val="nil"/>
              <w:bottom w:val="nil"/>
            </w:tcBorders>
            <w:vAlign w:val="center"/>
          </w:tcPr>
          <w:p w14:paraId="6AC0BF1A" w14:textId="77777777" w:rsidR="001B7C81" w:rsidRPr="006123D0" w:rsidRDefault="001B7C81" w:rsidP="00457C33">
            <w:pPr>
              <w:ind w:right="60"/>
              <w:jc w:val="right"/>
            </w:pPr>
          </w:p>
        </w:tc>
      </w:tr>
      <w:tr w:rsidR="001B7C81" w:rsidRPr="00C04077" w14:paraId="0E873EA9" w14:textId="77777777" w:rsidTr="00C30430">
        <w:tc>
          <w:tcPr>
            <w:tcW w:w="3963" w:type="dxa"/>
            <w:tcBorders>
              <w:top w:val="nil"/>
              <w:bottom w:val="nil"/>
            </w:tcBorders>
          </w:tcPr>
          <w:p w14:paraId="0CD75113" w14:textId="77777777" w:rsidR="001B7C81" w:rsidRPr="008C6F88" w:rsidRDefault="001B7C81" w:rsidP="00457C33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เจ้าหนี้กรมสรรพากร</w:t>
            </w:r>
          </w:p>
        </w:tc>
        <w:tc>
          <w:tcPr>
            <w:tcW w:w="15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4DEFCA" w14:textId="77777777" w:rsidR="001B7C81" w:rsidRPr="00486C2A" w:rsidRDefault="001B7C81" w:rsidP="00457C33">
            <w:pPr>
              <w:ind w:right="60"/>
              <w:jc w:val="right"/>
            </w:pPr>
            <w:r>
              <w:t>28,442,609</w:t>
            </w:r>
          </w:p>
        </w:tc>
        <w:tc>
          <w:tcPr>
            <w:tcW w:w="1536" w:type="dxa"/>
            <w:tcBorders>
              <w:top w:val="nil"/>
              <w:bottom w:val="nil"/>
            </w:tcBorders>
            <w:vAlign w:val="center"/>
          </w:tcPr>
          <w:p w14:paraId="37F4E077" w14:textId="77777777" w:rsidR="001B7C81" w:rsidRPr="00486C2A" w:rsidRDefault="001B7C81" w:rsidP="00457C33">
            <w:pPr>
              <w:ind w:right="60"/>
              <w:jc w:val="right"/>
            </w:pPr>
            <w:r w:rsidRPr="00486C2A">
              <w:t>23,175,299</w:t>
            </w:r>
          </w:p>
        </w:tc>
        <w:tc>
          <w:tcPr>
            <w:tcW w:w="15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540507" w14:textId="77777777" w:rsidR="001B7C81" w:rsidRPr="00486C2A" w:rsidRDefault="001B7C81" w:rsidP="00457C33">
            <w:pPr>
              <w:ind w:right="60"/>
              <w:jc w:val="right"/>
            </w:pPr>
            <w:r>
              <w:t>10,670,924</w:t>
            </w:r>
          </w:p>
        </w:tc>
        <w:tc>
          <w:tcPr>
            <w:tcW w:w="1536" w:type="dxa"/>
            <w:tcBorders>
              <w:top w:val="nil"/>
              <w:bottom w:val="nil"/>
            </w:tcBorders>
            <w:vAlign w:val="center"/>
          </w:tcPr>
          <w:p w14:paraId="5A51C88A" w14:textId="77777777" w:rsidR="001B7C81" w:rsidRPr="006123D0" w:rsidRDefault="001B7C81" w:rsidP="00457C33">
            <w:pPr>
              <w:ind w:right="60"/>
              <w:jc w:val="right"/>
            </w:pPr>
            <w:r w:rsidRPr="006123D0">
              <w:rPr>
                <w:rFonts w:hint="cs"/>
                <w:cs/>
              </w:rPr>
              <w:t>5,841,812</w:t>
            </w:r>
          </w:p>
        </w:tc>
      </w:tr>
      <w:tr w:rsidR="001B7C81" w:rsidRPr="00C04077" w14:paraId="058D760B" w14:textId="77777777" w:rsidTr="00C30430">
        <w:tc>
          <w:tcPr>
            <w:tcW w:w="3963" w:type="dxa"/>
            <w:tcBorders>
              <w:top w:val="nil"/>
              <w:bottom w:val="nil"/>
            </w:tcBorders>
          </w:tcPr>
          <w:p w14:paraId="757B9BC7" w14:textId="77777777" w:rsidR="001B7C81" w:rsidRPr="008C6F88" w:rsidRDefault="001B7C81" w:rsidP="00457C33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รายได้รับล่วงหน้า</w:t>
            </w:r>
          </w:p>
        </w:tc>
        <w:tc>
          <w:tcPr>
            <w:tcW w:w="15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141EF3" w14:textId="77777777" w:rsidR="001B7C81" w:rsidRPr="00486C2A" w:rsidRDefault="001B7C81" w:rsidP="00457C33">
            <w:pPr>
              <w:ind w:right="60"/>
              <w:jc w:val="right"/>
            </w:pPr>
            <w:r>
              <w:t>70,646,306</w:t>
            </w:r>
          </w:p>
        </w:tc>
        <w:tc>
          <w:tcPr>
            <w:tcW w:w="1536" w:type="dxa"/>
            <w:tcBorders>
              <w:top w:val="nil"/>
              <w:bottom w:val="nil"/>
            </w:tcBorders>
            <w:vAlign w:val="center"/>
          </w:tcPr>
          <w:p w14:paraId="78F41B47" w14:textId="77777777" w:rsidR="001B7C81" w:rsidRPr="00486C2A" w:rsidRDefault="001B7C81" w:rsidP="00457C33">
            <w:pPr>
              <w:ind w:right="60"/>
              <w:jc w:val="right"/>
            </w:pPr>
            <w:r w:rsidRPr="00486C2A">
              <w:t>82,454,339</w:t>
            </w:r>
          </w:p>
        </w:tc>
        <w:tc>
          <w:tcPr>
            <w:tcW w:w="15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C76C2D" w14:textId="77777777" w:rsidR="001B7C81" w:rsidRPr="00486C2A" w:rsidRDefault="001B7C81" w:rsidP="00457C33">
            <w:pPr>
              <w:ind w:right="-107"/>
              <w:jc w:val="center"/>
            </w:pPr>
            <w:r>
              <w:t>-</w:t>
            </w:r>
          </w:p>
        </w:tc>
        <w:tc>
          <w:tcPr>
            <w:tcW w:w="1536" w:type="dxa"/>
            <w:tcBorders>
              <w:top w:val="nil"/>
              <w:bottom w:val="nil"/>
            </w:tcBorders>
            <w:vAlign w:val="center"/>
          </w:tcPr>
          <w:p w14:paraId="488DDE14" w14:textId="77777777" w:rsidR="001B7C81" w:rsidRPr="006123D0" w:rsidRDefault="001B7C81" w:rsidP="00457C33">
            <w:pPr>
              <w:ind w:right="60"/>
              <w:jc w:val="right"/>
            </w:pPr>
            <w:r w:rsidRPr="006123D0">
              <w:t>364,000</w:t>
            </w:r>
          </w:p>
        </w:tc>
      </w:tr>
      <w:tr w:rsidR="001B7C81" w:rsidRPr="00C04077" w14:paraId="0E284F03" w14:textId="77777777" w:rsidTr="00C30430">
        <w:tc>
          <w:tcPr>
            <w:tcW w:w="3963" w:type="dxa"/>
            <w:tcBorders>
              <w:top w:val="nil"/>
              <w:bottom w:val="nil"/>
            </w:tcBorders>
          </w:tcPr>
          <w:p w14:paraId="1EF63022" w14:textId="77777777" w:rsidR="001B7C81" w:rsidRPr="008C6F88" w:rsidRDefault="001B7C81" w:rsidP="00457C33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เจ้าหนี้หมุนเวียน</w:t>
            </w:r>
            <w:r w:rsidRPr="008C6F88">
              <w:rPr>
                <w:rFonts w:ascii="Angsana New" w:hAnsi="Angsana New" w:hint="cs"/>
                <w:cs/>
              </w:rPr>
              <w:t>อื่น</w:t>
            </w:r>
            <w:r w:rsidRPr="0042306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ๆ</w:t>
            </w:r>
          </w:p>
        </w:tc>
        <w:tc>
          <w:tcPr>
            <w:tcW w:w="1536" w:type="dxa"/>
            <w:tcBorders>
              <w:top w:val="nil"/>
            </w:tcBorders>
            <w:shd w:val="clear" w:color="auto" w:fill="auto"/>
            <w:vAlign w:val="center"/>
          </w:tcPr>
          <w:p w14:paraId="65A13B4D" w14:textId="77777777" w:rsidR="001B7C81" w:rsidRPr="00486C2A" w:rsidRDefault="001B7C81" w:rsidP="00457C33">
            <w:pPr>
              <w:ind w:right="60"/>
              <w:jc w:val="right"/>
            </w:pPr>
            <w:r>
              <w:t>29,103,507</w:t>
            </w:r>
          </w:p>
        </w:tc>
        <w:tc>
          <w:tcPr>
            <w:tcW w:w="1536" w:type="dxa"/>
            <w:tcBorders>
              <w:top w:val="nil"/>
            </w:tcBorders>
            <w:vAlign w:val="center"/>
          </w:tcPr>
          <w:p w14:paraId="756CE697" w14:textId="77777777" w:rsidR="001B7C81" w:rsidRPr="00486C2A" w:rsidRDefault="001B7C81" w:rsidP="00457C33">
            <w:pPr>
              <w:ind w:right="60"/>
              <w:jc w:val="right"/>
            </w:pPr>
            <w:r w:rsidRPr="00486C2A">
              <w:t>19,535,087</w:t>
            </w:r>
          </w:p>
        </w:tc>
        <w:tc>
          <w:tcPr>
            <w:tcW w:w="1536" w:type="dxa"/>
            <w:tcBorders>
              <w:top w:val="nil"/>
            </w:tcBorders>
            <w:shd w:val="clear" w:color="auto" w:fill="auto"/>
            <w:vAlign w:val="center"/>
          </w:tcPr>
          <w:p w14:paraId="6DD72517" w14:textId="77777777" w:rsidR="001B7C81" w:rsidRPr="00486C2A" w:rsidRDefault="001B7C81" w:rsidP="00457C33">
            <w:pPr>
              <w:ind w:right="60"/>
              <w:jc w:val="right"/>
              <w:rPr>
                <w:cs/>
              </w:rPr>
            </w:pPr>
            <w:r>
              <w:t>8,049,595</w:t>
            </w:r>
          </w:p>
        </w:tc>
        <w:tc>
          <w:tcPr>
            <w:tcW w:w="1536" w:type="dxa"/>
            <w:tcBorders>
              <w:top w:val="nil"/>
            </w:tcBorders>
            <w:vAlign w:val="center"/>
          </w:tcPr>
          <w:p w14:paraId="71B6D578" w14:textId="77777777" w:rsidR="001B7C81" w:rsidRPr="006123D0" w:rsidRDefault="001B7C81" w:rsidP="00457C33">
            <w:pPr>
              <w:ind w:right="60"/>
              <w:jc w:val="right"/>
              <w:rPr>
                <w:cs/>
              </w:rPr>
            </w:pPr>
            <w:r w:rsidRPr="006123D0">
              <w:t>5,183,910</w:t>
            </w:r>
          </w:p>
        </w:tc>
      </w:tr>
      <w:tr w:rsidR="001B7C81" w:rsidRPr="00C04077" w14:paraId="70A1FEA7" w14:textId="77777777" w:rsidTr="00C30430">
        <w:tc>
          <w:tcPr>
            <w:tcW w:w="3963" w:type="dxa"/>
            <w:tcBorders>
              <w:top w:val="nil"/>
            </w:tcBorders>
          </w:tcPr>
          <w:p w14:paraId="3B6BE7A7" w14:textId="77777777" w:rsidR="001B7C81" w:rsidRPr="008C6F88" w:rsidRDefault="001B7C81" w:rsidP="00457C33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รวมเจ้าหนี้หมุนเวียนอื่น</w:t>
            </w:r>
          </w:p>
        </w:tc>
        <w:tc>
          <w:tcPr>
            <w:tcW w:w="1536" w:type="dxa"/>
            <w:tcBorders>
              <w:top w:val="nil"/>
            </w:tcBorders>
            <w:shd w:val="clear" w:color="auto" w:fill="auto"/>
            <w:vAlign w:val="center"/>
          </w:tcPr>
          <w:p w14:paraId="35A2C909" w14:textId="77777777" w:rsidR="001B7C81" w:rsidRPr="00486C2A" w:rsidRDefault="001B7C81" w:rsidP="00457C33">
            <w:pPr>
              <w:ind w:right="60"/>
              <w:jc w:val="right"/>
            </w:pPr>
            <w:r>
              <w:t>128,192,422</w:t>
            </w:r>
          </w:p>
        </w:tc>
        <w:tc>
          <w:tcPr>
            <w:tcW w:w="1536" w:type="dxa"/>
            <w:tcBorders>
              <w:top w:val="nil"/>
            </w:tcBorders>
            <w:vAlign w:val="center"/>
          </w:tcPr>
          <w:p w14:paraId="4107302B" w14:textId="77777777" w:rsidR="001B7C81" w:rsidRPr="00486C2A" w:rsidRDefault="001B7C81" w:rsidP="00457C33">
            <w:pPr>
              <w:ind w:right="60"/>
              <w:jc w:val="right"/>
            </w:pPr>
            <w:r w:rsidRPr="00486C2A">
              <w:t>125,164,725</w:t>
            </w:r>
          </w:p>
        </w:tc>
        <w:tc>
          <w:tcPr>
            <w:tcW w:w="1536" w:type="dxa"/>
            <w:tcBorders>
              <w:top w:val="nil"/>
            </w:tcBorders>
            <w:shd w:val="clear" w:color="auto" w:fill="auto"/>
            <w:vAlign w:val="center"/>
          </w:tcPr>
          <w:p w14:paraId="4BCFA98D" w14:textId="77777777" w:rsidR="001B7C81" w:rsidRPr="00486C2A" w:rsidRDefault="001B7C81" w:rsidP="00457C33">
            <w:pPr>
              <w:ind w:right="60"/>
              <w:jc w:val="right"/>
            </w:pPr>
            <w:r>
              <w:t>18,720,519</w:t>
            </w:r>
          </w:p>
        </w:tc>
        <w:tc>
          <w:tcPr>
            <w:tcW w:w="1536" w:type="dxa"/>
            <w:tcBorders>
              <w:top w:val="nil"/>
            </w:tcBorders>
            <w:vAlign w:val="center"/>
          </w:tcPr>
          <w:p w14:paraId="78A86E72" w14:textId="77777777" w:rsidR="001B7C81" w:rsidRPr="006123D0" w:rsidRDefault="001B7C81" w:rsidP="00457C33">
            <w:pPr>
              <w:ind w:right="60"/>
              <w:jc w:val="right"/>
            </w:pPr>
            <w:r w:rsidRPr="006123D0">
              <w:t>11,389,722</w:t>
            </w:r>
          </w:p>
        </w:tc>
      </w:tr>
      <w:tr w:rsidR="001B7C81" w:rsidRPr="00C04077" w14:paraId="30940D23" w14:textId="77777777" w:rsidTr="00C30430">
        <w:tc>
          <w:tcPr>
            <w:tcW w:w="3963" w:type="dxa"/>
            <w:tcBorders>
              <w:bottom w:val="single" w:sz="4" w:space="0" w:color="auto"/>
            </w:tcBorders>
          </w:tcPr>
          <w:p w14:paraId="11B33499" w14:textId="77777777" w:rsidR="001B7C81" w:rsidRPr="008C6F88" w:rsidRDefault="001B7C81" w:rsidP="00457C33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</w:rPr>
            </w:pPr>
            <w:r w:rsidRPr="008C6F88">
              <w:rPr>
                <w:rFonts w:ascii="Angsana New" w:hAnsi="Angsana New" w:hint="cs"/>
                <w:cs/>
              </w:rPr>
              <w:t>รวมเจ้าหนี้การค้าและเจ้าหนี้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8C6F88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582AA" w14:textId="77777777" w:rsidR="001B7C81" w:rsidRPr="00486C2A" w:rsidRDefault="001B7C81" w:rsidP="00457C33">
            <w:pPr>
              <w:ind w:right="60"/>
              <w:jc w:val="right"/>
            </w:pPr>
            <w:r>
              <w:t>366,450,933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14:paraId="3FA26643" w14:textId="77777777" w:rsidR="001B7C81" w:rsidRPr="00486C2A" w:rsidRDefault="001B7C81" w:rsidP="00457C33">
            <w:pPr>
              <w:ind w:right="60"/>
              <w:jc w:val="right"/>
            </w:pPr>
            <w:r w:rsidRPr="00486C2A">
              <w:t>389,999,812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9DC26" w14:textId="77777777" w:rsidR="001B7C81" w:rsidRPr="00486C2A" w:rsidRDefault="001B7C81" w:rsidP="00457C33">
            <w:pPr>
              <w:ind w:right="60"/>
              <w:jc w:val="right"/>
              <w:rPr>
                <w:cs/>
              </w:rPr>
            </w:pPr>
            <w:r>
              <w:t>25,749,761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14:paraId="4ABF8667" w14:textId="77777777" w:rsidR="001B7C81" w:rsidRPr="006123D0" w:rsidRDefault="001B7C81" w:rsidP="00457C33">
            <w:pPr>
              <w:ind w:right="60"/>
              <w:jc w:val="right"/>
              <w:rPr>
                <w:cs/>
              </w:rPr>
            </w:pPr>
            <w:r w:rsidRPr="006123D0">
              <w:rPr>
                <w:rFonts w:hint="cs"/>
                <w:cs/>
              </w:rPr>
              <w:t>35,591,536</w:t>
            </w:r>
          </w:p>
        </w:tc>
      </w:tr>
      <w:bookmarkEnd w:id="19"/>
    </w:tbl>
    <w:p w14:paraId="3AC8CAE3" w14:textId="77777777" w:rsidR="001B7C81" w:rsidRDefault="001B7C81" w:rsidP="001B7C81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14:paraId="441C31C5" w14:textId="77777777" w:rsidR="001B7C81" w:rsidRDefault="001B7C81" w:rsidP="001B7C81">
      <w:pPr>
        <w:pStyle w:val="BodyText2"/>
        <w:spacing w:line="120" w:lineRule="auto"/>
        <w:ind w:right="-432"/>
        <w:rPr>
          <w:b/>
          <w:bCs/>
          <w:sz w:val="12"/>
          <w:szCs w:val="12"/>
        </w:rPr>
      </w:pPr>
    </w:p>
    <w:p w14:paraId="08AE1B1A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1A526154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656CA5C9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1420FACC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5042115E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11A111E7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6B387AB8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70C8E0B3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6561169B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58AD2195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04EE32D7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41211030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2C76D01D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651AB7BC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4D0780E9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33E94DC7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18598AAF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3E2A28AD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72674B2A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7FBB6DAF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546BD446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47BB6B74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7C161BCD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77357F6E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5A6697D2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2CDB2CAE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6F4DDD6F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1934DD71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1C20041B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134A414D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22B7D102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00DA0FC0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489AD9F1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77A7DE4C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7E07F68D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128A83A0" w14:textId="77777777" w:rsidR="001B7C81" w:rsidRDefault="001B7C81" w:rsidP="001B7C81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66E8431A" w14:textId="77777777" w:rsidR="001B7C81" w:rsidRPr="00016579" w:rsidRDefault="001B7C81" w:rsidP="001B7C81">
      <w:pPr>
        <w:tabs>
          <w:tab w:val="left" w:pos="-90"/>
          <w:tab w:val="left" w:pos="426"/>
        </w:tabs>
        <w:jc w:val="both"/>
        <w:rPr>
          <w:sz w:val="2"/>
          <w:szCs w:val="2"/>
          <w:cs/>
        </w:rPr>
      </w:pPr>
    </w:p>
    <w:p w14:paraId="77631C33" w14:textId="77777777" w:rsidR="001B7C81" w:rsidRPr="001B7C81" w:rsidRDefault="001B7C81" w:rsidP="001B7C81">
      <w:pPr>
        <w:pStyle w:val="BodyText3"/>
        <w:numPr>
          <w:ilvl w:val="0"/>
          <w:numId w:val="2"/>
        </w:numPr>
        <w:tabs>
          <w:tab w:val="clear" w:pos="360"/>
        </w:tabs>
        <w:ind w:left="336" w:right="-706" w:hanging="364"/>
        <w:rPr>
          <w:rFonts w:ascii="Angsana New" w:hAnsi="Angsana New"/>
          <w:b/>
          <w:bCs/>
        </w:rPr>
      </w:pPr>
      <w:r w:rsidRPr="001B7C81">
        <w:rPr>
          <w:rFonts w:ascii="Angsana New" w:hAnsi="Angsana New"/>
          <w:b/>
          <w:bCs/>
          <w:cs/>
        </w:rPr>
        <w:lastRenderedPageBreak/>
        <w:t>หนี้สินตามสัญญาเช่า</w:t>
      </w:r>
    </w:p>
    <w:p w14:paraId="303DD5FA" w14:textId="77777777" w:rsidR="001B7C81" w:rsidRDefault="001B7C81" w:rsidP="00C30430">
      <w:pPr>
        <w:tabs>
          <w:tab w:val="left" w:pos="360"/>
        </w:tabs>
        <w:ind w:left="360" w:right="-51"/>
        <w:jc w:val="right"/>
        <w:rPr>
          <w:sz w:val="29"/>
          <w:szCs w:val="29"/>
        </w:rPr>
      </w:pPr>
      <w:r w:rsidRPr="00E8168B">
        <w:rPr>
          <w:sz w:val="29"/>
          <w:szCs w:val="29"/>
          <w:cs/>
        </w:rPr>
        <w:t>หน่วย</w:t>
      </w:r>
      <w:r w:rsidRPr="00E8168B">
        <w:rPr>
          <w:sz w:val="29"/>
          <w:szCs w:val="29"/>
        </w:rPr>
        <w:t xml:space="preserve"> :</w:t>
      </w:r>
      <w:r w:rsidRPr="00E8168B">
        <w:rPr>
          <w:sz w:val="29"/>
          <w:szCs w:val="29"/>
          <w:cs/>
        </w:rPr>
        <w:t xml:space="preserve"> บาท</w:t>
      </w:r>
    </w:p>
    <w:tbl>
      <w:tblPr>
        <w:tblW w:w="10108" w:type="dxa"/>
        <w:tblInd w:w="4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1330"/>
        <w:gridCol w:w="1330"/>
        <w:gridCol w:w="1330"/>
        <w:gridCol w:w="1330"/>
      </w:tblGrid>
      <w:tr w:rsidR="001B7C81" w:rsidRPr="005273A4" w14:paraId="31EE2866" w14:textId="77777777" w:rsidTr="005B61CF">
        <w:trPr>
          <w:trHeight w:val="20"/>
        </w:trPr>
        <w:tc>
          <w:tcPr>
            <w:tcW w:w="4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9EA0" w14:textId="77777777" w:rsidR="001B7C81" w:rsidRPr="00376F77" w:rsidRDefault="001B7C81" w:rsidP="00457C33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52EA" w14:textId="77777777" w:rsidR="001B7C81" w:rsidRPr="00376F77" w:rsidRDefault="001B7C81" w:rsidP="00457C33">
            <w:pPr>
              <w:spacing w:line="360" w:lineRule="exact"/>
              <w:ind w:right="-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BF56" w14:textId="77777777" w:rsidR="001B7C81" w:rsidRPr="00376F77" w:rsidRDefault="001B7C81" w:rsidP="00457C33">
            <w:pPr>
              <w:spacing w:line="360" w:lineRule="exact"/>
              <w:ind w:right="-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7C81" w:rsidRPr="005273A4" w14:paraId="4CC6C797" w14:textId="77777777" w:rsidTr="005B61CF">
        <w:trPr>
          <w:trHeight w:val="391"/>
        </w:trPr>
        <w:tc>
          <w:tcPr>
            <w:tcW w:w="4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0A8F3" w14:textId="77777777" w:rsidR="001B7C81" w:rsidRPr="00376F77" w:rsidRDefault="001B7C81" w:rsidP="00457C33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283B" w14:textId="77777777" w:rsidR="001B7C81" w:rsidRPr="007D3AB0" w:rsidRDefault="001B7C81" w:rsidP="00457C3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7866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0A85" w14:textId="77777777" w:rsidR="001B7C81" w:rsidRPr="007D3AB0" w:rsidRDefault="001B7C81" w:rsidP="00457C3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7866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54CE" w14:textId="77777777" w:rsidR="001B7C81" w:rsidRPr="007D3AB0" w:rsidRDefault="001B7C81" w:rsidP="00457C3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D3AB0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228F" w14:textId="77777777" w:rsidR="001B7C81" w:rsidRPr="00376F77" w:rsidRDefault="001B7C81" w:rsidP="00457C3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D3AB0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1B7C81" w:rsidRPr="005273A4" w14:paraId="2F4C0D9F" w14:textId="77777777" w:rsidTr="005B61CF">
        <w:trPr>
          <w:trHeight w:val="2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E3C2DA" w14:textId="77777777" w:rsidR="001B7C81" w:rsidRPr="00376F77" w:rsidRDefault="001B7C81" w:rsidP="00457C33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hint="cs"/>
                <w:sz w:val="28"/>
                <w:szCs w:val="28"/>
                <w:cs/>
              </w:rPr>
              <w:t>ยอด</w:t>
            </w: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>คงเหลือยกมาต้น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6D440" w14:textId="77777777" w:rsidR="001B7C81" w:rsidRPr="00B47239" w:rsidRDefault="001B7C81" w:rsidP="00457C3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21,355,910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977CA" w14:textId="77777777" w:rsidR="001B7C81" w:rsidRPr="00B47239" w:rsidRDefault="001B7C81" w:rsidP="00457C3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100,100,397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54BD7" w14:textId="77777777" w:rsidR="001B7C81" w:rsidRPr="00B47239" w:rsidRDefault="001B7C81" w:rsidP="00457C3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9,716,349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B2736" w14:textId="77777777" w:rsidR="001B7C81" w:rsidRPr="00B47239" w:rsidRDefault="001B7C81" w:rsidP="00457C3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45,694,165</w:t>
            </w:r>
          </w:p>
        </w:tc>
      </w:tr>
      <w:tr w:rsidR="001B7C81" w:rsidRPr="005273A4" w14:paraId="741D4116" w14:textId="77777777" w:rsidTr="005B61CF">
        <w:trPr>
          <w:trHeight w:val="20"/>
        </w:trPr>
        <w:tc>
          <w:tcPr>
            <w:tcW w:w="4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B35FC9" w14:textId="77777777" w:rsidR="001B7C81" w:rsidRPr="00A42612" w:rsidRDefault="001B7C81" w:rsidP="00457C33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261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เพิ่มขึ้นระหว่า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งปี</w:t>
            </w:r>
            <w:r w:rsidRPr="00A4261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42612">
              <w:rPr>
                <w:rFonts w:ascii="Angsana New" w:hAnsi="Angsana New" w:cs="Angsana New"/>
                <w:sz w:val="28"/>
                <w:szCs w:val="28"/>
              </w:rPr>
              <w:t>- เ</w:t>
            </w:r>
            <w:proofErr w:type="spellStart"/>
            <w:r w:rsidRPr="00A42612">
              <w:rPr>
                <w:rFonts w:ascii="Angsana New" w:hAnsi="Angsana New" w:cs="Angsana New" w:hint="cs"/>
                <w:sz w:val="28"/>
                <w:szCs w:val="28"/>
                <w:cs/>
              </w:rPr>
              <w:t>งิน</w:t>
            </w:r>
            <w:proofErr w:type="spellEnd"/>
            <w:r w:rsidRPr="00A42612">
              <w:rPr>
                <w:rFonts w:ascii="Angsana New" w:hAnsi="Angsana New" w:cs="Angsana New" w:hint="cs"/>
                <w:sz w:val="28"/>
                <w:szCs w:val="28"/>
                <w:cs/>
              </w:rPr>
              <w:t>ต้น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6E5F62" w14:textId="77777777" w:rsidR="001B7C81" w:rsidRPr="00B47239" w:rsidRDefault="001B7C81" w:rsidP="00457C3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391,740,016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E29BD" w14:textId="77777777" w:rsidR="001B7C81" w:rsidRPr="00B47239" w:rsidRDefault="001B7C81" w:rsidP="00457C3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40A27" w14:textId="77777777" w:rsidR="001B7C81" w:rsidRPr="00B47239" w:rsidRDefault="001B7C81" w:rsidP="00457C3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152,855,017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679D9" w14:textId="77777777" w:rsidR="001B7C81" w:rsidRPr="00B47239" w:rsidRDefault="001B7C81" w:rsidP="00457C3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B7C81" w:rsidRPr="005273A4" w14:paraId="302F7C7A" w14:textId="77777777" w:rsidTr="005B61CF">
        <w:trPr>
          <w:trHeight w:val="20"/>
        </w:trPr>
        <w:tc>
          <w:tcPr>
            <w:tcW w:w="4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56DF3B" w14:textId="77777777" w:rsidR="001B7C81" w:rsidRPr="00A42612" w:rsidRDefault="001B7C81" w:rsidP="00457C33">
            <w:pPr>
              <w:spacing w:line="360" w:lineRule="exact"/>
              <w:ind w:right="116" w:firstLine="169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42612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4D1A40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BEA630" w14:textId="77777777" w:rsidR="001B7C81" w:rsidRPr="00B47239" w:rsidRDefault="001B7C81" w:rsidP="00457C3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64,121,922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A4B6A" w14:textId="77777777" w:rsidR="001B7C81" w:rsidRPr="00B47239" w:rsidRDefault="001B7C81" w:rsidP="00457C3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C0265" w14:textId="77777777" w:rsidR="001B7C81" w:rsidRPr="00B47239" w:rsidRDefault="001B7C81" w:rsidP="00457C3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24,894,199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48AD9" w14:textId="77777777" w:rsidR="001B7C81" w:rsidRPr="00B47239" w:rsidRDefault="001B7C81" w:rsidP="00457C3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B7C81" w:rsidRPr="005273A4" w14:paraId="75D45064" w14:textId="77777777" w:rsidTr="005B61CF">
        <w:trPr>
          <w:trHeight w:val="20"/>
        </w:trPr>
        <w:tc>
          <w:tcPr>
            <w:tcW w:w="4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C71F66" w14:textId="77777777" w:rsidR="001B7C81" w:rsidRPr="00A42612" w:rsidRDefault="001B7C81" w:rsidP="00457C33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A42612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</w:t>
            </w:r>
            <w:r w:rsidRPr="00A4261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</w:t>
            </w:r>
            <w:r w:rsidRPr="00A4261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เงินจ่ายชำระระหว่างปี</w:t>
            </w:r>
            <w:r w:rsidRPr="00F23666">
              <w:rPr>
                <w:rFonts w:ascii="Angsana New" w:hAnsi="Angsana New" w:cs="Angsana New" w:hint="cs"/>
                <w:sz w:val="28"/>
                <w:szCs w:val="28"/>
                <w:cs/>
              </w:rPr>
              <w:t>ไม่รวมดอกเบี้ย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0C660A" w14:textId="77777777" w:rsidR="001B7C81" w:rsidRPr="00B47239" w:rsidRDefault="001B7C81" w:rsidP="00457C3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61,999,984</w:t>
            </w:r>
            <w:r w:rsidRPr="00B4723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3939B" w14:textId="77777777" w:rsidR="001B7C81" w:rsidRPr="00B47239" w:rsidRDefault="001B7C81" w:rsidP="00457C3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(64,991,991)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27275" w14:textId="77777777" w:rsidR="001B7C81" w:rsidRPr="00B47239" w:rsidRDefault="001B7C81" w:rsidP="00457C3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25,424,843</w:t>
            </w:r>
            <w:r w:rsidRPr="00B4723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DC17B" w14:textId="77777777" w:rsidR="001B7C81" w:rsidRPr="00B47239" w:rsidRDefault="001B7C81" w:rsidP="00457C3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(29,577,414)</w:t>
            </w:r>
          </w:p>
        </w:tc>
      </w:tr>
      <w:tr w:rsidR="001B7C81" w:rsidRPr="005273A4" w14:paraId="351C770E" w14:textId="77777777" w:rsidTr="005B61CF">
        <w:trPr>
          <w:trHeight w:val="20"/>
        </w:trPr>
        <w:tc>
          <w:tcPr>
            <w:tcW w:w="4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1CFBD2" w14:textId="77777777" w:rsidR="001B7C81" w:rsidRPr="00A42612" w:rsidRDefault="001B7C81" w:rsidP="00457C33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3666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236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ดอกเบี้ยจ่ายชำระระหว่าง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F58BEC" w14:textId="77777777" w:rsidR="001B7C81" w:rsidRPr="00B47239" w:rsidRDefault="001B7C81" w:rsidP="00457C3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(1</w:t>
            </w:r>
            <w:r>
              <w:rPr>
                <w:rFonts w:ascii="Angsana New" w:hAnsi="Angsana New" w:cs="Angsana New"/>
                <w:sz w:val="28"/>
                <w:szCs w:val="28"/>
              </w:rPr>
              <w:t>4,331,003</w:t>
            </w:r>
            <w:r w:rsidRPr="00B4723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58E1C" w14:textId="77777777" w:rsidR="001B7C81" w:rsidRPr="00B47239" w:rsidRDefault="001B7C81" w:rsidP="00457C3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(1,717,162)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9BCE8" w14:textId="77777777" w:rsidR="001B7C81" w:rsidRPr="00B47239" w:rsidRDefault="001B7C81" w:rsidP="00457C3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5,532,540</w:t>
            </w:r>
            <w:r w:rsidRPr="00B4723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11056" w14:textId="77777777" w:rsidR="001B7C81" w:rsidRPr="00B47239" w:rsidRDefault="001B7C81" w:rsidP="00457C3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(780,069)</w:t>
            </w:r>
          </w:p>
        </w:tc>
      </w:tr>
      <w:tr w:rsidR="001B7C81" w:rsidRPr="005273A4" w14:paraId="3C5231E4" w14:textId="77777777" w:rsidTr="005B61CF">
        <w:trPr>
          <w:trHeight w:val="20"/>
        </w:trPr>
        <w:tc>
          <w:tcPr>
            <w:tcW w:w="4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01653" w14:textId="77777777" w:rsidR="001B7C81" w:rsidRPr="00376F77" w:rsidRDefault="001B7C81" w:rsidP="00457C33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</w:t>
            </w:r>
            <w:r w:rsidRPr="00376F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ลดลงจากการลดค่าเช่า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- เงินต้น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353782" w14:textId="77777777" w:rsidR="001B7C81" w:rsidRPr="00B47239" w:rsidRDefault="001B7C81" w:rsidP="00457C3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F4966" w14:textId="77777777" w:rsidR="001B7C81" w:rsidRPr="00B47239" w:rsidRDefault="001B7C81" w:rsidP="00457C3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(11,511,419)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F995D" w14:textId="77777777" w:rsidR="001B7C81" w:rsidRPr="00B47239" w:rsidRDefault="001B7C81" w:rsidP="00457C3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B26F5" w14:textId="77777777" w:rsidR="001B7C81" w:rsidRPr="00B47239" w:rsidRDefault="001B7C81" w:rsidP="00457C3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(5,235,236)</w:t>
            </w:r>
          </w:p>
        </w:tc>
      </w:tr>
      <w:tr w:rsidR="001B7C81" w:rsidRPr="00DB075E" w14:paraId="3D25AB05" w14:textId="77777777" w:rsidTr="005B61CF">
        <w:trPr>
          <w:trHeight w:val="20"/>
        </w:trPr>
        <w:tc>
          <w:tcPr>
            <w:tcW w:w="4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0BABD" w14:textId="77777777" w:rsidR="001B7C81" w:rsidRPr="002F3042" w:rsidRDefault="001B7C81" w:rsidP="00457C33">
            <w:pPr>
              <w:spacing w:line="360" w:lineRule="exact"/>
              <w:ind w:right="116" w:firstLine="2034"/>
              <w:rPr>
                <w:rFonts w:ascii="Angsana New" w:hAnsi="Angsana New" w:cs="Angsana New"/>
                <w:sz w:val="28"/>
                <w:szCs w:val="28"/>
                <w:highlight w:val="yellow"/>
                <w:u w:val="single"/>
                <w:cs/>
              </w:rPr>
            </w:pPr>
            <w:r w:rsidRPr="002F304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F304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F304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F3042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18C65F" w14:textId="77777777" w:rsidR="001B7C81" w:rsidRPr="00B47239" w:rsidRDefault="001B7C81" w:rsidP="00457C3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ED898" w14:textId="77777777" w:rsidR="001B7C81" w:rsidRPr="00B47239" w:rsidRDefault="001B7C81" w:rsidP="00457C3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(257,489)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80DE4" w14:textId="77777777" w:rsidR="001B7C81" w:rsidRPr="00B47239" w:rsidRDefault="001B7C81" w:rsidP="00457C3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9D964" w14:textId="77777777" w:rsidR="001B7C81" w:rsidRPr="00B47239" w:rsidRDefault="001B7C81" w:rsidP="00457C3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(118,671)</w:t>
            </w:r>
          </w:p>
        </w:tc>
      </w:tr>
      <w:tr w:rsidR="001B7C81" w:rsidRPr="00DB075E" w14:paraId="7AC12F22" w14:textId="77777777" w:rsidTr="005B61CF">
        <w:trPr>
          <w:trHeight w:val="20"/>
        </w:trPr>
        <w:tc>
          <w:tcPr>
            <w:tcW w:w="4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EA28D" w14:textId="77777777" w:rsidR="001B7C81" w:rsidRPr="009727D0" w:rsidRDefault="001B7C81" w:rsidP="00457C33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27D0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9727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ลดลงจากการยกเลิกสัญญาเช่า </w:t>
            </w:r>
            <w:r w:rsidRPr="009727D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9727D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4EDCDA" w14:textId="77777777" w:rsidR="001B7C81" w:rsidRPr="00B47239" w:rsidRDefault="001B7C81" w:rsidP="00457C3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B8B0A" w14:textId="77777777" w:rsidR="001B7C81" w:rsidRPr="00B47239" w:rsidRDefault="001B7C81" w:rsidP="00457C3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(261,174)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1AB11" w14:textId="77777777" w:rsidR="001B7C81" w:rsidRPr="00B47239" w:rsidRDefault="001B7C81" w:rsidP="00457C3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C7A00" w14:textId="77777777" w:rsidR="001B7C81" w:rsidRPr="00B47239" w:rsidRDefault="001B7C81" w:rsidP="00457C3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(261,174)</w:t>
            </w:r>
          </w:p>
        </w:tc>
      </w:tr>
      <w:tr w:rsidR="001B7C81" w:rsidRPr="00DB075E" w14:paraId="6BD795A5" w14:textId="77777777" w:rsidTr="005B61CF">
        <w:trPr>
          <w:trHeight w:val="20"/>
        </w:trPr>
        <w:tc>
          <w:tcPr>
            <w:tcW w:w="4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A2316" w14:textId="77777777" w:rsidR="001B7C81" w:rsidRPr="005D1205" w:rsidRDefault="001B7C81" w:rsidP="00457C33">
            <w:pPr>
              <w:spacing w:line="360" w:lineRule="exact"/>
              <w:ind w:right="116" w:firstLine="2566"/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</w:pPr>
            <w:r w:rsidRPr="005D1205">
              <w:rPr>
                <w:rFonts w:ascii="Angsana New" w:hAnsi="Angsana New" w:cs="Angsana New"/>
                <w:spacing w:val="-10"/>
                <w:sz w:val="28"/>
                <w:szCs w:val="28"/>
              </w:rPr>
              <w:t xml:space="preserve">- </w:t>
            </w:r>
            <w:r w:rsidRPr="005D1205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60E706" w14:textId="77777777" w:rsidR="001B7C81" w:rsidRPr="00B47239" w:rsidRDefault="001B7C81" w:rsidP="00457C3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B9776" w14:textId="77777777" w:rsidR="001B7C81" w:rsidRPr="00B47239" w:rsidRDefault="001B7C81" w:rsidP="00457C3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(5,252)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E723F" w14:textId="77777777" w:rsidR="001B7C81" w:rsidRPr="00B47239" w:rsidRDefault="001B7C81" w:rsidP="00457C3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18F6A" w14:textId="77777777" w:rsidR="001B7C81" w:rsidRPr="00B47239" w:rsidRDefault="001B7C81" w:rsidP="00457C3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(5,252)</w:t>
            </w:r>
          </w:p>
        </w:tc>
      </w:tr>
      <w:tr w:rsidR="001B7C81" w:rsidRPr="00DB075E" w14:paraId="156BDA55" w14:textId="77777777" w:rsidTr="005B61CF">
        <w:trPr>
          <w:trHeight w:val="20"/>
        </w:trPr>
        <w:tc>
          <w:tcPr>
            <w:tcW w:w="4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4C75D" w14:textId="77777777" w:rsidR="001B7C81" w:rsidRPr="00376F77" w:rsidRDefault="001B7C81" w:rsidP="00457C33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B10E55" w14:textId="77777777" w:rsidR="001B7C81" w:rsidRPr="00B47239" w:rsidRDefault="001B7C81" w:rsidP="00457C3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400,886,861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F9AA9" w14:textId="77777777" w:rsidR="001B7C81" w:rsidRPr="00B47239" w:rsidRDefault="001B7C81" w:rsidP="00457C3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21,355,910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D1FAE" w14:textId="77777777" w:rsidR="001B7C81" w:rsidRPr="00B47239" w:rsidRDefault="001B7C81" w:rsidP="00457C3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156,508,182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551B1" w14:textId="77777777" w:rsidR="001B7C81" w:rsidRPr="00B47239" w:rsidRDefault="001B7C81" w:rsidP="00457C3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9,716,349</w:t>
            </w:r>
          </w:p>
        </w:tc>
      </w:tr>
      <w:tr w:rsidR="001B7C81" w:rsidRPr="005273A4" w14:paraId="3BFF82F3" w14:textId="77777777" w:rsidTr="005B61CF">
        <w:trPr>
          <w:trHeight w:val="20"/>
        </w:trPr>
        <w:tc>
          <w:tcPr>
            <w:tcW w:w="4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398FD" w14:textId="77777777" w:rsidR="001B7C81" w:rsidRPr="00376F77" w:rsidRDefault="001B7C81" w:rsidP="00457C33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 xml:space="preserve">  ดอกเบี้ยจ่ายรอตัดจำหน่าย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FEE5" w14:textId="77777777" w:rsidR="001B7C81" w:rsidRPr="00B47239" w:rsidRDefault="001B7C81" w:rsidP="00457C3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49,911,228</w:t>
            </w:r>
            <w:r w:rsidRPr="00B4723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80FF" w14:textId="77777777" w:rsidR="001B7C81" w:rsidRPr="00B47239" w:rsidRDefault="001B7C81" w:rsidP="00457C3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(120,309)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5609" w14:textId="77777777" w:rsidR="001B7C81" w:rsidRPr="00B47239" w:rsidRDefault="001B7C81" w:rsidP="00457C3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19,416,401</w:t>
            </w:r>
            <w:r w:rsidRPr="00B4723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4EDF" w14:textId="77777777" w:rsidR="001B7C81" w:rsidRPr="00B47239" w:rsidRDefault="001B7C81" w:rsidP="00457C3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(54,742)</w:t>
            </w:r>
          </w:p>
        </w:tc>
      </w:tr>
      <w:tr w:rsidR="001B7C81" w:rsidRPr="005273A4" w14:paraId="0200D644" w14:textId="77777777" w:rsidTr="005B61CF">
        <w:trPr>
          <w:trHeight w:val="20"/>
        </w:trPr>
        <w:tc>
          <w:tcPr>
            <w:tcW w:w="4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F781F" w14:textId="77777777" w:rsidR="001B7C81" w:rsidRPr="00376F77" w:rsidRDefault="001B7C81" w:rsidP="00457C33">
            <w:pPr>
              <w:spacing w:line="360" w:lineRule="exact"/>
              <w:ind w:left="-108" w:firstLine="133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C020EC" w14:textId="77777777" w:rsidR="001B7C81" w:rsidRPr="00B47239" w:rsidRDefault="001B7C81" w:rsidP="00457C3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350,975,633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BA12C" w14:textId="77777777" w:rsidR="001B7C81" w:rsidRPr="00B47239" w:rsidRDefault="001B7C81" w:rsidP="00457C3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21,235,601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311F6" w14:textId="77777777" w:rsidR="001B7C81" w:rsidRPr="00B47239" w:rsidRDefault="001B7C81" w:rsidP="00457C3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137,091,781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509AD" w14:textId="77777777" w:rsidR="001B7C81" w:rsidRPr="00B47239" w:rsidRDefault="001B7C81" w:rsidP="00457C3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9,661,607</w:t>
            </w:r>
          </w:p>
        </w:tc>
      </w:tr>
      <w:tr w:rsidR="001B7C81" w:rsidRPr="005273A4" w14:paraId="06F06B81" w14:textId="77777777" w:rsidTr="005B61CF">
        <w:trPr>
          <w:trHeight w:val="20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ACD1" w14:textId="77777777" w:rsidR="001B7C81" w:rsidRPr="00376F77" w:rsidRDefault="001B7C81" w:rsidP="00457C33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C985" w14:textId="77777777" w:rsidR="001B7C81" w:rsidRPr="00B47239" w:rsidRDefault="001B7C81" w:rsidP="00457C3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59,671,131</w:t>
            </w:r>
            <w:r w:rsidRPr="00B4723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BAB9" w14:textId="77777777" w:rsidR="001B7C81" w:rsidRPr="00B47239" w:rsidRDefault="001B7C81" w:rsidP="00457C3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(21,235,601)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2905" w14:textId="77777777" w:rsidR="001B7C81" w:rsidRPr="00B47239" w:rsidRDefault="001B7C81" w:rsidP="00457C3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23,386,731</w:t>
            </w:r>
            <w:r w:rsidRPr="00B4723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682E" w14:textId="77777777" w:rsidR="001B7C81" w:rsidRPr="00B47239" w:rsidRDefault="001B7C81" w:rsidP="00457C33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239">
              <w:rPr>
                <w:rFonts w:ascii="Angsana New" w:hAnsi="Angsana New" w:cs="Angsana New"/>
                <w:sz w:val="28"/>
                <w:szCs w:val="28"/>
              </w:rPr>
              <w:t>(9,661,607)</w:t>
            </w:r>
          </w:p>
        </w:tc>
      </w:tr>
      <w:tr w:rsidR="001B7C81" w:rsidRPr="005273A4" w14:paraId="67E72E25" w14:textId="77777777" w:rsidTr="005B61CF">
        <w:trPr>
          <w:trHeight w:val="395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EF95" w14:textId="77777777" w:rsidR="001B7C81" w:rsidRPr="00376F77" w:rsidRDefault="001B7C81" w:rsidP="00457C33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หนี้สินตามสัญญาเช่า-สุทธิ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BF80C" w14:textId="77777777" w:rsidR="001B7C81" w:rsidRPr="00B47239" w:rsidRDefault="001B7C81" w:rsidP="00457C3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291,304,502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EB28" w14:textId="77777777" w:rsidR="001B7C81" w:rsidRPr="00B47239" w:rsidRDefault="001B7C81" w:rsidP="00457C33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7239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2EAF" w14:textId="77777777" w:rsidR="001B7C81" w:rsidRPr="00B47239" w:rsidRDefault="001B7C81" w:rsidP="00457C33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113,705,050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9830" w14:textId="77777777" w:rsidR="001B7C81" w:rsidRPr="00B47239" w:rsidRDefault="001B7C81" w:rsidP="00457C33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47239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14:paraId="2AE230F0" w14:textId="77777777" w:rsidR="001B7C81" w:rsidRPr="00840D85" w:rsidRDefault="001B7C81" w:rsidP="001B7C81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8"/>
          <w:szCs w:val="18"/>
        </w:rPr>
      </w:pPr>
    </w:p>
    <w:p w14:paraId="427C2574" w14:textId="19C11C9A" w:rsidR="001B7C81" w:rsidRPr="00FB033C" w:rsidRDefault="001B7C81" w:rsidP="00C30430">
      <w:pPr>
        <w:ind w:left="350" w:right="-51" w:firstLine="569"/>
        <w:jc w:val="thaiDistribute"/>
        <w:rPr>
          <w:cs/>
        </w:rPr>
      </w:pPr>
      <w:r w:rsidRPr="00FB033C">
        <w:rPr>
          <w:cs/>
        </w:rPr>
        <w:t>หนี้สินตามสัญญาเช่าพื้นที่สำนักงาน อาคารมาลีนนท์ ทาว</w:t>
      </w:r>
      <w:proofErr w:type="spellStart"/>
      <w:r w:rsidRPr="00FB033C">
        <w:rPr>
          <w:cs/>
        </w:rPr>
        <w:t>เวอร์</w:t>
      </w:r>
      <w:proofErr w:type="spellEnd"/>
      <w:r w:rsidRPr="00FB033C">
        <w:rPr>
          <w:cs/>
        </w:rPr>
        <w:t xml:space="preserve"> </w:t>
      </w:r>
      <w:r>
        <w:rPr>
          <w:rFonts w:hint="cs"/>
          <w:spacing w:val="-2"/>
          <w:cs/>
        </w:rPr>
        <w:t xml:space="preserve">และสัญญาเช่ายานพาหนะ </w:t>
      </w:r>
      <w:r w:rsidRPr="00D81964">
        <w:rPr>
          <w:spacing w:val="-2"/>
          <w:cs/>
        </w:rPr>
        <w:t>มีกำหนดชำระเป็น</w:t>
      </w:r>
      <w:r>
        <w:rPr>
          <w:rFonts w:hint="cs"/>
          <w:spacing w:val="-2"/>
          <w:cs/>
        </w:rPr>
        <w:t xml:space="preserve">  </w:t>
      </w:r>
      <w:r w:rsidR="00C30430">
        <w:rPr>
          <w:spacing w:val="-2"/>
        </w:rPr>
        <w:t xml:space="preserve"> </w:t>
      </w:r>
      <w:r>
        <w:rPr>
          <w:rFonts w:hint="cs"/>
          <w:spacing w:val="-2"/>
          <w:cs/>
        </w:rPr>
        <w:t xml:space="preserve">   </w:t>
      </w:r>
      <w:r w:rsidRPr="00D81964">
        <w:rPr>
          <w:spacing w:val="-2"/>
          <w:cs/>
        </w:rPr>
        <w:t xml:space="preserve">รายเดือน </w:t>
      </w:r>
      <w:r w:rsidRPr="00D81964">
        <w:rPr>
          <w:rFonts w:hint="cs"/>
          <w:spacing w:val="-2"/>
          <w:cs/>
        </w:rPr>
        <w:t>ตามอัตราที่ระบุไว้</w:t>
      </w:r>
      <w:r>
        <w:rPr>
          <w:rFonts w:hint="cs"/>
          <w:cs/>
        </w:rPr>
        <w:t>ในสัญญา</w:t>
      </w:r>
    </w:p>
    <w:p w14:paraId="2FB5AACF" w14:textId="77777777" w:rsidR="001B7C81" w:rsidRDefault="001B7C81" w:rsidP="00C30430">
      <w:pPr>
        <w:ind w:left="350" w:right="-196" w:firstLine="560"/>
        <w:jc w:val="thaiDistribute"/>
      </w:pPr>
      <w:r w:rsidRPr="00FB033C">
        <w:rPr>
          <w:cs/>
        </w:rPr>
        <w:t>หนี้สินตามสัญญาเช่า</w:t>
      </w:r>
      <w:r>
        <w:rPr>
          <w:cs/>
        </w:rPr>
        <w:t>ที่ถึงกำหนดชำระภายในหนึ่งปี</w:t>
      </w:r>
      <w:r w:rsidRPr="00FB033C">
        <w:rPr>
          <w:cs/>
        </w:rPr>
        <w:t>ได้แสดงไว้ภายใต้หนี้สินหมุนเวียน</w:t>
      </w:r>
      <w:r w:rsidRPr="003E051D">
        <w:rPr>
          <w:b/>
          <w:bCs/>
          <w:sz w:val="29"/>
          <w:szCs w:val="29"/>
        </w:rPr>
        <w:t xml:space="preserve"> </w:t>
      </w:r>
    </w:p>
    <w:p w14:paraId="67668E9B" w14:textId="77777777" w:rsidR="001B7C81" w:rsidRPr="00A72D96" w:rsidRDefault="001B7C81" w:rsidP="001B7C81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2"/>
          <w:szCs w:val="12"/>
        </w:rPr>
      </w:pPr>
    </w:p>
    <w:p w14:paraId="6479AE1E" w14:textId="77777777" w:rsidR="001B7C81" w:rsidRPr="001B7C81" w:rsidRDefault="001B7C81" w:rsidP="001B7C81">
      <w:pPr>
        <w:pStyle w:val="BodyText3"/>
        <w:numPr>
          <w:ilvl w:val="0"/>
          <w:numId w:val="2"/>
        </w:numPr>
        <w:tabs>
          <w:tab w:val="clear" w:pos="360"/>
        </w:tabs>
        <w:ind w:left="336" w:right="-706" w:hanging="364"/>
        <w:rPr>
          <w:rFonts w:ascii="Angsana New" w:hAnsi="Angsana New"/>
          <w:b/>
          <w:bCs/>
        </w:rPr>
      </w:pPr>
      <w:r w:rsidRPr="001B7C81">
        <w:rPr>
          <w:rFonts w:ascii="Angsana New" w:hAnsi="Angsana New" w:hint="cs"/>
          <w:b/>
          <w:bCs/>
          <w:cs/>
        </w:rPr>
        <w:t>หุ้นกู้</w:t>
      </w:r>
    </w:p>
    <w:p w14:paraId="2B199EA0" w14:textId="77777777" w:rsidR="001B7C81" w:rsidRDefault="001B7C81" w:rsidP="00815F22">
      <w:pPr>
        <w:ind w:left="284" w:right="-196" w:firstLine="626"/>
        <w:jc w:val="thaiDistribute"/>
        <w:rPr>
          <w:rFonts w:ascii="Angsana New" w:hAnsi="Angsana New"/>
          <w:spacing w:val="4"/>
        </w:rPr>
      </w:pPr>
      <w:r w:rsidRPr="00C428A8">
        <w:rPr>
          <w:rFonts w:hint="cs"/>
          <w:cs/>
        </w:rPr>
        <w:t>บริษัท</w:t>
      </w:r>
      <w:r w:rsidRPr="000A0863">
        <w:rPr>
          <w:rFonts w:ascii="Angsana New" w:hAnsi="Angsana New" w:hint="cs"/>
          <w:spacing w:val="4"/>
          <w:cs/>
        </w:rPr>
        <w:t>ได้ออกหุ้นกู้</w:t>
      </w:r>
      <w:r w:rsidRPr="000A0863">
        <w:rPr>
          <w:rFonts w:ascii="Angsana New" w:hAnsi="Angsana New"/>
          <w:spacing w:val="4"/>
          <w:cs/>
        </w:rPr>
        <w:t>ชนิดระบุชื่อผู้ถือ ประเภทไม่ด้อยสิทธิและไม่มีหลักประกัน</w:t>
      </w:r>
      <w:r w:rsidRPr="000A0863">
        <w:rPr>
          <w:rFonts w:ascii="Angsana New" w:hAnsi="Angsana New" w:hint="cs"/>
          <w:spacing w:val="4"/>
          <w:cs/>
        </w:rPr>
        <w:t xml:space="preserve"> </w:t>
      </w:r>
      <w:r w:rsidRPr="00AF13CF">
        <w:rPr>
          <w:rFonts w:ascii="Angsana New" w:hAnsi="Angsana New"/>
          <w:spacing w:val="4"/>
          <w:cs/>
        </w:rPr>
        <w:t>โดยมีรายละเอียด ดังนี้</w:t>
      </w:r>
    </w:p>
    <w:tbl>
      <w:tblPr>
        <w:tblW w:w="10107" w:type="dxa"/>
        <w:tblInd w:w="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3"/>
        <w:gridCol w:w="1089"/>
        <w:gridCol w:w="1097"/>
        <w:gridCol w:w="904"/>
        <w:gridCol w:w="993"/>
        <w:gridCol w:w="1070"/>
        <w:gridCol w:w="1070"/>
        <w:gridCol w:w="1070"/>
        <w:gridCol w:w="1071"/>
      </w:tblGrid>
      <w:tr w:rsidR="001B7C81" w:rsidRPr="001F57DD" w14:paraId="21A642DD" w14:textId="77777777" w:rsidTr="00C30430">
        <w:tc>
          <w:tcPr>
            <w:tcW w:w="1743" w:type="dxa"/>
            <w:vMerge w:val="restart"/>
            <w:shd w:val="clear" w:color="auto" w:fill="auto"/>
            <w:vAlign w:val="center"/>
          </w:tcPr>
          <w:p w14:paraId="10E71EEB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228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ครั้งที่</w:t>
            </w:r>
          </w:p>
        </w:tc>
        <w:tc>
          <w:tcPr>
            <w:tcW w:w="1089" w:type="dxa"/>
            <w:vMerge w:val="restart"/>
            <w:shd w:val="clear" w:color="auto" w:fill="auto"/>
            <w:vAlign w:val="center"/>
          </w:tcPr>
          <w:p w14:paraId="0D99D918" w14:textId="77777777" w:rsidR="001B7C81" w:rsidRPr="007C3E57" w:rsidRDefault="001B7C81" w:rsidP="00457C33">
            <w:pPr>
              <w:tabs>
                <w:tab w:val="left" w:pos="607"/>
                <w:tab w:val="left" w:pos="900"/>
                <w:tab w:val="left" w:pos="1440"/>
              </w:tabs>
              <w:spacing w:line="228" w:lineRule="auto"/>
              <w:ind w:right="-166" w:hanging="102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097" w:type="dxa"/>
            <w:vMerge w:val="restart"/>
            <w:shd w:val="clear" w:color="auto" w:fill="auto"/>
            <w:vAlign w:val="center"/>
          </w:tcPr>
          <w:p w14:paraId="622A1847" w14:textId="77777777" w:rsidR="001B7C81" w:rsidRPr="007C3E57" w:rsidRDefault="001B7C81" w:rsidP="00457C33">
            <w:pPr>
              <w:tabs>
                <w:tab w:val="left" w:pos="1440"/>
              </w:tabs>
              <w:spacing w:line="228" w:lineRule="auto"/>
              <w:ind w:left="138" w:right="-176" w:hanging="40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 xml:space="preserve"> </w:t>
            </w:r>
            <w:r w:rsidRPr="007C3E57">
              <w:rPr>
                <w:spacing w:val="4"/>
                <w:sz w:val="24"/>
                <w:szCs w:val="24"/>
                <w:cs/>
              </w:rPr>
              <w:t>วันครบกำหนด</w:t>
            </w:r>
          </w:p>
          <w:p w14:paraId="03F23C3B" w14:textId="77777777" w:rsidR="001B7C81" w:rsidRPr="007C3E57" w:rsidRDefault="001B7C81" w:rsidP="00457C33">
            <w:pPr>
              <w:tabs>
                <w:tab w:val="left" w:pos="1440"/>
              </w:tabs>
              <w:spacing w:line="228" w:lineRule="auto"/>
              <w:ind w:right="-176" w:hanging="268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ไถ่ถอน</w:t>
            </w:r>
          </w:p>
        </w:tc>
        <w:tc>
          <w:tcPr>
            <w:tcW w:w="904" w:type="dxa"/>
            <w:vMerge w:val="restart"/>
            <w:shd w:val="clear" w:color="auto" w:fill="auto"/>
            <w:vAlign w:val="center"/>
          </w:tcPr>
          <w:p w14:paraId="7EFD4E24" w14:textId="77777777" w:rsidR="001B7C81" w:rsidRPr="007C3E57" w:rsidRDefault="001B7C81" w:rsidP="00457C33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อายุของหุ้นกู</w:t>
            </w:r>
            <w:r w:rsidRPr="007C3E57">
              <w:rPr>
                <w:rFonts w:hint="cs"/>
                <w:spacing w:val="4"/>
                <w:sz w:val="24"/>
                <w:szCs w:val="24"/>
                <w:cs/>
              </w:rPr>
              <w:t>้</w:t>
            </w:r>
          </w:p>
          <w:p w14:paraId="56ABA972" w14:textId="77777777" w:rsidR="001B7C81" w:rsidRPr="007C3E57" w:rsidRDefault="001B7C81" w:rsidP="00457C33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(ปี)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129069B0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left="-178"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อัตราดอกเบี้ย</w:t>
            </w:r>
          </w:p>
          <w:p w14:paraId="49332E4C" w14:textId="77777777" w:rsidR="001B7C81" w:rsidRPr="007C3E57" w:rsidRDefault="001B7C81" w:rsidP="00457C33">
            <w:pPr>
              <w:tabs>
                <w:tab w:val="left" w:pos="1440"/>
              </w:tabs>
              <w:spacing w:line="228" w:lineRule="auto"/>
              <w:ind w:right="-150" w:hanging="14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>(</w:t>
            </w:r>
            <w:r w:rsidRPr="007C3E57">
              <w:rPr>
                <w:spacing w:val="4"/>
                <w:sz w:val="24"/>
                <w:szCs w:val="24"/>
                <w:cs/>
              </w:rPr>
              <w:t>ร้อยละ)ต่อปี</w:t>
            </w:r>
          </w:p>
        </w:tc>
        <w:tc>
          <w:tcPr>
            <w:tcW w:w="4281" w:type="dxa"/>
            <w:gridSpan w:val="4"/>
            <w:shd w:val="clear" w:color="auto" w:fill="auto"/>
            <w:vAlign w:val="center"/>
          </w:tcPr>
          <w:p w14:paraId="4B83FDA3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1B7C81" w:rsidRPr="001F57DD" w14:paraId="0CF062C5" w14:textId="77777777" w:rsidTr="00C30430">
        <w:tc>
          <w:tcPr>
            <w:tcW w:w="1743" w:type="dxa"/>
            <w:vMerge/>
            <w:shd w:val="clear" w:color="auto" w:fill="auto"/>
            <w:vAlign w:val="center"/>
          </w:tcPr>
          <w:p w14:paraId="025FDA4D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89" w:type="dxa"/>
            <w:vMerge/>
            <w:shd w:val="clear" w:color="auto" w:fill="auto"/>
            <w:vAlign w:val="center"/>
          </w:tcPr>
          <w:p w14:paraId="3246706C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97" w:type="dxa"/>
            <w:vMerge/>
            <w:shd w:val="clear" w:color="auto" w:fill="auto"/>
            <w:vAlign w:val="center"/>
          </w:tcPr>
          <w:p w14:paraId="5353BEC5" w14:textId="77777777" w:rsidR="001B7C81" w:rsidRPr="007C3E57" w:rsidRDefault="001B7C81" w:rsidP="00457C33">
            <w:pPr>
              <w:spacing w:line="228" w:lineRule="auto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904" w:type="dxa"/>
            <w:vMerge/>
            <w:shd w:val="clear" w:color="auto" w:fill="auto"/>
            <w:vAlign w:val="center"/>
          </w:tcPr>
          <w:p w14:paraId="4ECA6CBF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46BACBC7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shd w:val="clear" w:color="auto" w:fill="auto"/>
            <w:vAlign w:val="center"/>
          </w:tcPr>
          <w:p w14:paraId="07287CD2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จำนวนหน่วย (หน่วย)</w:t>
            </w:r>
          </w:p>
        </w:tc>
        <w:tc>
          <w:tcPr>
            <w:tcW w:w="2141" w:type="dxa"/>
            <w:gridSpan w:val="2"/>
            <w:shd w:val="clear" w:color="auto" w:fill="auto"/>
            <w:vAlign w:val="center"/>
          </w:tcPr>
          <w:p w14:paraId="37492A81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65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จำนวน</w:t>
            </w:r>
            <w:r w:rsidRPr="007C3E57">
              <w:rPr>
                <w:rFonts w:hint="cs"/>
                <w:spacing w:val="4"/>
                <w:sz w:val="24"/>
                <w:szCs w:val="24"/>
                <w:cs/>
              </w:rPr>
              <w:t>เงิน</w:t>
            </w:r>
            <w:r w:rsidRPr="007C3E57">
              <w:rPr>
                <w:spacing w:val="4"/>
                <w:sz w:val="24"/>
                <w:szCs w:val="24"/>
                <w:cs/>
              </w:rPr>
              <w:t xml:space="preserve"> (พันบาท)</w:t>
            </w:r>
          </w:p>
        </w:tc>
      </w:tr>
      <w:tr w:rsidR="001B7C81" w:rsidRPr="001F57DD" w14:paraId="5533D156" w14:textId="77777777" w:rsidTr="00C30430">
        <w:tc>
          <w:tcPr>
            <w:tcW w:w="1743" w:type="dxa"/>
            <w:vMerge/>
            <w:shd w:val="clear" w:color="auto" w:fill="auto"/>
            <w:vAlign w:val="center"/>
          </w:tcPr>
          <w:p w14:paraId="7D09D31D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89" w:type="dxa"/>
            <w:vMerge/>
            <w:shd w:val="clear" w:color="auto" w:fill="auto"/>
            <w:vAlign w:val="center"/>
          </w:tcPr>
          <w:p w14:paraId="7CF4FE89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97" w:type="dxa"/>
            <w:vMerge/>
            <w:shd w:val="clear" w:color="auto" w:fill="auto"/>
            <w:vAlign w:val="center"/>
          </w:tcPr>
          <w:p w14:paraId="5DD5C97A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04" w:type="dxa"/>
            <w:vMerge/>
            <w:shd w:val="clear" w:color="auto" w:fill="auto"/>
            <w:vAlign w:val="center"/>
          </w:tcPr>
          <w:p w14:paraId="6D9F22F6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0D0D28D0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4CE36756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35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z w:val="24"/>
                <w:szCs w:val="24"/>
              </w:rPr>
              <w:t>2565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B003BC9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35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z w:val="24"/>
                <w:szCs w:val="24"/>
              </w:rPr>
              <w:t>2564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3027D49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35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z w:val="24"/>
                <w:szCs w:val="24"/>
              </w:rPr>
              <w:t>2565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718D4F9B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2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z w:val="24"/>
                <w:szCs w:val="24"/>
              </w:rPr>
              <w:t>2564</w:t>
            </w:r>
          </w:p>
        </w:tc>
      </w:tr>
      <w:tr w:rsidR="001B7C81" w:rsidRPr="001F57DD" w14:paraId="42E28AA0" w14:textId="77777777" w:rsidTr="00C30430">
        <w:tc>
          <w:tcPr>
            <w:tcW w:w="1743" w:type="dxa"/>
            <w:tcBorders>
              <w:bottom w:val="nil"/>
            </w:tcBorders>
            <w:shd w:val="clear" w:color="auto" w:fill="auto"/>
            <w:vAlign w:val="center"/>
          </w:tcPr>
          <w:p w14:paraId="3FF2BCF7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  <w:u w:val="single"/>
              </w:rPr>
            </w:pPr>
            <w:r w:rsidRPr="007C3E57">
              <w:rPr>
                <w:spacing w:val="4"/>
                <w:sz w:val="24"/>
                <w:szCs w:val="24"/>
                <w:u w:val="single"/>
                <w:cs/>
              </w:rPr>
              <w:t>มีผู้แทนผู้ถือหุ้นกู้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center"/>
          </w:tcPr>
          <w:p w14:paraId="5E4818B6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97" w:type="dxa"/>
            <w:tcBorders>
              <w:bottom w:val="nil"/>
            </w:tcBorders>
            <w:shd w:val="clear" w:color="auto" w:fill="auto"/>
            <w:vAlign w:val="center"/>
          </w:tcPr>
          <w:p w14:paraId="0EE8D4D0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nil"/>
            </w:tcBorders>
            <w:shd w:val="clear" w:color="auto" w:fill="auto"/>
            <w:vAlign w:val="center"/>
          </w:tcPr>
          <w:p w14:paraId="1538E91C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center"/>
          </w:tcPr>
          <w:p w14:paraId="43539DD4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nil"/>
            </w:tcBorders>
            <w:shd w:val="clear" w:color="auto" w:fill="auto"/>
            <w:vAlign w:val="center"/>
          </w:tcPr>
          <w:p w14:paraId="79DAB2DE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nil"/>
            </w:tcBorders>
            <w:shd w:val="clear" w:color="auto" w:fill="auto"/>
            <w:vAlign w:val="center"/>
          </w:tcPr>
          <w:p w14:paraId="560CDB38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70" w:type="dxa"/>
            <w:tcBorders>
              <w:bottom w:val="nil"/>
            </w:tcBorders>
            <w:shd w:val="clear" w:color="auto" w:fill="auto"/>
            <w:vAlign w:val="center"/>
          </w:tcPr>
          <w:p w14:paraId="4642D4D3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nil"/>
            </w:tcBorders>
            <w:shd w:val="clear" w:color="auto" w:fill="auto"/>
            <w:vAlign w:val="center"/>
          </w:tcPr>
          <w:p w14:paraId="0CEB888F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</w:tr>
      <w:tr w:rsidR="001B7C81" w:rsidRPr="001F57DD" w14:paraId="4AEDAFA4" w14:textId="77777777" w:rsidTr="00C30430">
        <w:tc>
          <w:tcPr>
            <w:tcW w:w="17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ECEA34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197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7C3E57">
              <w:rPr>
                <w:spacing w:val="4"/>
                <w:sz w:val="24"/>
                <w:szCs w:val="24"/>
              </w:rPr>
              <w:t xml:space="preserve">1/2565 </w:t>
            </w:r>
            <w:r w:rsidRPr="007C3E57">
              <w:rPr>
                <w:spacing w:val="4"/>
                <w:sz w:val="24"/>
                <w:szCs w:val="24"/>
                <w:cs/>
              </w:rPr>
              <w:t>ชุดที่</w:t>
            </w:r>
            <w:r w:rsidRPr="007C3E57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7C3E57">
              <w:rPr>
                <w:spacing w:val="4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E18AB5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9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 xml:space="preserve">11 </w:t>
            </w:r>
            <w:r w:rsidRPr="007C3E57">
              <w:rPr>
                <w:rFonts w:hint="cs"/>
                <w:spacing w:val="4"/>
                <w:sz w:val="24"/>
                <w:szCs w:val="24"/>
                <w:cs/>
              </w:rPr>
              <w:t>พ.ค</w:t>
            </w:r>
            <w:r w:rsidRPr="007C3E57">
              <w:rPr>
                <w:spacing w:val="4"/>
                <w:sz w:val="24"/>
                <w:szCs w:val="24"/>
              </w:rPr>
              <w:t>. 2565</w:t>
            </w: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9315F9" w14:textId="77777777" w:rsidR="001B7C81" w:rsidRPr="007C3E57" w:rsidRDefault="001B7C81" w:rsidP="00457C33">
            <w:pPr>
              <w:tabs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 xml:space="preserve">11 </w:t>
            </w:r>
            <w:r w:rsidRPr="007C3E57"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7C3E57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7C3E57">
              <w:rPr>
                <w:spacing w:val="4"/>
                <w:sz w:val="24"/>
                <w:szCs w:val="24"/>
              </w:rPr>
              <w:t>2568</w:t>
            </w:r>
          </w:p>
        </w:tc>
        <w:tc>
          <w:tcPr>
            <w:tcW w:w="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BED197" w14:textId="77777777" w:rsidR="001B7C81" w:rsidRPr="007C3E57" w:rsidRDefault="001B7C81" w:rsidP="00457C33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7B696B" w14:textId="77777777" w:rsidR="001B7C81" w:rsidRPr="007C3E57" w:rsidRDefault="001B7C81" w:rsidP="00457C33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>4.20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88065D" w14:textId="77777777" w:rsidR="001B7C81" w:rsidRPr="00BF049B" w:rsidRDefault="001B7C81" w:rsidP="00457C33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BF049B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68E51F" w14:textId="77777777" w:rsidR="001B7C81" w:rsidRPr="00BF049B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BF049B">
              <w:rPr>
                <w:spacing w:val="4"/>
                <w:sz w:val="24"/>
                <w:szCs w:val="24"/>
              </w:rPr>
              <w:t>-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2A86BE" w14:textId="77777777" w:rsidR="001B7C81" w:rsidRPr="00BF049B" w:rsidRDefault="001B7C81" w:rsidP="00457C33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BF049B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7FEE81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>-</w:t>
            </w:r>
          </w:p>
        </w:tc>
      </w:tr>
      <w:tr w:rsidR="001B7C81" w:rsidRPr="001F57DD" w14:paraId="721FA5CF" w14:textId="77777777" w:rsidTr="00C30430">
        <w:tc>
          <w:tcPr>
            <w:tcW w:w="17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780C2F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20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7C3E57">
              <w:rPr>
                <w:spacing w:val="4"/>
                <w:sz w:val="24"/>
                <w:szCs w:val="24"/>
              </w:rPr>
              <w:t xml:space="preserve">1/2565 </w:t>
            </w:r>
            <w:r w:rsidRPr="007C3E57">
              <w:rPr>
                <w:spacing w:val="4"/>
                <w:sz w:val="24"/>
                <w:szCs w:val="24"/>
                <w:cs/>
              </w:rPr>
              <w:t>ชุดที่</w:t>
            </w:r>
            <w:r w:rsidRPr="007C3E57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7C3E57">
              <w:rPr>
                <w:spacing w:val="4"/>
                <w:sz w:val="24"/>
                <w:szCs w:val="24"/>
              </w:rPr>
              <w:t>2</w:t>
            </w: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78263D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 xml:space="preserve">11 </w:t>
            </w:r>
            <w:r w:rsidRPr="007C3E57">
              <w:rPr>
                <w:rFonts w:hint="cs"/>
                <w:spacing w:val="4"/>
                <w:sz w:val="24"/>
                <w:szCs w:val="24"/>
                <w:cs/>
              </w:rPr>
              <w:t xml:space="preserve">พ.ค. </w:t>
            </w:r>
            <w:r w:rsidRPr="007C3E57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5FD0B9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 xml:space="preserve">11 </w:t>
            </w:r>
            <w:r w:rsidRPr="007C3E57"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7C3E57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7C3E57">
              <w:rPr>
                <w:spacing w:val="4"/>
                <w:sz w:val="24"/>
                <w:szCs w:val="24"/>
              </w:rPr>
              <w:t>2570</w:t>
            </w:r>
          </w:p>
        </w:tc>
        <w:tc>
          <w:tcPr>
            <w:tcW w:w="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D70587" w14:textId="77777777" w:rsidR="001B7C81" w:rsidRPr="007C3E57" w:rsidRDefault="001B7C81" w:rsidP="00457C33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FBC7FD" w14:textId="77777777" w:rsidR="001B7C81" w:rsidRPr="007C3E57" w:rsidRDefault="001B7C81" w:rsidP="00457C33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>5.10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33F460" w14:textId="77777777" w:rsidR="001B7C81" w:rsidRPr="00BF049B" w:rsidRDefault="001B7C81" w:rsidP="00457C33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BF049B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32F1F2" w14:textId="77777777" w:rsidR="001B7C81" w:rsidRPr="00BF049B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BF049B">
              <w:rPr>
                <w:spacing w:val="4"/>
                <w:sz w:val="24"/>
                <w:szCs w:val="24"/>
              </w:rPr>
              <w:t>-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78C069" w14:textId="77777777" w:rsidR="001B7C81" w:rsidRPr="00BF049B" w:rsidRDefault="001B7C81" w:rsidP="00457C33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BF049B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7A3A69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>-</w:t>
            </w:r>
          </w:p>
        </w:tc>
      </w:tr>
      <w:tr w:rsidR="001B7C81" w:rsidRPr="001F57DD" w14:paraId="413F35D1" w14:textId="77777777" w:rsidTr="00C30430">
        <w:tc>
          <w:tcPr>
            <w:tcW w:w="17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28E3F8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  <w:u w:val="single"/>
              </w:rPr>
            </w:pPr>
            <w:r w:rsidRPr="007C3E57">
              <w:rPr>
                <w:rFonts w:hint="cs"/>
                <w:spacing w:val="4"/>
                <w:sz w:val="24"/>
                <w:szCs w:val="24"/>
                <w:u w:val="single"/>
                <w:cs/>
              </w:rPr>
              <w:t>ไม่</w:t>
            </w:r>
            <w:r w:rsidRPr="007C3E57">
              <w:rPr>
                <w:spacing w:val="4"/>
                <w:sz w:val="24"/>
                <w:szCs w:val="24"/>
                <w:u w:val="single"/>
                <w:cs/>
              </w:rPr>
              <w:t>มีผู้แทนผู้ถือหุ้นกู้</w:t>
            </w: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BE7EFB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1A2D84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50DB9F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064538" w14:textId="77777777" w:rsidR="001B7C81" w:rsidRPr="007C3E57" w:rsidRDefault="001B7C81" w:rsidP="00457C33">
            <w:pPr>
              <w:tabs>
                <w:tab w:val="left" w:pos="1440"/>
              </w:tabs>
              <w:spacing w:line="228" w:lineRule="auto"/>
              <w:ind w:right="-103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9A42BF" w14:textId="77777777" w:rsidR="001B7C81" w:rsidRPr="00BF049B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FF6537" w14:textId="77777777" w:rsidR="001B7C81" w:rsidRPr="00BF049B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DAC1EE" w14:textId="77777777" w:rsidR="001B7C81" w:rsidRPr="00BF049B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E7DDC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</w:tr>
      <w:tr w:rsidR="001B7C81" w:rsidRPr="001F57DD" w14:paraId="39A0D433" w14:textId="77777777" w:rsidTr="00C30430">
        <w:tc>
          <w:tcPr>
            <w:tcW w:w="1743" w:type="dxa"/>
            <w:tcBorders>
              <w:top w:val="nil"/>
            </w:tcBorders>
            <w:shd w:val="clear" w:color="auto" w:fill="auto"/>
            <w:vAlign w:val="center"/>
          </w:tcPr>
          <w:p w14:paraId="3100650C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20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7C3E57">
              <w:rPr>
                <w:spacing w:val="4"/>
                <w:sz w:val="24"/>
                <w:szCs w:val="24"/>
              </w:rPr>
              <w:t>1/2560</w:t>
            </w:r>
          </w:p>
        </w:tc>
        <w:tc>
          <w:tcPr>
            <w:tcW w:w="1089" w:type="dxa"/>
            <w:tcBorders>
              <w:top w:val="nil"/>
            </w:tcBorders>
            <w:shd w:val="clear" w:color="auto" w:fill="auto"/>
            <w:vAlign w:val="center"/>
          </w:tcPr>
          <w:p w14:paraId="77315A31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 xml:space="preserve">31 </w:t>
            </w:r>
            <w:r w:rsidRPr="007C3E57">
              <w:rPr>
                <w:rFonts w:hint="cs"/>
                <w:spacing w:val="4"/>
                <w:sz w:val="24"/>
                <w:szCs w:val="24"/>
                <w:cs/>
              </w:rPr>
              <w:t xml:space="preserve">พ.ค. </w:t>
            </w:r>
            <w:r w:rsidRPr="007C3E57">
              <w:rPr>
                <w:spacing w:val="4"/>
                <w:sz w:val="24"/>
                <w:szCs w:val="24"/>
              </w:rPr>
              <w:t>2560</w:t>
            </w:r>
          </w:p>
        </w:tc>
        <w:tc>
          <w:tcPr>
            <w:tcW w:w="1097" w:type="dxa"/>
            <w:tcBorders>
              <w:top w:val="nil"/>
            </w:tcBorders>
            <w:shd w:val="clear" w:color="auto" w:fill="auto"/>
            <w:vAlign w:val="center"/>
          </w:tcPr>
          <w:p w14:paraId="3B5E0C07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 xml:space="preserve">31 </w:t>
            </w:r>
            <w:r w:rsidRPr="007C3E57">
              <w:rPr>
                <w:spacing w:val="4"/>
                <w:sz w:val="24"/>
                <w:szCs w:val="24"/>
                <w:cs/>
              </w:rPr>
              <w:t>พ</w:t>
            </w:r>
            <w:r w:rsidRPr="007C3E57">
              <w:rPr>
                <w:rFonts w:hint="cs"/>
                <w:spacing w:val="4"/>
                <w:sz w:val="24"/>
                <w:szCs w:val="24"/>
                <w:cs/>
              </w:rPr>
              <w:t>.ค.</w:t>
            </w:r>
            <w:r w:rsidRPr="007C3E57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7C3E57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904" w:type="dxa"/>
            <w:tcBorders>
              <w:top w:val="nil"/>
            </w:tcBorders>
            <w:shd w:val="clear" w:color="auto" w:fill="auto"/>
            <w:vAlign w:val="center"/>
          </w:tcPr>
          <w:p w14:paraId="220036B2" w14:textId="77777777" w:rsidR="001B7C81" w:rsidRPr="007C3E57" w:rsidRDefault="001B7C81" w:rsidP="00457C33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7D3F0F72" w14:textId="77777777" w:rsidR="001B7C81" w:rsidRPr="007C3E57" w:rsidRDefault="001B7C81" w:rsidP="00457C33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>3.14</w:t>
            </w:r>
          </w:p>
        </w:tc>
        <w:tc>
          <w:tcPr>
            <w:tcW w:w="1070" w:type="dxa"/>
            <w:tcBorders>
              <w:top w:val="nil"/>
            </w:tcBorders>
            <w:shd w:val="clear" w:color="auto" w:fill="auto"/>
            <w:vAlign w:val="center"/>
          </w:tcPr>
          <w:p w14:paraId="77407EDF" w14:textId="77777777" w:rsidR="001B7C81" w:rsidRPr="00BF049B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BF049B">
              <w:rPr>
                <w:spacing w:val="4"/>
                <w:sz w:val="24"/>
                <w:szCs w:val="24"/>
              </w:rPr>
              <w:t>-</w:t>
            </w:r>
          </w:p>
        </w:tc>
        <w:tc>
          <w:tcPr>
            <w:tcW w:w="1070" w:type="dxa"/>
            <w:tcBorders>
              <w:top w:val="nil"/>
            </w:tcBorders>
            <w:shd w:val="clear" w:color="auto" w:fill="auto"/>
            <w:vAlign w:val="center"/>
          </w:tcPr>
          <w:p w14:paraId="005037F6" w14:textId="77777777" w:rsidR="001B7C81" w:rsidRPr="00BF049B" w:rsidRDefault="001B7C81" w:rsidP="00457C33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BF049B">
              <w:rPr>
                <w:spacing w:val="4"/>
                <w:sz w:val="24"/>
                <w:szCs w:val="24"/>
              </w:rPr>
              <w:t>3,000,000</w:t>
            </w:r>
          </w:p>
        </w:tc>
        <w:tc>
          <w:tcPr>
            <w:tcW w:w="1070" w:type="dxa"/>
            <w:tcBorders>
              <w:top w:val="nil"/>
            </w:tcBorders>
            <w:shd w:val="clear" w:color="auto" w:fill="auto"/>
            <w:vAlign w:val="center"/>
          </w:tcPr>
          <w:p w14:paraId="207F9117" w14:textId="77777777" w:rsidR="001B7C81" w:rsidRPr="00BF049B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BF049B">
              <w:rPr>
                <w:spacing w:val="4"/>
                <w:sz w:val="24"/>
                <w:szCs w:val="24"/>
              </w:rPr>
              <w:t>-</w:t>
            </w:r>
          </w:p>
        </w:tc>
        <w:tc>
          <w:tcPr>
            <w:tcW w:w="1071" w:type="dxa"/>
            <w:tcBorders>
              <w:top w:val="nil"/>
            </w:tcBorders>
            <w:shd w:val="clear" w:color="auto" w:fill="auto"/>
            <w:vAlign w:val="center"/>
          </w:tcPr>
          <w:p w14:paraId="58EDE617" w14:textId="77777777" w:rsidR="001B7C81" w:rsidRPr="007C3E57" w:rsidRDefault="001B7C81" w:rsidP="00457C33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>3,000,000</w:t>
            </w:r>
          </w:p>
        </w:tc>
      </w:tr>
      <w:tr w:rsidR="001B7C81" w:rsidRPr="001F57DD" w14:paraId="3B4EEAC6" w14:textId="77777777" w:rsidTr="00C30430">
        <w:tc>
          <w:tcPr>
            <w:tcW w:w="5826" w:type="dxa"/>
            <w:gridSpan w:val="5"/>
            <w:shd w:val="clear" w:color="auto" w:fill="auto"/>
            <w:vAlign w:val="center"/>
          </w:tcPr>
          <w:p w14:paraId="69F98C2E" w14:textId="77777777" w:rsidR="001B7C81" w:rsidRPr="007C3E57" w:rsidRDefault="001B7C81" w:rsidP="00457C33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  <w:cs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รวม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583B0E1" w14:textId="77777777" w:rsidR="001B7C81" w:rsidRPr="00BF049B" w:rsidRDefault="001B7C81" w:rsidP="00457C33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BF049B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8257E5B" w14:textId="77777777" w:rsidR="001B7C81" w:rsidRPr="00BF049B" w:rsidRDefault="001B7C81" w:rsidP="00457C33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BF049B">
              <w:rPr>
                <w:spacing w:val="4"/>
                <w:sz w:val="24"/>
                <w:szCs w:val="24"/>
              </w:rPr>
              <w:t>3,000,000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16D41FF" w14:textId="77777777" w:rsidR="001B7C81" w:rsidRPr="00BF049B" w:rsidRDefault="001B7C81" w:rsidP="00457C33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BF049B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3789C4C7" w14:textId="77777777" w:rsidR="001B7C81" w:rsidRPr="007C3E57" w:rsidRDefault="001B7C81" w:rsidP="00457C33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>3,000,000</w:t>
            </w:r>
          </w:p>
        </w:tc>
      </w:tr>
    </w:tbl>
    <w:p w14:paraId="5D9177A8" w14:textId="77777777" w:rsidR="001B7C81" w:rsidRPr="00C428A8" w:rsidRDefault="001B7C81" w:rsidP="001B7C81">
      <w:pPr>
        <w:ind w:left="284" w:right="-196" w:firstLine="425"/>
        <w:jc w:val="thaiDistribute"/>
        <w:rPr>
          <w:rFonts w:ascii="Angsana New" w:hAnsi="Angsana New"/>
          <w:spacing w:val="4"/>
          <w:sz w:val="10"/>
          <w:szCs w:val="10"/>
        </w:rPr>
      </w:pPr>
    </w:p>
    <w:p w14:paraId="30A85E0B" w14:textId="77777777" w:rsidR="001B7C81" w:rsidRDefault="001B7C81" w:rsidP="00815F22">
      <w:pPr>
        <w:ind w:left="284" w:right="-196" w:firstLine="640"/>
        <w:jc w:val="thaiDistribute"/>
        <w:rPr>
          <w:rFonts w:ascii="Angsana New" w:hAnsi="Angsana New"/>
          <w:spacing w:val="4"/>
        </w:rPr>
      </w:pPr>
      <w:r w:rsidRPr="004750E0">
        <w:rPr>
          <w:rFonts w:ascii="Angsana New" w:hAnsi="Angsana New"/>
          <w:spacing w:val="4"/>
          <w:cs/>
        </w:rPr>
        <w:t>หุ้นกู้มี</w:t>
      </w:r>
      <w:r w:rsidRPr="00C428A8">
        <w:rPr>
          <w:cs/>
        </w:rPr>
        <w:t>กำหนด</w:t>
      </w:r>
      <w:r w:rsidRPr="004750E0">
        <w:rPr>
          <w:rFonts w:ascii="Angsana New" w:hAnsi="Angsana New"/>
          <w:spacing w:val="4"/>
          <w:cs/>
        </w:rPr>
        <w:t xml:space="preserve">ชำระคืนเงินต้นทั้งจำนวนเมื่อครบกำหนดและมีกำหนดชำระดอกเบี้ยทุก </w:t>
      </w:r>
      <w:r w:rsidRPr="004750E0">
        <w:rPr>
          <w:rFonts w:ascii="Angsana New" w:hAnsi="Angsana New"/>
          <w:spacing w:val="4"/>
        </w:rPr>
        <w:t>6</w:t>
      </w:r>
      <w:r w:rsidRPr="004750E0">
        <w:rPr>
          <w:rFonts w:ascii="Angsana New" w:hAnsi="Angsana New"/>
          <w:spacing w:val="4"/>
          <w:cs/>
        </w:rPr>
        <w:t xml:space="preserve"> เดือน</w:t>
      </w:r>
    </w:p>
    <w:p w14:paraId="462CA90F" w14:textId="77777777" w:rsidR="001B7C81" w:rsidRDefault="001B7C81" w:rsidP="001B7C81">
      <w:pPr>
        <w:ind w:left="284" w:right="-196" w:firstLine="425"/>
        <w:jc w:val="thaiDistribute"/>
        <w:rPr>
          <w:rFonts w:ascii="Angsana New" w:hAnsi="Angsana New"/>
          <w:spacing w:val="4"/>
        </w:rPr>
      </w:pPr>
    </w:p>
    <w:p w14:paraId="3A5E6EDB" w14:textId="77777777" w:rsidR="001B7C81" w:rsidRDefault="001B7C81" w:rsidP="001B7C81">
      <w:pPr>
        <w:ind w:left="284" w:right="-196" w:firstLine="425"/>
        <w:jc w:val="thaiDistribute"/>
        <w:rPr>
          <w:rFonts w:ascii="Angsana New" w:hAnsi="Angsana New"/>
          <w:spacing w:val="4"/>
        </w:rPr>
      </w:pPr>
    </w:p>
    <w:p w14:paraId="53CF8932" w14:textId="7CC59F5E" w:rsidR="001B7C81" w:rsidRDefault="001B7C81" w:rsidP="001B7C81">
      <w:pPr>
        <w:ind w:left="284" w:right="-196" w:firstLine="425"/>
        <w:jc w:val="thaiDistribute"/>
        <w:rPr>
          <w:rFonts w:ascii="Angsana New" w:hAnsi="Angsana New"/>
          <w:spacing w:val="4"/>
        </w:rPr>
      </w:pPr>
    </w:p>
    <w:p w14:paraId="447FE258" w14:textId="77777777" w:rsidR="005B61CF" w:rsidRDefault="005B61CF" w:rsidP="001B7C81">
      <w:pPr>
        <w:ind w:left="284" w:right="-196" w:firstLine="425"/>
        <w:jc w:val="thaiDistribute"/>
        <w:rPr>
          <w:rFonts w:ascii="Angsana New" w:hAnsi="Angsana New"/>
          <w:spacing w:val="4"/>
        </w:rPr>
      </w:pPr>
    </w:p>
    <w:p w14:paraId="5BCF217F" w14:textId="77777777" w:rsidR="001B7C81" w:rsidRDefault="001B7C81" w:rsidP="001B7C81">
      <w:pPr>
        <w:ind w:left="284" w:right="-196" w:firstLine="425"/>
        <w:jc w:val="thaiDistribute"/>
        <w:rPr>
          <w:rFonts w:ascii="Angsana New" w:hAnsi="Angsana New"/>
          <w:spacing w:val="4"/>
        </w:rPr>
      </w:pPr>
    </w:p>
    <w:p w14:paraId="551BE119" w14:textId="77777777" w:rsidR="001B7C81" w:rsidRDefault="001B7C81" w:rsidP="00C30430">
      <w:pPr>
        <w:ind w:left="720" w:right="-51"/>
        <w:jc w:val="right"/>
        <w:rPr>
          <w:rFonts w:ascii="Angsana New" w:hAnsi="Angsana New"/>
          <w:b/>
          <w:bCs/>
        </w:rPr>
      </w:pPr>
      <w:r w:rsidRPr="008B20A6">
        <w:rPr>
          <w:rFonts w:hint="cs"/>
          <w:cs/>
        </w:rPr>
        <w:lastRenderedPageBreak/>
        <w:t xml:space="preserve">หน่วย </w:t>
      </w:r>
      <w:r w:rsidRPr="008B20A6">
        <w:t xml:space="preserve">: </w:t>
      </w:r>
      <w:r w:rsidRPr="008B20A6">
        <w:rPr>
          <w:rFonts w:hint="cs"/>
          <w:cs/>
        </w:rPr>
        <w:t>บาท</w:t>
      </w:r>
    </w:p>
    <w:tbl>
      <w:tblPr>
        <w:tblW w:w="10121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3"/>
        <w:gridCol w:w="2149"/>
        <w:gridCol w:w="2149"/>
      </w:tblGrid>
      <w:tr w:rsidR="001B7C81" w:rsidRPr="001E7638" w14:paraId="650C3951" w14:textId="77777777" w:rsidTr="00C30430">
        <w:tc>
          <w:tcPr>
            <w:tcW w:w="5823" w:type="dxa"/>
            <w:vMerge w:val="restart"/>
            <w:vAlign w:val="center"/>
          </w:tcPr>
          <w:p w14:paraId="299760CA" w14:textId="77777777" w:rsidR="001B7C81" w:rsidRPr="002A7645" w:rsidRDefault="001B7C81" w:rsidP="00457C33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rFonts w:hint="cs"/>
                <w:spacing w:val="4"/>
                <w:cs/>
              </w:rPr>
              <w:t>รายการ</w:t>
            </w:r>
          </w:p>
        </w:tc>
        <w:tc>
          <w:tcPr>
            <w:tcW w:w="4298" w:type="dxa"/>
            <w:gridSpan w:val="2"/>
            <w:vAlign w:val="center"/>
          </w:tcPr>
          <w:p w14:paraId="2F68DDA8" w14:textId="77777777" w:rsidR="001B7C81" w:rsidRPr="002A7645" w:rsidRDefault="001B7C81" w:rsidP="00457C33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</w:tr>
      <w:tr w:rsidR="001B7C81" w:rsidRPr="001E7638" w14:paraId="1BC702B1" w14:textId="77777777" w:rsidTr="00C30430">
        <w:tc>
          <w:tcPr>
            <w:tcW w:w="5823" w:type="dxa"/>
            <w:vMerge/>
            <w:tcBorders>
              <w:bottom w:val="single" w:sz="4" w:space="0" w:color="auto"/>
            </w:tcBorders>
          </w:tcPr>
          <w:p w14:paraId="20FFB69D" w14:textId="77777777" w:rsidR="001B7C81" w:rsidRPr="001E7638" w:rsidRDefault="001B7C81" w:rsidP="00457C33">
            <w:pPr>
              <w:ind w:right="-256"/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0D0D64E1" w14:textId="77777777" w:rsidR="001B7C81" w:rsidRPr="00C04077" w:rsidRDefault="001B7C81" w:rsidP="00457C33">
            <w:pPr>
              <w:ind w:left="-108" w:right="-90"/>
              <w:jc w:val="center"/>
            </w:pPr>
            <w:r>
              <w:t>2565</w:t>
            </w: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55E3B5EC" w14:textId="77777777" w:rsidR="001B7C81" w:rsidRPr="00C04077" w:rsidRDefault="001B7C81" w:rsidP="00457C33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26"/>
                <w:szCs w:val="26"/>
                <w:cs/>
              </w:rPr>
            </w:pPr>
            <w:r>
              <w:t>2564</w:t>
            </w:r>
          </w:p>
        </w:tc>
      </w:tr>
      <w:tr w:rsidR="001B7C81" w:rsidRPr="001E7638" w14:paraId="7E79F685" w14:textId="77777777" w:rsidTr="00C30430">
        <w:tc>
          <w:tcPr>
            <w:tcW w:w="5823" w:type="dxa"/>
            <w:tcBorders>
              <w:bottom w:val="nil"/>
            </w:tcBorders>
          </w:tcPr>
          <w:p w14:paraId="3CBEFF9E" w14:textId="77777777" w:rsidR="001B7C81" w:rsidRPr="006A43F7" w:rsidRDefault="001B7C81" w:rsidP="00457C33">
            <w:pPr>
              <w:ind w:right="-256"/>
            </w:pPr>
            <w:r w:rsidRPr="006A43F7">
              <w:rPr>
                <w:rFonts w:hint="cs"/>
                <w:cs/>
              </w:rPr>
              <w:t>หุ้นกู้</w:t>
            </w:r>
          </w:p>
        </w:tc>
        <w:tc>
          <w:tcPr>
            <w:tcW w:w="2149" w:type="dxa"/>
            <w:tcBorders>
              <w:bottom w:val="nil"/>
            </w:tcBorders>
            <w:vAlign w:val="center"/>
          </w:tcPr>
          <w:p w14:paraId="06611689" w14:textId="77777777" w:rsidR="001B7C81" w:rsidRPr="00076B64" w:rsidRDefault="001B7C81" w:rsidP="00457C33">
            <w:pPr>
              <w:ind w:right="214"/>
              <w:jc w:val="right"/>
            </w:pPr>
          </w:p>
        </w:tc>
        <w:tc>
          <w:tcPr>
            <w:tcW w:w="2149" w:type="dxa"/>
            <w:tcBorders>
              <w:bottom w:val="nil"/>
            </w:tcBorders>
            <w:vAlign w:val="center"/>
          </w:tcPr>
          <w:p w14:paraId="55AA39D8" w14:textId="77777777" w:rsidR="001B7C81" w:rsidRPr="00A47B2C" w:rsidRDefault="001B7C81" w:rsidP="00457C33">
            <w:pPr>
              <w:ind w:right="214"/>
              <w:jc w:val="right"/>
            </w:pPr>
          </w:p>
        </w:tc>
      </w:tr>
      <w:tr w:rsidR="001B7C81" w:rsidRPr="001E7638" w14:paraId="4747B979" w14:textId="77777777" w:rsidTr="00C30430">
        <w:tc>
          <w:tcPr>
            <w:tcW w:w="5823" w:type="dxa"/>
            <w:tcBorders>
              <w:top w:val="nil"/>
              <w:bottom w:val="nil"/>
            </w:tcBorders>
          </w:tcPr>
          <w:p w14:paraId="27F35177" w14:textId="77777777" w:rsidR="001B7C81" w:rsidRPr="006A43F7" w:rsidRDefault="001B7C81" w:rsidP="00457C33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ยอดคงเหลือยกมาต้นปี</w:t>
            </w:r>
          </w:p>
        </w:tc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14:paraId="3C891387" w14:textId="77777777" w:rsidR="001B7C81" w:rsidRPr="00BF049B" w:rsidRDefault="001B7C81" w:rsidP="00457C33">
            <w:pPr>
              <w:ind w:right="214"/>
              <w:jc w:val="right"/>
              <w:rPr>
                <w:cs/>
              </w:rPr>
            </w:pPr>
            <w:r w:rsidRPr="00BF049B">
              <w:rPr>
                <w:cs/>
              </w:rPr>
              <w:t>3</w:t>
            </w:r>
            <w:r w:rsidRPr="00BF049B">
              <w:t>,000,000,000</w:t>
            </w:r>
          </w:p>
        </w:tc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14:paraId="71BEFEF4" w14:textId="77777777" w:rsidR="001B7C81" w:rsidRPr="00A47B2C" w:rsidRDefault="001B7C81" w:rsidP="00457C33">
            <w:pPr>
              <w:ind w:right="214"/>
              <w:jc w:val="right"/>
              <w:rPr>
                <w:cs/>
              </w:rPr>
            </w:pPr>
            <w:r w:rsidRPr="00A47B2C">
              <w:rPr>
                <w:cs/>
              </w:rPr>
              <w:t>3</w:t>
            </w:r>
            <w:r w:rsidRPr="00A47B2C">
              <w:t>,000,000</w:t>
            </w:r>
            <w:r>
              <w:t>,000</w:t>
            </w:r>
          </w:p>
        </w:tc>
      </w:tr>
      <w:tr w:rsidR="001B7C81" w:rsidRPr="001E7638" w14:paraId="1D6E24AD" w14:textId="77777777" w:rsidTr="00C30430">
        <w:tc>
          <w:tcPr>
            <w:tcW w:w="5823" w:type="dxa"/>
            <w:tcBorders>
              <w:top w:val="nil"/>
              <w:bottom w:val="nil"/>
            </w:tcBorders>
          </w:tcPr>
          <w:p w14:paraId="25A320EA" w14:textId="77777777" w:rsidR="001B7C81" w:rsidRPr="006A43F7" w:rsidRDefault="001B7C81" w:rsidP="00457C33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ออกหุ้นกู้</w:t>
            </w:r>
          </w:p>
        </w:tc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14:paraId="7E326F32" w14:textId="77777777" w:rsidR="001B7C81" w:rsidRPr="00BF049B" w:rsidRDefault="001B7C81" w:rsidP="00457C33">
            <w:pPr>
              <w:ind w:right="214"/>
              <w:jc w:val="right"/>
              <w:rPr>
                <w:cs/>
              </w:rPr>
            </w:pPr>
            <w:r w:rsidRPr="00BF049B">
              <w:t>2,000,000,000</w:t>
            </w:r>
          </w:p>
        </w:tc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14:paraId="6FE0C839" w14:textId="77777777" w:rsidR="001B7C81" w:rsidRPr="00A47B2C" w:rsidRDefault="001B7C81" w:rsidP="00457C33">
            <w:pPr>
              <w:ind w:right="-107"/>
              <w:jc w:val="center"/>
              <w:rPr>
                <w:cs/>
              </w:rPr>
            </w:pPr>
            <w:r>
              <w:t>-</w:t>
            </w:r>
          </w:p>
        </w:tc>
      </w:tr>
      <w:tr w:rsidR="001B7C81" w:rsidRPr="001E7638" w14:paraId="3F541617" w14:textId="77777777" w:rsidTr="00C30430">
        <w:tc>
          <w:tcPr>
            <w:tcW w:w="5823" w:type="dxa"/>
            <w:tcBorders>
              <w:top w:val="nil"/>
              <w:bottom w:val="nil"/>
            </w:tcBorders>
          </w:tcPr>
          <w:p w14:paraId="2581BEF7" w14:textId="77777777" w:rsidR="001B7C81" w:rsidRPr="006A43F7" w:rsidRDefault="001B7C81" w:rsidP="00457C33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จ่ายชำระหุ้นกู้</w:t>
            </w:r>
          </w:p>
        </w:tc>
        <w:tc>
          <w:tcPr>
            <w:tcW w:w="2149" w:type="dxa"/>
            <w:tcBorders>
              <w:top w:val="nil"/>
              <w:bottom w:val="single" w:sz="4" w:space="0" w:color="auto"/>
            </w:tcBorders>
            <w:vAlign w:val="center"/>
          </w:tcPr>
          <w:p w14:paraId="7D87D375" w14:textId="77777777" w:rsidR="001B7C81" w:rsidRPr="00BF049B" w:rsidRDefault="001B7C81" w:rsidP="00457C33">
            <w:pPr>
              <w:ind w:right="143"/>
              <w:jc w:val="right"/>
              <w:rPr>
                <w:cs/>
              </w:rPr>
            </w:pPr>
            <w:r w:rsidRPr="00BF049B">
              <w:rPr>
                <w:rFonts w:hint="cs"/>
                <w:cs/>
              </w:rPr>
              <w:t>(</w:t>
            </w:r>
            <w:r w:rsidRPr="00BF049B">
              <w:t>3,000,000,000</w:t>
            </w:r>
            <w:r w:rsidRPr="00BF049B">
              <w:rPr>
                <w:rFonts w:hint="cs"/>
                <w:cs/>
              </w:rPr>
              <w:t>)</w:t>
            </w:r>
          </w:p>
        </w:tc>
        <w:tc>
          <w:tcPr>
            <w:tcW w:w="2149" w:type="dxa"/>
            <w:tcBorders>
              <w:top w:val="nil"/>
              <w:bottom w:val="single" w:sz="4" w:space="0" w:color="auto"/>
            </w:tcBorders>
            <w:vAlign w:val="center"/>
          </w:tcPr>
          <w:p w14:paraId="5EC82584" w14:textId="77777777" w:rsidR="001B7C81" w:rsidRPr="00A47B2C" w:rsidRDefault="001B7C81" w:rsidP="00457C33">
            <w:pPr>
              <w:ind w:right="-107"/>
              <w:jc w:val="center"/>
              <w:rPr>
                <w:cs/>
              </w:rPr>
            </w:pPr>
            <w:r>
              <w:t>-</w:t>
            </w:r>
          </w:p>
        </w:tc>
      </w:tr>
      <w:tr w:rsidR="001B7C81" w:rsidRPr="001E7638" w14:paraId="120C57AB" w14:textId="77777777" w:rsidTr="00C30430">
        <w:tc>
          <w:tcPr>
            <w:tcW w:w="5823" w:type="dxa"/>
            <w:tcBorders>
              <w:top w:val="nil"/>
              <w:bottom w:val="nil"/>
            </w:tcBorders>
          </w:tcPr>
          <w:p w14:paraId="17E041BB" w14:textId="77777777" w:rsidR="001B7C81" w:rsidRPr="006A43F7" w:rsidRDefault="001B7C81" w:rsidP="00457C33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ยอดคงเหลือยกไปปลายปี</w:t>
            </w:r>
          </w:p>
        </w:tc>
        <w:tc>
          <w:tcPr>
            <w:tcW w:w="2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66074" w14:textId="77777777" w:rsidR="001B7C81" w:rsidRPr="00BF049B" w:rsidRDefault="001B7C81" w:rsidP="00457C33">
            <w:pPr>
              <w:ind w:right="214"/>
              <w:jc w:val="right"/>
              <w:rPr>
                <w:cs/>
              </w:rPr>
            </w:pPr>
            <w:r w:rsidRPr="00BF049B">
              <w:t>2,000,000,000</w:t>
            </w:r>
          </w:p>
        </w:tc>
        <w:tc>
          <w:tcPr>
            <w:tcW w:w="2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EFA7C" w14:textId="77777777" w:rsidR="001B7C81" w:rsidRPr="00A47B2C" w:rsidRDefault="001B7C81" w:rsidP="00457C33">
            <w:pPr>
              <w:ind w:right="214"/>
              <w:jc w:val="right"/>
              <w:rPr>
                <w:cs/>
              </w:rPr>
            </w:pPr>
            <w:r w:rsidRPr="00A47B2C">
              <w:rPr>
                <w:cs/>
              </w:rPr>
              <w:t>3</w:t>
            </w:r>
            <w:r w:rsidRPr="00A47B2C">
              <w:t>,000,000</w:t>
            </w:r>
            <w:r>
              <w:t>,000</w:t>
            </w:r>
          </w:p>
        </w:tc>
      </w:tr>
      <w:tr w:rsidR="001B7C81" w:rsidRPr="001E7638" w14:paraId="7F533D10" w14:textId="77777777" w:rsidTr="00C30430">
        <w:tc>
          <w:tcPr>
            <w:tcW w:w="5823" w:type="dxa"/>
            <w:tcBorders>
              <w:top w:val="nil"/>
              <w:bottom w:val="nil"/>
            </w:tcBorders>
          </w:tcPr>
          <w:p w14:paraId="7E8BEED1" w14:textId="77777777" w:rsidR="001B7C81" w:rsidRPr="006A43F7" w:rsidRDefault="001B7C81" w:rsidP="00457C33">
            <w:pPr>
              <w:ind w:right="-256"/>
              <w:rPr>
                <w:cs/>
              </w:rPr>
            </w:pPr>
            <w:r w:rsidRPr="006A43F7">
              <w:rPr>
                <w:rFonts w:hint="cs"/>
                <w:u w:val="single"/>
                <w:cs/>
              </w:rPr>
              <w:t>หัก</w:t>
            </w:r>
            <w:r w:rsidRPr="006A43F7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149" w:type="dxa"/>
            <w:tcBorders>
              <w:top w:val="single" w:sz="4" w:space="0" w:color="auto"/>
              <w:bottom w:val="nil"/>
            </w:tcBorders>
          </w:tcPr>
          <w:p w14:paraId="5955D4DD" w14:textId="77777777" w:rsidR="001B7C81" w:rsidRPr="00BF049B" w:rsidRDefault="001B7C81" w:rsidP="00457C33">
            <w:pPr>
              <w:ind w:right="143"/>
              <w:jc w:val="right"/>
              <w:rPr>
                <w:noProof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nil"/>
            </w:tcBorders>
          </w:tcPr>
          <w:p w14:paraId="4CD415C0" w14:textId="77777777" w:rsidR="001B7C81" w:rsidRPr="00B57524" w:rsidRDefault="001B7C81" w:rsidP="00457C33">
            <w:pPr>
              <w:ind w:right="143"/>
              <w:jc w:val="right"/>
              <w:rPr>
                <w:noProof/>
              </w:rPr>
            </w:pPr>
          </w:p>
        </w:tc>
      </w:tr>
      <w:tr w:rsidR="001B7C81" w:rsidRPr="001E7638" w14:paraId="4F67AA86" w14:textId="77777777" w:rsidTr="00C30430">
        <w:tc>
          <w:tcPr>
            <w:tcW w:w="5823" w:type="dxa"/>
            <w:tcBorders>
              <w:top w:val="nil"/>
              <w:bottom w:val="nil"/>
            </w:tcBorders>
          </w:tcPr>
          <w:p w14:paraId="375A989B" w14:textId="77777777" w:rsidR="001B7C81" w:rsidRPr="006D6EF0" w:rsidRDefault="001B7C81" w:rsidP="00457C33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ยอดคงเหลือยกมาต้นปี</w:t>
            </w:r>
          </w:p>
        </w:tc>
        <w:tc>
          <w:tcPr>
            <w:tcW w:w="2149" w:type="dxa"/>
            <w:tcBorders>
              <w:top w:val="nil"/>
              <w:bottom w:val="nil"/>
            </w:tcBorders>
          </w:tcPr>
          <w:p w14:paraId="299D4DA6" w14:textId="77777777" w:rsidR="001B7C81" w:rsidRPr="00BF049B" w:rsidRDefault="001B7C81" w:rsidP="00457C33">
            <w:pPr>
              <w:ind w:right="143"/>
              <w:jc w:val="right"/>
              <w:rPr>
                <w:cs/>
              </w:rPr>
            </w:pPr>
            <w:r w:rsidRPr="00BF049B">
              <w:rPr>
                <w:rFonts w:hint="cs"/>
                <w:cs/>
              </w:rPr>
              <w:t>(</w:t>
            </w:r>
            <w:r w:rsidRPr="00BF049B">
              <w:t>289,3</w:t>
            </w:r>
            <w:r>
              <w:t>02</w:t>
            </w:r>
            <w:r w:rsidRPr="00BF049B">
              <w:t>)</w:t>
            </w:r>
          </w:p>
        </w:tc>
        <w:tc>
          <w:tcPr>
            <w:tcW w:w="2149" w:type="dxa"/>
            <w:tcBorders>
              <w:top w:val="nil"/>
              <w:bottom w:val="nil"/>
            </w:tcBorders>
          </w:tcPr>
          <w:p w14:paraId="12B89CE5" w14:textId="77777777" w:rsidR="001B7C81" w:rsidRDefault="001B7C81" w:rsidP="00457C33">
            <w:pPr>
              <w:ind w:right="143"/>
              <w:jc w:val="right"/>
              <w:rPr>
                <w:cs/>
              </w:rPr>
            </w:pPr>
            <w:r>
              <w:rPr>
                <w:rFonts w:hint="cs"/>
                <w:cs/>
              </w:rPr>
              <w:t>(98</w:t>
            </w:r>
            <w:r>
              <w:t>3,628</w:t>
            </w:r>
            <w:r w:rsidRPr="00B57524">
              <w:t>)</w:t>
            </w:r>
          </w:p>
        </w:tc>
      </w:tr>
      <w:tr w:rsidR="001B7C81" w:rsidRPr="001E7638" w14:paraId="7F6B5B0B" w14:textId="77777777" w:rsidTr="00C30430">
        <w:tc>
          <w:tcPr>
            <w:tcW w:w="5823" w:type="dxa"/>
            <w:tcBorders>
              <w:top w:val="nil"/>
              <w:bottom w:val="nil"/>
            </w:tcBorders>
          </w:tcPr>
          <w:p w14:paraId="5705AC66" w14:textId="77777777" w:rsidR="001B7C81" w:rsidRPr="006D6EF0" w:rsidRDefault="001B7C81" w:rsidP="00457C33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เพิ่มขึ้นระหว่างปี</w:t>
            </w:r>
          </w:p>
        </w:tc>
        <w:tc>
          <w:tcPr>
            <w:tcW w:w="2149" w:type="dxa"/>
            <w:tcBorders>
              <w:top w:val="nil"/>
              <w:bottom w:val="nil"/>
            </w:tcBorders>
          </w:tcPr>
          <w:p w14:paraId="0FB3971B" w14:textId="77777777" w:rsidR="001B7C81" w:rsidRPr="00BF049B" w:rsidRDefault="001B7C81" w:rsidP="00457C33">
            <w:pPr>
              <w:ind w:right="143"/>
              <w:jc w:val="right"/>
              <w:rPr>
                <w:cs/>
              </w:rPr>
            </w:pPr>
            <w:r w:rsidRPr="00BF049B">
              <w:rPr>
                <w:rFonts w:hint="cs"/>
                <w:cs/>
              </w:rPr>
              <w:t>(</w:t>
            </w:r>
            <w:r w:rsidRPr="00BF049B">
              <w:t>9,570</w:t>
            </w:r>
            <w:r>
              <w:t>,650</w:t>
            </w:r>
            <w:r w:rsidRPr="00BF049B">
              <w:rPr>
                <w:rFonts w:hint="cs"/>
                <w:cs/>
              </w:rPr>
              <w:t>)</w:t>
            </w:r>
          </w:p>
        </w:tc>
        <w:tc>
          <w:tcPr>
            <w:tcW w:w="2149" w:type="dxa"/>
            <w:tcBorders>
              <w:top w:val="nil"/>
              <w:bottom w:val="nil"/>
            </w:tcBorders>
          </w:tcPr>
          <w:p w14:paraId="77B8964F" w14:textId="77777777" w:rsidR="001B7C81" w:rsidRDefault="001B7C81" w:rsidP="00457C33">
            <w:pPr>
              <w:ind w:right="-107"/>
              <w:jc w:val="center"/>
              <w:rPr>
                <w:cs/>
              </w:rPr>
            </w:pPr>
            <w:r>
              <w:t>-</w:t>
            </w:r>
          </w:p>
        </w:tc>
      </w:tr>
      <w:tr w:rsidR="001B7C81" w:rsidRPr="001E7638" w14:paraId="1F9546A4" w14:textId="77777777" w:rsidTr="00C30430">
        <w:tc>
          <w:tcPr>
            <w:tcW w:w="5823" w:type="dxa"/>
            <w:tcBorders>
              <w:top w:val="nil"/>
              <w:bottom w:val="nil"/>
            </w:tcBorders>
          </w:tcPr>
          <w:p w14:paraId="5490A90F" w14:textId="77777777" w:rsidR="001B7C81" w:rsidRPr="006A43F7" w:rsidRDefault="001B7C81" w:rsidP="00457C33">
            <w:pPr>
              <w:ind w:left="336" w:right="-256"/>
            </w:pPr>
            <w:r w:rsidRPr="006A43F7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149" w:type="dxa"/>
            <w:tcBorders>
              <w:top w:val="nil"/>
              <w:bottom w:val="single" w:sz="4" w:space="0" w:color="auto"/>
            </w:tcBorders>
          </w:tcPr>
          <w:p w14:paraId="4CB28C39" w14:textId="77777777" w:rsidR="001B7C81" w:rsidRPr="00BF049B" w:rsidRDefault="001B7C81" w:rsidP="00457C33">
            <w:pPr>
              <w:ind w:right="214"/>
              <w:jc w:val="right"/>
            </w:pPr>
            <w:r>
              <w:t>2,049,174</w:t>
            </w:r>
          </w:p>
        </w:tc>
        <w:tc>
          <w:tcPr>
            <w:tcW w:w="2149" w:type="dxa"/>
            <w:tcBorders>
              <w:top w:val="nil"/>
              <w:bottom w:val="single" w:sz="4" w:space="0" w:color="auto"/>
            </w:tcBorders>
          </w:tcPr>
          <w:p w14:paraId="78BA567F" w14:textId="77777777" w:rsidR="001B7C81" w:rsidRPr="00B57524" w:rsidRDefault="001B7C81" w:rsidP="00457C33">
            <w:pPr>
              <w:ind w:right="214"/>
              <w:jc w:val="right"/>
            </w:pPr>
            <w:r>
              <w:t>69</w:t>
            </w:r>
            <w:r>
              <w:rPr>
                <w:rFonts w:hint="cs"/>
                <w:cs/>
              </w:rPr>
              <w:t>4</w:t>
            </w:r>
            <w:r>
              <w:t>,326</w:t>
            </w:r>
          </w:p>
        </w:tc>
      </w:tr>
      <w:tr w:rsidR="001B7C81" w:rsidRPr="001E7638" w14:paraId="34AF6A68" w14:textId="77777777" w:rsidTr="00C30430">
        <w:tc>
          <w:tcPr>
            <w:tcW w:w="5823" w:type="dxa"/>
            <w:tcBorders>
              <w:top w:val="nil"/>
              <w:bottom w:val="nil"/>
            </w:tcBorders>
          </w:tcPr>
          <w:p w14:paraId="3CC3C8D6" w14:textId="77777777" w:rsidR="001B7C81" w:rsidRPr="006A43F7" w:rsidRDefault="001B7C81" w:rsidP="00457C33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ยอดคงเหลือยกไปปลายปี</w:t>
            </w:r>
          </w:p>
        </w:tc>
        <w:tc>
          <w:tcPr>
            <w:tcW w:w="2149" w:type="dxa"/>
            <w:tcBorders>
              <w:top w:val="nil"/>
              <w:bottom w:val="single" w:sz="4" w:space="0" w:color="auto"/>
            </w:tcBorders>
          </w:tcPr>
          <w:p w14:paraId="3DFC899E" w14:textId="77777777" w:rsidR="001B7C81" w:rsidRPr="00BF049B" w:rsidRDefault="001B7C81" w:rsidP="00457C33">
            <w:pPr>
              <w:ind w:right="143"/>
              <w:jc w:val="right"/>
            </w:pPr>
            <w:r w:rsidRPr="00BF049B">
              <w:rPr>
                <w:rFonts w:hint="cs"/>
                <w:cs/>
              </w:rPr>
              <w:t>(</w:t>
            </w:r>
            <w:r>
              <w:t>7,810,778</w:t>
            </w:r>
            <w:r w:rsidRPr="00BF049B">
              <w:t>)</w:t>
            </w:r>
          </w:p>
        </w:tc>
        <w:tc>
          <w:tcPr>
            <w:tcW w:w="2149" w:type="dxa"/>
            <w:tcBorders>
              <w:top w:val="nil"/>
              <w:bottom w:val="single" w:sz="4" w:space="0" w:color="auto"/>
            </w:tcBorders>
          </w:tcPr>
          <w:p w14:paraId="1C383E01" w14:textId="77777777" w:rsidR="001B7C81" w:rsidRDefault="001B7C81" w:rsidP="00457C33">
            <w:pPr>
              <w:ind w:right="143"/>
              <w:jc w:val="right"/>
            </w:pPr>
            <w:r w:rsidRPr="00B57EFB">
              <w:rPr>
                <w:rFonts w:hint="cs"/>
                <w:cs/>
              </w:rPr>
              <w:t>(</w:t>
            </w:r>
            <w:r>
              <w:t>289,302</w:t>
            </w:r>
            <w:r w:rsidRPr="00B57EFB">
              <w:t>)</w:t>
            </w:r>
          </w:p>
        </w:tc>
      </w:tr>
      <w:tr w:rsidR="001B7C81" w:rsidRPr="001E7638" w14:paraId="6807AD40" w14:textId="77777777" w:rsidTr="00C30430">
        <w:tc>
          <w:tcPr>
            <w:tcW w:w="5823" w:type="dxa"/>
            <w:tcBorders>
              <w:top w:val="nil"/>
              <w:bottom w:val="nil"/>
            </w:tcBorders>
          </w:tcPr>
          <w:p w14:paraId="4891DA8B" w14:textId="77777777" w:rsidR="001B7C81" w:rsidRPr="001F1CE9" w:rsidRDefault="001B7C81" w:rsidP="00457C33">
            <w:pPr>
              <w:ind w:right="-256" w:firstLine="945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2149" w:type="dxa"/>
            <w:tcBorders>
              <w:top w:val="single" w:sz="4" w:space="0" w:color="auto"/>
              <w:bottom w:val="nil"/>
            </w:tcBorders>
          </w:tcPr>
          <w:p w14:paraId="1E79DA45" w14:textId="77777777" w:rsidR="001B7C81" w:rsidRPr="00BF049B" w:rsidRDefault="001B7C81" w:rsidP="00457C33">
            <w:pPr>
              <w:ind w:right="222"/>
              <w:jc w:val="right"/>
            </w:pPr>
            <w:r w:rsidRPr="00BF049B">
              <w:t>1,99</w:t>
            </w:r>
            <w:r>
              <w:t>2,189,222</w:t>
            </w:r>
          </w:p>
        </w:tc>
        <w:tc>
          <w:tcPr>
            <w:tcW w:w="2149" w:type="dxa"/>
            <w:tcBorders>
              <w:top w:val="single" w:sz="4" w:space="0" w:color="auto"/>
              <w:bottom w:val="nil"/>
            </w:tcBorders>
          </w:tcPr>
          <w:p w14:paraId="43B73F64" w14:textId="77777777" w:rsidR="001B7C81" w:rsidRPr="00B57524" w:rsidRDefault="001B7C81" w:rsidP="00457C33">
            <w:pPr>
              <w:ind w:right="227"/>
              <w:jc w:val="right"/>
            </w:pPr>
            <w:r w:rsidRPr="00B57524">
              <w:rPr>
                <w:rFonts w:hint="cs"/>
                <w:cs/>
              </w:rPr>
              <w:t>2</w:t>
            </w:r>
            <w:r>
              <w:t>,999,</w:t>
            </w:r>
            <w:r>
              <w:rPr>
                <w:rFonts w:hint="cs"/>
                <w:cs/>
              </w:rPr>
              <w:t>710</w:t>
            </w:r>
            <w:r>
              <w:t>,698</w:t>
            </w:r>
          </w:p>
        </w:tc>
      </w:tr>
      <w:tr w:rsidR="001B7C81" w:rsidRPr="001E7638" w14:paraId="4F1D0422" w14:textId="77777777" w:rsidTr="00C30430">
        <w:tc>
          <w:tcPr>
            <w:tcW w:w="5823" w:type="dxa"/>
            <w:tcBorders>
              <w:top w:val="nil"/>
              <w:bottom w:val="single" w:sz="4" w:space="0" w:color="auto"/>
            </w:tcBorders>
          </w:tcPr>
          <w:p w14:paraId="098E6CDC" w14:textId="77777777" w:rsidR="001B7C81" w:rsidRPr="006A43F7" w:rsidRDefault="001B7C81" w:rsidP="00457C33">
            <w:pPr>
              <w:ind w:right="-256"/>
              <w:rPr>
                <w:cs/>
              </w:rPr>
            </w:pPr>
            <w:r w:rsidRPr="006A43F7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149" w:type="dxa"/>
            <w:tcBorders>
              <w:top w:val="nil"/>
            </w:tcBorders>
            <w:vAlign w:val="center"/>
          </w:tcPr>
          <w:p w14:paraId="37F2EA05" w14:textId="77777777" w:rsidR="001B7C81" w:rsidRPr="00BF049B" w:rsidRDefault="001B7C81" w:rsidP="00457C33">
            <w:pPr>
              <w:ind w:left="51" w:right="68"/>
              <w:jc w:val="center"/>
              <w:rPr>
                <w:cs/>
              </w:rPr>
            </w:pPr>
            <w:r w:rsidRPr="00BF049B">
              <w:rPr>
                <w:rFonts w:hint="cs"/>
                <w:cs/>
              </w:rPr>
              <w:t>-</w:t>
            </w:r>
          </w:p>
        </w:tc>
        <w:tc>
          <w:tcPr>
            <w:tcW w:w="2149" w:type="dxa"/>
            <w:tcBorders>
              <w:top w:val="nil"/>
            </w:tcBorders>
          </w:tcPr>
          <w:p w14:paraId="7D08A132" w14:textId="77777777" w:rsidR="001B7C81" w:rsidRPr="00B57524" w:rsidRDefault="001B7C81" w:rsidP="00457C33">
            <w:pPr>
              <w:ind w:right="171"/>
              <w:jc w:val="right"/>
              <w:rPr>
                <w:cs/>
              </w:rPr>
            </w:pPr>
            <w:r>
              <w:rPr>
                <w:rFonts w:hint="cs"/>
                <w:cs/>
              </w:rPr>
              <w:t>(2</w:t>
            </w:r>
            <w:r>
              <w:t>,</w:t>
            </w:r>
            <w:r>
              <w:rPr>
                <w:rFonts w:hint="cs"/>
                <w:cs/>
              </w:rPr>
              <w:t>9</w:t>
            </w:r>
            <w:r>
              <w:t>99,71</w:t>
            </w:r>
            <w:r>
              <w:rPr>
                <w:rFonts w:hint="cs"/>
                <w:cs/>
              </w:rPr>
              <w:t>0</w:t>
            </w:r>
            <w:r>
              <w:t>,698</w:t>
            </w:r>
            <w:r w:rsidRPr="00B57524">
              <w:t>)</w:t>
            </w:r>
          </w:p>
        </w:tc>
      </w:tr>
      <w:tr w:rsidR="001B7C81" w:rsidRPr="001E7638" w14:paraId="5262C69D" w14:textId="77777777" w:rsidTr="00C30430">
        <w:tc>
          <w:tcPr>
            <w:tcW w:w="5823" w:type="dxa"/>
            <w:tcBorders>
              <w:top w:val="single" w:sz="4" w:space="0" w:color="auto"/>
            </w:tcBorders>
          </w:tcPr>
          <w:p w14:paraId="273467B1" w14:textId="77777777" w:rsidR="001B7C81" w:rsidRPr="00C82017" w:rsidRDefault="001B7C81" w:rsidP="00457C33">
            <w:pPr>
              <w:ind w:right="-256"/>
              <w:rPr>
                <w:cs/>
              </w:rPr>
            </w:pPr>
            <w:r w:rsidRPr="006A43F7">
              <w:rPr>
                <w:rFonts w:hint="cs"/>
                <w:cs/>
              </w:rPr>
              <w:t xml:space="preserve">หุ้นกู้ </w:t>
            </w:r>
            <w:r>
              <w:t>-</w:t>
            </w:r>
            <w:r w:rsidRPr="006A43F7">
              <w:rPr>
                <w:rFonts w:hint="cs"/>
                <w:cs/>
              </w:rPr>
              <w:t xml:space="preserve"> สุทธิ</w:t>
            </w:r>
          </w:p>
        </w:tc>
        <w:tc>
          <w:tcPr>
            <w:tcW w:w="2149" w:type="dxa"/>
          </w:tcPr>
          <w:p w14:paraId="207AB4E3" w14:textId="77777777" w:rsidR="001B7C81" w:rsidRPr="00BF049B" w:rsidRDefault="001B7C81" w:rsidP="00457C33">
            <w:pPr>
              <w:ind w:right="222"/>
              <w:jc w:val="right"/>
            </w:pPr>
            <w:r w:rsidRPr="00BF049B">
              <w:t>1,99</w:t>
            </w:r>
            <w:r>
              <w:t>2,189,222</w:t>
            </w:r>
          </w:p>
        </w:tc>
        <w:tc>
          <w:tcPr>
            <w:tcW w:w="2149" w:type="dxa"/>
            <w:vAlign w:val="center"/>
          </w:tcPr>
          <w:p w14:paraId="1E7A3C2A" w14:textId="77777777" w:rsidR="001B7C81" w:rsidRPr="00AB73CA" w:rsidRDefault="001B7C81" w:rsidP="00457C33">
            <w:pPr>
              <w:ind w:right="-107"/>
              <w:jc w:val="center"/>
            </w:pPr>
            <w:r w:rsidRPr="00AB73CA">
              <w:rPr>
                <w:rFonts w:hint="cs"/>
                <w:cs/>
              </w:rPr>
              <w:t>-</w:t>
            </w:r>
          </w:p>
        </w:tc>
      </w:tr>
    </w:tbl>
    <w:p w14:paraId="326A4715" w14:textId="77777777" w:rsidR="001B7C81" w:rsidRDefault="001B7C81" w:rsidP="001B7C81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14:paraId="3235C67F" w14:textId="77777777" w:rsidR="001B7C81" w:rsidRDefault="001B7C81" w:rsidP="001B7C81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14:paraId="540CD61E" w14:textId="77777777" w:rsidR="001B7C81" w:rsidRPr="001B7C81" w:rsidRDefault="001B7C81" w:rsidP="001B7C81">
      <w:pPr>
        <w:pStyle w:val="BodyText3"/>
        <w:numPr>
          <w:ilvl w:val="0"/>
          <w:numId w:val="2"/>
        </w:numPr>
        <w:tabs>
          <w:tab w:val="clear" w:pos="360"/>
        </w:tabs>
        <w:ind w:left="336" w:right="-706" w:hanging="364"/>
        <w:rPr>
          <w:rFonts w:ascii="Angsana New" w:hAnsi="Angsana New"/>
          <w:b/>
          <w:bCs/>
        </w:rPr>
      </w:pPr>
      <w:r w:rsidRPr="001B7C81">
        <w:rPr>
          <w:rFonts w:ascii="Angsana New" w:hAnsi="Angsana New"/>
          <w:b/>
          <w:bCs/>
          <w:cs/>
        </w:rPr>
        <w:t>สำรองผลประโยชน์ระยะยาวของพนักงาน</w:t>
      </w:r>
    </w:p>
    <w:p w14:paraId="0B7F30E4" w14:textId="77777777" w:rsidR="001B7C81" w:rsidRPr="00C04077" w:rsidRDefault="001B7C81" w:rsidP="00C30430">
      <w:pPr>
        <w:ind w:left="756" w:right="-37" w:hanging="126"/>
        <w:jc w:val="right"/>
        <w:rPr>
          <w:sz w:val="28"/>
          <w:szCs w:val="28"/>
          <w:cs/>
        </w:rPr>
      </w:pPr>
      <w:r w:rsidRPr="00C04077">
        <w:rPr>
          <w:cs/>
        </w:rPr>
        <w:t xml:space="preserve">                 </w:t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8B7BEE">
        <w:rPr>
          <w:cs/>
        </w:rPr>
        <w:t xml:space="preserve">      หน่วย </w:t>
      </w:r>
      <w:r w:rsidRPr="008B7BEE">
        <w:t xml:space="preserve">: </w:t>
      </w:r>
      <w:r w:rsidRPr="008B7BEE">
        <w:rPr>
          <w:cs/>
        </w:rPr>
        <w:t>บาท</w:t>
      </w:r>
    </w:p>
    <w:tbl>
      <w:tblPr>
        <w:tblW w:w="10121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8"/>
        <w:gridCol w:w="1380"/>
        <w:gridCol w:w="1381"/>
        <w:gridCol w:w="1381"/>
        <w:gridCol w:w="1381"/>
      </w:tblGrid>
      <w:tr w:rsidR="001B7C81" w:rsidRPr="00C04077" w14:paraId="1CA185C8" w14:textId="77777777" w:rsidTr="00C30430">
        <w:tc>
          <w:tcPr>
            <w:tcW w:w="4598" w:type="dxa"/>
            <w:vMerge w:val="restart"/>
            <w:vAlign w:val="center"/>
          </w:tcPr>
          <w:p w14:paraId="29835533" w14:textId="77777777" w:rsidR="001B7C81" w:rsidRPr="000328BF" w:rsidRDefault="001B7C81" w:rsidP="00457C33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cs/>
              </w:rPr>
            </w:pPr>
            <w:r w:rsidRPr="000328BF">
              <w:rPr>
                <w:cs/>
              </w:rPr>
              <w:t>รายการ</w:t>
            </w:r>
          </w:p>
        </w:tc>
        <w:tc>
          <w:tcPr>
            <w:tcW w:w="2761" w:type="dxa"/>
            <w:gridSpan w:val="2"/>
          </w:tcPr>
          <w:p w14:paraId="2E684C1C" w14:textId="77777777" w:rsidR="001B7C81" w:rsidRPr="000328BF" w:rsidRDefault="001B7C81" w:rsidP="00457C33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cs/>
              </w:rPr>
            </w:pPr>
            <w:r w:rsidRPr="000328BF">
              <w:rPr>
                <w:cs/>
              </w:rPr>
              <w:t>งบการเงินรวม</w:t>
            </w:r>
          </w:p>
        </w:tc>
        <w:tc>
          <w:tcPr>
            <w:tcW w:w="2762" w:type="dxa"/>
            <w:gridSpan w:val="2"/>
          </w:tcPr>
          <w:p w14:paraId="723CAC0E" w14:textId="77777777" w:rsidR="001B7C81" w:rsidRPr="000328BF" w:rsidRDefault="001B7C81" w:rsidP="00457C33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cs/>
              </w:rPr>
            </w:pPr>
            <w:r w:rsidRPr="000328BF">
              <w:rPr>
                <w:cs/>
              </w:rPr>
              <w:t>งบการเงินเฉพาะกิจการ</w:t>
            </w:r>
          </w:p>
        </w:tc>
      </w:tr>
      <w:tr w:rsidR="001B7C81" w:rsidRPr="00C04077" w14:paraId="492FBCA5" w14:textId="77777777" w:rsidTr="00C30430">
        <w:tc>
          <w:tcPr>
            <w:tcW w:w="4598" w:type="dxa"/>
            <w:vMerge/>
            <w:tcBorders>
              <w:bottom w:val="single" w:sz="4" w:space="0" w:color="auto"/>
            </w:tcBorders>
          </w:tcPr>
          <w:p w14:paraId="7B960452" w14:textId="77777777" w:rsidR="001B7C81" w:rsidRPr="000328BF" w:rsidRDefault="001B7C81" w:rsidP="00457C33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4530C69C" w14:textId="77777777" w:rsidR="001B7C81" w:rsidRPr="000328BF" w:rsidRDefault="001B7C81" w:rsidP="00457C33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cs/>
              </w:rPr>
            </w:pPr>
            <w:r w:rsidRPr="000328BF">
              <w:rPr>
                <w:cs/>
              </w:rPr>
              <w:t>256</w:t>
            </w:r>
            <w:r w:rsidRPr="000328BF">
              <w:t>5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7B401C38" w14:textId="77777777" w:rsidR="001B7C81" w:rsidRPr="000328BF" w:rsidRDefault="001B7C81" w:rsidP="00457C33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cs/>
              </w:rPr>
            </w:pPr>
            <w:r w:rsidRPr="000328BF">
              <w:rPr>
                <w:cs/>
              </w:rPr>
              <w:t>256</w:t>
            </w:r>
            <w:r w:rsidRPr="000328BF">
              <w:t>4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65879078" w14:textId="77777777" w:rsidR="001B7C81" w:rsidRPr="000328BF" w:rsidRDefault="001B7C81" w:rsidP="00457C33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cs/>
              </w:rPr>
            </w:pPr>
            <w:r w:rsidRPr="000328BF">
              <w:rPr>
                <w:cs/>
              </w:rPr>
              <w:t>256</w:t>
            </w:r>
            <w:r w:rsidRPr="000328BF">
              <w:t>5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1CBE3CD0" w14:textId="77777777" w:rsidR="001B7C81" w:rsidRPr="000328BF" w:rsidRDefault="001B7C81" w:rsidP="00457C33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cs/>
              </w:rPr>
            </w:pPr>
            <w:r w:rsidRPr="000328BF">
              <w:rPr>
                <w:cs/>
              </w:rPr>
              <w:t>256</w:t>
            </w:r>
            <w:r w:rsidRPr="000328BF">
              <w:t>4</w:t>
            </w:r>
          </w:p>
        </w:tc>
      </w:tr>
      <w:tr w:rsidR="001B7C81" w:rsidRPr="00C04077" w14:paraId="5CB70056" w14:textId="77777777" w:rsidTr="00C30430">
        <w:tc>
          <w:tcPr>
            <w:tcW w:w="4598" w:type="dxa"/>
            <w:tcBorders>
              <w:bottom w:val="nil"/>
            </w:tcBorders>
          </w:tcPr>
          <w:p w14:paraId="4764F1EA" w14:textId="77777777" w:rsidR="001B7C81" w:rsidRPr="000328BF" w:rsidRDefault="001B7C81" w:rsidP="00457C33">
            <w:pPr>
              <w:tabs>
                <w:tab w:val="left" w:pos="437"/>
              </w:tabs>
              <w:ind w:right="-609"/>
              <w:jc w:val="both"/>
              <w:rPr>
                <w:u w:val="single"/>
                <w:cs/>
              </w:rPr>
            </w:pPr>
            <w:r w:rsidRPr="000328BF">
              <w:rPr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380" w:type="dxa"/>
            <w:tcBorders>
              <w:bottom w:val="nil"/>
            </w:tcBorders>
          </w:tcPr>
          <w:p w14:paraId="06A16E09" w14:textId="77777777" w:rsidR="001B7C81" w:rsidRPr="000328BF" w:rsidRDefault="001B7C81" w:rsidP="00457C33">
            <w:pPr>
              <w:tabs>
                <w:tab w:val="decimal" w:pos="702"/>
              </w:tabs>
              <w:ind w:right="-180" w:firstLine="34"/>
              <w:jc w:val="both"/>
              <w:rPr>
                <w:highlight w:val="yellow"/>
                <w:cs/>
              </w:rPr>
            </w:pPr>
          </w:p>
        </w:tc>
        <w:tc>
          <w:tcPr>
            <w:tcW w:w="1381" w:type="dxa"/>
            <w:tcBorders>
              <w:bottom w:val="nil"/>
            </w:tcBorders>
          </w:tcPr>
          <w:p w14:paraId="7A070271" w14:textId="77777777" w:rsidR="001B7C81" w:rsidRPr="000328BF" w:rsidRDefault="001B7C81" w:rsidP="00457C33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</w:p>
        </w:tc>
        <w:tc>
          <w:tcPr>
            <w:tcW w:w="1381" w:type="dxa"/>
            <w:tcBorders>
              <w:bottom w:val="nil"/>
            </w:tcBorders>
          </w:tcPr>
          <w:p w14:paraId="79F5AB93" w14:textId="77777777" w:rsidR="001B7C81" w:rsidRPr="000328BF" w:rsidRDefault="001B7C81" w:rsidP="00457C33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  <w:tc>
          <w:tcPr>
            <w:tcW w:w="1381" w:type="dxa"/>
            <w:tcBorders>
              <w:bottom w:val="nil"/>
            </w:tcBorders>
          </w:tcPr>
          <w:p w14:paraId="60C4106D" w14:textId="77777777" w:rsidR="001B7C81" w:rsidRPr="000328BF" w:rsidRDefault="001B7C81" w:rsidP="00457C33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</w:tr>
      <w:tr w:rsidR="001B7C81" w:rsidRPr="00C04077" w14:paraId="26B24C3E" w14:textId="77777777" w:rsidTr="00C30430">
        <w:tc>
          <w:tcPr>
            <w:tcW w:w="4598" w:type="dxa"/>
            <w:tcBorders>
              <w:top w:val="nil"/>
              <w:bottom w:val="nil"/>
            </w:tcBorders>
          </w:tcPr>
          <w:p w14:paraId="7394BBCE" w14:textId="77777777" w:rsidR="001B7C81" w:rsidRPr="000328BF" w:rsidRDefault="001B7C81" w:rsidP="00457C33">
            <w:pPr>
              <w:tabs>
                <w:tab w:val="left" w:pos="437"/>
              </w:tabs>
              <w:ind w:right="-609"/>
              <w:jc w:val="both"/>
              <w:rPr>
                <w:cs/>
              </w:rPr>
            </w:pPr>
            <w:r w:rsidRPr="000328BF">
              <w:rPr>
                <w:cs/>
              </w:rPr>
              <w:t>ยอดคงเหลือยกมาต้นปี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BF5C280" w14:textId="77777777" w:rsidR="001B7C81" w:rsidRPr="000328BF" w:rsidRDefault="001B7C81" w:rsidP="00457C33">
            <w:pPr>
              <w:ind w:left="-87" w:right="43" w:hanging="14"/>
              <w:jc w:val="right"/>
            </w:pPr>
            <w:r w:rsidRPr="000328BF">
              <w:t>295,466,012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0E337B4D" w14:textId="77777777" w:rsidR="001B7C81" w:rsidRPr="000328BF" w:rsidRDefault="001B7C81" w:rsidP="00457C33">
            <w:pPr>
              <w:ind w:left="-87" w:right="43" w:hanging="14"/>
              <w:jc w:val="right"/>
            </w:pPr>
            <w:r w:rsidRPr="000328BF">
              <w:t>271,826,398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680DE16F" w14:textId="77777777" w:rsidR="001B7C81" w:rsidRPr="000328BF" w:rsidRDefault="001B7C81" w:rsidP="00457C33">
            <w:pPr>
              <w:ind w:left="-87" w:right="43" w:hanging="14"/>
              <w:jc w:val="right"/>
              <w:rPr>
                <w:cs/>
              </w:rPr>
            </w:pPr>
            <w:r w:rsidRPr="000328BF">
              <w:rPr>
                <w:rFonts w:hint="cs"/>
                <w:cs/>
              </w:rPr>
              <w:t>135,940,420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778E3C75" w14:textId="77777777" w:rsidR="001B7C81" w:rsidRPr="000328BF" w:rsidRDefault="001B7C81" w:rsidP="00457C33">
            <w:pPr>
              <w:ind w:left="-87" w:right="43" w:hanging="14"/>
              <w:jc w:val="right"/>
              <w:rPr>
                <w:cs/>
              </w:rPr>
            </w:pPr>
            <w:r w:rsidRPr="000328BF">
              <w:rPr>
                <w:rFonts w:hint="cs"/>
                <w:cs/>
              </w:rPr>
              <w:t>122,563,043</w:t>
            </w:r>
          </w:p>
        </w:tc>
      </w:tr>
      <w:tr w:rsidR="001B7C81" w:rsidRPr="00C04077" w14:paraId="41037C2C" w14:textId="77777777" w:rsidTr="00C30430">
        <w:tc>
          <w:tcPr>
            <w:tcW w:w="4598" w:type="dxa"/>
            <w:tcBorders>
              <w:top w:val="nil"/>
              <w:bottom w:val="nil"/>
            </w:tcBorders>
          </w:tcPr>
          <w:p w14:paraId="2123A431" w14:textId="77777777" w:rsidR="001B7C81" w:rsidRPr="000328BF" w:rsidRDefault="001B7C81" w:rsidP="00457C33">
            <w:pPr>
              <w:tabs>
                <w:tab w:val="left" w:pos="437"/>
              </w:tabs>
              <w:ind w:right="-609"/>
              <w:jc w:val="both"/>
              <w:rPr>
                <w:cs/>
              </w:rPr>
            </w:pPr>
            <w:r w:rsidRPr="000328BF">
              <w:rPr>
                <w:u w:val="single"/>
                <w:cs/>
              </w:rPr>
              <w:t>บวก</w:t>
            </w:r>
            <w:r w:rsidRPr="000328BF">
              <w:rPr>
                <w:cs/>
              </w:rPr>
              <w:t xml:space="preserve"> ต้นทุนบริการในปัจจุบัน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FFFFFF"/>
          </w:tcPr>
          <w:p w14:paraId="6F5EB215" w14:textId="77777777" w:rsidR="001B7C81" w:rsidRPr="000328BF" w:rsidRDefault="001B7C81" w:rsidP="00457C33">
            <w:pPr>
              <w:ind w:left="-87" w:right="43" w:hanging="14"/>
              <w:jc w:val="right"/>
            </w:pPr>
            <w:r w:rsidRPr="000328BF">
              <w:t>17,948,524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EE2B802" w14:textId="77777777" w:rsidR="001B7C81" w:rsidRPr="000328BF" w:rsidRDefault="001B7C81" w:rsidP="00457C33">
            <w:pPr>
              <w:ind w:left="-87" w:right="43" w:hanging="14"/>
              <w:jc w:val="right"/>
            </w:pPr>
            <w:r w:rsidRPr="000328BF">
              <w:t>27,382,922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7AB9D93F" w14:textId="77777777" w:rsidR="001B7C81" w:rsidRPr="000328BF" w:rsidRDefault="001B7C81" w:rsidP="00457C33">
            <w:pPr>
              <w:ind w:left="-87" w:right="43" w:hanging="14"/>
              <w:jc w:val="right"/>
              <w:rPr>
                <w:cs/>
              </w:rPr>
            </w:pPr>
            <w:r w:rsidRPr="000328BF">
              <w:t>5,651,967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46D052C0" w14:textId="77777777" w:rsidR="001B7C81" w:rsidRPr="000328BF" w:rsidRDefault="001B7C81" w:rsidP="00457C33">
            <w:pPr>
              <w:ind w:left="-87" w:right="43" w:hanging="14"/>
              <w:jc w:val="right"/>
              <w:rPr>
                <w:cs/>
              </w:rPr>
            </w:pPr>
            <w:r w:rsidRPr="000328BF">
              <w:rPr>
                <w:rFonts w:hint="cs"/>
                <w:cs/>
              </w:rPr>
              <w:t>15,356,128</w:t>
            </w:r>
          </w:p>
        </w:tc>
      </w:tr>
      <w:tr w:rsidR="001B7C81" w:rsidRPr="00C04077" w14:paraId="36802E4C" w14:textId="77777777" w:rsidTr="00C30430">
        <w:tc>
          <w:tcPr>
            <w:tcW w:w="4598" w:type="dxa"/>
            <w:tcBorders>
              <w:top w:val="nil"/>
              <w:bottom w:val="nil"/>
            </w:tcBorders>
          </w:tcPr>
          <w:p w14:paraId="3DBF7774" w14:textId="77777777" w:rsidR="001B7C81" w:rsidRPr="000328BF" w:rsidRDefault="001B7C81" w:rsidP="00457C33">
            <w:pPr>
              <w:tabs>
                <w:tab w:val="left" w:pos="437"/>
              </w:tabs>
              <w:ind w:right="-609"/>
              <w:jc w:val="both"/>
              <w:rPr>
                <w:cs/>
              </w:rPr>
            </w:pPr>
            <w:r w:rsidRPr="000328BF">
              <w:rPr>
                <w:color w:val="FFFFFF"/>
                <w:u w:val="single"/>
                <w:cs/>
              </w:rPr>
              <w:t>บวก</w:t>
            </w:r>
            <w:r w:rsidRPr="000328BF">
              <w:rPr>
                <w:cs/>
              </w:rPr>
              <w:t xml:space="preserve"> ต้นทุนดอกเบี้ย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FFFFFF"/>
          </w:tcPr>
          <w:p w14:paraId="75568450" w14:textId="77777777" w:rsidR="001B7C81" w:rsidRPr="000328BF" w:rsidRDefault="001B7C81" w:rsidP="00457C33">
            <w:pPr>
              <w:ind w:left="-87" w:right="43" w:hanging="14"/>
              <w:jc w:val="right"/>
            </w:pPr>
            <w:r w:rsidRPr="000328BF">
              <w:t>2,544,775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31EF5D7" w14:textId="77777777" w:rsidR="001B7C81" w:rsidRPr="000328BF" w:rsidRDefault="001B7C81" w:rsidP="00457C33">
            <w:pPr>
              <w:ind w:left="-87" w:right="43" w:hanging="14"/>
              <w:jc w:val="right"/>
            </w:pPr>
            <w:r w:rsidRPr="000328BF">
              <w:t>2,552,269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25C9E77D" w14:textId="77777777" w:rsidR="001B7C81" w:rsidRPr="000328BF" w:rsidRDefault="001B7C81" w:rsidP="00457C33">
            <w:pPr>
              <w:ind w:left="-87" w:right="43" w:hanging="14"/>
              <w:jc w:val="right"/>
              <w:rPr>
                <w:cs/>
              </w:rPr>
            </w:pPr>
            <w:r w:rsidRPr="000328BF">
              <w:t>687,563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4DC26A98" w14:textId="77777777" w:rsidR="001B7C81" w:rsidRPr="000328BF" w:rsidRDefault="001B7C81" w:rsidP="00457C33">
            <w:pPr>
              <w:ind w:left="-87" w:right="43" w:hanging="14"/>
              <w:jc w:val="right"/>
              <w:rPr>
                <w:cs/>
              </w:rPr>
            </w:pPr>
            <w:r w:rsidRPr="000328BF">
              <w:t>847,049</w:t>
            </w:r>
          </w:p>
        </w:tc>
      </w:tr>
      <w:tr w:rsidR="001B7C81" w:rsidRPr="00C04077" w14:paraId="67128C14" w14:textId="77777777" w:rsidTr="00C30430">
        <w:tc>
          <w:tcPr>
            <w:tcW w:w="4598" w:type="dxa"/>
            <w:tcBorders>
              <w:top w:val="nil"/>
              <w:bottom w:val="nil"/>
            </w:tcBorders>
          </w:tcPr>
          <w:p w14:paraId="6E7CF4B8" w14:textId="77777777" w:rsidR="001B7C81" w:rsidRPr="000328BF" w:rsidRDefault="001B7C81" w:rsidP="00457C33">
            <w:pPr>
              <w:tabs>
                <w:tab w:val="left" w:pos="437"/>
              </w:tabs>
              <w:ind w:right="-609"/>
              <w:jc w:val="both"/>
              <w:rPr>
                <w:cs/>
              </w:rPr>
            </w:pPr>
            <w:r w:rsidRPr="000328BF">
              <w:rPr>
                <w:u w:val="single"/>
                <w:cs/>
              </w:rPr>
              <w:t>หัก</w:t>
            </w:r>
            <w:r w:rsidRPr="000328BF">
              <w:rPr>
                <w:cs/>
              </w:rPr>
              <w:t xml:space="preserve"> </w:t>
            </w:r>
            <w:r w:rsidRPr="000328BF">
              <w:rPr>
                <w:rFonts w:hint="cs"/>
                <w:cs/>
              </w:rPr>
              <w:t xml:space="preserve">  </w:t>
            </w:r>
            <w:r w:rsidRPr="000328BF">
              <w:rPr>
                <w:cs/>
              </w:rPr>
              <w:t>ผลประโยชน์ที่จ่ายในระหว่างปี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FFFFFF"/>
          </w:tcPr>
          <w:p w14:paraId="4AC53240" w14:textId="77777777" w:rsidR="001B7C81" w:rsidRPr="000328BF" w:rsidRDefault="001B7C81" w:rsidP="00457C33">
            <w:pPr>
              <w:ind w:left="-87" w:right="-27" w:hanging="14"/>
              <w:jc w:val="right"/>
              <w:rPr>
                <w:cs/>
              </w:rPr>
            </w:pPr>
            <w:r w:rsidRPr="000328BF">
              <w:rPr>
                <w:cs/>
              </w:rPr>
              <w:t>(</w:t>
            </w:r>
            <w:r w:rsidRPr="000328BF">
              <w:t>2,112,921</w:t>
            </w:r>
            <w:r w:rsidRPr="000328BF">
              <w:rPr>
                <w:cs/>
              </w:rPr>
              <w:t>)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0A25A163" w14:textId="77777777" w:rsidR="001B7C81" w:rsidRPr="000328BF" w:rsidRDefault="001B7C81" w:rsidP="00457C33">
            <w:pPr>
              <w:ind w:left="-87" w:right="-27" w:hanging="14"/>
              <w:jc w:val="right"/>
              <w:rPr>
                <w:cs/>
              </w:rPr>
            </w:pPr>
            <w:r w:rsidRPr="000328BF">
              <w:rPr>
                <w:cs/>
              </w:rPr>
              <w:t>(</w:t>
            </w:r>
            <w:r w:rsidRPr="000328BF">
              <w:t>6,295,577</w:t>
            </w:r>
            <w:r w:rsidRPr="000328BF">
              <w:rPr>
                <w:cs/>
              </w:rPr>
              <w:t>)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60AD082A" w14:textId="77777777" w:rsidR="001B7C81" w:rsidRPr="000328BF" w:rsidRDefault="001B7C81" w:rsidP="00457C33">
            <w:pPr>
              <w:ind w:left="-87" w:right="-27" w:hanging="14"/>
              <w:jc w:val="right"/>
            </w:pPr>
            <w:r w:rsidRPr="000328BF">
              <w:rPr>
                <w:rFonts w:hint="cs"/>
                <w:cs/>
              </w:rPr>
              <w:t>(2</w:t>
            </w:r>
            <w:r w:rsidRPr="000328BF">
              <w:t>05,000)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691F0BBF" w14:textId="77777777" w:rsidR="001B7C81" w:rsidRPr="000328BF" w:rsidRDefault="001B7C81" w:rsidP="00457C33">
            <w:pPr>
              <w:ind w:left="-87" w:right="-27" w:hanging="14"/>
              <w:jc w:val="right"/>
            </w:pPr>
            <w:r w:rsidRPr="000328BF">
              <w:rPr>
                <w:rFonts w:hint="cs"/>
                <w:cs/>
              </w:rPr>
              <w:t>(2,825,800</w:t>
            </w:r>
            <w:r w:rsidRPr="000328BF">
              <w:t>)</w:t>
            </w:r>
          </w:p>
        </w:tc>
      </w:tr>
      <w:tr w:rsidR="001B7C81" w:rsidRPr="00C04077" w14:paraId="54ECDA57" w14:textId="77777777" w:rsidTr="00C30430">
        <w:tc>
          <w:tcPr>
            <w:tcW w:w="4598" w:type="dxa"/>
            <w:tcBorders>
              <w:top w:val="nil"/>
              <w:bottom w:val="nil"/>
            </w:tcBorders>
          </w:tcPr>
          <w:p w14:paraId="4D94D878" w14:textId="77777777" w:rsidR="001B7C81" w:rsidRPr="000328BF" w:rsidRDefault="001B7C81" w:rsidP="00457C33">
            <w:pPr>
              <w:tabs>
                <w:tab w:val="left" w:pos="437"/>
              </w:tabs>
              <w:ind w:right="-609" w:firstLine="397"/>
              <w:jc w:val="both"/>
              <w:rPr>
                <w:cs/>
              </w:rPr>
            </w:pPr>
            <w:r w:rsidRPr="000328BF">
              <w:rPr>
                <w:rFonts w:hint="cs"/>
                <w:cs/>
              </w:rPr>
              <w:t>โอนสำรองผลประโยชน์ระยะยาวของพนักงาน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FFFFFF"/>
          </w:tcPr>
          <w:p w14:paraId="62416170" w14:textId="77777777" w:rsidR="001B7C81" w:rsidRPr="000328BF" w:rsidRDefault="001B7C81" w:rsidP="00457C33">
            <w:pPr>
              <w:ind w:left="-87" w:right="-27" w:hanging="14"/>
              <w:jc w:val="right"/>
              <w:rPr>
                <w:cs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0143EA78" w14:textId="77777777" w:rsidR="001B7C81" w:rsidRPr="000328BF" w:rsidRDefault="001B7C81" w:rsidP="00457C33">
            <w:pPr>
              <w:ind w:left="-87" w:right="-27" w:hanging="14"/>
              <w:jc w:val="right"/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2586BCD6" w14:textId="77777777" w:rsidR="001B7C81" w:rsidRPr="000328BF" w:rsidRDefault="001B7C81" w:rsidP="00457C33">
            <w:pPr>
              <w:ind w:left="-87" w:right="-27" w:hanging="14"/>
              <w:jc w:val="right"/>
              <w:rPr>
                <w:cs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3D071CE9" w14:textId="77777777" w:rsidR="001B7C81" w:rsidRPr="000328BF" w:rsidRDefault="001B7C81" w:rsidP="00457C33">
            <w:pPr>
              <w:ind w:left="-87" w:right="-27" w:hanging="14"/>
              <w:jc w:val="right"/>
            </w:pPr>
          </w:p>
        </w:tc>
      </w:tr>
      <w:tr w:rsidR="001B7C81" w:rsidRPr="00C04077" w14:paraId="60AD290A" w14:textId="77777777" w:rsidTr="00C30430">
        <w:tc>
          <w:tcPr>
            <w:tcW w:w="4598" w:type="dxa"/>
            <w:tcBorders>
              <w:top w:val="nil"/>
              <w:bottom w:val="nil"/>
            </w:tcBorders>
          </w:tcPr>
          <w:p w14:paraId="1D812CE6" w14:textId="77777777" w:rsidR="001B7C81" w:rsidRPr="000328BF" w:rsidRDefault="001B7C81" w:rsidP="00457C33">
            <w:pPr>
              <w:tabs>
                <w:tab w:val="left" w:pos="437"/>
              </w:tabs>
              <w:ind w:right="-609" w:firstLine="607"/>
              <w:jc w:val="both"/>
              <w:rPr>
                <w:cs/>
              </w:rPr>
            </w:pPr>
            <w:r w:rsidRPr="000328BF">
              <w:rPr>
                <w:rFonts w:hint="cs"/>
                <w:cs/>
              </w:rPr>
              <w:t>ที่ยังไม่จ่ายชำระเป็นค่าใช้จ่ายค้างจ่าย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FFFFFF"/>
          </w:tcPr>
          <w:p w14:paraId="7FA43F9A" w14:textId="77777777" w:rsidR="001B7C81" w:rsidRPr="000328BF" w:rsidRDefault="001B7C81" w:rsidP="00457C33">
            <w:pPr>
              <w:ind w:left="-87" w:right="-27" w:hanging="14"/>
              <w:jc w:val="right"/>
              <w:rPr>
                <w:cs/>
              </w:rPr>
            </w:pPr>
            <w:r w:rsidRPr="000328BF">
              <w:rPr>
                <w:cs/>
              </w:rPr>
              <w:t>(</w:t>
            </w:r>
            <w:r w:rsidRPr="000328BF">
              <w:t>5,851,408</w:t>
            </w:r>
            <w:r w:rsidRPr="000328BF">
              <w:rPr>
                <w:cs/>
              </w:rPr>
              <w:t>)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5B290528" w14:textId="77777777" w:rsidR="001B7C81" w:rsidRPr="000328BF" w:rsidRDefault="001B7C81" w:rsidP="00457C33">
            <w:pPr>
              <w:ind w:left="-87" w:right="-187" w:hanging="14"/>
              <w:jc w:val="center"/>
            </w:pPr>
            <w:r w:rsidRPr="000328BF">
              <w:t>-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4FB7C671" w14:textId="77777777" w:rsidR="001B7C81" w:rsidRPr="000328BF" w:rsidRDefault="001B7C81" w:rsidP="00457C33">
            <w:pPr>
              <w:ind w:left="-87" w:right="-27" w:hanging="14"/>
              <w:jc w:val="right"/>
              <w:rPr>
                <w:cs/>
              </w:rPr>
            </w:pPr>
            <w:r w:rsidRPr="000328BF">
              <w:rPr>
                <w:cs/>
              </w:rPr>
              <w:t>(</w:t>
            </w:r>
            <w:r w:rsidRPr="000328BF">
              <w:t>230,820</w:t>
            </w:r>
            <w:r w:rsidRPr="000328BF">
              <w:rPr>
                <w:cs/>
              </w:rPr>
              <w:t>)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5844C101" w14:textId="77777777" w:rsidR="001B7C81" w:rsidRPr="000328BF" w:rsidRDefault="001B7C81" w:rsidP="00457C33">
            <w:pPr>
              <w:ind w:left="-87" w:right="-187" w:hanging="14"/>
              <w:jc w:val="center"/>
            </w:pPr>
            <w:r w:rsidRPr="000328BF">
              <w:t>-</w:t>
            </w:r>
          </w:p>
        </w:tc>
      </w:tr>
      <w:tr w:rsidR="001B7C81" w:rsidRPr="00C04077" w14:paraId="5A9421EF" w14:textId="77777777" w:rsidTr="00C30430">
        <w:trPr>
          <w:trHeight w:val="397"/>
        </w:trPr>
        <w:tc>
          <w:tcPr>
            <w:tcW w:w="4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C5120" w14:textId="77777777" w:rsidR="001B7C81" w:rsidRPr="000328BF" w:rsidRDefault="001B7C81" w:rsidP="00457C33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cs/>
              </w:rPr>
            </w:pPr>
            <w:r w:rsidRPr="000328BF">
              <w:rPr>
                <w:cs/>
              </w:rPr>
              <w:t>ยอดคงเหลือยกไปปลายปี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91396D" w14:textId="77777777" w:rsidR="001B7C81" w:rsidRPr="000328BF" w:rsidRDefault="001B7C81" w:rsidP="00457C33">
            <w:pPr>
              <w:ind w:left="-87" w:right="29" w:hanging="14"/>
              <w:jc w:val="right"/>
              <w:rPr>
                <w:cs/>
              </w:rPr>
            </w:pPr>
            <w:r w:rsidRPr="000328BF">
              <w:t>307,994,982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4EDBB" w14:textId="77777777" w:rsidR="001B7C81" w:rsidRPr="000328BF" w:rsidRDefault="001B7C81" w:rsidP="00457C33">
            <w:pPr>
              <w:ind w:left="-87" w:right="29" w:hanging="14"/>
              <w:jc w:val="right"/>
              <w:rPr>
                <w:cs/>
              </w:rPr>
            </w:pPr>
            <w:r w:rsidRPr="000328BF">
              <w:t>295,466,012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0DE52" w14:textId="77777777" w:rsidR="001B7C81" w:rsidRPr="000328BF" w:rsidRDefault="001B7C81" w:rsidP="00457C33">
            <w:pPr>
              <w:ind w:left="-87" w:right="43" w:hanging="14"/>
              <w:jc w:val="right"/>
              <w:rPr>
                <w:cs/>
              </w:rPr>
            </w:pPr>
            <w:r w:rsidRPr="000328BF">
              <w:t>141,844,130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DE342" w14:textId="77777777" w:rsidR="001B7C81" w:rsidRPr="000328BF" w:rsidRDefault="001B7C81" w:rsidP="00457C33">
            <w:pPr>
              <w:ind w:left="-87" w:right="43" w:hanging="14"/>
              <w:jc w:val="right"/>
              <w:rPr>
                <w:cs/>
              </w:rPr>
            </w:pPr>
            <w:r w:rsidRPr="000328BF">
              <w:rPr>
                <w:rFonts w:hint="cs"/>
                <w:cs/>
              </w:rPr>
              <w:t>135,940,420</w:t>
            </w:r>
          </w:p>
        </w:tc>
      </w:tr>
    </w:tbl>
    <w:p w14:paraId="7FE6A82F" w14:textId="77777777" w:rsidR="001B7C81" w:rsidRDefault="001B7C81" w:rsidP="001B7C81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4ECF1586" w14:textId="77777777" w:rsidR="001B7C81" w:rsidRDefault="001B7C81" w:rsidP="001B7C81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797998A8" w14:textId="77777777" w:rsidR="001B7C81" w:rsidRDefault="001B7C81" w:rsidP="001B7C81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48E26336" w14:textId="77777777" w:rsidR="001B7C81" w:rsidRDefault="001B7C81" w:rsidP="001B7C81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3004E3F6" w14:textId="77777777" w:rsidR="001B7C81" w:rsidRDefault="001B7C81" w:rsidP="001B7C81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46AA29EF" w14:textId="77777777" w:rsidR="001B7C81" w:rsidRDefault="001B7C81" w:rsidP="001B7C81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0917A04D" w14:textId="77777777" w:rsidR="001B7C81" w:rsidRDefault="001B7C81" w:rsidP="001B7C81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6A6D61B8" w14:textId="77777777" w:rsidR="001B7C81" w:rsidRDefault="001B7C81" w:rsidP="001B7C81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014AAF15" w14:textId="77777777" w:rsidR="001B7C81" w:rsidRDefault="001B7C81" w:rsidP="001B7C81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292B66F0" w14:textId="77777777" w:rsidR="001B7C81" w:rsidRDefault="001B7C81" w:rsidP="001B7C81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0118C269" w14:textId="447D0766" w:rsidR="001B7C81" w:rsidRDefault="001B7C81" w:rsidP="001B7C81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0B91AC40" w14:textId="77777777" w:rsidR="00C30430" w:rsidRDefault="00C30430" w:rsidP="001B7C81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2DE6DE1F" w14:textId="77777777" w:rsidR="001B7C81" w:rsidRDefault="001B7C81" w:rsidP="001B7C81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0CE40E4A" w14:textId="77777777" w:rsidR="001B7C81" w:rsidRDefault="001B7C81" w:rsidP="001B7C81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2404EB00" w14:textId="77777777" w:rsidR="001B7C81" w:rsidRDefault="001B7C81" w:rsidP="001B7C81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6BB828BA" w14:textId="77777777" w:rsidR="001B7C81" w:rsidRDefault="001B7C81" w:rsidP="001B7C81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12FF5D96" w14:textId="77777777" w:rsidR="001B7C81" w:rsidRPr="00C04077" w:rsidRDefault="001B7C81" w:rsidP="00815F22">
      <w:pPr>
        <w:pStyle w:val="BodyText2"/>
        <w:tabs>
          <w:tab w:val="clear" w:pos="360"/>
          <w:tab w:val="clear" w:pos="900"/>
          <w:tab w:val="left" w:pos="714"/>
          <w:tab w:val="left" w:pos="993"/>
        </w:tabs>
        <w:ind w:left="284" w:right="-439" w:firstLine="626"/>
        <w:jc w:val="left"/>
      </w:pPr>
      <w:r w:rsidRPr="00C04077">
        <w:rPr>
          <w:cs/>
        </w:rPr>
        <w:lastRenderedPageBreak/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14:paraId="69B5FA43" w14:textId="77777777" w:rsidR="001B7C81" w:rsidRPr="00C04077" w:rsidRDefault="001B7C81" w:rsidP="001B7C81">
      <w:pPr>
        <w:pStyle w:val="BodyText2"/>
        <w:tabs>
          <w:tab w:val="clear" w:pos="900"/>
          <w:tab w:val="left" w:pos="993"/>
        </w:tabs>
        <w:spacing w:line="120" w:lineRule="auto"/>
        <w:ind w:right="-437"/>
        <w:jc w:val="left"/>
      </w:pPr>
    </w:p>
    <w:tbl>
      <w:tblPr>
        <w:tblW w:w="10219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7"/>
        <w:gridCol w:w="4882"/>
      </w:tblGrid>
      <w:tr w:rsidR="001B7C81" w:rsidRPr="00C04077" w14:paraId="4F32975D" w14:textId="77777777" w:rsidTr="00A42B03">
        <w:trPr>
          <w:trHeight w:hRule="exact" w:val="397"/>
        </w:trPr>
        <w:tc>
          <w:tcPr>
            <w:tcW w:w="5337" w:type="dxa"/>
            <w:vMerge w:val="restart"/>
            <w:vAlign w:val="center"/>
          </w:tcPr>
          <w:p w14:paraId="054ED414" w14:textId="77777777" w:rsidR="001B7C81" w:rsidRPr="00115C98" w:rsidRDefault="001B7C81" w:rsidP="00457C33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cs/>
              </w:rPr>
            </w:pPr>
            <w:r w:rsidRPr="00115C98">
              <w:rPr>
                <w:cs/>
              </w:rPr>
              <w:t>รายการ</w:t>
            </w:r>
          </w:p>
        </w:tc>
        <w:tc>
          <w:tcPr>
            <w:tcW w:w="4882" w:type="dxa"/>
          </w:tcPr>
          <w:p w14:paraId="3C2AC0C8" w14:textId="77777777" w:rsidR="001B7C81" w:rsidRPr="00115C98" w:rsidRDefault="001B7C81" w:rsidP="00457C33">
            <w:pPr>
              <w:ind w:right="-75"/>
              <w:jc w:val="center"/>
              <w:rPr>
                <w:cs/>
              </w:rPr>
            </w:pPr>
            <w:r w:rsidRPr="00115C98">
              <w:rPr>
                <w:cs/>
              </w:rPr>
              <w:t>งบการเงินรวม</w:t>
            </w:r>
            <w:r>
              <w:rPr>
                <w:rFonts w:hint="cs"/>
                <w:cs/>
              </w:rPr>
              <w:t>และ</w:t>
            </w:r>
            <w:r w:rsidRPr="00115C98">
              <w:rPr>
                <w:cs/>
              </w:rPr>
              <w:t>งบการเงินเฉพาะกิจการ</w:t>
            </w:r>
          </w:p>
        </w:tc>
      </w:tr>
      <w:tr w:rsidR="001B7C81" w:rsidRPr="00C04077" w14:paraId="0F0A50B1" w14:textId="77777777" w:rsidTr="00A42B03">
        <w:trPr>
          <w:trHeight w:hRule="exact" w:val="397"/>
        </w:trPr>
        <w:tc>
          <w:tcPr>
            <w:tcW w:w="5337" w:type="dxa"/>
            <w:vMerge/>
            <w:vAlign w:val="center"/>
          </w:tcPr>
          <w:p w14:paraId="62E5BB67" w14:textId="77777777" w:rsidR="001B7C81" w:rsidRPr="00115C98" w:rsidRDefault="001B7C81" w:rsidP="00457C33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cs/>
              </w:rPr>
            </w:pPr>
          </w:p>
        </w:tc>
        <w:tc>
          <w:tcPr>
            <w:tcW w:w="4882" w:type="dxa"/>
          </w:tcPr>
          <w:p w14:paraId="2253387C" w14:textId="77777777" w:rsidR="001B7C81" w:rsidRPr="00757B74" w:rsidRDefault="001B7C81" w:rsidP="00457C33">
            <w:pPr>
              <w:ind w:right="-75"/>
              <w:jc w:val="center"/>
              <w:rPr>
                <w:cs/>
              </w:rPr>
            </w:pPr>
            <w:r w:rsidRPr="00757B74">
              <w:rPr>
                <w:rFonts w:hint="cs"/>
                <w:cs/>
              </w:rPr>
              <w:t>256</w:t>
            </w:r>
            <w:r>
              <w:t xml:space="preserve">5 </w:t>
            </w:r>
            <w:r>
              <w:rPr>
                <w:rFonts w:hint="cs"/>
                <w:cs/>
              </w:rPr>
              <w:t xml:space="preserve">และ </w:t>
            </w:r>
            <w:r>
              <w:t>2564</w:t>
            </w:r>
          </w:p>
          <w:p w14:paraId="6DAAAD42" w14:textId="77777777" w:rsidR="001B7C81" w:rsidRPr="00115C98" w:rsidRDefault="001B7C81" w:rsidP="00457C33">
            <w:pPr>
              <w:ind w:right="-75"/>
              <w:jc w:val="center"/>
              <w:rPr>
                <w:cs/>
              </w:rPr>
            </w:pPr>
            <w:r>
              <w:rPr>
                <w:rFonts w:hint="cs"/>
                <w:cs/>
              </w:rPr>
              <w:t>2561</w:t>
            </w:r>
          </w:p>
          <w:p w14:paraId="47C5B05E" w14:textId="77777777" w:rsidR="001B7C81" w:rsidRPr="00757B74" w:rsidRDefault="001B7C81" w:rsidP="00457C33">
            <w:pPr>
              <w:ind w:right="-75"/>
              <w:jc w:val="center"/>
            </w:pPr>
            <w:r w:rsidRPr="00757B74">
              <w:rPr>
                <w:rFonts w:hint="cs"/>
                <w:cs/>
              </w:rPr>
              <w:t>256</w:t>
            </w:r>
            <w:r>
              <w:t>3</w:t>
            </w:r>
          </w:p>
          <w:p w14:paraId="060BD580" w14:textId="77777777" w:rsidR="001B7C81" w:rsidRPr="00115C98" w:rsidRDefault="001B7C81" w:rsidP="00457C33">
            <w:pPr>
              <w:ind w:right="-75"/>
              <w:jc w:val="center"/>
            </w:pPr>
            <w:r>
              <w:rPr>
                <w:rFonts w:hint="cs"/>
                <w:cs/>
              </w:rPr>
              <w:t>2561</w:t>
            </w:r>
          </w:p>
        </w:tc>
      </w:tr>
      <w:tr w:rsidR="001B7C81" w:rsidRPr="00C04077" w14:paraId="1411627B" w14:textId="77777777" w:rsidTr="00A42B03">
        <w:trPr>
          <w:trHeight w:hRule="exact" w:val="397"/>
        </w:trPr>
        <w:tc>
          <w:tcPr>
            <w:tcW w:w="5337" w:type="dxa"/>
            <w:tcBorders>
              <w:top w:val="single" w:sz="4" w:space="0" w:color="auto"/>
              <w:bottom w:val="nil"/>
            </w:tcBorders>
            <w:vAlign w:val="center"/>
          </w:tcPr>
          <w:p w14:paraId="19C64AD4" w14:textId="77777777" w:rsidR="001B7C81" w:rsidRPr="00115C98" w:rsidRDefault="001B7C81" w:rsidP="00457C33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cs/>
              </w:rPr>
            </w:pPr>
            <w:r w:rsidRPr="00115C98">
              <w:rPr>
                <w:cs/>
              </w:rPr>
              <w:t>อัตราคิดลด</w:t>
            </w:r>
          </w:p>
        </w:tc>
        <w:tc>
          <w:tcPr>
            <w:tcW w:w="4882" w:type="dxa"/>
            <w:vMerge w:val="restart"/>
            <w:vAlign w:val="center"/>
          </w:tcPr>
          <w:p w14:paraId="67316727" w14:textId="77777777" w:rsidR="001B7C81" w:rsidRPr="00F04745" w:rsidRDefault="001B7C81" w:rsidP="00457C33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</w:pPr>
            <w:r w:rsidRPr="00F04745">
              <w:rPr>
                <w:cs/>
              </w:rPr>
              <w:t xml:space="preserve">ร้อยละ </w:t>
            </w:r>
            <w:r>
              <w:t>0.36</w:t>
            </w:r>
            <w:r>
              <w:rPr>
                <w:rFonts w:hint="cs"/>
                <w:cs/>
              </w:rPr>
              <w:t xml:space="preserve"> </w:t>
            </w:r>
            <w:r>
              <w:t>-</w:t>
            </w:r>
            <w:r>
              <w:rPr>
                <w:rFonts w:hint="cs"/>
                <w:cs/>
              </w:rPr>
              <w:t xml:space="preserve"> </w:t>
            </w:r>
            <w:r>
              <w:t>2.31</w:t>
            </w:r>
            <w:r w:rsidRPr="00F04745">
              <w:rPr>
                <w:cs/>
              </w:rPr>
              <w:t xml:space="preserve"> ต่อปี</w:t>
            </w:r>
          </w:p>
          <w:p w14:paraId="6D4F2F96" w14:textId="77777777" w:rsidR="001B7C81" w:rsidRPr="00F04745" w:rsidRDefault="001B7C81" w:rsidP="00457C33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cs/>
              </w:rPr>
            </w:pPr>
            <w:r w:rsidRPr="00F04745">
              <w:rPr>
                <w:cs/>
              </w:rPr>
              <w:t xml:space="preserve">ร้อยละ </w:t>
            </w:r>
            <w:r>
              <w:t>3</w:t>
            </w:r>
            <w:r w:rsidRPr="00F04745">
              <w:rPr>
                <w:cs/>
              </w:rPr>
              <w:t xml:space="preserve"> </w:t>
            </w:r>
            <w:r>
              <w:t>- 6.50</w:t>
            </w:r>
            <w:r w:rsidRPr="00F04745">
              <w:rPr>
                <w:cs/>
              </w:rPr>
              <w:t xml:space="preserve"> ต่อปี</w:t>
            </w:r>
          </w:p>
          <w:p w14:paraId="11E18754" w14:textId="77777777" w:rsidR="001B7C81" w:rsidRPr="00F04745" w:rsidRDefault="001B7C81" w:rsidP="00457C33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cs/>
              </w:rPr>
            </w:pPr>
            <w:r w:rsidRPr="00F04745">
              <w:rPr>
                <w:cs/>
              </w:rPr>
              <w:t xml:space="preserve">ร้อยละ </w:t>
            </w:r>
            <w:r>
              <w:t>0</w:t>
            </w:r>
            <w:r w:rsidRPr="00F04745">
              <w:rPr>
                <w:cs/>
              </w:rPr>
              <w:t xml:space="preserve"> - </w:t>
            </w:r>
            <w:r>
              <w:t>15</w:t>
            </w:r>
            <w:r w:rsidRPr="00F04745">
              <w:rPr>
                <w:cs/>
              </w:rPr>
              <w:t xml:space="preserve"> ต่อป</w:t>
            </w:r>
            <w:r w:rsidRPr="00F04745">
              <w:rPr>
                <w:rFonts w:hint="cs"/>
                <w:cs/>
              </w:rPr>
              <w:t>ี</w:t>
            </w:r>
          </w:p>
        </w:tc>
      </w:tr>
      <w:tr w:rsidR="001B7C81" w:rsidRPr="00C04077" w14:paraId="0BECB923" w14:textId="77777777" w:rsidTr="00A42B03">
        <w:trPr>
          <w:trHeight w:hRule="exact" w:val="397"/>
        </w:trPr>
        <w:tc>
          <w:tcPr>
            <w:tcW w:w="5337" w:type="dxa"/>
            <w:tcBorders>
              <w:top w:val="nil"/>
              <w:bottom w:val="nil"/>
            </w:tcBorders>
            <w:vAlign w:val="center"/>
          </w:tcPr>
          <w:p w14:paraId="79FBCEAA" w14:textId="77777777" w:rsidR="001B7C81" w:rsidRPr="00115C98" w:rsidRDefault="001B7C81" w:rsidP="00457C33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cs/>
              </w:rPr>
            </w:pPr>
            <w:r w:rsidRPr="00115C98">
              <w:rPr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4882" w:type="dxa"/>
            <w:vMerge/>
            <w:vAlign w:val="center"/>
          </w:tcPr>
          <w:p w14:paraId="4C34429F" w14:textId="77777777" w:rsidR="001B7C81" w:rsidRPr="00F04745" w:rsidRDefault="001B7C81" w:rsidP="00457C33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cs/>
              </w:rPr>
            </w:pPr>
          </w:p>
        </w:tc>
      </w:tr>
      <w:tr w:rsidR="001B7C81" w:rsidRPr="00C04077" w14:paraId="546C210E" w14:textId="77777777" w:rsidTr="00A42B03">
        <w:trPr>
          <w:trHeight w:hRule="exact" w:val="544"/>
        </w:trPr>
        <w:tc>
          <w:tcPr>
            <w:tcW w:w="5337" w:type="dxa"/>
            <w:tcBorders>
              <w:top w:val="nil"/>
              <w:bottom w:val="single" w:sz="4" w:space="0" w:color="auto"/>
            </w:tcBorders>
            <w:vAlign w:val="center"/>
          </w:tcPr>
          <w:p w14:paraId="1387325C" w14:textId="77777777" w:rsidR="001B7C81" w:rsidRPr="00115C98" w:rsidRDefault="001B7C81" w:rsidP="00457C33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cs/>
              </w:rPr>
            </w:pPr>
            <w:r w:rsidRPr="00115C98">
              <w:rPr>
                <w:cs/>
              </w:rPr>
              <w:t>อัตราการเปลี่ยนแปลงในจำนวนพนักงาน (ขึ้นอยู่กับช่วง</w:t>
            </w:r>
            <w:r>
              <w:rPr>
                <w:rFonts w:hint="cs"/>
                <w:cs/>
              </w:rPr>
              <w:t>อายุ)</w:t>
            </w:r>
          </w:p>
        </w:tc>
        <w:tc>
          <w:tcPr>
            <w:tcW w:w="4882" w:type="dxa"/>
            <w:vMerge/>
            <w:tcBorders>
              <w:bottom w:val="single" w:sz="4" w:space="0" w:color="auto"/>
            </w:tcBorders>
            <w:vAlign w:val="center"/>
          </w:tcPr>
          <w:p w14:paraId="44A3A134" w14:textId="77777777" w:rsidR="001B7C81" w:rsidRPr="00F04745" w:rsidRDefault="001B7C81" w:rsidP="00457C33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</w:pPr>
          </w:p>
        </w:tc>
      </w:tr>
    </w:tbl>
    <w:p w14:paraId="533CF5C5" w14:textId="77777777" w:rsidR="001B7C81" w:rsidRPr="000328BF" w:rsidRDefault="001B7C81" w:rsidP="001B7C81">
      <w:pPr>
        <w:tabs>
          <w:tab w:val="left" w:pos="284"/>
          <w:tab w:val="left" w:pos="993"/>
          <w:tab w:val="left" w:pos="1440"/>
        </w:tabs>
        <w:ind w:right="-338" w:firstLine="644"/>
        <w:jc w:val="both"/>
        <w:rPr>
          <w:sz w:val="10"/>
          <w:szCs w:val="10"/>
        </w:rPr>
      </w:pPr>
    </w:p>
    <w:p w14:paraId="64AD5EAE" w14:textId="77777777" w:rsidR="001B7C81" w:rsidRPr="00430A46" w:rsidRDefault="001B7C81" w:rsidP="00815F22">
      <w:pPr>
        <w:tabs>
          <w:tab w:val="left" w:pos="284"/>
          <w:tab w:val="left" w:pos="993"/>
          <w:tab w:val="left" w:pos="1440"/>
        </w:tabs>
        <w:ind w:right="-338" w:firstLine="924"/>
        <w:jc w:val="both"/>
        <w:rPr>
          <w:sz w:val="29"/>
          <w:szCs w:val="29"/>
          <w:cs/>
        </w:rPr>
      </w:pPr>
      <w:r w:rsidRPr="00621DF6">
        <w:rPr>
          <w:cs/>
        </w:rPr>
        <w:t>การวิเคราะห์ความอ่อนไหวของข้อสมมติฐานหลักในการคำนวณ</w:t>
      </w:r>
    </w:p>
    <w:p w14:paraId="6A162A6D" w14:textId="77777777" w:rsidR="001B7C81" w:rsidRPr="004A6A47" w:rsidRDefault="001B7C81" w:rsidP="00A42B03">
      <w:pPr>
        <w:tabs>
          <w:tab w:val="left" w:pos="426"/>
          <w:tab w:val="left" w:pos="900"/>
          <w:tab w:val="left" w:pos="1440"/>
        </w:tabs>
        <w:ind w:right="-135"/>
        <w:jc w:val="right"/>
        <w:rPr>
          <w:cs/>
        </w:rPr>
      </w:pPr>
      <w:r w:rsidRPr="004A6A47">
        <w:rPr>
          <w:cs/>
        </w:rPr>
        <w:t xml:space="preserve">      หน่วย </w:t>
      </w:r>
      <w:r w:rsidRPr="004A6A47">
        <w:t xml:space="preserve">: </w:t>
      </w:r>
      <w:r w:rsidRPr="004A6A47">
        <w:rPr>
          <w:cs/>
        </w:rPr>
        <w:t>บาท</w:t>
      </w:r>
    </w:p>
    <w:tbl>
      <w:tblPr>
        <w:tblW w:w="10219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2"/>
        <w:gridCol w:w="2443"/>
        <w:gridCol w:w="2444"/>
      </w:tblGrid>
      <w:tr w:rsidR="001B7C81" w:rsidRPr="00430A46" w14:paraId="7C368230" w14:textId="77777777" w:rsidTr="00A42B03">
        <w:tc>
          <w:tcPr>
            <w:tcW w:w="5332" w:type="dxa"/>
            <w:vMerge w:val="restart"/>
            <w:vAlign w:val="center"/>
          </w:tcPr>
          <w:p w14:paraId="6F66830B" w14:textId="77777777" w:rsidR="001B7C81" w:rsidRPr="004A6A47" w:rsidRDefault="001B7C81" w:rsidP="00457C33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cs/>
              </w:rPr>
            </w:pPr>
            <w:r w:rsidRPr="004A6A47">
              <w:rPr>
                <w:cs/>
              </w:rPr>
              <w:t>รายการ</w:t>
            </w:r>
          </w:p>
        </w:tc>
        <w:tc>
          <w:tcPr>
            <w:tcW w:w="4887" w:type="dxa"/>
            <w:gridSpan w:val="2"/>
            <w:tcBorders>
              <w:bottom w:val="single" w:sz="4" w:space="0" w:color="auto"/>
            </w:tcBorders>
          </w:tcPr>
          <w:p w14:paraId="4ABE28F8" w14:textId="77777777" w:rsidR="001B7C81" w:rsidRPr="004A6A47" w:rsidRDefault="001B7C81" w:rsidP="00457C33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</w:pPr>
            <w:r w:rsidRPr="004A6A47">
              <w:rPr>
                <w:cs/>
              </w:rPr>
              <w:t>25</w:t>
            </w:r>
            <w:r w:rsidRPr="004A6A47">
              <w:rPr>
                <w:rFonts w:hint="cs"/>
                <w:cs/>
              </w:rPr>
              <w:t>6</w:t>
            </w:r>
            <w:r w:rsidRPr="004A6A47">
              <w:t>5</w:t>
            </w:r>
          </w:p>
        </w:tc>
      </w:tr>
      <w:tr w:rsidR="001B7C81" w:rsidRPr="00430A46" w14:paraId="7ADC57D9" w14:textId="77777777" w:rsidTr="00A42B03">
        <w:tc>
          <w:tcPr>
            <w:tcW w:w="5332" w:type="dxa"/>
            <w:vMerge/>
            <w:vAlign w:val="center"/>
          </w:tcPr>
          <w:p w14:paraId="522D724F" w14:textId="77777777" w:rsidR="001B7C81" w:rsidRPr="004A6A47" w:rsidRDefault="001B7C81" w:rsidP="00457C33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cs/>
              </w:rPr>
            </w:pPr>
          </w:p>
        </w:tc>
        <w:tc>
          <w:tcPr>
            <w:tcW w:w="2443" w:type="dxa"/>
            <w:tcBorders>
              <w:bottom w:val="single" w:sz="4" w:space="0" w:color="auto"/>
            </w:tcBorders>
          </w:tcPr>
          <w:p w14:paraId="348718BE" w14:textId="77777777" w:rsidR="001B7C81" w:rsidRPr="004A6A47" w:rsidRDefault="001B7C81" w:rsidP="00457C33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cs/>
              </w:rPr>
            </w:pPr>
            <w:r w:rsidRPr="004A6A47">
              <w:rPr>
                <w:cs/>
              </w:rPr>
              <w:t>งบการเงินรวม</w:t>
            </w:r>
          </w:p>
        </w:tc>
        <w:tc>
          <w:tcPr>
            <w:tcW w:w="2444" w:type="dxa"/>
            <w:tcBorders>
              <w:bottom w:val="single" w:sz="4" w:space="0" w:color="auto"/>
            </w:tcBorders>
          </w:tcPr>
          <w:p w14:paraId="3DCCF4E9" w14:textId="77777777" w:rsidR="001B7C81" w:rsidRPr="004A6A47" w:rsidRDefault="001B7C81" w:rsidP="00457C33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cs/>
              </w:rPr>
            </w:pPr>
            <w:r w:rsidRPr="004A6A47">
              <w:rPr>
                <w:cs/>
              </w:rPr>
              <w:t>งบการเงินเฉพาะกิจการ</w:t>
            </w:r>
          </w:p>
        </w:tc>
      </w:tr>
      <w:tr w:rsidR="001B7C81" w:rsidRPr="00430A46" w14:paraId="4A579BE3" w14:textId="77777777" w:rsidTr="00A42B03">
        <w:tc>
          <w:tcPr>
            <w:tcW w:w="5332" w:type="dxa"/>
            <w:tcBorders>
              <w:bottom w:val="nil"/>
            </w:tcBorders>
          </w:tcPr>
          <w:p w14:paraId="72230B6D" w14:textId="77777777" w:rsidR="001B7C81" w:rsidRPr="004A6A47" w:rsidRDefault="001B7C81" w:rsidP="00457C33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4A6A47">
              <w:rPr>
                <w:cs/>
              </w:rPr>
              <w:t>อัตราคิดลด ลดลงร้อยละ 1</w:t>
            </w:r>
          </w:p>
        </w:tc>
        <w:tc>
          <w:tcPr>
            <w:tcW w:w="2443" w:type="dxa"/>
            <w:tcBorders>
              <w:bottom w:val="nil"/>
            </w:tcBorders>
          </w:tcPr>
          <w:p w14:paraId="457A4E82" w14:textId="77777777" w:rsidR="001B7C81" w:rsidRPr="004A6A47" w:rsidRDefault="001B7C81" w:rsidP="00457C33">
            <w:pPr>
              <w:ind w:right="382"/>
              <w:jc w:val="right"/>
            </w:pPr>
            <w:r w:rsidRPr="004A6A47">
              <w:t>2</w:t>
            </w:r>
            <w:r>
              <w:t>0</w:t>
            </w:r>
            <w:r w:rsidRPr="004A6A47">
              <w:t>,438,090</w:t>
            </w:r>
          </w:p>
        </w:tc>
        <w:tc>
          <w:tcPr>
            <w:tcW w:w="2444" w:type="dxa"/>
            <w:tcBorders>
              <w:bottom w:val="nil"/>
            </w:tcBorders>
            <w:shd w:val="clear" w:color="auto" w:fill="auto"/>
          </w:tcPr>
          <w:p w14:paraId="00229916" w14:textId="77777777" w:rsidR="001B7C81" w:rsidRPr="004A6A47" w:rsidRDefault="001B7C81" w:rsidP="00457C33">
            <w:pPr>
              <w:ind w:right="382"/>
              <w:jc w:val="right"/>
            </w:pPr>
            <w:r w:rsidRPr="004A6A47">
              <w:rPr>
                <w:rFonts w:hint="cs"/>
                <w:cs/>
              </w:rPr>
              <w:t>4,</w:t>
            </w:r>
            <w:r w:rsidRPr="004A6A47">
              <w:t>989,439</w:t>
            </w:r>
          </w:p>
        </w:tc>
      </w:tr>
      <w:tr w:rsidR="001B7C81" w:rsidRPr="00430A46" w14:paraId="5E938134" w14:textId="77777777" w:rsidTr="00A42B03">
        <w:tc>
          <w:tcPr>
            <w:tcW w:w="5332" w:type="dxa"/>
            <w:tcBorders>
              <w:top w:val="nil"/>
              <w:bottom w:val="nil"/>
            </w:tcBorders>
          </w:tcPr>
          <w:p w14:paraId="1E042477" w14:textId="77777777" w:rsidR="001B7C81" w:rsidRPr="004A6A47" w:rsidRDefault="001B7C81" w:rsidP="00457C33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4A6A47">
              <w:rPr>
                <w:cs/>
              </w:rPr>
              <w:t>อัตราคิดลด (ฐาน)</w:t>
            </w:r>
          </w:p>
        </w:tc>
        <w:tc>
          <w:tcPr>
            <w:tcW w:w="2443" w:type="dxa"/>
            <w:tcBorders>
              <w:top w:val="nil"/>
              <w:bottom w:val="nil"/>
            </w:tcBorders>
          </w:tcPr>
          <w:p w14:paraId="1FF7B8A8" w14:textId="77777777" w:rsidR="001B7C81" w:rsidRPr="004A6A47" w:rsidRDefault="001B7C81" w:rsidP="00457C33">
            <w:pPr>
              <w:ind w:right="382"/>
              <w:jc w:val="right"/>
              <w:rPr>
                <w:cs/>
              </w:rPr>
            </w:pPr>
            <w:r w:rsidRPr="004A6A47">
              <w:t>307,994,982</w:t>
            </w:r>
          </w:p>
        </w:tc>
        <w:tc>
          <w:tcPr>
            <w:tcW w:w="2444" w:type="dxa"/>
            <w:tcBorders>
              <w:top w:val="nil"/>
              <w:bottom w:val="nil"/>
            </w:tcBorders>
            <w:shd w:val="clear" w:color="auto" w:fill="auto"/>
          </w:tcPr>
          <w:p w14:paraId="7D73CD2F" w14:textId="77777777" w:rsidR="001B7C81" w:rsidRPr="004A6A47" w:rsidRDefault="001B7C81" w:rsidP="00457C33">
            <w:pPr>
              <w:ind w:right="382"/>
              <w:jc w:val="right"/>
              <w:rPr>
                <w:cs/>
              </w:rPr>
            </w:pPr>
            <w:r w:rsidRPr="004A6A47">
              <w:t>141,844,130</w:t>
            </w:r>
          </w:p>
        </w:tc>
      </w:tr>
      <w:tr w:rsidR="001B7C81" w:rsidRPr="00430A46" w14:paraId="7C320003" w14:textId="77777777" w:rsidTr="00A42B03">
        <w:tc>
          <w:tcPr>
            <w:tcW w:w="5332" w:type="dxa"/>
            <w:tcBorders>
              <w:top w:val="nil"/>
              <w:bottom w:val="nil"/>
            </w:tcBorders>
          </w:tcPr>
          <w:p w14:paraId="5BD08EEA" w14:textId="77777777" w:rsidR="001B7C81" w:rsidRPr="004A6A47" w:rsidRDefault="001B7C81" w:rsidP="00457C33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4A6A47">
              <w:rPr>
                <w:cs/>
              </w:rPr>
              <w:t>อัตราคิดลด เพิ่มขึ้นร้อยละ 1</w:t>
            </w:r>
          </w:p>
        </w:tc>
        <w:tc>
          <w:tcPr>
            <w:tcW w:w="2443" w:type="dxa"/>
            <w:tcBorders>
              <w:top w:val="nil"/>
              <w:bottom w:val="nil"/>
            </w:tcBorders>
          </w:tcPr>
          <w:p w14:paraId="6B079DD7" w14:textId="77777777" w:rsidR="001B7C81" w:rsidRPr="004A6A47" w:rsidRDefault="001B7C81" w:rsidP="00457C33">
            <w:pPr>
              <w:ind w:right="326"/>
              <w:jc w:val="right"/>
              <w:rPr>
                <w:cs/>
              </w:rPr>
            </w:pPr>
            <w:r w:rsidRPr="004A6A47">
              <w:t>(18,499,102)</w:t>
            </w:r>
          </w:p>
        </w:tc>
        <w:tc>
          <w:tcPr>
            <w:tcW w:w="2444" w:type="dxa"/>
            <w:tcBorders>
              <w:top w:val="nil"/>
              <w:bottom w:val="nil"/>
            </w:tcBorders>
            <w:shd w:val="clear" w:color="auto" w:fill="auto"/>
          </w:tcPr>
          <w:p w14:paraId="1E3F4475" w14:textId="77777777" w:rsidR="001B7C81" w:rsidRPr="004A6A47" w:rsidRDefault="001B7C81" w:rsidP="00457C33">
            <w:pPr>
              <w:ind w:right="326"/>
              <w:jc w:val="right"/>
              <w:rPr>
                <w:cs/>
              </w:rPr>
            </w:pPr>
            <w:r w:rsidRPr="004A6A47">
              <w:t>(4,696,530)</w:t>
            </w:r>
          </w:p>
        </w:tc>
      </w:tr>
      <w:tr w:rsidR="001B7C81" w:rsidRPr="00430A46" w14:paraId="2BFB4095" w14:textId="77777777" w:rsidTr="00A42B03">
        <w:tc>
          <w:tcPr>
            <w:tcW w:w="5332" w:type="dxa"/>
            <w:tcBorders>
              <w:top w:val="nil"/>
              <w:bottom w:val="nil"/>
            </w:tcBorders>
          </w:tcPr>
          <w:p w14:paraId="2537662F" w14:textId="77777777" w:rsidR="001B7C81" w:rsidRPr="004A6A47" w:rsidRDefault="001B7C81" w:rsidP="00457C33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4A6A47">
              <w:rPr>
                <w:cs/>
              </w:rPr>
              <w:t>อัตราการขึ้นเงินเดือน ลดลงร้อยละ 1</w:t>
            </w:r>
          </w:p>
        </w:tc>
        <w:tc>
          <w:tcPr>
            <w:tcW w:w="2443" w:type="dxa"/>
            <w:tcBorders>
              <w:top w:val="nil"/>
              <w:bottom w:val="nil"/>
            </w:tcBorders>
          </w:tcPr>
          <w:p w14:paraId="5957CC8C" w14:textId="77777777" w:rsidR="001B7C81" w:rsidRPr="004A6A47" w:rsidRDefault="001B7C81" w:rsidP="00457C33">
            <w:pPr>
              <w:ind w:right="326"/>
              <w:jc w:val="right"/>
              <w:rPr>
                <w:cs/>
              </w:rPr>
            </w:pPr>
            <w:r w:rsidRPr="004A6A47">
              <w:t>(22,286,665)</w:t>
            </w:r>
          </w:p>
        </w:tc>
        <w:tc>
          <w:tcPr>
            <w:tcW w:w="2444" w:type="dxa"/>
            <w:tcBorders>
              <w:top w:val="nil"/>
              <w:bottom w:val="nil"/>
            </w:tcBorders>
            <w:shd w:val="clear" w:color="auto" w:fill="auto"/>
          </w:tcPr>
          <w:p w14:paraId="184F0EE6" w14:textId="77777777" w:rsidR="001B7C81" w:rsidRPr="004A6A47" w:rsidRDefault="001B7C81" w:rsidP="00457C33">
            <w:pPr>
              <w:ind w:right="326"/>
              <w:jc w:val="right"/>
              <w:rPr>
                <w:cs/>
              </w:rPr>
            </w:pPr>
            <w:r w:rsidRPr="004A6A47">
              <w:t>(5,899,698)</w:t>
            </w:r>
          </w:p>
        </w:tc>
      </w:tr>
      <w:tr w:rsidR="001B7C81" w:rsidRPr="00430A46" w14:paraId="5CD9922A" w14:textId="77777777" w:rsidTr="00A42B03">
        <w:tc>
          <w:tcPr>
            <w:tcW w:w="5332" w:type="dxa"/>
            <w:tcBorders>
              <w:top w:val="nil"/>
              <w:bottom w:val="nil"/>
            </w:tcBorders>
          </w:tcPr>
          <w:p w14:paraId="60E9625A" w14:textId="77777777" w:rsidR="001B7C81" w:rsidRPr="004A6A47" w:rsidRDefault="001B7C81" w:rsidP="00457C33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4A6A47">
              <w:rPr>
                <w:cs/>
              </w:rPr>
              <w:t>อัตราการขึ้นเงินเดือน (ฐาน)</w:t>
            </w:r>
          </w:p>
        </w:tc>
        <w:tc>
          <w:tcPr>
            <w:tcW w:w="2443" w:type="dxa"/>
            <w:tcBorders>
              <w:top w:val="nil"/>
              <w:bottom w:val="nil"/>
            </w:tcBorders>
          </w:tcPr>
          <w:p w14:paraId="746F08CF" w14:textId="77777777" w:rsidR="001B7C81" w:rsidRPr="004A6A47" w:rsidRDefault="001B7C81" w:rsidP="00457C33">
            <w:pPr>
              <w:ind w:right="382"/>
              <w:jc w:val="right"/>
              <w:rPr>
                <w:cs/>
              </w:rPr>
            </w:pPr>
            <w:r w:rsidRPr="004A6A47">
              <w:t>307,994,982</w:t>
            </w:r>
          </w:p>
        </w:tc>
        <w:tc>
          <w:tcPr>
            <w:tcW w:w="2444" w:type="dxa"/>
            <w:tcBorders>
              <w:top w:val="nil"/>
              <w:bottom w:val="nil"/>
            </w:tcBorders>
            <w:shd w:val="clear" w:color="auto" w:fill="auto"/>
          </w:tcPr>
          <w:p w14:paraId="62B1DF8A" w14:textId="77777777" w:rsidR="001B7C81" w:rsidRPr="004A6A47" w:rsidRDefault="001B7C81" w:rsidP="00457C33">
            <w:pPr>
              <w:ind w:right="382"/>
              <w:jc w:val="right"/>
              <w:rPr>
                <w:cs/>
              </w:rPr>
            </w:pPr>
            <w:r w:rsidRPr="004A6A47">
              <w:t>141,844,130</w:t>
            </w:r>
          </w:p>
        </w:tc>
      </w:tr>
      <w:tr w:rsidR="001B7C81" w:rsidRPr="00430A46" w14:paraId="24C9B669" w14:textId="77777777" w:rsidTr="00A42B03">
        <w:tc>
          <w:tcPr>
            <w:tcW w:w="5332" w:type="dxa"/>
            <w:tcBorders>
              <w:top w:val="nil"/>
              <w:bottom w:val="single" w:sz="4" w:space="0" w:color="auto"/>
            </w:tcBorders>
          </w:tcPr>
          <w:p w14:paraId="21C937B7" w14:textId="77777777" w:rsidR="001B7C81" w:rsidRPr="004A6A47" w:rsidRDefault="001B7C81" w:rsidP="00457C33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4A6A47">
              <w:rPr>
                <w:cs/>
              </w:rPr>
              <w:t>อัตราการขึ้นเงินเดือน เพิ่มขึ้นร้อยละ 1</w:t>
            </w:r>
          </w:p>
        </w:tc>
        <w:tc>
          <w:tcPr>
            <w:tcW w:w="2443" w:type="dxa"/>
            <w:tcBorders>
              <w:top w:val="nil"/>
              <w:bottom w:val="single" w:sz="4" w:space="0" w:color="auto"/>
            </w:tcBorders>
          </w:tcPr>
          <w:p w14:paraId="3F6B34E2" w14:textId="77777777" w:rsidR="001B7C81" w:rsidRPr="004A6A47" w:rsidRDefault="001B7C81" w:rsidP="00457C33">
            <w:pPr>
              <w:ind w:right="382"/>
              <w:jc w:val="right"/>
            </w:pPr>
            <w:r w:rsidRPr="004A6A47">
              <w:t>25,157,732</w:t>
            </w:r>
          </w:p>
        </w:tc>
        <w:tc>
          <w:tcPr>
            <w:tcW w:w="24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D88DEF" w14:textId="77777777" w:rsidR="001B7C81" w:rsidRPr="004A6A47" w:rsidRDefault="001B7C81" w:rsidP="00457C33">
            <w:pPr>
              <w:ind w:right="382"/>
              <w:jc w:val="right"/>
            </w:pPr>
            <w:r w:rsidRPr="004A6A47">
              <w:t>6,540,404</w:t>
            </w:r>
          </w:p>
        </w:tc>
      </w:tr>
    </w:tbl>
    <w:p w14:paraId="6967908A" w14:textId="77777777" w:rsidR="001B7C81" w:rsidRDefault="001B7C81" w:rsidP="001B7C81">
      <w:pPr>
        <w:pStyle w:val="BodyText2"/>
        <w:tabs>
          <w:tab w:val="left" w:pos="33"/>
          <w:tab w:val="center" w:pos="4651"/>
          <w:tab w:val="left" w:pos="9498"/>
        </w:tabs>
        <w:ind w:right="-710"/>
        <w:jc w:val="left"/>
        <w:rPr>
          <w:rFonts w:ascii="Angsana New" w:hAnsi="Angsana New"/>
          <w:b/>
          <w:bCs/>
          <w:sz w:val="20"/>
          <w:szCs w:val="20"/>
        </w:rPr>
      </w:pPr>
    </w:p>
    <w:p w14:paraId="4520F964" w14:textId="77777777" w:rsidR="001B7C81" w:rsidRPr="001B7C81" w:rsidRDefault="001B7C81" w:rsidP="001B7C81">
      <w:pPr>
        <w:pStyle w:val="BodyText3"/>
        <w:numPr>
          <w:ilvl w:val="0"/>
          <w:numId w:val="2"/>
        </w:numPr>
        <w:tabs>
          <w:tab w:val="clear" w:pos="360"/>
        </w:tabs>
        <w:ind w:left="336" w:right="-706" w:hanging="364"/>
        <w:rPr>
          <w:rFonts w:ascii="Angsana New" w:hAnsi="Angsana New"/>
          <w:b/>
          <w:bCs/>
        </w:rPr>
      </w:pPr>
      <w:r w:rsidRPr="001B7C81">
        <w:rPr>
          <w:rFonts w:ascii="Angsana New" w:hAnsi="Angsana New"/>
          <w:b/>
          <w:bCs/>
          <w:cs/>
        </w:rPr>
        <w:t>เงินปันผลจ่ายและค่าตอบแทนกรรมการ</w:t>
      </w:r>
    </w:p>
    <w:p w14:paraId="1D0C4374" w14:textId="7151D2AF" w:rsidR="001B7C81" w:rsidRDefault="001B7C81" w:rsidP="00A42B03">
      <w:pPr>
        <w:ind w:left="910" w:right="-121" w:hanging="546"/>
        <w:jc w:val="thaiDistribute"/>
        <w:rPr>
          <w:spacing w:val="-4"/>
        </w:rPr>
      </w:pPr>
      <w:r>
        <w:rPr>
          <w:spacing w:val="-4"/>
        </w:rPr>
        <w:t xml:space="preserve">25.1    </w:t>
      </w:r>
      <w:r w:rsidRPr="00C26932">
        <w:rPr>
          <w:spacing w:val="-4"/>
          <w:cs/>
        </w:rPr>
        <w:t xml:space="preserve">เมื่อวันที่ </w:t>
      </w:r>
      <w:r w:rsidRPr="00C26932">
        <w:rPr>
          <w:spacing w:val="-4"/>
        </w:rPr>
        <w:t>22</w:t>
      </w:r>
      <w:r w:rsidRPr="00C26932">
        <w:rPr>
          <w:spacing w:val="-4"/>
          <w:cs/>
        </w:rPr>
        <w:t xml:space="preserve"> เมษายน </w:t>
      </w:r>
      <w:r w:rsidRPr="00C26932">
        <w:rPr>
          <w:spacing w:val="-4"/>
        </w:rPr>
        <w:t>2565</w:t>
      </w:r>
      <w:r w:rsidRPr="00C26932">
        <w:rPr>
          <w:spacing w:val="-4"/>
          <w:cs/>
        </w:rPr>
        <w:t xml:space="preserve"> ที่ประชุมสามัญผู้ถือหุ้นของบริษัทประจำปี </w:t>
      </w:r>
      <w:r w:rsidRPr="00C26932">
        <w:rPr>
          <w:spacing w:val="-4"/>
        </w:rPr>
        <w:t>2565</w:t>
      </w:r>
      <w:r w:rsidRPr="00C26932">
        <w:rPr>
          <w:spacing w:val="-4"/>
          <w:cs/>
        </w:rPr>
        <w:t xml:space="preserve"> ได้มีมติให้จ่ายเงินปันผลแก่ผู้ถือหุ้น</w:t>
      </w:r>
      <w:r w:rsidRPr="00777E15">
        <w:rPr>
          <w:spacing w:val="-4"/>
          <w:cs/>
        </w:rPr>
        <w:t xml:space="preserve">จำนวน </w:t>
      </w:r>
      <w:r>
        <w:rPr>
          <w:spacing w:val="-4"/>
        </w:rPr>
        <w:t>2,000</w:t>
      </w:r>
      <w:r w:rsidRPr="00777E15">
        <w:rPr>
          <w:spacing w:val="-4"/>
          <w:cs/>
        </w:rPr>
        <w:t xml:space="preserve"> ล้านหุ้น ในอัตราหุ้นละ </w:t>
      </w:r>
      <w:r>
        <w:rPr>
          <w:spacing w:val="-4"/>
        </w:rPr>
        <w:t>0.25</w:t>
      </w:r>
      <w:r w:rsidRPr="00777E15">
        <w:rPr>
          <w:spacing w:val="-4"/>
          <w:cs/>
        </w:rPr>
        <w:t xml:space="preserve"> บาท เป็นจำนวนเงิน </w:t>
      </w:r>
      <w:r>
        <w:rPr>
          <w:spacing w:val="-4"/>
        </w:rPr>
        <w:t>500</w:t>
      </w:r>
      <w:r w:rsidRPr="00777E15">
        <w:rPr>
          <w:spacing w:val="-4"/>
          <w:cs/>
        </w:rPr>
        <w:t xml:space="preserve"> ล้านบาท </w:t>
      </w:r>
      <w:r>
        <w:rPr>
          <w:rFonts w:hint="cs"/>
          <w:spacing w:val="-4"/>
          <w:cs/>
        </w:rPr>
        <w:t>โดยบริษัทได้จ่าย</w:t>
      </w:r>
      <w:r>
        <w:rPr>
          <w:spacing w:val="-4"/>
          <w:cs/>
        </w:rPr>
        <w:t>เงินปันผล</w:t>
      </w:r>
      <w:r>
        <w:rPr>
          <w:rFonts w:hint="cs"/>
          <w:spacing w:val="-4"/>
          <w:cs/>
        </w:rPr>
        <w:t>แล้ว</w:t>
      </w:r>
      <w:r w:rsidRPr="00777E15">
        <w:rPr>
          <w:spacing w:val="-4"/>
          <w:cs/>
        </w:rPr>
        <w:t xml:space="preserve">             </w:t>
      </w:r>
      <w:r w:rsidR="00C30430">
        <w:rPr>
          <w:spacing w:val="-4"/>
        </w:rPr>
        <w:t xml:space="preserve"> </w:t>
      </w:r>
      <w:r w:rsidRPr="00777E15">
        <w:rPr>
          <w:spacing w:val="-4"/>
          <w:cs/>
        </w:rPr>
        <w:t xml:space="preserve">   </w:t>
      </w:r>
      <w:r w:rsidR="00C30430">
        <w:rPr>
          <w:spacing w:val="-4"/>
        </w:rPr>
        <w:t xml:space="preserve">        </w:t>
      </w:r>
      <w:r w:rsidRPr="00777E15">
        <w:rPr>
          <w:spacing w:val="-4"/>
          <w:cs/>
        </w:rPr>
        <w:t xml:space="preserve">  </w:t>
      </w:r>
      <w:r>
        <w:rPr>
          <w:rFonts w:hint="cs"/>
          <w:spacing w:val="-4"/>
          <w:cs/>
        </w:rPr>
        <w:t>ในเดือน</w:t>
      </w:r>
      <w:r w:rsidRPr="00777E15">
        <w:rPr>
          <w:spacing w:val="-4"/>
          <w:cs/>
        </w:rPr>
        <w:t xml:space="preserve">พฤษภาคม </w:t>
      </w:r>
      <w:r>
        <w:rPr>
          <w:spacing w:val="-4"/>
        </w:rPr>
        <w:t>2565</w:t>
      </w:r>
      <w:r w:rsidRPr="00777E15">
        <w:rPr>
          <w:spacing w:val="-4"/>
          <w:cs/>
        </w:rPr>
        <w:t xml:space="preserve"> </w:t>
      </w:r>
      <w:r>
        <w:rPr>
          <w:rFonts w:hint="cs"/>
          <w:spacing w:val="-4"/>
          <w:cs/>
        </w:rPr>
        <w:t>และ</w:t>
      </w:r>
      <w:r w:rsidRPr="00777E15">
        <w:rPr>
          <w:spacing w:val="-4"/>
          <w:cs/>
        </w:rPr>
        <w:t xml:space="preserve">มีการอนุมัติการจ่ายค่าตอบแทนกรรมการประจำปี </w:t>
      </w:r>
      <w:r>
        <w:rPr>
          <w:spacing w:val="-4"/>
        </w:rPr>
        <w:t>2565</w:t>
      </w:r>
      <w:r w:rsidRPr="00777E15">
        <w:rPr>
          <w:spacing w:val="-4"/>
          <w:cs/>
        </w:rPr>
        <w:t xml:space="preserve"> เป็นเงินบำเหน็จกรรมการจำนวนเงิน </w:t>
      </w:r>
      <w:r>
        <w:rPr>
          <w:spacing w:val="-4"/>
        </w:rPr>
        <w:t>18</w:t>
      </w:r>
      <w:r w:rsidRPr="00777E15">
        <w:rPr>
          <w:spacing w:val="-4"/>
          <w:cs/>
        </w:rPr>
        <w:t xml:space="preserve"> ล้านบาท และเบี้ยประชุมกรรมการในอัตราที่กำหนดไว้</w:t>
      </w:r>
    </w:p>
    <w:p w14:paraId="7A846F9C" w14:textId="1A6F23DF" w:rsidR="001B7C81" w:rsidRPr="00234D3D" w:rsidRDefault="001B7C81" w:rsidP="00A42B03">
      <w:pPr>
        <w:ind w:left="938" w:right="-121" w:hanging="546"/>
        <w:jc w:val="thaiDistribute"/>
        <w:rPr>
          <w:spacing w:val="-4"/>
        </w:rPr>
      </w:pPr>
      <w:r>
        <w:rPr>
          <w:spacing w:val="-4"/>
        </w:rPr>
        <w:t xml:space="preserve">25.2    </w:t>
      </w:r>
      <w:r w:rsidRPr="00C26932">
        <w:rPr>
          <w:spacing w:val="-4"/>
          <w:cs/>
        </w:rPr>
        <w:t xml:space="preserve">เมื่อวันที่ </w:t>
      </w:r>
      <w:r w:rsidRPr="00C26932">
        <w:rPr>
          <w:spacing w:val="-4"/>
        </w:rPr>
        <w:t xml:space="preserve">26 </w:t>
      </w:r>
      <w:r w:rsidRPr="00C26932">
        <w:rPr>
          <w:spacing w:val="-4"/>
          <w:cs/>
        </w:rPr>
        <w:t xml:space="preserve">เมษายน </w:t>
      </w:r>
      <w:r w:rsidRPr="00C26932">
        <w:rPr>
          <w:spacing w:val="-4"/>
        </w:rPr>
        <w:t xml:space="preserve">2564 </w:t>
      </w:r>
      <w:r w:rsidRPr="00C26932">
        <w:rPr>
          <w:spacing w:val="-4"/>
          <w:cs/>
        </w:rPr>
        <w:t xml:space="preserve">ที่ประชุมสามัญผู้ถือหุ้นของบริษัทประจำปี </w:t>
      </w:r>
      <w:r w:rsidRPr="00C26932">
        <w:rPr>
          <w:spacing w:val="-4"/>
        </w:rPr>
        <w:t xml:space="preserve">2564 </w:t>
      </w:r>
      <w:r w:rsidRPr="00C26932">
        <w:rPr>
          <w:spacing w:val="-4"/>
          <w:cs/>
        </w:rPr>
        <w:t>ได้มีมติงดการจ่ายเงินปันผลสำหรับ</w:t>
      </w:r>
      <w:r w:rsidR="00815F22">
        <w:rPr>
          <w:spacing w:val="-4"/>
        </w:rPr>
        <w:t xml:space="preserve">     </w:t>
      </w:r>
      <w:r w:rsidRPr="00C26932">
        <w:rPr>
          <w:spacing w:val="-4"/>
          <w:cs/>
        </w:rPr>
        <w:t xml:space="preserve">ผลการดำเนินงานปี </w:t>
      </w:r>
      <w:r w:rsidRPr="00C26932">
        <w:rPr>
          <w:spacing w:val="-4"/>
        </w:rPr>
        <w:t xml:space="preserve">2563 </w:t>
      </w:r>
      <w:r w:rsidRPr="00C26932">
        <w:rPr>
          <w:spacing w:val="-4"/>
          <w:cs/>
        </w:rPr>
        <w:t xml:space="preserve">และมีการอนุมัติการจ่ายค่าตอบแทนกรรมการประจำปี </w:t>
      </w:r>
      <w:r w:rsidRPr="00C26932">
        <w:rPr>
          <w:spacing w:val="-4"/>
        </w:rPr>
        <w:t xml:space="preserve">2564 </w:t>
      </w:r>
      <w:r w:rsidRPr="00C26932">
        <w:rPr>
          <w:spacing w:val="-4"/>
          <w:cs/>
        </w:rPr>
        <w:t>เป็นเงินบำเหน็จกรรมการ</w:t>
      </w:r>
      <w:r w:rsidRPr="002044D2">
        <w:rPr>
          <w:spacing w:val="-4"/>
          <w:cs/>
        </w:rPr>
        <w:t xml:space="preserve">จำนวนเงิน </w:t>
      </w:r>
      <w:r w:rsidRPr="002044D2">
        <w:rPr>
          <w:spacing w:val="-4"/>
        </w:rPr>
        <w:t xml:space="preserve">18 </w:t>
      </w:r>
      <w:r w:rsidRPr="002044D2">
        <w:rPr>
          <w:spacing w:val="-4"/>
          <w:cs/>
        </w:rPr>
        <w:t>ล้านบาท และเบี้ยประชุมกรรมการในอัตราที่กำหนดไว้</w:t>
      </w:r>
    </w:p>
    <w:p w14:paraId="45BAB5E6" w14:textId="77777777" w:rsidR="001B7C81" w:rsidRPr="00CC3FE0" w:rsidRDefault="001B7C81" w:rsidP="001B7C81">
      <w:pPr>
        <w:tabs>
          <w:tab w:val="left" w:pos="900"/>
          <w:tab w:val="left" w:pos="1440"/>
        </w:tabs>
        <w:ind w:left="142" w:right="-143" w:firstLine="567"/>
        <w:jc w:val="thaiDistribute"/>
        <w:rPr>
          <w:rFonts w:ascii="Angsana New" w:hAnsi="Angsana New"/>
          <w:sz w:val="16"/>
          <w:szCs w:val="16"/>
        </w:rPr>
      </w:pPr>
    </w:p>
    <w:p w14:paraId="26E106B5" w14:textId="77777777" w:rsidR="001B7C81" w:rsidRPr="001B7C81" w:rsidRDefault="001B7C81" w:rsidP="00DA5811">
      <w:pPr>
        <w:pStyle w:val="BodyText3"/>
        <w:numPr>
          <w:ilvl w:val="0"/>
          <w:numId w:val="2"/>
        </w:numPr>
        <w:tabs>
          <w:tab w:val="clear" w:pos="360"/>
        </w:tabs>
        <w:ind w:left="336" w:right="-37" w:hanging="364"/>
        <w:rPr>
          <w:rFonts w:ascii="Angsana New" w:hAnsi="Angsana New"/>
          <w:b/>
          <w:bCs/>
        </w:rPr>
      </w:pPr>
      <w:r w:rsidRPr="001B7C81">
        <w:rPr>
          <w:rFonts w:ascii="Angsana New" w:hAnsi="Angsana New"/>
          <w:b/>
          <w:bCs/>
          <w:cs/>
        </w:rPr>
        <w:t>ต้นทุนทางการเงิน</w:t>
      </w:r>
    </w:p>
    <w:p w14:paraId="21CB128A" w14:textId="77777777" w:rsidR="001B7C81" w:rsidRPr="004A6A47" w:rsidRDefault="001B7C81" w:rsidP="00A42B03">
      <w:pPr>
        <w:tabs>
          <w:tab w:val="left" w:pos="392"/>
          <w:tab w:val="left" w:pos="900"/>
          <w:tab w:val="left" w:pos="1440"/>
        </w:tabs>
        <w:ind w:right="-121"/>
        <w:jc w:val="right"/>
        <w:rPr>
          <w:cs/>
        </w:rPr>
      </w:pPr>
      <w:r w:rsidRPr="004A6A47">
        <w:rPr>
          <w:cs/>
        </w:rPr>
        <w:t xml:space="preserve">หน่วย </w:t>
      </w:r>
      <w:r w:rsidRPr="004A6A47">
        <w:t xml:space="preserve">: </w:t>
      </w:r>
      <w:proofErr w:type="spellStart"/>
      <w:r w:rsidRPr="004A6A47">
        <w:t>บาท</w:t>
      </w:r>
      <w:proofErr w:type="spellEnd"/>
    </w:p>
    <w:tbl>
      <w:tblPr>
        <w:tblW w:w="1017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0"/>
        <w:gridCol w:w="1579"/>
        <w:gridCol w:w="1580"/>
        <w:gridCol w:w="1579"/>
        <w:gridCol w:w="1580"/>
      </w:tblGrid>
      <w:tr w:rsidR="00E3154C" w:rsidRPr="004A6A47" w14:paraId="2C91631B" w14:textId="77777777" w:rsidTr="00A42B03">
        <w:trPr>
          <w:trHeight w:val="428"/>
          <w:jc w:val="right"/>
        </w:trPr>
        <w:tc>
          <w:tcPr>
            <w:tcW w:w="3860" w:type="dxa"/>
            <w:vMerge w:val="restart"/>
            <w:vAlign w:val="center"/>
          </w:tcPr>
          <w:p w14:paraId="0693083C" w14:textId="77777777" w:rsidR="001B7C81" w:rsidRPr="004A6A47" w:rsidRDefault="001B7C81" w:rsidP="00457C33">
            <w:pPr>
              <w:tabs>
                <w:tab w:val="left" w:pos="-110"/>
                <w:tab w:val="left" w:pos="900"/>
                <w:tab w:val="left" w:pos="1440"/>
              </w:tabs>
              <w:ind w:left="-110" w:right="-108"/>
              <w:jc w:val="center"/>
            </w:pPr>
            <w:bookmarkStart w:id="20" w:name="OLE_LINK14"/>
            <w:r w:rsidRPr="004A6A47">
              <w:rPr>
                <w:rFonts w:hint="cs"/>
                <w:cs/>
              </w:rPr>
              <w:t>รายการ</w:t>
            </w:r>
            <w:r w:rsidRPr="004A6A47">
              <w:rPr>
                <w:cs/>
              </w:rPr>
              <w:br/>
            </w:r>
            <w:r w:rsidRPr="004A6A47">
              <w:rPr>
                <w:rFonts w:hint="cs"/>
                <w:cs/>
              </w:rPr>
              <w:t xml:space="preserve">สำหรับปีสิ้นสุดวันที่ </w:t>
            </w:r>
            <w:r w:rsidRPr="004A6A47">
              <w:t>31</w:t>
            </w:r>
            <w:r w:rsidRPr="004A6A47">
              <w:rPr>
                <w:rFonts w:hint="cs"/>
                <w:cs/>
              </w:rPr>
              <w:t xml:space="preserve"> ธันวาคม</w:t>
            </w:r>
            <w:r w:rsidRPr="004A6A47">
              <w:rPr>
                <w:cs/>
              </w:rPr>
              <w:t xml:space="preserve"> </w:t>
            </w:r>
          </w:p>
        </w:tc>
        <w:tc>
          <w:tcPr>
            <w:tcW w:w="3159" w:type="dxa"/>
            <w:gridSpan w:val="2"/>
          </w:tcPr>
          <w:p w14:paraId="51AF9FF1" w14:textId="77777777" w:rsidR="001B7C81" w:rsidRPr="004A6A47" w:rsidRDefault="001B7C81" w:rsidP="00457C33">
            <w:pPr>
              <w:ind w:left="-94" w:right="-109"/>
              <w:jc w:val="center"/>
            </w:pPr>
            <w:r w:rsidRPr="004A6A47">
              <w:rPr>
                <w:cs/>
              </w:rPr>
              <w:t>งบการเงินรวม</w:t>
            </w:r>
          </w:p>
        </w:tc>
        <w:tc>
          <w:tcPr>
            <w:tcW w:w="3159" w:type="dxa"/>
            <w:gridSpan w:val="2"/>
          </w:tcPr>
          <w:p w14:paraId="5997B897" w14:textId="77777777" w:rsidR="001B7C81" w:rsidRPr="004A6A47" w:rsidRDefault="001B7C81" w:rsidP="00457C33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</w:pPr>
            <w:r w:rsidRPr="004A6A47">
              <w:rPr>
                <w:cs/>
              </w:rPr>
              <w:t>งบการเงินเฉพาะกิจการ</w:t>
            </w:r>
          </w:p>
        </w:tc>
      </w:tr>
      <w:tr w:rsidR="00E3154C" w:rsidRPr="004A6A47" w14:paraId="326F1D75" w14:textId="77777777" w:rsidTr="00A42B03">
        <w:trPr>
          <w:trHeight w:val="142"/>
          <w:jc w:val="right"/>
        </w:trPr>
        <w:tc>
          <w:tcPr>
            <w:tcW w:w="3860" w:type="dxa"/>
            <w:vMerge/>
            <w:tcBorders>
              <w:bottom w:val="single" w:sz="4" w:space="0" w:color="auto"/>
            </w:tcBorders>
          </w:tcPr>
          <w:p w14:paraId="6093CC03" w14:textId="77777777" w:rsidR="001B7C81" w:rsidRPr="004A6A47" w:rsidRDefault="001B7C81" w:rsidP="00457C33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21067AB0" w14:textId="77777777" w:rsidR="001B7C81" w:rsidRPr="004A6A47" w:rsidRDefault="001B7C81" w:rsidP="00457C33">
            <w:pPr>
              <w:ind w:left="-108" w:right="-95"/>
              <w:jc w:val="center"/>
            </w:pPr>
            <w:r w:rsidRPr="004A6A47">
              <w:rPr>
                <w:cs/>
              </w:rPr>
              <w:t>25</w:t>
            </w:r>
            <w:r w:rsidRPr="004A6A47">
              <w:rPr>
                <w:rFonts w:hint="cs"/>
                <w:cs/>
              </w:rPr>
              <w:t>6</w:t>
            </w:r>
            <w:r w:rsidRPr="004A6A47">
              <w:t>5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109D857C" w14:textId="77777777" w:rsidR="001B7C81" w:rsidRPr="004A6A47" w:rsidRDefault="001B7C81" w:rsidP="00457C33">
            <w:pPr>
              <w:ind w:left="-108" w:right="-95"/>
              <w:jc w:val="center"/>
            </w:pPr>
            <w:r w:rsidRPr="004A6A47">
              <w:rPr>
                <w:cs/>
              </w:rPr>
              <w:t>25</w:t>
            </w:r>
            <w:r w:rsidRPr="004A6A47">
              <w:rPr>
                <w:rFonts w:hint="cs"/>
                <w:cs/>
              </w:rPr>
              <w:t>6</w:t>
            </w:r>
            <w:r w:rsidRPr="004A6A47">
              <w:t>4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0616ADD5" w14:textId="77777777" w:rsidR="001B7C81" w:rsidRPr="004A6A47" w:rsidRDefault="001B7C81" w:rsidP="00457C33">
            <w:pPr>
              <w:ind w:left="-108" w:right="-95"/>
              <w:jc w:val="center"/>
            </w:pPr>
            <w:r w:rsidRPr="004A6A47">
              <w:rPr>
                <w:cs/>
              </w:rPr>
              <w:t>25</w:t>
            </w:r>
            <w:r w:rsidRPr="004A6A47">
              <w:rPr>
                <w:rFonts w:hint="cs"/>
                <w:cs/>
              </w:rPr>
              <w:t>6</w:t>
            </w:r>
            <w:r w:rsidRPr="004A6A47">
              <w:t>5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2F17784E" w14:textId="77777777" w:rsidR="001B7C81" w:rsidRPr="004A6A47" w:rsidRDefault="001B7C81" w:rsidP="00457C33">
            <w:pPr>
              <w:ind w:left="-108" w:right="-95"/>
              <w:jc w:val="center"/>
            </w:pPr>
            <w:r w:rsidRPr="004A6A47">
              <w:rPr>
                <w:cs/>
              </w:rPr>
              <w:t>25</w:t>
            </w:r>
            <w:r w:rsidRPr="004A6A47">
              <w:rPr>
                <w:rFonts w:hint="cs"/>
                <w:cs/>
              </w:rPr>
              <w:t>6</w:t>
            </w:r>
            <w:r w:rsidRPr="004A6A47">
              <w:t>4</w:t>
            </w:r>
          </w:p>
        </w:tc>
      </w:tr>
      <w:tr w:rsidR="00E3154C" w:rsidRPr="004A6A47" w14:paraId="3E504564" w14:textId="77777777" w:rsidTr="00A42B03">
        <w:trPr>
          <w:trHeight w:val="428"/>
          <w:jc w:val="right"/>
        </w:trPr>
        <w:tc>
          <w:tcPr>
            <w:tcW w:w="3860" w:type="dxa"/>
            <w:tcBorders>
              <w:top w:val="nil"/>
              <w:bottom w:val="nil"/>
            </w:tcBorders>
          </w:tcPr>
          <w:p w14:paraId="6BC9D22A" w14:textId="77777777" w:rsidR="001B7C81" w:rsidRPr="004A6A47" w:rsidRDefault="001B7C81" w:rsidP="00457C33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4A6A47">
              <w:rPr>
                <w:cs/>
              </w:rPr>
              <w:t>ดอกเบี้ยจ่าย</w:t>
            </w:r>
            <w:r w:rsidRPr="004A6A47">
              <w:rPr>
                <w:rFonts w:hint="cs"/>
                <w:cs/>
              </w:rPr>
              <w:t>จากหนี้สินตามสัญญาเช่า</w:t>
            </w:r>
          </w:p>
        </w:tc>
        <w:tc>
          <w:tcPr>
            <w:tcW w:w="1579" w:type="dxa"/>
            <w:tcBorders>
              <w:top w:val="nil"/>
              <w:bottom w:val="nil"/>
            </w:tcBorders>
            <w:shd w:val="clear" w:color="auto" w:fill="auto"/>
          </w:tcPr>
          <w:p w14:paraId="38908C18" w14:textId="77777777" w:rsidR="001B7C81" w:rsidRPr="004A6A47" w:rsidRDefault="001B7C81" w:rsidP="00457C33">
            <w:pPr>
              <w:ind w:right="60"/>
              <w:jc w:val="right"/>
            </w:pPr>
            <w:r w:rsidRPr="004A6A47">
              <w:t>14,331,003</w:t>
            </w:r>
          </w:p>
        </w:tc>
        <w:tc>
          <w:tcPr>
            <w:tcW w:w="1580" w:type="dxa"/>
            <w:tcBorders>
              <w:top w:val="nil"/>
              <w:bottom w:val="nil"/>
            </w:tcBorders>
            <w:shd w:val="clear" w:color="auto" w:fill="auto"/>
          </w:tcPr>
          <w:p w14:paraId="1C5B51DB" w14:textId="77777777" w:rsidR="001B7C81" w:rsidRPr="004A6A47" w:rsidRDefault="001B7C81" w:rsidP="00457C33">
            <w:pPr>
              <w:ind w:right="60"/>
              <w:jc w:val="right"/>
            </w:pPr>
            <w:r w:rsidRPr="004A6A47">
              <w:t>1,717,162</w:t>
            </w:r>
          </w:p>
        </w:tc>
        <w:tc>
          <w:tcPr>
            <w:tcW w:w="1579" w:type="dxa"/>
            <w:tcBorders>
              <w:top w:val="nil"/>
              <w:bottom w:val="nil"/>
            </w:tcBorders>
            <w:shd w:val="clear" w:color="auto" w:fill="auto"/>
          </w:tcPr>
          <w:p w14:paraId="76600FED" w14:textId="77777777" w:rsidR="001B7C81" w:rsidRPr="004A6A47" w:rsidRDefault="001B7C81" w:rsidP="00457C33">
            <w:pPr>
              <w:ind w:right="60"/>
              <w:jc w:val="right"/>
            </w:pPr>
            <w:r w:rsidRPr="004A6A47">
              <w:t>5,532,54</w:t>
            </w:r>
            <w:r>
              <w:t>0</w:t>
            </w:r>
          </w:p>
        </w:tc>
        <w:tc>
          <w:tcPr>
            <w:tcW w:w="1580" w:type="dxa"/>
            <w:tcBorders>
              <w:top w:val="nil"/>
              <w:bottom w:val="nil"/>
            </w:tcBorders>
            <w:shd w:val="clear" w:color="auto" w:fill="auto"/>
          </w:tcPr>
          <w:p w14:paraId="5E500157" w14:textId="77777777" w:rsidR="001B7C81" w:rsidRPr="004A6A47" w:rsidRDefault="001B7C81" w:rsidP="00457C33">
            <w:pPr>
              <w:ind w:right="60"/>
              <w:jc w:val="right"/>
            </w:pPr>
            <w:r w:rsidRPr="004A6A47">
              <w:t>780,069</w:t>
            </w:r>
          </w:p>
        </w:tc>
      </w:tr>
      <w:tr w:rsidR="00E3154C" w:rsidRPr="004A6A47" w14:paraId="04997D94" w14:textId="77777777" w:rsidTr="00A42B03">
        <w:trPr>
          <w:trHeight w:val="428"/>
          <w:jc w:val="right"/>
        </w:trPr>
        <w:tc>
          <w:tcPr>
            <w:tcW w:w="3860" w:type="dxa"/>
            <w:tcBorders>
              <w:top w:val="nil"/>
              <w:bottom w:val="nil"/>
            </w:tcBorders>
          </w:tcPr>
          <w:p w14:paraId="2882DE8D" w14:textId="77777777" w:rsidR="001B7C81" w:rsidRPr="004A6A47" w:rsidRDefault="001B7C81" w:rsidP="00457C33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4A6A47">
              <w:rPr>
                <w:rFonts w:hint="cs"/>
                <w:cs/>
              </w:rPr>
              <w:t>ดอกเบี้ยจ่ายหุ้นกู้</w:t>
            </w:r>
          </w:p>
        </w:tc>
        <w:tc>
          <w:tcPr>
            <w:tcW w:w="1579" w:type="dxa"/>
            <w:tcBorders>
              <w:top w:val="nil"/>
              <w:bottom w:val="nil"/>
            </w:tcBorders>
          </w:tcPr>
          <w:p w14:paraId="3FA09D2A" w14:textId="77777777" w:rsidR="001B7C81" w:rsidRPr="004A6A47" w:rsidRDefault="001B7C81" w:rsidP="00457C33">
            <w:pPr>
              <w:ind w:right="60"/>
              <w:jc w:val="right"/>
            </w:pPr>
            <w:r w:rsidRPr="004A6A47">
              <w:t>97,167,64</w:t>
            </w:r>
            <w:r>
              <w:t>5</w:t>
            </w:r>
          </w:p>
        </w:tc>
        <w:tc>
          <w:tcPr>
            <w:tcW w:w="1580" w:type="dxa"/>
            <w:tcBorders>
              <w:top w:val="nil"/>
              <w:bottom w:val="nil"/>
            </w:tcBorders>
          </w:tcPr>
          <w:p w14:paraId="0FBA3B36" w14:textId="77777777" w:rsidR="001B7C81" w:rsidRPr="004A6A47" w:rsidRDefault="001B7C81" w:rsidP="00457C33">
            <w:pPr>
              <w:ind w:right="60"/>
              <w:jc w:val="right"/>
            </w:pPr>
            <w:r w:rsidRPr="004A6A47">
              <w:t>94,200,000</w:t>
            </w:r>
          </w:p>
        </w:tc>
        <w:tc>
          <w:tcPr>
            <w:tcW w:w="1579" w:type="dxa"/>
            <w:tcBorders>
              <w:top w:val="nil"/>
              <w:bottom w:val="nil"/>
            </w:tcBorders>
            <w:shd w:val="clear" w:color="auto" w:fill="auto"/>
          </w:tcPr>
          <w:p w14:paraId="767E501E" w14:textId="77777777" w:rsidR="001B7C81" w:rsidRPr="004A6A47" w:rsidRDefault="001B7C81" w:rsidP="00457C33">
            <w:pPr>
              <w:ind w:right="60"/>
              <w:jc w:val="right"/>
              <w:rPr>
                <w:cs/>
              </w:rPr>
            </w:pPr>
            <w:r w:rsidRPr="004A6A47">
              <w:t>97,167,64</w:t>
            </w:r>
            <w:r>
              <w:t>5</w:t>
            </w:r>
          </w:p>
        </w:tc>
        <w:tc>
          <w:tcPr>
            <w:tcW w:w="1580" w:type="dxa"/>
            <w:tcBorders>
              <w:top w:val="nil"/>
              <w:bottom w:val="nil"/>
            </w:tcBorders>
          </w:tcPr>
          <w:p w14:paraId="66D4965E" w14:textId="77777777" w:rsidR="001B7C81" w:rsidRPr="004A6A47" w:rsidRDefault="001B7C81" w:rsidP="00457C33">
            <w:pPr>
              <w:ind w:right="60"/>
              <w:jc w:val="right"/>
              <w:rPr>
                <w:cs/>
              </w:rPr>
            </w:pPr>
            <w:r w:rsidRPr="004A6A47">
              <w:t>94,200,000</w:t>
            </w:r>
          </w:p>
        </w:tc>
      </w:tr>
      <w:tr w:rsidR="00E3154C" w:rsidRPr="004A6A47" w14:paraId="097C5607" w14:textId="77777777" w:rsidTr="00A42B03">
        <w:trPr>
          <w:trHeight w:val="428"/>
          <w:jc w:val="right"/>
        </w:trPr>
        <w:tc>
          <w:tcPr>
            <w:tcW w:w="3860" w:type="dxa"/>
            <w:tcBorders>
              <w:top w:val="nil"/>
            </w:tcBorders>
          </w:tcPr>
          <w:p w14:paraId="0F7339AF" w14:textId="77777777" w:rsidR="001B7C81" w:rsidRPr="004A6A47" w:rsidRDefault="001B7C81" w:rsidP="00457C33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4A6A47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579" w:type="dxa"/>
            <w:tcBorders>
              <w:top w:val="nil"/>
            </w:tcBorders>
          </w:tcPr>
          <w:p w14:paraId="5278BAC7" w14:textId="77777777" w:rsidR="001B7C81" w:rsidRPr="004A6A47" w:rsidRDefault="001B7C81" w:rsidP="00457C33">
            <w:pPr>
              <w:ind w:right="60"/>
              <w:jc w:val="right"/>
            </w:pPr>
            <w:r w:rsidRPr="004A6A47">
              <w:t>2,049,174</w:t>
            </w:r>
          </w:p>
        </w:tc>
        <w:tc>
          <w:tcPr>
            <w:tcW w:w="1580" w:type="dxa"/>
            <w:tcBorders>
              <w:top w:val="nil"/>
            </w:tcBorders>
          </w:tcPr>
          <w:p w14:paraId="7CA233B7" w14:textId="77777777" w:rsidR="001B7C81" w:rsidRPr="004A6A47" w:rsidRDefault="001B7C81" w:rsidP="00457C33">
            <w:pPr>
              <w:ind w:right="60"/>
              <w:jc w:val="right"/>
            </w:pPr>
            <w:r w:rsidRPr="004A6A47">
              <w:t>694,326</w:t>
            </w:r>
          </w:p>
        </w:tc>
        <w:tc>
          <w:tcPr>
            <w:tcW w:w="1579" w:type="dxa"/>
            <w:tcBorders>
              <w:top w:val="nil"/>
            </w:tcBorders>
            <w:shd w:val="clear" w:color="auto" w:fill="auto"/>
          </w:tcPr>
          <w:p w14:paraId="75A6E1FF" w14:textId="77777777" w:rsidR="001B7C81" w:rsidRPr="004A6A47" w:rsidRDefault="001B7C81" w:rsidP="00457C33">
            <w:pPr>
              <w:ind w:right="60"/>
              <w:jc w:val="right"/>
            </w:pPr>
            <w:r w:rsidRPr="004A6A47">
              <w:t>2,049,174</w:t>
            </w:r>
          </w:p>
        </w:tc>
        <w:tc>
          <w:tcPr>
            <w:tcW w:w="1580" w:type="dxa"/>
            <w:tcBorders>
              <w:top w:val="nil"/>
            </w:tcBorders>
          </w:tcPr>
          <w:p w14:paraId="1E38F0D8" w14:textId="77777777" w:rsidR="001B7C81" w:rsidRPr="004A6A47" w:rsidRDefault="001B7C81" w:rsidP="00457C33">
            <w:pPr>
              <w:ind w:right="60"/>
              <w:jc w:val="right"/>
            </w:pPr>
            <w:r w:rsidRPr="004A6A47">
              <w:t>694,326</w:t>
            </w:r>
          </w:p>
        </w:tc>
      </w:tr>
      <w:tr w:rsidR="00E3154C" w:rsidRPr="004A6A47" w14:paraId="416E3EB5" w14:textId="77777777" w:rsidTr="00A42B03">
        <w:trPr>
          <w:trHeight w:val="416"/>
          <w:jc w:val="right"/>
        </w:trPr>
        <w:tc>
          <w:tcPr>
            <w:tcW w:w="3860" w:type="dxa"/>
          </w:tcPr>
          <w:p w14:paraId="01FD0FEE" w14:textId="77777777" w:rsidR="001B7C81" w:rsidRPr="004A6A47" w:rsidRDefault="001B7C81" w:rsidP="00457C33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4A6A47">
              <w:rPr>
                <w:cs/>
              </w:rPr>
              <w:t>รวมต้นทุนทางการเงิน</w:t>
            </w:r>
          </w:p>
        </w:tc>
        <w:tc>
          <w:tcPr>
            <w:tcW w:w="1579" w:type="dxa"/>
          </w:tcPr>
          <w:p w14:paraId="6458D894" w14:textId="77777777" w:rsidR="001B7C81" w:rsidRPr="004A6A47" w:rsidRDefault="001B7C81" w:rsidP="00457C33">
            <w:pPr>
              <w:ind w:right="60"/>
              <w:jc w:val="right"/>
            </w:pPr>
            <w:r w:rsidRPr="004A6A47">
              <w:t>113,547,82</w:t>
            </w:r>
            <w:r>
              <w:t>2</w:t>
            </w:r>
          </w:p>
        </w:tc>
        <w:tc>
          <w:tcPr>
            <w:tcW w:w="1580" w:type="dxa"/>
          </w:tcPr>
          <w:p w14:paraId="3F798BAC" w14:textId="21E48FE4" w:rsidR="001B7C81" w:rsidRPr="004A6A47" w:rsidRDefault="001B7C81" w:rsidP="00457C33">
            <w:pPr>
              <w:ind w:right="60"/>
              <w:jc w:val="right"/>
            </w:pPr>
            <w:r w:rsidRPr="004A6A47">
              <w:t>96,611,488</w:t>
            </w:r>
          </w:p>
        </w:tc>
        <w:tc>
          <w:tcPr>
            <w:tcW w:w="1579" w:type="dxa"/>
            <w:shd w:val="clear" w:color="auto" w:fill="auto"/>
          </w:tcPr>
          <w:p w14:paraId="34F0112A" w14:textId="77777777" w:rsidR="001B7C81" w:rsidRPr="004A6A47" w:rsidRDefault="001B7C81" w:rsidP="00457C33">
            <w:pPr>
              <w:ind w:right="60"/>
              <w:jc w:val="right"/>
            </w:pPr>
            <w:r w:rsidRPr="004A6A47">
              <w:t>104,749,359</w:t>
            </w:r>
          </w:p>
        </w:tc>
        <w:tc>
          <w:tcPr>
            <w:tcW w:w="1580" w:type="dxa"/>
          </w:tcPr>
          <w:p w14:paraId="78CF3D43" w14:textId="77777777" w:rsidR="001B7C81" w:rsidRPr="004A6A47" w:rsidRDefault="001B7C81" w:rsidP="00457C33">
            <w:pPr>
              <w:ind w:right="60"/>
              <w:jc w:val="right"/>
            </w:pPr>
            <w:r w:rsidRPr="004A6A47">
              <w:t>95,674,395</w:t>
            </w:r>
          </w:p>
        </w:tc>
      </w:tr>
      <w:bookmarkEnd w:id="20"/>
    </w:tbl>
    <w:p w14:paraId="3D6879E6" w14:textId="77777777" w:rsidR="001B7C81" w:rsidRDefault="001B7C81" w:rsidP="001B7C81">
      <w:pPr>
        <w:tabs>
          <w:tab w:val="left" w:pos="1350"/>
        </w:tabs>
        <w:spacing w:line="120" w:lineRule="auto"/>
        <w:ind w:right="-340"/>
        <w:jc w:val="both"/>
        <w:rPr>
          <w:b/>
          <w:bCs/>
          <w:sz w:val="16"/>
          <w:szCs w:val="16"/>
        </w:rPr>
      </w:pPr>
    </w:p>
    <w:p w14:paraId="6C1945B8" w14:textId="77777777" w:rsidR="001B7C81" w:rsidRDefault="001B7C81" w:rsidP="001B7C81">
      <w:pPr>
        <w:tabs>
          <w:tab w:val="left" w:pos="1350"/>
        </w:tabs>
        <w:spacing w:line="120" w:lineRule="auto"/>
        <w:ind w:right="-340"/>
        <w:jc w:val="both"/>
        <w:rPr>
          <w:b/>
          <w:bCs/>
          <w:sz w:val="16"/>
          <w:szCs w:val="16"/>
        </w:rPr>
      </w:pPr>
    </w:p>
    <w:p w14:paraId="20948388" w14:textId="77777777" w:rsidR="001B7C81" w:rsidRPr="001B7C81" w:rsidRDefault="001B7C81" w:rsidP="001B7C81">
      <w:pPr>
        <w:pStyle w:val="BodyText3"/>
        <w:numPr>
          <w:ilvl w:val="0"/>
          <w:numId w:val="2"/>
        </w:numPr>
        <w:tabs>
          <w:tab w:val="clear" w:pos="360"/>
        </w:tabs>
        <w:ind w:left="336" w:right="-706" w:hanging="364"/>
        <w:rPr>
          <w:rFonts w:ascii="Angsana New" w:hAnsi="Angsana New"/>
          <w:b/>
          <w:bCs/>
        </w:rPr>
      </w:pPr>
      <w:r w:rsidRPr="001B7C81">
        <w:rPr>
          <w:rFonts w:ascii="Angsana New" w:hAnsi="Angsana New"/>
          <w:b/>
          <w:bCs/>
          <w:cs/>
        </w:rPr>
        <w:lastRenderedPageBreak/>
        <w:t>ทุนสำรองตามกฎหมาย</w:t>
      </w:r>
    </w:p>
    <w:p w14:paraId="7C86AA3B" w14:textId="68796252" w:rsidR="001B7C81" w:rsidRDefault="001B7C81" w:rsidP="00904D6A">
      <w:pPr>
        <w:tabs>
          <w:tab w:val="left" w:pos="1170"/>
        </w:tabs>
        <w:ind w:left="350" w:right="-37" w:firstLine="567"/>
        <w:jc w:val="thaiDistribute"/>
      </w:pPr>
      <w:r w:rsidRPr="002069B4">
        <w:rPr>
          <w:cs/>
        </w:rPr>
        <w:t xml:space="preserve">ตามพระราชบัญญัติบริษัทมหาชนจำกัด พ.ศ. </w:t>
      </w:r>
      <w:r>
        <w:t>2535</w:t>
      </w:r>
      <w:r w:rsidRPr="002069B4">
        <w:rPr>
          <w:cs/>
        </w:rPr>
        <w:t xml:space="preserve"> บริษัท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หักด้วยยอดขาดทุนสะสมยกมา(ถ้ามี) จนกว่าทุน</w:t>
      </w:r>
      <w:r w:rsidR="00A41E53">
        <w:t xml:space="preserve">   </w:t>
      </w:r>
      <w:r w:rsidRPr="002069B4">
        <w:rPr>
          <w:cs/>
        </w:rPr>
        <w:t>สำรองนี้</w:t>
      </w:r>
      <w:r w:rsidRPr="002069B4">
        <w:rPr>
          <w:rFonts w:hint="cs"/>
          <w:cs/>
        </w:rPr>
        <w:t xml:space="preserve"> </w:t>
      </w:r>
      <w:r w:rsidRPr="002069B4">
        <w:rPr>
          <w:cs/>
        </w:rPr>
        <w:t>จะมีจำนวนไม่น้อยกว่าร้อยละสิบของทุนจดทะเบียน ทุนสำรองดังกล่าวจะนำไปจ่ายเงินปันผลไม่ได้ บริษัท</w:t>
      </w:r>
      <w:r w:rsidR="00A41E53">
        <w:t xml:space="preserve">   </w:t>
      </w:r>
      <w:r w:rsidRPr="002069B4">
        <w:rPr>
          <w:cs/>
        </w:rPr>
        <w:t>ได้จัดสรรทุนสำรองตามกฎหมายครบตามที่กฎหมายกำหนดแล้ว</w:t>
      </w:r>
    </w:p>
    <w:p w14:paraId="553D919E" w14:textId="77777777" w:rsidR="001B7C81" w:rsidRDefault="001B7C81" w:rsidP="001B7C81">
      <w:pPr>
        <w:tabs>
          <w:tab w:val="left" w:pos="142"/>
          <w:tab w:val="left" w:pos="1170"/>
        </w:tabs>
        <w:ind w:right="-98"/>
        <w:jc w:val="thaiDistribute"/>
        <w:rPr>
          <w:sz w:val="10"/>
          <w:szCs w:val="10"/>
        </w:rPr>
      </w:pPr>
    </w:p>
    <w:p w14:paraId="360841BA" w14:textId="77777777" w:rsidR="001B7C81" w:rsidRPr="001B7C81" w:rsidRDefault="001B7C81" w:rsidP="001B7C81">
      <w:pPr>
        <w:pStyle w:val="BodyText3"/>
        <w:numPr>
          <w:ilvl w:val="0"/>
          <w:numId w:val="2"/>
        </w:numPr>
        <w:tabs>
          <w:tab w:val="clear" w:pos="360"/>
        </w:tabs>
        <w:ind w:left="336" w:right="-706" w:hanging="364"/>
        <w:rPr>
          <w:rFonts w:ascii="Angsana New" w:hAnsi="Angsana New"/>
          <w:b/>
          <w:bCs/>
        </w:rPr>
      </w:pPr>
      <w:r w:rsidRPr="001B7C81">
        <w:rPr>
          <w:rFonts w:ascii="Angsana New" w:hAnsi="Angsana New"/>
          <w:b/>
          <w:bCs/>
          <w:cs/>
        </w:rPr>
        <w:t>การจำแนกค่าใช้จ่ายตามลักษณะของค่าใช้จ่าย</w:t>
      </w:r>
    </w:p>
    <w:p w14:paraId="75CE428D" w14:textId="77777777" w:rsidR="001B7C81" w:rsidRPr="004A6A47" w:rsidRDefault="001B7C81" w:rsidP="00DA5811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7"/>
        <w:jc w:val="right"/>
        <w:rPr>
          <w:cs/>
        </w:rPr>
      </w:pP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4A6A47">
        <w:rPr>
          <w:b/>
          <w:bCs/>
          <w:cs/>
        </w:rPr>
        <w:tab/>
      </w:r>
      <w:r w:rsidRPr="004A6A47">
        <w:rPr>
          <w:cs/>
        </w:rPr>
        <w:tab/>
        <w:t xml:space="preserve">       </w:t>
      </w:r>
      <w:r w:rsidRPr="004A6A47">
        <w:rPr>
          <w:cs/>
        </w:rPr>
        <w:tab/>
        <w:t xml:space="preserve">           หน่วย </w:t>
      </w:r>
      <w:r w:rsidRPr="004A6A47">
        <w:t xml:space="preserve">: </w:t>
      </w:r>
      <w:r w:rsidRPr="004A6A47">
        <w:rPr>
          <w:cs/>
        </w:rPr>
        <w:t>บาท</w:t>
      </w:r>
    </w:p>
    <w:tbl>
      <w:tblPr>
        <w:tblW w:w="1006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36"/>
        <w:gridCol w:w="1557"/>
        <w:gridCol w:w="1557"/>
        <w:gridCol w:w="1557"/>
        <w:gridCol w:w="1558"/>
      </w:tblGrid>
      <w:tr w:rsidR="005B61CF" w:rsidRPr="004A6A47" w14:paraId="3DF49287" w14:textId="77777777" w:rsidTr="00904D6A">
        <w:trPr>
          <w:trHeight w:val="340"/>
        </w:trPr>
        <w:tc>
          <w:tcPr>
            <w:tcW w:w="3836" w:type="dxa"/>
            <w:vMerge w:val="restart"/>
            <w:vAlign w:val="center"/>
          </w:tcPr>
          <w:p w14:paraId="04DC0E17" w14:textId="77777777" w:rsidR="005B61CF" w:rsidRPr="004A6A47" w:rsidRDefault="005B61CF" w:rsidP="00457C33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highlight w:val="yellow"/>
                <w:cs/>
              </w:rPr>
            </w:pPr>
            <w:bookmarkStart w:id="21" w:name="OLE_LINK15"/>
            <w:r w:rsidRPr="004A6A47">
              <w:rPr>
                <w:cs/>
              </w:rPr>
              <w:t>รายการ</w:t>
            </w:r>
          </w:p>
        </w:tc>
        <w:tc>
          <w:tcPr>
            <w:tcW w:w="3114" w:type="dxa"/>
            <w:gridSpan w:val="2"/>
          </w:tcPr>
          <w:p w14:paraId="09154D5E" w14:textId="77777777" w:rsidR="005B61CF" w:rsidRPr="004A6A47" w:rsidRDefault="005B61CF" w:rsidP="00457C33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highlight w:val="yellow"/>
              </w:rPr>
            </w:pPr>
            <w:r w:rsidRPr="004A6A47">
              <w:rPr>
                <w:cs/>
              </w:rPr>
              <w:t>งบการเงินรวม</w:t>
            </w:r>
          </w:p>
        </w:tc>
        <w:tc>
          <w:tcPr>
            <w:tcW w:w="3115" w:type="dxa"/>
            <w:gridSpan w:val="2"/>
          </w:tcPr>
          <w:p w14:paraId="1145CDCB" w14:textId="77777777" w:rsidR="005B61CF" w:rsidRPr="004A6A47" w:rsidRDefault="005B61CF" w:rsidP="00457C33">
            <w:pPr>
              <w:tabs>
                <w:tab w:val="left" w:pos="360"/>
                <w:tab w:val="left" w:pos="900"/>
              </w:tabs>
              <w:ind w:right="-32"/>
              <w:jc w:val="center"/>
              <w:rPr>
                <w:highlight w:val="yellow"/>
              </w:rPr>
            </w:pPr>
            <w:r w:rsidRPr="004A6A47">
              <w:rPr>
                <w:cs/>
              </w:rPr>
              <w:t>งบการเงินเฉพาะกิจการ</w:t>
            </w:r>
          </w:p>
        </w:tc>
      </w:tr>
      <w:tr w:rsidR="005B61CF" w:rsidRPr="004A6A47" w14:paraId="6F4AA25E" w14:textId="77777777" w:rsidTr="00904D6A">
        <w:trPr>
          <w:trHeight w:val="340"/>
        </w:trPr>
        <w:tc>
          <w:tcPr>
            <w:tcW w:w="3836" w:type="dxa"/>
            <w:vMerge/>
            <w:tcBorders>
              <w:bottom w:val="nil"/>
            </w:tcBorders>
          </w:tcPr>
          <w:p w14:paraId="6AA61E35" w14:textId="77777777" w:rsidR="005B61CF" w:rsidRPr="004A6A47" w:rsidRDefault="005B61CF" w:rsidP="00457C33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highlight w:val="yellow"/>
              </w:rPr>
            </w:pPr>
          </w:p>
        </w:tc>
        <w:tc>
          <w:tcPr>
            <w:tcW w:w="1557" w:type="dxa"/>
            <w:tcBorders>
              <w:bottom w:val="nil"/>
            </w:tcBorders>
          </w:tcPr>
          <w:p w14:paraId="01E1B6F1" w14:textId="77777777" w:rsidR="005B61CF" w:rsidRPr="004A6A47" w:rsidRDefault="005B61CF" w:rsidP="00457C33">
            <w:pPr>
              <w:tabs>
                <w:tab w:val="left" w:pos="360"/>
                <w:tab w:val="left" w:pos="900"/>
              </w:tabs>
              <w:ind w:right="-106"/>
              <w:jc w:val="center"/>
            </w:pPr>
            <w:r w:rsidRPr="004A6A47">
              <w:rPr>
                <w:cs/>
              </w:rPr>
              <w:t>25</w:t>
            </w:r>
            <w:r w:rsidRPr="004A6A47">
              <w:rPr>
                <w:rFonts w:hint="cs"/>
                <w:cs/>
              </w:rPr>
              <w:t>6</w:t>
            </w:r>
            <w:r w:rsidRPr="004A6A47">
              <w:t>5</w:t>
            </w:r>
          </w:p>
        </w:tc>
        <w:tc>
          <w:tcPr>
            <w:tcW w:w="1557" w:type="dxa"/>
            <w:tcBorders>
              <w:bottom w:val="nil"/>
            </w:tcBorders>
          </w:tcPr>
          <w:p w14:paraId="4B33ED4E" w14:textId="77777777" w:rsidR="005B61CF" w:rsidRPr="004A6A47" w:rsidRDefault="005B61CF" w:rsidP="00457C33">
            <w:pPr>
              <w:tabs>
                <w:tab w:val="left" w:pos="360"/>
                <w:tab w:val="left" w:pos="900"/>
              </w:tabs>
              <w:ind w:right="-106"/>
              <w:jc w:val="center"/>
            </w:pPr>
            <w:r w:rsidRPr="004A6A47">
              <w:rPr>
                <w:cs/>
              </w:rPr>
              <w:t>25</w:t>
            </w:r>
            <w:r w:rsidRPr="004A6A47">
              <w:rPr>
                <w:rFonts w:hint="cs"/>
                <w:cs/>
              </w:rPr>
              <w:t>6</w:t>
            </w:r>
            <w:r w:rsidRPr="004A6A47">
              <w:t>4</w:t>
            </w:r>
          </w:p>
        </w:tc>
        <w:tc>
          <w:tcPr>
            <w:tcW w:w="1557" w:type="dxa"/>
            <w:tcBorders>
              <w:bottom w:val="nil"/>
            </w:tcBorders>
          </w:tcPr>
          <w:p w14:paraId="22239432" w14:textId="77777777" w:rsidR="005B61CF" w:rsidRPr="004A6A47" w:rsidRDefault="005B61CF" w:rsidP="00457C33">
            <w:pPr>
              <w:tabs>
                <w:tab w:val="left" w:pos="360"/>
                <w:tab w:val="left" w:pos="900"/>
              </w:tabs>
              <w:ind w:right="-106"/>
              <w:jc w:val="center"/>
            </w:pPr>
            <w:r w:rsidRPr="004A6A47">
              <w:rPr>
                <w:cs/>
              </w:rPr>
              <w:t>25</w:t>
            </w:r>
            <w:r w:rsidRPr="004A6A47">
              <w:rPr>
                <w:rFonts w:hint="cs"/>
                <w:cs/>
              </w:rPr>
              <w:t>6</w:t>
            </w:r>
            <w:r w:rsidRPr="004A6A47">
              <w:t>5</w:t>
            </w:r>
          </w:p>
        </w:tc>
        <w:tc>
          <w:tcPr>
            <w:tcW w:w="1558" w:type="dxa"/>
            <w:tcBorders>
              <w:bottom w:val="nil"/>
            </w:tcBorders>
          </w:tcPr>
          <w:p w14:paraId="49F8F7E3" w14:textId="77777777" w:rsidR="005B61CF" w:rsidRPr="004A6A47" w:rsidRDefault="005B61CF" w:rsidP="00457C33">
            <w:pPr>
              <w:tabs>
                <w:tab w:val="left" w:pos="360"/>
                <w:tab w:val="left" w:pos="900"/>
              </w:tabs>
              <w:ind w:right="-106"/>
              <w:jc w:val="center"/>
            </w:pPr>
            <w:r w:rsidRPr="004A6A47">
              <w:rPr>
                <w:cs/>
              </w:rPr>
              <w:t>25</w:t>
            </w:r>
            <w:r w:rsidRPr="004A6A47">
              <w:rPr>
                <w:rFonts w:hint="cs"/>
                <w:cs/>
              </w:rPr>
              <w:t>6</w:t>
            </w:r>
            <w:r w:rsidRPr="004A6A47">
              <w:t>4</w:t>
            </w:r>
          </w:p>
        </w:tc>
      </w:tr>
      <w:tr w:rsidR="001B7C81" w:rsidRPr="004A6A47" w14:paraId="27A10AEC" w14:textId="77777777" w:rsidTr="00904D6A">
        <w:trPr>
          <w:trHeight w:val="20"/>
        </w:trPr>
        <w:tc>
          <w:tcPr>
            <w:tcW w:w="3836" w:type="dxa"/>
            <w:tcBorders>
              <w:top w:val="single" w:sz="4" w:space="0" w:color="auto"/>
              <w:bottom w:val="nil"/>
            </w:tcBorders>
            <w:vAlign w:val="center"/>
          </w:tcPr>
          <w:p w14:paraId="1D43E75D" w14:textId="77777777" w:rsidR="001B7C81" w:rsidRPr="004A6A47" w:rsidRDefault="001B7C81" w:rsidP="00457C33">
            <w:pPr>
              <w:tabs>
                <w:tab w:val="left" w:pos="360"/>
                <w:tab w:val="left" w:pos="900"/>
              </w:tabs>
              <w:ind w:right="-619"/>
            </w:pPr>
            <w:r w:rsidRPr="004A6A47">
              <w:rPr>
                <w:cs/>
              </w:rPr>
              <w:t>การเปลี่ยนแปลงในสินค้าสำเร็จรูปลดลง</w:t>
            </w:r>
          </w:p>
        </w:tc>
        <w:tc>
          <w:tcPr>
            <w:tcW w:w="15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0F8DF6" w14:textId="77777777" w:rsidR="001B7C81" w:rsidRPr="004A6A47" w:rsidRDefault="001B7C81" w:rsidP="00457C33">
            <w:pPr>
              <w:ind w:right="380"/>
              <w:jc w:val="right"/>
            </w:pPr>
            <w:r w:rsidRPr="004A6A47">
              <w:t>-</w:t>
            </w:r>
          </w:p>
        </w:tc>
        <w:tc>
          <w:tcPr>
            <w:tcW w:w="1557" w:type="dxa"/>
            <w:tcBorders>
              <w:top w:val="single" w:sz="4" w:space="0" w:color="auto"/>
              <w:bottom w:val="nil"/>
            </w:tcBorders>
          </w:tcPr>
          <w:p w14:paraId="5CC5F287" w14:textId="77777777" w:rsidR="001B7C81" w:rsidRPr="004A6A47" w:rsidRDefault="001B7C81" w:rsidP="00457C33">
            <w:pPr>
              <w:ind w:right="28"/>
              <w:jc w:val="right"/>
            </w:pPr>
            <w:r w:rsidRPr="004A6A47">
              <w:rPr>
                <w:rFonts w:hint="cs"/>
                <w:cs/>
              </w:rPr>
              <w:t>82,754</w:t>
            </w:r>
          </w:p>
        </w:tc>
        <w:tc>
          <w:tcPr>
            <w:tcW w:w="1557" w:type="dxa"/>
            <w:tcBorders>
              <w:top w:val="single" w:sz="4" w:space="0" w:color="auto"/>
              <w:bottom w:val="nil"/>
            </w:tcBorders>
          </w:tcPr>
          <w:p w14:paraId="30F60EEB" w14:textId="77777777" w:rsidR="001B7C81" w:rsidRPr="004A6A47" w:rsidRDefault="001B7C81" w:rsidP="00457C33">
            <w:pPr>
              <w:ind w:right="28"/>
              <w:jc w:val="right"/>
            </w:pPr>
            <w:r w:rsidRPr="004A6A47">
              <w:t>48,583</w:t>
            </w:r>
          </w:p>
        </w:tc>
        <w:tc>
          <w:tcPr>
            <w:tcW w:w="1558" w:type="dxa"/>
            <w:tcBorders>
              <w:top w:val="single" w:sz="4" w:space="0" w:color="auto"/>
              <w:bottom w:val="nil"/>
            </w:tcBorders>
          </w:tcPr>
          <w:p w14:paraId="6AA71A18" w14:textId="77777777" w:rsidR="001B7C81" w:rsidRPr="004A6A47" w:rsidRDefault="001B7C81" w:rsidP="00457C33">
            <w:pPr>
              <w:ind w:right="28"/>
              <w:jc w:val="right"/>
            </w:pPr>
            <w:r w:rsidRPr="004A6A47">
              <w:rPr>
                <w:rFonts w:hint="cs"/>
                <w:cs/>
              </w:rPr>
              <w:t>82,754</w:t>
            </w:r>
          </w:p>
        </w:tc>
      </w:tr>
      <w:tr w:rsidR="001B7C81" w:rsidRPr="004A6A47" w14:paraId="200BB92A" w14:textId="77777777" w:rsidTr="00904D6A">
        <w:trPr>
          <w:trHeight w:val="20"/>
        </w:trPr>
        <w:tc>
          <w:tcPr>
            <w:tcW w:w="3836" w:type="dxa"/>
            <w:tcBorders>
              <w:top w:val="nil"/>
              <w:bottom w:val="nil"/>
            </w:tcBorders>
          </w:tcPr>
          <w:p w14:paraId="682CD167" w14:textId="77777777" w:rsidR="001B7C81" w:rsidRPr="004A6A47" w:rsidRDefault="001B7C81" w:rsidP="00457C33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cs/>
              </w:rPr>
            </w:pPr>
            <w:r w:rsidRPr="004A6A47">
              <w:rPr>
                <w:cs/>
              </w:rPr>
              <w:t>ค่าใช้จ่ายในการผลิตรายการ</w:t>
            </w:r>
          </w:p>
        </w:tc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1A6A5C2C" w14:textId="77777777" w:rsidR="001B7C81" w:rsidRPr="004A6A47" w:rsidRDefault="001B7C81" w:rsidP="00457C33">
            <w:pPr>
              <w:ind w:right="37"/>
              <w:jc w:val="right"/>
            </w:pPr>
            <w:r w:rsidRPr="004A6A47">
              <w:t>2,650,797,210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14:paraId="7D5ED235" w14:textId="77777777" w:rsidR="001B7C81" w:rsidRPr="004A6A47" w:rsidRDefault="001B7C81" w:rsidP="00457C33">
            <w:pPr>
              <w:ind w:right="37"/>
              <w:jc w:val="right"/>
            </w:pPr>
            <w:r w:rsidRPr="004A6A47">
              <w:t>2,847,628,707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14:paraId="39B32D5F" w14:textId="77777777" w:rsidR="001B7C81" w:rsidRPr="004A6A47" w:rsidRDefault="001B7C81" w:rsidP="00457C33">
            <w:pPr>
              <w:ind w:right="37"/>
              <w:jc w:val="right"/>
            </w:pPr>
            <w:r w:rsidRPr="004A6A47">
              <w:t>216,445,104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29E06191" w14:textId="77777777" w:rsidR="001B7C81" w:rsidRPr="004A6A47" w:rsidRDefault="001B7C81" w:rsidP="00457C33">
            <w:pPr>
              <w:ind w:right="37"/>
              <w:jc w:val="right"/>
            </w:pPr>
            <w:r w:rsidRPr="004A6A47">
              <w:t>332,899,864</w:t>
            </w:r>
          </w:p>
        </w:tc>
      </w:tr>
      <w:tr w:rsidR="00903268" w:rsidRPr="004A6A47" w14:paraId="2F71CC04" w14:textId="77777777" w:rsidTr="00904D6A">
        <w:trPr>
          <w:trHeight w:val="20"/>
        </w:trPr>
        <w:tc>
          <w:tcPr>
            <w:tcW w:w="3836" w:type="dxa"/>
            <w:tcBorders>
              <w:top w:val="nil"/>
              <w:bottom w:val="nil"/>
            </w:tcBorders>
          </w:tcPr>
          <w:p w14:paraId="7CCB50A7" w14:textId="77777777" w:rsidR="00903268" w:rsidRPr="004A6A47" w:rsidRDefault="00903268" w:rsidP="00903268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cs/>
              </w:rPr>
            </w:pPr>
            <w:r w:rsidRPr="004A6A47">
              <w:rPr>
                <w:cs/>
              </w:rPr>
              <w:t>ค่าตอบแทนกรรมการและผู้บริหาร</w:t>
            </w:r>
          </w:p>
        </w:tc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1EE2130D" w14:textId="0767447B" w:rsidR="00903268" w:rsidRPr="004A6A47" w:rsidRDefault="00903268" w:rsidP="00903268">
            <w:pPr>
              <w:ind w:right="37"/>
              <w:jc w:val="right"/>
            </w:pPr>
            <w:r>
              <w:t>168,420,314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14:paraId="6201A147" w14:textId="77777777" w:rsidR="00903268" w:rsidRPr="004A6A47" w:rsidRDefault="00903268" w:rsidP="00903268">
            <w:pPr>
              <w:ind w:left="-113" w:right="37"/>
              <w:jc w:val="right"/>
            </w:pPr>
            <w:r w:rsidRPr="004A6A47">
              <w:t>152,600,994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14:paraId="73950C89" w14:textId="79828ED8" w:rsidR="00903268" w:rsidRPr="004A6A47" w:rsidRDefault="00903268" w:rsidP="00903268">
            <w:pPr>
              <w:ind w:right="37"/>
              <w:jc w:val="right"/>
            </w:pPr>
            <w:r>
              <w:t>168,420,314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380EEB9E" w14:textId="77777777" w:rsidR="00903268" w:rsidRPr="004A6A47" w:rsidRDefault="00903268" w:rsidP="00903268">
            <w:pPr>
              <w:ind w:right="37"/>
              <w:jc w:val="right"/>
            </w:pPr>
            <w:r w:rsidRPr="004A6A47">
              <w:t>152,600,994</w:t>
            </w:r>
          </w:p>
        </w:tc>
      </w:tr>
      <w:tr w:rsidR="00903268" w:rsidRPr="004A6A47" w14:paraId="4C565E24" w14:textId="77777777" w:rsidTr="00904D6A">
        <w:trPr>
          <w:trHeight w:val="20"/>
        </w:trPr>
        <w:tc>
          <w:tcPr>
            <w:tcW w:w="3836" w:type="dxa"/>
            <w:tcBorders>
              <w:top w:val="nil"/>
              <w:bottom w:val="nil"/>
            </w:tcBorders>
          </w:tcPr>
          <w:p w14:paraId="3BAC7119" w14:textId="77777777" w:rsidR="00903268" w:rsidRPr="004A6A47" w:rsidRDefault="00903268" w:rsidP="00903268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cs/>
              </w:rPr>
            </w:pPr>
            <w:r w:rsidRPr="004A6A47">
              <w:rPr>
                <w:cs/>
              </w:rPr>
              <w:t>ค่าใช้จ่ายพนักงาน</w:t>
            </w:r>
          </w:p>
        </w:tc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617B9609" w14:textId="5EB3A92F" w:rsidR="00903268" w:rsidRPr="004A6A47" w:rsidRDefault="00903268" w:rsidP="00903268">
            <w:pPr>
              <w:ind w:right="37"/>
              <w:jc w:val="right"/>
              <w:rPr>
                <w:cs/>
              </w:rPr>
            </w:pPr>
            <w:r>
              <w:t>661,170,978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14:paraId="5D37BBD2" w14:textId="77777777" w:rsidR="00903268" w:rsidRPr="004A6A47" w:rsidRDefault="00903268" w:rsidP="00903268">
            <w:pPr>
              <w:ind w:right="37"/>
              <w:jc w:val="right"/>
              <w:rPr>
                <w:cs/>
              </w:rPr>
            </w:pPr>
            <w:r w:rsidRPr="004A6A47">
              <w:t>688,237,548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14:paraId="3E2D5E5A" w14:textId="706C38FE" w:rsidR="00903268" w:rsidRPr="004A6A47" w:rsidRDefault="00903268" w:rsidP="00903268">
            <w:pPr>
              <w:ind w:right="37"/>
              <w:jc w:val="right"/>
            </w:pPr>
            <w:r>
              <w:t>226,610,552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6D896E38" w14:textId="77777777" w:rsidR="00903268" w:rsidRPr="004A6A47" w:rsidRDefault="00903268" w:rsidP="00903268">
            <w:pPr>
              <w:ind w:right="37"/>
              <w:jc w:val="right"/>
            </w:pPr>
            <w:r w:rsidRPr="004A6A47">
              <w:t>225,989,512</w:t>
            </w:r>
          </w:p>
        </w:tc>
      </w:tr>
      <w:tr w:rsidR="001B7C81" w:rsidRPr="004A6A47" w14:paraId="2F205421" w14:textId="77777777" w:rsidTr="00904D6A">
        <w:trPr>
          <w:trHeight w:val="20"/>
        </w:trPr>
        <w:tc>
          <w:tcPr>
            <w:tcW w:w="3836" w:type="dxa"/>
            <w:tcBorders>
              <w:top w:val="nil"/>
              <w:bottom w:val="nil"/>
            </w:tcBorders>
          </w:tcPr>
          <w:p w14:paraId="28667866" w14:textId="77777777" w:rsidR="001B7C81" w:rsidRPr="004A6A47" w:rsidRDefault="001B7C81" w:rsidP="00457C33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cs/>
              </w:rPr>
            </w:pPr>
            <w:r w:rsidRPr="004A6A47">
              <w:rPr>
                <w:cs/>
              </w:rPr>
              <w:t>ค่าเสื่อมราคา</w:t>
            </w:r>
            <w:r w:rsidRPr="004A6A47">
              <w:rPr>
                <w:rFonts w:hint="cs"/>
                <w:cs/>
              </w:rPr>
              <w:t>อาคารและอุปกรณ์</w:t>
            </w:r>
          </w:p>
        </w:tc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7E25BB6A" w14:textId="77777777" w:rsidR="001B7C81" w:rsidRPr="004A6A47" w:rsidRDefault="001B7C81" w:rsidP="00457C33">
            <w:pPr>
              <w:ind w:right="37"/>
              <w:jc w:val="right"/>
            </w:pPr>
            <w:r w:rsidRPr="004A6A47">
              <w:t>55,748,083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14:paraId="0893D3F6" w14:textId="77777777" w:rsidR="001B7C81" w:rsidRPr="004A6A47" w:rsidRDefault="001B7C81" w:rsidP="00457C33">
            <w:pPr>
              <w:ind w:right="37"/>
              <w:jc w:val="right"/>
            </w:pPr>
            <w:r w:rsidRPr="004A6A47">
              <w:t>104,463,025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14:paraId="2A3740FC" w14:textId="77777777" w:rsidR="001B7C81" w:rsidRPr="004A6A47" w:rsidRDefault="001B7C81" w:rsidP="00457C33">
            <w:pPr>
              <w:ind w:right="37"/>
              <w:jc w:val="right"/>
            </w:pPr>
            <w:r w:rsidRPr="004A6A47">
              <w:t>9,437,530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24C4DB5D" w14:textId="77777777" w:rsidR="001B7C81" w:rsidRPr="004A6A47" w:rsidRDefault="001B7C81" w:rsidP="00457C33">
            <w:pPr>
              <w:ind w:right="37"/>
              <w:jc w:val="right"/>
            </w:pPr>
            <w:r w:rsidRPr="004A6A47">
              <w:rPr>
                <w:rFonts w:hint="cs"/>
                <w:cs/>
              </w:rPr>
              <w:t>10,308,603</w:t>
            </w:r>
          </w:p>
        </w:tc>
      </w:tr>
      <w:tr w:rsidR="001B7C81" w:rsidRPr="004A6A47" w14:paraId="4040A6C1" w14:textId="77777777" w:rsidTr="00904D6A">
        <w:trPr>
          <w:trHeight w:val="20"/>
        </w:trPr>
        <w:tc>
          <w:tcPr>
            <w:tcW w:w="3836" w:type="dxa"/>
            <w:tcBorders>
              <w:top w:val="nil"/>
              <w:bottom w:val="nil"/>
            </w:tcBorders>
          </w:tcPr>
          <w:p w14:paraId="06484B8F" w14:textId="77777777" w:rsidR="001B7C81" w:rsidRPr="004A6A47" w:rsidRDefault="001B7C81" w:rsidP="00457C33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cs/>
              </w:rPr>
            </w:pPr>
            <w:r w:rsidRPr="004A6A47">
              <w:rPr>
                <w:rFonts w:hint="cs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1E877110" w14:textId="77777777" w:rsidR="001B7C81" w:rsidRPr="004A6A47" w:rsidRDefault="001B7C81" w:rsidP="00457C33">
            <w:pPr>
              <w:ind w:right="37"/>
              <w:jc w:val="right"/>
            </w:pPr>
            <w:r w:rsidRPr="004A6A47">
              <w:t>67,341,364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14:paraId="4D092A8F" w14:textId="77777777" w:rsidR="001B7C81" w:rsidRPr="004A6A47" w:rsidRDefault="001B7C81" w:rsidP="00457C33">
            <w:pPr>
              <w:ind w:right="37"/>
              <w:jc w:val="right"/>
            </w:pPr>
            <w:r w:rsidRPr="004A6A47">
              <w:t>63,044,135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14:paraId="73B28F2E" w14:textId="77777777" w:rsidR="001B7C81" w:rsidRPr="004A6A47" w:rsidRDefault="001B7C81" w:rsidP="00457C33">
            <w:pPr>
              <w:ind w:right="37"/>
              <w:jc w:val="right"/>
              <w:rPr>
                <w:cs/>
              </w:rPr>
            </w:pPr>
            <w:r w:rsidRPr="004A6A47">
              <w:t>27,203,641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242BD2BF" w14:textId="77777777" w:rsidR="001B7C81" w:rsidRPr="004A6A47" w:rsidRDefault="001B7C81" w:rsidP="00457C33">
            <w:pPr>
              <w:ind w:right="37"/>
              <w:jc w:val="right"/>
              <w:rPr>
                <w:cs/>
              </w:rPr>
            </w:pPr>
            <w:r w:rsidRPr="004A6A47">
              <w:rPr>
                <w:rFonts w:hint="cs"/>
                <w:cs/>
              </w:rPr>
              <w:t>28,225,880</w:t>
            </w:r>
          </w:p>
        </w:tc>
      </w:tr>
      <w:tr w:rsidR="001B7C81" w:rsidRPr="004A6A47" w14:paraId="031CDE17" w14:textId="77777777" w:rsidTr="00904D6A">
        <w:trPr>
          <w:trHeight w:val="20"/>
        </w:trPr>
        <w:tc>
          <w:tcPr>
            <w:tcW w:w="3836" w:type="dxa"/>
            <w:tcBorders>
              <w:top w:val="nil"/>
              <w:bottom w:val="nil"/>
            </w:tcBorders>
          </w:tcPr>
          <w:p w14:paraId="0B4A0AE4" w14:textId="77777777" w:rsidR="001B7C81" w:rsidRPr="004A6A47" w:rsidRDefault="001B7C81" w:rsidP="00457C33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cs/>
              </w:rPr>
            </w:pPr>
            <w:r w:rsidRPr="004A6A47">
              <w:rPr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329078F6" w14:textId="77777777" w:rsidR="001B7C81" w:rsidRPr="004A6A47" w:rsidRDefault="001B7C81" w:rsidP="00457C33">
            <w:pPr>
              <w:ind w:right="37"/>
              <w:jc w:val="right"/>
            </w:pPr>
            <w:r w:rsidRPr="004A6A47">
              <w:t>22,857,91</w:t>
            </w:r>
            <w:r>
              <w:t>8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14:paraId="6B7D4EAE" w14:textId="77777777" w:rsidR="001B7C81" w:rsidRPr="004A6A47" w:rsidRDefault="001B7C81" w:rsidP="00457C33">
            <w:pPr>
              <w:ind w:right="37"/>
              <w:jc w:val="right"/>
            </w:pPr>
            <w:r w:rsidRPr="004A6A47">
              <w:t>26,550,742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14:paraId="414056D5" w14:textId="77777777" w:rsidR="001B7C81" w:rsidRPr="004A6A47" w:rsidRDefault="001B7C81" w:rsidP="00457C33">
            <w:pPr>
              <w:ind w:right="37"/>
              <w:jc w:val="right"/>
              <w:rPr>
                <w:cs/>
              </w:rPr>
            </w:pPr>
            <w:r w:rsidRPr="004A6A47">
              <w:t>8,201,569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5C4FF953" w14:textId="77777777" w:rsidR="001B7C81" w:rsidRPr="004A6A47" w:rsidRDefault="001B7C81" w:rsidP="00457C33">
            <w:pPr>
              <w:ind w:right="37"/>
              <w:jc w:val="right"/>
              <w:rPr>
                <w:cs/>
              </w:rPr>
            </w:pPr>
            <w:r w:rsidRPr="004A6A47">
              <w:rPr>
                <w:rFonts w:hint="cs"/>
                <w:cs/>
              </w:rPr>
              <w:t>3,455,727</w:t>
            </w:r>
          </w:p>
        </w:tc>
      </w:tr>
      <w:tr w:rsidR="001B7C81" w:rsidRPr="004A6A47" w14:paraId="7829CBA9" w14:textId="77777777" w:rsidTr="00904D6A">
        <w:trPr>
          <w:trHeight w:val="20"/>
        </w:trPr>
        <w:tc>
          <w:tcPr>
            <w:tcW w:w="3836" w:type="dxa"/>
            <w:tcBorders>
              <w:top w:val="nil"/>
              <w:bottom w:val="nil"/>
            </w:tcBorders>
          </w:tcPr>
          <w:p w14:paraId="0580D247" w14:textId="77777777" w:rsidR="001B7C81" w:rsidRPr="004A6A47" w:rsidRDefault="001B7C81" w:rsidP="00457C33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cs/>
              </w:rPr>
            </w:pPr>
            <w:r w:rsidRPr="004A6A47">
              <w:rPr>
                <w:cs/>
              </w:rPr>
              <w:t>ค่าตัดจำหน่ายสิทธิการใช้คลื่นความถี่</w:t>
            </w:r>
          </w:p>
        </w:tc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3A0FB0EF" w14:textId="77777777" w:rsidR="001B7C81" w:rsidRPr="004A6A47" w:rsidRDefault="001B7C81" w:rsidP="00457C33">
            <w:pPr>
              <w:ind w:right="37"/>
              <w:jc w:val="right"/>
              <w:rPr>
                <w:cs/>
              </w:rPr>
            </w:pPr>
            <w:r w:rsidRPr="004A6A47">
              <w:t>137,648,509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14:paraId="070381B5" w14:textId="77777777" w:rsidR="001B7C81" w:rsidRPr="004A6A47" w:rsidRDefault="001B7C81" w:rsidP="00457C33">
            <w:pPr>
              <w:ind w:right="37"/>
              <w:jc w:val="right"/>
              <w:rPr>
                <w:cs/>
              </w:rPr>
            </w:pPr>
            <w:r w:rsidRPr="004A6A47">
              <w:t>137,648,509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14:paraId="2C93AC7C" w14:textId="77777777" w:rsidR="001B7C81" w:rsidRPr="004A6A47" w:rsidRDefault="001B7C81" w:rsidP="00457C33">
            <w:pPr>
              <w:ind w:right="380"/>
              <w:jc w:val="right"/>
            </w:pPr>
            <w:r w:rsidRPr="004A6A47">
              <w:t>-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384CDF93" w14:textId="77777777" w:rsidR="001B7C81" w:rsidRPr="004A6A47" w:rsidRDefault="001B7C81" w:rsidP="00457C33">
            <w:pPr>
              <w:ind w:right="380"/>
              <w:jc w:val="right"/>
            </w:pPr>
            <w:r w:rsidRPr="004A6A47">
              <w:t>-</w:t>
            </w:r>
          </w:p>
        </w:tc>
      </w:tr>
      <w:tr w:rsidR="001B7C81" w:rsidRPr="004A6A47" w14:paraId="4B8A7E94" w14:textId="77777777" w:rsidTr="00904D6A">
        <w:trPr>
          <w:trHeight w:val="20"/>
        </w:trPr>
        <w:tc>
          <w:tcPr>
            <w:tcW w:w="3836" w:type="dxa"/>
            <w:tcBorders>
              <w:top w:val="nil"/>
              <w:bottom w:val="nil"/>
            </w:tcBorders>
          </w:tcPr>
          <w:p w14:paraId="76771A9C" w14:textId="77777777" w:rsidR="001B7C81" w:rsidRPr="004A6A47" w:rsidRDefault="001B7C81" w:rsidP="00457C33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cs/>
              </w:rPr>
            </w:pPr>
            <w:r w:rsidRPr="004A6A47">
              <w:rPr>
                <w:cs/>
              </w:rPr>
              <w:t>ค่านายหน้าและส่งเสริมการขาย</w:t>
            </w:r>
          </w:p>
        </w:tc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5244DB91" w14:textId="77777777" w:rsidR="001B7C81" w:rsidRPr="004A6A47" w:rsidRDefault="001B7C81" w:rsidP="00457C33">
            <w:pPr>
              <w:ind w:right="37"/>
              <w:jc w:val="right"/>
              <w:rPr>
                <w:cs/>
              </w:rPr>
            </w:pPr>
            <w:r w:rsidRPr="004A6A47">
              <w:t>120,441,899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14:paraId="36A81E1F" w14:textId="77777777" w:rsidR="001B7C81" w:rsidRPr="004A6A47" w:rsidRDefault="001B7C81" w:rsidP="00457C33">
            <w:pPr>
              <w:ind w:right="37"/>
              <w:jc w:val="right"/>
              <w:rPr>
                <w:cs/>
              </w:rPr>
            </w:pPr>
            <w:r w:rsidRPr="004A6A47">
              <w:t>84,766,848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14:paraId="6A9859EF" w14:textId="77777777" w:rsidR="001B7C81" w:rsidRPr="004A6A47" w:rsidRDefault="001B7C81" w:rsidP="00457C33">
            <w:pPr>
              <w:ind w:right="37"/>
              <w:jc w:val="right"/>
            </w:pPr>
            <w:r w:rsidRPr="004A6A47">
              <w:t>3,383,307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71BF1B62" w14:textId="77777777" w:rsidR="001B7C81" w:rsidRPr="004A6A47" w:rsidRDefault="001B7C81" w:rsidP="00457C33">
            <w:pPr>
              <w:ind w:right="37"/>
              <w:jc w:val="right"/>
            </w:pPr>
            <w:r w:rsidRPr="004A6A47">
              <w:t>525,301</w:t>
            </w:r>
          </w:p>
        </w:tc>
      </w:tr>
      <w:tr w:rsidR="001B7C81" w:rsidRPr="004A6A47" w14:paraId="2B2889E7" w14:textId="77777777" w:rsidTr="00904D6A">
        <w:trPr>
          <w:trHeight w:val="20"/>
        </w:trPr>
        <w:tc>
          <w:tcPr>
            <w:tcW w:w="3836" w:type="dxa"/>
            <w:tcBorders>
              <w:top w:val="nil"/>
              <w:bottom w:val="nil"/>
            </w:tcBorders>
          </w:tcPr>
          <w:p w14:paraId="1B26D6E6" w14:textId="77777777" w:rsidR="001B7C81" w:rsidRPr="004A6A47" w:rsidRDefault="001B7C81" w:rsidP="00457C33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cs/>
              </w:rPr>
            </w:pPr>
            <w:r w:rsidRPr="004A6A47">
              <w:rPr>
                <w:cs/>
              </w:rPr>
              <w:t>ค่าใช้จ่ายเกี่ยวกับอาคารและสถานที่</w:t>
            </w:r>
          </w:p>
        </w:tc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3C0EF4F2" w14:textId="77777777" w:rsidR="001B7C81" w:rsidRPr="004A6A47" w:rsidRDefault="001B7C81" w:rsidP="00457C33">
            <w:pPr>
              <w:ind w:right="37"/>
              <w:jc w:val="right"/>
            </w:pPr>
            <w:r w:rsidRPr="004A6A47">
              <w:t>250,526,355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14:paraId="24D7B504" w14:textId="77777777" w:rsidR="001B7C81" w:rsidRPr="004A6A47" w:rsidRDefault="001B7C81" w:rsidP="00457C33">
            <w:pPr>
              <w:ind w:right="37"/>
              <w:jc w:val="right"/>
            </w:pPr>
            <w:r w:rsidRPr="004A6A47">
              <w:t>234,534,320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 w14:paraId="024830C6" w14:textId="77777777" w:rsidR="001B7C81" w:rsidRPr="004A6A47" w:rsidRDefault="001B7C81" w:rsidP="00457C33">
            <w:pPr>
              <w:ind w:right="37"/>
              <w:jc w:val="right"/>
            </w:pPr>
            <w:r w:rsidRPr="004A6A47">
              <w:t>57,341,163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14:paraId="2683D900" w14:textId="77777777" w:rsidR="001B7C81" w:rsidRPr="004A6A47" w:rsidRDefault="001B7C81" w:rsidP="00457C33">
            <w:pPr>
              <w:ind w:right="37"/>
              <w:jc w:val="right"/>
            </w:pPr>
            <w:r w:rsidRPr="004A6A47">
              <w:t>54,160,919</w:t>
            </w:r>
          </w:p>
        </w:tc>
      </w:tr>
      <w:tr w:rsidR="001B7C81" w:rsidRPr="004A6A47" w14:paraId="6639FB5F" w14:textId="77777777" w:rsidTr="00904D6A">
        <w:trPr>
          <w:trHeight w:val="20"/>
        </w:trPr>
        <w:tc>
          <w:tcPr>
            <w:tcW w:w="3836" w:type="dxa"/>
            <w:tcBorders>
              <w:top w:val="nil"/>
              <w:bottom w:val="single" w:sz="4" w:space="0" w:color="auto"/>
            </w:tcBorders>
          </w:tcPr>
          <w:p w14:paraId="4D3F368A" w14:textId="77777777" w:rsidR="001B7C81" w:rsidRPr="004A6A47" w:rsidRDefault="001B7C81" w:rsidP="00457C33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cs/>
              </w:rPr>
            </w:pPr>
            <w:r w:rsidRPr="004A6A47">
              <w:rPr>
                <w:rFonts w:hint="cs"/>
                <w:cs/>
              </w:rPr>
              <w:t>ค่าใช้จ่ายอื่น</w:t>
            </w:r>
          </w:p>
        </w:tc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C1AE3" w14:textId="77777777" w:rsidR="001B7C81" w:rsidRPr="004A6A47" w:rsidRDefault="001B7C81" w:rsidP="00457C33">
            <w:pPr>
              <w:ind w:right="37"/>
              <w:jc w:val="right"/>
            </w:pPr>
            <w:r w:rsidRPr="004A6A47">
              <w:t>221,387,2</w:t>
            </w:r>
            <w:r>
              <w:t>89</w:t>
            </w:r>
          </w:p>
        </w:tc>
        <w:tc>
          <w:tcPr>
            <w:tcW w:w="1557" w:type="dxa"/>
            <w:tcBorders>
              <w:top w:val="nil"/>
              <w:bottom w:val="single" w:sz="4" w:space="0" w:color="auto"/>
            </w:tcBorders>
          </w:tcPr>
          <w:p w14:paraId="0A402646" w14:textId="77777777" w:rsidR="001B7C81" w:rsidRPr="004A6A47" w:rsidRDefault="001B7C81" w:rsidP="00457C33">
            <w:pPr>
              <w:ind w:right="37"/>
              <w:jc w:val="right"/>
            </w:pPr>
            <w:r w:rsidRPr="004A6A47">
              <w:t>250,817,830</w:t>
            </w:r>
          </w:p>
        </w:tc>
        <w:tc>
          <w:tcPr>
            <w:tcW w:w="1557" w:type="dxa"/>
            <w:tcBorders>
              <w:top w:val="nil"/>
              <w:bottom w:val="single" w:sz="4" w:space="0" w:color="auto"/>
            </w:tcBorders>
          </w:tcPr>
          <w:p w14:paraId="5A08FA8F" w14:textId="77777777" w:rsidR="001B7C81" w:rsidRPr="004A6A47" w:rsidRDefault="001B7C81" w:rsidP="00457C33">
            <w:pPr>
              <w:ind w:right="37"/>
              <w:jc w:val="right"/>
            </w:pPr>
            <w:r w:rsidRPr="004A6A47">
              <w:t>41,100,246</w:t>
            </w:r>
          </w:p>
        </w:tc>
        <w:tc>
          <w:tcPr>
            <w:tcW w:w="1558" w:type="dxa"/>
            <w:tcBorders>
              <w:top w:val="nil"/>
              <w:bottom w:val="single" w:sz="4" w:space="0" w:color="auto"/>
            </w:tcBorders>
          </w:tcPr>
          <w:p w14:paraId="25812375" w14:textId="77777777" w:rsidR="001B7C81" w:rsidRPr="004A6A47" w:rsidRDefault="001B7C81" w:rsidP="00457C33">
            <w:pPr>
              <w:ind w:right="37"/>
              <w:jc w:val="right"/>
            </w:pPr>
            <w:r w:rsidRPr="004A6A47">
              <w:t>137,138,643</w:t>
            </w:r>
          </w:p>
        </w:tc>
      </w:tr>
      <w:tr w:rsidR="001B7C81" w:rsidRPr="004A6A47" w14:paraId="5662C40E" w14:textId="77777777" w:rsidTr="00904D6A">
        <w:trPr>
          <w:trHeight w:val="20"/>
        </w:trPr>
        <w:tc>
          <w:tcPr>
            <w:tcW w:w="3836" w:type="dxa"/>
            <w:tcBorders>
              <w:top w:val="nil"/>
              <w:bottom w:val="single" w:sz="4" w:space="0" w:color="auto"/>
            </w:tcBorders>
          </w:tcPr>
          <w:p w14:paraId="596D4A5F" w14:textId="77777777" w:rsidR="001B7C81" w:rsidRPr="004A6A47" w:rsidRDefault="001B7C81" w:rsidP="00457C33">
            <w:pPr>
              <w:tabs>
                <w:tab w:val="left" w:pos="360"/>
                <w:tab w:val="left" w:pos="900"/>
              </w:tabs>
              <w:ind w:right="-619" w:firstLine="1733"/>
              <w:jc w:val="thaiDistribute"/>
              <w:rPr>
                <w:cs/>
              </w:rPr>
            </w:pPr>
            <w:r w:rsidRPr="004A6A47">
              <w:rPr>
                <w:rFonts w:hint="cs"/>
                <w:cs/>
              </w:rPr>
              <w:t>รวม</w:t>
            </w:r>
          </w:p>
        </w:tc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CAF6B4" w14:textId="77777777" w:rsidR="001B7C81" w:rsidRPr="004A6A47" w:rsidRDefault="001B7C81" w:rsidP="00457C33">
            <w:pPr>
              <w:ind w:right="37"/>
              <w:jc w:val="right"/>
            </w:pPr>
            <w:r w:rsidRPr="004A6A47">
              <w:t>4,356,339,919</w:t>
            </w:r>
          </w:p>
        </w:tc>
        <w:tc>
          <w:tcPr>
            <w:tcW w:w="1557" w:type="dxa"/>
            <w:tcBorders>
              <w:top w:val="nil"/>
              <w:bottom w:val="single" w:sz="4" w:space="0" w:color="auto"/>
            </w:tcBorders>
          </w:tcPr>
          <w:p w14:paraId="15672937" w14:textId="77777777" w:rsidR="001B7C81" w:rsidRPr="004A6A47" w:rsidRDefault="001B7C81" w:rsidP="00457C33">
            <w:pPr>
              <w:ind w:right="37"/>
              <w:jc w:val="right"/>
            </w:pPr>
            <w:r w:rsidRPr="004A6A47">
              <w:t>4,590,375,412</w:t>
            </w:r>
          </w:p>
        </w:tc>
        <w:tc>
          <w:tcPr>
            <w:tcW w:w="1557" w:type="dxa"/>
            <w:tcBorders>
              <w:top w:val="nil"/>
              <w:bottom w:val="single" w:sz="4" w:space="0" w:color="auto"/>
            </w:tcBorders>
          </w:tcPr>
          <w:p w14:paraId="31A4E3F2" w14:textId="77777777" w:rsidR="001B7C81" w:rsidRPr="004A6A47" w:rsidRDefault="001B7C81" w:rsidP="00457C33">
            <w:pPr>
              <w:ind w:right="37"/>
              <w:jc w:val="right"/>
            </w:pPr>
            <w:r w:rsidRPr="004A6A47">
              <w:t>758,192,009</w:t>
            </w:r>
          </w:p>
        </w:tc>
        <w:tc>
          <w:tcPr>
            <w:tcW w:w="1558" w:type="dxa"/>
            <w:tcBorders>
              <w:top w:val="nil"/>
              <w:bottom w:val="single" w:sz="4" w:space="0" w:color="auto"/>
            </w:tcBorders>
          </w:tcPr>
          <w:p w14:paraId="1DC980E6" w14:textId="77777777" w:rsidR="001B7C81" w:rsidRPr="004A6A47" w:rsidRDefault="001B7C81" w:rsidP="00457C33">
            <w:pPr>
              <w:ind w:right="37"/>
              <w:jc w:val="right"/>
            </w:pPr>
            <w:r w:rsidRPr="004A6A47">
              <w:t>945,388,197</w:t>
            </w:r>
          </w:p>
        </w:tc>
      </w:tr>
      <w:bookmarkEnd w:id="21"/>
    </w:tbl>
    <w:p w14:paraId="26083863" w14:textId="77777777" w:rsidR="001B7C81" w:rsidRPr="004A6A47" w:rsidRDefault="001B7C81" w:rsidP="001B7C81">
      <w:pPr>
        <w:tabs>
          <w:tab w:val="left" w:pos="126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  <w:sz w:val="16"/>
          <w:szCs w:val="16"/>
        </w:rPr>
      </w:pPr>
    </w:p>
    <w:p w14:paraId="2467E5A3" w14:textId="77777777" w:rsidR="001B7C81" w:rsidRPr="001B7C81" w:rsidRDefault="001B7C81" w:rsidP="001B7C81">
      <w:pPr>
        <w:pStyle w:val="BodyText3"/>
        <w:numPr>
          <w:ilvl w:val="0"/>
          <w:numId w:val="2"/>
        </w:numPr>
        <w:tabs>
          <w:tab w:val="clear" w:pos="360"/>
        </w:tabs>
        <w:ind w:left="336" w:right="-706" w:hanging="364"/>
        <w:rPr>
          <w:rFonts w:ascii="Angsana New" w:hAnsi="Angsana New"/>
          <w:b/>
          <w:bCs/>
          <w:cs/>
        </w:rPr>
      </w:pPr>
      <w:r w:rsidRPr="001B7C81">
        <w:rPr>
          <w:rFonts w:ascii="Angsana New" w:hAnsi="Angsana New"/>
          <w:b/>
          <w:bCs/>
          <w:cs/>
        </w:rPr>
        <w:t>ภาษีเงินได้</w:t>
      </w:r>
    </w:p>
    <w:p w14:paraId="40E1767B" w14:textId="3FE59A9E" w:rsidR="001B7C81" w:rsidRDefault="001B7C81" w:rsidP="00904D6A">
      <w:pPr>
        <w:ind w:left="364" w:right="-23" w:firstLine="567"/>
        <w:jc w:val="thaiDistribute"/>
      </w:pPr>
      <w:r w:rsidRPr="003215F1">
        <w:rPr>
          <w:cs/>
        </w:rPr>
        <w:t>ภาษีเงินได้นิติบุคคล</w:t>
      </w:r>
      <w:r w:rsidRPr="003215F1">
        <w:rPr>
          <w:rFonts w:hint="cs"/>
          <w:cs/>
        </w:rPr>
        <w:t>ทางภาษี</w:t>
      </w:r>
      <w:r w:rsidRPr="003215F1">
        <w:rPr>
          <w:cs/>
        </w:rPr>
        <w:t xml:space="preserve">ของบริษัทและบริษัทย่อย สำหรับปีสิ้นสุดวันที่ </w:t>
      </w:r>
      <w:r>
        <w:t>31</w:t>
      </w:r>
      <w:r w:rsidRPr="003215F1">
        <w:rPr>
          <w:cs/>
        </w:rPr>
        <w:t xml:space="preserve"> ธันวาคม </w:t>
      </w:r>
      <w:r>
        <w:t>2565</w:t>
      </w:r>
      <w:r w:rsidRPr="003215F1">
        <w:rPr>
          <w:cs/>
        </w:rPr>
        <w:t xml:space="preserve"> และ </w:t>
      </w:r>
      <w:r>
        <w:t>2564</w:t>
      </w:r>
      <w:r w:rsidR="00092553">
        <w:t xml:space="preserve">   </w:t>
      </w:r>
      <w:r w:rsidR="00904D6A">
        <w:t xml:space="preserve"> </w:t>
      </w:r>
      <w:r w:rsidRPr="003215F1">
        <w:rPr>
          <w:cs/>
        </w:rPr>
        <w:t>คำนวณจากกำไรหรือขาดทุนทางบัญชี ปรับปรุงด้วยรายได้และรายจ่ายอื่นบางรายการที่ได้รับการยกเว้นภาษี</w:t>
      </w:r>
      <w:r w:rsidRPr="003215F1">
        <w:rPr>
          <w:rFonts w:hint="cs"/>
          <w:cs/>
        </w:rPr>
        <w:br/>
      </w:r>
      <w:r w:rsidRPr="003215F1">
        <w:rPr>
          <w:cs/>
        </w:rPr>
        <w:t xml:space="preserve">เงินได้ เช่น เงินปันผลรับ หรือเป็นรายจ่ายที่ต้องห้ามในการคำนวณภาษีเงินได้ เช่น </w:t>
      </w:r>
      <w:r>
        <w:rPr>
          <w:rFonts w:hint="cs"/>
          <w:cs/>
        </w:rPr>
        <w:t xml:space="preserve">ผลขาดทุนด้านเครดิตที่คาดว่า  </w:t>
      </w:r>
      <w:r w:rsidR="00904D6A">
        <w:t xml:space="preserve">    </w:t>
      </w:r>
      <w:r>
        <w:rPr>
          <w:rFonts w:hint="cs"/>
          <w:cs/>
        </w:rPr>
        <w:t xml:space="preserve"> </w:t>
      </w:r>
      <w:r>
        <w:t xml:space="preserve">  </w:t>
      </w:r>
      <w:r>
        <w:rPr>
          <w:rFonts w:hint="cs"/>
          <w:cs/>
        </w:rPr>
        <w:t xml:space="preserve"> จะเกิดขึ้น</w:t>
      </w:r>
      <w:r w:rsidRPr="003215F1">
        <w:rPr>
          <w:sz w:val="8"/>
          <w:szCs w:val="8"/>
          <w:cs/>
        </w:rPr>
        <w:t xml:space="preserve"> </w:t>
      </w:r>
      <w:r w:rsidRPr="003215F1">
        <w:rPr>
          <w:cs/>
        </w:rPr>
        <w:t xml:space="preserve"> </w:t>
      </w:r>
      <w:r>
        <w:rPr>
          <w:rFonts w:hint="cs"/>
          <w:cs/>
        </w:rPr>
        <w:t>และ</w:t>
      </w:r>
      <w:r w:rsidRPr="003215F1">
        <w:rPr>
          <w:cs/>
        </w:rPr>
        <w:t>ขาดทุนจากการด้อยค่า เป็นต้น</w:t>
      </w:r>
    </w:p>
    <w:p w14:paraId="248B257A" w14:textId="77777777" w:rsidR="001B7C81" w:rsidRPr="003215F1" w:rsidRDefault="001B7C81" w:rsidP="00904D6A">
      <w:pPr>
        <w:ind w:left="252" w:right="-113" w:firstLine="700"/>
        <w:jc w:val="thaiDistribute"/>
        <w:rPr>
          <w:cs/>
        </w:rPr>
      </w:pPr>
      <w:r w:rsidRPr="003215F1">
        <w:rPr>
          <w:cs/>
        </w:rPr>
        <w:t xml:space="preserve">บริษัทคำนวณภาษีเงินได้นิติบุคคลในอัตราร้อยละ </w:t>
      </w:r>
      <w:r>
        <w:t>20</w:t>
      </w:r>
    </w:p>
    <w:p w14:paraId="0929762A" w14:textId="77777777" w:rsidR="001B7C81" w:rsidRPr="003215F1" w:rsidRDefault="001B7C81" w:rsidP="00904D6A">
      <w:pPr>
        <w:ind w:left="142" w:right="-113" w:firstLine="810"/>
        <w:jc w:val="thaiDistribute"/>
      </w:pPr>
      <w:r w:rsidRPr="003215F1">
        <w:rPr>
          <w:cs/>
        </w:rPr>
        <w:t xml:space="preserve">ภาษีเงินได้นิติบุคคลของบริษัทย่อย คำนวณในอัตราร้อยละ </w:t>
      </w:r>
      <w:r>
        <w:t>15</w:t>
      </w:r>
      <w:r w:rsidRPr="003215F1">
        <w:rPr>
          <w:cs/>
        </w:rPr>
        <w:t xml:space="preserve"> และ </w:t>
      </w:r>
      <w:r>
        <w:t>20</w:t>
      </w:r>
    </w:p>
    <w:p w14:paraId="16A6EF9E" w14:textId="77777777" w:rsidR="001B7C81" w:rsidRDefault="001B7C81" w:rsidP="001B7C81">
      <w:pPr>
        <w:ind w:left="142" w:right="-113" w:firstLine="567"/>
        <w:jc w:val="thaiDistribute"/>
      </w:pPr>
    </w:p>
    <w:p w14:paraId="1D434962" w14:textId="77777777" w:rsidR="001B7C81" w:rsidRDefault="001B7C81" w:rsidP="001B7C81">
      <w:pPr>
        <w:ind w:left="142" w:right="-113" w:firstLine="567"/>
        <w:jc w:val="thaiDistribute"/>
      </w:pPr>
    </w:p>
    <w:p w14:paraId="3962E4EE" w14:textId="77777777" w:rsidR="001B7C81" w:rsidRDefault="001B7C81" w:rsidP="001B7C81">
      <w:pPr>
        <w:ind w:left="142" w:right="-113" w:firstLine="567"/>
        <w:jc w:val="thaiDistribute"/>
      </w:pPr>
    </w:p>
    <w:p w14:paraId="21F55E5F" w14:textId="77777777" w:rsidR="001B7C81" w:rsidRDefault="001B7C81" w:rsidP="001B7C81">
      <w:pPr>
        <w:ind w:left="142" w:right="-113" w:firstLine="567"/>
        <w:jc w:val="thaiDistribute"/>
      </w:pPr>
    </w:p>
    <w:p w14:paraId="5D32292B" w14:textId="77777777" w:rsidR="001B7C81" w:rsidRDefault="001B7C81" w:rsidP="001B7C81">
      <w:pPr>
        <w:ind w:left="142" w:right="-113" w:firstLine="567"/>
        <w:jc w:val="thaiDistribute"/>
      </w:pPr>
    </w:p>
    <w:p w14:paraId="68623B79" w14:textId="77777777" w:rsidR="001B7C81" w:rsidRPr="00EC660D" w:rsidRDefault="001B7C81" w:rsidP="001B7C81">
      <w:pPr>
        <w:ind w:left="142" w:right="-113" w:firstLine="567"/>
        <w:jc w:val="thaiDistribute"/>
        <w:rPr>
          <w:cs/>
        </w:rPr>
      </w:pPr>
      <w:r w:rsidRPr="00EC660D">
        <w:rPr>
          <w:cs/>
        </w:rPr>
        <w:lastRenderedPageBreak/>
        <w:t xml:space="preserve">ค่าใช้จ่ายภาษีเงินได้ที่รับรู้ในงบกำไรขาดทุน ประกอบด้วย       </w:t>
      </w:r>
      <w:r w:rsidRPr="00EC660D">
        <w:rPr>
          <w:cs/>
        </w:rPr>
        <w:tab/>
      </w:r>
      <w:r w:rsidRPr="00EC660D">
        <w:rPr>
          <w:cs/>
        </w:rPr>
        <w:tab/>
      </w:r>
    </w:p>
    <w:p w14:paraId="1B907D88" w14:textId="77777777" w:rsidR="001B7C81" w:rsidRPr="00EC660D" w:rsidRDefault="001B7C81" w:rsidP="00904D6A">
      <w:pPr>
        <w:ind w:left="709" w:right="89" w:firstLine="59"/>
        <w:jc w:val="right"/>
        <w:rPr>
          <w:cs/>
        </w:rPr>
      </w:pPr>
      <w:r w:rsidRPr="00EC660D">
        <w:rPr>
          <w:cs/>
        </w:rPr>
        <w:tab/>
      </w:r>
      <w:r w:rsidRPr="00EC660D">
        <w:rPr>
          <w:cs/>
        </w:rPr>
        <w:tab/>
      </w:r>
      <w:r w:rsidRPr="00EC660D">
        <w:rPr>
          <w:cs/>
        </w:rPr>
        <w:tab/>
      </w:r>
      <w:r w:rsidRPr="00EC660D">
        <w:rPr>
          <w:cs/>
        </w:rPr>
        <w:tab/>
      </w:r>
      <w:r w:rsidRPr="00EC660D">
        <w:rPr>
          <w:cs/>
        </w:rPr>
        <w:tab/>
      </w:r>
      <w:r w:rsidRPr="00EC660D">
        <w:rPr>
          <w:cs/>
        </w:rPr>
        <w:tab/>
      </w:r>
      <w:r w:rsidRPr="00EC660D">
        <w:rPr>
          <w:cs/>
        </w:rPr>
        <w:tab/>
        <w:t xml:space="preserve">                        หน่วย </w:t>
      </w:r>
      <w:r w:rsidRPr="00EC660D">
        <w:t xml:space="preserve">: </w:t>
      </w:r>
      <w:r w:rsidRPr="00EC660D">
        <w:rPr>
          <w:cs/>
        </w:rPr>
        <w:t>บาท</w:t>
      </w:r>
    </w:p>
    <w:tbl>
      <w:tblPr>
        <w:tblW w:w="10373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553"/>
        <w:gridCol w:w="1554"/>
        <w:gridCol w:w="1554"/>
        <w:gridCol w:w="1554"/>
      </w:tblGrid>
      <w:tr w:rsidR="001B7C81" w:rsidRPr="00EC660D" w14:paraId="0707BA39" w14:textId="77777777" w:rsidTr="00904D6A">
        <w:trPr>
          <w:trHeight w:val="227"/>
        </w:trPr>
        <w:tc>
          <w:tcPr>
            <w:tcW w:w="4158" w:type="dxa"/>
            <w:vMerge w:val="restart"/>
          </w:tcPr>
          <w:p w14:paraId="112C8574" w14:textId="77777777" w:rsidR="001B7C81" w:rsidRPr="00EC660D" w:rsidRDefault="001B7C81" w:rsidP="00457C33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</w:pPr>
            <w:r w:rsidRPr="00EC660D">
              <w:rPr>
                <w:cs/>
              </w:rPr>
              <w:t>รายการ</w:t>
            </w:r>
          </w:p>
          <w:p w14:paraId="74086BB5" w14:textId="77777777" w:rsidR="001B7C81" w:rsidRPr="00EC660D" w:rsidRDefault="001B7C81" w:rsidP="00457C33">
            <w:pPr>
              <w:ind w:left="-108" w:right="-108"/>
              <w:jc w:val="center"/>
            </w:pPr>
            <w:r w:rsidRPr="00EC660D">
              <w:rPr>
                <w:cs/>
              </w:rPr>
              <w:t xml:space="preserve">สำหรับปีสิ้นสุดวันที่ </w:t>
            </w:r>
            <w:r w:rsidRPr="00EC660D">
              <w:t>31</w:t>
            </w:r>
            <w:r w:rsidRPr="00EC660D">
              <w:rPr>
                <w:cs/>
              </w:rPr>
              <w:t xml:space="preserve"> ธันวาคม</w:t>
            </w:r>
          </w:p>
        </w:tc>
        <w:tc>
          <w:tcPr>
            <w:tcW w:w="3107" w:type="dxa"/>
            <w:gridSpan w:val="2"/>
          </w:tcPr>
          <w:p w14:paraId="02190448" w14:textId="77777777" w:rsidR="001B7C81" w:rsidRPr="00EC660D" w:rsidRDefault="001B7C81" w:rsidP="00457C33">
            <w:pPr>
              <w:tabs>
                <w:tab w:val="left" w:pos="360"/>
                <w:tab w:val="left" w:pos="900"/>
              </w:tabs>
              <w:ind w:right="-150"/>
              <w:jc w:val="center"/>
            </w:pPr>
            <w:r w:rsidRPr="00EC660D">
              <w:rPr>
                <w:cs/>
              </w:rPr>
              <w:t>งบการเงินรวม</w:t>
            </w:r>
          </w:p>
        </w:tc>
        <w:tc>
          <w:tcPr>
            <w:tcW w:w="3108" w:type="dxa"/>
            <w:gridSpan w:val="2"/>
          </w:tcPr>
          <w:p w14:paraId="14C5E5A5" w14:textId="77777777" w:rsidR="001B7C81" w:rsidRPr="00EC660D" w:rsidRDefault="001B7C81" w:rsidP="00457C33">
            <w:pPr>
              <w:tabs>
                <w:tab w:val="left" w:pos="360"/>
                <w:tab w:val="left" w:pos="900"/>
              </w:tabs>
              <w:ind w:right="-150"/>
              <w:jc w:val="center"/>
            </w:pPr>
            <w:r w:rsidRPr="00EC660D">
              <w:rPr>
                <w:cs/>
              </w:rPr>
              <w:t>งบการเงินเฉพาะกิจการ</w:t>
            </w:r>
          </w:p>
        </w:tc>
      </w:tr>
      <w:tr w:rsidR="001B7C81" w:rsidRPr="00EC660D" w14:paraId="4F942646" w14:textId="77777777" w:rsidTr="00904D6A">
        <w:tc>
          <w:tcPr>
            <w:tcW w:w="4158" w:type="dxa"/>
            <w:vMerge/>
            <w:tcBorders>
              <w:bottom w:val="nil"/>
            </w:tcBorders>
          </w:tcPr>
          <w:p w14:paraId="4E7FC791" w14:textId="77777777" w:rsidR="001B7C81" w:rsidRPr="00EC660D" w:rsidRDefault="001B7C81" w:rsidP="00457C3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</w:pPr>
          </w:p>
        </w:tc>
        <w:tc>
          <w:tcPr>
            <w:tcW w:w="1553" w:type="dxa"/>
            <w:tcBorders>
              <w:bottom w:val="nil"/>
            </w:tcBorders>
          </w:tcPr>
          <w:p w14:paraId="1717DB9F" w14:textId="77777777" w:rsidR="001B7C81" w:rsidRPr="00EC660D" w:rsidRDefault="001B7C81" w:rsidP="00457C33">
            <w:pPr>
              <w:ind w:left="-137" w:right="-106"/>
              <w:jc w:val="center"/>
            </w:pPr>
            <w:r w:rsidRPr="00EC660D">
              <w:rPr>
                <w:cs/>
              </w:rPr>
              <w:t>256</w:t>
            </w:r>
            <w:r w:rsidRPr="00EC660D">
              <w:t>5</w:t>
            </w:r>
          </w:p>
        </w:tc>
        <w:tc>
          <w:tcPr>
            <w:tcW w:w="1554" w:type="dxa"/>
            <w:tcBorders>
              <w:bottom w:val="nil"/>
            </w:tcBorders>
          </w:tcPr>
          <w:p w14:paraId="0951235B" w14:textId="77777777" w:rsidR="001B7C81" w:rsidRPr="00EC660D" w:rsidRDefault="001B7C81" w:rsidP="00457C33">
            <w:pPr>
              <w:ind w:left="-137" w:right="-106"/>
              <w:jc w:val="center"/>
            </w:pPr>
            <w:r w:rsidRPr="00EC660D">
              <w:rPr>
                <w:cs/>
              </w:rPr>
              <w:t>256</w:t>
            </w:r>
            <w:r w:rsidRPr="00EC660D">
              <w:t>4</w:t>
            </w:r>
          </w:p>
        </w:tc>
        <w:tc>
          <w:tcPr>
            <w:tcW w:w="1554" w:type="dxa"/>
            <w:tcBorders>
              <w:bottom w:val="nil"/>
            </w:tcBorders>
          </w:tcPr>
          <w:p w14:paraId="08C5FD34" w14:textId="77777777" w:rsidR="001B7C81" w:rsidRPr="00EC660D" w:rsidRDefault="001B7C81" w:rsidP="00457C33">
            <w:pPr>
              <w:ind w:left="-137" w:right="-106"/>
              <w:jc w:val="center"/>
            </w:pPr>
            <w:r w:rsidRPr="00EC660D">
              <w:rPr>
                <w:cs/>
              </w:rPr>
              <w:t>256</w:t>
            </w:r>
            <w:r w:rsidRPr="00EC660D">
              <w:t>5</w:t>
            </w:r>
          </w:p>
        </w:tc>
        <w:tc>
          <w:tcPr>
            <w:tcW w:w="1554" w:type="dxa"/>
            <w:tcBorders>
              <w:bottom w:val="nil"/>
            </w:tcBorders>
          </w:tcPr>
          <w:p w14:paraId="2E8F6EA3" w14:textId="77777777" w:rsidR="001B7C81" w:rsidRPr="00EC660D" w:rsidRDefault="001B7C81" w:rsidP="00457C33">
            <w:pPr>
              <w:ind w:left="-137" w:right="-106"/>
              <w:jc w:val="center"/>
            </w:pPr>
            <w:r w:rsidRPr="00EC660D">
              <w:rPr>
                <w:cs/>
              </w:rPr>
              <w:t>256</w:t>
            </w:r>
            <w:r w:rsidRPr="00EC660D">
              <w:t>4</w:t>
            </w:r>
          </w:p>
        </w:tc>
      </w:tr>
      <w:tr w:rsidR="001B7C81" w:rsidRPr="00EC660D" w14:paraId="39C41DD0" w14:textId="77777777" w:rsidTr="00904D6A">
        <w:tc>
          <w:tcPr>
            <w:tcW w:w="4158" w:type="dxa"/>
            <w:tcBorders>
              <w:top w:val="single" w:sz="4" w:space="0" w:color="auto"/>
              <w:bottom w:val="nil"/>
            </w:tcBorders>
          </w:tcPr>
          <w:p w14:paraId="018D3B14" w14:textId="77777777" w:rsidR="001B7C81" w:rsidRPr="00EC660D" w:rsidRDefault="001B7C81" w:rsidP="00457C3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cs/>
              </w:rPr>
            </w:pPr>
            <w:r w:rsidRPr="00EC660D">
              <w:rPr>
                <w:cs/>
              </w:rPr>
              <w:t>ภาษีเงินได้นิติบุคคลสำหรับปี</w:t>
            </w:r>
          </w:p>
        </w:tc>
        <w:tc>
          <w:tcPr>
            <w:tcW w:w="1553" w:type="dxa"/>
            <w:tcBorders>
              <w:top w:val="single" w:sz="4" w:space="0" w:color="auto"/>
              <w:bottom w:val="nil"/>
            </w:tcBorders>
          </w:tcPr>
          <w:p w14:paraId="2220141B" w14:textId="77777777" w:rsidR="001B7C81" w:rsidRPr="00EC660D" w:rsidRDefault="001B7C81" w:rsidP="00457C33">
            <w:pPr>
              <w:ind w:left="-108" w:right="63"/>
              <w:jc w:val="right"/>
            </w:pPr>
            <w:r w:rsidRPr="00EC660D">
              <w:t>95,539,209</w:t>
            </w:r>
          </w:p>
        </w:tc>
        <w:tc>
          <w:tcPr>
            <w:tcW w:w="1554" w:type="dxa"/>
            <w:tcBorders>
              <w:top w:val="single" w:sz="4" w:space="0" w:color="auto"/>
              <w:bottom w:val="nil"/>
            </w:tcBorders>
          </w:tcPr>
          <w:p w14:paraId="43B01F3C" w14:textId="77777777" w:rsidR="001B7C81" w:rsidRPr="00EC660D" w:rsidRDefault="001B7C81" w:rsidP="00457C33">
            <w:pPr>
              <w:ind w:left="-108" w:right="63"/>
              <w:jc w:val="right"/>
            </w:pPr>
            <w:r w:rsidRPr="00EC660D">
              <w:t>73,547,823</w:t>
            </w:r>
          </w:p>
        </w:tc>
        <w:tc>
          <w:tcPr>
            <w:tcW w:w="1554" w:type="dxa"/>
            <w:tcBorders>
              <w:top w:val="single" w:sz="4" w:space="0" w:color="auto"/>
              <w:bottom w:val="nil"/>
            </w:tcBorders>
          </w:tcPr>
          <w:p w14:paraId="56AB1474" w14:textId="77777777" w:rsidR="001B7C81" w:rsidRPr="00EC660D" w:rsidRDefault="001B7C81" w:rsidP="00457C33">
            <w:pPr>
              <w:tabs>
                <w:tab w:val="left" w:pos="394"/>
                <w:tab w:val="right" w:pos="1120"/>
              </w:tabs>
              <w:ind w:left="-108" w:right="-333"/>
              <w:jc w:val="center"/>
            </w:pPr>
            <w:r w:rsidRPr="00EC660D">
              <w:rPr>
                <w:rFonts w:hint="cs"/>
                <w:cs/>
              </w:rPr>
              <w:t>-</w:t>
            </w:r>
          </w:p>
        </w:tc>
        <w:tc>
          <w:tcPr>
            <w:tcW w:w="1554" w:type="dxa"/>
            <w:tcBorders>
              <w:top w:val="single" w:sz="4" w:space="0" w:color="auto"/>
              <w:bottom w:val="nil"/>
            </w:tcBorders>
          </w:tcPr>
          <w:p w14:paraId="7C3C8B97" w14:textId="77777777" w:rsidR="001B7C81" w:rsidRPr="00EC660D" w:rsidRDefault="001B7C81" w:rsidP="00457C33">
            <w:pPr>
              <w:tabs>
                <w:tab w:val="left" w:pos="394"/>
                <w:tab w:val="right" w:pos="1120"/>
              </w:tabs>
              <w:ind w:left="-108" w:right="-333"/>
              <w:jc w:val="center"/>
            </w:pPr>
            <w:r w:rsidRPr="00EC660D">
              <w:rPr>
                <w:rFonts w:hint="cs"/>
                <w:cs/>
              </w:rPr>
              <w:t>-</w:t>
            </w:r>
          </w:p>
        </w:tc>
      </w:tr>
      <w:tr w:rsidR="001B7C81" w:rsidRPr="00EC660D" w14:paraId="21C917FC" w14:textId="77777777" w:rsidTr="00904D6A">
        <w:tc>
          <w:tcPr>
            <w:tcW w:w="4158" w:type="dxa"/>
            <w:tcBorders>
              <w:top w:val="nil"/>
              <w:bottom w:val="nil"/>
            </w:tcBorders>
          </w:tcPr>
          <w:p w14:paraId="33B87514" w14:textId="77777777" w:rsidR="001B7C81" w:rsidRPr="00CA6E5B" w:rsidRDefault="001B7C81" w:rsidP="00457C3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spacing w:val="-6"/>
                <w:cs/>
              </w:rPr>
            </w:pPr>
            <w:r w:rsidRPr="00CA6E5B">
              <w:rPr>
                <w:spacing w:val="-6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553" w:type="dxa"/>
            <w:tcBorders>
              <w:top w:val="nil"/>
              <w:bottom w:val="nil"/>
            </w:tcBorders>
          </w:tcPr>
          <w:p w14:paraId="467042CD" w14:textId="77777777" w:rsidR="001B7C81" w:rsidRPr="00EC660D" w:rsidRDefault="001B7C81" w:rsidP="00457C33">
            <w:pPr>
              <w:tabs>
                <w:tab w:val="left" w:pos="360"/>
                <w:tab w:val="left" w:pos="1440"/>
                <w:tab w:val="left" w:pos="1560"/>
              </w:tabs>
              <w:ind w:right="-842" w:firstLine="515"/>
              <w:jc w:val="both"/>
            </w:pPr>
          </w:p>
        </w:tc>
        <w:tc>
          <w:tcPr>
            <w:tcW w:w="1554" w:type="dxa"/>
            <w:tcBorders>
              <w:top w:val="nil"/>
              <w:bottom w:val="nil"/>
            </w:tcBorders>
          </w:tcPr>
          <w:p w14:paraId="5BBF97B3" w14:textId="77777777" w:rsidR="001B7C81" w:rsidRPr="00EC660D" w:rsidRDefault="001B7C81" w:rsidP="00457C33">
            <w:pPr>
              <w:tabs>
                <w:tab w:val="left" w:pos="360"/>
                <w:tab w:val="left" w:pos="1440"/>
                <w:tab w:val="left" w:pos="1560"/>
              </w:tabs>
              <w:ind w:right="-842" w:firstLine="515"/>
              <w:jc w:val="both"/>
            </w:pPr>
          </w:p>
        </w:tc>
        <w:tc>
          <w:tcPr>
            <w:tcW w:w="1554" w:type="dxa"/>
            <w:tcBorders>
              <w:top w:val="nil"/>
              <w:bottom w:val="nil"/>
            </w:tcBorders>
          </w:tcPr>
          <w:p w14:paraId="602B9713" w14:textId="77777777" w:rsidR="001B7C81" w:rsidRPr="00EC660D" w:rsidRDefault="001B7C81" w:rsidP="00457C33">
            <w:pPr>
              <w:tabs>
                <w:tab w:val="left" w:pos="360"/>
                <w:tab w:val="left" w:pos="1440"/>
                <w:tab w:val="left" w:pos="1560"/>
              </w:tabs>
              <w:ind w:right="-842" w:firstLine="313"/>
              <w:jc w:val="both"/>
            </w:pPr>
          </w:p>
        </w:tc>
        <w:tc>
          <w:tcPr>
            <w:tcW w:w="1554" w:type="dxa"/>
            <w:tcBorders>
              <w:top w:val="nil"/>
              <w:bottom w:val="nil"/>
            </w:tcBorders>
          </w:tcPr>
          <w:p w14:paraId="034FA712" w14:textId="77777777" w:rsidR="001B7C81" w:rsidRPr="00EC660D" w:rsidRDefault="001B7C81" w:rsidP="00457C33">
            <w:pPr>
              <w:tabs>
                <w:tab w:val="left" w:pos="360"/>
                <w:tab w:val="left" w:pos="1440"/>
                <w:tab w:val="left" w:pos="1560"/>
              </w:tabs>
              <w:ind w:right="-842" w:firstLine="313"/>
              <w:jc w:val="both"/>
            </w:pPr>
          </w:p>
        </w:tc>
      </w:tr>
      <w:tr w:rsidR="001B7C81" w:rsidRPr="00EC660D" w14:paraId="06C911C0" w14:textId="77777777" w:rsidTr="00904D6A">
        <w:tc>
          <w:tcPr>
            <w:tcW w:w="4158" w:type="dxa"/>
            <w:tcBorders>
              <w:top w:val="nil"/>
              <w:bottom w:val="nil"/>
            </w:tcBorders>
          </w:tcPr>
          <w:p w14:paraId="3AA9EC1A" w14:textId="77777777" w:rsidR="001B7C81" w:rsidRPr="00EC660D" w:rsidRDefault="001B7C81" w:rsidP="00457C33">
            <w:pPr>
              <w:tabs>
                <w:tab w:val="left" w:pos="743"/>
                <w:tab w:val="left" w:pos="1440"/>
                <w:tab w:val="left" w:pos="1560"/>
              </w:tabs>
              <w:ind w:left="442" w:right="-842" w:firstLine="162"/>
              <w:jc w:val="both"/>
              <w:rPr>
                <w:cs/>
              </w:rPr>
            </w:pPr>
            <w:r w:rsidRPr="00EC660D">
              <w:rPr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</w:tcPr>
          <w:p w14:paraId="23D36BDA" w14:textId="77777777" w:rsidR="001B7C81" w:rsidRPr="00EC660D" w:rsidRDefault="001B7C81" w:rsidP="00457C33">
            <w:pPr>
              <w:ind w:left="-108" w:right="63"/>
              <w:jc w:val="right"/>
            </w:pPr>
            <w:r w:rsidRPr="00EC660D">
              <w:t>24,461,894</w:t>
            </w:r>
          </w:p>
        </w:tc>
        <w:tc>
          <w:tcPr>
            <w:tcW w:w="1554" w:type="dxa"/>
            <w:tcBorders>
              <w:top w:val="nil"/>
              <w:bottom w:val="single" w:sz="4" w:space="0" w:color="auto"/>
            </w:tcBorders>
          </w:tcPr>
          <w:p w14:paraId="00DD4BD6" w14:textId="77777777" w:rsidR="001B7C81" w:rsidRPr="00EC660D" w:rsidRDefault="001B7C81" w:rsidP="00457C33">
            <w:pPr>
              <w:ind w:left="-108" w:right="63"/>
              <w:jc w:val="right"/>
            </w:pPr>
            <w:r w:rsidRPr="00EC660D">
              <w:t>157,465,991</w:t>
            </w:r>
          </w:p>
        </w:tc>
        <w:tc>
          <w:tcPr>
            <w:tcW w:w="1554" w:type="dxa"/>
            <w:tcBorders>
              <w:top w:val="nil"/>
              <w:bottom w:val="single" w:sz="4" w:space="0" w:color="auto"/>
            </w:tcBorders>
          </w:tcPr>
          <w:p w14:paraId="44B308B7" w14:textId="77777777" w:rsidR="001B7C81" w:rsidRPr="00EC660D" w:rsidRDefault="001B7C81" w:rsidP="00457C33">
            <w:pPr>
              <w:ind w:left="-108" w:right="11"/>
              <w:jc w:val="right"/>
            </w:pPr>
            <w:r w:rsidRPr="00EC660D">
              <w:t>42,624,741</w:t>
            </w:r>
          </w:p>
        </w:tc>
        <w:tc>
          <w:tcPr>
            <w:tcW w:w="1554" w:type="dxa"/>
            <w:tcBorders>
              <w:top w:val="nil"/>
              <w:bottom w:val="single" w:sz="4" w:space="0" w:color="auto"/>
            </w:tcBorders>
          </w:tcPr>
          <w:p w14:paraId="23622242" w14:textId="77777777" w:rsidR="001B7C81" w:rsidRPr="00EC660D" w:rsidRDefault="001B7C81" w:rsidP="00457C33">
            <w:pPr>
              <w:ind w:left="-108" w:right="11"/>
              <w:jc w:val="right"/>
            </w:pPr>
            <w:r w:rsidRPr="00EC660D">
              <w:t xml:space="preserve">  38,847,840</w:t>
            </w:r>
          </w:p>
        </w:tc>
      </w:tr>
      <w:tr w:rsidR="001B7C81" w:rsidRPr="00EC660D" w14:paraId="32DA1EF6" w14:textId="77777777" w:rsidTr="00904D6A">
        <w:tc>
          <w:tcPr>
            <w:tcW w:w="4158" w:type="dxa"/>
            <w:tcBorders>
              <w:top w:val="nil"/>
              <w:bottom w:val="single" w:sz="4" w:space="0" w:color="auto"/>
            </w:tcBorders>
          </w:tcPr>
          <w:p w14:paraId="6ABAA912" w14:textId="77777777" w:rsidR="001B7C81" w:rsidRPr="00EC660D" w:rsidRDefault="001B7C81" w:rsidP="00457C3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b/>
                <w:bCs/>
              </w:rPr>
            </w:pPr>
            <w:r w:rsidRPr="00EC660D">
              <w:rPr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14:paraId="15F50BD5" w14:textId="77777777" w:rsidR="001B7C81" w:rsidRPr="00EC660D" w:rsidRDefault="001B7C81" w:rsidP="00457C33">
            <w:pPr>
              <w:ind w:left="-108" w:right="63"/>
              <w:jc w:val="right"/>
            </w:pPr>
            <w:r w:rsidRPr="00EC660D">
              <w:t>120,001,103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14:paraId="74D39A41" w14:textId="77777777" w:rsidR="001B7C81" w:rsidRPr="00EC660D" w:rsidRDefault="001B7C81" w:rsidP="00457C33">
            <w:pPr>
              <w:ind w:left="-108" w:right="63"/>
              <w:jc w:val="right"/>
            </w:pPr>
            <w:r w:rsidRPr="00EC660D">
              <w:t>231,013,814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14:paraId="74D1B26F" w14:textId="77777777" w:rsidR="001B7C81" w:rsidRPr="00EC660D" w:rsidRDefault="001B7C81" w:rsidP="00457C33">
            <w:pPr>
              <w:ind w:left="-108" w:right="11"/>
              <w:jc w:val="right"/>
            </w:pPr>
            <w:r w:rsidRPr="00EC660D">
              <w:t>42,624,741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14:paraId="2BB75239" w14:textId="77777777" w:rsidR="001B7C81" w:rsidRPr="00EC660D" w:rsidRDefault="001B7C81" w:rsidP="00457C33">
            <w:pPr>
              <w:ind w:left="-108" w:right="11"/>
              <w:jc w:val="right"/>
            </w:pPr>
            <w:r w:rsidRPr="00EC660D">
              <w:t xml:space="preserve">  38,847,840</w:t>
            </w:r>
          </w:p>
        </w:tc>
      </w:tr>
    </w:tbl>
    <w:p w14:paraId="74E29D6E" w14:textId="77777777" w:rsidR="001B7C81" w:rsidRDefault="001B7C81" w:rsidP="001B7C81">
      <w:pPr>
        <w:ind w:right="-196"/>
        <w:jc w:val="thaiDistribute"/>
        <w:rPr>
          <w:sz w:val="4"/>
          <w:szCs w:val="4"/>
        </w:rPr>
      </w:pPr>
    </w:p>
    <w:p w14:paraId="34BE6B8A" w14:textId="77777777" w:rsidR="001B7C81" w:rsidRDefault="001B7C81" w:rsidP="001B7C81">
      <w:pPr>
        <w:ind w:right="-196"/>
        <w:jc w:val="thaiDistribute"/>
        <w:rPr>
          <w:sz w:val="4"/>
          <w:szCs w:val="4"/>
        </w:rPr>
      </w:pPr>
    </w:p>
    <w:p w14:paraId="08305A3D" w14:textId="77777777" w:rsidR="001B7C81" w:rsidRDefault="001B7C81" w:rsidP="001B7C81">
      <w:pPr>
        <w:ind w:right="-196"/>
        <w:jc w:val="thaiDistribute"/>
        <w:rPr>
          <w:sz w:val="4"/>
          <w:szCs w:val="4"/>
        </w:rPr>
      </w:pPr>
    </w:p>
    <w:p w14:paraId="4202861D" w14:textId="77777777" w:rsidR="001B7C81" w:rsidRPr="007B2535" w:rsidRDefault="001B7C81" w:rsidP="001B7C81">
      <w:pPr>
        <w:ind w:right="-196"/>
        <w:jc w:val="thaiDistribute"/>
        <w:rPr>
          <w:sz w:val="4"/>
          <w:szCs w:val="4"/>
        </w:rPr>
      </w:pPr>
    </w:p>
    <w:p w14:paraId="75DFE9F6" w14:textId="77777777" w:rsidR="001B7C81" w:rsidRPr="00E27E7E" w:rsidRDefault="001B7C81" w:rsidP="00904D6A">
      <w:pPr>
        <w:ind w:left="-70" w:right="89" w:firstLine="784"/>
        <w:jc w:val="thaiDistribute"/>
      </w:pPr>
      <w:r w:rsidRPr="00E27E7E">
        <w:rPr>
          <w:cs/>
        </w:rPr>
        <w:t xml:space="preserve">ณ วันที่ </w:t>
      </w:r>
      <w:r w:rsidRPr="00E27E7E">
        <w:t>31</w:t>
      </w:r>
      <w:r w:rsidRPr="00E27E7E">
        <w:rPr>
          <w:cs/>
        </w:rPr>
        <w:t xml:space="preserve"> ธันวาคม </w:t>
      </w:r>
      <w:r w:rsidRPr="00E27E7E">
        <w:t>2565</w:t>
      </w:r>
      <w:r w:rsidRPr="00E27E7E">
        <w:rPr>
          <w:cs/>
        </w:rPr>
        <w:t xml:space="preserve"> และ </w:t>
      </w:r>
      <w:r w:rsidRPr="00E27E7E">
        <w:t>2564</w:t>
      </w:r>
      <w:r w:rsidRPr="00E27E7E">
        <w:rPr>
          <w:cs/>
        </w:rPr>
        <w:t xml:space="preserve"> สินทรัพย์/หนี้สินภาษีเงินได้รอการตัดบัญชีประกอบด้วย</w:t>
      </w:r>
      <w:r w:rsidRPr="00E27E7E">
        <w:rPr>
          <w:rFonts w:hint="cs"/>
          <w:cs/>
        </w:rPr>
        <w:t xml:space="preserve"> </w:t>
      </w:r>
      <w:r w:rsidRPr="00E27E7E">
        <w:rPr>
          <w:cs/>
        </w:rPr>
        <w:t>ผลแตกต่างชั่วคราวดังต่อไปนี้</w:t>
      </w:r>
    </w:p>
    <w:p w14:paraId="2A1F83FF" w14:textId="77777777" w:rsidR="001B7C81" w:rsidRPr="006F0808" w:rsidRDefault="001B7C81" w:rsidP="00904D6A">
      <w:pPr>
        <w:tabs>
          <w:tab w:val="left" w:pos="360"/>
          <w:tab w:val="left" w:pos="1440"/>
          <w:tab w:val="left" w:pos="1560"/>
        </w:tabs>
        <w:ind w:left="8789" w:right="89" w:hanging="425"/>
        <w:jc w:val="right"/>
        <w:rPr>
          <w:sz w:val="28"/>
          <w:szCs w:val="28"/>
        </w:rPr>
      </w:pPr>
      <w:r w:rsidRPr="006F0808">
        <w:rPr>
          <w:sz w:val="28"/>
          <w:szCs w:val="28"/>
          <w:cs/>
        </w:rPr>
        <w:t xml:space="preserve">      </w:t>
      </w:r>
      <w:r w:rsidRPr="006F0808">
        <w:rPr>
          <w:rFonts w:hint="cs"/>
          <w:sz w:val="28"/>
          <w:szCs w:val="28"/>
          <w:cs/>
        </w:rPr>
        <w:t xml:space="preserve">        </w:t>
      </w:r>
      <w:r w:rsidRPr="006F0808">
        <w:rPr>
          <w:sz w:val="28"/>
          <w:szCs w:val="28"/>
          <w:cs/>
        </w:rPr>
        <w:t xml:space="preserve">หน่วย </w:t>
      </w:r>
      <w:r w:rsidRPr="006F0808">
        <w:rPr>
          <w:sz w:val="28"/>
          <w:szCs w:val="28"/>
        </w:rPr>
        <w:t xml:space="preserve">: </w:t>
      </w:r>
      <w:r w:rsidRPr="006F0808">
        <w:rPr>
          <w:sz w:val="28"/>
          <w:szCs w:val="28"/>
          <w:cs/>
        </w:rPr>
        <w:t>บาท</w:t>
      </w:r>
    </w:p>
    <w:tbl>
      <w:tblPr>
        <w:tblW w:w="10382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8"/>
        <w:gridCol w:w="1296"/>
        <w:gridCol w:w="1296"/>
        <w:gridCol w:w="1296"/>
        <w:gridCol w:w="1296"/>
      </w:tblGrid>
      <w:tr w:rsidR="001B7C81" w:rsidRPr="00D964F4" w14:paraId="015F4250" w14:textId="77777777" w:rsidTr="00457C33">
        <w:trPr>
          <w:trHeight w:val="283"/>
        </w:trPr>
        <w:tc>
          <w:tcPr>
            <w:tcW w:w="5198" w:type="dxa"/>
            <w:vMerge w:val="restart"/>
            <w:vAlign w:val="center"/>
          </w:tcPr>
          <w:p w14:paraId="16178A68" w14:textId="77777777" w:rsidR="001B7C81" w:rsidRPr="00D964F4" w:rsidRDefault="001B7C81" w:rsidP="00457C33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27"/>
                <w:szCs w:val="27"/>
                <w:cs/>
              </w:rPr>
            </w:pPr>
            <w:bookmarkStart w:id="22" w:name="OLE_LINK4"/>
            <w:r w:rsidRPr="00D964F4">
              <w:rPr>
                <w:sz w:val="27"/>
                <w:szCs w:val="27"/>
                <w:cs/>
              </w:rPr>
              <w:t>รายการ</w:t>
            </w:r>
          </w:p>
        </w:tc>
        <w:tc>
          <w:tcPr>
            <w:tcW w:w="2592" w:type="dxa"/>
            <w:gridSpan w:val="2"/>
          </w:tcPr>
          <w:p w14:paraId="2025772C" w14:textId="77777777" w:rsidR="001B7C81" w:rsidRPr="00D964F4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5859A016" w14:textId="77777777" w:rsidR="001B7C81" w:rsidRPr="00D964F4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B7C81" w:rsidRPr="00D964F4" w14:paraId="1A5391D0" w14:textId="77777777" w:rsidTr="00457C33">
        <w:tc>
          <w:tcPr>
            <w:tcW w:w="5198" w:type="dxa"/>
            <w:vMerge/>
            <w:tcBorders>
              <w:bottom w:val="nil"/>
            </w:tcBorders>
          </w:tcPr>
          <w:p w14:paraId="3E7FB421" w14:textId="77777777" w:rsidR="001B7C81" w:rsidRPr="00D964F4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14:paraId="442E3141" w14:textId="77777777" w:rsidR="001B7C81" w:rsidRPr="00D964F4" w:rsidRDefault="001B7C81" w:rsidP="00457C33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256</w:t>
            </w:r>
            <w:r>
              <w:rPr>
                <w:sz w:val="27"/>
                <w:szCs w:val="27"/>
              </w:rPr>
              <w:t>5</w:t>
            </w:r>
          </w:p>
        </w:tc>
        <w:tc>
          <w:tcPr>
            <w:tcW w:w="1296" w:type="dxa"/>
            <w:tcBorders>
              <w:bottom w:val="nil"/>
            </w:tcBorders>
          </w:tcPr>
          <w:p w14:paraId="3B2452B2" w14:textId="77777777" w:rsidR="001B7C81" w:rsidRPr="00D964F4" w:rsidRDefault="001B7C81" w:rsidP="00457C33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256</w:t>
            </w:r>
            <w:r>
              <w:rPr>
                <w:sz w:val="27"/>
                <w:szCs w:val="27"/>
              </w:rPr>
              <w:t>4</w:t>
            </w:r>
          </w:p>
        </w:tc>
        <w:tc>
          <w:tcPr>
            <w:tcW w:w="1296" w:type="dxa"/>
            <w:tcBorders>
              <w:bottom w:val="nil"/>
            </w:tcBorders>
          </w:tcPr>
          <w:p w14:paraId="7B854676" w14:textId="77777777" w:rsidR="001B7C81" w:rsidRPr="00D964F4" w:rsidRDefault="001B7C81" w:rsidP="00457C33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256</w:t>
            </w:r>
            <w:r>
              <w:rPr>
                <w:sz w:val="27"/>
                <w:szCs w:val="27"/>
              </w:rPr>
              <w:t>5</w:t>
            </w:r>
          </w:p>
        </w:tc>
        <w:tc>
          <w:tcPr>
            <w:tcW w:w="1296" w:type="dxa"/>
            <w:tcBorders>
              <w:bottom w:val="nil"/>
            </w:tcBorders>
          </w:tcPr>
          <w:p w14:paraId="42ED07DD" w14:textId="77777777" w:rsidR="001B7C81" w:rsidRPr="00D964F4" w:rsidRDefault="001B7C81" w:rsidP="00457C33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256</w:t>
            </w:r>
            <w:r>
              <w:rPr>
                <w:sz w:val="27"/>
                <w:szCs w:val="27"/>
              </w:rPr>
              <w:t>4</w:t>
            </w:r>
          </w:p>
        </w:tc>
      </w:tr>
      <w:tr w:rsidR="001B7C81" w:rsidRPr="00D964F4" w14:paraId="7407F4A4" w14:textId="77777777" w:rsidTr="00457C33">
        <w:trPr>
          <w:trHeight w:val="80"/>
        </w:trPr>
        <w:tc>
          <w:tcPr>
            <w:tcW w:w="5198" w:type="dxa"/>
            <w:tcBorders>
              <w:top w:val="single" w:sz="4" w:space="0" w:color="auto"/>
              <w:bottom w:val="nil"/>
            </w:tcBorders>
          </w:tcPr>
          <w:p w14:paraId="130D9AF4" w14:textId="77777777" w:rsidR="001B7C81" w:rsidRPr="00D964F4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0BFE3393" w14:textId="77777777" w:rsidR="001B7C81" w:rsidRPr="00D964F4" w:rsidRDefault="001B7C81" w:rsidP="00457C33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320D32F8" w14:textId="77777777" w:rsidR="001B7C81" w:rsidRPr="00D964F4" w:rsidRDefault="001B7C81" w:rsidP="00457C33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3F692025" w14:textId="77777777" w:rsidR="001B7C81" w:rsidRPr="00D964F4" w:rsidRDefault="001B7C81" w:rsidP="00457C33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3F03134B" w14:textId="77777777" w:rsidR="001B7C81" w:rsidRPr="00D964F4" w:rsidRDefault="001B7C81" w:rsidP="00457C33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</w:tr>
      <w:tr w:rsidR="001B7C81" w:rsidRPr="00D964F4" w14:paraId="77907522" w14:textId="77777777" w:rsidTr="00457C33">
        <w:tc>
          <w:tcPr>
            <w:tcW w:w="5198" w:type="dxa"/>
            <w:tcBorders>
              <w:top w:val="nil"/>
              <w:bottom w:val="nil"/>
            </w:tcBorders>
          </w:tcPr>
          <w:p w14:paraId="704133F5" w14:textId="77777777" w:rsidR="001B7C81" w:rsidRPr="00D964F4" w:rsidRDefault="001B7C81" w:rsidP="00457C3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ค่าเผื่อ</w:t>
            </w:r>
            <w:r>
              <w:rPr>
                <w:rFonts w:hint="cs"/>
                <w:sz w:val="27"/>
                <w:szCs w:val="27"/>
                <w:cs/>
              </w:rPr>
              <w:t>ผลขาดทุนด้านเครดิตที่คาดว่าจะเกิดขึ้นของ</w:t>
            </w:r>
            <w:r w:rsidRPr="00D964F4">
              <w:rPr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10732BED" w14:textId="77777777" w:rsidR="001B7C81" w:rsidRPr="00FA1A91" w:rsidRDefault="001B7C81" w:rsidP="00457C33">
            <w:pPr>
              <w:ind w:left="-108" w:right="3"/>
              <w:jc w:val="right"/>
              <w:rPr>
                <w:sz w:val="27"/>
                <w:szCs w:val="27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2D68E88F" w14:textId="77777777" w:rsidR="001B7C81" w:rsidRPr="00D964F4" w:rsidRDefault="001B7C81" w:rsidP="00457C33">
            <w:pPr>
              <w:ind w:left="-108" w:right="12"/>
              <w:jc w:val="right"/>
              <w:rPr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2CAE780A" w14:textId="77777777" w:rsidR="001B7C81" w:rsidRPr="00FA1A91" w:rsidRDefault="001B7C81" w:rsidP="00457C33">
            <w:pPr>
              <w:ind w:right="18"/>
              <w:jc w:val="right"/>
              <w:rPr>
                <w:sz w:val="27"/>
                <w:szCs w:val="27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3C3FD30D" w14:textId="77777777" w:rsidR="001B7C81" w:rsidRPr="00D964F4" w:rsidRDefault="001B7C81" w:rsidP="00457C33">
            <w:pPr>
              <w:ind w:right="18"/>
              <w:jc w:val="right"/>
              <w:rPr>
                <w:sz w:val="27"/>
                <w:szCs w:val="27"/>
              </w:rPr>
            </w:pPr>
          </w:p>
        </w:tc>
      </w:tr>
      <w:tr w:rsidR="001B7C81" w:rsidRPr="00D964F4" w14:paraId="118AA604" w14:textId="77777777" w:rsidTr="00457C33">
        <w:tc>
          <w:tcPr>
            <w:tcW w:w="5198" w:type="dxa"/>
            <w:tcBorders>
              <w:top w:val="nil"/>
              <w:bottom w:val="nil"/>
            </w:tcBorders>
          </w:tcPr>
          <w:p w14:paraId="7BEA8A44" w14:textId="77777777" w:rsidR="001B7C81" w:rsidRPr="00D964F4" w:rsidRDefault="001B7C81" w:rsidP="00457C3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2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และลูกหนี้หมุนเวียนอื่น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6FC748B6" w14:textId="77777777" w:rsidR="001B7C81" w:rsidRPr="00EC660D" w:rsidRDefault="001B7C81" w:rsidP="00457C33">
            <w:pPr>
              <w:ind w:left="-108" w:right="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37,384,000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4B3D719E" w14:textId="77777777" w:rsidR="001B7C81" w:rsidRPr="00EC660D" w:rsidRDefault="001B7C81" w:rsidP="00457C33">
            <w:pPr>
              <w:ind w:left="-108" w:right="3"/>
              <w:jc w:val="right"/>
              <w:rPr>
                <w:sz w:val="27"/>
                <w:szCs w:val="27"/>
              </w:rPr>
            </w:pPr>
            <w:r w:rsidRPr="00EC660D">
              <w:rPr>
                <w:sz w:val="27"/>
                <w:szCs w:val="27"/>
              </w:rPr>
              <w:t>38,289,332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0F3C8BD9" w14:textId="77777777" w:rsidR="001B7C81" w:rsidRPr="00EC660D" w:rsidRDefault="001B7C81" w:rsidP="00457C33">
            <w:pPr>
              <w:ind w:right="18"/>
              <w:jc w:val="right"/>
              <w:rPr>
                <w:sz w:val="27"/>
                <w:szCs w:val="27"/>
              </w:rPr>
            </w:pPr>
            <w:r w:rsidRPr="00EC660D">
              <w:rPr>
                <w:sz w:val="27"/>
                <w:szCs w:val="27"/>
              </w:rPr>
              <w:t>33,000,000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20CDC852" w14:textId="77777777" w:rsidR="001B7C81" w:rsidRPr="001B3100" w:rsidRDefault="001B7C81" w:rsidP="00457C33">
            <w:pPr>
              <w:ind w:right="18"/>
              <w:jc w:val="right"/>
              <w:rPr>
                <w:sz w:val="27"/>
                <w:szCs w:val="27"/>
              </w:rPr>
            </w:pPr>
            <w:r w:rsidRPr="001B3100">
              <w:rPr>
                <w:sz w:val="27"/>
                <w:szCs w:val="27"/>
              </w:rPr>
              <w:t>33,000,000</w:t>
            </w:r>
          </w:p>
        </w:tc>
      </w:tr>
      <w:tr w:rsidR="001B7C81" w:rsidRPr="00D964F4" w14:paraId="63C7ED6E" w14:textId="77777777" w:rsidTr="00457C33">
        <w:tc>
          <w:tcPr>
            <w:tcW w:w="5198" w:type="dxa"/>
            <w:tcBorders>
              <w:top w:val="nil"/>
              <w:bottom w:val="nil"/>
            </w:tcBorders>
          </w:tcPr>
          <w:p w14:paraId="0F0FB216" w14:textId="77777777" w:rsidR="001B7C81" w:rsidRPr="00D964F4" w:rsidRDefault="001B7C81" w:rsidP="00457C3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ค่าเผื่อการด้อยค่าค่าใช้จ่ายจ่ายล่วงหน้า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682FA62B" w14:textId="77777777" w:rsidR="001B7C81" w:rsidRPr="00EC660D" w:rsidRDefault="001B7C81" w:rsidP="00457C33">
            <w:pPr>
              <w:ind w:left="-108" w:right="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5,013,358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0706B7F6" w14:textId="77777777" w:rsidR="001B7C81" w:rsidRPr="00EC660D" w:rsidRDefault="001B7C81" w:rsidP="00457C33">
            <w:pPr>
              <w:ind w:left="-108" w:right="3"/>
              <w:jc w:val="right"/>
              <w:rPr>
                <w:sz w:val="27"/>
                <w:szCs w:val="27"/>
              </w:rPr>
            </w:pPr>
            <w:r w:rsidRPr="00EC660D">
              <w:rPr>
                <w:sz w:val="27"/>
                <w:szCs w:val="27"/>
                <w:cs/>
              </w:rPr>
              <w:t>5</w:t>
            </w:r>
            <w:r w:rsidRPr="00EC660D">
              <w:rPr>
                <w:sz w:val="27"/>
                <w:szCs w:val="27"/>
              </w:rPr>
              <w:t>,</w:t>
            </w:r>
            <w:r w:rsidRPr="00EC660D">
              <w:rPr>
                <w:sz w:val="27"/>
                <w:szCs w:val="27"/>
                <w:cs/>
              </w:rPr>
              <w:t>361</w:t>
            </w:r>
            <w:r w:rsidRPr="00EC660D">
              <w:rPr>
                <w:sz w:val="27"/>
                <w:szCs w:val="27"/>
              </w:rPr>
              <w:t>,</w:t>
            </w:r>
            <w:r w:rsidRPr="00EC660D">
              <w:rPr>
                <w:sz w:val="27"/>
                <w:szCs w:val="27"/>
                <w:cs/>
              </w:rPr>
              <w:t>958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27CC00E8" w14:textId="77777777" w:rsidR="001B7C81" w:rsidRPr="00EC660D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EC660D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584B8205" w14:textId="77777777" w:rsidR="001B7C81" w:rsidRPr="00FA1A91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  <w:highlight w:val="yellow"/>
                <w:cs/>
              </w:rPr>
            </w:pPr>
            <w:r w:rsidRPr="001B3100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1B7C81" w:rsidRPr="00D964F4" w14:paraId="007968F0" w14:textId="77777777" w:rsidTr="00457C33">
        <w:tc>
          <w:tcPr>
            <w:tcW w:w="5198" w:type="dxa"/>
            <w:tcBorders>
              <w:top w:val="nil"/>
              <w:bottom w:val="nil"/>
            </w:tcBorders>
          </w:tcPr>
          <w:p w14:paraId="07EC7938" w14:textId="77777777" w:rsidR="001B7C81" w:rsidRPr="00D964F4" w:rsidRDefault="001B7C81" w:rsidP="00457C3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74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ค่าเผื่อการลดมูลค่าสินค้า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15F30E2C" w14:textId="77777777" w:rsidR="001B7C81" w:rsidRPr="00EC660D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EC660D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287363A3" w14:textId="77777777" w:rsidR="001B7C81" w:rsidRPr="00EC660D" w:rsidRDefault="001B7C81" w:rsidP="00457C33">
            <w:pPr>
              <w:ind w:left="-108" w:right="3"/>
              <w:jc w:val="right"/>
              <w:rPr>
                <w:sz w:val="27"/>
                <w:szCs w:val="27"/>
              </w:rPr>
            </w:pPr>
            <w:r w:rsidRPr="00EC660D">
              <w:rPr>
                <w:rFonts w:hint="cs"/>
                <w:sz w:val="27"/>
                <w:szCs w:val="27"/>
                <w:cs/>
              </w:rPr>
              <w:t>2,154,807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6DC219C9" w14:textId="77777777" w:rsidR="001B7C81" w:rsidRPr="00EC660D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EC660D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4A642F5A" w14:textId="77777777" w:rsidR="001B7C81" w:rsidRPr="001B3100" w:rsidRDefault="001B7C81" w:rsidP="00457C33">
            <w:pPr>
              <w:ind w:right="18"/>
              <w:jc w:val="right"/>
              <w:rPr>
                <w:sz w:val="27"/>
                <w:szCs w:val="27"/>
              </w:rPr>
            </w:pPr>
            <w:r>
              <w:rPr>
                <w:rFonts w:hint="cs"/>
                <w:sz w:val="27"/>
                <w:szCs w:val="27"/>
                <w:cs/>
              </w:rPr>
              <w:t>2,154,807</w:t>
            </w:r>
          </w:p>
        </w:tc>
      </w:tr>
      <w:tr w:rsidR="001B7C81" w:rsidRPr="00D964F4" w14:paraId="7D90A006" w14:textId="77777777" w:rsidTr="00457C33">
        <w:tc>
          <w:tcPr>
            <w:tcW w:w="5198" w:type="dxa"/>
            <w:tcBorders>
              <w:top w:val="nil"/>
              <w:bottom w:val="nil"/>
            </w:tcBorders>
          </w:tcPr>
          <w:p w14:paraId="4CBB7F7A" w14:textId="77777777" w:rsidR="001B7C81" w:rsidRPr="00FC2F06" w:rsidRDefault="001B7C81" w:rsidP="00457C3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4"/>
                <w:sz w:val="27"/>
                <w:szCs w:val="27"/>
                <w:cs/>
              </w:rPr>
            </w:pPr>
            <w:r w:rsidRPr="00FC2F06">
              <w:rPr>
                <w:rFonts w:hint="cs"/>
                <w:spacing w:val="-4"/>
                <w:sz w:val="27"/>
                <w:szCs w:val="27"/>
                <w:cs/>
              </w:rPr>
              <w:t>ผลแตกต่างทางบัญชีและภาษีของสินทรัพย์ไม่หมุนเวียนที่ถือไว้เพื่อขาย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50163F51" w14:textId="77777777" w:rsidR="001B7C81" w:rsidRPr="00EC660D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EC660D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0087DD1F" w14:textId="77777777" w:rsidR="001B7C81" w:rsidRPr="00EC660D" w:rsidRDefault="001B7C81" w:rsidP="00457C33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EC660D">
              <w:rPr>
                <w:rFonts w:hint="cs"/>
                <w:sz w:val="27"/>
                <w:szCs w:val="27"/>
                <w:cs/>
              </w:rPr>
              <w:t>934,666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773AA7CE" w14:textId="77777777" w:rsidR="001B7C81" w:rsidRPr="00EC660D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EC660D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204476DC" w14:textId="77777777" w:rsidR="001B7C81" w:rsidRPr="001B3100" w:rsidRDefault="001B7C81" w:rsidP="00457C33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934,666</w:t>
            </w:r>
          </w:p>
        </w:tc>
      </w:tr>
      <w:tr w:rsidR="001B7C81" w:rsidRPr="00D964F4" w14:paraId="3B0C01DA" w14:textId="77777777" w:rsidTr="00457C33">
        <w:tc>
          <w:tcPr>
            <w:tcW w:w="5198" w:type="dxa"/>
            <w:tcBorders>
              <w:top w:val="nil"/>
              <w:bottom w:val="nil"/>
            </w:tcBorders>
          </w:tcPr>
          <w:p w14:paraId="3057F8AC" w14:textId="77777777" w:rsidR="001B7C81" w:rsidRPr="005F172D" w:rsidRDefault="001B7C81" w:rsidP="00457C3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ผลขาดทุนจากการวัดมูลค่าเงินลงทุนในตราสารทุน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39EBA6F1" w14:textId="77777777" w:rsidR="001B7C81" w:rsidRPr="00EC660D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207037D4" w14:textId="77777777" w:rsidR="001B7C81" w:rsidRPr="00EC660D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0C1A9669" w14:textId="77777777" w:rsidR="001B7C81" w:rsidRPr="00EC660D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7308FE2D" w14:textId="77777777" w:rsidR="001B7C81" w:rsidRPr="001B3100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</w:tr>
      <w:tr w:rsidR="001B7C81" w:rsidRPr="00D964F4" w14:paraId="666E475C" w14:textId="77777777" w:rsidTr="00457C33">
        <w:tc>
          <w:tcPr>
            <w:tcW w:w="5198" w:type="dxa"/>
            <w:tcBorders>
              <w:top w:val="nil"/>
              <w:bottom w:val="nil"/>
            </w:tcBorders>
          </w:tcPr>
          <w:p w14:paraId="56AFEBA0" w14:textId="77777777" w:rsidR="001B7C81" w:rsidRDefault="001B7C81" w:rsidP="00457C3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82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ที่ไม่อยู่ในความต้องการของตลาด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35EF3463" w14:textId="77777777" w:rsidR="001B7C81" w:rsidRPr="00EC660D" w:rsidRDefault="001B7C81" w:rsidP="00457C33">
            <w:pPr>
              <w:ind w:left="-108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2,678,000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34B99CF2" w14:textId="77777777" w:rsidR="001B7C81" w:rsidRPr="00EC660D" w:rsidRDefault="001B7C81" w:rsidP="00457C33">
            <w:pPr>
              <w:ind w:left="-108"/>
              <w:jc w:val="right"/>
              <w:rPr>
                <w:sz w:val="27"/>
                <w:szCs w:val="27"/>
              </w:rPr>
            </w:pPr>
            <w:r w:rsidRPr="00EC660D">
              <w:rPr>
                <w:sz w:val="27"/>
                <w:szCs w:val="27"/>
              </w:rPr>
              <w:t>2,600,000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4FC6C7BB" w14:textId="77777777" w:rsidR="001B7C81" w:rsidRPr="00EC660D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EC660D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17E92648" w14:textId="77777777" w:rsidR="001B7C81" w:rsidRPr="00FA1A91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  <w:highlight w:val="yellow"/>
              </w:rPr>
            </w:pPr>
            <w:r w:rsidRPr="00ED2B53">
              <w:rPr>
                <w:sz w:val="27"/>
                <w:szCs w:val="27"/>
                <w:cs/>
              </w:rPr>
              <w:t>-</w:t>
            </w:r>
          </w:p>
        </w:tc>
      </w:tr>
      <w:tr w:rsidR="001B7C81" w:rsidRPr="00D964F4" w14:paraId="45974243" w14:textId="77777777" w:rsidTr="00457C33">
        <w:tc>
          <w:tcPr>
            <w:tcW w:w="5198" w:type="dxa"/>
            <w:tcBorders>
              <w:top w:val="nil"/>
              <w:bottom w:val="nil"/>
            </w:tcBorders>
          </w:tcPr>
          <w:p w14:paraId="2FB47EE5" w14:textId="77777777" w:rsidR="001B7C81" w:rsidRPr="00D964F4" w:rsidRDefault="001B7C81" w:rsidP="00457C3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</w:rPr>
            </w:pPr>
            <w:r w:rsidRPr="00D964F4">
              <w:rPr>
                <w:spacing w:val="-6"/>
                <w:sz w:val="27"/>
                <w:szCs w:val="27"/>
                <w:cs/>
              </w:rPr>
              <w:t>ค่าเผื่อการปรับมูลค่าเงินลงทุน</w:t>
            </w:r>
            <w:r w:rsidRPr="00D964F4">
              <w:rPr>
                <w:rFonts w:hint="cs"/>
                <w:spacing w:val="-6"/>
                <w:sz w:val="27"/>
                <w:szCs w:val="27"/>
                <w:cs/>
              </w:rPr>
              <w:t>ในตราสารทุนในความต้องการของตลาด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3A74F54D" w14:textId="77777777" w:rsidR="001B7C81" w:rsidRPr="00EC660D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EC660D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33F36A35" w14:textId="77777777" w:rsidR="001B7C81" w:rsidRPr="00EC660D" w:rsidRDefault="001B7C81" w:rsidP="00457C33">
            <w:pPr>
              <w:ind w:left="-108"/>
              <w:jc w:val="right"/>
              <w:rPr>
                <w:sz w:val="27"/>
                <w:szCs w:val="27"/>
              </w:rPr>
            </w:pPr>
            <w:r w:rsidRPr="00EC660D">
              <w:rPr>
                <w:sz w:val="27"/>
                <w:szCs w:val="27"/>
              </w:rPr>
              <w:t>176,223,561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1C3E47ED" w14:textId="77777777" w:rsidR="001B7C81" w:rsidRPr="00EC660D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EC660D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1C5A0C51" w14:textId="77777777" w:rsidR="001B7C81" w:rsidRPr="001B3100" w:rsidRDefault="001B7C81" w:rsidP="00457C33">
            <w:pPr>
              <w:ind w:left="-108" w:right="12"/>
              <w:jc w:val="right"/>
              <w:rPr>
                <w:sz w:val="27"/>
                <w:szCs w:val="27"/>
              </w:rPr>
            </w:pPr>
            <w:r w:rsidRPr="001B3100">
              <w:rPr>
                <w:sz w:val="27"/>
                <w:szCs w:val="27"/>
                <w:cs/>
              </w:rPr>
              <w:t>176,223,561</w:t>
            </w:r>
          </w:p>
        </w:tc>
      </w:tr>
      <w:tr w:rsidR="001B7C81" w:rsidRPr="00D964F4" w14:paraId="66939077" w14:textId="77777777" w:rsidTr="00457C33">
        <w:tc>
          <w:tcPr>
            <w:tcW w:w="5198" w:type="dxa"/>
            <w:tcBorders>
              <w:top w:val="nil"/>
              <w:bottom w:val="nil"/>
            </w:tcBorders>
          </w:tcPr>
          <w:p w14:paraId="56D5DF14" w14:textId="77777777" w:rsidR="001B7C81" w:rsidRPr="00D964F4" w:rsidRDefault="001B7C81" w:rsidP="00457C3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D964F4">
              <w:rPr>
                <w:rFonts w:hint="cs"/>
                <w:spacing w:val="-6"/>
                <w:sz w:val="27"/>
                <w:szCs w:val="27"/>
                <w:cs/>
              </w:rPr>
              <w:t>ค่าเผื่อการด้อยค่าของละคร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65DBDAD4" w14:textId="77777777" w:rsidR="001B7C81" w:rsidRPr="00EC660D" w:rsidRDefault="001B7C81" w:rsidP="00457C33">
            <w:pPr>
              <w:ind w:left="-108" w:right="17"/>
              <w:jc w:val="right"/>
              <w:rPr>
                <w:sz w:val="27"/>
                <w:szCs w:val="27"/>
              </w:rPr>
            </w:pPr>
            <w:r w:rsidRPr="00EC660D">
              <w:rPr>
                <w:rFonts w:hint="cs"/>
                <w:sz w:val="27"/>
                <w:szCs w:val="27"/>
                <w:cs/>
              </w:rPr>
              <w:t>83,987,963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3E66EBAE" w14:textId="77777777" w:rsidR="001B7C81" w:rsidRPr="00EC660D" w:rsidRDefault="001B7C81" w:rsidP="00457C33">
            <w:pPr>
              <w:ind w:left="-108" w:right="17"/>
              <w:jc w:val="right"/>
              <w:rPr>
                <w:sz w:val="27"/>
                <w:szCs w:val="27"/>
              </w:rPr>
            </w:pPr>
            <w:r w:rsidRPr="00EC660D">
              <w:rPr>
                <w:rFonts w:hint="cs"/>
                <w:sz w:val="27"/>
                <w:szCs w:val="27"/>
                <w:cs/>
              </w:rPr>
              <w:t>83,987,963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0D6C44EF" w14:textId="77777777" w:rsidR="001B7C81" w:rsidRPr="00EC660D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EC660D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0D9D4CAF" w14:textId="77777777" w:rsidR="001B7C81" w:rsidRPr="00FA1A91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  <w:highlight w:val="yellow"/>
              </w:rPr>
            </w:pPr>
            <w:r w:rsidRPr="00ED2B53">
              <w:rPr>
                <w:sz w:val="27"/>
                <w:szCs w:val="27"/>
                <w:cs/>
              </w:rPr>
              <w:t>-</w:t>
            </w:r>
          </w:p>
        </w:tc>
      </w:tr>
      <w:tr w:rsidR="001B7C81" w:rsidRPr="00D964F4" w14:paraId="26A69392" w14:textId="77777777" w:rsidTr="00457C33">
        <w:tc>
          <w:tcPr>
            <w:tcW w:w="5198" w:type="dxa"/>
            <w:tcBorders>
              <w:top w:val="nil"/>
              <w:bottom w:val="nil"/>
            </w:tcBorders>
          </w:tcPr>
          <w:p w14:paraId="461A1C97" w14:textId="77777777" w:rsidR="001B7C81" w:rsidRPr="00D964F4" w:rsidRDefault="001B7C81" w:rsidP="00457C3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72C7B441" w14:textId="77777777" w:rsidR="001B7C81" w:rsidRPr="00EC660D" w:rsidRDefault="001B7C81" w:rsidP="00457C33">
            <w:pPr>
              <w:ind w:left="-10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128,706,775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725B14ED" w14:textId="77777777" w:rsidR="001B7C81" w:rsidRPr="00EC660D" w:rsidRDefault="001B7C81" w:rsidP="00457C33">
            <w:pPr>
              <w:ind w:left="-108"/>
              <w:jc w:val="right"/>
              <w:rPr>
                <w:sz w:val="27"/>
                <w:szCs w:val="27"/>
              </w:rPr>
            </w:pPr>
            <w:r w:rsidRPr="00EC660D">
              <w:rPr>
                <w:sz w:val="27"/>
                <w:szCs w:val="27"/>
              </w:rPr>
              <w:t>108,784,659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3EB6EB" w14:textId="77777777" w:rsidR="001B7C81" w:rsidRPr="00EC660D" w:rsidRDefault="001B7C81" w:rsidP="00457C33">
            <w:pPr>
              <w:ind w:left="-108" w:right="12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72,849,537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1FFC21BA" w14:textId="77777777" w:rsidR="001B7C81" w:rsidRPr="00ED2B53" w:rsidRDefault="001B7C81" w:rsidP="00457C33">
            <w:pPr>
              <w:ind w:left="-108" w:right="12"/>
              <w:jc w:val="right"/>
              <w:rPr>
                <w:sz w:val="27"/>
                <w:szCs w:val="27"/>
              </w:rPr>
            </w:pPr>
            <w:r w:rsidRPr="00ED2B53">
              <w:rPr>
                <w:sz w:val="27"/>
                <w:szCs w:val="27"/>
              </w:rPr>
              <w:t>66,742,816</w:t>
            </w:r>
          </w:p>
        </w:tc>
      </w:tr>
      <w:tr w:rsidR="001B7C81" w:rsidRPr="00D964F4" w14:paraId="462C20AD" w14:textId="77777777" w:rsidTr="00457C33">
        <w:tc>
          <w:tcPr>
            <w:tcW w:w="5198" w:type="dxa"/>
            <w:tcBorders>
              <w:top w:val="nil"/>
              <w:bottom w:val="nil"/>
            </w:tcBorders>
          </w:tcPr>
          <w:p w14:paraId="5F7807F4" w14:textId="77777777" w:rsidR="001B7C81" w:rsidRPr="00D964F4" w:rsidRDefault="001B7C81" w:rsidP="00457C3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(กำไร)ขาดทุนจากการปรับมูลค่าอสังหาริมทรัพย์เพื่อการลงทุน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1AD5F329" w14:textId="77777777" w:rsidR="001B7C81" w:rsidRPr="00EC660D" w:rsidRDefault="001B7C81" w:rsidP="00457C33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EC660D">
              <w:rPr>
                <w:sz w:val="27"/>
                <w:szCs w:val="27"/>
                <w:cs/>
              </w:rPr>
              <w:t>(</w:t>
            </w:r>
            <w:r>
              <w:rPr>
                <w:sz w:val="27"/>
                <w:szCs w:val="27"/>
              </w:rPr>
              <w:t>2,048,565</w:t>
            </w:r>
            <w:r w:rsidRPr="00EC660D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1CDE255E" w14:textId="77777777" w:rsidR="001B7C81" w:rsidRPr="00EC660D" w:rsidRDefault="001B7C81" w:rsidP="00457C33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EC660D">
              <w:rPr>
                <w:sz w:val="27"/>
                <w:szCs w:val="27"/>
                <w:cs/>
              </w:rPr>
              <w:t>(</w:t>
            </w:r>
            <w:r w:rsidRPr="00EC660D">
              <w:rPr>
                <w:rFonts w:hint="cs"/>
                <w:sz w:val="27"/>
                <w:szCs w:val="27"/>
                <w:cs/>
              </w:rPr>
              <w:t>1,198,565</w:t>
            </w:r>
            <w:r w:rsidRPr="00EC660D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4C46D7" w14:textId="77777777" w:rsidR="001B7C81" w:rsidRPr="00EC660D" w:rsidRDefault="001B7C81" w:rsidP="00457C33">
            <w:pPr>
              <w:ind w:left="-108" w:right="12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63,980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364668B8" w14:textId="77777777" w:rsidR="001B7C81" w:rsidRPr="00ED2B53" w:rsidRDefault="001B7C81" w:rsidP="00457C33">
            <w:pPr>
              <w:ind w:left="-108" w:right="12"/>
              <w:jc w:val="right"/>
              <w:rPr>
                <w:sz w:val="27"/>
                <w:szCs w:val="27"/>
              </w:rPr>
            </w:pPr>
            <w:r w:rsidRPr="00ED2B53">
              <w:rPr>
                <w:sz w:val="27"/>
                <w:szCs w:val="27"/>
                <w:cs/>
              </w:rPr>
              <w:t>163,980</w:t>
            </w:r>
          </w:p>
        </w:tc>
      </w:tr>
      <w:tr w:rsidR="001B7C81" w:rsidRPr="00D964F4" w14:paraId="6538F418" w14:textId="77777777" w:rsidTr="00457C33">
        <w:tc>
          <w:tcPr>
            <w:tcW w:w="5198" w:type="dxa"/>
            <w:tcBorders>
              <w:top w:val="nil"/>
              <w:bottom w:val="nil"/>
            </w:tcBorders>
          </w:tcPr>
          <w:p w14:paraId="25EE71C7" w14:textId="77777777" w:rsidR="001B7C81" w:rsidRPr="00D964F4" w:rsidRDefault="001B7C81" w:rsidP="00457C3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ค่าตัดจำหน่ายสิทธิการใช้คลื่นความถี่ในอัตราที่ต่างจากภาษี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478FAC78" w14:textId="77777777" w:rsidR="001B7C81" w:rsidRPr="00EC660D" w:rsidRDefault="001B7C81" w:rsidP="00457C33">
            <w:pPr>
              <w:ind w:left="-10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112,636,925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6DD854E1" w14:textId="77777777" w:rsidR="001B7C81" w:rsidRPr="00EC660D" w:rsidRDefault="001B7C81" w:rsidP="00457C33">
            <w:pPr>
              <w:ind w:left="-108"/>
              <w:jc w:val="right"/>
              <w:rPr>
                <w:sz w:val="27"/>
                <w:szCs w:val="27"/>
              </w:rPr>
            </w:pPr>
            <w:r w:rsidRPr="00EC660D">
              <w:rPr>
                <w:sz w:val="27"/>
                <w:szCs w:val="27"/>
              </w:rPr>
              <w:t>130,480,883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3D1B0D" w14:textId="77777777" w:rsidR="001B7C81" w:rsidRPr="00EC660D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EC660D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06437700" w14:textId="77777777" w:rsidR="001B7C81" w:rsidRPr="00ED2B53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ED2B53">
              <w:rPr>
                <w:sz w:val="27"/>
                <w:szCs w:val="27"/>
                <w:cs/>
              </w:rPr>
              <w:t>-</w:t>
            </w:r>
          </w:p>
        </w:tc>
      </w:tr>
      <w:tr w:rsidR="001B7C81" w:rsidRPr="00D964F4" w14:paraId="6AE227A2" w14:textId="77777777" w:rsidTr="00457C33">
        <w:tc>
          <w:tcPr>
            <w:tcW w:w="5198" w:type="dxa"/>
            <w:tcBorders>
              <w:top w:val="nil"/>
              <w:bottom w:val="nil"/>
            </w:tcBorders>
          </w:tcPr>
          <w:p w14:paraId="54F9264B" w14:textId="77777777" w:rsidR="001B7C81" w:rsidRPr="00D964F4" w:rsidRDefault="001B7C81" w:rsidP="00457C3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ค่าตัดจำหน่ายลิขสิทธิ์ละครรอตัดบัญชีในอัตราที่ต่างจากภาษี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753EE276" w14:textId="77777777" w:rsidR="001B7C81" w:rsidRPr="00EC660D" w:rsidRDefault="001B7C81" w:rsidP="00457C33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2,295,615,903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0882B332" w14:textId="77777777" w:rsidR="001B7C81" w:rsidRPr="00EC660D" w:rsidRDefault="001B7C81" w:rsidP="00457C33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EC660D">
              <w:rPr>
                <w:sz w:val="27"/>
                <w:szCs w:val="27"/>
              </w:rPr>
              <w:t>1,628,518,118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19212F0D" w14:textId="77777777" w:rsidR="001B7C81" w:rsidRPr="00EC660D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EC660D">
              <w:rPr>
                <w:sz w:val="27"/>
                <w:szCs w:val="27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2916CDCE" w14:textId="77777777" w:rsidR="001B7C81" w:rsidRPr="00ED2B53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ED2B53">
              <w:rPr>
                <w:sz w:val="27"/>
                <w:szCs w:val="27"/>
              </w:rPr>
              <w:t>-</w:t>
            </w:r>
          </w:p>
        </w:tc>
      </w:tr>
      <w:tr w:rsidR="001B7C81" w:rsidRPr="00D964F4" w14:paraId="78A97079" w14:textId="77777777" w:rsidTr="00457C33">
        <w:trPr>
          <w:trHeight w:val="283"/>
        </w:trPr>
        <w:tc>
          <w:tcPr>
            <w:tcW w:w="5198" w:type="dxa"/>
            <w:tcBorders>
              <w:top w:val="nil"/>
              <w:bottom w:val="nil"/>
            </w:tcBorders>
          </w:tcPr>
          <w:p w14:paraId="01175CDA" w14:textId="77777777" w:rsidR="001B7C81" w:rsidRPr="00D964F4" w:rsidRDefault="001B7C81" w:rsidP="00457C3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ขาดทุนทางภาษีที่ยังไม่ได้ใช้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51D95B" w14:textId="77777777" w:rsidR="001B7C81" w:rsidRPr="00EC660D" w:rsidRDefault="001B7C81" w:rsidP="00457C33">
            <w:pPr>
              <w:ind w:left="-10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1,413,682,453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770C60CE" w14:textId="77777777" w:rsidR="001B7C81" w:rsidRPr="00EC660D" w:rsidRDefault="001B7C81" w:rsidP="00457C33">
            <w:pPr>
              <w:ind w:left="-108"/>
              <w:jc w:val="right"/>
              <w:rPr>
                <w:sz w:val="27"/>
                <w:szCs w:val="27"/>
              </w:rPr>
            </w:pPr>
            <w:r w:rsidRPr="00EC660D">
              <w:rPr>
                <w:sz w:val="27"/>
                <w:szCs w:val="27"/>
              </w:rPr>
              <w:t>2,018,143,612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30EAC808" w14:textId="77777777" w:rsidR="001B7C81" w:rsidRPr="00EC660D" w:rsidRDefault="001B7C81" w:rsidP="00457C33">
            <w:pPr>
              <w:ind w:left="-108" w:right="12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107,065,747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3A08A4DC" w14:textId="77777777" w:rsidR="001B7C81" w:rsidRPr="00ED2B53" w:rsidRDefault="001B7C81" w:rsidP="00457C33">
            <w:pPr>
              <w:ind w:left="-108" w:right="12"/>
              <w:jc w:val="right"/>
              <w:rPr>
                <w:sz w:val="27"/>
                <w:szCs w:val="27"/>
              </w:rPr>
            </w:pPr>
            <w:r w:rsidRPr="00ED2B53">
              <w:rPr>
                <w:sz w:val="27"/>
                <w:szCs w:val="27"/>
              </w:rPr>
              <w:t>141,197,850</w:t>
            </w:r>
          </w:p>
        </w:tc>
      </w:tr>
      <w:tr w:rsidR="001B7C81" w:rsidRPr="00D964F4" w14:paraId="209395BF" w14:textId="77777777" w:rsidTr="00457C33">
        <w:tc>
          <w:tcPr>
            <w:tcW w:w="5198" w:type="dxa"/>
            <w:tcBorders>
              <w:top w:val="nil"/>
              <w:bottom w:val="nil"/>
            </w:tcBorders>
          </w:tcPr>
          <w:p w14:paraId="174CC905" w14:textId="77777777" w:rsidR="001B7C81" w:rsidRPr="00D964F4" w:rsidRDefault="001B7C81" w:rsidP="00457C33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C8906A" w14:textId="77777777" w:rsidR="001B7C81" w:rsidRPr="00EC660D" w:rsidRDefault="001B7C81" w:rsidP="00457C33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2,532,164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64593D46" w14:textId="77777777" w:rsidR="001B7C81" w:rsidRPr="00EC660D" w:rsidRDefault="001B7C81" w:rsidP="00457C33">
            <w:pPr>
              <w:jc w:val="right"/>
              <w:rPr>
                <w:sz w:val="27"/>
                <w:szCs w:val="27"/>
              </w:rPr>
            </w:pPr>
            <w:r w:rsidRPr="00EC660D">
              <w:rPr>
                <w:sz w:val="27"/>
                <w:szCs w:val="27"/>
              </w:rPr>
              <w:t>695,977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4E908F8E" w14:textId="77777777" w:rsidR="001B7C81" w:rsidRPr="00EC660D" w:rsidRDefault="001B7C81" w:rsidP="00457C33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2,532,164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1AE00E5C" w14:textId="77777777" w:rsidR="001B7C81" w:rsidRPr="00ED2B53" w:rsidRDefault="001B7C81" w:rsidP="00457C33">
            <w:pPr>
              <w:jc w:val="right"/>
              <w:rPr>
                <w:sz w:val="27"/>
                <w:szCs w:val="27"/>
              </w:rPr>
            </w:pPr>
            <w:r w:rsidRPr="00ED2B53">
              <w:rPr>
                <w:sz w:val="27"/>
                <w:szCs w:val="27"/>
              </w:rPr>
              <w:t>695,977</w:t>
            </w:r>
          </w:p>
        </w:tc>
      </w:tr>
      <w:tr w:rsidR="001B7C81" w:rsidRPr="00D964F4" w14:paraId="2029C694" w14:textId="77777777" w:rsidTr="00457C33">
        <w:tc>
          <w:tcPr>
            <w:tcW w:w="5198" w:type="dxa"/>
            <w:tcBorders>
              <w:top w:val="nil"/>
              <w:bottom w:val="nil"/>
            </w:tcBorders>
          </w:tcPr>
          <w:p w14:paraId="58E48E50" w14:textId="77777777" w:rsidR="001B7C81" w:rsidRPr="00D964F4" w:rsidRDefault="001B7C81" w:rsidP="00457C33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ค่าใช้จ่ายในการออกหุ้นกู้รอตัดบัญชี</w:t>
            </w:r>
            <w:r w:rsidRPr="00D964F4">
              <w:rPr>
                <w:sz w:val="27"/>
                <w:szCs w:val="27"/>
                <w:cs/>
              </w:rPr>
              <w:tab/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34694E" w14:textId="77777777" w:rsidR="001B7C81" w:rsidRPr="00EC660D" w:rsidRDefault="001B7C81" w:rsidP="00457C33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EC660D">
              <w:rPr>
                <w:sz w:val="27"/>
                <w:szCs w:val="27"/>
                <w:cs/>
              </w:rPr>
              <w:t>(</w:t>
            </w:r>
            <w:r>
              <w:rPr>
                <w:sz w:val="27"/>
                <w:szCs w:val="27"/>
              </w:rPr>
              <w:t>7,810,778</w:t>
            </w:r>
            <w:r w:rsidRPr="00EC660D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1CB8B1CD" w14:textId="77777777" w:rsidR="001B7C81" w:rsidRPr="00EC660D" w:rsidRDefault="001B7C81" w:rsidP="00457C33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EC660D">
              <w:rPr>
                <w:sz w:val="27"/>
                <w:szCs w:val="27"/>
                <w:cs/>
              </w:rPr>
              <w:t>(</w:t>
            </w:r>
            <w:r w:rsidRPr="00EC660D">
              <w:rPr>
                <w:rFonts w:hint="cs"/>
                <w:sz w:val="27"/>
                <w:szCs w:val="27"/>
                <w:cs/>
              </w:rPr>
              <w:t>289,302</w:t>
            </w:r>
            <w:r w:rsidRPr="00EC660D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7489BE7D" w14:textId="77777777" w:rsidR="001B7C81" w:rsidRPr="00EC660D" w:rsidRDefault="001B7C81" w:rsidP="00457C33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EC660D">
              <w:rPr>
                <w:sz w:val="27"/>
                <w:szCs w:val="27"/>
                <w:cs/>
              </w:rPr>
              <w:t>(</w:t>
            </w:r>
            <w:r>
              <w:rPr>
                <w:sz w:val="27"/>
                <w:szCs w:val="27"/>
              </w:rPr>
              <w:t>7,810,778</w:t>
            </w:r>
            <w:r w:rsidRPr="00EC660D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635DCA61" w14:textId="77777777" w:rsidR="001B7C81" w:rsidRPr="00ED2B53" w:rsidRDefault="001B7C81" w:rsidP="00457C33">
            <w:pPr>
              <w:ind w:left="-108" w:right="-16"/>
              <w:jc w:val="right"/>
              <w:rPr>
                <w:sz w:val="27"/>
                <w:szCs w:val="27"/>
                <w:cs/>
              </w:rPr>
            </w:pPr>
            <w:r w:rsidRPr="00ED2B53">
              <w:rPr>
                <w:sz w:val="27"/>
                <w:szCs w:val="27"/>
                <w:cs/>
              </w:rPr>
              <w:t>(</w:t>
            </w:r>
            <w:r w:rsidRPr="00ED2B53">
              <w:rPr>
                <w:rFonts w:hint="cs"/>
                <w:sz w:val="27"/>
                <w:szCs w:val="27"/>
                <w:cs/>
              </w:rPr>
              <w:t>289,302</w:t>
            </w:r>
            <w:r w:rsidRPr="00ED2B53">
              <w:rPr>
                <w:sz w:val="27"/>
                <w:szCs w:val="27"/>
                <w:cs/>
              </w:rPr>
              <w:t>)</w:t>
            </w:r>
          </w:p>
        </w:tc>
      </w:tr>
      <w:tr w:rsidR="001B7C81" w:rsidRPr="00D964F4" w14:paraId="229D4462" w14:textId="77777777" w:rsidTr="00457C33">
        <w:tc>
          <w:tcPr>
            <w:tcW w:w="5198" w:type="dxa"/>
            <w:tcBorders>
              <w:top w:val="nil"/>
              <w:bottom w:val="nil"/>
            </w:tcBorders>
            <w:vAlign w:val="center"/>
          </w:tcPr>
          <w:p w14:paraId="7DB3DF59" w14:textId="77777777" w:rsidR="001B7C81" w:rsidRPr="00D964F4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C5363" w14:textId="77777777" w:rsidR="001B7C81" w:rsidRPr="00EC660D" w:rsidRDefault="001B7C81" w:rsidP="00457C33">
            <w:pPr>
              <w:ind w:left="-10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4,072,378,198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7F91F" w14:textId="77777777" w:rsidR="001B7C81" w:rsidRPr="00EC660D" w:rsidRDefault="001B7C81" w:rsidP="00457C33">
            <w:pPr>
              <w:ind w:left="-108"/>
              <w:jc w:val="right"/>
              <w:rPr>
                <w:sz w:val="27"/>
                <w:szCs w:val="27"/>
              </w:rPr>
            </w:pPr>
            <w:r w:rsidRPr="00EC660D">
              <w:rPr>
                <w:sz w:val="27"/>
                <w:szCs w:val="27"/>
              </w:rPr>
              <w:t>4,194,687,669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CF35A" w14:textId="77777777" w:rsidR="001B7C81" w:rsidRPr="00EC660D" w:rsidRDefault="001B7C81" w:rsidP="00457C33">
            <w:pPr>
              <w:ind w:left="-108" w:right="12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207,700,650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09C68" w14:textId="77777777" w:rsidR="001B7C81" w:rsidRPr="00B6425F" w:rsidRDefault="001B7C81" w:rsidP="00457C33">
            <w:pPr>
              <w:ind w:left="-108" w:right="12"/>
              <w:jc w:val="right"/>
              <w:rPr>
                <w:sz w:val="27"/>
                <w:szCs w:val="27"/>
              </w:rPr>
            </w:pPr>
            <w:r w:rsidRPr="00B6425F">
              <w:rPr>
                <w:rFonts w:hint="cs"/>
                <w:sz w:val="27"/>
                <w:szCs w:val="27"/>
                <w:cs/>
              </w:rPr>
              <w:t>420,824,355</w:t>
            </w:r>
          </w:p>
        </w:tc>
      </w:tr>
      <w:tr w:rsidR="001B7C81" w:rsidRPr="00D964F4" w14:paraId="15B581B5" w14:textId="77777777" w:rsidTr="00457C33">
        <w:tc>
          <w:tcPr>
            <w:tcW w:w="5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52E29" w14:textId="77777777" w:rsidR="001B7C81" w:rsidRPr="00D964F4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ผลแตกต่างชั่วคราวที่รับรู้ในกำไร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8841C" w14:textId="77777777" w:rsidR="001B7C81" w:rsidRPr="00EC660D" w:rsidRDefault="001B7C81" w:rsidP="00457C33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0D5E6" w14:textId="77777777" w:rsidR="001B7C81" w:rsidRPr="00EC660D" w:rsidRDefault="001B7C81" w:rsidP="00457C33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ACD71" w14:textId="77777777" w:rsidR="001B7C81" w:rsidRPr="00EC660D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84FAD" w14:textId="77777777" w:rsidR="001B7C81" w:rsidRPr="00FA1A91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  <w:highlight w:val="yellow"/>
                <w:cs/>
              </w:rPr>
            </w:pPr>
          </w:p>
        </w:tc>
      </w:tr>
      <w:tr w:rsidR="001B7C81" w:rsidRPr="00D964F4" w14:paraId="667A9365" w14:textId="77777777" w:rsidTr="00457C33">
        <w:trPr>
          <w:trHeight w:hRule="exact" w:val="397"/>
        </w:trPr>
        <w:tc>
          <w:tcPr>
            <w:tcW w:w="5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DB8C5" w14:textId="77777777" w:rsidR="001B7C81" w:rsidRPr="00E822A0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>
              <w:rPr>
                <w:rFonts w:hint="cs"/>
                <w:b/>
                <w:bCs/>
                <w:sz w:val="27"/>
                <w:szCs w:val="27"/>
                <w:cs/>
              </w:rPr>
              <w:t xml:space="preserve">- </w:t>
            </w:r>
            <w:r w:rsidRPr="00E822A0">
              <w:rPr>
                <w:b/>
                <w:bCs/>
                <w:sz w:val="27"/>
                <w:szCs w:val="27"/>
                <w:cs/>
              </w:rPr>
              <w:t>รับรู้ในองค์ประกอบอื่นของส่วนของผู้ถือหุ้น</w:t>
            </w:r>
          </w:p>
          <w:p w14:paraId="2DE64A5D" w14:textId="77777777" w:rsidR="001B7C81" w:rsidRPr="007B2535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ind w:right="-338" w:firstLine="86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ผล</w:t>
            </w:r>
            <w:r w:rsidRPr="00D964F4">
              <w:rPr>
                <w:rFonts w:hint="cs"/>
                <w:sz w:val="27"/>
                <w:szCs w:val="27"/>
                <w:cs/>
              </w:rPr>
              <w:t>ขาดทุน</w:t>
            </w:r>
            <w:r w:rsidRPr="00D964F4">
              <w:rPr>
                <w:sz w:val="27"/>
                <w:szCs w:val="27"/>
                <w:cs/>
              </w:rPr>
              <w:t>จากการวัดมูลค่าเงินลงทุน</w:t>
            </w:r>
            <w:r w:rsidRPr="00D964F4">
              <w:rPr>
                <w:rFonts w:hint="cs"/>
                <w:sz w:val="27"/>
                <w:szCs w:val="27"/>
                <w:cs/>
              </w:rPr>
              <w:t>ในตราสารทุน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FA1BB" w14:textId="77777777" w:rsidR="001B7C81" w:rsidRPr="00EC660D" w:rsidRDefault="001B7C81" w:rsidP="00457C33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C7BDE" w14:textId="77777777" w:rsidR="001B7C81" w:rsidRPr="00EC660D" w:rsidRDefault="001B7C81" w:rsidP="00457C33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8D414" w14:textId="77777777" w:rsidR="001B7C81" w:rsidRPr="00EC660D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CFAB4" w14:textId="77777777" w:rsidR="001B7C81" w:rsidRPr="00FA1A91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  <w:highlight w:val="yellow"/>
                <w:cs/>
              </w:rPr>
            </w:pPr>
          </w:p>
        </w:tc>
      </w:tr>
      <w:tr w:rsidR="001B7C81" w:rsidRPr="00D964F4" w14:paraId="4269763F" w14:textId="77777777" w:rsidTr="00457C33">
        <w:trPr>
          <w:trHeight w:hRule="exact" w:val="397"/>
        </w:trPr>
        <w:tc>
          <w:tcPr>
            <w:tcW w:w="5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578E4" w14:textId="77777777" w:rsidR="001B7C81" w:rsidRPr="00FC2F06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ind w:right="-338" w:firstLine="88"/>
              <w:jc w:val="both"/>
              <w:rPr>
                <w:sz w:val="27"/>
                <w:szCs w:val="27"/>
                <w:cs/>
              </w:rPr>
            </w:pPr>
            <w:r w:rsidRPr="00FC2F06">
              <w:rPr>
                <w:rFonts w:hint="cs"/>
                <w:sz w:val="27"/>
                <w:szCs w:val="27"/>
                <w:cs/>
              </w:rPr>
              <w:t>ผลขาดทุนจากการวัดมูลค่าเงินลงทุนในตราสารทุน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B6538" w14:textId="77777777" w:rsidR="001B7C81" w:rsidRPr="00EC660D" w:rsidRDefault="001B7C81" w:rsidP="00457C33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6FD7F" w14:textId="77777777" w:rsidR="001B7C81" w:rsidRPr="00EC660D" w:rsidRDefault="001B7C81" w:rsidP="00457C33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7B70B" w14:textId="77777777" w:rsidR="001B7C81" w:rsidRPr="00EC660D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60CE5" w14:textId="77777777" w:rsidR="001B7C81" w:rsidRPr="00FA1A91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  <w:highlight w:val="yellow"/>
                <w:cs/>
              </w:rPr>
            </w:pPr>
          </w:p>
        </w:tc>
      </w:tr>
      <w:tr w:rsidR="001B7C81" w:rsidRPr="00D964F4" w14:paraId="3AD7956E" w14:textId="77777777" w:rsidTr="00457C33">
        <w:trPr>
          <w:trHeight w:hRule="exact" w:val="397"/>
        </w:trPr>
        <w:tc>
          <w:tcPr>
            <w:tcW w:w="5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A2C8C" w14:textId="77777777" w:rsidR="001B7C81" w:rsidRPr="00D964F4" w:rsidRDefault="001B7C81" w:rsidP="00457C3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ใน</w:t>
            </w:r>
            <w:r w:rsidRPr="00D964F4">
              <w:rPr>
                <w:rFonts w:hint="cs"/>
                <w:sz w:val="27"/>
                <w:szCs w:val="27"/>
                <w:cs/>
              </w:rPr>
              <w:t>ความต้องการของตลาด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BD2A5" w14:textId="77777777" w:rsidR="001B7C81" w:rsidRPr="00EC660D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EC660D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CF156" w14:textId="77777777" w:rsidR="001B7C81" w:rsidRPr="00EC660D" w:rsidRDefault="001B7C81" w:rsidP="00457C33">
            <w:pPr>
              <w:ind w:left="-108"/>
              <w:jc w:val="right"/>
              <w:rPr>
                <w:sz w:val="27"/>
                <w:szCs w:val="27"/>
                <w:cs/>
              </w:rPr>
            </w:pPr>
            <w:r w:rsidRPr="00EC660D">
              <w:rPr>
                <w:rFonts w:hint="cs"/>
                <w:sz w:val="27"/>
                <w:szCs w:val="27"/>
                <w:cs/>
              </w:rPr>
              <w:t>26,330,704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35193" w14:textId="77777777" w:rsidR="001B7C81" w:rsidRPr="00EC660D" w:rsidRDefault="001B7C81" w:rsidP="00457C33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EC660D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D4C5E" w14:textId="77777777" w:rsidR="001B7C81" w:rsidRPr="00ED2B53" w:rsidRDefault="001B7C81" w:rsidP="00457C33">
            <w:pPr>
              <w:ind w:left="-108"/>
              <w:jc w:val="right"/>
              <w:rPr>
                <w:sz w:val="27"/>
                <w:szCs w:val="27"/>
                <w:cs/>
              </w:rPr>
            </w:pPr>
            <w:r w:rsidRPr="00ED2B53">
              <w:rPr>
                <w:rFonts w:hint="cs"/>
                <w:sz w:val="27"/>
                <w:szCs w:val="27"/>
                <w:cs/>
              </w:rPr>
              <w:t>26,330,704</w:t>
            </w:r>
          </w:p>
        </w:tc>
      </w:tr>
      <w:tr w:rsidR="001B7C81" w:rsidRPr="00D964F4" w14:paraId="7A91279D" w14:textId="77777777" w:rsidTr="00457C33">
        <w:trPr>
          <w:trHeight w:hRule="exact" w:val="397"/>
        </w:trPr>
        <w:tc>
          <w:tcPr>
            <w:tcW w:w="519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8C6A49" w14:textId="77777777" w:rsidR="001B7C81" w:rsidRPr="00D964F4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D65DBE" w14:textId="77777777" w:rsidR="001B7C81" w:rsidRPr="00EC660D" w:rsidRDefault="001B7C81" w:rsidP="00457C33">
            <w:pPr>
              <w:ind w:left="-10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4,072,378,198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D7192A" w14:textId="77777777" w:rsidR="001B7C81" w:rsidRPr="00EC660D" w:rsidRDefault="001B7C81" w:rsidP="00457C33">
            <w:pPr>
              <w:ind w:left="-108"/>
              <w:jc w:val="right"/>
              <w:rPr>
                <w:sz w:val="27"/>
                <w:szCs w:val="27"/>
              </w:rPr>
            </w:pPr>
            <w:r w:rsidRPr="00EC660D">
              <w:rPr>
                <w:sz w:val="27"/>
                <w:szCs w:val="27"/>
              </w:rPr>
              <w:t>4,221,018,373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ED439C" w14:textId="77777777" w:rsidR="001B7C81" w:rsidRPr="00EC660D" w:rsidRDefault="001B7C81" w:rsidP="00457C33">
            <w:pPr>
              <w:ind w:left="-108" w:right="12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207,700,650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47B255" w14:textId="77777777" w:rsidR="001B7C81" w:rsidRPr="00B6425F" w:rsidRDefault="001B7C81" w:rsidP="00457C33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B6425F">
              <w:rPr>
                <w:rFonts w:hint="cs"/>
                <w:sz w:val="27"/>
                <w:szCs w:val="27"/>
                <w:cs/>
              </w:rPr>
              <w:t>447,155,059</w:t>
            </w:r>
          </w:p>
        </w:tc>
      </w:tr>
      <w:tr w:rsidR="001B7C81" w:rsidRPr="00D964F4" w14:paraId="5EA93DD7" w14:textId="77777777" w:rsidTr="00457C33">
        <w:trPr>
          <w:trHeight w:hRule="exact" w:val="397"/>
        </w:trPr>
        <w:tc>
          <w:tcPr>
            <w:tcW w:w="519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A9AFD7" w14:textId="77777777" w:rsidR="001B7C81" w:rsidRPr="00D964F4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 xml:space="preserve">สินทรัพย์ภาษีเงินได้รอการตัดบัญชี (อัตราภาษี </w:t>
            </w:r>
            <w:r>
              <w:rPr>
                <w:b/>
                <w:bCs/>
                <w:sz w:val="27"/>
                <w:szCs w:val="27"/>
              </w:rPr>
              <w:t>20</w:t>
            </w:r>
            <w:r w:rsidRPr="00D964F4">
              <w:rPr>
                <w:b/>
                <w:bCs/>
                <w:sz w:val="27"/>
                <w:szCs w:val="27"/>
              </w:rPr>
              <w:t>%</w:t>
            </w:r>
            <w:r w:rsidRPr="00D964F4">
              <w:rPr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CBA40B" w14:textId="77777777" w:rsidR="001B7C81" w:rsidRPr="00EC660D" w:rsidRDefault="001B7C81" w:rsidP="00457C33">
            <w:pPr>
              <w:ind w:left="-10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814,475,640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12B23" w14:textId="77777777" w:rsidR="001B7C81" w:rsidRPr="00EC660D" w:rsidRDefault="001B7C81" w:rsidP="00457C33">
            <w:pPr>
              <w:ind w:left="-108"/>
              <w:jc w:val="right"/>
              <w:rPr>
                <w:sz w:val="27"/>
                <w:szCs w:val="27"/>
              </w:rPr>
            </w:pPr>
            <w:r w:rsidRPr="00EC660D">
              <w:rPr>
                <w:sz w:val="27"/>
                <w:szCs w:val="27"/>
              </w:rPr>
              <w:t>844,203,675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C0C232" w14:textId="77777777" w:rsidR="001B7C81" w:rsidRPr="00EC660D" w:rsidRDefault="001B7C81" w:rsidP="00457C33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41,540,130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E6C1E4" w14:textId="77777777" w:rsidR="001B7C81" w:rsidRPr="00B6425F" w:rsidRDefault="001B7C81" w:rsidP="00457C33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B6425F">
              <w:rPr>
                <w:rFonts w:hint="cs"/>
                <w:sz w:val="27"/>
                <w:szCs w:val="27"/>
                <w:cs/>
              </w:rPr>
              <w:t>89,431,012</w:t>
            </w:r>
          </w:p>
        </w:tc>
      </w:tr>
    </w:tbl>
    <w:bookmarkEnd w:id="22"/>
    <w:p w14:paraId="1DB63E3E" w14:textId="77777777" w:rsidR="001B7C81" w:rsidRPr="001B7C81" w:rsidRDefault="001B7C81" w:rsidP="001B7C81">
      <w:pPr>
        <w:pStyle w:val="BodyText3"/>
        <w:numPr>
          <w:ilvl w:val="0"/>
          <w:numId w:val="2"/>
        </w:numPr>
        <w:tabs>
          <w:tab w:val="clear" w:pos="360"/>
        </w:tabs>
        <w:ind w:left="336" w:right="-706" w:hanging="364"/>
        <w:rPr>
          <w:rFonts w:ascii="Angsana New" w:hAnsi="Angsana New"/>
          <w:b/>
          <w:bCs/>
        </w:rPr>
      </w:pPr>
      <w:r w:rsidRPr="001B7C81">
        <w:rPr>
          <w:rFonts w:ascii="Angsana New" w:hAnsi="Angsana New"/>
          <w:b/>
          <w:bCs/>
          <w:cs/>
        </w:rPr>
        <w:lastRenderedPageBreak/>
        <w:t>รายการระหว่าง</w:t>
      </w:r>
      <w:r w:rsidRPr="001B7C81">
        <w:rPr>
          <w:rFonts w:ascii="Angsana New" w:hAnsi="Angsana New" w:hint="cs"/>
          <w:b/>
          <w:bCs/>
          <w:cs/>
        </w:rPr>
        <w:t>บุคคลและ</w:t>
      </w:r>
      <w:r w:rsidRPr="001B7C81">
        <w:rPr>
          <w:rFonts w:ascii="Angsana New" w:hAnsi="Angsana New"/>
          <w:b/>
          <w:bCs/>
          <w:cs/>
        </w:rPr>
        <w:t>กิจการที่เกี่ยวข้องกัน</w:t>
      </w:r>
      <w:r w:rsidRPr="001B7C81">
        <w:rPr>
          <w:rFonts w:ascii="Angsana New" w:hAnsi="Angsana New"/>
          <w:b/>
          <w:bCs/>
        </w:rPr>
        <w:t xml:space="preserve">   </w:t>
      </w:r>
    </w:p>
    <w:p w14:paraId="737EA1E5" w14:textId="77777777" w:rsidR="001B7C81" w:rsidRDefault="001B7C81" w:rsidP="005A1851">
      <w:pPr>
        <w:tabs>
          <w:tab w:val="left" w:pos="1440"/>
        </w:tabs>
        <w:ind w:left="350" w:right="89" w:firstLine="540"/>
        <w:jc w:val="thaiDistribute"/>
      </w:pPr>
      <w:r w:rsidRPr="006D32CC">
        <w:rPr>
          <w:cs/>
        </w:rPr>
        <w:t>บริษัทและบริษัทย่อยมีรายการบางส่วนกับ</w:t>
      </w:r>
      <w:r>
        <w:rPr>
          <w:rFonts w:hint="cs"/>
          <w:cs/>
        </w:rPr>
        <w:t>บุคคลและ</w:t>
      </w:r>
      <w:r w:rsidRPr="006D32CC">
        <w:rPr>
          <w:cs/>
        </w:rPr>
        <w:t>กิจการที่เกี่ยวข้องกัน ซึ่งเกี่ยวข้องกันโดยการ</w:t>
      </w:r>
      <w:r w:rsidRPr="006D32CC">
        <w:rPr>
          <w:rFonts w:hint="cs"/>
          <w:cs/>
        </w:rPr>
        <w:t>เป็นกรรมการบริษัท หรือโดยการ</w:t>
      </w:r>
      <w:r w:rsidRPr="006D32CC">
        <w:rPr>
          <w:cs/>
        </w:rPr>
        <w:t xml:space="preserve">ถือหุ้น </w:t>
      </w:r>
      <w:r w:rsidRPr="006D32CC">
        <w:rPr>
          <w:rFonts w:hint="cs"/>
          <w:cs/>
        </w:rPr>
        <w:t>หรือโดย</w:t>
      </w:r>
      <w:r w:rsidRPr="006D32CC">
        <w:rPr>
          <w:cs/>
        </w:rPr>
        <w:t>การมีผู้ถือหุ้นหรือมีกรรมการ</w:t>
      </w:r>
      <w:r w:rsidRPr="006D32CC">
        <w:rPr>
          <w:rFonts w:hint="cs"/>
          <w:cs/>
        </w:rPr>
        <w:t>บางส่วน</w:t>
      </w:r>
      <w:r w:rsidRPr="006D32CC">
        <w:rPr>
          <w:cs/>
        </w:rPr>
        <w:t>ร่วมกัน รายการดังกล่าวเป็นไปตามปกติธุรกิจต</w:t>
      </w:r>
      <w:r w:rsidRPr="006D32CC">
        <w:rPr>
          <w:rFonts w:hint="cs"/>
          <w:cs/>
        </w:rPr>
        <w:t>าม</w:t>
      </w:r>
      <w:r w:rsidRPr="006D32CC">
        <w:rPr>
          <w:cs/>
        </w:rPr>
        <w:t>ราคาตลาด ซึ่งสามารถเปรียบเทียบได้กับรายการค้าที่เกิดกับบุคคลภายนอก ผลของรายการดังกล่าวได้แสดงไว้ในงบการเงินนี้ตามมูลฐานที่ตกลงร่วมกัน</w:t>
      </w:r>
      <w:r w:rsidRPr="006D32CC">
        <w:rPr>
          <w:rFonts w:hint="cs"/>
          <w:cs/>
        </w:rPr>
        <w:t xml:space="preserve"> </w:t>
      </w:r>
      <w:r w:rsidRPr="006D32CC">
        <w:rPr>
          <w:cs/>
        </w:rPr>
        <w:t>โดย</w:t>
      </w:r>
      <w:r w:rsidRPr="006D32CC">
        <w:rPr>
          <w:rFonts w:hint="cs"/>
          <w:cs/>
        </w:rPr>
        <w:t>มี</w:t>
      </w:r>
      <w:r>
        <w:rPr>
          <w:rFonts w:hint="cs"/>
          <w:cs/>
        </w:rPr>
        <w:t>บุคคลและ</w:t>
      </w:r>
      <w:r w:rsidRPr="006D32CC">
        <w:rPr>
          <w:rFonts w:hint="cs"/>
          <w:cs/>
        </w:rPr>
        <w:t>กิจการที่เกี่ยวข้องกัน ดังนี้</w:t>
      </w:r>
    </w:p>
    <w:p w14:paraId="5C15B212" w14:textId="77777777" w:rsidR="001B7C81" w:rsidRPr="00A670C0" w:rsidRDefault="001B7C81" w:rsidP="001B7C81">
      <w:pPr>
        <w:tabs>
          <w:tab w:val="left" w:pos="1440"/>
        </w:tabs>
        <w:ind w:left="360" w:right="-434" w:firstLine="540"/>
        <w:jc w:val="thaiDistribute"/>
        <w:rPr>
          <w:sz w:val="10"/>
          <w:szCs w:val="10"/>
        </w:rPr>
      </w:pPr>
    </w:p>
    <w:tbl>
      <w:tblPr>
        <w:tblW w:w="9967" w:type="dxa"/>
        <w:tblInd w:w="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4"/>
        <w:gridCol w:w="5473"/>
      </w:tblGrid>
      <w:tr w:rsidR="001B7C81" w:rsidRPr="00C04077" w14:paraId="14B028D2" w14:textId="77777777" w:rsidTr="00611A27">
        <w:trPr>
          <w:trHeight w:val="444"/>
        </w:trPr>
        <w:tc>
          <w:tcPr>
            <w:tcW w:w="4494" w:type="dxa"/>
            <w:tcBorders>
              <w:bottom w:val="single" w:sz="4" w:space="0" w:color="auto"/>
            </w:tcBorders>
            <w:vAlign w:val="center"/>
          </w:tcPr>
          <w:p w14:paraId="475D3B53" w14:textId="77777777" w:rsidR="001B7C81" w:rsidRPr="00C10727" w:rsidRDefault="001B7C81" w:rsidP="00457C33">
            <w:pPr>
              <w:pStyle w:val="Heading4"/>
            </w:pPr>
            <w:r w:rsidRPr="00C10727">
              <w:rPr>
                <w:rFonts w:hint="cs"/>
                <w:cs/>
              </w:rPr>
              <w:t>บุคคลและ</w:t>
            </w:r>
            <w:r w:rsidRPr="00C10727">
              <w:rPr>
                <w:cs/>
              </w:rPr>
              <w:t>กิจการที่เกี่ยวข้องกัน</w:t>
            </w:r>
          </w:p>
        </w:tc>
        <w:tc>
          <w:tcPr>
            <w:tcW w:w="5473" w:type="dxa"/>
            <w:tcBorders>
              <w:bottom w:val="single" w:sz="4" w:space="0" w:color="auto"/>
            </w:tcBorders>
            <w:vAlign w:val="center"/>
          </w:tcPr>
          <w:p w14:paraId="5EB9B060" w14:textId="77777777" w:rsidR="001B7C81" w:rsidRPr="00C10727" w:rsidRDefault="001B7C81" w:rsidP="00457C33">
            <w:pPr>
              <w:pStyle w:val="Heading4"/>
              <w:rPr>
                <w:cs/>
              </w:rPr>
            </w:pPr>
            <w:r w:rsidRPr="00C10727">
              <w:rPr>
                <w:cs/>
              </w:rPr>
              <w:t>ลักษณะความสัมพันธ์</w:t>
            </w:r>
          </w:p>
        </w:tc>
      </w:tr>
      <w:tr w:rsidR="001B7C81" w:rsidRPr="00C04077" w14:paraId="23E1C8A2" w14:textId="77777777" w:rsidTr="00611A27">
        <w:trPr>
          <w:trHeight w:val="442"/>
        </w:trPr>
        <w:tc>
          <w:tcPr>
            <w:tcW w:w="4494" w:type="dxa"/>
            <w:tcBorders>
              <w:top w:val="nil"/>
              <w:bottom w:val="nil"/>
            </w:tcBorders>
            <w:vAlign w:val="center"/>
          </w:tcPr>
          <w:p w14:paraId="451AC0E1" w14:textId="77777777" w:rsidR="001B7C81" w:rsidRPr="00C10727" w:rsidRDefault="001B7C81" w:rsidP="00457C33">
            <w:pPr>
              <w:pStyle w:val="Heading5"/>
              <w:tabs>
                <w:tab w:val="left" w:pos="0"/>
              </w:tabs>
              <w:jc w:val="left"/>
            </w:pPr>
            <w:r w:rsidRPr="00C10727">
              <w:rPr>
                <w:u w:val="none"/>
              </w:rPr>
              <w:t xml:space="preserve">1. </w:t>
            </w:r>
            <w:r w:rsidRPr="00C10727">
              <w:rPr>
                <w:u w:val="none"/>
                <w:cs/>
              </w:rPr>
              <w:t>บริษัทย่อย</w:t>
            </w:r>
          </w:p>
        </w:tc>
        <w:tc>
          <w:tcPr>
            <w:tcW w:w="5473" w:type="dxa"/>
            <w:tcBorders>
              <w:top w:val="nil"/>
              <w:bottom w:val="nil"/>
            </w:tcBorders>
            <w:vAlign w:val="center"/>
          </w:tcPr>
          <w:p w14:paraId="2E66413F" w14:textId="77777777" w:rsidR="001B7C81" w:rsidRPr="00C10727" w:rsidRDefault="001B7C81" w:rsidP="00457C33">
            <w:pPr>
              <w:tabs>
                <w:tab w:val="left" w:pos="360"/>
                <w:tab w:val="left" w:pos="900"/>
                <w:tab w:val="left" w:pos="1440"/>
              </w:tabs>
            </w:pPr>
            <w:r w:rsidRPr="00C10727">
              <w:rPr>
                <w:cs/>
              </w:rPr>
              <w:t xml:space="preserve">ดูหมายเหตุ </w:t>
            </w:r>
            <w:r w:rsidRPr="00C10727">
              <w:t>12</w:t>
            </w:r>
          </w:p>
        </w:tc>
      </w:tr>
      <w:tr w:rsidR="001B7C81" w:rsidRPr="00C04077" w14:paraId="64380E15" w14:textId="77777777" w:rsidTr="00611A27">
        <w:trPr>
          <w:trHeight w:val="442"/>
        </w:trPr>
        <w:tc>
          <w:tcPr>
            <w:tcW w:w="4494" w:type="dxa"/>
            <w:tcBorders>
              <w:top w:val="nil"/>
              <w:bottom w:val="nil"/>
            </w:tcBorders>
            <w:vAlign w:val="center"/>
          </w:tcPr>
          <w:p w14:paraId="27DAB1EA" w14:textId="77777777" w:rsidR="001B7C81" w:rsidRPr="00C10727" w:rsidRDefault="001B7C81" w:rsidP="00457C33">
            <w:pPr>
              <w:pStyle w:val="Heading5"/>
              <w:tabs>
                <w:tab w:val="left" w:pos="0"/>
              </w:tabs>
              <w:jc w:val="left"/>
              <w:rPr>
                <w:u w:val="none"/>
                <w:cs/>
              </w:rPr>
            </w:pPr>
            <w:r w:rsidRPr="00C10727">
              <w:rPr>
                <w:u w:val="none"/>
              </w:rPr>
              <w:t xml:space="preserve">2. </w:t>
            </w:r>
            <w:r w:rsidRPr="00C10727">
              <w:rPr>
                <w:rFonts w:hint="cs"/>
                <w:u w:val="none"/>
                <w:cs/>
              </w:rPr>
              <w:t>การร่วมค้า</w:t>
            </w:r>
          </w:p>
        </w:tc>
        <w:tc>
          <w:tcPr>
            <w:tcW w:w="5473" w:type="dxa"/>
            <w:tcBorders>
              <w:top w:val="nil"/>
              <w:bottom w:val="nil"/>
            </w:tcBorders>
            <w:vAlign w:val="center"/>
          </w:tcPr>
          <w:p w14:paraId="0BE8274B" w14:textId="77777777" w:rsidR="001B7C81" w:rsidRPr="00C1072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rPr>
                <w:cs/>
              </w:rPr>
            </w:pPr>
            <w:r w:rsidRPr="00C10727">
              <w:rPr>
                <w:cs/>
              </w:rPr>
              <w:t xml:space="preserve">ดูหมายเหตุ </w:t>
            </w:r>
            <w:r w:rsidRPr="00C10727">
              <w:t>13</w:t>
            </w:r>
          </w:p>
        </w:tc>
      </w:tr>
      <w:tr w:rsidR="001B7C81" w:rsidRPr="00C04077" w14:paraId="4E28494F" w14:textId="77777777" w:rsidTr="00611A27">
        <w:trPr>
          <w:trHeight w:val="442"/>
        </w:trPr>
        <w:tc>
          <w:tcPr>
            <w:tcW w:w="4494" w:type="dxa"/>
            <w:tcBorders>
              <w:top w:val="nil"/>
              <w:bottom w:val="nil"/>
            </w:tcBorders>
            <w:vAlign w:val="center"/>
          </w:tcPr>
          <w:p w14:paraId="5581316A" w14:textId="77777777" w:rsidR="001B7C81" w:rsidRPr="00C10727" w:rsidRDefault="001B7C81" w:rsidP="00457C33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</w:pPr>
            <w:r w:rsidRPr="00C10727">
              <w:t xml:space="preserve">3. </w:t>
            </w:r>
            <w:r w:rsidRPr="00C10727">
              <w:rPr>
                <w:cs/>
              </w:rPr>
              <w:t xml:space="preserve">บริษัทที่เกี่ยวข้องกัน </w:t>
            </w:r>
          </w:p>
        </w:tc>
        <w:tc>
          <w:tcPr>
            <w:tcW w:w="5473" w:type="dxa"/>
            <w:tcBorders>
              <w:top w:val="nil"/>
              <w:bottom w:val="nil"/>
            </w:tcBorders>
            <w:vAlign w:val="center"/>
          </w:tcPr>
          <w:p w14:paraId="58519E07" w14:textId="77777777" w:rsidR="001B7C81" w:rsidRPr="00C10727" w:rsidRDefault="001B7C81" w:rsidP="00457C33">
            <w:pPr>
              <w:tabs>
                <w:tab w:val="left" w:pos="360"/>
                <w:tab w:val="left" w:pos="900"/>
                <w:tab w:val="left" w:pos="1440"/>
              </w:tabs>
            </w:pPr>
          </w:p>
        </w:tc>
      </w:tr>
      <w:tr w:rsidR="001B7C81" w:rsidRPr="00C04077" w14:paraId="5E307133" w14:textId="77777777" w:rsidTr="00611A27">
        <w:trPr>
          <w:trHeight w:val="442"/>
        </w:trPr>
        <w:tc>
          <w:tcPr>
            <w:tcW w:w="4494" w:type="dxa"/>
            <w:tcBorders>
              <w:top w:val="nil"/>
              <w:bottom w:val="nil"/>
            </w:tcBorders>
            <w:vAlign w:val="center"/>
          </w:tcPr>
          <w:p w14:paraId="7A914293" w14:textId="77777777" w:rsidR="001B7C81" w:rsidRPr="00C10727" w:rsidRDefault="001B7C81" w:rsidP="00457C33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</w:pPr>
            <w:r w:rsidRPr="00C10727">
              <w:t xml:space="preserve">    </w:t>
            </w:r>
            <w:r w:rsidRPr="00C10727">
              <w:tab/>
              <w:t xml:space="preserve">3.1 </w:t>
            </w:r>
            <w:r w:rsidRPr="00C10727">
              <w:rPr>
                <w:cs/>
              </w:rPr>
              <w:t>บริษัท มาลีนนท์ ทาว</w:t>
            </w:r>
            <w:proofErr w:type="spellStart"/>
            <w:r w:rsidRPr="00C10727">
              <w:rPr>
                <w:cs/>
              </w:rPr>
              <w:t>เวอร์</w:t>
            </w:r>
            <w:proofErr w:type="spellEnd"/>
            <w:r w:rsidRPr="00C10727">
              <w:rPr>
                <w:cs/>
              </w:rPr>
              <w:t xml:space="preserve"> จำกัด</w:t>
            </w:r>
          </w:p>
        </w:tc>
        <w:tc>
          <w:tcPr>
            <w:tcW w:w="5473" w:type="dxa"/>
            <w:tcBorders>
              <w:top w:val="nil"/>
              <w:bottom w:val="nil"/>
            </w:tcBorders>
            <w:vAlign w:val="center"/>
          </w:tcPr>
          <w:p w14:paraId="31B3EA4E" w14:textId="77777777" w:rsidR="001B7C81" w:rsidRPr="00C1072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rPr>
                <w:cs/>
              </w:rPr>
            </w:pPr>
            <w:r w:rsidRPr="00C10727">
              <w:rPr>
                <w:cs/>
              </w:rPr>
              <w:t>มีผู้ถือหุ้นและ</w:t>
            </w:r>
            <w:r w:rsidRPr="00C10727">
              <w:t>/</w:t>
            </w:r>
            <w:r w:rsidRPr="00C10727">
              <w:rPr>
                <w:cs/>
              </w:rPr>
              <w:t>กรรมการร่วมกัน</w:t>
            </w:r>
          </w:p>
        </w:tc>
      </w:tr>
      <w:tr w:rsidR="001B7C81" w:rsidRPr="00C04077" w14:paraId="1C69577C" w14:textId="77777777" w:rsidTr="00611A27">
        <w:trPr>
          <w:trHeight w:val="442"/>
        </w:trPr>
        <w:tc>
          <w:tcPr>
            <w:tcW w:w="4494" w:type="dxa"/>
            <w:tcBorders>
              <w:top w:val="nil"/>
              <w:bottom w:val="nil"/>
            </w:tcBorders>
            <w:vAlign w:val="center"/>
          </w:tcPr>
          <w:p w14:paraId="03739A95" w14:textId="77777777" w:rsidR="001B7C81" w:rsidRPr="00C10727" w:rsidRDefault="001B7C81" w:rsidP="00457C33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/>
              <w:rPr>
                <w:cs/>
              </w:rPr>
            </w:pPr>
            <w:r w:rsidRPr="00C10727">
              <w:t xml:space="preserve">    </w:t>
            </w:r>
            <w:r w:rsidRPr="00C10727">
              <w:tab/>
              <w:t xml:space="preserve">3.2 </w:t>
            </w:r>
            <w:r w:rsidRPr="00C10727">
              <w:rPr>
                <w:cs/>
              </w:rPr>
              <w:t>กองทุนรวมอสังหาริมทรัพย์</w:t>
            </w:r>
            <w:proofErr w:type="spellStart"/>
            <w:r w:rsidRPr="00C10727">
              <w:rPr>
                <w:cs/>
              </w:rPr>
              <w:t>มิล</w:t>
            </w:r>
            <w:proofErr w:type="spellEnd"/>
            <w:r w:rsidRPr="00C10727">
              <w:rPr>
                <w:cs/>
              </w:rPr>
              <w:t>เลียน</w:t>
            </w:r>
            <w:proofErr w:type="spellStart"/>
            <w:r w:rsidRPr="00C10727">
              <w:rPr>
                <w:cs/>
              </w:rPr>
              <w:t>แนร์</w:t>
            </w:r>
            <w:proofErr w:type="spellEnd"/>
          </w:p>
        </w:tc>
        <w:tc>
          <w:tcPr>
            <w:tcW w:w="5473" w:type="dxa"/>
            <w:tcBorders>
              <w:top w:val="nil"/>
              <w:bottom w:val="nil"/>
            </w:tcBorders>
            <w:vAlign w:val="center"/>
          </w:tcPr>
          <w:p w14:paraId="04FDEC92" w14:textId="77777777" w:rsidR="001B7C81" w:rsidRPr="00C1072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rPr>
                <w:cs/>
              </w:rPr>
            </w:pPr>
            <w:r w:rsidRPr="00C10727">
              <w:rPr>
                <w:cs/>
              </w:rPr>
              <w:t>บริษัท มาลีนนท์ ทาว</w:t>
            </w:r>
            <w:proofErr w:type="spellStart"/>
            <w:r w:rsidRPr="00C10727">
              <w:rPr>
                <w:cs/>
              </w:rPr>
              <w:t>เวอร์</w:t>
            </w:r>
            <w:proofErr w:type="spellEnd"/>
            <w:r w:rsidRPr="00C10727">
              <w:rPr>
                <w:cs/>
              </w:rPr>
              <w:t xml:space="preserve"> จำกัด เป็นผู้ถือหน่วยลงทุนรายใหญ่</w:t>
            </w:r>
          </w:p>
        </w:tc>
      </w:tr>
      <w:tr w:rsidR="001B7C81" w:rsidRPr="00C04077" w14:paraId="6AA81109" w14:textId="77777777" w:rsidTr="00611A27">
        <w:trPr>
          <w:trHeight w:val="442"/>
        </w:trPr>
        <w:tc>
          <w:tcPr>
            <w:tcW w:w="4494" w:type="dxa"/>
            <w:tcBorders>
              <w:top w:val="nil"/>
              <w:bottom w:val="nil"/>
            </w:tcBorders>
            <w:vAlign w:val="center"/>
          </w:tcPr>
          <w:p w14:paraId="104DFD9A" w14:textId="77777777" w:rsidR="001B7C81" w:rsidRPr="00C10727" w:rsidRDefault="001B7C81" w:rsidP="00457C33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41"/>
              <w:rPr>
                <w:spacing w:val="-8"/>
                <w:cs/>
              </w:rPr>
            </w:pPr>
            <w:proofErr w:type="gramStart"/>
            <w:r w:rsidRPr="00C10727">
              <w:rPr>
                <w:spacing w:val="-8"/>
              </w:rPr>
              <w:t xml:space="preserve">3.3 </w:t>
            </w:r>
            <w:r w:rsidRPr="00C10727">
              <w:rPr>
                <w:rFonts w:hint="cs"/>
                <w:spacing w:val="-8"/>
                <w:cs/>
              </w:rPr>
              <w:t xml:space="preserve"> </w:t>
            </w:r>
            <w:r w:rsidRPr="00C10727">
              <w:rPr>
                <w:spacing w:val="-8"/>
                <w:cs/>
              </w:rPr>
              <w:t>บริษัท</w:t>
            </w:r>
            <w:proofErr w:type="gramEnd"/>
            <w:r w:rsidRPr="00C10727">
              <w:rPr>
                <w:spacing w:val="-8"/>
                <w:cs/>
              </w:rPr>
              <w:t xml:space="preserve"> เวฟ เอ็นเตอร์เทนเมนท์ จำกัด (มหาชน)</w:t>
            </w:r>
          </w:p>
        </w:tc>
        <w:tc>
          <w:tcPr>
            <w:tcW w:w="5473" w:type="dxa"/>
            <w:tcBorders>
              <w:top w:val="nil"/>
              <w:bottom w:val="nil"/>
            </w:tcBorders>
            <w:vAlign w:val="center"/>
          </w:tcPr>
          <w:p w14:paraId="1B06B059" w14:textId="77777777" w:rsidR="001B7C81" w:rsidRPr="00C1072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cs/>
              </w:rPr>
            </w:pPr>
            <w:r w:rsidRPr="00C10727">
              <w:rPr>
                <w:rFonts w:hint="cs"/>
                <w:cs/>
              </w:rPr>
              <w:t>ญาติสนิทของกรรมการ</w:t>
            </w:r>
            <w:r>
              <w:rPr>
                <w:rFonts w:hint="cs"/>
                <w:cs/>
              </w:rPr>
              <w:t>เป็นกรรมการ</w:t>
            </w:r>
          </w:p>
        </w:tc>
      </w:tr>
      <w:tr w:rsidR="001B7C81" w:rsidRPr="00C04077" w14:paraId="3EA4F380" w14:textId="77777777" w:rsidTr="00611A27">
        <w:trPr>
          <w:trHeight w:val="442"/>
        </w:trPr>
        <w:tc>
          <w:tcPr>
            <w:tcW w:w="4494" w:type="dxa"/>
            <w:tcBorders>
              <w:top w:val="nil"/>
              <w:bottom w:val="nil"/>
            </w:tcBorders>
            <w:vAlign w:val="center"/>
          </w:tcPr>
          <w:p w14:paraId="4CA263C8" w14:textId="77777777" w:rsidR="001B7C81" w:rsidRPr="00C10727" w:rsidRDefault="001B7C81" w:rsidP="00457C33">
            <w:pPr>
              <w:tabs>
                <w:tab w:val="left" w:pos="0"/>
                <w:tab w:val="left" w:pos="252"/>
                <w:tab w:val="left" w:pos="628"/>
                <w:tab w:val="left" w:pos="900"/>
                <w:tab w:val="left" w:pos="1440"/>
              </w:tabs>
              <w:ind w:right="-250" w:firstLine="566"/>
              <w:jc w:val="both"/>
            </w:pPr>
            <w:r w:rsidRPr="00C10727">
              <w:rPr>
                <w:cs/>
              </w:rPr>
              <w:t>และบริษัทย่อย</w:t>
            </w:r>
          </w:p>
        </w:tc>
        <w:tc>
          <w:tcPr>
            <w:tcW w:w="5473" w:type="dxa"/>
            <w:tcBorders>
              <w:top w:val="nil"/>
              <w:bottom w:val="nil"/>
            </w:tcBorders>
            <w:vAlign w:val="center"/>
          </w:tcPr>
          <w:p w14:paraId="0CDABD83" w14:textId="77777777" w:rsidR="001B7C81" w:rsidRPr="00C1072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cs/>
              </w:rPr>
            </w:pPr>
          </w:p>
        </w:tc>
      </w:tr>
      <w:tr w:rsidR="001B7C81" w:rsidRPr="00C04077" w14:paraId="58DE4D57" w14:textId="77777777" w:rsidTr="00611A27">
        <w:trPr>
          <w:trHeight w:val="442"/>
        </w:trPr>
        <w:tc>
          <w:tcPr>
            <w:tcW w:w="4494" w:type="dxa"/>
            <w:tcBorders>
              <w:top w:val="nil"/>
              <w:bottom w:val="nil"/>
            </w:tcBorders>
            <w:vAlign w:val="center"/>
          </w:tcPr>
          <w:p w14:paraId="591E5615" w14:textId="77777777" w:rsidR="001B7C81" w:rsidRPr="00C10727" w:rsidRDefault="001B7C81" w:rsidP="00457C33">
            <w:pPr>
              <w:tabs>
                <w:tab w:val="left" w:pos="0"/>
                <w:tab w:val="left" w:pos="252"/>
                <w:tab w:val="left" w:pos="638"/>
                <w:tab w:val="left" w:pos="900"/>
                <w:tab w:val="left" w:pos="1440"/>
              </w:tabs>
              <w:ind w:right="-250" w:firstLine="238"/>
            </w:pPr>
            <w:r w:rsidRPr="00C10727">
              <w:t>3.</w:t>
            </w:r>
            <w:r>
              <w:t>4</w:t>
            </w:r>
            <w:r w:rsidRPr="00C10727">
              <w:rPr>
                <w:rFonts w:hint="cs"/>
                <w:cs/>
              </w:rPr>
              <w:t xml:space="preserve"> บริษัท แอดวาน</w:t>
            </w:r>
            <w:proofErr w:type="spellStart"/>
            <w:r w:rsidRPr="00C10727">
              <w:rPr>
                <w:rFonts w:hint="cs"/>
                <w:cs/>
              </w:rPr>
              <w:t>ซ์</w:t>
            </w:r>
            <w:proofErr w:type="spellEnd"/>
            <w:r w:rsidRPr="00C10727">
              <w:rPr>
                <w:rFonts w:hint="cs"/>
                <w:cs/>
              </w:rPr>
              <w:t xml:space="preserve"> ไว</w:t>
            </w:r>
            <w:proofErr w:type="spellStart"/>
            <w:r w:rsidRPr="00C10727">
              <w:rPr>
                <w:rFonts w:hint="cs"/>
                <w:cs/>
              </w:rPr>
              <w:t>ร์เล</w:t>
            </w:r>
            <w:proofErr w:type="spellEnd"/>
            <w:r w:rsidRPr="00C10727">
              <w:rPr>
                <w:rFonts w:hint="cs"/>
                <w:cs/>
              </w:rPr>
              <w:t xml:space="preserve">ส </w:t>
            </w:r>
            <w:proofErr w:type="spellStart"/>
            <w:r w:rsidRPr="00C10727">
              <w:rPr>
                <w:rFonts w:hint="cs"/>
                <w:cs/>
              </w:rPr>
              <w:t>เน็ทเวอร์</w:t>
            </w:r>
            <w:proofErr w:type="spellEnd"/>
            <w:r w:rsidRPr="00C10727">
              <w:rPr>
                <w:rFonts w:hint="cs"/>
                <w:cs/>
              </w:rPr>
              <w:t>ค จำกัด</w:t>
            </w:r>
          </w:p>
        </w:tc>
        <w:tc>
          <w:tcPr>
            <w:tcW w:w="5473" w:type="dxa"/>
            <w:tcBorders>
              <w:top w:val="nil"/>
              <w:bottom w:val="nil"/>
            </w:tcBorders>
            <w:vAlign w:val="center"/>
          </w:tcPr>
          <w:p w14:paraId="7BD942A2" w14:textId="77777777" w:rsidR="001B7C81" w:rsidRPr="00C1072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cs/>
              </w:rPr>
            </w:pPr>
            <w:r w:rsidRPr="00C10727">
              <w:rPr>
                <w:cs/>
              </w:rPr>
              <w:t>มีกรรมการร่วมกัน</w:t>
            </w:r>
            <w:r w:rsidRPr="00C10727">
              <w:rPr>
                <w:rFonts w:hint="cs"/>
                <w:cs/>
              </w:rPr>
              <w:t xml:space="preserve"> (จนถึง 25 ตุลาคม 2564)</w:t>
            </w:r>
          </w:p>
        </w:tc>
      </w:tr>
      <w:tr w:rsidR="001B7C81" w:rsidRPr="00C04077" w14:paraId="070B3C06" w14:textId="77777777" w:rsidTr="00611A27">
        <w:trPr>
          <w:trHeight w:val="442"/>
        </w:trPr>
        <w:tc>
          <w:tcPr>
            <w:tcW w:w="4494" w:type="dxa"/>
            <w:tcBorders>
              <w:top w:val="nil"/>
              <w:bottom w:val="nil"/>
            </w:tcBorders>
          </w:tcPr>
          <w:p w14:paraId="6349F29F" w14:textId="77777777" w:rsidR="001B7C81" w:rsidRPr="00C10727" w:rsidRDefault="001B7C81" w:rsidP="00457C33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</w:pPr>
            <w:r w:rsidRPr="00C10727">
              <w:t>3.</w:t>
            </w:r>
            <w:r>
              <w:t>5</w:t>
            </w:r>
            <w:r w:rsidRPr="00C10727">
              <w:t xml:space="preserve"> </w:t>
            </w:r>
            <w:r w:rsidRPr="00C10727">
              <w:rPr>
                <w:cs/>
              </w:rPr>
              <w:t>บริษัท จี</w:t>
            </w:r>
            <w:r w:rsidRPr="00C10727">
              <w:rPr>
                <w:rFonts w:hint="cs"/>
                <w:cs/>
              </w:rPr>
              <w:t xml:space="preserve">เอ็มเอ็ม </w:t>
            </w:r>
            <w:r w:rsidRPr="00C10727">
              <w:rPr>
                <w:cs/>
              </w:rPr>
              <w:t xml:space="preserve">แกรมมี่ จำกัด (มหาชน) </w:t>
            </w:r>
          </w:p>
        </w:tc>
        <w:tc>
          <w:tcPr>
            <w:tcW w:w="5473" w:type="dxa"/>
            <w:tcBorders>
              <w:top w:val="nil"/>
              <w:bottom w:val="nil"/>
            </w:tcBorders>
            <w:vAlign w:val="center"/>
          </w:tcPr>
          <w:p w14:paraId="26EDACCF" w14:textId="77777777" w:rsidR="001B7C81" w:rsidRPr="00C1072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cs/>
              </w:rPr>
            </w:pPr>
            <w:r w:rsidRPr="00C10727">
              <w:rPr>
                <w:cs/>
              </w:rPr>
              <w:t>มีผู้ถือหุ้นร่วมกัน</w:t>
            </w:r>
          </w:p>
        </w:tc>
      </w:tr>
      <w:tr w:rsidR="001B7C81" w:rsidRPr="00C04077" w14:paraId="045A1EDB" w14:textId="77777777" w:rsidTr="00611A27">
        <w:trPr>
          <w:trHeight w:val="442"/>
        </w:trPr>
        <w:tc>
          <w:tcPr>
            <w:tcW w:w="4494" w:type="dxa"/>
            <w:tcBorders>
              <w:top w:val="nil"/>
              <w:bottom w:val="nil"/>
            </w:tcBorders>
          </w:tcPr>
          <w:p w14:paraId="550A55D8" w14:textId="77777777" w:rsidR="001B7C81" w:rsidRPr="00C10727" w:rsidRDefault="001B7C81" w:rsidP="00457C33">
            <w:pPr>
              <w:tabs>
                <w:tab w:val="left" w:pos="0"/>
                <w:tab w:val="left" w:pos="252"/>
                <w:tab w:val="left" w:pos="628"/>
                <w:tab w:val="left" w:pos="900"/>
                <w:tab w:val="left" w:pos="1440"/>
              </w:tabs>
              <w:ind w:right="-250" w:firstLine="566"/>
              <w:jc w:val="both"/>
              <w:rPr>
                <w:cs/>
              </w:rPr>
            </w:pPr>
            <w:r w:rsidRPr="00C10727">
              <w:rPr>
                <w:cs/>
              </w:rPr>
              <w:t xml:space="preserve">และบริษัทย่อย </w:t>
            </w:r>
          </w:p>
        </w:tc>
        <w:tc>
          <w:tcPr>
            <w:tcW w:w="5473" w:type="dxa"/>
            <w:tcBorders>
              <w:top w:val="nil"/>
              <w:bottom w:val="nil"/>
            </w:tcBorders>
            <w:vAlign w:val="center"/>
          </w:tcPr>
          <w:p w14:paraId="088C2AFF" w14:textId="77777777" w:rsidR="001B7C81" w:rsidRPr="00C1072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cs/>
              </w:rPr>
            </w:pPr>
          </w:p>
        </w:tc>
      </w:tr>
      <w:tr w:rsidR="001B7C81" w:rsidRPr="00C04077" w14:paraId="4E8A4C47" w14:textId="77777777" w:rsidTr="00611A27">
        <w:trPr>
          <w:trHeight w:val="442"/>
        </w:trPr>
        <w:tc>
          <w:tcPr>
            <w:tcW w:w="4494" w:type="dxa"/>
            <w:tcBorders>
              <w:top w:val="nil"/>
              <w:bottom w:val="single" w:sz="4" w:space="0" w:color="auto"/>
            </w:tcBorders>
            <w:vAlign w:val="center"/>
          </w:tcPr>
          <w:p w14:paraId="105E5D1A" w14:textId="77777777" w:rsidR="001B7C81" w:rsidRPr="00C10727" w:rsidRDefault="001B7C81" w:rsidP="00457C33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jc w:val="both"/>
              <w:rPr>
                <w:cs/>
              </w:rPr>
            </w:pPr>
            <w:r w:rsidRPr="00C10727">
              <w:t>4</w:t>
            </w:r>
            <w:r w:rsidRPr="00C10727">
              <w:rPr>
                <w:rFonts w:hint="cs"/>
                <w:cs/>
              </w:rPr>
              <w:t>. บุคคล</w:t>
            </w:r>
            <w:r w:rsidRPr="00C10727">
              <w:rPr>
                <w:cs/>
              </w:rPr>
              <w:t>ที่เกี่ยวข้องกัน</w:t>
            </w:r>
          </w:p>
        </w:tc>
        <w:tc>
          <w:tcPr>
            <w:tcW w:w="5473" w:type="dxa"/>
            <w:tcBorders>
              <w:top w:val="nil"/>
              <w:bottom w:val="single" w:sz="4" w:space="0" w:color="auto"/>
            </w:tcBorders>
          </w:tcPr>
          <w:p w14:paraId="0F266200" w14:textId="77777777" w:rsidR="001B7C81" w:rsidRPr="00C10727" w:rsidRDefault="001B7C81" w:rsidP="00457C33">
            <w:pPr>
              <w:ind w:left="172" w:hanging="172"/>
              <w:jc w:val="thaiDistribute"/>
              <w:rPr>
                <w:cs/>
              </w:rPr>
            </w:pPr>
            <w:r w:rsidRPr="00C10727">
              <w:rPr>
                <w:rFonts w:hint="cs"/>
                <w:cs/>
              </w:rPr>
              <w:t>ญาติสนิทของกรรมการ</w:t>
            </w:r>
          </w:p>
        </w:tc>
      </w:tr>
    </w:tbl>
    <w:p w14:paraId="2A9D1510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673DD569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4A310BBD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569C2F65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40D31872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7D5DB6AF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0F365FA6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34001163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01A7D1A5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1E224FC8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255B5EE9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3D54D8EA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7B12570B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09A234D7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2ED1C8B0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410CE4B3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26AE7BEC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0ED4DEDC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17765466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3190828E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0FED4F97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1E130AB5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5B8E73BB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02FAACB2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65BFE162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0D3659B4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791C047C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42E50ECB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6875646D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7A9A8BE6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15F602C0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19D42D89" w14:textId="77777777" w:rsidR="001B7C81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7BE39391" w14:textId="77777777" w:rsidR="001B7C81" w:rsidRPr="00C04077" w:rsidRDefault="001B7C81" w:rsidP="001B7C81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64A127B8" w14:textId="77777777" w:rsidR="001B7C81" w:rsidRPr="00C04077" w:rsidRDefault="001B7C81" w:rsidP="001B7C81">
      <w:pPr>
        <w:tabs>
          <w:tab w:val="left" w:pos="180"/>
          <w:tab w:val="left" w:pos="900"/>
          <w:tab w:val="left" w:pos="1440"/>
        </w:tabs>
        <w:ind w:left="364" w:right="-439" w:hanging="184"/>
        <w:jc w:val="both"/>
        <w:rPr>
          <w:b/>
          <w:bCs/>
          <w:cs/>
        </w:rPr>
      </w:pPr>
      <w:r w:rsidRPr="00C04077">
        <w:rPr>
          <w:cs/>
        </w:rPr>
        <w:lastRenderedPageBreak/>
        <w:t>รายการระหว่าง</w:t>
      </w:r>
      <w:r>
        <w:rPr>
          <w:rFonts w:hint="cs"/>
          <w:cs/>
        </w:rPr>
        <w:t>บุคคลและ</w:t>
      </w:r>
      <w:r w:rsidRPr="00C04077">
        <w:rPr>
          <w:cs/>
        </w:rPr>
        <w:t>กิจการที่เกี่ยวข้องกันที่สำคัญ  มีดังนี้</w:t>
      </w:r>
    </w:p>
    <w:p w14:paraId="157DBC67" w14:textId="77777777" w:rsidR="001B7C81" w:rsidRPr="00C04077" w:rsidRDefault="001B7C81" w:rsidP="008C3888">
      <w:pPr>
        <w:spacing w:line="192" w:lineRule="auto"/>
        <w:ind w:right="89"/>
        <w:jc w:val="right"/>
        <w:rPr>
          <w:sz w:val="28"/>
          <w:szCs w:val="28"/>
        </w:rPr>
      </w:pP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  <w:t xml:space="preserve">    </w:t>
      </w:r>
      <w:r w:rsidRPr="009525B3">
        <w:rPr>
          <w:sz w:val="10"/>
          <w:szCs w:val="10"/>
          <w:cs/>
        </w:rPr>
        <w:t xml:space="preserve">      </w:t>
      </w:r>
      <w:r w:rsidRPr="009525B3">
        <w:rPr>
          <w:sz w:val="10"/>
          <w:szCs w:val="10"/>
        </w:rPr>
        <w:t xml:space="preserve"> </w:t>
      </w:r>
      <w:r w:rsidRPr="009525B3">
        <w:rPr>
          <w:sz w:val="10"/>
          <w:szCs w:val="10"/>
          <w:cs/>
        </w:rPr>
        <w:t xml:space="preserve">     </w:t>
      </w:r>
      <w:r w:rsidRPr="009525B3">
        <w:rPr>
          <w:rFonts w:hint="cs"/>
          <w:sz w:val="10"/>
          <w:szCs w:val="10"/>
          <w:cs/>
        </w:rPr>
        <w:t xml:space="preserve"> </w:t>
      </w:r>
      <w:r w:rsidRPr="00C04077">
        <w:rPr>
          <w:sz w:val="28"/>
          <w:szCs w:val="28"/>
          <w:cs/>
        </w:rPr>
        <w:t xml:space="preserve">หน่วย </w:t>
      </w:r>
      <w:r w:rsidRPr="00C04077">
        <w:rPr>
          <w:sz w:val="28"/>
          <w:szCs w:val="28"/>
        </w:rPr>
        <w:t xml:space="preserve">: </w:t>
      </w:r>
      <w:r>
        <w:rPr>
          <w:sz w:val="28"/>
          <w:szCs w:val="28"/>
          <w:cs/>
        </w:rPr>
        <w:t>บาท</w:t>
      </w:r>
    </w:p>
    <w:tbl>
      <w:tblPr>
        <w:tblW w:w="1013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8"/>
        <w:gridCol w:w="7"/>
        <w:gridCol w:w="1476"/>
        <w:gridCol w:w="1479"/>
        <w:gridCol w:w="1478"/>
        <w:gridCol w:w="1479"/>
      </w:tblGrid>
      <w:tr w:rsidR="001B7C81" w:rsidRPr="00C04077" w14:paraId="1920C861" w14:textId="77777777" w:rsidTr="008C3888">
        <w:trPr>
          <w:cantSplit/>
          <w:trHeight w:val="444"/>
        </w:trPr>
        <w:tc>
          <w:tcPr>
            <w:tcW w:w="422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13B166E1" w14:textId="77777777" w:rsidR="001B7C81" w:rsidRPr="00C04077" w:rsidRDefault="001B7C81" w:rsidP="00457C33">
            <w:pPr>
              <w:pStyle w:val="Heading4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รายการในงบแสดงฐานะการเงิน</w:t>
            </w:r>
          </w:p>
        </w:tc>
        <w:tc>
          <w:tcPr>
            <w:tcW w:w="2955" w:type="dxa"/>
            <w:gridSpan w:val="2"/>
            <w:tcBorders>
              <w:top w:val="single" w:sz="4" w:space="0" w:color="auto"/>
            </w:tcBorders>
            <w:vAlign w:val="bottom"/>
          </w:tcPr>
          <w:p w14:paraId="17C486B4" w14:textId="77777777" w:rsidR="001B7C81" w:rsidRPr="00C0407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56" w:type="dxa"/>
            <w:gridSpan w:val="2"/>
            <w:tcBorders>
              <w:top w:val="single" w:sz="4" w:space="0" w:color="auto"/>
            </w:tcBorders>
            <w:vAlign w:val="bottom"/>
          </w:tcPr>
          <w:p w14:paraId="69706D5F" w14:textId="77777777" w:rsidR="001B7C81" w:rsidRPr="00C0407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7C81" w:rsidRPr="00C04077" w14:paraId="1551FBA0" w14:textId="77777777" w:rsidTr="008C3888">
        <w:trPr>
          <w:cantSplit/>
          <w:trHeight w:val="341"/>
        </w:trPr>
        <w:tc>
          <w:tcPr>
            <w:tcW w:w="4226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19B3F62D" w14:textId="77777777" w:rsidR="001B7C81" w:rsidRPr="00C0407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14:paraId="27F7D405" w14:textId="77777777" w:rsidR="001B7C81" w:rsidRPr="00725719" w:rsidRDefault="001B7C81" w:rsidP="00457C33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</w:tcBorders>
            <w:vAlign w:val="bottom"/>
          </w:tcPr>
          <w:p w14:paraId="698D9C14" w14:textId="77777777" w:rsidR="001B7C81" w:rsidRPr="00725719" w:rsidRDefault="001B7C81" w:rsidP="00457C33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478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14:paraId="78A9AA6A" w14:textId="77777777" w:rsidR="001B7C81" w:rsidRPr="00DA055D" w:rsidRDefault="001B7C81" w:rsidP="00457C33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DA055D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478" w:type="dxa"/>
            <w:tcBorders>
              <w:left w:val="nil"/>
              <w:bottom w:val="single" w:sz="4" w:space="0" w:color="auto"/>
            </w:tcBorders>
            <w:vAlign w:val="bottom"/>
          </w:tcPr>
          <w:p w14:paraId="1FFBAE14" w14:textId="77777777" w:rsidR="001B7C81" w:rsidRPr="00DA055D" w:rsidRDefault="001B7C81" w:rsidP="00457C33">
            <w:pPr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DA055D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</w:tr>
      <w:tr w:rsidR="001B7C81" w:rsidRPr="00C04077" w14:paraId="491049B9" w14:textId="77777777" w:rsidTr="008C3888"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052EF21C" w14:textId="77777777" w:rsidR="001B7C81" w:rsidRPr="00F5790E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F5790E">
              <w:rPr>
                <w:sz w:val="28"/>
                <w:szCs w:val="28"/>
              </w:rPr>
              <w:t xml:space="preserve">1.  </w:t>
            </w:r>
            <w:r w:rsidRPr="00F5790E">
              <w:rPr>
                <w:sz w:val="28"/>
                <w:szCs w:val="28"/>
                <w:cs/>
              </w:rPr>
              <w:t>ลูกหนี้การค้าและลูกหนี้</w:t>
            </w:r>
            <w:r w:rsidRPr="00F5790E">
              <w:rPr>
                <w:rFonts w:hint="cs"/>
                <w:sz w:val="28"/>
                <w:szCs w:val="28"/>
                <w:cs/>
              </w:rPr>
              <w:t>หมุนเวียน</w:t>
            </w:r>
            <w:r w:rsidRPr="00F5790E">
              <w:rPr>
                <w:sz w:val="28"/>
                <w:szCs w:val="28"/>
                <w:cs/>
              </w:rPr>
              <w:t xml:space="preserve">อื่น (หมายเหตุ </w:t>
            </w:r>
            <w:r w:rsidRPr="00F5790E">
              <w:rPr>
                <w:sz w:val="28"/>
                <w:szCs w:val="28"/>
              </w:rPr>
              <w:t>5</w:t>
            </w:r>
            <w:r w:rsidRPr="00F5790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50ACC7F" w14:textId="77777777" w:rsidR="001B7C81" w:rsidRPr="007E63BD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A542A69" w14:textId="77777777" w:rsidR="001B7C81" w:rsidRPr="007E63BD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9EBC4CD" w14:textId="77777777" w:rsidR="001B7C81" w:rsidRPr="007E63BD" w:rsidRDefault="001B7C81" w:rsidP="00457C33">
            <w:pPr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4E9D153" w14:textId="77777777" w:rsidR="001B7C81" w:rsidRPr="00DA055D" w:rsidRDefault="001B7C81" w:rsidP="00457C33">
            <w:pPr>
              <w:ind w:left="-108" w:right="-108"/>
              <w:rPr>
                <w:sz w:val="28"/>
                <w:szCs w:val="28"/>
              </w:rPr>
            </w:pPr>
          </w:p>
        </w:tc>
      </w:tr>
      <w:tr w:rsidR="001B7C81" w:rsidRPr="00C04077" w14:paraId="6FB6B0A5" w14:textId="77777777" w:rsidTr="008C3888"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nil"/>
            </w:tcBorders>
            <w:vAlign w:val="bottom"/>
          </w:tcPr>
          <w:p w14:paraId="10E91FB1" w14:textId="77777777" w:rsidR="001B7C81" w:rsidRPr="00F5790E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F5790E">
              <w:rPr>
                <w:sz w:val="28"/>
                <w:szCs w:val="28"/>
                <w:cs/>
              </w:rPr>
              <w:t xml:space="preserve">     ลูกหนี้การค้า</w:t>
            </w:r>
          </w:p>
        </w:tc>
        <w:tc>
          <w:tcPr>
            <w:tcW w:w="147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A7188D7" w14:textId="77777777" w:rsidR="001B7C81" w:rsidRPr="007E63BD" w:rsidRDefault="001B7C81" w:rsidP="00457C33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</w:tcBorders>
            <w:vAlign w:val="bottom"/>
          </w:tcPr>
          <w:p w14:paraId="509B7B25" w14:textId="77777777" w:rsidR="001B7C81" w:rsidRPr="007E63BD" w:rsidRDefault="001B7C81" w:rsidP="00457C33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7D00883" w14:textId="77777777" w:rsidR="001B7C81" w:rsidRPr="007E63BD" w:rsidRDefault="001B7C81" w:rsidP="00457C33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cs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</w:tcBorders>
            <w:vAlign w:val="bottom"/>
          </w:tcPr>
          <w:p w14:paraId="02E39423" w14:textId="77777777" w:rsidR="001B7C81" w:rsidRPr="00DA055D" w:rsidRDefault="001B7C81" w:rsidP="00457C33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cs/>
              </w:rPr>
            </w:pPr>
          </w:p>
        </w:tc>
      </w:tr>
      <w:tr w:rsidR="001B7C81" w:rsidRPr="00C04077" w14:paraId="7E380908" w14:textId="77777777" w:rsidTr="008C3888"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nil"/>
            </w:tcBorders>
            <w:vAlign w:val="bottom"/>
          </w:tcPr>
          <w:p w14:paraId="4EA3910B" w14:textId="77777777" w:rsidR="001B7C81" w:rsidRPr="00C0407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4004183" w14:textId="77777777" w:rsidR="001B7C81" w:rsidRPr="007E63BD" w:rsidRDefault="001B7C81" w:rsidP="00457C3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E63BD">
              <w:rPr>
                <w:sz w:val="28"/>
                <w:szCs w:val="28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</w:tcBorders>
            <w:vAlign w:val="bottom"/>
          </w:tcPr>
          <w:p w14:paraId="48DE3BB8" w14:textId="77777777" w:rsidR="001B7C81" w:rsidRPr="007E63BD" w:rsidRDefault="001B7C81" w:rsidP="00457C3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E63BD">
              <w:rPr>
                <w:sz w:val="28"/>
                <w:szCs w:val="28"/>
              </w:rPr>
              <w:t>-</w:t>
            </w:r>
          </w:p>
        </w:tc>
        <w:tc>
          <w:tcPr>
            <w:tcW w:w="147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0A5E8E0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2,728,320,589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</w:tcBorders>
            <w:vAlign w:val="bottom"/>
          </w:tcPr>
          <w:p w14:paraId="47E3837C" w14:textId="77777777" w:rsidR="001B7C81" w:rsidRPr="009F6D96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9F6D96">
              <w:rPr>
                <w:rFonts w:ascii="AngsanaUPC" w:hAnsi="AngsanaUPC" w:cs="AngsanaUPC"/>
              </w:rPr>
              <w:t>2,380,606,146</w:t>
            </w:r>
          </w:p>
        </w:tc>
      </w:tr>
      <w:tr w:rsidR="001B7C81" w:rsidRPr="00C04077" w14:paraId="286A91E7" w14:textId="77777777" w:rsidTr="008C3888"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nil"/>
            </w:tcBorders>
            <w:vAlign w:val="bottom"/>
          </w:tcPr>
          <w:p w14:paraId="46BF61B4" w14:textId="77777777" w:rsidR="001B7C81" w:rsidRPr="00C0407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7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7142283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12,901,985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</w:tcBorders>
            <w:vAlign w:val="bottom"/>
          </w:tcPr>
          <w:p w14:paraId="1A7CD98D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21,423,858</w:t>
            </w:r>
          </w:p>
        </w:tc>
        <w:tc>
          <w:tcPr>
            <w:tcW w:w="147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2B2C785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7E63BD">
              <w:rPr>
                <w:rFonts w:ascii="AngsanaUPC" w:hAnsi="AngsanaUPC" w:cs="AngsanaUPC"/>
              </w:rPr>
              <w:t>61,985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</w:tcBorders>
            <w:vAlign w:val="bottom"/>
          </w:tcPr>
          <w:p w14:paraId="5F9D163A" w14:textId="77777777" w:rsidR="001B7C81" w:rsidRPr="009F6D96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9F6D96">
              <w:rPr>
                <w:rFonts w:ascii="AngsanaUPC" w:hAnsi="AngsanaUPC" w:cs="AngsanaUPC"/>
              </w:rPr>
              <w:t>23,858</w:t>
            </w:r>
          </w:p>
        </w:tc>
      </w:tr>
      <w:tr w:rsidR="001B7C81" w:rsidRPr="00C04077" w14:paraId="2C3EC989" w14:textId="77777777" w:rsidTr="008C3888"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nil"/>
            </w:tcBorders>
            <w:vAlign w:val="bottom"/>
          </w:tcPr>
          <w:p w14:paraId="1B6C14CD" w14:textId="77777777" w:rsidR="001B7C81" w:rsidRPr="00C0407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 xml:space="preserve">               รวมลูกหนี้การค้า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C66B3B3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12,901,985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B08887C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21,423,858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168C834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7E63BD">
              <w:rPr>
                <w:rFonts w:ascii="AngsanaUPC" w:hAnsi="AngsanaUPC" w:cs="AngsanaUPC"/>
              </w:rPr>
              <w:t>2,</w:t>
            </w:r>
            <w:r>
              <w:rPr>
                <w:rFonts w:ascii="AngsanaUPC" w:hAnsi="AngsanaUPC" w:cs="AngsanaUPC"/>
              </w:rPr>
              <w:t>72</w:t>
            </w:r>
            <w:r w:rsidRPr="007E63BD">
              <w:rPr>
                <w:rFonts w:ascii="AngsanaUPC" w:hAnsi="AngsanaUPC" w:cs="AngsanaUPC"/>
              </w:rPr>
              <w:t>8,382,574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BD52D7C" w14:textId="77777777" w:rsidR="001B7C81" w:rsidRPr="009F6D96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9F6D96">
              <w:rPr>
                <w:rFonts w:ascii="AngsanaUPC" w:hAnsi="AngsanaUPC" w:cs="AngsanaUPC"/>
              </w:rPr>
              <w:t>2,380,630,004</w:t>
            </w:r>
          </w:p>
        </w:tc>
      </w:tr>
      <w:tr w:rsidR="001B7C81" w:rsidRPr="00C04077" w14:paraId="6D9E8125" w14:textId="77777777" w:rsidTr="008C3888"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nil"/>
            </w:tcBorders>
            <w:vAlign w:val="bottom"/>
          </w:tcPr>
          <w:p w14:paraId="7FC669CA" w14:textId="77777777" w:rsidR="001B7C81" w:rsidRPr="00C0407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</w:t>
            </w:r>
            <w:r>
              <w:rPr>
                <w:rFonts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7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9D56AD8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0B70DDD4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3FABD26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53717F2" w14:textId="77777777" w:rsidR="001B7C81" w:rsidRPr="009F6D96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</w:p>
        </w:tc>
      </w:tr>
      <w:tr w:rsidR="001B7C81" w:rsidRPr="00C04077" w14:paraId="17C32BA2" w14:textId="77777777" w:rsidTr="008C3888"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nil"/>
            </w:tcBorders>
            <w:vAlign w:val="bottom"/>
          </w:tcPr>
          <w:p w14:paraId="74CD474C" w14:textId="77777777" w:rsidR="001B7C81" w:rsidRPr="00C0407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2352D51" w14:textId="77777777" w:rsidR="001B7C81" w:rsidRPr="007E63BD" w:rsidRDefault="001B7C81" w:rsidP="00457C3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E63BD">
              <w:rPr>
                <w:sz w:val="28"/>
                <w:szCs w:val="28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D1835E5" w14:textId="77777777" w:rsidR="001B7C81" w:rsidRPr="007E63BD" w:rsidRDefault="001B7C81" w:rsidP="00457C3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E63BD">
              <w:rPr>
                <w:sz w:val="28"/>
                <w:szCs w:val="28"/>
              </w:rPr>
              <w:t>-</w:t>
            </w:r>
          </w:p>
        </w:tc>
        <w:tc>
          <w:tcPr>
            <w:tcW w:w="1478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4D8783F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89,315,119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F89E280" w14:textId="77777777" w:rsidR="001B7C81" w:rsidRPr="009F6D96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F6D96">
              <w:rPr>
                <w:rFonts w:ascii="AngsanaUPC" w:hAnsi="AngsanaUPC" w:cs="AngsanaUPC"/>
              </w:rPr>
              <w:t>115,017,262</w:t>
            </w:r>
          </w:p>
        </w:tc>
      </w:tr>
      <w:tr w:rsidR="001B7C81" w:rsidRPr="00C04077" w14:paraId="1B6E68CE" w14:textId="77777777" w:rsidTr="008C3888"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56DA551" w14:textId="77777777" w:rsidR="001B7C81" w:rsidRPr="00F5790E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F5790E">
              <w:rPr>
                <w:sz w:val="28"/>
                <w:szCs w:val="28"/>
                <w:cs/>
              </w:rPr>
              <w:t xml:space="preserve">               รวมลูกหนี้การค้าและลูกหนี้</w:t>
            </w:r>
            <w:r w:rsidRPr="00F5790E">
              <w:rPr>
                <w:rFonts w:hint="cs"/>
                <w:sz w:val="28"/>
                <w:szCs w:val="28"/>
                <w:cs/>
              </w:rPr>
              <w:t>หมุนเวียน</w:t>
            </w:r>
            <w:r w:rsidRPr="00F5790E">
              <w:rPr>
                <w:sz w:val="28"/>
                <w:szCs w:val="28"/>
                <w:cs/>
              </w:rPr>
              <w:t>อื่น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A6BE87F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12,901,985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8C32256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21,423,858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108FAAF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2,817,697,693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085E351" w14:textId="77777777" w:rsidR="001B7C81" w:rsidRPr="009F6D96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9F6D96">
              <w:rPr>
                <w:rFonts w:ascii="AngsanaUPC" w:hAnsi="AngsanaUPC" w:cs="AngsanaUPC"/>
              </w:rPr>
              <w:t>2,495,647,266</w:t>
            </w:r>
          </w:p>
        </w:tc>
      </w:tr>
      <w:tr w:rsidR="001B7C81" w:rsidRPr="00C04077" w14:paraId="2000CB42" w14:textId="77777777" w:rsidTr="008C3888">
        <w:trPr>
          <w:cantSplit/>
          <w:trHeight w:hRule="exact" w:val="425"/>
        </w:trPr>
        <w:tc>
          <w:tcPr>
            <w:tcW w:w="4226" w:type="dxa"/>
            <w:gridSpan w:val="2"/>
            <w:tcBorders>
              <w:bottom w:val="nil"/>
            </w:tcBorders>
            <w:vAlign w:val="bottom"/>
          </w:tcPr>
          <w:p w14:paraId="75B75A29" w14:textId="77777777" w:rsidR="001B7C81" w:rsidRPr="00F5790E" w:rsidRDefault="001B7C81" w:rsidP="00457C33">
            <w:pPr>
              <w:ind w:right="-432"/>
              <w:rPr>
                <w:sz w:val="28"/>
                <w:szCs w:val="28"/>
              </w:rPr>
            </w:pPr>
            <w:r w:rsidRPr="00F5790E">
              <w:rPr>
                <w:sz w:val="28"/>
                <w:szCs w:val="28"/>
              </w:rPr>
              <w:t xml:space="preserve">2.  </w:t>
            </w:r>
            <w:r w:rsidRPr="00F5790E">
              <w:rPr>
                <w:sz w:val="28"/>
                <w:szCs w:val="28"/>
                <w:cs/>
              </w:rPr>
              <w:t xml:space="preserve">เงินให้กู้ยืมระยะสั้น </w:t>
            </w:r>
            <w:r w:rsidRPr="00F5790E">
              <w:rPr>
                <w:sz w:val="28"/>
                <w:szCs w:val="28"/>
              </w:rPr>
              <w:t>(</w:t>
            </w:r>
            <w:r w:rsidRPr="00F5790E">
              <w:rPr>
                <w:sz w:val="28"/>
                <w:szCs w:val="28"/>
                <w:cs/>
              </w:rPr>
              <w:t>หมายเหตุ</w:t>
            </w:r>
            <w:r w:rsidRPr="00F5790E">
              <w:rPr>
                <w:sz w:val="28"/>
                <w:szCs w:val="28"/>
              </w:rPr>
              <w:t xml:space="preserve"> 6)</w:t>
            </w:r>
          </w:p>
        </w:tc>
        <w:tc>
          <w:tcPr>
            <w:tcW w:w="1477" w:type="dxa"/>
            <w:tcBorders>
              <w:bottom w:val="nil"/>
              <w:right w:val="dashed" w:sz="4" w:space="0" w:color="auto"/>
            </w:tcBorders>
            <w:vAlign w:val="bottom"/>
          </w:tcPr>
          <w:p w14:paraId="160AC0FF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78" w:type="dxa"/>
            <w:tcBorders>
              <w:left w:val="nil"/>
              <w:bottom w:val="nil"/>
            </w:tcBorders>
            <w:vAlign w:val="bottom"/>
          </w:tcPr>
          <w:p w14:paraId="359AB1E8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78" w:type="dxa"/>
            <w:tcBorders>
              <w:bottom w:val="nil"/>
              <w:right w:val="dashed" w:sz="4" w:space="0" w:color="auto"/>
            </w:tcBorders>
            <w:vAlign w:val="bottom"/>
          </w:tcPr>
          <w:p w14:paraId="0AA7DEC3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78" w:type="dxa"/>
            <w:tcBorders>
              <w:left w:val="nil"/>
              <w:bottom w:val="nil"/>
            </w:tcBorders>
            <w:vAlign w:val="bottom"/>
          </w:tcPr>
          <w:p w14:paraId="65198B45" w14:textId="77777777" w:rsidR="001B7C81" w:rsidRPr="00845E62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</w:tr>
      <w:tr w:rsidR="001B7C81" w:rsidRPr="00C04077" w14:paraId="0935182C" w14:textId="77777777" w:rsidTr="008C3888"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nil"/>
            </w:tcBorders>
            <w:vAlign w:val="bottom"/>
          </w:tcPr>
          <w:p w14:paraId="598259BF" w14:textId="77777777" w:rsidR="001B7C81" w:rsidRPr="00C0407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  <w:r w:rsidRPr="00C04077">
              <w:rPr>
                <w:sz w:val="28"/>
                <w:szCs w:val="28"/>
              </w:rPr>
              <w:t>-</w:t>
            </w:r>
            <w:r w:rsidRPr="00C04077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47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8B9EC1E" w14:textId="77777777" w:rsidR="001B7C81" w:rsidRPr="007E63BD" w:rsidRDefault="001B7C81" w:rsidP="00457C3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E63BD">
              <w:rPr>
                <w:sz w:val="28"/>
                <w:szCs w:val="28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</w:tcBorders>
            <w:vAlign w:val="bottom"/>
          </w:tcPr>
          <w:p w14:paraId="0FA44525" w14:textId="77777777" w:rsidR="001B7C81" w:rsidRPr="007E63BD" w:rsidRDefault="001B7C81" w:rsidP="00457C3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E63BD">
              <w:rPr>
                <w:sz w:val="28"/>
                <w:szCs w:val="28"/>
              </w:rPr>
              <w:t>-</w:t>
            </w:r>
          </w:p>
        </w:tc>
        <w:tc>
          <w:tcPr>
            <w:tcW w:w="147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BFD54DD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7E63BD">
              <w:rPr>
                <w:rFonts w:ascii="AngsanaUPC" w:hAnsi="AngsanaUPC" w:cs="AngsanaUPC"/>
              </w:rPr>
              <w:t>2,808,119,546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</w:tcBorders>
            <w:vAlign w:val="bottom"/>
          </w:tcPr>
          <w:p w14:paraId="30AD7382" w14:textId="77777777" w:rsidR="001B7C81" w:rsidRPr="009F6D96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9F6D96">
              <w:rPr>
                <w:rFonts w:ascii="AngsanaUPC" w:hAnsi="AngsanaUPC" w:cs="AngsanaUPC"/>
              </w:rPr>
              <w:t>4,803,248,475</w:t>
            </w:r>
          </w:p>
        </w:tc>
      </w:tr>
      <w:tr w:rsidR="001B7C81" w:rsidRPr="00C04077" w14:paraId="596E8DDF" w14:textId="77777777" w:rsidTr="008C3888"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54ED1092" w14:textId="77777777" w:rsidR="001B7C81" w:rsidRPr="00B95CD0" w:rsidRDefault="001B7C81" w:rsidP="00457C33">
            <w:pPr>
              <w:tabs>
                <w:tab w:val="left" w:pos="439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</w:t>
            </w:r>
            <w:r w:rsidRPr="00B95CD0">
              <w:rPr>
                <w:sz w:val="28"/>
                <w:szCs w:val="28"/>
              </w:rPr>
              <w:t xml:space="preserve">. </w:t>
            </w:r>
            <w:r>
              <w:rPr>
                <w:rFonts w:hint="cs"/>
                <w:sz w:val="28"/>
                <w:szCs w:val="28"/>
                <w:cs/>
              </w:rPr>
              <w:t>ขายยานพาหนะ</w:t>
            </w:r>
            <w:r w:rsidRPr="00B95CD0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5A1A0E9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4A6C563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CEF5063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3EBD59C" w14:textId="77777777" w:rsidR="001B7C81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highlight w:val="yellow"/>
              </w:rPr>
            </w:pPr>
          </w:p>
        </w:tc>
      </w:tr>
      <w:tr w:rsidR="001B7C81" w:rsidRPr="00C04077" w14:paraId="5C6414F0" w14:textId="77777777" w:rsidTr="008C3888"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014599CE" w14:textId="77777777" w:rsidR="001B7C81" w:rsidRPr="00B95CD0" w:rsidRDefault="001B7C81">
            <w:pPr>
              <w:numPr>
                <w:ilvl w:val="0"/>
                <w:numId w:val="4"/>
              </w:numPr>
              <w:tabs>
                <w:tab w:val="left" w:pos="439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>บ</w:t>
            </w:r>
            <w:r>
              <w:rPr>
                <w:rFonts w:hint="cs"/>
                <w:sz w:val="28"/>
                <w:szCs w:val="28"/>
                <w:cs/>
              </w:rPr>
              <w:t>ุคคล</w:t>
            </w:r>
            <w:r w:rsidRPr="00B95CD0">
              <w:rPr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7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62A15A0" w14:textId="77777777" w:rsidR="001B7C81" w:rsidRPr="007E63BD" w:rsidRDefault="001B7C81" w:rsidP="00457C3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E63BD">
              <w:rPr>
                <w:sz w:val="28"/>
                <w:szCs w:val="28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78C9841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494,860</w:t>
            </w:r>
          </w:p>
        </w:tc>
        <w:tc>
          <w:tcPr>
            <w:tcW w:w="1478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7B9E7F4" w14:textId="77777777" w:rsidR="001B7C81" w:rsidRPr="007E63BD" w:rsidRDefault="001B7C81" w:rsidP="00457C3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E63BD">
              <w:rPr>
                <w:sz w:val="28"/>
                <w:szCs w:val="28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2045CAC" w14:textId="77777777" w:rsidR="001B7C81" w:rsidRPr="003B5FA4" w:rsidRDefault="001B7C81" w:rsidP="00457C3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B5FA4">
              <w:rPr>
                <w:sz w:val="28"/>
                <w:szCs w:val="28"/>
              </w:rPr>
              <w:t>-</w:t>
            </w:r>
          </w:p>
        </w:tc>
      </w:tr>
      <w:tr w:rsidR="001B7C81" w:rsidRPr="00C04077" w14:paraId="510CFE1D" w14:textId="77777777" w:rsidTr="008C3888"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6842EF5" w14:textId="77777777" w:rsidR="001B7C81" w:rsidRPr="00C27156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C27156">
              <w:rPr>
                <w:rFonts w:ascii="Angsana New" w:hAnsi="Angsana New" w:hint="cs"/>
                <w:sz w:val="28"/>
                <w:szCs w:val="28"/>
                <w:cs/>
              </w:rPr>
              <w:t>. สินทรัพย์สิทธิการ</w:t>
            </w:r>
            <w:r w:rsidRPr="00F5790E">
              <w:rPr>
                <w:rFonts w:ascii="Angsana New" w:hAnsi="Angsana New" w:hint="cs"/>
                <w:sz w:val="28"/>
                <w:szCs w:val="28"/>
                <w:cs/>
              </w:rPr>
              <w:t xml:space="preserve">ใช้ </w:t>
            </w:r>
            <w:r w:rsidRPr="00F5790E">
              <w:rPr>
                <w:sz w:val="28"/>
                <w:szCs w:val="28"/>
                <w:cs/>
              </w:rPr>
              <w:t xml:space="preserve">(หมายเหตุ </w:t>
            </w:r>
            <w:r w:rsidRPr="00F5790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Pr="00F5790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80A1279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573588A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51882E5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8626016" w14:textId="77777777" w:rsidR="001B7C81" w:rsidRPr="00845E62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</w:tr>
      <w:tr w:rsidR="001B7C81" w:rsidRPr="00C04077" w14:paraId="6FBDFA9D" w14:textId="77777777" w:rsidTr="008C3888"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A7D7B5E" w14:textId="77777777" w:rsidR="001B7C81" w:rsidRPr="00C27156" w:rsidRDefault="001B7C81">
            <w:pPr>
              <w:numPr>
                <w:ilvl w:val="0"/>
                <w:numId w:val="4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28"/>
                <w:szCs w:val="28"/>
                <w:cs/>
              </w:rPr>
            </w:pPr>
            <w:r w:rsidRPr="00C2715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27156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77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3AF2C760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339,459,099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</w:tcBorders>
          </w:tcPr>
          <w:p w14:paraId="0ED77C07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20,019,262</w:t>
            </w:r>
          </w:p>
        </w:tc>
        <w:tc>
          <w:tcPr>
            <w:tcW w:w="1478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BBDDD53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129,671,861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DE0AF9D" w14:textId="77777777" w:rsidR="001B7C81" w:rsidRPr="00BD2553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8,979,300</w:t>
            </w:r>
          </w:p>
        </w:tc>
      </w:tr>
      <w:tr w:rsidR="001B7C81" w:rsidRPr="00C04077" w14:paraId="64316705" w14:textId="77777777" w:rsidTr="008C3888"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66445E68" w14:textId="77777777" w:rsidR="001B7C81" w:rsidRPr="00B95CD0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5</w:t>
            </w:r>
            <w:r w:rsidRPr="00B95CD0">
              <w:rPr>
                <w:sz w:val="28"/>
                <w:szCs w:val="28"/>
              </w:rPr>
              <w:t xml:space="preserve">. </w:t>
            </w:r>
            <w:r>
              <w:rPr>
                <w:rFonts w:hint="cs"/>
                <w:sz w:val="28"/>
                <w:szCs w:val="28"/>
                <w:cs/>
              </w:rPr>
              <w:t>เงินมัดจำอสังหาริมทรัพย์</w:t>
            </w:r>
          </w:p>
        </w:tc>
        <w:tc>
          <w:tcPr>
            <w:tcW w:w="147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7E6A1E8" w14:textId="77777777" w:rsidR="001B7C81" w:rsidRPr="007E63BD" w:rsidRDefault="001B7C81" w:rsidP="00457C33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5DE313A" w14:textId="77777777" w:rsidR="001B7C81" w:rsidRPr="007E63BD" w:rsidRDefault="001B7C81" w:rsidP="00457C33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8133FC9" w14:textId="77777777" w:rsidR="001B7C81" w:rsidRPr="007E63BD" w:rsidRDefault="001B7C81" w:rsidP="00457C33">
            <w:pPr>
              <w:ind w:left="-108" w:right="-108"/>
              <w:rPr>
                <w:color w:val="FF0000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582C0F5" w14:textId="77777777" w:rsidR="001B7C81" w:rsidRPr="00845E62" w:rsidRDefault="001B7C81" w:rsidP="00457C33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1B7C81" w:rsidRPr="00C04077" w14:paraId="76899B0E" w14:textId="77777777" w:rsidTr="008C3888"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564A19DC" w14:textId="77777777" w:rsidR="001B7C81" w:rsidRPr="00B95CD0" w:rsidRDefault="001B7C81">
            <w:pPr>
              <w:numPr>
                <w:ilvl w:val="0"/>
                <w:numId w:val="4"/>
              </w:numPr>
              <w:tabs>
                <w:tab w:val="left" w:pos="439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บริษัท</w:t>
            </w:r>
            <w:r>
              <w:rPr>
                <w:rFonts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47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3CEEE1A" w14:textId="77777777" w:rsidR="001B7C81" w:rsidRPr="007E63BD" w:rsidRDefault="001B7C81" w:rsidP="00457C3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E63BD">
              <w:rPr>
                <w:sz w:val="28"/>
                <w:szCs w:val="28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4914BD6" w14:textId="77777777" w:rsidR="001B7C81" w:rsidRPr="007E63BD" w:rsidRDefault="001B7C81" w:rsidP="00457C3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E63BD">
              <w:rPr>
                <w:sz w:val="28"/>
                <w:szCs w:val="28"/>
              </w:rPr>
              <w:t>-</w:t>
            </w:r>
          </w:p>
        </w:tc>
        <w:tc>
          <w:tcPr>
            <w:tcW w:w="1478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5173C44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4,250,000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76FC947" w14:textId="77777777" w:rsidR="001B7C81" w:rsidRPr="00845E62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highlight w:val="yellow"/>
              </w:rPr>
            </w:pPr>
            <w:r w:rsidRPr="009F6D96">
              <w:rPr>
                <w:rFonts w:ascii="AngsanaUPC" w:hAnsi="AngsanaUPC" w:cs="AngsanaUPC"/>
              </w:rPr>
              <w:t>4,250,000</w:t>
            </w:r>
          </w:p>
        </w:tc>
      </w:tr>
      <w:tr w:rsidR="001B7C81" w:rsidRPr="00C04077" w14:paraId="0887F035" w14:textId="77777777" w:rsidTr="008C3888"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180E685E" w14:textId="77777777" w:rsidR="001B7C81" w:rsidRPr="00B95CD0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6</w:t>
            </w:r>
            <w:r w:rsidRPr="00B95CD0">
              <w:rPr>
                <w:sz w:val="28"/>
                <w:szCs w:val="28"/>
              </w:rPr>
              <w:t xml:space="preserve">. </w:t>
            </w:r>
            <w:r>
              <w:rPr>
                <w:rFonts w:hint="cs"/>
                <w:sz w:val="28"/>
                <w:szCs w:val="28"/>
                <w:cs/>
              </w:rPr>
              <w:t>เงินประกันอาคารเช่า</w:t>
            </w:r>
            <w:r w:rsidRPr="00B95CD0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BC6906C" w14:textId="77777777" w:rsidR="001B7C81" w:rsidRPr="007E63BD" w:rsidRDefault="001B7C81" w:rsidP="00457C33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0B9F7ADF" w14:textId="77777777" w:rsidR="001B7C81" w:rsidRPr="007E63BD" w:rsidRDefault="001B7C81" w:rsidP="00457C33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0396567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4F3D039" w14:textId="77777777" w:rsidR="001B7C81" w:rsidRPr="00845E62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</w:tr>
      <w:tr w:rsidR="001B7C81" w:rsidRPr="00C04077" w14:paraId="7E864EFE" w14:textId="77777777" w:rsidTr="008C3888">
        <w:trPr>
          <w:cantSplit/>
          <w:trHeight w:hRule="exact" w:val="425"/>
        </w:trPr>
        <w:tc>
          <w:tcPr>
            <w:tcW w:w="422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216C66B" w14:textId="77777777" w:rsidR="001B7C81" w:rsidRPr="00B95CD0" w:rsidRDefault="001B7C81">
            <w:pPr>
              <w:numPr>
                <w:ilvl w:val="0"/>
                <w:numId w:val="4"/>
              </w:numPr>
              <w:tabs>
                <w:tab w:val="left" w:pos="439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7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EC6D44F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33,086,970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CCBA195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34,041,411</w:t>
            </w:r>
          </w:p>
        </w:tc>
        <w:tc>
          <w:tcPr>
            <w:tcW w:w="1478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B02A486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12,058,781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F6E88E3" w14:textId="77777777" w:rsidR="001B7C81" w:rsidRPr="00845E62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highlight w:val="yellow"/>
              </w:rPr>
            </w:pPr>
            <w:r w:rsidRPr="00BD2553">
              <w:rPr>
                <w:rFonts w:ascii="AngsanaUPC" w:hAnsi="AngsanaUPC" w:cs="AngsanaUPC"/>
              </w:rPr>
              <w:t>14,992,925</w:t>
            </w:r>
          </w:p>
        </w:tc>
      </w:tr>
      <w:tr w:rsidR="001B7C81" w:rsidRPr="00B95CD0" w14:paraId="4B18BB54" w14:textId="77777777" w:rsidTr="008C3888">
        <w:trPr>
          <w:cantSplit/>
          <w:trHeight w:hRule="exact" w:val="425"/>
        </w:trPr>
        <w:tc>
          <w:tcPr>
            <w:tcW w:w="421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916116" w14:textId="77777777" w:rsidR="001B7C81" w:rsidRPr="00B95CD0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B95CD0">
              <w:rPr>
                <w:sz w:val="28"/>
                <w:szCs w:val="28"/>
              </w:rPr>
              <w:t xml:space="preserve">. </w:t>
            </w:r>
            <w:r w:rsidRPr="00B95CD0">
              <w:rPr>
                <w:sz w:val="28"/>
                <w:szCs w:val="28"/>
                <w:cs/>
              </w:rPr>
              <w:t>เจ้าหนี้การค้าและเจ้าหนี้</w:t>
            </w:r>
            <w:r>
              <w:rPr>
                <w:rFonts w:hint="cs"/>
                <w:sz w:val="28"/>
                <w:szCs w:val="28"/>
                <w:cs/>
              </w:rPr>
              <w:t>หมุนเวียน</w:t>
            </w:r>
            <w:r w:rsidRPr="00B95CD0">
              <w:rPr>
                <w:sz w:val="28"/>
                <w:szCs w:val="28"/>
                <w:cs/>
              </w:rPr>
              <w:t>อื่น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1463161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CE12C68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57172BE" w14:textId="77777777" w:rsidR="001B7C81" w:rsidRPr="007E63BD" w:rsidRDefault="001B7C81" w:rsidP="00457C33">
            <w:pPr>
              <w:ind w:left="-108" w:right="-108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0C4B9827" w14:textId="77777777" w:rsidR="001B7C81" w:rsidRPr="00845E62" w:rsidRDefault="001B7C81" w:rsidP="00457C33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1B7C81" w:rsidRPr="00B95CD0" w14:paraId="51344C1B" w14:textId="77777777" w:rsidTr="008C3888">
        <w:trPr>
          <w:cantSplit/>
          <w:trHeight w:hRule="exact" w:val="425"/>
        </w:trPr>
        <w:tc>
          <w:tcPr>
            <w:tcW w:w="421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ED750F9" w14:textId="77777777" w:rsidR="001B7C81" w:rsidRPr="00B95CD0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79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54A108F" w14:textId="77777777" w:rsidR="001B7C81" w:rsidRPr="007E63BD" w:rsidRDefault="001B7C81" w:rsidP="00457C33">
            <w:pPr>
              <w:ind w:right="-126"/>
              <w:jc w:val="center"/>
              <w:rPr>
                <w:sz w:val="28"/>
                <w:szCs w:val="28"/>
              </w:rPr>
            </w:pPr>
            <w:r w:rsidRPr="007E63BD">
              <w:rPr>
                <w:sz w:val="28"/>
                <w:szCs w:val="28"/>
              </w:rPr>
              <w:t>-</w:t>
            </w:r>
          </w:p>
        </w:tc>
        <w:tc>
          <w:tcPr>
            <w:tcW w:w="148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56A2F51" w14:textId="77777777" w:rsidR="001B7C81" w:rsidRPr="007E63BD" w:rsidRDefault="001B7C81" w:rsidP="00457C33">
            <w:pPr>
              <w:ind w:right="-126"/>
              <w:jc w:val="center"/>
              <w:rPr>
                <w:sz w:val="28"/>
                <w:szCs w:val="28"/>
              </w:rPr>
            </w:pPr>
            <w:r w:rsidRPr="007E63BD">
              <w:rPr>
                <w:sz w:val="28"/>
                <w:szCs w:val="28"/>
              </w:rPr>
              <w:t>-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5A60985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9,040</w:t>
            </w:r>
          </w:p>
        </w:tc>
        <w:tc>
          <w:tcPr>
            <w:tcW w:w="14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DC81E05" w14:textId="77777777" w:rsidR="001B7C81" w:rsidRPr="00BD2553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64,528</w:t>
            </w:r>
          </w:p>
        </w:tc>
      </w:tr>
      <w:tr w:rsidR="001B7C81" w:rsidRPr="00B95CD0" w14:paraId="2C2F9563" w14:textId="77777777" w:rsidTr="008C3888">
        <w:trPr>
          <w:cantSplit/>
          <w:trHeight w:hRule="exact" w:val="425"/>
        </w:trPr>
        <w:tc>
          <w:tcPr>
            <w:tcW w:w="421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E587AAE" w14:textId="77777777" w:rsidR="001B7C81" w:rsidRPr="00B95CD0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79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3673B02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4,990,794</w:t>
            </w:r>
          </w:p>
        </w:tc>
        <w:tc>
          <w:tcPr>
            <w:tcW w:w="148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A4F6E61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3,841,878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44A50FC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453,425</w:t>
            </w:r>
          </w:p>
        </w:tc>
        <w:tc>
          <w:tcPr>
            <w:tcW w:w="148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211B3E7" w14:textId="77777777" w:rsidR="001B7C81" w:rsidRPr="00BD2553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628,053</w:t>
            </w:r>
          </w:p>
        </w:tc>
      </w:tr>
      <w:tr w:rsidR="001B7C81" w:rsidRPr="00B95CD0" w14:paraId="011EFABF" w14:textId="77777777" w:rsidTr="008C3888">
        <w:trPr>
          <w:cantSplit/>
          <w:trHeight w:hRule="exact" w:val="425"/>
        </w:trPr>
        <w:tc>
          <w:tcPr>
            <w:tcW w:w="421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82C32B" w14:textId="77777777" w:rsidR="001B7C81" w:rsidRPr="00B95CD0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B86180C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4,990,794</w:t>
            </w:r>
          </w:p>
        </w:tc>
        <w:tc>
          <w:tcPr>
            <w:tcW w:w="148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54C84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3,841,878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0D653AB9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462,465</w:t>
            </w:r>
          </w:p>
        </w:tc>
        <w:tc>
          <w:tcPr>
            <w:tcW w:w="148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7F8A8BB7" w14:textId="77777777" w:rsidR="001B7C81" w:rsidRPr="00BD2553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692,581</w:t>
            </w:r>
          </w:p>
        </w:tc>
      </w:tr>
      <w:tr w:rsidR="001B7C81" w:rsidRPr="00B95CD0" w14:paraId="61F16773" w14:textId="77777777" w:rsidTr="008C3888">
        <w:trPr>
          <w:cantSplit/>
          <w:trHeight w:hRule="exact" w:val="425"/>
        </w:trPr>
        <w:tc>
          <w:tcPr>
            <w:tcW w:w="421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863041" w14:textId="77777777" w:rsidR="001B7C81" w:rsidRPr="00B95CD0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8</w:t>
            </w:r>
            <w:r w:rsidRPr="00B95CD0">
              <w:rPr>
                <w:sz w:val="28"/>
                <w:szCs w:val="28"/>
              </w:rPr>
              <w:t xml:space="preserve">. </w:t>
            </w:r>
            <w:r>
              <w:rPr>
                <w:rFonts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2F5F04C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0109247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6C876EC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3387205D" w14:textId="77777777" w:rsidR="001B7C81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</w:p>
        </w:tc>
      </w:tr>
      <w:tr w:rsidR="001B7C81" w:rsidRPr="00B95CD0" w14:paraId="50FE9477" w14:textId="77777777" w:rsidTr="008C3888">
        <w:trPr>
          <w:cantSplit/>
          <w:trHeight w:hRule="exact" w:val="425"/>
        </w:trPr>
        <w:tc>
          <w:tcPr>
            <w:tcW w:w="421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1A948D" w14:textId="77777777" w:rsidR="001B7C81" w:rsidRPr="00B95CD0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7C19CAB" w14:textId="77777777" w:rsidR="001B7C81" w:rsidRPr="007E63BD" w:rsidRDefault="001B7C81" w:rsidP="00457C33">
            <w:pPr>
              <w:ind w:right="-126"/>
              <w:jc w:val="center"/>
              <w:rPr>
                <w:sz w:val="28"/>
                <w:szCs w:val="28"/>
              </w:rPr>
            </w:pPr>
            <w:r w:rsidRPr="007E63BD">
              <w:rPr>
                <w:sz w:val="28"/>
                <w:szCs w:val="28"/>
              </w:rPr>
              <w:t>-</w:t>
            </w:r>
          </w:p>
        </w:tc>
        <w:tc>
          <w:tcPr>
            <w:tcW w:w="148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435D9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17,371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BB2849E" w14:textId="77777777" w:rsidR="001B7C81" w:rsidRPr="007E63BD" w:rsidRDefault="001B7C81" w:rsidP="00457C33">
            <w:pPr>
              <w:ind w:right="-126"/>
              <w:jc w:val="center"/>
              <w:rPr>
                <w:sz w:val="28"/>
                <w:szCs w:val="28"/>
              </w:rPr>
            </w:pPr>
            <w:r w:rsidRPr="007E63BD">
              <w:rPr>
                <w:sz w:val="28"/>
                <w:szCs w:val="28"/>
              </w:rPr>
              <w:t>-</w:t>
            </w:r>
          </w:p>
        </w:tc>
        <w:tc>
          <w:tcPr>
            <w:tcW w:w="148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0A96A9D9" w14:textId="77777777" w:rsidR="001B7C81" w:rsidRPr="00A86ECF" w:rsidRDefault="001B7C81" w:rsidP="00457C33">
            <w:pPr>
              <w:ind w:right="-126"/>
              <w:jc w:val="center"/>
              <w:rPr>
                <w:sz w:val="28"/>
                <w:szCs w:val="28"/>
              </w:rPr>
            </w:pPr>
            <w:r w:rsidRPr="0027299B">
              <w:rPr>
                <w:sz w:val="28"/>
                <w:szCs w:val="28"/>
              </w:rPr>
              <w:t>-</w:t>
            </w:r>
          </w:p>
        </w:tc>
      </w:tr>
      <w:tr w:rsidR="001B7C81" w:rsidRPr="00B95CD0" w14:paraId="4387D684" w14:textId="77777777" w:rsidTr="008C3888">
        <w:trPr>
          <w:cantSplit/>
          <w:trHeight w:hRule="exact" w:val="425"/>
        </w:trPr>
        <w:tc>
          <w:tcPr>
            <w:tcW w:w="421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9280A1" w14:textId="77777777" w:rsidR="001B7C81" w:rsidRPr="00B95CD0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9</w:t>
            </w:r>
            <w:r w:rsidRPr="00B95CD0">
              <w:rPr>
                <w:sz w:val="28"/>
                <w:szCs w:val="28"/>
              </w:rPr>
              <w:t xml:space="preserve">. </w:t>
            </w:r>
            <w:r w:rsidRPr="00B95CD0">
              <w:rPr>
                <w:sz w:val="28"/>
                <w:szCs w:val="28"/>
                <w:cs/>
              </w:rPr>
              <w:t>หนี้สิน</w:t>
            </w:r>
            <w:r>
              <w:rPr>
                <w:rFonts w:hint="cs"/>
                <w:sz w:val="28"/>
                <w:szCs w:val="28"/>
                <w:cs/>
              </w:rPr>
              <w:t>ตามสัญญา</w:t>
            </w:r>
            <w:r w:rsidRPr="00F5790E">
              <w:rPr>
                <w:rFonts w:hint="cs"/>
                <w:sz w:val="28"/>
                <w:szCs w:val="28"/>
                <w:cs/>
              </w:rPr>
              <w:t>เช่า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C5D93CD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CFC0E38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CBA3FCD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702E83EC" w14:textId="77777777" w:rsidR="001B7C81" w:rsidRPr="00845E62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</w:tr>
      <w:tr w:rsidR="001B7C81" w:rsidRPr="00B95CD0" w14:paraId="514A77E1" w14:textId="77777777" w:rsidTr="008C3888">
        <w:trPr>
          <w:cantSplit/>
          <w:trHeight w:hRule="exact" w:val="425"/>
        </w:trPr>
        <w:tc>
          <w:tcPr>
            <w:tcW w:w="421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3D6171" w14:textId="77777777" w:rsidR="001B7C81" w:rsidRPr="00B95CD0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</w:t>
            </w:r>
            <w:r>
              <w:rPr>
                <w:rFonts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6CFFD93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7E63BD">
              <w:rPr>
                <w:rFonts w:ascii="AngsanaUPC" w:hAnsi="AngsanaUPC" w:cs="AngsanaUPC"/>
              </w:rPr>
              <w:t>346,087,877</w:t>
            </w:r>
          </w:p>
        </w:tc>
        <w:tc>
          <w:tcPr>
            <w:tcW w:w="148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BBDB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7E63BD">
              <w:rPr>
                <w:rFonts w:ascii="AngsanaUPC" w:hAnsi="AngsanaUPC" w:cs="AngsanaUPC"/>
              </w:rPr>
              <w:t>21,235,601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0C169708" w14:textId="77777777" w:rsidR="001B7C81" w:rsidRPr="007E63BD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132,204</w:t>
            </w:r>
            <w:r>
              <w:rPr>
                <w:rFonts w:ascii="AngsanaUPC" w:hAnsi="AngsanaUPC" w:cs="AngsanaUPC"/>
              </w:rPr>
              <w:t>,025</w:t>
            </w:r>
          </w:p>
        </w:tc>
        <w:tc>
          <w:tcPr>
            <w:tcW w:w="148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59ACB28C" w14:textId="77777777" w:rsidR="001B7C81" w:rsidRPr="00BD2553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9,661,607</w:t>
            </w:r>
          </w:p>
        </w:tc>
      </w:tr>
    </w:tbl>
    <w:p w14:paraId="30E5D678" w14:textId="77777777" w:rsidR="001B7C81" w:rsidRDefault="001B7C81" w:rsidP="001B7C81"/>
    <w:p w14:paraId="7C618A5D" w14:textId="77777777" w:rsidR="001B7C81" w:rsidRDefault="001B7C81" w:rsidP="001B7C81"/>
    <w:p w14:paraId="45060AA5" w14:textId="77777777" w:rsidR="001B7C81" w:rsidRDefault="001B7C81" w:rsidP="001B7C81"/>
    <w:p w14:paraId="13D33555" w14:textId="77777777" w:rsidR="001B7C81" w:rsidRDefault="001B7C81" w:rsidP="001B7C81"/>
    <w:p w14:paraId="28B1CC1B" w14:textId="77777777" w:rsidR="001B7C81" w:rsidRDefault="001B7C81" w:rsidP="001B7C81"/>
    <w:p w14:paraId="47EFF390" w14:textId="77777777" w:rsidR="001B7C81" w:rsidRPr="00C04077" w:rsidRDefault="001B7C81" w:rsidP="008C3888">
      <w:pPr>
        <w:spacing w:line="192" w:lineRule="auto"/>
        <w:ind w:right="75"/>
        <w:jc w:val="right"/>
        <w:rPr>
          <w:sz w:val="28"/>
          <w:szCs w:val="28"/>
        </w:rPr>
      </w:pPr>
      <w:r w:rsidRPr="00C04077">
        <w:rPr>
          <w:sz w:val="28"/>
          <w:szCs w:val="28"/>
          <w:cs/>
        </w:rPr>
        <w:lastRenderedPageBreak/>
        <w:t xml:space="preserve">หน่วย </w:t>
      </w:r>
      <w:r w:rsidRPr="00C04077">
        <w:rPr>
          <w:sz w:val="28"/>
          <w:szCs w:val="28"/>
        </w:rPr>
        <w:t xml:space="preserve">: </w:t>
      </w:r>
      <w:r>
        <w:rPr>
          <w:sz w:val="28"/>
          <w:szCs w:val="28"/>
          <w:cs/>
        </w:rPr>
        <w:t>บาท</w:t>
      </w:r>
    </w:p>
    <w:tbl>
      <w:tblPr>
        <w:tblW w:w="1016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2"/>
        <w:gridCol w:w="1491"/>
        <w:gridCol w:w="1491"/>
        <w:gridCol w:w="1491"/>
        <w:gridCol w:w="1491"/>
      </w:tblGrid>
      <w:tr w:rsidR="001B7C81" w:rsidRPr="00B95CD0" w14:paraId="259147DA" w14:textId="77777777" w:rsidTr="008C3888">
        <w:trPr>
          <w:cantSplit/>
          <w:trHeight w:hRule="exact" w:val="425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5FA74A" w14:textId="77777777" w:rsidR="001B7C81" w:rsidRPr="00B95CD0" w:rsidRDefault="001B7C81" w:rsidP="00457C33">
            <w:pPr>
              <w:pStyle w:val="Heading4"/>
              <w:spacing w:line="20" w:lineRule="atLeast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>รายการในงบกำไรขาดทุน</w:t>
            </w: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1A2C3" w14:textId="77777777" w:rsidR="001B7C81" w:rsidRPr="0090725F" w:rsidRDefault="001B7C81" w:rsidP="00457C33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</w:tcBorders>
            <w:vAlign w:val="center"/>
          </w:tcPr>
          <w:p w14:paraId="76EE0DB8" w14:textId="77777777" w:rsidR="001B7C81" w:rsidRPr="0090725F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7C81" w:rsidRPr="00B95CD0" w14:paraId="412BD991" w14:textId="77777777" w:rsidTr="008C3888">
        <w:trPr>
          <w:cantSplit/>
          <w:trHeight w:hRule="exact" w:val="425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E4159" w14:textId="77777777" w:rsidR="001B7C81" w:rsidRPr="00B95CD0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center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sz w:val="28"/>
                <w:szCs w:val="28"/>
              </w:rPr>
              <w:t>31</w:t>
            </w:r>
            <w:r w:rsidRPr="00B95CD0">
              <w:rPr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39DD449" w14:textId="77777777" w:rsidR="001B7C81" w:rsidRPr="0090725F" w:rsidRDefault="001B7C81" w:rsidP="00457C33">
            <w:pPr>
              <w:spacing w:line="20" w:lineRule="atLeast"/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90725F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4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5F660" w14:textId="77777777" w:rsidR="001B7C81" w:rsidRPr="0090725F" w:rsidRDefault="001B7C81" w:rsidP="00457C33">
            <w:pPr>
              <w:spacing w:line="20" w:lineRule="atLeast"/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90725F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9296C1B" w14:textId="77777777" w:rsidR="001B7C81" w:rsidRPr="0090725F" w:rsidRDefault="001B7C81" w:rsidP="00457C33">
            <w:pPr>
              <w:spacing w:line="20" w:lineRule="atLeast"/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90725F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49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5254098" w14:textId="77777777" w:rsidR="001B7C81" w:rsidRPr="0090725F" w:rsidRDefault="001B7C81" w:rsidP="00457C33">
            <w:pPr>
              <w:spacing w:line="20" w:lineRule="atLeast"/>
              <w:ind w:left="-122" w:right="-87"/>
              <w:jc w:val="center"/>
              <w:rPr>
                <w:sz w:val="28"/>
                <w:szCs w:val="28"/>
                <w:cs/>
              </w:rPr>
            </w:pPr>
            <w:r w:rsidRPr="0090725F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</w:tr>
      <w:tr w:rsidR="001B7C81" w:rsidRPr="00B95CD0" w14:paraId="59637824" w14:textId="77777777" w:rsidTr="008C3888">
        <w:trPr>
          <w:cantSplit/>
          <w:trHeight w:hRule="exact" w:val="425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465B0E" w14:textId="77777777" w:rsidR="001B7C81" w:rsidRPr="00B95CD0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>1</w:t>
            </w:r>
            <w:r>
              <w:rPr>
                <w:sz w:val="28"/>
                <w:szCs w:val="28"/>
              </w:rPr>
              <w:t>0</w:t>
            </w:r>
            <w:r w:rsidRPr="00B95CD0">
              <w:rPr>
                <w:sz w:val="28"/>
                <w:szCs w:val="28"/>
              </w:rPr>
              <w:t xml:space="preserve">. </w:t>
            </w:r>
            <w:r w:rsidRPr="00B95CD0">
              <w:rPr>
                <w:sz w:val="28"/>
                <w:szCs w:val="28"/>
                <w:cs/>
              </w:rPr>
              <w:t>รายได้จากการขายเวลาโฆษณา</w:t>
            </w:r>
          </w:p>
          <w:p w14:paraId="081FF797" w14:textId="77777777" w:rsidR="001B7C81" w:rsidRPr="00B95CD0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D6A049E" w14:textId="77777777" w:rsidR="001B7C81" w:rsidRPr="0090725F" w:rsidRDefault="001B7C81" w:rsidP="00457C33">
            <w:pPr>
              <w:pStyle w:val="MacroText"/>
              <w:tabs>
                <w:tab w:val="clear" w:pos="1440"/>
                <w:tab w:val="decimal" w:pos="782"/>
              </w:tabs>
              <w:spacing w:line="20" w:lineRule="atLeast"/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73FF40B" w14:textId="77777777" w:rsidR="001B7C81" w:rsidRPr="0090725F" w:rsidRDefault="001B7C81" w:rsidP="00457C33">
            <w:pPr>
              <w:pStyle w:val="MacroText"/>
              <w:tabs>
                <w:tab w:val="clear" w:pos="1440"/>
                <w:tab w:val="decimal" w:pos="782"/>
              </w:tabs>
              <w:spacing w:line="20" w:lineRule="atLeast"/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B82313F" w14:textId="77777777" w:rsidR="001B7C81" w:rsidRPr="0090725F" w:rsidRDefault="001B7C81" w:rsidP="00457C33">
            <w:pPr>
              <w:tabs>
                <w:tab w:val="decimal" w:pos="1134"/>
              </w:tabs>
              <w:spacing w:line="20" w:lineRule="atLeas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CA82369" w14:textId="77777777" w:rsidR="001B7C81" w:rsidRPr="0090725F" w:rsidRDefault="001B7C81" w:rsidP="00457C33">
            <w:pPr>
              <w:tabs>
                <w:tab w:val="decimal" w:pos="1134"/>
              </w:tabs>
              <w:spacing w:line="20" w:lineRule="atLeast"/>
              <w:ind w:left="-108" w:right="-108"/>
              <w:rPr>
                <w:sz w:val="28"/>
                <w:szCs w:val="28"/>
              </w:rPr>
            </w:pPr>
          </w:p>
        </w:tc>
      </w:tr>
      <w:tr w:rsidR="001B7C81" w:rsidRPr="00B95CD0" w14:paraId="1B14E8BB" w14:textId="77777777" w:rsidTr="008C3888">
        <w:trPr>
          <w:cantSplit/>
          <w:trHeight w:hRule="exact" w:val="425"/>
        </w:trPr>
        <w:tc>
          <w:tcPr>
            <w:tcW w:w="4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04E6CD" w14:textId="77777777" w:rsidR="001B7C81" w:rsidRPr="00B95CD0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ind w:left="238"/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 xml:space="preserve"> </w:t>
            </w:r>
            <w:r w:rsidRPr="00B95CD0">
              <w:rPr>
                <w:sz w:val="28"/>
                <w:szCs w:val="28"/>
              </w:rPr>
              <w:t xml:space="preserve">- </w:t>
            </w:r>
            <w:r w:rsidRPr="00B95CD0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F172BA0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1,500,000</w:t>
            </w: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6F17B35" w14:textId="77777777" w:rsidR="001B7C81" w:rsidRPr="002D0EE7" w:rsidRDefault="001B7C81" w:rsidP="00457C33">
            <w:pPr>
              <w:spacing w:line="20" w:lineRule="atLeast"/>
              <w:ind w:right="-126"/>
              <w:jc w:val="center"/>
              <w:rPr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>-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910712D" w14:textId="77777777" w:rsidR="001B7C81" w:rsidRPr="002D0EE7" w:rsidRDefault="001B7C81" w:rsidP="00457C33">
            <w:pPr>
              <w:spacing w:line="20" w:lineRule="atLeast"/>
              <w:ind w:right="-126"/>
              <w:jc w:val="center"/>
              <w:rPr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>-</w:t>
            </w: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6D2ABC8" w14:textId="77777777" w:rsidR="001B7C81" w:rsidRPr="002D0EE7" w:rsidRDefault="001B7C81" w:rsidP="00457C33">
            <w:pPr>
              <w:spacing w:line="20" w:lineRule="atLeast"/>
              <w:ind w:right="-126"/>
              <w:jc w:val="center"/>
              <w:rPr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>-</w:t>
            </w:r>
          </w:p>
        </w:tc>
      </w:tr>
      <w:tr w:rsidR="001B7C81" w:rsidRPr="00B95CD0" w14:paraId="3F94FBA7" w14:textId="77777777" w:rsidTr="008C3888">
        <w:trPr>
          <w:cantSplit/>
          <w:trHeight w:hRule="exact" w:val="425"/>
        </w:trPr>
        <w:tc>
          <w:tcPr>
            <w:tcW w:w="4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3115F1" w14:textId="77777777" w:rsidR="001B7C81" w:rsidRPr="00B95CD0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ind w:left="238"/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 xml:space="preserve"> </w:t>
            </w:r>
            <w:r w:rsidRPr="00B95CD0">
              <w:rPr>
                <w:sz w:val="28"/>
                <w:szCs w:val="28"/>
              </w:rPr>
              <w:t xml:space="preserve">- </w:t>
            </w:r>
            <w:r w:rsidRPr="00B95CD0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2238761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9</w:t>
            </w:r>
            <w:r>
              <w:rPr>
                <w:rFonts w:ascii="AngsanaUPC" w:hAnsi="AngsanaUPC" w:cs="AngsanaUPC"/>
              </w:rPr>
              <w:t>5</w:t>
            </w:r>
            <w:r w:rsidRPr="002D0EE7">
              <w:rPr>
                <w:rFonts w:ascii="AngsanaUPC" w:hAnsi="AngsanaUPC" w:cs="AngsanaUPC"/>
              </w:rPr>
              <w:t>,226,062</w:t>
            </w: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80D835C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106,305,582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9752235" w14:textId="77777777" w:rsidR="001B7C81" w:rsidRPr="002D0EE7" w:rsidRDefault="001B7C81" w:rsidP="00457C33">
            <w:pPr>
              <w:spacing w:line="20" w:lineRule="atLeast"/>
              <w:ind w:right="-126"/>
              <w:jc w:val="center"/>
              <w:rPr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>-</w:t>
            </w: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DAE3787" w14:textId="77777777" w:rsidR="001B7C81" w:rsidRPr="00BD2553" w:rsidRDefault="001B7C81" w:rsidP="00457C33">
            <w:pPr>
              <w:spacing w:line="20" w:lineRule="atLeast"/>
              <w:ind w:right="-126"/>
              <w:jc w:val="center"/>
              <w:rPr>
                <w:sz w:val="28"/>
                <w:szCs w:val="28"/>
                <w:cs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</w:tr>
      <w:tr w:rsidR="001B7C81" w:rsidRPr="00B95CD0" w14:paraId="06D08B9E" w14:textId="77777777" w:rsidTr="008C3888">
        <w:trPr>
          <w:cantSplit/>
          <w:trHeight w:hRule="exact" w:val="425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8705B1" w14:textId="77777777" w:rsidR="001B7C81" w:rsidRPr="00B95CD0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3F230D7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96,726,062</w:t>
            </w:r>
          </w:p>
        </w:tc>
        <w:tc>
          <w:tcPr>
            <w:tcW w:w="14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88445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106,305,582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2070E94" w14:textId="77777777" w:rsidR="001B7C81" w:rsidRPr="002D0EE7" w:rsidRDefault="001B7C81" w:rsidP="00457C33">
            <w:pPr>
              <w:spacing w:line="20" w:lineRule="atLeast"/>
              <w:ind w:right="-126"/>
              <w:jc w:val="center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</w:rPr>
              <w:t>-</w:t>
            </w:r>
          </w:p>
        </w:tc>
        <w:tc>
          <w:tcPr>
            <w:tcW w:w="14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7107F" w14:textId="77777777" w:rsidR="001B7C81" w:rsidRPr="00BD2553" w:rsidRDefault="001B7C81" w:rsidP="00457C33">
            <w:pPr>
              <w:spacing w:line="20" w:lineRule="atLeast"/>
              <w:ind w:right="-126"/>
              <w:jc w:val="center"/>
              <w:rPr>
                <w:sz w:val="28"/>
                <w:szCs w:val="28"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</w:tr>
      <w:tr w:rsidR="001B7C81" w:rsidRPr="00B95CD0" w14:paraId="37A11449" w14:textId="77777777" w:rsidTr="008C3888">
        <w:trPr>
          <w:cantSplit/>
          <w:trHeight w:hRule="exact" w:val="425"/>
        </w:trPr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88D7B6" w14:textId="77777777" w:rsidR="001B7C81" w:rsidRPr="00B95CD0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ind w:right="-2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B95CD0">
              <w:rPr>
                <w:sz w:val="28"/>
                <w:szCs w:val="28"/>
              </w:rPr>
              <w:t xml:space="preserve">. </w:t>
            </w:r>
            <w:r w:rsidRPr="00B95CD0">
              <w:rPr>
                <w:sz w:val="28"/>
                <w:szCs w:val="28"/>
                <w:cs/>
              </w:rPr>
              <w:t>รายได้จากการให้ใช้ลิขสิทธิ์และบริการอื่น</w:t>
            </w:r>
          </w:p>
          <w:p w14:paraId="61C81424" w14:textId="77777777" w:rsidR="001B7C81" w:rsidRPr="00B95CD0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3B99DAA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spacing w:line="20" w:lineRule="atLeast"/>
              <w:ind w:right="101"/>
              <w:jc w:val="right"/>
              <w:rPr>
                <w:rFonts w:ascii="AngsanaUPC" w:hAnsi="AngsanaUPC" w:cs="AngsanaUPC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2E274E0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spacing w:line="20" w:lineRule="atLeast"/>
              <w:ind w:right="101"/>
              <w:jc w:val="right"/>
              <w:rPr>
                <w:rFonts w:ascii="AngsanaUPC" w:hAnsi="AngsanaUPC" w:cs="AngsanaUPC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4AA815B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spacing w:line="20" w:lineRule="atLeast"/>
              <w:ind w:right="-108"/>
              <w:rPr>
                <w:rFonts w:ascii="AngsanaUPC" w:hAnsi="AngsanaUPC" w:cs="AngsanaUPC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C313A93" w14:textId="77777777" w:rsidR="001B7C81" w:rsidRPr="007E2BE3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spacing w:line="20" w:lineRule="atLeast"/>
              <w:ind w:right="-108"/>
              <w:rPr>
                <w:rFonts w:ascii="AngsanaUPC" w:hAnsi="AngsanaUPC" w:cs="AngsanaUPC"/>
                <w:highlight w:val="yellow"/>
                <w:cs/>
              </w:rPr>
            </w:pPr>
          </w:p>
        </w:tc>
      </w:tr>
      <w:tr w:rsidR="001B7C81" w:rsidRPr="00B95CD0" w14:paraId="1C68974F" w14:textId="77777777" w:rsidTr="008C3888">
        <w:trPr>
          <w:cantSplit/>
          <w:trHeight w:hRule="exact" w:val="425"/>
        </w:trPr>
        <w:tc>
          <w:tcPr>
            <w:tcW w:w="4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940A2A" w14:textId="77777777" w:rsidR="001B7C81" w:rsidRPr="00B95CD0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F56B855" w14:textId="77777777" w:rsidR="001B7C81" w:rsidRPr="002D0EE7" w:rsidRDefault="001B7C81" w:rsidP="00457C33">
            <w:pPr>
              <w:spacing w:line="20" w:lineRule="atLeast"/>
              <w:ind w:right="-126"/>
              <w:jc w:val="center"/>
              <w:rPr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>-</w:t>
            </w: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CEA953B" w14:textId="77777777" w:rsidR="001B7C81" w:rsidRPr="002D0EE7" w:rsidRDefault="001B7C81" w:rsidP="00457C33">
            <w:pPr>
              <w:spacing w:line="20" w:lineRule="atLeast"/>
              <w:ind w:right="-126"/>
              <w:jc w:val="center"/>
              <w:rPr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>-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E6BD81F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2D0EE7">
              <w:rPr>
                <w:rFonts w:ascii="AngsanaUPC" w:hAnsi="AngsanaUPC" w:cs="AngsanaUPC"/>
              </w:rPr>
              <w:t>972,494,369</w:t>
            </w: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A4ECF03" w14:textId="77777777" w:rsidR="001B7C81" w:rsidRPr="00BD2553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BD2553">
              <w:rPr>
                <w:rFonts w:ascii="AngsanaUPC" w:hAnsi="AngsanaUPC" w:cs="AngsanaUPC"/>
              </w:rPr>
              <w:t>965,119,892</w:t>
            </w:r>
          </w:p>
        </w:tc>
      </w:tr>
      <w:tr w:rsidR="001B7C81" w:rsidRPr="00B95CD0" w14:paraId="7D3566E1" w14:textId="77777777" w:rsidTr="008C3888">
        <w:trPr>
          <w:cantSplit/>
          <w:trHeight w:hRule="exact" w:val="425"/>
        </w:trPr>
        <w:tc>
          <w:tcPr>
            <w:tcW w:w="4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8176C8" w14:textId="77777777" w:rsidR="001B7C81" w:rsidRPr="00B95CD0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</w:t>
            </w:r>
            <w:r w:rsidRPr="00B95CD0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8B6C2A1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2D0EE7">
              <w:rPr>
                <w:rFonts w:ascii="AngsanaUPC" w:hAnsi="AngsanaUPC" w:cs="AngsanaUPC"/>
              </w:rPr>
              <w:t>173,926</w:t>
            </w: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6556A97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2D0EE7">
              <w:rPr>
                <w:rFonts w:ascii="AngsanaUPC" w:hAnsi="AngsanaUPC" w:cs="AngsanaUPC"/>
              </w:rPr>
              <w:t>164,876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5E6DD00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2D0EE7">
              <w:rPr>
                <w:rFonts w:ascii="AngsanaUPC" w:hAnsi="AngsanaUPC" w:cs="AngsanaUPC"/>
              </w:rPr>
              <w:t>173,926</w:t>
            </w:r>
          </w:p>
        </w:tc>
        <w:tc>
          <w:tcPr>
            <w:tcW w:w="14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4B9210A" w14:textId="77777777" w:rsidR="001B7C81" w:rsidRPr="00BD2553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BD2553">
              <w:rPr>
                <w:rFonts w:ascii="AngsanaUPC" w:hAnsi="AngsanaUPC" w:cs="AngsanaUPC"/>
              </w:rPr>
              <w:t>164,876</w:t>
            </w:r>
          </w:p>
        </w:tc>
      </w:tr>
      <w:tr w:rsidR="001B7C81" w:rsidRPr="00B95CD0" w14:paraId="77558911" w14:textId="77777777" w:rsidTr="008C3888">
        <w:trPr>
          <w:cantSplit/>
          <w:trHeight w:hRule="exact" w:val="425"/>
        </w:trPr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8B576" w14:textId="77777777" w:rsidR="001B7C81" w:rsidRPr="00B95CD0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D161CC0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2D0EE7">
              <w:rPr>
                <w:rFonts w:ascii="AngsanaUPC" w:hAnsi="AngsanaUPC" w:cs="AngsanaUPC"/>
              </w:rPr>
              <w:t>173,926</w:t>
            </w:r>
          </w:p>
        </w:tc>
        <w:tc>
          <w:tcPr>
            <w:tcW w:w="14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9C406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2D0EE7">
              <w:rPr>
                <w:rFonts w:ascii="AngsanaUPC" w:hAnsi="AngsanaUPC" w:cs="AngsanaUPC"/>
              </w:rPr>
              <w:t>164,876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2C1DE97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2D0EE7">
              <w:rPr>
                <w:rFonts w:ascii="AngsanaUPC" w:hAnsi="AngsanaUPC" w:cs="AngsanaUPC"/>
              </w:rPr>
              <w:t>972,668,295</w:t>
            </w:r>
          </w:p>
        </w:tc>
        <w:tc>
          <w:tcPr>
            <w:tcW w:w="14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51A79" w14:textId="77777777" w:rsidR="001B7C81" w:rsidRPr="00BD2553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BD2553">
              <w:rPr>
                <w:rFonts w:ascii="AngsanaUPC" w:hAnsi="AngsanaUPC" w:cs="AngsanaUPC"/>
              </w:rPr>
              <w:t>965,284,768</w:t>
            </w:r>
          </w:p>
        </w:tc>
      </w:tr>
      <w:tr w:rsidR="001B7C81" w:rsidRPr="007627F4" w14:paraId="27E4D3AB" w14:textId="77777777" w:rsidTr="008C3888">
        <w:trPr>
          <w:cantSplit/>
          <w:trHeight w:val="444"/>
        </w:trPr>
        <w:tc>
          <w:tcPr>
            <w:tcW w:w="4202" w:type="dxa"/>
            <w:tcBorders>
              <w:top w:val="single" w:sz="4" w:space="0" w:color="auto"/>
              <w:bottom w:val="nil"/>
            </w:tcBorders>
            <w:vAlign w:val="center"/>
          </w:tcPr>
          <w:p w14:paraId="27784DC9" w14:textId="77777777" w:rsidR="001B7C81" w:rsidRPr="002D0EE7" w:rsidRDefault="001B7C81" w:rsidP="00457C33">
            <w:pPr>
              <w:tabs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 xml:space="preserve">12. </w:t>
            </w:r>
            <w:r w:rsidRPr="002D0EE7">
              <w:rPr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D4CCE31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spacing w:line="20" w:lineRule="atLeast"/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68F1428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spacing w:line="20" w:lineRule="atLeast"/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0A04FAA8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spacing w:line="20" w:lineRule="atLeas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C10B460" w14:textId="77777777" w:rsidR="001B7C81" w:rsidRPr="0090725F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spacing w:line="20" w:lineRule="atLeast"/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</w:tr>
      <w:tr w:rsidR="001B7C81" w:rsidRPr="007627F4" w14:paraId="5E53160D" w14:textId="77777777" w:rsidTr="008C3888">
        <w:trPr>
          <w:cantSplit/>
          <w:trHeight w:val="444"/>
        </w:trPr>
        <w:tc>
          <w:tcPr>
            <w:tcW w:w="4202" w:type="dxa"/>
            <w:tcBorders>
              <w:top w:val="nil"/>
              <w:bottom w:val="nil"/>
            </w:tcBorders>
            <w:vAlign w:val="center"/>
          </w:tcPr>
          <w:p w14:paraId="1099064A" w14:textId="77777777" w:rsidR="001B7C81" w:rsidRPr="002D0EE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</w:rPr>
              <w:t xml:space="preserve">      -  </w:t>
            </w:r>
            <w:r w:rsidRPr="002D0EE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992FD14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spacing w:line="20" w:lineRule="atLeast"/>
              <w:ind w:right="-86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</w:tcBorders>
            <w:vAlign w:val="center"/>
          </w:tcPr>
          <w:p w14:paraId="7703CAF1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spacing w:line="20" w:lineRule="atLeast"/>
              <w:ind w:right="-86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-</w:t>
            </w:r>
          </w:p>
        </w:tc>
        <w:tc>
          <w:tcPr>
            <w:tcW w:w="149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78D8838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48,58</w:t>
            </w:r>
            <w:r>
              <w:rPr>
                <w:rFonts w:ascii="AngsanaUPC" w:hAnsi="AngsanaUPC" w:cs="AngsanaUPC"/>
              </w:rPr>
              <w:t>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</w:tcBorders>
            <w:vAlign w:val="center"/>
          </w:tcPr>
          <w:p w14:paraId="3BAFB22C" w14:textId="77777777" w:rsidR="001B7C81" w:rsidRPr="00BD2553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47,866</w:t>
            </w:r>
          </w:p>
        </w:tc>
      </w:tr>
      <w:tr w:rsidR="001B7C81" w:rsidRPr="007627F4" w14:paraId="6A36ADB8" w14:textId="77777777" w:rsidTr="008C3888">
        <w:trPr>
          <w:cantSplit/>
          <w:trHeight w:val="444"/>
        </w:trPr>
        <w:tc>
          <w:tcPr>
            <w:tcW w:w="4202" w:type="dxa"/>
            <w:tcBorders>
              <w:top w:val="single" w:sz="4" w:space="0" w:color="auto"/>
              <w:bottom w:val="nil"/>
            </w:tcBorders>
            <w:vAlign w:val="center"/>
          </w:tcPr>
          <w:p w14:paraId="3481E949" w14:textId="77777777" w:rsidR="001B7C81" w:rsidRPr="002D0EE7" w:rsidRDefault="001B7C81" w:rsidP="00457C33">
            <w:pPr>
              <w:tabs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</w:rPr>
              <w:t xml:space="preserve">13. </w:t>
            </w:r>
            <w:r w:rsidRPr="002D0EE7">
              <w:rPr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6DF52F5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spacing w:line="20" w:lineRule="atLeast"/>
              <w:ind w:right="-86"/>
              <w:rPr>
                <w:rFonts w:ascii="AngsanaUPC" w:hAnsi="AngsanaUPC" w:cs="AngsanaUPC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07E7F1B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spacing w:line="20" w:lineRule="atLeast"/>
              <w:ind w:right="-86"/>
              <w:rPr>
                <w:rFonts w:ascii="AngsanaUPC" w:hAnsi="AngsanaUPC" w:cs="AngsanaUPC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FDF239F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spacing w:line="20" w:lineRule="atLeas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E666B7E" w14:textId="77777777" w:rsidR="001B7C81" w:rsidRPr="007E2BE3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spacing w:line="20" w:lineRule="atLeast"/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</w:tr>
      <w:tr w:rsidR="001B7C81" w:rsidRPr="007627F4" w14:paraId="02D0B5C9" w14:textId="77777777" w:rsidTr="008C3888">
        <w:trPr>
          <w:cantSplit/>
          <w:trHeight w:val="444"/>
        </w:trPr>
        <w:tc>
          <w:tcPr>
            <w:tcW w:w="4202" w:type="dxa"/>
            <w:tcBorders>
              <w:top w:val="nil"/>
              <w:bottom w:val="nil"/>
            </w:tcBorders>
            <w:vAlign w:val="center"/>
          </w:tcPr>
          <w:p w14:paraId="4EB349E1" w14:textId="77777777" w:rsidR="001B7C81" w:rsidRPr="002D0EE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</w:rPr>
              <w:t xml:space="preserve">      -  </w:t>
            </w:r>
            <w:r w:rsidRPr="002D0EE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F261501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spacing w:line="20" w:lineRule="atLeast"/>
              <w:ind w:right="-86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</w:tcBorders>
            <w:vAlign w:val="center"/>
          </w:tcPr>
          <w:p w14:paraId="0300A028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spacing w:line="20" w:lineRule="atLeast"/>
              <w:ind w:right="-86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-</w:t>
            </w:r>
          </w:p>
        </w:tc>
        <w:tc>
          <w:tcPr>
            <w:tcW w:w="149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A0CDB5F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1,839,731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</w:tcBorders>
            <w:vAlign w:val="bottom"/>
          </w:tcPr>
          <w:p w14:paraId="6A48B83C" w14:textId="77777777" w:rsidR="001B7C81" w:rsidRPr="00BD2553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2,101,365</w:t>
            </w:r>
          </w:p>
        </w:tc>
      </w:tr>
      <w:tr w:rsidR="001B7C81" w:rsidRPr="007627F4" w14:paraId="05C15A15" w14:textId="77777777" w:rsidTr="008C3888">
        <w:trPr>
          <w:cantSplit/>
          <w:trHeight w:val="444"/>
        </w:trPr>
        <w:tc>
          <w:tcPr>
            <w:tcW w:w="4202" w:type="dxa"/>
            <w:tcBorders>
              <w:top w:val="single" w:sz="4" w:space="0" w:color="auto"/>
              <w:bottom w:val="nil"/>
            </w:tcBorders>
            <w:vAlign w:val="center"/>
          </w:tcPr>
          <w:p w14:paraId="1BDA8749" w14:textId="77777777" w:rsidR="001B7C81" w:rsidRPr="002D0EE7" w:rsidRDefault="001B7C81" w:rsidP="00457C33">
            <w:pPr>
              <w:tabs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 xml:space="preserve">14. </w:t>
            </w:r>
            <w:r w:rsidRPr="002D0EE7">
              <w:rPr>
                <w:sz w:val="28"/>
                <w:szCs w:val="28"/>
                <w:cs/>
              </w:rPr>
              <w:t xml:space="preserve">รายได้เงินปันผล (หมายเหตุ </w:t>
            </w:r>
            <w:r w:rsidRPr="002D0EE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  <w:r w:rsidRPr="002D0EE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984B5E5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spacing w:line="20" w:lineRule="atLeast"/>
              <w:ind w:right="-86"/>
              <w:rPr>
                <w:rFonts w:ascii="AngsanaUPC" w:hAnsi="AngsanaUPC" w:cs="AngsanaUPC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342C969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spacing w:line="20" w:lineRule="atLeast"/>
              <w:ind w:right="-86"/>
              <w:rPr>
                <w:rFonts w:ascii="AngsanaUPC" w:hAnsi="AngsanaUPC" w:cs="AngsanaUPC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435BC54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spacing w:line="20" w:lineRule="atLeas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C86ADAB" w14:textId="77777777" w:rsidR="001B7C81" w:rsidRPr="0090725F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spacing w:line="20" w:lineRule="atLeast"/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</w:tr>
      <w:tr w:rsidR="001B7C81" w:rsidRPr="007627F4" w14:paraId="2E69D6C2" w14:textId="77777777" w:rsidTr="008C3888">
        <w:trPr>
          <w:cantSplit/>
          <w:trHeight w:val="444"/>
        </w:trPr>
        <w:tc>
          <w:tcPr>
            <w:tcW w:w="4202" w:type="dxa"/>
            <w:tcBorders>
              <w:top w:val="nil"/>
              <w:bottom w:val="single" w:sz="4" w:space="0" w:color="auto"/>
            </w:tcBorders>
            <w:vAlign w:val="center"/>
          </w:tcPr>
          <w:p w14:paraId="65A98CE7" w14:textId="77777777" w:rsidR="001B7C81" w:rsidRPr="002D0EE7" w:rsidRDefault="001B7C81" w:rsidP="00457C33">
            <w:pPr>
              <w:tabs>
                <w:tab w:val="left" w:pos="900"/>
                <w:tab w:val="left" w:pos="1440"/>
              </w:tabs>
              <w:spacing w:line="20" w:lineRule="atLeast"/>
              <w:ind w:left="274"/>
              <w:jc w:val="both"/>
              <w:rPr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 xml:space="preserve">-  </w:t>
            </w:r>
            <w:r w:rsidRPr="002D0EE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48F5961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spacing w:line="20" w:lineRule="atLeast"/>
              <w:ind w:right="-86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A64A172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spacing w:line="20" w:lineRule="atLeast"/>
              <w:ind w:right="-86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-</w:t>
            </w:r>
          </w:p>
        </w:tc>
        <w:tc>
          <w:tcPr>
            <w:tcW w:w="149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1928FFF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spacing w:line="20" w:lineRule="atLeast"/>
              <w:ind w:right="-86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EAAED98" w14:textId="77777777" w:rsidR="001B7C81" w:rsidRPr="00BD2553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384,685,407</w:t>
            </w:r>
          </w:p>
        </w:tc>
      </w:tr>
      <w:tr w:rsidR="001B7C81" w:rsidRPr="007627F4" w14:paraId="58F38859" w14:textId="77777777" w:rsidTr="008C3888">
        <w:trPr>
          <w:cantSplit/>
          <w:trHeight w:val="444"/>
        </w:trPr>
        <w:tc>
          <w:tcPr>
            <w:tcW w:w="4202" w:type="dxa"/>
            <w:tcBorders>
              <w:top w:val="single" w:sz="4" w:space="0" w:color="auto"/>
              <w:bottom w:val="nil"/>
            </w:tcBorders>
            <w:vAlign w:val="center"/>
          </w:tcPr>
          <w:p w14:paraId="2D609D21" w14:textId="77777777" w:rsidR="001B7C81" w:rsidRPr="002D0EE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</w:rPr>
              <w:t xml:space="preserve">15. </w:t>
            </w:r>
            <w:r w:rsidRPr="002D0EE7">
              <w:rPr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4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E78CDDB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spacing w:line="20" w:lineRule="atLeast"/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B7E46B7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spacing w:line="20" w:lineRule="atLeast"/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66BB392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CD4C0C2" w14:textId="77777777" w:rsidR="001B7C81" w:rsidRPr="00297854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1"/>
              <w:jc w:val="right"/>
              <w:rPr>
                <w:rFonts w:ascii="AngsanaUPC" w:hAnsi="AngsanaUPC" w:cs="AngsanaUPC"/>
              </w:rPr>
            </w:pPr>
          </w:p>
        </w:tc>
      </w:tr>
      <w:tr w:rsidR="001B7C81" w:rsidRPr="007627F4" w14:paraId="22CD6205" w14:textId="77777777" w:rsidTr="008C3888">
        <w:trPr>
          <w:cantSplit/>
          <w:trHeight w:val="444"/>
        </w:trPr>
        <w:tc>
          <w:tcPr>
            <w:tcW w:w="4202" w:type="dxa"/>
            <w:tcBorders>
              <w:top w:val="nil"/>
              <w:bottom w:val="nil"/>
            </w:tcBorders>
            <w:vAlign w:val="center"/>
          </w:tcPr>
          <w:p w14:paraId="11C2AF2D" w14:textId="77777777" w:rsidR="001B7C81" w:rsidRPr="002D0EE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ind w:left="238" w:hanging="238"/>
              <w:jc w:val="both"/>
              <w:rPr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 xml:space="preserve">     -  </w:t>
            </w:r>
            <w:r w:rsidRPr="002D0EE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4C719F3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109,838,446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</w:tcBorders>
            <w:vAlign w:val="center"/>
          </w:tcPr>
          <w:p w14:paraId="153B7FDB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96,772,754</w:t>
            </w:r>
          </w:p>
        </w:tc>
        <w:tc>
          <w:tcPr>
            <w:tcW w:w="14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6A4C2B6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2,678,744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</w:tcBorders>
            <w:vAlign w:val="center"/>
          </w:tcPr>
          <w:p w14:paraId="19CE84E7" w14:textId="77777777" w:rsidR="001B7C81" w:rsidRPr="00BD2553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2,940,076</w:t>
            </w:r>
          </w:p>
        </w:tc>
      </w:tr>
      <w:tr w:rsidR="001B7C81" w:rsidRPr="007627F4" w14:paraId="0E686654" w14:textId="77777777" w:rsidTr="008C3888">
        <w:trPr>
          <w:cantSplit/>
          <w:trHeight w:val="444"/>
        </w:trPr>
        <w:tc>
          <w:tcPr>
            <w:tcW w:w="4202" w:type="dxa"/>
            <w:tcBorders>
              <w:top w:val="single" w:sz="4" w:space="0" w:color="auto"/>
              <w:bottom w:val="nil"/>
            </w:tcBorders>
            <w:vAlign w:val="center"/>
          </w:tcPr>
          <w:p w14:paraId="3C3613F6" w14:textId="77777777" w:rsidR="001B7C81" w:rsidRPr="002D0EE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 xml:space="preserve">16. </w:t>
            </w:r>
            <w:r w:rsidRPr="002D0EE7">
              <w:rPr>
                <w:rFonts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4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1A89C69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spacing w:line="20" w:lineRule="atLeast"/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C852C08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spacing w:line="20" w:lineRule="atLeast"/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BF6F81C" w14:textId="77777777" w:rsidR="001B7C81" w:rsidRPr="002D0EE7" w:rsidRDefault="001B7C81" w:rsidP="00457C33">
            <w:pPr>
              <w:spacing w:line="20" w:lineRule="atLeast"/>
              <w:ind w:right="-126"/>
              <w:jc w:val="center"/>
              <w:rPr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C99413C" w14:textId="77777777" w:rsidR="001B7C81" w:rsidRPr="007E2BE3" w:rsidRDefault="001B7C81" w:rsidP="00457C33">
            <w:pPr>
              <w:spacing w:line="20" w:lineRule="atLeast"/>
              <w:ind w:right="-126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1B7C81" w:rsidRPr="007627F4" w14:paraId="1AFE7EAA" w14:textId="77777777" w:rsidTr="008C3888">
        <w:trPr>
          <w:cantSplit/>
          <w:trHeight w:val="444"/>
        </w:trPr>
        <w:tc>
          <w:tcPr>
            <w:tcW w:w="4202" w:type="dxa"/>
            <w:tcBorders>
              <w:top w:val="nil"/>
              <w:bottom w:val="nil"/>
            </w:tcBorders>
            <w:vAlign w:val="center"/>
          </w:tcPr>
          <w:p w14:paraId="562A5B96" w14:textId="77777777" w:rsidR="001B7C81" w:rsidRPr="002D0EE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 xml:space="preserve">      -  </w:t>
            </w:r>
            <w:r w:rsidRPr="002D0EE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20876BD" w14:textId="77777777" w:rsidR="001B7C81" w:rsidRPr="002D0EE7" w:rsidRDefault="001B7C81" w:rsidP="00457C33">
            <w:pPr>
              <w:spacing w:line="20" w:lineRule="atLeast"/>
              <w:ind w:right="-126"/>
              <w:jc w:val="center"/>
              <w:rPr>
                <w:sz w:val="28"/>
                <w:szCs w:val="28"/>
              </w:rPr>
            </w:pPr>
            <w:r w:rsidRPr="002D0EE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</w:tcBorders>
            <w:vAlign w:val="center"/>
          </w:tcPr>
          <w:p w14:paraId="09C0040F" w14:textId="77777777" w:rsidR="001B7C81" w:rsidRPr="002D0EE7" w:rsidRDefault="001B7C81" w:rsidP="00457C33">
            <w:pPr>
              <w:spacing w:line="20" w:lineRule="atLeast"/>
              <w:ind w:right="-126"/>
              <w:jc w:val="center"/>
              <w:rPr>
                <w:sz w:val="28"/>
                <w:szCs w:val="28"/>
              </w:rPr>
            </w:pPr>
            <w:r w:rsidRPr="002D0EE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6686D4C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2D0EE7">
              <w:rPr>
                <w:rFonts w:ascii="AngsanaUPC" w:hAnsi="AngsanaUPC" w:cs="AngsanaUPC"/>
              </w:rPr>
              <w:t>345,608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</w:tcBorders>
            <w:vAlign w:val="center"/>
          </w:tcPr>
          <w:p w14:paraId="0F35B8C8" w14:textId="77777777" w:rsidR="001B7C81" w:rsidRPr="00BD2553" w:rsidRDefault="001B7C81" w:rsidP="00457C33">
            <w:pPr>
              <w:spacing w:line="20" w:lineRule="atLeast"/>
              <w:ind w:right="-126"/>
              <w:jc w:val="center"/>
              <w:rPr>
                <w:sz w:val="28"/>
                <w:szCs w:val="28"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</w:tr>
      <w:tr w:rsidR="001B7C81" w:rsidRPr="007627F4" w14:paraId="3EC8C45E" w14:textId="77777777" w:rsidTr="008C3888">
        <w:trPr>
          <w:cantSplit/>
          <w:trHeight w:val="444"/>
        </w:trPr>
        <w:tc>
          <w:tcPr>
            <w:tcW w:w="4202" w:type="dxa"/>
            <w:tcBorders>
              <w:top w:val="nil"/>
              <w:bottom w:val="nil"/>
            </w:tcBorders>
            <w:vAlign w:val="center"/>
          </w:tcPr>
          <w:p w14:paraId="304E0777" w14:textId="77777777" w:rsidR="001B7C81" w:rsidRPr="002D0EE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</w:rPr>
              <w:t xml:space="preserve">      - </w:t>
            </w:r>
            <w:r w:rsidRPr="002D0EE7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9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C81338D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2D0EE7">
              <w:rPr>
                <w:rFonts w:ascii="AngsanaUPC" w:hAnsi="AngsanaUPC" w:cs="AngsanaUPC"/>
              </w:rPr>
              <w:t>22,815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3A38176" w14:textId="77777777" w:rsidR="001B7C81" w:rsidRPr="002D0EE7" w:rsidRDefault="001B7C81" w:rsidP="00457C33">
            <w:pPr>
              <w:spacing w:line="20" w:lineRule="atLeast"/>
              <w:ind w:right="-126"/>
              <w:jc w:val="center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</w:rPr>
              <w:t>-</w:t>
            </w:r>
          </w:p>
        </w:tc>
        <w:tc>
          <w:tcPr>
            <w:tcW w:w="149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2AA7284" w14:textId="77777777" w:rsidR="001B7C81" w:rsidRPr="002D0EE7" w:rsidRDefault="001B7C81" w:rsidP="00457C33">
            <w:pPr>
              <w:spacing w:line="20" w:lineRule="atLeast"/>
              <w:ind w:right="-126"/>
              <w:jc w:val="center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FF82C50" w14:textId="77777777" w:rsidR="001B7C81" w:rsidRPr="00BD2553" w:rsidRDefault="001B7C81" w:rsidP="00457C33">
            <w:pPr>
              <w:spacing w:line="20" w:lineRule="atLeast"/>
              <w:ind w:right="-126"/>
              <w:jc w:val="center"/>
              <w:rPr>
                <w:sz w:val="28"/>
                <w:szCs w:val="28"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</w:tr>
      <w:tr w:rsidR="001B7C81" w:rsidRPr="007627F4" w14:paraId="5914B2D7" w14:textId="77777777" w:rsidTr="008C3888">
        <w:trPr>
          <w:cantSplit/>
          <w:trHeight w:val="444"/>
        </w:trPr>
        <w:tc>
          <w:tcPr>
            <w:tcW w:w="4202" w:type="dxa"/>
            <w:tcBorders>
              <w:top w:val="nil"/>
              <w:bottom w:val="nil"/>
            </w:tcBorders>
            <w:vAlign w:val="center"/>
          </w:tcPr>
          <w:p w14:paraId="372212AE" w14:textId="77777777" w:rsidR="001B7C81" w:rsidRPr="002D0EE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1337075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2D0EE7">
              <w:rPr>
                <w:rFonts w:ascii="AngsanaUPC" w:hAnsi="AngsanaUPC" w:cs="AngsanaUPC"/>
              </w:rPr>
              <w:t>22,815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D6E0AC7" w14:textId="77777777" w:rsidR="001B7C81" w:rsidRPr="002D0EE7" w:rsidRDefault="001B7C81" w:rsidP="00457C33">
            <w:pPr>
              <w:spacing w:line="20" w:lineRule="atLeast"/>
              <w:ind w:right="-126"/>
              <w:jc w:val="center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</w:rPr>
              <w:t>-</w:t>
            </w:r>
          </w:p>
        </w:tc>
        <w:tc>
          <w:tcPr>
            <w:tcW w:w="14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1A038B4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2D0EE7">
              <w:rPr>
                <w:rFonts w:ascii="AngsanaUPC" w:hAnsi="AngsanaUPC" w:cs="AngsanaUPC"/>
              </w:rPr>
              <w:t>345,608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AAC2503" w14:textId="77777777" w:rsidR="001B7C81" w:rsidRPr="00BD2553" w:rsidRDefault="001B7C81" w:rsidP="00457C33">
            <w:pPr>
              <w:spacing w:line="20" w:lineRule="atLeast"/>
              <w:ind w:right="-126"/>
              <w:jc w:val="center"/>
              <w:rPr>
                <w:sz w:val="28"/>
                <w:szCs w:val="28"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</w:tr>
      <w:tr w:rsidR="001B7C81" w:rsidRPr="007627F4" w14:paraId="65D1DDA0" w14:textId="77777777" w:rsidTr="008C3888">
        <w:trPr>
          <w:cantSplit/>
          <w:trHeight w:val="444"/>
        </w:trPr>
        <w:tc>
          <w:tcPr>
            <w:tcW w:w="4202" w:type="dxa"/>
            <w:tcBorders>
              <w:top w:val="single" w:sz="4" w:space="0" w:color="auto"/>
              <w:bottom w:val="nil"/>
            </w:tcBorders>
            <w:vAlign w:val="center"/>
          </w:tcPr>
          <w:p w14:paraId="0A1DB847" w14:textId="77777777" w:rsidR="001B7C81" w:rsidRPr="002D0EE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 xml:space="preserve">17. </w:t>
            </w:r>
            <w:r w:rsidRPr="002D0EE7">
              <w:rPr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1332AED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spacing w:line="20" w:lineRule="atLeas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302833E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spacing w:line="20" w:lineRule="atLeas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2719D64" w14:textId="77777777" w:rsidR="001B7C81" w:rsidRPr="002D0EE7" w:rsidRDefault="001B7C81" w:rsidP="00457C33">
            <w:pPr>
              <w:spacing w:line="20" w:lineRule="atLeast"/>
              <w:ind w:right="-126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BAFE430" w14:textId="77777777" w:rsidR="001B7C81" w:rsidRPr="007E2BE3" w:rsidRDefault="001B7C81" w:rsidP="00457C33">
            <w:pPr>
              <w:spacing w:line="20" w:lineRule="atLeast"/>
              <w:ind w:right="-126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1B7C81" w:rsidRPr="007627F4" w14:paraId="22D602C9" w14:textId="77777777" w:rsidTr="008C3888">
        <w:trPr>
          <w:cantSplit/>
          <w:trHeight w:val="444"/>
        </w:trPr>
        <w:tc>
          <w:tcPr>
            <w:tcW w:w="4202" w:type="dxa"/>
            <w:tcBorders>
              <w:top w:val="nil"/>
              <w:bottom w:val="single" w:sz="4" w:space="0" w:color="auto"/>
            </w:tcBorders>
            <w:vAlign w:val="center"/>
          </w:tcPr>
          <w:p w14:paraId="3F303B4F" w14:textId="77777777" w:rsidR="001B7C81" w:rsidRPr="002D0EE7" w:rsidRDefault="001B7C81" w:rsidP="00457C33">
            <w:pPr>
              <w:tabs>
                <w:tab w:val="left" w:pos="252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</w:rPr>
              <w:tab/>
              <w:t xml:space="preserve">-   </w:t>
            </w:r>
            <w:r w:rsidRPr="002D0EE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9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8602D07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72,201,728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CAC2B86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67,412,960</w:t>
            </w:r>
          </w:p>
        </w:tc>
        <w:tc>
          <w:tcPr>
            <w:tcW w:w="149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540EA68B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53,849,674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1180DCB" w14:textId="77777777" w:rsidR="001B7C81" w:rsidRPr="00BD2553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53,531,909</w:t>
            </w:r>
          </w:p>
        </w:tc>
      </w:tr>
      <w:tr w:rsidR="001B7C81" w:rsidRPr="007627F4" w14:paraId="2A0ACD8C" w14:textId="77777777" w:rsidTr="008C3888">
        <w:trPr>
          <w:cantSplit/>
          <w:trHeight w:val="444"/>
        </w:trPr>
        <w:tc>
          <w:tcPr>
            <w:tcW w:w="4202" w:type="dxa"/>
            <w:tcBorders>
              <w:top w:val="single" w:sz="4" w:space="0" w:color="auto"/>
              <w:bottom w:val="nil"/>
            </w:tcBorders>
            <w:vAlign w:val="center"/>
          </w:tcPr>
          <w:p w14:paraId="07358AED" w14:textId="77777777" w:rsidR="001B7C81" w:rsidRPr="002D0EE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 xml:space="preserve">18. </w:t>
            </w:r>
            <w:r w:rsidRPr="002D0EE7">
              <w:rPr>
                <w:rFonts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4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C1F5887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spacing w:line="20" w:lineRule="atLeas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993EFE2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spacing w:line="20" w:lineRule="atLeas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B669DD2" w14:textId="77777777" w:rsidR="001B7C81" w:rsidRPr="002D0EE7" w:rsidRDefault="001B7C81" w:rsidP="00457C33">
            <w:pPr>
              <w:spacing w:line="20" w:lineRule="atLeast"/>
              <w:ind w:right="-126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AC170A2" w14:textId="77777777" w:rsidR="001B7C81" w:rsidRPr="000122D3" w:rsidRDefault="001B7C81" w:rsidP="00457C33">
            <w:pPr>
              <w:spacing w:line="20" w:lineRule="atLeast"/>
              <w:ind w:right="-126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1B7C81" w:rsidRPr="007627F4" w14:paraId="5A4B033F" w14:textId="77777777" w:rsidTr="008C3888">
        <w:trPr>
          <w:cantSplit/>
          <w:trHeight w:val="444"/>
        </w:trPr>
        <w:tc>
          <w:tcPr>
            <w:tcW w:w="4202" w:type="dxa"/>
            <w:tcBorders>
              <w:top w:val="nil"/>
              <w:bottom w:val="single" w:sz="4" w:space="0" w:color="auto"/>
            </w:tcBorders>
            <w:vAlign w:val="center"/>
          </w:tcPr>
          <w:p w14:paraId="7B7C2D67" w14:textId="77777777" w:rsidR="001B7C81" w:rsidRPr="002D0EE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</w:rPr>
              <w:t xml:space="preserve">      -  </w:t>
            </w:r>
            <w:r w:rsidRPr="002D0EE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5E6B570" w14:textId="77777777" w:rsidR="001B7C81" w:rsidRPr="002D0EE7" w:rsidRDefault="001B7C81" w:rsidP="00457C33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ECB6E9D" w14:textId="77777777" w:rsidR="001B7C81" w:rsidRPr="002D0EE7" w:rsidRDefault="001B7C81" w:rsidP="00457C33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</w:rPr>
              <w:t>-</w:t>
            </w:r>
          </w:p>
        </w:tc>
        <w:tc>
          <w:tcPr>
            <w:tcW w:w="149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D5F7093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136,267,679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16E94B1" w14:textId="77777777" w:rsidR="001B7C81" w:rsidRPr="00BD2553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BD2553">
              <w:rPr>
                <w:rFonts w:ascii="AngsanaUPC" w:hAnsi="AngsanaUPC" w:cs="AngsanaUPC"/>
              </w:rPr>
              <w:t>164,186,625</w:t>
            </w:r>
          </w:p>
        </w:tc>
      </w:tr>
      <w:tr w:rsidR="001B7C81" w:rsidRPr="007627F4" w14:paraId="70A54BF4" w14:textId="77777777" w:rsidTr="008C3888">
        <w:trPr>
          <w:cantSplit/>
          <w:trHeight w:val="444"/>
        </w:trPr>
        <w:tc>
          <w:tcPr>
            <w:tcW w:w="4202" w:type="dxa"/>
            <w:tcBorders>
              <w:top w:val="single" w:sz="4" w:space="0" w:color="auto"/>
              <w:bottom w:val="nil"/>
            </w:tcBorders>
            <w:vAlign w:val="center"/>
          </w:tcPr>
          <w:p w14:paraId="0AC86387" w14:textId="77777777" w:rsidR="001B7C81" w:rsidRPr="002D0EE7" w:rsidRDefault="001B7C81" w:rsidP="00457C33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 xml:space="preserve">19. </w:t>
            </w:r>
            <w:r w:rsidRPr="002D0EE7">
              <w:rPr>
                <w:rFonts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49EEB23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spacing w:line="20" w:lineRule="atLeast"/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FAF874B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spacing w:line="20" w:lineRule="atLeast"/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BE5F91A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spacing w:line="20" w:lineRule="atLeast"/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0921E68" w14:textId="77777777" w:rsidR="001B7C81" w:rsidRPr="007E2BE3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spacing w:line="20" w:lineRule="atLeast"/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</w:tr>
      <w:tr w:rsidR="001B7C81" w:rsidRPr="007627F4" w14:paraId="32509838" w14:textId="77777777" w:rsidTr="008C3888">
        <w:trPr>
          <w:cantSplit/>
          <w:trHeight w:val="444"/>
        </w:trPr>
        <w:tc>
          <w:tcPr>
            <w:tcW w:w="4202" w:type="dxa"/>
            <w:tcBorders>
              <w:top w:val="nil"/>
              <w:bottom w:val="single" w:sz="4" w:space="0" w:color="auto"/>
            </w:tcBorders>
            <w:vAlign w:val="center"/>
          </w:tcPr>
          <w:p w14:paraId="105FB71F" w14:textId="77777777" w:rsidR="001B7C81" w:rsidRPr="002D0EE7" w:rsidRDefault="001B7C81" w:rsidP="00457C33">
            <w:pPr>
              <w:tabs>
                <w:tab w:val="left" w:pos="448"/>
                <w:tab w:val="left" w:pos="900"/>
                <w:tab w:val="left" w:pos="1440"/>
              </w:tabs>
              <w:spacing w:line="20" w:lineRule="atLeast"/>
              <w:ind w:left="238"/>
              <w:jc w:val="both"/>
              <w:rPr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 xml:space="preserve">- </w:t>
            </w:r>
            <w:r w:rsidRPr="002D0EE7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9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4300CDE5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14,251,10</w:t>
            </w:r>
            <w:r>
              <w:rPr>
                <w:rFonts w:ascii="AngsanaUPC" w:hAnsi="AngsanaUPC" w:cs="AngsanaUPC"/>
              </w:rPr>
              <w:t>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0E7956C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1,717,162</w:t>
            </w:r>
          </w:p>
        </w:tc>
        <w:tc>
          <w:tcPr>
            <w:tcW w:w="149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F5C11CD" w14:textId="77777777" w:rsidR="001B7C81" w:rsidRPr="002D0EE7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2D0EE7">
              <w:rPr>
                <w:rFonts w:ascii="AngsanaUPC" w:hAnsi="AngsanaUPC" w:cs="AngsanaUPC"/>
              </w:rPr>
              <w:t>5,4</w:t>
            </w:r>
            <w:r>
              <w:rPr>
                <w:rFonts w:ascii="AngsanaUPC" w:hAnsi="AngsanaUPC" w:cs="AngsanaUPC"/>
              </w:rPr>
              <w:t>52</w:t>
            </w:r>
            <w:r w:rsidRPr="002D0EE7">
              <w:rPr>
                <w:rFonts w:ascii="AngsanaUPC" w:hAnsi="AngsanaUPC" w:cs="AngsanaUPC"/>
              </w:rPr>
              <w:t>,644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A23967A" w14:textId="77777777" w:rsidR="001B7C81" w:rsidRPr="00BD2553" w:rsidRDefault="001B7C81" w:rsidP="00457C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BD2553">
              <w:rPr>
                <w:rFonts w:ascii="AngsanaUPC" w:hAnsi="AngsanaUPC" w:cs="AngsanaUPC"/>
              </w:rPr>
              <w:t>780,069</w:t>
            </w:r>
          </w:p>
        </w:tc>
      </w:tr>
    </w:tbl>
    <w:p w14:paraId="58EC6446" w14:textId="77777777" w:rsidR="001B7C81" w:rsidRDefault="001B7C81" w:rsidP="001B7C81"/>
    <w:p w14:paraId="7FCFB9A7" w14:textId="77777777" w:rsidR="001B7C81" w:rsidRDefault="001B7C81" w:rsidP="001B7C81"/>
    <w:p w14:paraId="5F122EE8" w14:textId="77777777" w:rsidR="001B7C81" w:rsidRDefault="001B7C81" w:rsidP="001B7C81"/>
    <w:p w14:paraId="579E6235" w14:textId="77777777" w:rsidR="001B7C81" w:rsidRDefault="001B7C81" w:rsidP="001B7C81"/>
    <w:p w14:paraId="722A629E" w14:textId="77777777" w:rsidR="001B7C81" w:rsidRDefault="001B7C81" w:rsidP="001B7C81"/>
    <w:p w14:paraId="5F163FA8" w14:textId="77777777" w:rsidR="001B7C81" w:rsidRPr="001B7C81" w:rsidRDefault="001B7C81" w:rsidP="001B7C81">
      <w:pPr>
        <w:pStyle w:val="BodyText3"/>
        <w:numPr>
          <w:ilvl w:val="0"/>
          <w:numId w:val="2"/>
        </w:numPr>
        <w:tabs>
          <w:tab w:val="clear" w:pos="360"/>
        </w:tabs>
        <w:ind w:left="336" w:right="-706" w:hanging="364"/>
        <w:rPr>
          <w:rFonts w:ascii="Angsana New" w:hAnsi="Angsana New"/>
          <w:b/>
          <w:bCs/>
        </w:rPr>
      </w:pPr>
      <w:r w:rsidRPr="001B7C81">
        <w:rPr>
          <w:rFonts w:ascii="Angsana New" w:hAnsi="Angsana New"/>
          <w:b/>
          <w:bCs/>
          <w:cs/>
        </w:rPr>
        <w:lastRenderedPageBreak/>
        <w:t>การเสนอข้อมูลทางการเงินจำแนกตามส่วนงาน</w:t>
      </w:r>
      <w:r w:rsidRPr="001B7C81">
        <w:rPr>
          <w:rFonts w:ascii="Angsana New" w:hAnsi="Angsana New"/>
          <w:b/>
          <w:bCs/>
        </w:rPr>
        <w:t xml:space="preserve"> </w:t>
      </w:r>
    </w:p>
    <w:p w14:paraId="7394FE66" w14:textId="77777777" w:rsidR="001B7C81" w:rsidRPr="009954D5" w:rsidRDefault="001B7C81" w:rsidP="001B7C81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120" w:lineRule="auto"/>
        <w:ind w:right="-329"/>
        <w:jc w:val="both"/>
        <w:rPr>
          <w:sz w:val="12"/>
          <w:szCs w:val="12"/>
        </w:rPr>
      </w:pPr>
    </w:p>
    <w:p w14:paraId="35F07E40" w14:textId="0A8F5B87" w:rsidR="001B7C81" w:rsidRPr="00C04077" w:rsidRDefault="001B7C81" w:rsidP="008C3888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ind w:left="336" w:right="61" w:firstLine="504"/>
        <w:jc w:val="thaiDistribute"/>
      </w:pPr>
      <w:r w:rsidRPr="009954D5">
        <w:rPr>
          <w:cs/>
        </w:rPr>
        <w:t>บริษัทและบริษัทย่อยดำเนินกิจการในส่วนงานทาง</w:t>
      </w:r>
      <w:r w:rsidRPr="00C04077">
        <w:rPr>
          <w:spacing w:val="-8"/>
          <w:cs/>
        </w:rPr>
        <w:t>ธุรกิจเดียว คือธุรกิจด้านบันเทิงและสันทนาการ และดำเนิน</w:t>
      </w:r>
      <w:r w:rsidRPr="00C04077">
        <w:rPr>
          <w:spacing w:val="-6"/>
          <w:cs/>
        </w:rPr>
        <w:t>ธุรกิจ</w:t>
      </w:r>
      <w:r w:rsidR="008C3888">
        <w:rPr>
          <w:spacing w:val="-6"/>
        </w:rPr>
        <w:t xml:space="preserve">  </w:t>
      </w:r>
      <w:r w:rsidRPr="00C04077">
        <w:rPr>
          <w:spacing w:val="-6"/>
          <w:cs/>
        </w:rPr>
        <w:t>ในส่วนงานทางภูมิศาสตร์คือในประเทศไทย</w:t>
      </w:r>
      <w:r w:rsidRPr="00C04077">
        <w:rPr>
          <w:spacing w:val="-6"/>
        </w:rPr>
        <w:t xml:space="preserve"> </w:t>
      </w:r>
      <w:r w:rsidRPr="00C04077">
        <w:rPr>
          <w:spacing w:val="-6"/>
          <w:cs/>
        </w:rPr>
        <w:t>ดังนั้นรายได้ กำไร และสินทรัพย์ ทั้งหมดที่แสดงในงบกา</w:t>
      </w:r>
      <w:r>
        <w:rPr>
          <w:spacing w:val="-6"/>
          <w:cs/>
        </w:rPr>
        <w:t>รเงินรวมและ</w:t>
      </w:r>
      <w:r>
        <w:rPr>
          <w:spacing w:val="-6"/>
        </w:rPr>
        <w:t xml:space="preserve">        </w:t>
      </w:r>
      <w:r w:rsidR="008C3888">
        <w:rPr>
          <w:spacing w:val="-6"/>
        </w:rPr>
        <w:t xml:space="preserve">     </w:t>
      </w:r>
      <w:r>
        <w:rPr>
          <w:spacing w:val="-6"/>
          <w:cs/>
        </w:rPr>
        <w:t>งบการเงินเฉพาะกิจการ</w:t>
      </w:r>
      <w:r>
        <w:rPr>
          <w:rFonts w:hint="cs"/>
          <w:spacing w:val="-6"/>
          <w:cs/>
        </w:rPr>
        <w:t xml:space="preserve"> </w:t>
      </w:r>
      <w:r w:rsidRPr="00C04077">
        <w:rPr>
          <w:spacing w:val="-6"/>
          <w:cs/>
        </w:rPr>
        <w:t>จึงเกี่ยวข้องกับส่วนงานทางธุรกิจและส่วนงานทางภูมิศาสตร์ตามที่กล่าวไว้</w:t>
      </w:r>
    </w:p>
    <w:p w14:paraId="66282601" w14:textId="77777777" w:rsidR="001B7C81" w:rsidRPr="008024E8" w:rsidRDefault="001B7C81" w:rsidP="001B7C81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b/>
          <w:bCs/>
          <w:sz w:val="10"/>
          <w:szCs w:val="10"/>
        </w:rPr>
      </w:pPr>
    </w:p>
    <w:p w14:paraId="2D46DC84" w14:textId="77777777" w:rsidR="001B7C81" w:rsidRPr="001B7C81" w:rsidRDefault="001B7C81" w:rsidP="001B7C81">
      <w:pPr>
        <w:pStyle w:val="BodyText3"/>
        <w:numPr>
          <w:ilvl w:val="0"/>
          <w:numId w:val="2"/>
        </w:numPr>
        <w:tabs>
          <w:tab w:val="clear" w:pos="360"/>
        </w:tabs>
        <w:ind w:left="336" w:right="-706" w:hanging="364"/>
        <w:rPr>
          <w:rFonts w:ascii="Angsana New" w:hAnsi="Angsana New"/>
          <w:b/>
          <w:bCs/>
        </w:rPr>
      </w:pPr>
      <w:r w:rsidRPr="001B7C81">
        <w:rPr>
          <w:rFonts w:ascii="Angsana New" w:hAnsi="Angsana New"/>
          <w:b/>
          <w:bCs/>
          <w:cs/>
        </w:rPr>
        <w:t>เงินสมทบกองทุนสำรองเลี้ยงชีพ</w:t>
      </w:r>
    </w:p>
    <w:p w14:paraId="128679DD" w14:textId="77777777" w:rsidR="001B7C81" w:rsidRPr="009954D5" w:rsidRDefault="001B7C81" w:rsidP="001B7C81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120" w:lineRule="auto"/>
        <w:ind w:right="-340"/>
        <w:jc w:val="both"/>
        <w:rPr>
          <w:b/>
          <w:bCs/>
          <w:sz w:val="12"/>
          <w:szCs w:val="12"/>
        </w:rPr>
      </w:pPr>
    </w:p>
    <w:p w14:paraId="4BFDD8D1" w14:textId="3216170E" w:rsidR="001B7C81" w:rsidRPr="003B379D" w:rsidRDefault="001B7C81" w:rsidP="008C3888">
      <w:pPr>
        <w:ind w:left="336" w:right="33" w:firstLine="490"/>
        <w:jc w:val="thaiDistribute"/>
        <w:rPr>
          <w:spacing w:val="-4"/>
        </w:rPr>
      </w:pPr>
      <w:r w:rsidRPr="003B379D">
        <w:rPr>
          <w:spacing w:val="-4"/>
          <w:cs/>
        </w:rPr>
        <w:t xml:space="preserve">บริษัทและบริษัทย่อยได้จัดตั้งกองทุนสำรองเลี้ยงชีพ ตามพระราชบัญญัติกองทุนสำรองเลี้ยงชีพ พ.ศ. </w:t>
      </w:r>
      <w:r>
        <w:rPr>
          <w:spacing w:val="-4"/>
        </w:rPr>
        <w:t>2530</w:t>
      </w:r>
      <w:r>
        <w:rPr>
          <w:rFonts w:hint="cs"/>
          <w:spacing w:val="-4"/>
          <w:cs/>
        </w:rPr>
        <w:t xml:space="preserve"> </w:t>
      </w:r>
      <w:r w:rsidR="008C3888">
        <w:rPr>
          <w:spacing w:val="-4"/>
        </w:rPr>
        <w:t xml:space="preserve">     </w:t>
      </w:r>
      <w:r>
        <w:rPr>
          <w:rFonts w:hint="cs"/>
          <w:spacing w:val="-4"/>
          <w:cs/>
        </w:rPr>
        <w:t xml:space="preserve">  </w:t>
      </w:r>
      <w:r>
        <w:rPr>
          <w:spacing w:val="-4"/>
        </w:rPr>
        <w:t xml:space="preserve">      </w:t>
      </w:r>
      <w:r w:rsidRPr="003B379D">
        <w:rPr>
          <w:spacing w:val="-4"/>
          <w:cs/>
        </w:rPr>
        <w:t xml:space="preserve"> </w:t>
      </w:r>
      <w:r w:rsidRPr="003B379D">
        <w:rPr>
          <w:cs/>
        </w:rPr>
        <w:t>เพื่อเป็นสวัสดิการตลอดจนเป็นหลักประกันแก่พนักงาน</w:t>
      </w:r>
      <w:r w:rsidRPr="003B379D">
        <w:t xml:space="preserve"> </w:t>
      </w:r>
      <w:r w:rsidRPr="003B379D">
        <w:rPr>
          <w:cs/>
        </w:rPr>
        <w:t xml:space="preserve">เมื่อลาออกจากงานหรือครบอายุการทำงาน(เกษียณ) </w:t>
      </w:r>
      <w:r>
        <w:rPr>
          <w:rFonts w:hint="cs"/>
          <w:cs/>
        </w:rPr>
        <w:t xml:space="preserve">   </w:t>
      </w:r>
      <w:r w:rsidR="008C3888">
        <w:t xml:space="preserve"> </w:t>
      </w:r>
      <w:r>
        <w:rPr>
          <w:rFonts w:hint="cs"/>
          <w:cs/>
        </w:rPr>
        <w:t xml:space="preserve"> </w:t>
      </w:r>
      <w:r>
        <w:t xml:space="preserve"> </w:t>
      </w:r>
      <w:r>
        <w:rPr>
          <w:rFonts w:hint="cs"/>
          <w:cs/>
        </w:rPr>
        <w:t xml:space="preserve">     </w:t>
      </w:r>
      <w:r w:rsidRPr="003B379D">
        <w:rPr>
          <w:cs/>
        </w:rPr>
        <w:t>ตาม</w:t>
      </w:r>
      <w:r w:rsidRPr="003B379D">
        <w:rPr>
          <w:spacing w:val="-4"/>
          <w:cs/>
        </w:rPr>
        <w:t xml:space="preserve">ระเบียบของบริษัท โดยพนักงานจ่ายสะสมส่วนหนึ่ง และบริษัทจ่ายสมทบอีกส่วนหนึ่งในอัตรา </w:t>
      </w:r>
      <w:r>
        <w:rPr>
          <w:spacing w:val="-4"/>
        </w:rPr>
        <w:t>3-5</w:t>
      </w:r>
      <w:r w:rsidRPr="003B379D">
        <w:rPr>
          <w:spacing w:val="-4"/>
          <w:cs/>
        </w:rPr>
        <w:t>%</w:t>
      </w:r>
      <w:r w:rsidRPr="003B379D">
        <w:rPr>
          <w:spacing w:val="-4"/>
        </w:rPr>
        <w:t xml:space="preserve"> </w:t>
      </w:r>
      <w:r w:rsidRPr="003B379D">
        <w:rPr>
          <w:spacing w:val="-4"/>
          <w:cs/>
        </w:rPr>
        <w:t>ของเงินเดือน ทั้งนี้ บริษัทได้แต่งตั้งบริษัทหลักทรัพย์จัดการกองทุนกสิกรไทย จำกัด เป็นผู้จัดการกองทุนเพื่อบริหารกองทุนดังกล่าว</w:t>
      </w:r>
    </w:p>
    <w:p w14:paraId="6473B958" w14:textId="77777777" w:rsidR="001B7C81" w:rsidRPr="003B379D" w:rsidRDefault="001B7C81" w:rsidP="008C3888">
      <w:pPr>
        <w:tabs>
          <w:tab w:val="left" w:pos="826"/>
        </w:tabs>
        <w:ind w:left="336" w:right="19" w:hanging="182"/>
        <w:jc w:val="thaiDistribute"/>
        <w:rPr>
          <w:spacing w:val="-4"/>
          <w:cs/>
        </w:rPr>
      </w:pPr>
      <w:r w:rsidRPr="003B379D">
        <w:rPr>
          <w:cs/>
        </w:rPr>
        <w:tab/>
      </w:r>
      <w:r w:rsidRPr="003B379D">
        <w:rPr>
          <w:cs/>
        </w:rPr>
        <w:tab/>
        <w:t>เงินสมทบกองทุนสำรองเลี้ยงชีพในส่วนของบริษัทและบริษัทย่อย ที่จ่ายสำหรับพนักงานและได้บันทึก</w:t>
      </w:r>
      <w:r w:rsidRPr="003B379D">
        <w:rPr>
          <w:spacing w:val="-4"/>
          <w:cs/>
        </w:rPr>
        <w:t xml:space="preserve">เป็นค่าใช้จ่ายในงบกำไรขาดทุนสำหรับปีสิ้นสุดวันที่ </w:t>
      </w:r>
      <w:r>
        <w:rPr>
          <w:spacing w:val="-4"/>
        </w:rPr>
        <w:t>31</w:t>
      </w:r>
      <w:r w:rsidRPr="003B379D">
        <w:rPr>
          <w:spacing w:val="-4"/>
          <w:cs/>
        </w:rPr>
        <w:t xml:space="preserve"> ธันวาคม </w:t>
      </w:r>
      <w:r>
        <w:rPr>
          <w:spacing w:val="-4"/>
        </w:rPr>
        <w:t>2565</w:t>
      </w:r>
      <w:r>
        <w:rPr>
          <w:spacing w:val="-4"/>
          <w:cs/>
        </w:rPr>
        <w:t xml:space="preserve"> </w:t>
      </w:r>
      <w:r w:rsidRPr="00600FC2">
        <w:rPr>
          <w:spacing w:val="-4"/>
          <w:cs/>
        </w:rPr>
        <w:t xml:space="preserve">และ </w:t>
      </w:r>
      <w:r>
        <w:rPr>
          <w:spacing w:val="-4"/>
        </w:rPr>
        <w:t>2564</w:t>
      </w:r>
      <w:r w:rsidRPr="00600FC2">
        <w:rPr>
          <w:spacing w:val="-4"/>
          <w:cs/>
        </w:rPr>
        <w:t xml:space="preserve"> เป็นจำนวน</w:t>
      </w:r>
      <w:r w:rsidRPr="00CC1054">
        <w:rPr>
          <w:spacing w:val="-4"/>
          <w:cs/>
        </w:rPr>
        <w:t xml:space="preserve">เงิน </w:t>
      </w:r>
      <w:r>
        <w:rPr>
          <w:spacing w:val="-4"/>
        </w:rPr>
        <w:t>15.08</w:t>
      </w:r>
      <w:r w:rsidRPr="00600FC2">
        <w:rPr>
          <w:rFonts w:hint="cs"/>
          <w:spacing w:val="-4"/>
          <w:cs/>
        </w:rPr>
        <w:t xml:space="preserve"> </w:t>
      </w:r>
      <w:r w:rsidRPr="00600FC2">
        <w:rPr>
          <w:spacing w:val="-4"/>
          <w:cs/>
        </w:rPr>
        <w:t>ล้านบาท</w:t>
      </w:r>
      <w:r>
        <w:rPr>
          <w:rFonts w:hint="cs"/>
          <w:spacing w:val="-4"/>
          <w:cs/>
        </w:rPr>
        <w:br/>
      </w:r>
      <w:r w:rsidRPr="00600FC2">
        <w:rPr>
          <w:spacing w:val="-4"/>
          <w:cs/>
        </w:rPr>
        <w:t xml:space="preserve">(เฉพาะกิจการ </w:t>
      </w:r>
      <w:r>
        <w:rPr>
          <w:spacing w:val="-4"/>
        </w:rPr>
        <w:t xml:space="preserve">6.79 </w:t>
      </w:r>
      <w:r w:rsidRPr="00600FC2">
        <w:rPr>
          <w:spacing w:val="-4"/>
          <w:cs/>
        </w:rPr>
        <w:t xml:space="preserve">ล้านบาท) </w:t>
      </w:r>
      <w:r w:rsidRPr="00BD2553">
        <w:rPr>
          <w:spacing w:val="-4"/>
          <w:cs/>
        </w:rPr>
        <w:t xml:space="preserve">และ </w:t>
      </w:r>
      <w:r>
        <w:rPr>
          <w:spacing w:val="-4"/>
        </w:rPr>
        <w:t>13.11</w:t>
      </w:r>
      <w:r w:rsidRPr="00BD2553">
        <w:rPr>
          <w:rFonts w:hint="cs"/>
          <w:spacing w:val="-4"/>
          <w:cs/>
        </w:rPr>
        <w:t xml:space="preserve"> </w:t>
      </w:r>
      <w:r w:rsidRPr="00BD2553">
        <w:rPr>
          <w:spacing w:val="-4"/>
          <w:cs/>
        </w:rPr>
        <w:t xml:space="preserve">ล้านบาท (เฉพาะกิจการ </w:t>
      </w:r>
      <w:r>
        <w:rPr>
          <w:spacing w:val="-4"/>
        </w:rPr>
        <w:t>5.67</w:t>
      </w:r>
      <w:r w:rsidRPr="00BD2553">
        <w:rPr>
          <w:spacing w:val="-4"/>
          <w:cs/>
        </w:rPr>
        <w:t xml:space="preserve"> ล้าน</w:t>
      </w:r>
      <w:r w:rsidRPr="003B379D">
        <w:rPr>
          <w:spacing w:val="-4"/>
          <w:cs/>
        </w:rPr>
        <w:t>บาท) ตามลำดับ</w:t>
      </w:r>
    </w:p>
    <w:p w14:paraId="469A42A1" w14:textId="77777777" w:rsidR="001B7C81" w:rsidRPr="006456E4" w:rsidRDefault="001B7C81" w:rsidP="001B7C81">
      <w:pPr>
        <w:tabs>
          <w:tab w:val="left" w:pos="360"/>
          <w:tab w:val="left" w:pos="900"/>
        </w:tabs>
        <w:ind w:right="142"/>
        <w:jc w:val="thaiDistribute"/>
        <w:rPr>
          <w:spacing w:val="-4"/>
          <w:sz w:val="10"/>
          <w:szCs w:val="10"/>
        </w:rPr>
      </w:pPr>
    </w:p>
    <w:p w14:paraId="26FAF647" w14:textId="77777777" w:rsidR="001B7C81" w:rsidRPr="001B7C81" w:rsidRDefault="001B7C81" w:rsidP="001B7C81">
      <w:pPr>
        <w:pStyle w:val="BodyText3"/>
        <w:numPr>
          <w:ilvl w:val="0"/>
          <w:numId w:val="2"/>
        </w:numPr>
        <w:tabs>
          <w:tab w:val="clear" w:pos="360"/>
        </w:tabs>
        <w:ind w:left="336" w:right="-706" w:hanging="364"/>
        <w:rPr>
          <w:rFonts w:ascii="Angsana New" w:hAnsi="Angsana New"/>
          <w:b/>
          <w:bCs/>
        </w:rPr>
      </w:pPr>
      <w:r w:rsidRPr="001B7C81">
        <w:rPr>
          <w:rFonts w:ascii="Angsana New" w:hAnsi="Angsana New"/>
          <w:b/>
          <w:bCs/>
          <w:cs/>
        </w:rPr>
        <w:t>ภาระผูกพันและหนี้สินที่อาจเกิดขึ้น</w:t>
      </w:r>
    </w:p>
    <w:p w14:paraId="04C6C8D4" w14:textId="77777777" w:rsidR="001B7C81" w:rsidRPr="00C04077" w:rsidRDefault="001B7C81" w:rsidP="001B7C81">
      <w:pPr>
        <w:tabs>
          <w:tab w:val="left" w:pos="360"/>
          <w:tab w:val="left" w:pos="900"/>
          <w:tab w:val="left" w:pos="1440"/>
        </w:tabs>
        <w:spacing w:line="120" w:lineRule="auto"/>
        <w:ind w:right="-340"/>
        <w:jc w:val="both"/>
        <w:rPr>
          <w:b/>
          <w:bCs/>
          <w:sz w:val="24"/>
          <w:szCs w:val="24"/>
        </w:rPr>
      </w:pPr>
    </w:p>
    <w:p w14:paraId="591327FC" w14:textId="77777777" w:rsidR="001B7C81" w:rsidRDefault="001B7C81" w:rsidP="008C3888">
      <w:pPr>
        <w:ind w:left="336" w:right="-331"/>
        <w:jc w:val="both"/>
      </w:pPr>
      <w:r>
        <w:t xml:space="preserve">33.1 </w:t>
      </w:r>
      <w:r w:rsidRPr="00C04077">
        <w:rPr>
          <w:cs/>
        </w:rPr>
        <w:t>ภาระผูกพัน</w:t>
      </w:r>
    </w:p>
    <w:p w14:paraId="4EF1C683" w14:textId="77777777" w:rsidR="001B7C81" w:rsidRPr="00C04077" w:rsidRDefault="001B7C81" w:rsidP="001B7C81">
      <w:pPr>
        <w:tabs>
          <w:tab w:val="left" w:pos="360"/>
          <w:tab w:val="left" w:pos="900"/>
          <w:tab w:val="left" w:pos="1440"/>
        </w:tabs>
        <w:ind w:left="360" w:right="-338" w:firstLine="916"/>
        <w:jc w:val="both"/>
        <w:rPr>
          <w:b/>
          <w:bCs/>
          <w:cs/>
        </w:rPr>
      </w:pPr>
      <w:r>
        <w:rPr>
          <w:cs/>
        </w:rPr>
        <w:t xml:space="preserve">ณ วันที่ </w:t>
      </w:r>
      <w:r>
        <w:t>31</w:t>
      </w:r>
      <w:r>
        <w:rPr>
          <w:cs/>
        </w:rPr>
        <w:t xml:space="preserve"> ธันวาคม </w:t>
      </w:r>
      <w:r>
        <w:t>2565</w:t>
      </w:r>
      <w:r w:rsidRPr="00C04077">
        <w:rPr>
          <w:cs/>
        </w:rPr>
        <w:t xml:space="preserve"> บริษัทย่อยมีภาระผูกพัน ดังนี้</w:t>
      </w:r>
    </w:p>
    <w:p w14:paraId="2C5972DF" w14:textId="77777777" w:rsidR="001B7C81" w:rsidRPr="00C04077" w:rsidRDefault="001B7C81" w:rsidP="008C3888">
      <w:pPr>
        <w:tabs>
          <w:tab w:val="left" w:pos="1440"/>
        </w:tabs>
        <w:ind w:left="8222" w:right="5"/>
        <w:jc w:val="right"/>
      </w:pPr>
      <w:r>
        <w:rPr>
          <w:rFonts w:hint="cs"/>
          <w:cs/>
        </w:rPr>
        <w:t xml:space="preserve"> </w:t>
      </w:r>
      <w:r w:rsidRPr="00C04077">
        <w:rPr>
          <w:cs/>
        </w:rPr>
        <w:t xml:space="preserve"> หน่วย</w:t>
      </w:r>
      <w:r>
        <w:rPr>
          <w:rFonts w:hint="cs"/>
          <w:cs/>
        </w:rPr>
        <w:t xml:space="preserve"> </w:t>
      </w:r>
      <w:r>
        <w:t xml:space="preserve">: </w:t>
      </w:r>
      <w:r>
        <w:rPr>
          <w:cs/>
        </w:rPr>
        <w:t>ล้านบา</w:t>
      </w:r>
      <w:r>
        <w:rPr>
          <w:rFonts w:hint="cs"/>
          <w:cs/>
        </w:rPr>
        <w:t>ท</w:t>
      </w:r>
    </w:p>
    <w:tbl>
      <w:tblPr>
        <w:tblW w:w="9603" w:type="dxa"/>
        <w:tblInd w:w="85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959"/>
        <w:gridCol w:w="2644"/>
      </w:tblGrid>
      <w:tr w:rsidR="001B7C81" w:rsidRPr="00C04077" w14:paraId="3B83B45F" w14:textId="77777777" w:rsidTr="00EC109E">
        <w:trPr>
          <w:trHeight w:hRule="exact" w:val="397"/>
        </w:trPr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A256" w14:textId="77777777" w:rsidR="001B7C81" w:rsidRPr="00C04077" w:rsidRDefault="001B7C81" w:rsidP="00457C33">
            <w:pP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A877" w14:textId="77777777" w:rsidR="001B7C81" w:rsidRPr="00C04077" w:rsidRDefault="001B7C81" w:rsidP="00457C33">
            <w:pPr>
              <w:tabs>
                <w:tab w:val="left" w:pos="900"/>
                <w:tab w:val="left" w:pos="1440"/>
              </w:tabs>
              <w:ind w:right="70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1B7C81" w:rsidRPr="00C04077" w14:paraId="2BE097A7" w14:textId="77777777" w:rsidTr="00EC109E">
        <w:trPr>
          <w:trHeight w:hRule="exact" w:val="397"/>
        </w:trPr>
        <w:tc>
          <w:tcPr>
            <w:tcW w:w="6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B83DE" w14:textId="77777777" w:rsidR="001B7C81" w:rsidRPr="00C04077" w:rsidRDefault="001B7C81" w:rsidP="00457C33">
            <w:pPr>
              <w:tabs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EAFF1" w14:textId="77777777" w:rsidR="001B7C81" w:rsidRPr="00C04077" w:rsidRDefault="001B7C81" w:rsidP="00457C33">
            <w:pPr>
              <w:tabs>
                <w:tab w:val="decimal" w:pos="920"/>
              </w:tabs>
              <w:ind w:right="70"/>
              <w:jc w:val="both"/>
              <w:rPr>
                <w:sz w:val="30"/>
                <w:szCs w:val="30"/>
                <w:cs/>
              </w:rPr>
            </w:pPr>
          </w:p>
        </w:tc>
      </w:tr>
      <w:tr w:rsidR="001B7C81" w:rsidRPr="00C04077" w14:paraId="25DD8372" w14:textId="77777777" w:rsidTr="00EC109E">
        <w:trPr>
          <w:trHeight w:hRule="exact" w:val="397"/>
        </w:trPr>
        <w:tc>
          <w:tcPr>
            <w:tcW w:w="6959" w:type="dxa"/>
            <w:tcBorders>
              <w:left w:val="single" w:sz="4" w:space="0" w:color="auto"/>
              <w:right w:val="single" w:sz="4" w:space="0" w:color="auto"/>
            </w:tcBorders>
          </w:tcPr>
          <w:p w14:paraId="6226B91C" w14:textId="77777777" w:rsidR="001B7C81" w:rsidRPr="00C04077" w:rsidRDefault="001B7C81" w:rsidP="00457C33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- ค้ำประกันการปฏิบัติตามสัญญาเช่าใช้บริการโครงข่ายโทรทัศน์ประเภทที่ใช้</w:t>
            </w:r>
          </w:p>
        </w:tc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</w:tcPr>
          <w:p w14:paraId="0298400A" w14:textId="77777777" w:rsidR="001B7C81" w:rsidRPr="00BD1A8B" w:rsidRDefault="001B7C81" w:rsidP="00457C33">
            <w:pPr>
              <w:tabs>
                <w:tab w:val="left" w:pos="900"/>
                <w:tab w:val="left" w:pos="1440"/>
              </w:tabs>
              <w:ind w:right="250" w:firstLine="292"/>
              <w:jc w:val="both"/>
              <w:rPr>
                <w:sz w:val="30"/>
                <w:szCs w:val="30"/>
                <w:highlight w:val="yellow"/>
              </w:rPr>
            </w:pPr>
          </w:p>
        </w:tc>
      </w:tr>
      <w:tr w:rsidR="001B7C81" w:rsidRPr="00C04077" w14:paraId="17F11FA6" w14:textId="77777777" w:rsidTr="00EC109E">
        <w:trPr>
          <w:trHeight w:hRule="exact" w:val="397"/>
        </w:trPr>
        <w:tc>
          <w:tcPr>
            <w:tcW w:w="6959" w:type="dxa"/>
            <w:tcBorders>
              <w:left w:val="single" w:sz="4" w:space="0" w:color="auto"/>
              <w:right w:val="single" w:sz="4" w:space="0" w:color="auto"/>
            </w:tcBorders>
          </w:tcPr>
          <w:p w14:paraId="3E086EA7" w14:textId="77777777" w:rsidR="001B7C81" w:rsidRPr="00C04077" w:rsidRDefault="001B7C81" w:rsidP="00457C33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คลื่นความถี่ภาคพื้นดินในระบบดิจิตอล</w:t>
            </w:r>
          </w:p>
        </w:tc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</w:tcPr>
          <w:p w14:paraId="6489DD06" w14:textId="77777777" w:rsidR="001B7C81" w:rsidRPr="00FA547F" w:rsidRDefault="001B7C81" w:rsidP="00457C33">
            <w:pPr>
              <w:ind w:right="-181"/>
              <w:jc w:val="center"/>
              <w:rPr>
                <w:color w:val="000000"/>
                <w:sz w:val="30"/>
                <w:szCs w:val="30"/>
              </w:rPr>
            </w:pPr>
            <w:r w:rsidRPr="00FA547F">
              <w:rPr>
                <w:rFonts w:hint="cs"/>
                <w:color w:val="000000"/>
                <w:sz w:val="30"/>
                <w:szCs w:val="30"/>
                <w:cs/>
              </w:rPr>
              <w:t>52.13</w:t>
            </w:r>
          </w:p>
        </w:tc>
      </w:tr>
      <w:tr w:rsidR="001B7C81" w:rsidRPr="00C04077" w14:paraId="2C13EDEF" w14:textId="77777777" w:rsidTr="00EC109E">
        <w:trPr>
          <w:trHeight w:hRule="exact" w:val="397"/>
        </w:trPr>
        <w:tc>
          <w:tcPr>
            <w:tcW w:w="6959" w:type="dxa"/>
            <w:tcBorders>
              <w:left w:val="single" w:sz="4" w:space="0" w:color="auto"/>
              <w:right w:val="single" w:sz="4" w:space="0" w:color="auto"/>
            </w:tcBorders>
          </w:tcPr>
          <w:p w14:paraId="1857EF6F" w14:textId="77777777" w:rsidR="001B7C81" w:rsidRPr="00C04077" w:rsidRDefault="001B7C81" w:rsidP="00457C33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ค้ำประกันการชำระเงินค่าถ่ายทอดสดสัญญาณการแข่งขัน เทปบันทึกภาพ</w:t>
            </w:r>
          </w:p>
        </w:tc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</w:tcPr>
          <w:p w14:paraId="00893DC9" w14:textId="77777777" w:rsidR="001B7C81" w:rsidRPr="00FA547F" w:rsidRDefault="001B7C81" w:rsidP="00457C33">
            <w:pPr>
              <w:ind w:right="250"/>
              <w:jc w:val="center"/>
              <w:rPr>
                <w:color w:val="000000"/>
                <w:sz w:val="30"/>
                <w:szCs w:val="30"/>
              </w:rPr>
            </w:pPr>
          </w:p>
        </w:tc>
      </w:tr>
      <w:tr w:rsidR="001B7C81" w:rsidRPr="00C04077" w14:paraId="2DB4F2D9" w14:textId="77777777" w:rsidTr="00EC109E">
        <w:trPr>
          <w:trHeight w:hRule="exact" w:val="397"/>
        </w:trPr>
        <w:tc>
          <w:tcPr>
            <w:tcW w:w="6959" w:type="dxa"/>
            <w:tcBorders>
              <w:left w:val="single" w:sz="4" w:space="0" w:color="auto"/>
              <w:right w:val="single" w:sz="4" w:space="0" w:color="auto"/>
            </w:tcBorders>
          </w:tcPr>
          <w:p w14:paraId="139BC039" w14:textId="77777777" w:rsidR="001B7C81" w:rsidRPr="00C04077" w:rsidRDefault="001B7C81" w:rsidP="00457C33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       การแข่งขัน และรายการต่างๆของรายการฟุตบอลต่างประเทศ</w:t>
            </w:r>
          </w:p>
        </w:tc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</w:tcPr>
          <w:p w14:paraId="5929F3E1" w14:textId="77777777" w:rsidR="001B7C81" w:rsidRPr="00FA547F" w:rsidRDefault="001B7C81" w:rsidP="00457C33">
            <w:pPr>
              <w:ind w:right="-181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34.73</w:t>
            </w:r>
          </w:p>
          <w:p w14:paraId="397DE487" w14:textId="77777777" w:rsidR="001B7C81" w:rsidRPr="00FA547F" w:rsidRDefault="001B7C81" w:rsidP="00457C33">
            <w:pPr>
              <w:ind w:right="-181"/>
              <w:jc w:val="center"/>
              <w:rPr>
                <w:color w:val="000000"/>
                <w:sz w:val="30"/>
                <w:szCs w:val="30"/>
              </w:rPr>
            </w:pPr>
          </w:p>
        </w:tc>
      </w:tr>
      <w:tr w:rsidR="001B7C81" w:rsidRPr="00C04077" w14:paraId="519202FB" w14:textId="77777777" w:rsidTr="00EC109E">
        <w:trPr>
          <w:trHeight w:hRule="exact" w:val="397"/>
        </w:trPr>
        <w:tc>
          <w:tcPr>
            <w:tcW w:w="6959" w:type="dxa"/>
            <w:tcBorders>
              <w:left w:val="single" w:sz="4" w:space="0" w:color="auto"/>
              <w:right w:val="single" w:sz="4" w:space="0" w:color="auto"/>
            </w:tcBorders>
          </w:tcPr>
          <w:p w14:paraId="11D54694" w14:textId="77777777" w:rsidR="001B7C81" w:rsidRPr="00C04077" w:rsidRDefault="001B7C81" w:rsidP="00457C33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2644" w:type="dxa"/>
            <w:tcBorders>
              <w:left w:val="single" w:sz="4" w:space="0" w:color="auto"/>
              <w:right w:val="single" w:sz="4" w:space="0" w:color="auto"/>
            </w:tcBorders>
          </w:tcPr>
          <w:p w14:paraId="3E0143C7" w14:textId="77777777" w:rsidR="001B7C81" w:rsidRPr="00FA547F" w:rsidRDefault="001B7C81" w:rsidP="00457C33">
            <w:pPr>
              <w:ind w:right="-5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547F">
              <w:rPr>
                <w:rFonts w:ascii="Angsana New" w:hAnsi="Angsana New"/>
                <w:color w:val="000000"/>
                <w:sz w:val="30"/>
                <w:szCs w:val="30"/>
              </w:rPr>
              <w:t>(USD 1,000,000)</w:t>
            </w:r>
          </w:p>
        </w:tc>
      </w:tr>
      <w:tr w:rsidR="001B7C81" w:rsidRPr="00C04077" w14:paraId="26E73ADC" w14:textId="77777777" w:rsidTr="00EC109E">
        <w:trPr>
          <w:trHeight w:hRule="exact" w:val="397"/>
        </w:trPr>
        <w:tc>
          <w:tcPr>
            <w:tcW w:w="6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4148" w14:textId="77777777" w:rsidR="001B7C81" w:rsidRPr="00C04077" w:rsidRDefault="001B7C81" w:rsidP="00457C33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2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48C9" w14:textId="77777777" w:rsidR="001B7C81" w:rsidRPr="00FA547F" w:rsidRDefault="001B7C81" w:rsidP="00457C33">
            <w:pPr>
              <w:ind w:right="-181"/>
              <w:jc w:val="center"/>
              <w:rPr>
                <w:color w:val="000000"/>
                <w:sz w:val="30"/>
                <w:szCs w:val="30"/>
                <w:cs/>
              </w:rPr>
            </w:pPr>
            <w:r w:rsidRPr="00FA547F">
              <w:rPr>
                <w:rFonts w:hint="cs"/>
                <w:color w:val="000000"/>
                <w:sz w:val="30"/>
                <w:szCs w:val="30"/>
                <w:cs/>
              </w:rPr>
              <w:t>1.21</w:t>
            </w:r>
          </w:p>
        </w:tc>
      </w:tr>
    </w:tbl>
    <w:p w14:paraId="0FC9DCB9" w14:textId="77777777" w:rsidR="001B7C81" w:rsidRPr="00E810C3" w:rsidRDefault="001B7C81" w:rsidP="001B7C81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14"/>
          <w:szCs w:val="14"/>
        </w:rPr>
      </w:pPr>
    </w:p>
    <w:p w14:paraId="4E254DAB" w14:textId="77777777" w:rsidR="001B7C81" w:rsidRPr="007D461F" w:rsidRDefault="001B7C81" w:rsidP="008C3888">
      <w:pPr>
        <w:ind w:left="350" w:right="-331"/>
        <w:jc w:val="both"/>
        <w:rPr>
          <w:cs/>
        </w:rPr>
      </w:pPr>
      <w:r w:rsidRPr="00C04077">
        <w:t>3</w:t>
      </w:r>
      <w:r>
        <w:t>3</w:t>
      </w:r>
      <w:r w:rsidRPr="00C04077">
        <w:rPr>
          <w:cs/>
        </w:rPr>
        <w:t>.2</w:t>
      </w:r>
      <w:r>
        <w:t xml:space="preserve"> </w:t>
      </w:r>
      <w:r w:rsidRPr="00C04077">
        <w:rPr>
          <w:cs/>
        </w:rPr>
        <w:t>ภาระผูกพันตามสัญญา</w:t>
      </w:r>
      <w:r>
        <w:rPr>
          <w:rFonts w:hint="cs"/>
          <w:cs/>
        </w:rPr>
        <w:t>บริการ</w:t>
      </w:r>
    </w:p>
    <w:p w14:paraId="08217643" w14:textId="553E199B" w:rsidR="001B7C81" w:rsidRPr="00CC1054" w:rsidRDefault="008C3888" w:rsidP="001B7C81">
      <w:pPr>
        <w:ind w:left="900" w:right="-42" w:firstLine="360"/>
        <w:jc w:val="both"/>
        <w:rPr>
          <w:rFonts w:ascii="Angsana New" w:hAnsi="Angsana New"/>
          <w:b/>
          <w:bCs/>
          <w:spacing w:val="-6"/>
        </w:rPr>
      </w:pPr>
      <w:r>
        <w:t xml:space="preserve">   </w:t>
      </w:r>
      <w:r w:rsidR="001B7C81" w:rsidRPr="00CC1054">
        <w:rPr>
          <w:rFonts w:ascii="Angsana New" w:hAnsi="Angsana New" w:hint="cs"/>
          <w:spacing w:val="-6"/>
          <w:cs/>
        </w:rPr>
        <w:t xml:space="preserve">ณ วันที่ </w:t>
      </w:r>
      <w:r w:rsidR="001B7C81" w:rsidRPr="00CC1054">
        <w:rPr>
          <w:rFonts w:ascii="Angsana New" w:hAnsi="Angsana New"/>
          <w:spacing w:val="-6"/>
        </w:rPr>
        <w:t>31</w:t>
      </w:r>
      <w:r w:rsidR="001B7C81" w:rsidRPr="00CC1054">
        <w:rPr>
          <w:rFonts w:ascii="Angsana New" w:hAnsi="Angsana New" w:hint="cs"/>
          <w:spacing w:val="-6"/>
          <w:cs/>
        </w:rPr>
        <w:t xml:space="preserve"> ธันวาคม </w:t>
      </w:r>
      <w:r w:rsidR="001B7C81" w:rsidRPr="00CC1054">
        <w:rPr>
          <w:rFonts w:ascii="Angsana New" w:hAnsi="Angsana New"/>
          <w:spacing w:val="-6"/>
        </w:rPr>
        <w:t>256</w:t>
      </w:r>
      <w:r w:rsidR="001B7C81">
        <w:rPr>
          <w:rFonts w:ascii="Angsana New" w:hAnsi="Angsana New"/>
          <w:spacing w:val="-6"/>
        </w:rPr>
        <w:t>5</w:t>
      </w:r>
      <w:r w:rsidR="001B7C81" w:rsidRPr="00CC1054">
        <w:rPr>
          <w:rFonts w:ascii="Angsana New" w:hAnsi="Angsana New" w:hint="cs"/>
          <w:spacing w:val="-6"/>
          <w:cs/>
        </w:rPr>
        <w:t xml:space="preserve"> บริษัทและบริษัทย่อยมีภาระผูกพันตามสัญญาบริการ โดยมีรายละเอียด ดังนี้</w:t>
      </w:r>
    </w:p>
    <w:p w14:paraId="06C2935A" w14:textId="39126585" w:rsidR="001B7C81" w:rsidRDefault="001B7C81" w:rsidP="00EC109E">
      <w:pPr>
        <w:tabs>
          <w:tab w:val="left" w:pos="1414"/>
          <w:tab w:val="left" w:pos="1620"/>
        </w:tabs>
        <w:ind w:left="770" w:right="19" w:firstLine="116"/>
        <w:jc w:val="thaiDistribute"/>
        <w:outlineLvl w:val="0"/>
        <w:rPr>
          <w:rFonts w:ascii="Angsana New" w:hAnsi="Angsana New"/>
          <w:sz w:val="16"/>
          <w:szCs w:val="16"/>
        </w:rPr>
      </w:pPr>
      <w:r w:rsidRPr="00CC1054">
        <w:rPr>
          <w:rFonts w:ascii="Angsana New" w:hAnsi="Angsana New" w:hint="cs"/>
          <w:spacing w:val="-6"/>
          <w:cs/>
        </w:rPr>
        <w:tab/>
      </w:r>
      <w:r w:rsidRPr="001F1E65">
        <w:rPr>
          <w:rFonts w:ascii="Angsana New" w:hAnsi="Angsana New"/>
          <w:spacing w:val="-2"/>
        </w:rPr>
        <w:t xml:space="preserve">- </w:t>
      </w:r>
      <w:r w:rsidRPr="001F1E65">
        <w:rPr>
          <w:rFonts w:ascii="Angsana New" w:hAnsi="Angsana New" w:hint="cs"/>
          <w:spacing w:val="-2"/>
          <w:cs/>
        </w:rPr>
        <w:t>บริษัทและบริษัทย่อยได้ทำสัญญาบริการพื้นที่สำนักงานอาคารมาลีนนท์ ทาว</w:t>
      </w:r>
      <w:proofErr w:type="spellStart"/>
      <w:r w:rsidRPr="001F1E65">
        <w:rPr>
          <w:rFonts w:ascii="Angsana New" w:hAnsi="Angsana New" w:hint="cs"/>
          <w:spacing w:val="-2"/>
          <w:cs/>
        </w:rPr>
        <w:t>เวอร์</w:t>
      </w:r>
      <w:proofErr w:type="spellEnd"/>
      <w:r w:rsidRPr="001F1E65">
        <w:rPr>
          <w:rFonts w:ascii="Angsana New" w:hAnsi="Angsana New" w:hint="cs"/>
          <w:spacing w:val="-2"/>
          <w:cs/>
        </w:rPr>
        <w:t xml:space="preserve"> ชั้น </w:t>
      </w:r>
      <w:r w:rsidRPr="001F1E65">
        <w:rPr>
          <w:rFonts w:ascii="Angsana New" w:hAnsi="Angsana New" w:hint="cs"/>
          <w:spacing w:val="-2"/>
        </w:rPr>
        <w:t>2</w:t>
      </w:r>
      <w:r w:rsidRPr="001F1E65">
        <w:rPr>
          <w:rFonts w:ascii="Angsana New" w:hAnsi="Angsana New"/>
          <w:spacing w:val="-2"/>
        </w:rPr>
        <w:t>-4</w:t>
      </w:r>
      <w:r w:rsidRPr="001F1E65">
        <w:rPr>
          <w:rFonts w:ascii="Angsana New" w:hAnsi="Angsana New" w:hint="cs"/>
          <w:spacing w:val="-2"/>
        </w:rPr>
        <w:t>,</w:t>
      </w:r>
      <w:r w:rsidRPr="001F1E65">
        <w:rPr>
          <w:rFonts w:ascii="Angsana New" w:hAnsi="Angsana New"/>
          <w:spacing w:val="-2"/>
        </w:rPr>
        <w:t>7, 9-10, 29B</w:t>
      </w:r>
      <w:r w:rsidRPr="007B2535">
        <w:rPr>
          <w:rFonts w:ascii="Angsana New" w:hAnsi="Angsana New"/>
        </w:rPr>
        <w:t xml:space="preserve"> </w:t>
      </w:r>
      <w:r w:rsidR="008C3888">
        <w:rPr>
          <w:rFonts w:ascii="Angsana New" w:hAnsi="Angsana New"/>
        </w:rPr>
        <w:t xml:space="preserve">  </w:t>
      </w:r>
      <w:r w:rsidRPr="007B2535">
        <w:rPr>
          <w:rFonts w:ascii="Angsana New" w:hAnsi="Angsana New" w:hint="cs"/>
          <w:cs/>
        </w:rPr>
        <w:t xml:space="preserve">และ </w:t>
      </w:r>
      <w:r w:rsidRPr="007B2535">
        <w:rPr>
          <w:rFonts w:ascii="Angsana New" w:hAnsi="Angsana New" w:hint="cs"/>
        </w:rPr>
        <w:t>30-34</w:t>
      </w:r>
      <w:r w:rsidRPr="007B2535">
        <w:rPr>
          <w:rFonts w:ascii="Angsana New" w:hAnsi="Angsana New"/>
        </w:rPr>
        <w:t xml:space="preserve"> </w:t>
      </w:r>
      <w:r w:rsidRPr="007B2535">
        <w:rPr>
          <w:rFonts w:ascii="Angsana New" w:hAnsi="Angsana New" w:hint="cs"/>
          <w:cs/>
        </w:rPr>
        <w:t xml:space="preserve">เลขที่ </w:t>
      </w:r>
      <w:r w:rsidRPr="007B2535">
        <w:rPr>
          <w:rFonts w:ascii="Angsana New" w:hAnsi="Angsana New" w:hint="cs"/>
        </w:rPr>
        <w:t>3199</w:t>
      </w:r>
      <w:r w:rsidRPr="007B2535">
        <w:rPr>
          <w:rFonts w:ascii="Angsana New" w:hAnsi="Angsana New"/>
        </w:rPr>
        <w:t xml:space="preserve"> </w:t>
      </w:r>
      <w:r w:rsidRPr="007B2535">
        <w:rPr>
          <w:rFonts w:ascii="Angsana New" w:hAnsi="Angsana New" w:hint="cs"/>
          <w:cs/>
        </w:rPr>
        <w:t xml:space="preserve">ถนนพระราม </w:t>
      </w:r>
      <w:r w:rsidRPr="007B2535">
        <w:rPr>
          <w:rFonts w:ascii="Angsana New" w:hAnsi="Angsana New" w:hint="cs"/>
        </w:rPr>
        <w:t>4</w:t>
      </w:r>
      <w:r w:rsidRPr="007B2535">
        <w:rPr>
          <w:rFonts w:ascii="Angsana New" w:hAnsi="Angsana New"/>
        </w:rPr>
        <w:t xml:space="preserve"> </w:t>
      </w:r>
      <w:r w:rsidRPr="007B2535">
        <w:rPr>
          <w:rFonts w:ascii="Angsana New" w:hAnsi="Angsana New" w:hint="cs"/>
          <w:cs/>
        </w:rPr>
        <w:t>แขวงคลองตัน เขตคลองเตย กรุงเทพมหานคร กับ กองทุนรวมอสังหาริมทรัพย์</w:t>
      </w:r>
      <w:proofErr w:type="spellStart"/>
      <w:r w:rsidRPr="007B2535">
        <w:rPr>
          <w:rFonts w:ascii="Angsana New" w:hAnsi="Angsana New" w:hint="cs"/>
          <w:cs/>
        </w:rPr>
        <w:t>มิล</w:t>
      </w:r>
      <w:proofErr w:type="spellEnd"/>
      <w:r w:rsidRPr="007B2535">
        <w:rPr>
          <w:rFonts w:ascii="Angsana New" w:hAnsi="Angsana New" w:hint="cs"/>
          <w:cs/>
        </w:rPr>
        <w:t>เลียน</w:t>
      </w:r>
      <w:proofErr w:type="spellStart"/>
      <w:r w:rsidRPr="007B2535">
        <w:rPr>
          <w:rFonts w:ascii="Angsana New" w:hAnsi="Angsana New" w:hint="cs"/>
          <w:cs/>
        </w:rPr>
        <w:t>แนร์</w:t>
      </w:r>
      <w:proofErr w:type="spellEnd"/>
      <w:r w:rsidRPr="007B2535">
        <w:rPr>
          <w:rFonts w:ascii="Angsana New" w:hAnsi="Angsana New" w:hint="cs"/>
          <w:cs/>
        </w:rPr>
        <w:t xml:space="preserve"> </w:t>
      </w:r>
      <w:proofErr w:type="gramStart"/>
      <w:r w:rsidRPr="007B2535">
        <w:rPr>
          <w:rFonts w:ascii="Angsana New" w:hAnsi="Angsana New" w:hint="cs"/>
          <w:cs/>
        </w:rPr>
        <w:t xml:space="preserve">มีระยะเวลา </w:t>
      </w:r>
      <w:r w:rsidRPr="007B2535">
        <w:rPr>
          <w:rFonts w:ascii="Angsana New" w:hAnsi="Angsana New" w:hint="cs"/>
          <w:sz w:val="16"/>
          <w:szCs w:val="16"/>
          <w:cs/>
        </w:rPr>
        <w:t xml:space="preserve"> </w:t>
      </w:r>
      <w:r w:rsidRPr="007B2535">
        <w:rPr>
          <w:rFonts w:ascii="Angsana New" w:hAnsi="Angsana New"/>
        </w:rPr>
        <w:t>3</w:t>
      </w:r>
      <w:proofErr w:type="gramEnd"/>
      <w:r w:rsidRPr="007B2535">
        <w:rPr>
          <w:rFonts w:ascii="Angsana New" w:hAnsi="Angsana New"/>
        </w:rPr>
        <w:t xml:space="preserve"> </w:t>
      </w:r>
      <w:r w:rsidRPr="007B2535">
        <w:rPr>
          <w:rFonts w:ascii="Angsana New" w:hAnsi="Angsana New" w:hint="cs"/>
          <w:sz w:val="12"/>
          <w:szCs w:val="12"/>
        </w:rPr>
        <w:t xml:space="preserve"> </w:t>
      </w:r>
      <w:r w:rsidRPr="007B2535">
        <w:rPr>
          <w:rFonts w:ascii="Angsana New" w:hAnsi="Angsana New" w:hint="cs"/>
          <w:cs/>
        </w:rPr>
        <w:t>ปี</w:t>
      </w:r>
      <w:r w:rsidRPr="007B2535">
        <w:rPr>
          <w:rFonts w:ascii="Angsana New" w:hAnsi="Angsana New" w:hint="cs"/>
          <w:sz w:val="16"/>
          <w:szCs w:val="16"/>
          <w:cs/>
        </w:rPr>
        <w:t xml:space="preserve"> </w:t>
      </w:r>
    </w:p>
    <w:p w14:paraId="719BA135" w14:textId="77777777" w:rsidR="001B7C81" w:rsidRDefault="001B7C81" w:rsidP="001B7C81">
      <w:pPr>
        <w:tabs>
          <w:tab w:val="left" w:pos="1276"/>
          <w:tab w:val="left" w:pos="1620"/>
        </w:tabs>
        <w:ind w:left="784" w:right="-126" w:firstLine="116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7A847353" w14:textId="77777777" w:rsidR="001B7C81" w:rsidRDefault="001B7C81" w:rsidP="001B7C81">
      <w:pPr>
        <w:tabs>
          <w:tab w:val="left" w:pos="1276"/>
          <w:tab w:val="left" w:pos="1620"/>
        </w:tabs>
        <w:ind w:left="784" w:right="-126" w:firstLine="116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464927C5" w14:textId="77777777" w:rsidR="001B7C81" w:rsidRDefault="001B7C81" w:rsidP="001B7C81">
      <w:pPr>
        <w:tabs>
          <w:tab w:val="left" w:pos="1276"/>
          <w:tab w:val="left" w:pos="1620"/>
        </w:tabs>
        <w:ind w:left="784" w:right="-126" w:firstLine="116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7F878AB4" w14:textId="77777777" w:rsidR="001B7C81" w:rsidRDefault="001B7C81" w:rsidP="001B7C81">
      <w:pPr>
        <w:tabs>
          <w:tab w:val="left" w:pos="1276"/>
          <w:tab w:val="left" w:pos="1620"/>
        </w:tabs>
        <w:ind w:left="784" w:right="-126" w:firstLine="116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0DE108F0" w14:textId="77777777" w:rsidR="001B7C81" w:rsidRDefault="001B7C81" w:rsidP="001B7C81">
      <w:pPr>
        <w:tabs>
          <w:tab w:val="left" w:pos="1276"/>
          <w:tab w:val="left" w:pos="1620"/>
        </w:tabs>
        <w:ind w:left="784" w:right="-126" w:firstLine="116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0D20A83F" w14:textId="77777777" w:rsidR="001B7C81" w:rsidRDefault="001B7C81" w:rsidP="001B7C81">
      <w:pPr>
        <w:tabs>
          <w:tab w:val="left" w:pos="1276"/>
          <w:tab w:val="left" w:pos="1620"/>
        </w:tabs>
        <w:ind w:left="784" w:right="-126" w:firstLine="116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38E3302F" w14:textId="77777777" w:rsidR="001B7C81" w:rsidRDefault="001B7C81" w:rsidP="001B7C81">
      <w:pPr>
        <w:tabs>
          <w:tab w:val="left" w:pos="1276"/>
          <w:tab w:val="left" w:pos="1620"/>
        </w:tabs>
        <w:ind w:left="784" w:right="-126" w:firstLine="116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7EBC56DC" w14:textId="77777777" w:rsidR="001B7C81" w:rsidRDefault="001B7C81" w:rsidP="001B7C81">
      <w:pPr>
        <w:tabs>
          <w:tab w:val="left" w:pos="1276"/>
          <w:tab w:val="left" w:pos="1620"/>
        </w:tabs>
        <w:ind w:left="784" w:right="-126" w:firstLine="116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1A5D2352" w14:textId="77777777" w:rsidR="001B7C81" w:rsidRPr="001F1E65" w:rsidRDefault="001B7C81" w:rsidP="001B7C81">
      <w:pPr>
        <w:tabs>
          <w:tab w:val="left" w:pos="1276"/>
          <w:tab w:val="left" w:pos="1620"/>
        </w:tabs>
        <w:ind w:left="784" w:right="-126" w:firstLine="116"/>
        <w:jc w:val="thaiDistribute"/>
        <w:outlineLvl w:val="0"/>
        <w:rPr>
          <w:rFonts w:ascii="Angsana New" w:hAnsi="Angsana New"/>
          <w:sz w:val="16"/>
          <w:szCs w:val="16"/>
          <w:cs/>
        </w:rPr>
      </w:pPr>
    </w:p>
    <w:p w14:paraId="0220BBC3" w14:textId="1F633D64" w:rsidR="001B7C81" w:rsidRPr="00BD1A8B" w:rsidRDefault="001B7C81" w:rsidP="00EC109E">
      <w:pPr>
        <w:tabs>
          <w:tab w:val="left" w:pos="1428"/>
          <w:tab w:val="left" w:pos="1620"/>
        </w:tabs>
        <w:ind w:left="770" w:right="5" w:firstLine="242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 w:hint="cs"/>
          <w:cs/>
        </w:rPr>
        <w:lastRenderedPageBreak/>
        <w:tab/>
      </w:r>
      <w:r w:rsidRPr="00F40F35">
        <w:rPr>
          <w:rFonts w:ascii="Angsana New" w:hAnsi="Angsana New"/>
          <w:spacing w:val="-4"/>
        </w:rPr>
        <w:t xml:space="preserve">- </w:t>
      </w:r>
      <w:r w:rsidRPr="00F40F35">
        <w:rPr>
          <w:rFonts w:ascii="Angsana New" w:hAnsi="Angsana New" w:hint="cs"/>
          <w:spacing w:val="-4"/>
          <w:cs/>
        </w:rPr>
        <w:t>บริษัทย่อยได้ทำสัญญาบริการพื้นที่ของอาคารมาลีนนท์ ทาว</w:t>
      </w:r>
      <w:proofErr w:type="spellStart"/>
      <w:r w:rsidRPr="00F40F35">
        <w:rPr>
          <w:rFonts w:ascii="Angsana New" w:hAnsi="Angsana New" w:hint="cs"/>
          <w:spacing w:val="-4"/>
          <w:cs/>
        </w:rPr>
        <w:t>เวอร์</w:t>
      </w:r>
      <w:proofErr w:type="spellEnd"/>
      <w:r w:rsidRPr="00F40F35">
        <w:rPr>
          <w:rFonts w:ascii="Angsana New" w:hAnsi="Angsana New" w:hint="cs"/>
          <w:spacing w:val="-4"/>
          <w:cs/>
        </w:rPr>
        <w:t xml:space="preserve"> (</w:t>
      </w:r>
      <w:r w:rsidRPr="00F40F35">
        <w:rPr>
          <w:rFonts w:ascii="Angsana New" w:hAnsi="Angsana New"/>
          <w:spacing w:val="-4"/>
        </w:rPr>
        <w:t>M II)</w:t>
      </w:r>
      <w:r w:rsidRPr="00F40F35">
        <w:rPr>
          <w:rFonts w:ascii="Angsana New" w:hAnsi="Angsana New" w:hint="cs"/>
          <w:spacing w:val="-4"/>
          <w:cs/>
        </w:rPr>
        <w:t xml:space="preserve"> ชั้น </w:t>
      </w:r>
      <w:r w:rsidRPr="00F40F35">
        <w:rPr>
          <w:rFonts w:ascii="Angsana New" w:hAnsi="Angsana New"/>
          <w:spacing w:val="-4"/>
        </w:rPr>
        <w:t>B2</w:t>
      </w:r>
      <w:r>
        <w:rPr>
          <w:rFonts w:ascii="Angsana New" w:hAnsi="Angsana New"/>
          <w:spacing w:val="-4"/>
        </w:rPr>
        <w:t>, 2-7</w:t>
      </w:r>
      <w:r w:rsidRPr="00662D20">
        <w:rPr>
          <w:rFonts w:ascii="Angsana New" w:hAnsi="Angsana New"/>
          <w:spacing w:val="-4"/>
          <w:sz w:val="14"/>
          <w:szCs w:val="14"/>
        </w:rPr>
        <w:t xml:space="preserve"> </w:t>
      </w:r>
      <w:r w:rsidRPr="00F40F35">
        <w:rPr>
          <w:rFonts w:ascii="Angsana New" w:hAnsi="Angsana New" w:hint="cs"/>
          <w:spacing w:val="-4"/>
          <w:cs/>
        </w:rPr>
        <w:t>และ</w:t>
      </w:r>
      <w:r w:rsidRPr="00662D20">
        <w:rPr>
          <w:rFonts w:ascii="Angsana New" w:hAnsi="Angsana New"/>
          <w:spacing w:val="-4"/>
          <w:sz w:val="20"/>
          <w:szCs w:val="20"/>
        </w:rPr>
        <w:t xml:space="preserve"> </w:t>
      </w:r>
      <w:r>
        <w:rPr>
          <w:rFonts w:ascii="Angsana New" w:hAnsi="Angsana New"/>
          <w:spacing w:val="-4"/>
        </w:rPr>
        <w:t>9-12</w:t>
      </w:r>
      <w:r w:rsidRPr="00662D20">
        <w:rPr>
          <w:rFonts w:ascii="Angsana New" w:hAnsi="Angsana New"/>
          <w:spacing w:val="-4"/>
          <w:sz w:val="24"/>
          <w:szCs w:val="24"/>
        </w:rPr>
        <w:t xml:space="preserve"> </w:t>
      </w:r>
      <w:r w:rsidRPr="00F40F35">
        <w:rPr>
          <w:rFonts w:ascii="Angsana New" w:hAnsi="Angsana New" w:hint="cs"/>
          <w:spacing w:val="-4"/>
          <w:cs/>
        </w:rPr>
        <w:t>มีระยะเวลา</w:t>
      </w:r>
      <w:r w:rsidR="007D3EF5">
        <w:rPr>
          <w:rFonts w:ascii="Angsana New" w:hAnsi="Angsana New"/>
          <w:spacing w:val="-4"/>
        </w:rPr>
        <w:t xml:space="preserve">   </w:t>
      </w:r>
      <w:r>
        <w:rPr>
          <w:rFonts w:ascii="Angsana New" w:hAnsi="Angsana New" w:hint="cs"/>
          <w:spacing w:val="-4"/>
          <w:cs/>
        </w:rPr>
        <w:t xml:space="preserve"> </w:t>
      </w:r>
      <w:r>
        <w:rPr>
          <w:rFonts w:ascii="Angsana New" w:hAnsi="Angsana New"/>
          <w:spacing w:val="-4"/>
        </w:rPr>
        <w:t xml:space="preserve">3 </w:t>
      </w:r>
      <w:r w:rsidRPr="00F40F35">
        <w:rPr>
          <w:rFonts w:ascii="Angsana New" w:hAnsi="Angsana New" w:hint="cs"/>
          <w:spacing w:val="-4"/>
          <w:cs/>
        </w:rPr>
        <w:t xml:space="preserve">ปี นับตั้งแต่วันที่ </w:t>
      </w:r>
      <w:r>
        <w:rPr>
          <w:rFonts w:ascii="Angsana New" w:hAnsi="Angsana New"/>
          <w:spacing w:val="-4"/>
        </w:rPr>
        <w:t>9</w:t>
      </w:r>
      <w:r w:rsidRPr="00F40F35">
        <w:rPr>
          <w:rFonts w:ascii="Angsana New" w:hAnsi="Angsana New" w:hint="cs"/>
          <w:spacing w:val="-4"/>
          <w:cs/>
        </w:rPr>
        <w:t xml:space="preserve"> เมษายน </w:t>
      </w:r>
      <w:r>
        <w:rPr>
          <w:rFonts w:ascii="Angsana New" w:hAnsi="Angsana New"/>
          <w:spacing w:val="-4"/>
        </w:rPr>
        <w:t>2565</w:t>
      </w:r>
      <w:r w:rsidRPr="00F40F35">
        <w:rPr>
          <w:rFonts w:ascii="Angsana New" w:hAnsi="Angsana New" w:hint="cs"/>
          <w:spacing w:val="-4"/>
          <w:cs/>
        </w:rPr>
        <w:t xml:space="preserve"> ถึงวันที่ </w:t>
      </w:r>
      <w:r>
        <w:rPr>
          <w:rFonts w:ascii="Angsana New" w:hAnsi="Angsana New"/>
          <w:spacing w:val="-4"/>
        </w:rPr>
        <w:t>8</w:t>
      </w:r>
      <w:r w:rsidRPr="00F40F35">
        <w:rPr>
          <w:rFonts w:ascii="Angsana New" w:hAnsi="Angsana New" w:hint="cs"/>
          <w:spacing w:val="-4"/>
          <w:cs/>
        </w:rPr>
        <w:t xml:space="preserve"> เมษายน </w:t>
      </w:r>
      <w:r>
        <w:rPr>
          <w:rFonts w:ascii="Angsana New" w:hAnsi="Angsana New"/>
          <w:spacing w:val="-4"/>
        </w:rPr>
        <w:t>2568</w:t>
      </w:r>
    </w:p>
    <w:p w14:paraId="3CCFD971" w14:textId="77777777" w:rsidR="001B7C81" w:rsidRPr="00E810C3" w:rsidRDefault="001B7C81" w:rsidP="001B7C81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0CD5A756" w14:textId="77777777" w:rsidR="001B7C81" w:rsidRPr="009B6CEA" w:rsidRDefault="001B7C81" w:rsidP="008C3888">
      <w:pPr>
        <w:pStyle w:val="Caption"/>
        <w:keepNext/>
        <w:tabs>
          <w:tab w:val="left" w:pos="7740"/>
        </w:tabs>
        <w:spacing w:before="0" w:after="0" w:line="180" w:lineRule="auto"/>
        <w:ind w:left="357" w:right="5" w:firstLine="544"/>
        <w:jc w:val="right"/>
        <w:rPr>
          <w:color w:val="FFFFFF"/>
        </w:rPr>
      </w:pPr>
      <w:r w:rsidRPr="00C04077">
        <w:tab/>
      </w:r>
      <w:r w:rsidRPr="007E7D22">
        <w:rPr>
          <w:rFonts w:ascii="AngsanaUPC" w:hAnsi="AngsanaUPC"/>
          <w:b w:val="0"/>
          <w:bCs w:val="0"/>
          <w:sz w:val="32"/>
          <w:szCs w:val="32"/>
          <w:cs/>
        </w:rPr>
        <w:t xml:space="preserve">        หน่วย</w:t>
      </w:r>
      <w:r w:rsidRPr="007E7D22">
        <w:rPr>
          <w:rFonts w:ascii="AngsanaUPC" w:hAnsi="AngsanaUPC"/>
          <w:b w:val="0"/>
          <w:bCs w:val="0"/>
          <w:sz w:val="32"/>
          <w:szCs w:val="32"/>
        </w:rPr>
        <w:t xml:space="preserve"> : </w:t>
      </w:r>
      <w:r w:rsidRPr="007E7D22">
        <w:rPr>
          <w:rFonts w:ascii="AngsanaUPC" w:hAnsi="AngsanaUPC"/>
          <w:b w:val="0"/>
          <w:bCs w:val="0"/>
          <w:sz w:val="32"/>
          <w:szCs w:val="32"/>
          <w:cs/>
        </w:rPr>
        <w:t>ล้านบาท</w:t>
      </w:r>
    </w:p>
    <w:tbl>
      <w:tblPr>
        <w:tblW w:w="9589" w:type="dxa"/>
        <w:tblInd w:w="8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12"/>
        <w:gridCol w:w="2513"/>
        <w:gridCol w:w="2764"/>
      </w:tblGrid>
      <w:tr w:rsidR="001B7C81" w:rsidRPr="00C04077" w14:paraId="5374E052" w14:textId="77777777" w:rsidTr="00EC109E">
        <w:trPr>
          <w:cantSplit/>
        </w:trPr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4C34" w14:textId="77777777" w:rsidR="001B7C81" w:rsidRPr="00C04077" w:rsidRDefault="001B7C81" w:rsidP="00457C33">
            <w:pPr>
              <w:tabs>
                <w:tab w:val="left" w:pos="360"/>
                <w:tab w:val="left" w:pos="900"/>
                <w:tab w:val="left" w:pos="1350"/>
              </w:tabs>
              <w:jc w:val="center"/>
              <w:rPr>
                <w:cs/>
              </w:rPr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6F69" w14:textId="77777777" w:rsidR="001B7C81" w:rsidRPr="00C04077" w:rsidRDefault="001B7C81" w:rsidP="00457C33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E730" w14:textId="77777777" w:rsidR="001B7C81" w:rsidRPr="00C04077" w:rsidRDefault="001B7C81" w:rsidP="00457C33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งบการเงินเฉพาะกิจการ</w:t>
            </w:r>
          </w:p>
        </w:tc>
      </w:tr>
      <w:tr w:rsidR="001B7C81" w:rsidRPr="00C04077" w14:paraId="5031708C" w14:textId="77777777" w:rsidTr="00EC109E">
        <w:trPr>
          <w:cantSplit/>
          <w:trHeight w:hRule="exact" w:val="397"/>
        </w:trPr>
        <w:tc>
          <w:tcPr>
            <w:tcW w:w="4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E995B" w14:textId="77777777" w:rsidR="001B7C81" w:rsidRPr="00C04077" w:rsidRDefault="001B7C81" w:rsidP="00457C33">
            <w:pPr>
              <w:ind w:right="-108"/>
              <w:jc w:val="both"/>
              <w:rPr>
                <w:cs/>
              </w:rPr>
            </w:pPr>
            <w:r w:rsidRPr="00C04077">
              <w:rPr>
                <w:cs/>
              </w:rPr>
              <w:t>ค่าบริการส่วนกลาง (ต่อเดือน)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E23A8" w14:textId="77777777" w:rsidR="001B7C81" w:rsidRPr="00BB3373" w:rsidRDefault="001B7C81" w:rsidP="00457C33">
            <w:pPr>
              <w:tabs>
                <w:tab w:val="decimal" w:pos="882"/>
              </w:tabs>
              <w:ind w:right="-108"/>
              <w:rPr>
                <w:cs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AB793" w14:textId="77777777" w:rsidR="001B7C81" w:rsidRPr="00224F6A" w:rsidRDefault="001B7C81" w:rsidP="00457C33">
            <w:pPr>
              <w:tabs>
                <w:tab w:val="decimal" w:pos="882"/>
              </w:tabs>
              <w:ind w:right="-108"/>
              <w:rPr>
                <w:cs/>
              </w:rPr>
            </w:pPr>
          </w:p>
        </w:tc>
      </w:tr>
      <w:tr w:rsidR="001B7C81" w:rsidRPr="00C04077" w14:paraId="6FC18C50" w14:textId="77777777" w:rsidTr="00EC109E">
        <w:trPr>
          <w:cantSplit/>
          <w:trHeight w:hRule="exact" w:val="397"/>
        </w:trPr>
        <w:tc>
          <w:tcPr>
            <w:tcW w:w="4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78527" w14:textId="77777777" w:rsidR="001B7C81" w:rsidRPr="00C04077" w:rsidRDefault="001B7C81" w:rsidP="00457C33">
            <w:pPr>
              <w:tabs>
                <w:tab w:val="left" w:pos="432"/>
              </w:tabs>
              <w:ind w:right="-108"/>
              <w:rPr>
                <w:cs/>
              </w:rPr>
            </w:pPr>
            <w:r w:rsidRPr="00C04077">
              <w:rPr>
                <w:cs/>
              </w:rPr>
              <w:t xml:space="preserve">        อาคารมาลีนนท์ทาว</w:t>
            </w:r>
            <w:proofErr w:type="spellStart"/>
            <w:r w:rsidRPr="00C04077">
              <w:rPr>
                <w:cs/>
              </w:rPr>
              <w:t>เวอร์</w:t>
            </w:r>
            <w:proofErr w:type="spellEnd"/>
          </w:p>
        </w:tc>
        <w:tc>
          <w:tcPr>
            <w:tcW w:w="2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BD7ED" w14:textId="77777777" w:rsidR="001B7C81" w:rsidRPr="00FA547F" w:rsidRDefault="001B7C81" w:rsidP="00457C33">
            <w:pPr>
              <w:tabs>
                <w:tab w:val="decimal" w:pos="1145"/>
              </w:tabs>
              <w:ind w:right="-108"/>
              <w:rPr>
                <w:cs/>
              </w:rPr>
            </w:pPr>
            <w:r w:rsidRPr="00FA547F">
              <w:t>2.</w:t>
            </w:r>
            <w:r>
              <w:t>18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75FC2" w14:textId="77777777" w:rsidR="001B7C81" w:rsidRPr="00FA547F" w:rsidRDefault="001B7C81" w:rsidP="00457C33">
            <w:pPr>
              <w:tabs>
                <w:tab w:val="decimal" w:pos="1145"/>
              </w:tabs>
              <w:ind w:right="-108"/>
              <w:rPr>
                <w:cs/>
              </w:rPr>
            </w:pPr>
            <w:r w:rsidRPr="00FA547F">
              <w:t>1.</w:t>
            </w:r>
            <w:r>
              <w:t>59</w:t>
            </w:r>
          </w:p>
        </w:tc>
      </w:tr>
      <w:tr w:rsidR="001B7C81" w:rsidRPr="00C04077" w14:paraId="555668BF" w14:textId="77777777" w:rsidTr="00EC109E">
        <w:trPr>
          <w:cantSplit/>
          <w:trHeight w:hRule="exact" w:val="397"/>
        </w:trPr>
        <w:tc>
          <w:tcPr>
            <w:tcW w:w="4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0CD0D" w14:textId="77777777" w:rsidR="001B7C81" w:rsidRPr="00C04077" w:rsidRDefault="001B7C81" w:rsidP="00457C33">
            <w:pPr>
              <w:tabs>
                <w:tab w:val="left" w:pos="432"/>
              </w:tabs>
              <w:ind w:right="-108"/>
            </w:pPr>
            <w:r w:rsidRPr="00C04077">
              <w:rPr>
                <w:cs/>
              </w:rPr>
              <w:tab/>
              <w:t>อาคารมาลีนนท์ทาว</w:t>
            </w:r>
            <w:proofErr w:type="spellStart"/>
            <w:r w:rsidRPr="00C04077">
              <w:rPr>
                <w:cs/>
              </w:rPr>
              <w:t>เวอร์</w:t>
            </w:r>
            <w:proofErr w:type="spellEnd"/>
            <w:r w:rsidRPr="00C04077">
              <w:rPr>
                <w:cs/>
              </w:rPr>
              <w:t xml:space="preserve"> (</w:t>
            </w:r>
            <w:r w:rsidRPr="00C04077">
              <w:t>M II)</w:t>
            </w:r>
          </w:p>
        </w:tc>
        <w:tc>
          <w:tcPr>
            <w:tcW w:w="2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4C75" w14:textId="77777777" w:rsidR="001B7C81" w:rsidRPr="00FA547F" w:rsidRDefault="001B7C81" w:rsidP="00457C33">
            <w:pPr>
              <w:tabs>
                <w:tab w:val="decimal" w:pos="1145"/>
              </w:tabs>
              <w:ind w:right="-108"/>
              <w:rPr>
                <w:cs/>
              </w:rPr>
            </w:pPr>
            <w:r w:rsidRPr="00FA547F">
              <w:t>1.99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EB29" w14:textId="77777777" w:rsidR="001B7C81" w:rsidRPr="00FA547F" w:rsidRDefault="001B7C81" w:rsidP="00457C33">
            <w:pPr>
              <w:tabs>
                <w:tab w:val="decimal" w:pos="972"/>
                <w:tab w:val="decimal" w:pos="1145"/>
              </w:tabs>
              <w:ind w:right="-108" w:firstLine="1187"/>
            </w:pPr>
            <w:r w:rsidRPr="00FA547F">
              <w:t>-</w:t>
            </w:r>
          </w:p>
        </w:tc>
      </w:tr>
      <w:tr w:rsidR="001B7C81" w:rsidRPr="00C04077" w14:paraId="0F69246E" w14:textId="77777777" w:rsidTr="00EC109E">
        <w:trPr>
          <w:cantSplit/>
          <w:trHeight w:hRule="exact" w:val="397"/>
        </w:trPr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53F5" w14:textId="77777777" w:rsidR="001B7C81" w:rsidRPr="00C04077" w:rsidRDefault="001B7C81" w:rsidP="00457C33">
            <w:pPr>
              <w:ind w:right="-108"/>
              <w:jc w:val="center"/>
              <w:rPr>
                <w:cs/>
              </w:rPr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BF6A" w14:textId="77777777" w:rsidR="001B7C81" w:rsidRPr="00FA547F" w:rsidRDefault="001B7C81" w:rsidP="00457C33">
            <w:pPr>
              <w:tabs>
                <w:tab w:val="decimal" w:pos="1145"/>
              </w:tabs>
              <w:ind w:right="-108"/>
              <w:rPr>
                <w:cs/>
              </w:rPr>
            </w:pPr>
            <w:r w:rsidRPr="00FA547F">
              <w:t>4.</w:t>
            </w:r>
            <w:r>
              <w:t>17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FE13" w14:textId="77777777" w:rsidR="001B7C81" w:rsidRPr="00FA547F" w:rsidRDefault="001B7C81" w:rsidP="00457C33">
            <w:pPr>
              <w:tabs>
                <w:tab w:val="decimal" w:pos="1145"/>
              </w:tabs>
              <w:ind w:right="-108"/>
            </w:pPr>
            <w:r w:rsidRPr="00FA547F">
              <w:t>1.</w:t>
            </w:r>
            <w:r>
              <w:t>59</w:t>
            </w:r>
          </w:p>
        </w:tc>
      </w:tr>
    </w:tbl>
    <w:p w14:paraId="4FA73773" w14:textId="77777777" w:rsidR="001B7C81" w:rsidRDefault="001B7C81" w:rsidP="001B7C81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  <w:r w:rsidRPr="00C04077">
        <w:rPr>
          <w:cs/>
        </w:rPr>
        <w:tab/>
      </w:r>
    </w:p>
    <w:p w14:paraId="5D07060D" w14:textId="77777777" w:rsidR="001B7C81" w:rsidRPr="0064161D" w:rsidRDefault="001B7C81" w:rsidP="00EC109E">
      <w:pPr>
        <w:ind w:left="350" w:right="-331"/>
        <w:jc w:val="both"/>
      </w:pPr>
      <w:r>
        <w:t>33.3</w:t>
      </w:r>
      <w:r>
        <w:rPr>
          <w:rFonts w:hint="cs"/>
          <w:cs/>
        </w:rPr>
        <w:t xml:space="preserve"> </w:t>
      </w:r>
      <w:r w:rsidRPr="0064161D">
        <w:rPr>
          <w:cs/>
        </w:rPr>
        <w:t>ภาระผูกพันจากสัญญาใช้บริการช่องสัญญาณดาวเทียม</w:t>
      </w:r>
      <w:r>
        <w:rPr>
          <w:rFonts w:hint="cs"/>
          <w:cs/>
        </w:rPr>
        <w:t>และ</w:t>
      </w:r>
      <w:r w:rsidRPr="00CC6914">
        <w:rPr>
          <w:rFonts w:ascii="Angsana New" w:hAnsi="Angsana New"/>
          <w:spacing w:val="-2"/>
          <w:cs/>
        </w:rPr>
        <w:t>สัญญาใช้บริกา</w:t>
      </w:r>
      <w:r>
        <w:rPr>
          <w:rFonts w:ascii="Angsana New" w:hAnsi="Angsana New" w:hint="cs"/>
          <w:spacing w:val="-2"/>
          <w:cs/>
        </w:rPr>
        <w:t>รรวมสัญญาณ</w:t>
      </w:r>
    </w:p>
    <w:p w14:paraId="7180014D" w14:textId="77777777" w:rsidR="001B7C81" w:rsidRPr="00CD157D" w:rsidRDefault="001B7C81" w:rsidP="00EC109E">
      <w:pPr>
        <w:ind w:left="784" w:right="5" w:firstLine="644"/>
        <w:jc w:val="thaiDistribute"/>
        <w:rPr>
          <w:rFonts w:ascii="Angsana New" w:hAnsi="Angsana New"/>
          <w:cs/>
        </w:rPr>
      </w:pPr>
      <w:r w:rsidRPr="000D127B">
        <w:rPr>
          <w:rFonts w:ascii="Angsana New" w:hAnsi="Angsana New" w:hint="cs"/>
          <w:cs/>
        </w:rPr>
        <w:t>บริษัทย่อยของ</w:t>
      </w:r>
      <w:r w:rsidRPr="00C56BB8">
        <w:rPr>
          <w:rFonts w:ascii="Angsana New" w:hAnsi="Angsana New" w:hint="cs"/>
          <w:spacing w:val="-2"/>
          <w:cs/>
        </w:rPr>
        <w:t>บริษัท</w:t>
      </w:r>
      <w:r>
        <w:rPr>
          <w:rFonts w:ascii="Angsana New" w:hAnsi="Angsana New" w:hint="cs"/>
          <w:spacing w:val="-2"/>
          <w:cs/>
        </w:rPr>
        <w:t>มีภาระผูกพันจาก</w:t>
      </w:r>
      <w:r w:rsidRPr="00CC6914">
        <w:rPr>
          <w:rFonts w:ascii="Angsana New" w:hAnsi="Angsana New"/>
          <w:spacing w:val="-2"/>
          <w:cs/>
        </w:rPr>
        <w:t>สัญญาใช้บริการช่องสัญญาณดาวเทียมและสัญญาใช้บริการรวมสัญญาณ</w:t>
      </w:r>
      <w:r>
        <w:rPr>
          <w:rFonts w:ascii="Angsana New" w:hAnsi="Angsana New" w:hint="cs"/>
          <w:cs/>
        </w:rPr>
        <w:t xml:space="preserve"> </w:t>
      </w:r>
      <w:r w:rsidRPr="003D32D2">
        <w:rPr>
          <w:rFonts w:ascii="Angsana New" w:hAnsi="Angsana New" w:hint="cs"/>
          <w:cs/>
        </w:rPr>
        <w:t xml:space="preserve">ณ 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 xml:space="preserve">ธันวาคม </w:t>
      </w:r>
      <w:r>
        <w:rPr>
          <w:rFonts w:ascii="Angsana New" w:hAnsi="Angsana New"/>
        </w:rPr>
        <w:t>2565</w:t>
      </w:r>
      <w:r w:rsidRPr="00E91C85">
        <w:rPr>
          <w:rFonts w:ascii="Angsana New" w:hAnsi="Angsana New" w:hint="cs"/>
          <w:cs/>
        </w:rPr>
        <w:t xml:space="preserve"> </w:t>
      </w:r>
      <w:r w:rsidRPr="003D32D2">
        <w:rPr>
          <w:rFonts w:ascii="Angsana New" w:hAnsi="Angsana New" w:hint="cs"/>
          <w:cs/>
        </w:rPr>
        <w:t>ดังนี้</w:t>
      </w:r>
    </w:p>
    <w:p w14:paraId="56BEEC58" w14:textId="77777777" w:rsidR="001B7C81" w:rsidRDefault="001B7C81" w:rsidP="00EC109E">
      <w:pPr>
        <w:ind w:left="1064" w:right="19" w:hanging="434"/>
        <w:jc w:val="right"/>
        <w:rPr>
          <w:spacing w:val="-8"/>
        </w:rPr>
      </w:pPr>
      <w:r w:rsidRPr="00C04077">
        <w:rPr>
          <w:spacing w:val="-8"/>
          <w:cs/>
        </w:rPr>
        <w:t xml:space="preserve">หน่วย </w:t>
      </w:r>
      <w:r w:rsidRPr="00C04077">
        <w:rPr>
          <w:spacing w:val="-8"/>
        </w:rPr>
        <w:t xml:space="preserve">: </w:t>
      </w:r>
      <w:r w:rsidRPr="00C04077">
        <w:rPr>
          <w:spacing w:val="-8"/>
          <w:cs/>
        </w:rPr>
        <w:t>ล้านบาท</w:t>
      </w:r>
    </w:p>
    <w:tbl>
      <w:tblPr>
        <w:tblW w:w="9589" w:type="dxa"/>
        <w:tblInd w:w="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3"/>
        <w:gridCol w:w="2796"/>
      </w:tblGrid>
      <w:tr w:rsidR="001B7C81" w:rsidRPr="00CD157D" w14:paraId="362B859F" w14:textId="77777777" w:rsidTr="00EC109E">
        <w:trPr>
          <w:trHeight w:hRule="exact" w:val="397"/>
        </w:trPr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D218" w14:textId="77777777" w:rsidR="001B7C81" w:rsidRPr="008313E2" w:rsidRDefault="001B7C81" w:rsidP="00457C33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8313E2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D2A9" w14:textId="77777777" w:rsidR="001B7C81" w:rsidRPr="008313E2" w:rsidRDefault="001B7C81" w:rsidP="00457C33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8313E2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1B7C81" w:rsidRPr="00CD157D" w14:paraId="58240098" w14:textId="77777777" w:rsidTr="00EC109E">
        <w:trPr>
          <w:trHeight w:hRule="exact" w:val="397"/>
        </w:trPr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1F1B7" w14:textId="77777777" w:rsidR="001B7C81" w:rsidRPr="00CD157D" w:rsidRDefault="001B7C81" w:rsidP="00457C33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92C1DC" w14:textId="77777777" w:rsidR="001B7C81" w:rsidRPr="008313E2" w:rsidRDefault="001B7C81" w:rsidP="00457C33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</w:p>
        </w:tc>
      </w:tr>
      <w:tr w:rsidR="001B7C81" w:rsidRPr="00CD157D" w14:paraId="2114CDBF" w14:textId="77777777" w:rsidTr="00EC109E">
        <w:trPr>
          <w:trHeight w:hRule="exact" w:val="397"/>
        </w:trPr>
        <w:tc>
          <w:tcPr>
            <w:tcW w:w="6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7A1BB" w14:textId="77777777" w:rsidR="001B7C81" w:rsidRPr="00CC6914" w:rsidRDefault="001B7C81">
            <w:pPr>
              <w:pStyle w:val="ListParagraph"/>
              <w:numPr>
                <w:ilvl w:val="0"/>
                <w:numId w:val="5"/>
              </w:numPr>
              <w:ind w:right="116"/>
              <w:rPr>
                <w:rFonts w:cs="AngsanaUPC"/>
                <w:szCs w:val="32"/>
                <w:cs/>
              </w:rPr>
            </w:pPr>
            <w:r w:rsidRPr="00CC6914">
              <w:rPr>
                <w:rFonts w:cs="AngsanaUPC"/>
                <w:spacing w:val="-2"/>
                <w:szCs w:val="32"/>
                <w:cs/>
              </w:rPr>
              <w:t>สัญญาใช้บริการวงจรสื่อสารความเร็ว</w:t>
            </w:r>
            <w:r w:rsidRPr="00CC6914">
              <w:rPr>
                <w:rFonts w:cs="AngsanaUPC"/>
                <w:szCs w:val="32"/>
                <w:cs/>
              </w:rPr>
              <w:t>สูง</w:t>
            </w:r>
          </w:p>
        </w:tc>
        <w:tc>
          <w:tcPr>
            <w:tcW w:w="2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46CF6" w14:textId="77777777" w:rsidR="001B7C81" w:rsidRPr="00FA547F" w:rsidRDefault="001B7C81" w:rsidP="00457C33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FA547F">
              <w:rPr>
                <w:rFonts w:ascii="Angsana New" w:hAnsi="Angsana New"/>
              </w:rPr>
              <w:t>0.42</w:t>
            </w:r>
          </w:p>
        </w:tc>
      </w:tr>
      <w:tr w:rsidR="001B7C81" w:rsidRPr="00CD157D" w14:paraId="5939BE40" w14:textId="77777777" w:rsidTr="00EC109E">
        <w:trPr>
          <w:trHeight w:hRule="exact" w:val="397"/>
        </w:trPr>
        <w:tc>
          <w:tcPr>
            <w:tcW w:w="6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5CA97" w14:textId="77777777" w:rsidR="001B7C81" w:rsidRPr="008313E2" w:rsidRDefault="001B7C81">
            <w:pPr>
              <w:pStyle w:val="ListParagraph"/>
              <w:numPr>
                <w:ilvl w:val="0"/>
                <w:numId w:val="5"/>
              </w:numPr>
              <w:ind w:right="116"/>
              <w:rPr>
                <w:rFonts w:cs="AngsanaUPC"/>
                <w:spacing w:val="-2"/>
                <w:szCs w:val="32"/>
                <w:cs/>
              </w:rPr>
            </w:pPr>
            <w:r w:rsidRPr="008313E2">
              <w:rPr>
                <w:rFonts w:cs="AngsanaUPC"/>
                <w:spacing w:val="-2"/>
                <w:szCs w:val="32"/>
                <w:cs/>
              </w:rPr>
              <w:t>สัญญาใช้บริการช่องสัญญาณดาวเทียม</w:t>
            </w:r>
          </w:p>
        </w:tc>
        <w:tc>
          <w:tcPr>
            <w:tcW w:w="2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9D127" w14:textId="77777777" w:rsidR="001B7C81" w:rsidRPr="00FA547F" w:rsidRDefault="001B7C81" w:rsidP="00457C33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19.67</w:t>
            </w:r>
          </w:p>
        </w:tc>
      </w:tr>
      <w:tr w:rsidR="001B7C81" w:rsidRPr="00CD157D" w14:paraId="1E7B8B32" w14:textId="77777777" w:rsidTr="00EC109E">
        <w:trPr>
          <w:trHeight w:hRule="exact" w:val="397"/>
        </w:trPr>
        <w:tc>
          <w:tcPr>
            <w:tcW w:w="6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48B79" w14:textId="77777777" w:rsidR="001B7C81" w:rsidRPr="00CC6914" w:rsidRDefault="001B7C81" w:rsidP="00457C33">
            <w:pPr>
              <w:tabs>
                <w:tab w:val="left" w:pos="1134"/>
              </w:tabs>
              <w:ind w:right="116"/>
              <w:rPr>
                <w:cs/>
              </w:rPr>
            </w:pPr>
          </w:p>
        </w:tc>
        <w:tc>
          <w:tcPr>
            <w:tcW w:w="2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75BDA" w14:textId="77777777" w:rsidR="001B7C81" w:rsidRPr="00FA547F" w:rsidRDefault="001B7C81" w:rsidP="00457C33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FA547F">
              <w:rPr>
                <w:rFonts w:ascii="Angsana New" w:hAnsi="Angsana New"/>
              </w:rPr>
              <w:t xml:space="preserve">(USD </w:t>
            </w:r>
            <w:r>
              <w:rPr>
                <w:rFonts w:ascii="Angsana New" w:hAnsi="Angsana New"/>
              </w:rPr>
              <w:t>566,400</w:t>
            </w:r>
            <w:r w:rsidRPr="00FA547F">
              <w:rPr>
                <w:rFonts w:ascii="Angsana New" w:hAnsi="Angsana New"/>
              </w:rPr>
              <w:t>)</w:t>
            </w:r>
          </w:p>
        </w:tc>
      </w:tr>
      <w:tr w:rsidR="001B7C81" w:rsidRPr="00CD157D" w14:paraId="647C2FD9" w14:textId="77777777" w:rsidTr="00EC109E">
        <w:trPr>
          <w:trHeight w:hRule="exact" w:val="397"/>
        </w:trPr>
        <w:tc>
          <w:tcPr>
            <w:tcW w:w="6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7BE35" w14:textId="77777777" w:rsidR="001B7C81" w:rsidRPr="006A776C" w:rsidRDefault="001B7C81">
            <w:pPr>
              <w:pStyle w:val="ListParagraph"/>
              <w:numPr>
                <w:ilvl w:val="0"/>
                <w:numId w:val="5"/>
              </w:numPr>
              <w:ind w:right="116"/>
              <w:rPr>
                <w:rFonts w:cs="AngsanaUPC"/>
                <w:spacing w:val="-2"/>
                <w:szCs w:val="32"/>
                <w:cs/>
              </w:rPr>
            </w:pPr>
            <w:r w:rsidRPr="006A776C">
              <w:rPr>
                <w:rFonts w:cs="AngsanaUPC"/>
                <w:spacing w:val="-2"/>
                <w:szCs w:val="32"/>
                <w:cs/>
              </w:rPr>
              <w:t>สัญญาใช้บริการช่องสัญญาณรวมสัญญาณและส่งสัญญาณดาวเทียม</w:t>
            </w:r>
          </w:p>
        </w:tc>
        <w:tc>
          <w:tcPr>
            <w:tcW w:w="2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689DD7" w14:textId="77777777" w:rsidR="001B7C81" w:rsidRPr="00FA547F" w:rsidRDefault="001B7C81" w:rsidP="00457C33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18.46</w:t>
            </w:r>
          </w:p>
        </w:tc>
      </w:tr>
      <w:tr w:rsidR="001B7C81" w:rsidRPr="00CD157D" w14:paraId="67483AE5" w14:textId="77777777" w:rsidTr="00EC109E">
        <w:trPr>
          <w:trHeight w:hRule="exact" w:val="397"/>
        </w:trPr>
        <w:tc>
          <w:tcPr>
            <w:tcW w:w="6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48382" w14:textId="77777777" w:rsidR="001B7C81" w:rsidRPr="006A776C" w:rsidRDefault="001B7C81" w:rsidP="00457C33">
            <w:pPr>
              <w:pStyle w:val="ListParagraph"/>
              <w:tabs>
                <w:tab w:val="left" w:pos="1134"/>
              </w:tabs>
              <w:ind w:right="116"/>
              <w:rPr>
                <w:rFonts w:cs="AngsanaUPC"/>
                <w:spacing w:val="-2"/>
                <w:szCs w:val="32"/>
                <w:cs/>
              </w:rPr>
            </w:pPr>
          </w:p>
        </w:tc>
        <w:tc>
          <w:tcPr>
            <w:tcW w:w="2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5C660" w14:textId="77777777" w:rsidR="001B7C81" w:rsidRPr="00FA547F" w:rsidRDefault="001B7C81" w:rsidP="00457C33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FA547F">
              <w:rPr>
                <w:rFonts w:ascii="Angsana New" w:hAnsi="Angsana New"/>
              </w:rPr>
              <w:t xml:space="preserve">(USD </w:t>
            </w:r>
            <w:r>
              <w:rPr>
                <w:rFonts w:ascii="Angsana New" w:hAnsi="Angsana New"/>
              </w:rPr>
              <w:t>531,600</w:t>
            </w:r>
            <w:r w:rsidRPr="00FA547F">
              <w:rPr>
                <w:rFonts w:ascii="Angsana New" w:hAnsi="Angsana New"/>
              </w:rPr>
              <w:t>)</w:t>
            </w:r>
          </w:p>
        </w:tc>
      </w:tr>
      <w:tr w:rsidR="001B7C81" w:rsidRPr="00CD157D" w14:paraId="4D2DB4F9" w14:textId="77777777" w:rsidTr="00EC109E">
        <w:trPr>
          <w:trHeight w:hRule="exact" w:val="397"/>
        </w:trPr>
        <w:tc>
          <w:tcPr>
            <w:tcW w:w="6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86437" w14:textId="77777777" w:rsidR="001B7C81" w:rsidRPr="008313E2" w:rsidRDefault="001B7C81">
            <w:pPr>
              <w:pStyle w:val="ListParagraph"/>
              <w:numPr>
                <w:ilvl w:val="0"/>
                <w:numId w:val="5"/>
              </w:numPr>
              <w:ind w:right="116"/>
              <w:rPr>
                <w:rFonts w:cs="AngsanaUPC"/>
                <w:spacing w:val="-2"/>
                <w:szCs w:val="32"/>
                <w:cs/>
              </w:rPr>
            </w:pPr>
            <w:r w:rsidRPr="008313E2">
              <w:rPr>
                <w:rFonts w:cs="AngsanaUPC"/>
                <w:spacing w:val="-2"/>
                <w:szCs w:val="32"/>
                <w:cs/>
              </w:rPr>
              <w:t>สัญญาใช้บริการช่องสัญญาณสื่อสารดาวเทียมทราน</w:t>
            </w:r>
            <w:proofErr w:type="spellStart"/>
            <w:r w:rsidRPr="008313E2">
              <w:rPr>
                <w:rFonts w:cs="AngsanaUPC"/>
                <w:spacing w:val="-2"/>
                <w:szCs w:val="32"/>
                <w:cs/>
              </w:rPr>
              <w:t>ส์</w:t>
            </w:r>
            <w:proofErr w:type="spellEnd"/>
            <w:r w:rsidRPr="008313E2">
              <w:rPr>
                <w:rFonts w:cs="AngsanaUPC"/>
                <w:spacing w:val="-2"/>
                <w:szCs w:val="32"/>
                <w:cs/>
              </w:rPr>
              <w:t>พอน</w:t>
            </w:r>
            <w:proofErr w:type="spellStart"/>
            <w:r w:rsidRPr="008313E2">
              <w:rPr>
                <w:rFonts w:cs="AngsanaUPC"/>
                <w:spacing w:val="-2"/>
                <w:szCs w:val="32"/>
                <w:cs/>
              </w:rPr>
              <w:t>เดอร์</w:t>
            </w:r>
            <w:proofErr w:type="spellEnd"/>
          </w:p>
        </w:tc>
        <w:tc>
          <w:tcPr>
            <w:tcW w:w="2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F989F1" w14:textId="77777777" w:rsidR="001B7C81" w:rsidRPr="00FA547F" w:rsidRDefault="001B7C81" w:rsidP="00457C33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11.97</w:t>
            </w:r>
          </w:p>
        </w:tc>
      </w:tr>
      <w:tr w:rsidR="001B7C81" w:rsidRPr="00CD157D" w14:paraId="432905A1" w14:textId="77777777" w:rsidTr="00EC109E">
        <w:trPr>
          <w:trHeight w:hRule="exact" w:val="397"/>
        </w:trPr>
        <w:tc>
          <w:tcPr>
            <w:tcW w:w="6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86CD" w14:textId="77777777" w:rsidR="001B7C81" w:rsidRPr="00CC6914" w:rsidRDefault="001B7C81" w:rsidP="00457C33">
            <w:pPr>
              <w:pStyle w:val="ListParagraph"/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</w:p>
        </w:tc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5838" w14:textId="77777777" w:rsidR="001B7C81" w:rsidRPr="00FA547F" w:rsidRDefault="001B7C81" w:rsidP="00457C33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FA547F">
              <w:rPr>
                <w:rFonts w:ascii="Angsana New" w:hAnsi="Angsana New"/>
              </w:rPr>
              <w:t xml:space="preserve">(USD </w:t>
            </w:r>
            <w:r>
              <w:rPr>
                <w:rFonts w:ascii="Angsana New" w:hAnsi="Angsana New"/>
              </w:rPr>
              <w:t>344,745</w:t>
            </w:r>
            <w:r w:rsidRPr="00FA547F">
              <w:rPr>
                <w:rFonts w:ascii="Angsana New" w:hAnsi="Angsana New"/>
              </w:rPr>
              <w:t>)</w:t>
            </w:r>
          </w:p>
        </w:tc>
      </w:tr>
      <w:tr w:rsidR="001B7C81" w:rsidRPr="00CD157D" w14:paraId="5BE1FF20" w14:textId="77777777" w:rsidTr="00EC109E">
        <w:trPr>
          <w:trHeight w:hRule="exact" w:val="397"/>
        </w:trPr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CE8D" w14:textId="77777777" w:rsidR="001B7C81" w:rsidRPr="00CD157D" w:rsidRDefault="001B7C81" w:rsidP="00457C33">
            <w:pPr>
              <w:tabs>
                <w:tab w:val="left" w:pos="1134"/>
              </w:tabs>
              <w:ind w:right="11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รวมทั้งสิ้น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C1A1" w14:textId="77777777" w:rsidR="001B7C81" w:rsidRPr="00FA547F" w:rsidRDefault="001B7C81" w:rsidP="00457C33">
            <w:pPr>
              <w:tabs>
                <w:tab w:val="left" w:pos="1134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50.52</w:t>
            </w:r>
          </w:p>
        </w:tc>
      </w:tr>
    </w:tbl>
    <w:p w14:paraId="08054CF7" w14:textId="77777777" w:rsidR="001B7C81" w:rsidRPr="00A35F63" w:rsidRDefault="001B7C81" w:rsidP="001B7C81">
      <w:pPr>
        <w:tabs>
          <w:tab w:val="left" w:pos="1134"/>
        </w:tabs>
        <w:ind w:right="116"/>
        <w:jc w:val="thaiDistribute"/>
        <w:rPr>
          <w:spacing w:val="-8"/>
          <w:sz w:val="16"/>
          <w:szCs w:val="16"/>
        </w:rPr>
      </w:pPr>
    </w:p>
    <w:p w14:paraId="4E664724" w14:textId="77777777" w:rsidR="001B7C81" w:rsidRPr="00970E9E" w:rsidRDefault="001B7C81" w:rsidP="001B7C81">
      <w:pPr>
        <w:tabs>
          <w:tab w:val="left" w:pos="1134"/>
        </w:tabs>
        <w:ind w:left="1708" w:right="116" w:hanging="616"/>
        <w:jc w:val="thaiDistribute"/>
        <w:rPr>
          <w:spacing w:val="-8"/>
          <w:sz w:val="2"/>
          <w:szCs w:val="2"/>
        </w:rPr>
      </w:pPr>
    </w:p>
    <w:p w14:paraId="44C41EBF" w14:textId="51DE498C" w:rsidR="001B7C81" w:rsidRDefault="001B7C81" w:rsidP="001B7C81">
      <w:pPr>
        <w:ind w:left="851" w:right="-871" w:hanging="501"/>
        <w:rPr>
          <w:spacing w:val="-8"/>
          <w:cs/>
        </w:rPr>
      </w:pPr>
      <w:proofErr w:type="gramStart"/>
      <w:r w:rsidRPr="00C04077">
        <w:rPr>
          <w:spacing w:val="-8"/>
        </w:rPr>
        <w:t>3</w:t>
      </w:r>
      <w:r>
        <w:rPr>
          <w:spacing w:val="-8"/>
        </w:rPr>
        <w:t>3</w:t>
      </w:r>
      <w:r>
        <w:rPr>
          <w:spacing w:val="-8"/>
          <w:cs/>
        </w:rPr>
        <w:t>.</w:t>
      </w:r>
      <w:r>
        <w:rPr>
          <w:spacing w:val="-8"/>
        </w:rPr>
        <w:t xml:space="preserve">4 </w:t>
      </w:r>
      <w:r w:rsidRPr="00C04077">
        <w:rPr>
          <w:spacing w:val="-8"/>
          <w:cs/>
        </w:rPr>
        <w:t xml:space="preserve"> </w:t>
      </w:r>
      <w:r w:rsidRPr="00C04077">
        <w:rPr>
          <w:cs/>
        </w:rPr>
        <w:t>ภาระผูกพันจากค่าสิทธิตามสัญญาซื้อล่วงหน้า</w:t>
      </w:r>
      <w:proofErr w:type="gramEnd"/>
    </w:p>
    <w:p w14:paraId="32DC6A17" w14:textId="77777777" w:rsidR="001B7C81" w:rsidRPr="005C18D8" w:rsidRDefault="001B7C81" w:rsidP="001B7C81">
      <w:pPr>
        <w:ind w:left="851" w:right="-871" w:hanging="425"/>
        <w:rPr>
          <w:spacing w:val="-8"/>
          <w:sz w:val="6"/>
          <w:szCs w:val="6"/>
        </w:rPr>
      </w:pPr>
    </w:p>
    <w:p w14:paraId="4CDED2FD" w14:textId="77777777" w:rsidR="001B7C81" w:rsidRPr="00C04077" w:rsidRDefault="001B7C81" w:rsidP="001B7C81">
      <w:pPr>
        <w:ind w:left="1400" w:right="-18"/>
        <w:rPr>
          <w:spacing w:val="-8"/>
        </w:rPr>
      </w:pPr>
      <w:r w:rsidRPr="00C04077">
        <w:rPr>
          <w:spacing w:val="-8"/>
          <w:cs/>
        </w:rPr>
        <w:t xml:space="preserve">บริษัทมีภาระค่าสิทธิตามสัญญาซื้อล่วงหน้า </w:t>
      </w:r>
      <w:r>
        <w:rPr>
          <w:spacing w:val="-8"/>
          <w:cs/>
        </w:rPr>
        <w:t xml:space="preserve">ณ วันที่ </w:t>
      </w:r>
      <w:r>
        <w:rPr>
          <w:spacing w:val="-8"/>
        </w:rPr>
        <w:t>31</w:t>
      </w:r>
      <w:r>
        <w:rPr>
          <w:spacing w:val="-8"/>
          <w:cs/>
        </w:rPr>
        <w:t xml:space="preserve"> ธันวาคม </w:t>
      </w:r>
      <w:r>
        <w:rPr>
          <w:spacing w:val="-8"/>
        </w:rPr>
        <w:t>2565</w:t>
      </w:r>
      <w:r w:rsidRPr="00C04077">
        <w:rPr>
          <w:spacing w:val="-8"/>
          <w:cs/>
        </w:rPr>
        <w:t xml:space="preserve"> ดังนี้</w:t>
      </w:r>
    </w:p>
    <w:p w14:paraId="1B511D90" w14:textId="77777777" w:rsidR="001B7C81" w:rsidRDefault="001B7C81" w:rsidP="00EC109E">
      <w:pPr>
        <w:ind w:left="1064" w:right="19" w:hanging="434"/>
        <w:jc w:val="right"/>
        <w:rPr>
          <w:spacing w:val="-8"/>
        </w:rPr>
      </w:pPr>
      <w:r w:rsidRPr="00C04077">
        <w:rPr>
          <w:spacing w:val="-8"/>
          <w:cs/>
        </w:rPr>
        <w:t xml:space="preserve">หน่วย </w:t>
      </w:r>
      <w:r w:rsidRPr="00C04077">
        <w:rPr>
          <w:spacing w:val="-8"/>
        </w:rPr>
        <w:t xml:space="preserve">: </w:t>
      </w:r>
      <w:r w:rsidRPr="00C04077">
        <w:rPr>
          <w:spacing w:val="-8"/>
          <w:cs/>
        </w:rPr>
        <w:t>ล้านบาท</w:t>
      </w:r>
    </w:p>
    <w:tbl>
      <w:tblPr>
        <w:tblW w:w="9589" w:type="dxa"/>
        <w:tblInd w:w="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1"/>
        <w:gridCol w:w="2798"/>
      </w:tblGrid>
      <w:tr w:rsidR="001B7C81" w:rsidRPr="00456329" w14:paraId="3EA69B22" w14:textId="77777777" w:rsidTr="00EC109E">
        <w:trPr>
          <w:trHeight w:val="446"/>
        </w:trPr>
        <w:tc>
          <w:tcPr>
            <w:tcW w:w="6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E7D523" w14:textId="77777777" w:rsidR="001B7C81" w:rsidRPr="00327590" w:rsidRDefault="001B7C81" w:rsidP="00457C33">
            <w:pPr>
              <w:tabs>
                <w:tab w:val="left" w:pos="1134"/>
              </w:tabs>
              <w:jc w:val="center"/>
              <w:rPr>
                <w:spacing w:val="-8"/>
                <w:cs/>
              </w:rPr>
            </w:pPr>
            <w:r w:rsidRPr="00327590">
              <w:rPr>
                <w:rFonts w:hint="cs"/>
                <w:spacing w:val="-8"/>
                <w:cs/>
              </w:rPr>
              <w:t>รายการ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5F8F" w14:textId="77777777" w:rsidR="001B7C81" w:rsidRPr="00327590" w:rsidRDefault="001B7C81" w:rsidP="00457C33">
            <w:pPr>
              <w:tabs>
                <w:tab w:val="left" w:pos="1134"/>
              </w:tabs>
              <w:jc w:val="center"/>
            </w:pPr>
            <w:r w:rsidRPr="00327590">
              <w:rPr>
                <w:rFonts w:hint="cs"/>
                <w:cs/>
              </w:rPr>
              <w:t>จำนวนเงินขั้นต่ำ</w:t>
            </w:r>
          </w:p>
        </w:tc>
      </w:tr>
      <w:tr w:rsidR="001B7C81" w:rsidRPr="00456329" w14:paraId="1BEFD185" w14:textId="77777777" w:rsidTr="00EC109E">
        <w:tc>
          <w:tcPr>
            <w:tcW w:w="6791" w:type="dxa"/>
            <w:tcBorders>
              <w:bottom w:val="nil"/>
            </w:tcBorders>
          </w:tcPr>
          <w:p w14:paraId="189A4B4F" w14:textId="77777777" w:rsidR="001B7C81" w:rsidRPr="00456329" w:rsidRDefault="001B7C81" w:rsidP="00457C33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</w:rPr>
            </w:pPr>
            <w:r w:rsidRPr="00456329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  <w:p w14:paraId="7247D503" w14:textId="77777777" w:rsidR="001B7C81" w:rsidRPr="00456329" w:rsidRDefault="001B7C81" w:rsidP="00457C33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/>
              </w:rPr>
              <w:t xml:space="preserve">     -  </w:t>
            </w:r>
            <w:r w:rsidRPr="00456329">
              <w:rPr>
                <w:rFonts w:ascii="Angsana New" w:hAnsi="Angsana New" w:hint="cs"/>
                <w:cs/>
              </w:rPr>
              <w:t xml:space="preserve"> ภาพยนตร์ต่างประเทศ</w:t>
            </w:r>
          </w:p>
        </w:tc>
        <w:tc>
          <w:tcPr>
            <w:tcW w:w="2798" w:type="dxa"/>
            <w:tcBorders>
              <w:bottom w:val="nil"/>
            </w:tcBorders>
          </w:tcPr>
          <w:p w14:paraId="48C3C096" w14:textId="77777777" w:rsidR="001B7C81" w:rsidRPr="00FA547F" w:rsidRDefault="001B7C81" w:rsidP="00457C33">
            <w:pPr>
              <w:ind w:left="-108" w:right="-100"/>
              <w:jc w:val="center"/>
              <w:rPr>
                <w:rFonts w:ascii="Angsana New" w:hAnsi="Angsana New"/>
              </w:rPr>
            </w:pPr>
          </w:p>
          <w:p w14:paraId="18C014EF" w14:textId="77777777" w:rsidR="001B7C81" w:rsidRPr="00FA547F" w:rsidRDefault="001B7C81" w:rsidP="00457C33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FA547F">
              <w:rPr>
                <w:rFonts w:ascii="Angsana New" w:hAnsi="Angsana New"/>
              </w:rPr>
              <w:t>16.26</w:t>
            </w:r>
          </w:p>
        </w:tc>
      </w:tr>
      <w:tr w:rsidR="001B7C81" w:rsidRPr="00456329" w14:paraId="7F79D60A" w14:textId="77777777" w:rsidTr="00EC109E">
        <w:tc>
          <w:tcPr>
            <w:tcW w:w="6791" w:type="dxa"/>
            <w:tcBorders>
              <w:top w:val="nil"/>
              <w:bottom w:val="single" w:sz="4" w:space="0" w:color="auto"/>
            </w:tcBorders>
          </w:tcPr>
          <w:p w14:paraId="5A4593BC" w14:textId="77777777" w:rsidR="001B7C81" w:rsidRPr="00456329" w:rsidRDefault="001B7C81" w:rsidP="00457C33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798" w:type="dxa"/>
            <w:tcBorders>
              <w:top w:val="nil"/>
              <w:bottom w:val="single" w:sz="4" w:space="0" w:color="auto"/>
            </w:tcBorders>
          </w:tcPr>
          <w:p w14:paraId="3A418AE2" w14:textId="77777777" w:rsidR="001B7C81" w:rsidRPr="00FA547F" w:rsidRDefault="001B7C81" w:rsidP="00457C33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FA547F">
              <w:rPr>
                <w:rFonts w:ascii="Angsana New" w:hAnsi="Angsana New"/>
              </w:rPr>
              <w:t xml:space="preserve">(USD </w:t>
            </w:r>
            <w:r w:rsidRPr="00FA547F">
              <w:rPr>
                <w:rFonts w:ascii="Angsana New" w:hAnsi="Angsana New" w:hint="cs"/>
                <w:cs/>
              </w:rPr>
              <w:t>468</w:t>
            </w:r>
            <w:r w:rsidRPr="00FA547F">
              <w:rPr>
                <w:rFonts w:ascii="Angsana New" w:hAnsi="Angsana New"/>
              </w:rPr>
              <w:t>,</w:t>
            </w:r>
            <w:r w:rsidRPr="00FA547F">
              <w:rPr>
                <w:rFonts w:ascii="Angsana New" w:hAnsi="Angsana New" w:hint="cs"/>
                <w:cs/>
              </w:rPr>
              <w:t>125</w:t>
            </w:r>
            <w:r w:rsidRPr="00FA547F">
              <w:rPr>
                <w:rFonts w:ascii="Angsana New" w:hAnsi="Angsana New"/>
              </w:rPr>
              <w:t>)</w:t>
            </w:r>
          </w:p>
        </w:tc>
      </w:tr>
    </w:tbl>
    <w:p w14:paraId="00154AF4" w14:textId="77777777" w:rsidR="001B7C81" w:rsidRDefault="001B7C81" w:rsidP="001B7C81">
      <w:pPr>
        <w:pStyle w:val="BodyText2"/>
        <w:tabs>
          <w:tab w:val="left" w:pos="1701"/>
        </w:tabs>
        <w:ind w:right="-439"/>
        <w:jc w:val="center"/>
        <w:rPr>
          <w:sz w:val="14"/>
          <w:szCs w:val="14"/>
        </w:rPr>
      </w:pPr>
    </w:p>
    <w:p w14:paraId="4BE915EE" w14:textId="77777777" w:rsidR="001B7C81" w:rsidRDefault="001B7C81" w:rsidP="001B7C81">
      <w:pPr>
        <w:pStyle w:val="BodyText2"/>
        <w:tabs>
          <w:tab w:val="left" w:pos="1701"/>
        </w:tabs>
        <w:ind w:right="-439"/>
        <w:jc w:val="center"/>
        <w:rPr>
          <w:sz w:val="14"/>
          <w:szCs w:val="14"/>
        </w:rPr>
      </w:pPr>
    </w:p>
    <w:p w14:paraId="47FB3A82" w14:textId="77777777" w:rsidR="001B7C81" w:rsidRDefault="001B7C81" w:rsidP="001B7C81">
      <w:pPr>
        <w:pStyle w:val="BodyText2"/>
        <w:tabs>
          <w:tab w:val="left" w:pos="1701"/>
        </w:tabs>
        <w:ind w:right="-439"/>
        <w:jc w:val="center"/>
        <w:rPr>
          <w:sz w:val="14"/>
          <w:szCs w:val="14"/>
        </w:rPr>
      </w:pPr>
    </w:p>
    <w:p w14:paraId="0C0055B0" w14:textId="77777777" w:rsidR="001B7C81" w:rsidRDefault="001B7C81" w:rsidP="001B7C81">
      <w:pPr>
        <w:pStyle w:val="BodyText2"/>
        <w:tabs>
          <w:tab w:val="left" w:pos="1701"/>
        </w:tabs>
        <w:ind w:right="-439"/>
        <w:jc w:val="center"/>
        <w:rPr>
          <w:sz w:val="14"/>
          <w:szCs w:val="14"/>
        </w:rPr>
      </w:pPr>
    </w:p>
    <w:p w14:paraId="03E3E6DB" w14:textId="77777777" w:rsidR="001B7C81" w:rsidRDefault="001B7C81" w:rsidP="001B7C81">
      <w:pPr>
        <w:pStyle w:val="BodyText2"/>
        <w:tabs>
          <w:tab w:val="left" w:pos="1701"/>
        </w:tabs>
        <w:ind w:right="-439"/>
        <w:jc w:val="center"/>
        <w:rPr>
          <w:sz w:val="14"/>
          <w:szCs w:val="14"/>
        </w:rPr>
      </w:pPr>
    </w:p>
    <w:p w14:paraId="591C0F96" w14:textId="77777777" w:rsidR="001B7C81" w:rsidRDefault="001B7C81" w:rsidP="001B7C81">
      <w:pPr>
        <w:pStyle w:val="BodyText2"/>
        <w:tabs>
          <w:tab w:val="left" w:pos="1701"/>
        </w:tabs>
        <w:ind w:right="-439"/>
        <w:jc w:val="center"/>
        <w:rPr>
          <w:sz w:val="14"/>
          <w:szCs w:val="14"/>
        </w:rPr>
      </w:pPr>
    </w:p>
    <w:p w14:paraId="248ED7E4" w14:textId="77777777" w:rsidR="001B7C81" w:rsidRDefault="001B7C81" w:rsidP="001B7C81">
      <w:pPr>
        <w:pStyle w:val="BodyText2"/>
        <w:tabs>
          <w:tab w:val="left" w:pos="1701"/>
        </w:tabs>
        <w:ind w:right="-439"/>
        <w:jc w:val="center"/>
        <w:rPr>
          <w:sz w:val="14"/>
          <w:szCs w:val="14"/>
        </w:rPr>
      </w:pPr>
    </w:p>
    <w:p w14:paraId="16FD1CF9" w14:textId="77777777" w:rsidR="001B7C81" w:rsidRDefault="001B7C81" w:rsidP="001B7C81">
      <w:pPr>
        <w:pStyle w:val="BodyText2"/>
        <w:tabs>
          <w:tab w:val="left" w:pos="1701"/>
        </w:tabs>
        <w:ind w:right="-439"/>
        <w:jc w:val="center"/>
        <w:rPr>
          <w:sz w:val="14"/>
          <w:szCs w:val="14"/>
        </w:rPr>
      </w:pPr>
    </w:p>
    <w:p w14:paraId="074D3974" w14:textId="77777777" w:rsidR="001B7C81" w:rsidRDefault="001B7C81" w:rsidP="001B7C81">
      <w:pPr>
        <w:pStyle w:val="BodyText2"/>
        <w:tabs>
          <w:tab w:val="left" w:pos="1701"/>
        </w:tabs>
        <w:ind w:right="-439"/>
        <w:jc w:val="center"/>
        <w:rPr>
          <w:sz w:val="14"/>
          <w:szCs w:val="14"/>
        </w:rPr>
      </w:pPr>
    </w:p>
    <w:p w14:paraId="38A1C513" w14:textId="77777777" w:rsidR="001B7C81" w:rsidRDefault="001B7C81" w:rsidP="001B7C81">
      <w:pPr>
        <w:pStyle w:val="BodyText2"/>
        <w:tabs>
          <w:tab w:val="left" w:pos="1701"/>
        </w:tabs>
        <w:ind w:right="-439"/>
        <w:jc w:val="center"/>
        <w:rPr>
          <w:sz w:val="14"/>
          <w:szCs w:val="14"/>
        </w:rPr>
      </w:pPr>
    </w:p>
    <w:p w14:paraId="31122AA4" w14:textId="77777777" w:rsidR="001B7C81" w:rsidRDefault="001B7C81" w:rsidP="001B7C81">
      <w:pPr>
        <w:pStyle w:val="BodyText2"/>
        <w:tabs>
          <w:tab w:val="left" w:pos="1701"/>
        </w:tabs>
        <w:ind w:right="-439"/>
        <w:jc w:val="center"/>
        <w:rPr>
          <w:sz w:val="14"/>
          <w:szCs w:val="14"/>
        </w:rPr>
      </w:pPr>
    </w:p>
    <w:p w14:paraId="20FAAD06" w14:textId="77777777" w:rsidR="001B7C81" w:rsidRDefault="001B7C81" w:rsidP="001B7C81">
      <w:pPr>
        <w:pStyle w:val="BodyText2"/>
        <w:tabs>
          <w:tab w:val="left" w:pos="1701"/>
        </w:tabs>
        <w:ind w:right="-439"/>
        <w:jc w:val="center"/>
        <w:rPr>
          <w:sz w:val="14"/>
          <w:szCs w:val="14"/>
        </w:rPr>
      </w:pPr>
    </w:p>
    <w:p w14:paraId="4BCC71AE" w14:textId="3A8E929A" w:rsidR="001B7C81" w:rsidRPr="0064161D" w:rsidRDefault="001B7C81" w:rsidP="00EC109E">
      <w:pPr>
        <w:ind w:left="882" w:right="-871" w:hanging="532"/>
        <w:rPr>
          <w:spacing w:val="-8"/>
          <w:cs/>
        </w:rPr>
      </w:pPr>
      <w:proofErr w:type="gramStart"/>
      <w:r>
        <w:rPr>
          <w:spacing w:val="-8"/>
        </w:rPr>
        <w:lastRenderedPageBreak/>
        <w:t>33.5</w:t>
      </w:r>
      <w:r w:rsidRPr="0064161D">
        <w:rPr>
          <w:rFonts w:hint="cs"/>
          <w:spacing w:val="-8"/>
          <w:cs/>
        </w:rPr>
        <w:t xml:space="preserve">  </w:t>
      </w:r>
      <w:r w:rsidRPr="0064161D">
        <w:rPr>
          <w:spacing w:val="-8"/>
          <w:cs/>
        </w:rPr>
        <w:t>ภาระผูกพันจากการค้ำประกัน</w:t>
      </w:r>
      <w:proofErr w:type="gramEnd"/>
    </w:p>
    <w:p w14:paraId="7D320A62" w14:textId="77777777" w:rsidR="001B7C81" w:rsidRPr="00634F97" w:rsidRDefault="001B7C81" w:rsidP="001B7C81">
      <w:pPr>
        <w:ind w:left="630" w:right="-871"/>
        <w:rPr>
          <w:spacing w:val="-8"/>
          <w:sz w:val="10"/>
          <w:szCs w:val="10"/>
        </w:rPr>
      </w:pPr>
    </w:p>
    <w:p w14:paraId="03C53A35" w14:textId="77777777" w:rsidR="001B7C81" w:rsidRPr="00A62688" w:rsidRDefault="001B7C81" w:rsidP="00EC109E">
      <w:pPr>
        <w:ind w:left="1470" w:right="116" w:hanging="56"/>
        <w:jc w:val="thaiDistribute"/>
        <w:rPr>
          <w:spacing w:val="-4"/>
        </w:rPr>
      </w:pPr>
      <w:r w:rsidRPr="00A62688">
        <w:rPr>
          <w:spacing w:val="-4"/>
          <w:cs/>
        </w:rPr>
        <w:t>บริษัทมีภาระผูกพันจากการค้ำประกัน ดังนี้</w:t>
      </w:r>
    </w:p>
    <w:p w14:paraId="4056A63F" w14:textId="0DFF9F64" w:rsidR="001B7C81" w:rsidRPr="00A62688" w:rsidRDefault="001B7C81" w:rsidP="00EC109E">
      <w:pPr>
        <w:ind w:left="882" w:right="19" w:firstLine="532"/>
        <w:jc w:val="thaiDistribute"/>
        <w:rPr>
          <w:spacing w:val="-4"/>
        </w:rPr>
      </w:pPr>
      <w:r w:rsidRPr="00A62688">
        <w:rPr>
          <w:spacing w:val="-4"/>
          <w:cs/>
        </w:rPr>
        <w:t>-  ค้ำประกันการปฏิบัติตามสัญญาเช่าใช้บริการโครงข่ายโทรทัศน์ประเภทที่ใช้คลื่นความถี่ภาคพื้นดิน</w:t>
      </w:r>
      <w:r w:rsidR="00EC109E">
        <w:rPr>
          <w:spacing w:val="-4"/>
        </w:rPr>
        <w:t xml:space="preserve">       </w:t>
      </w:r>
      <w:r>
        <w:rPr>
          <w:spacing w:val="-4"/>
        </w:rPr>
        <w:t xml:space="preserve">     </w:t>
      </w:r>
      <w:r w:rsidRPr="00A62688">
        <w:rPr>
          <w:spacing w:val="-4"/>
          <w:cs/>
        </w:rPr>
        <w:t>ในระบบดิจิตอลให้กับบริษัท บีอีซี มัลติมีเดีย จำกัด ซึ่งเป็นบริษัทย่อยของบริษัทกับสถาบันการเงินแห</w:t>
      </w:r>
      <w:r w:rsidRPr="00A62688">
        <w:rPr>
          <w:rFonts w:hint="cs"/>
          <w:spacing w:val="-4"/>
          <w:cs/>
        </w:rPr>
        <w:t>่ง</w:t>
      </w:r>
      <w:r w:rsidRPr="00A62688">
        <w:rPr>
          <w:spacing w:val="-4"/>
          <w:cs/>
        </w:rPr>
        <w:t>หนึ่ง</w:t>
      </w:r>
      <w:r w:rsidR="00EC109E">
        <w:rPr>
          <w:spacing w:val="-4"/>
        </w:rPr>
        <w:t xml:space="preserve">       </w:t>
      </w:r>
      <w:r w:rsidRPr="00A62688">
        <w:rPr>
          <w:spacing w:val="-4"/>
          <w:cs/>
        </w:rPr>
        <w:t xml:space="preserve"> เป็นจำนวน</w:t>
      </w:r>
      <w:r w:rsidRPr="00DD141B">
        <w:rPr>
          <w:spacing w:val="-4"/>
          <w:cs/>
        </w:rPr>
        <w:t xml:space="preserve">เงิน </w:t>
      </w:r>
      <w:r w:rsidRPr="00FA547F">
        <w:rPr>
          <w:spacing w:val="-4"/>
        </w:rPr>
        <w:t>52.13</w:t>
      </w:r>
      <w:r w:rsidRPr="00DD141B">
        <w:rPr>
          <w:spacing w:val="-4"/>
        </w:rPr>
        <w:t xml:space="preserve"> </w:t>
      </w:r>
      <w:r w:rsidRPr="00DD141B">
        <w:rPr>
          <w:spacing w:val="-4"/>
          <w:cs/>
        </w:rPr>
        <w:t>ล้าน</w:t>
      </w:r>
      <w:r w:rsidRPr="00A62688">
        <w:rPr>
          <w:spacing w:val="-4"/>
          <w:cs/>
        </w:rPr>
        <w:t>บาท</w:t>
      </w:r>
    </w:p>
    <w:p w14:paraId="5734920E" w14:textId="25888C97" w:rsidR="001B7C81" w:rsidRPr="00FE0BCE" w:rsidRDefault="001B7C81" w:rsidP="00EC109E">
      <w:pPr>
        <w:ind w:left="882" w:right="19" w:firstLine="490"/>
        <w:jc w:val="thaiDistribute"/>
        <w:rPr>
          <w:spacing w:val="-4"/>
          <w:cs/>
        </w:rPr>
      </w:pPr>
      <w:r w:rsidRPr="00457D79">
        <w:rPr>
          <w:spacing w:val="-4"/>
          <w:cs/>
        </w:rPr>
        <w:t xml:space="preserve">- </w:t>
      </w:r>
      <w:r w:rsidRPr="00457D79">
        <w:rPr>
          <w:rFonts w:hint="cs"/>
          <w:spacing w:val="-4"/>
          <w:cs/>
        </w:rPr>
        <w:t xml:space="preserve"> </w:t>
      </w:r>
      <w:r w:rsidRPr="00457D79">
        <w:rPr>
          <w:spacing w:val="-4"/>
          <w:cs/>
        </w:rPr>
        <w:t>ค้ำประกันการปฏิบัติตามเงื่อนไขการชำระเงินค่าถ่ายทอดสดสัญญาณการแข่งขัน เทปบันทึกภาพ</w:t>
      </w:r>
      <w:r>
        <w:rPr>
          <w:spacing w:val="-4"/>
        </w:rPr>
        <w:t xml:space="preserve">     </w:t>
      </w:r>
      <w:r w:rsidR="00EC109E">
        <w:rPr>
          <w:spacing w:val="-4"/>
        </w:rPr>
        <w:t xml:space="preserve">         </w:t>
      </w:r>
      <w:r>
        <w:rPr>
          <w:spacing w:val="-4"/>
        </w:rPr>
        <w:t xml:space="preserve">  </w:t>
      </w:r>
      <w:r w:rsidRPr="00457D79">
        <w:rPr>
          <w:spacing w:val="-4"/>
          <w:cs/>
        </w:rPr>
        <w:t>กา</w:t>
      </w:r>
      <w:r w:rsidRPr="00457D79">
        <w:rPr>
          <w:rFonts w:hint="cs"/>
          <w:spacing w:val="-4"/>
          <w:cs/>
        </w:rPr>
        <w:t>ร</w:t>
      </w:r>
      <w:r w:rsidRPr="00A317B5">
        <w:rPr>
          <w:spacing w:val="-4"/>
          <w:cs/>
        </w:rPr>
        <w:t>แข่งขัน และรายการต่างๆของรายการฟุตบอลต่างประเทศให้กับบริษัท บางกอกเอ็น</w:t>
      </w:r>
      <w:proofErr w:type="spellStart"/>
      <w:r w:rsidRPr="00A317B5">
        <w:rPr>
          <w:spacing w:val="-4"/>
          <w:cs/>
        </w:rPr>
        <w:t>เต</w:t>
      </w:r>
      <w:proofErr w:type="spellEnd"/>
      <w:r w:rsidRPr="00A317B5">
        <w:rPr>
          <w:spacing w:val="-4"/>
          <w:cs/>
        </w:rPr>
        <w:t>อร์เทนเม้น</w:t>
      </w:r>
      <w:proofErr w:type="spellStart"/>
      <w:r w:rsidRPr="00A317B5">
        <w:rPr>
          <w:spacing w:val="-4"/>
          <w:cs/>
        </w:rPr>
        <w:t>ต์</w:t>
      </w:r>
      <w:proofErr w:type="spellEnd"/>
      <w:r w:rsidRPr="00A317B5">
        <w:rPr>
          <w:spacing w:val="-4"/>
          <w:cs/>
        </w:rPr>
        <w:t xml:space="preserve"> จำกัด </w:t>
      </w:r>
      <w:r>
        <w:rPr>
          <w:spacing w:val="-4"/>
        </w:rPr>
        <w:t xml:space="preserve">  </w:t>
      </w:r>
      <w:r w:rsidR="00EC109E">
        <w:rPr>
          <w:spacing w:val="-4"/>
        </w:rPr>
        <w:t xml:space="preserve">        </w:t>
      </w:r>
      <w:r w:rsidRPr="00457D79">
        <w:rPr>
          <w:spacing w:val="-4"/>
          <w:cs/>
        </w:rPr>
        <w:t xml:space="preserve">ซึ่งเป็นบริษัทย่อยของบริษัทกับสถาบันการเงินแห่งหนึ่ง </w:t>
      </w:r>
      <w:r w:rsidRPr="0003182D">
        <w:rPr>
          <w:rFonts w:ascii="Angsana New" w:hAnsi="Angsana New" w:hint="cs"/>
          <w:spacing w:val="-2"/>
          <w:cs/>
        </w:rPr>
        <w:t xml:space="preserve">เป็นจำนวนเงิน </w:t>
      </w:r>
      <w:r>
        <w:rPr>
          <w:rFonts w:ascii="Angsana New" w:hAnsi="Angsana New"/>
          <w:spacing w:val="-2"/>
        </w:rPr>
        <w:t>1</w:t>
      </w:r>
      <w:r w:rsidRPr="0003182D">
        <w:rPr>
          <w:rFonts w:ascii="Angsana New" w:hAnsi="Angsana New" w:hint="cs"/>
          <w:spacing w:val="-2"/>
          <w:cs/>
        </w:rPr>
        <w:t xml:space="preserve"> ล้าน</w:t>
      </w:r>
      <w:r>
        <w:rPr>
          <w:rFonts w:ascii="Angsana New" w:hAnsi="Angsana New" w:hint="cs"/>
          <w:spacing w:val="-2"/>
          <w:cs/>
        </w:rPr>
        <w:t>ดอลลาร์สหรัฐอเมริกา</w:t>
      </w:r>
    </w:p>
    <w:p w14:paraId="16D414C1" w14:textId="77777777" w:rsidR="001B7C81" w:rsidRDefault="001B7C81" w:rsidP="001B7C81">
      <w:pPr>
        <w:ind w:right="116"/>
        <w:jc w:val="thaiDistribute"/>
        <w:rPr>
          <w:sz w:val="10"/>
          <w:szCs w:val="10"/>
        </w:rPr>
      </w:pPr>
    </w:p>
    <w:p w14:paraId="612CF8A4" w14:textId="77777777" w:rsidR="001B7C81" w:rsidRPr="001B7C81" w:rsidRDefault="001B7C81" w:rsidP="001B7C81">
      <w:pPr>
        <w:pStyle w:val="BodyText3"/>
        <w:numPr>
          <w:ilvl w:val="0"/>
          <w:numId w:val="2"/>
        </w:numPr>
        <w:tabs>
          <w:tab w:val="clear" w:pos="360"/>
        </w:tabs>
        <w:ind w:left="336" w:right="-706" w:hanging="364"/>
        <w:rPr>
          <w:rFonts w:ascii="Angsana New" w:hAnsi="Angsana New"/>
          <w:b/>
          <w:bCs/>
        </w:rPr>
      </w:pPr>
      <w:r w:rsidRPr="001B7C81">
        <w:rPr>
          <w:rFonts w:ascii="Angsana New" w:hAnsi="Angsana New"/>
          <w:b/>
          <w:bCs/>
          <w:cs/>
        </w:rPr>
        <w:t>คดีฟ้องร้อง</w:t>
      </w:r>
    </w:p>
    <w:p w14:paraId="154BA531" w14:textId="77777777" w:rsidR="001B7C81" w:rsidRPr="00634F97" w:rsidRDefault="001B7C81" w:rsidP="001B7C81">
      <w:pPr>
        <w:ind w:right="-871"/>
        <w:rPr>
          <w:b/>
          <w:bCs/>
          <w:sz w:val="10"/>
          <w:szCs w:val="10"/>
        </w:rPr>
      </w:pPr>
    </w:p>
    <w:p w14:paraId="120CF4B6" w14:textId="37A154FB" w:rsidR="001B7C81" w:rsidRPr="00F20F23" w:rsidRDefault="001B7C81" w:rsidP="00EC109E">
      <w:pPr>
        <w:ind w:left="882" w:right="5" w:hanging="504"/>
        <w:jc w:val="thaiDistribute"/>
        <w:rPr>
          <w:spacing w:val="-2"/>
          <w:sz w:val="8"/>
          <w:szCs w:val="8"/>
        </w:rPr>
      </w:pPr>
      <w:proofErr w:type="gramStart"/>
      <w:r w:rsidRPr="00F20F23">
        <w:rPr>
          <w:spacing w:val="-2"/>
        </w:rPr>
        <w:t>34.1</w:t>
      </w:r>
      <w:r w:rsidRPr="00F20F23">
        <w:rPr>
          <w:rFonts w:hint="cs"/>
          <w:spacing w:val="-2"/>
          <w:cs/>
        </w:rPr>
        <w:t xml:space="preserve">  ในปี</w:t>
      </w:r>
      <w:proofErr w:type="gramEnd"/>
      <w:r w:rsidRPr="00F20F23">
        <w:rPr>
          <w:rFonts w:hint="cs"/>
          <w:spacing w:val="-2"/>
          <w:cs/>
        </w:rPr>
        <w:t xml:space="preserve"> </w:t>
      </w:r>
      <w:r w:rsidRPr="00F20F23">
        <w:rPr>
          <w:spacing w:val="-2"/>
        </w:rPr>
        <w:t>2560</w:t>
      </w:r>
      <w:r w:rsidRPr="00F20F23">
        <w:rPr>
          <w:rFonts w:hint="cs"/>
          <w:spacing w:val="-2"/>
          <w:cs/>
        </w:rPr>
        <w:t xml:space="preserve"> </w:t>
      </w:r>
      <w:r w:rsidRPr="00F20F23">
        <w:rPr>
          <w:spacing w:val="-2"/>
          <w:cs/>
        </w:rPr>
        <w:t xml:space="preserve">บริษัทย่อยของบริษัท </w:t>
      </w:r>
      <w:r w:rsidRPr="00F20F23">
        <w:rPr>
          <w:spacing w:val="-2"/>
        </w:rPr>
        <w:t>2</w:t>
      </w:r>
      <w:r w:rsidRPr="00F20F23">
        <w:rPr>
          <w:spacing w:val="-2"/>
          <w:cs/>
        </w:rPr>
        <w:t xml:space="preserve"> แห่ง ถูกฟ้องเป็นจำเลยร่วม ในฐานผิดสัญญาการถ่ายทอดสดการแข่งขัน</w:t>
      </w:r>
      <w:r w:rsidR="00EC109E">
        <w:rPr>
          <w:spacing w:val="-2"/>
        </w:rPr>
        <w:t xml:space="preserve">   </w:t>
      </w:r>
      <w:r w:rsidRPr="00F20F23">
        <w:rPr>
          <w:spacing w:val="-2"/>
          <w:cs/>
        </w:rPr>
        <w:t xml:space="preserve">ฟุตบอลจากยุโรป จำนวนทุนทรัพย์ </w:t>
      </w:r>
      <w:r w:rsidRPr="00F20F23">
        <w:rPr>
          <w:spacing w:val="-2"/>
        </w:rPr>
        <w:t>260.22</w:t>
      </w:r>
      <w:r w:rsidRPr="00F20F23">
        <w:rPr>
          <w:spacing w:val="-2"/>
          <w:cs/>
        </w:rPr>
        <w:t xml:space="preserve"> ล้านบาท</w:t>
      </w:r>
      <w:r w:rsidRPr="00F20F23">
        <w:rPr>
          <w:rFonts w:hint="cs"/>
          <w:spacing w:val="-2"/>
          <w:cs/>
        </w:rPr>
        <w:t xml:space="preserve"> เมื่อวันที่ </w:t>
      </w:r>
      <w:r w:rsidRPr="00F20F23">
        <w:rPr>
          <w:spacing w:val="-2"/>
        </w:rPr>
        <w:t xml:space="preserve">3 </w:t>
      </w:r>
      <w:r w:rsidRPr="00F20F23">
        <w:rPr>
          <w:rFonts w:hint="cs"/>
          <w:spacing w:val="-2"/>
          <w:cs/>
        </w:rPr>
        <w:t xml:space="preserve">มีนาคม </w:t>
      </w:r>
      <w:r w:rsidRPr="00F20F23">
        <w:rPr>
          <w:spacing w:val="-2"/>
        </w:rPr>
        <w:t xml:space="preserve">2563 </w:t>
      </w:r>
      <w:r w:rsidRPr="00F20F23">
        <w:rPr>
          <w:rFonts w:hint="cs"/>
          <w:spacing w:val="-2"/>
          <w:cs/>
        </w:rPr>
        <w:t xml:space="preserve">ศาลชั้นต้นอ่านคำพิพากษา </w:t>
      </w:r>
      <w:r w:rsidR="00EC109E">
        <w:rPr>
          <w:spacing w:val="-2"/>
        </w:rPr>
        <w:t xml:space="preserve">          </w:t>
      </w:r>
      <w:r w:rsidRPr="00F20F23">
        <w:rPr>
          <w:rFonts w:hint="cs"/>
          <w:spacing w:val="-2"/>
          <w:cs/>
        </w:rPr>
        <w:t xml:space="preserve">   </w:t>
      </w:r>
      <w:r>
        <w:rPr>
          <w:spacing w:val="-2"/>
        </w:rPr>
        <w:t xml:space="preserve"> </w:t>
      </w:r>
      <w:r w:rsidRPr="00F20F23">
        <w:rPr>
          <w:rFonts w:hint="cs"/>
          <w:spacing w:val="-2"/>
          <w:cs/>
        </w:rPr>
        <w:t xml:space="preserve">ให้บริษัทย่อยของบริษัทชนะคดี </w:t>
      </w:r>
      <w:r>
        <w:rPr>
          <w:rFonts w:hint="cs"/>
          <w:spacing w:val="-2"/>
          <w:cs/>
        </w:rPr>
        <w:t>และ</w:t>
      </w:r>
      <w:r w:rsidRPr="00F20F23">
        <w:rPr>
          <w:rFonts w:hint="cs"/>
          <w:spacing w:val="-2"/>
          <w:cs/>
        </w:rPr>
        <w:t xml:space="preserve">เมื่อวันที่ </w:t>
      </w:r>
      <w:r w:rsidRPr="00F20F23">
        <w:rPr>
          <w:spacing w:val="-2"/>
        </w:rPr>
        <w:t>13</w:t>
      </w:r>
      <w:r w:rsidRPr="00F20F23">
        <w:rPr>
          <w:rFonts w:hint="cs"/>
          <w:spacing w:val="-2"/>
          <w:cs/>
        </w:rPr>
        <w:t xml:space="preserve"> กรกฎาคม </w:t>
      </w:r>
      <w:r w:rsidRPr="00F20F23">
        <w:rPr>
          <w:spacing w:val="-2"/>
        </w:rPr>
        <w:t>2564</w:t>
      </w:r>
      <w:r w:rsidRPr="00F20F23">
        <w:rPr>
          <w:rFonts w:hint="cs"/>
          <w:spacing w:val="-2"/>
          <w:cs/>
        </w:rPr>
        <w:t xml:space="preserve"> ศาลอุทธรณ์พิพากษายืนตามศาลชั้นต้น</w:t>
      </w:r>
      <w:r w:rsidR="00EC109E">
        <w:rPr>
          <w:spacing w:val="-2"/>
        </w:rPr>
        <w:t xml:space="preserve">       </w:t>
      </w:r>
      <w:r w:rsidRPr="00F20F23">
        <w:rPr>
          <w:rFonts w:hint="cs"/>
          <w:spacing w:val="-2"/>
          <w:cs/>
        </w:rPr>
        <w:t xml:space="preserve"> </w:t>
      </w:r>
      <w:r w:rsidRPr="00F20F23">
        <w:rPr>
          <w:spacing w:val="-2"/>
          <w:cs/>
        </w:rPr>
        <w:t xml:space="preserve">ต่อมาโจทก์ใช้สิทธิฎีกาคำพิพากษา และในวันที่ </w:t>
      </w:r>
      <w:r>
        <w:rPr>
          <w:spacing w:val="-2"/>
        </w:rPr>
        <w:t>17</w:t>
      </w:r>
      <w:r w:rsidRPr="00F20F23">
        <w:rPr>
          <w:spacing w:val="-2"/>
          <w:cs/>
        </w:rPr>
        <w:t xml:space="preserve"> มกราคม </w:t>
      </w:r>
      <w:r>
        <w:rPr>
          <w:spacing w:val="-2"/>
        </w:rPr>
        <w:t>2566</w:t>
      </w:r>
      <w:r w:rsidRPr="00F20F23">
        <w:rPr>
          <w:spacing w:val="-2"/>
          <w:cs/>
        </w:rPr>
        <w:t xml:space="preserve"> ศาลฎีกามีคำสั่งไม่อนุญาตให้โจทก์</w:t>
      </w:r>
      <w:r>
        <w:rPr>
          <w:rFonts w:hint="cs"/>
          <w:spacing w:val="-2"/>
          <w:cs/>
        </w:rPr>
        <w:t>ฎี</w:t>
      </w:r>
      <w:r w:rsidRPr="00F20F23">
        <w:rPr>
          <w:spacing w:val="-2"/>
          <w:cs/>
        </w:rPr>
        <w:t>กา</w:t>
      </w:r>
      <w:r>
        <w:rPr>
          <w:spacing w:val="-2"/>
        </w:rPr>
        <w:t xml:space="preserve">   </w:t>
      </w:r>
      <w:r w:rsidR="00EC109E">
        <w:rPr>
          <w:spacing w:val="-2"/>
        </w:rPr>
        <w:t xml:space="preserve">       </w:t>
      </w:r>
      <w:r w:rsidRPr="00F20F23">
        <w:rPr>
          <w:spacing w:val="-2"/>
          <w:cs/>
        </w:rPr>
        <w:t xml:space="preserve"> คดีจึงเป็นที่สิ้นสุด</w:t>
      </w:r>
    </w:p>
    <w:p w14:paraId="1614AE88" w14:textId="114E73C3" w:rsidR="001B7C81" w:rsidRDefault="001B7C81" w:rsidP="00EC109E">
      <w:pPr>
        <w:tabs>
          <w:tab w:val="left" w:pos="910"/>
        </w:tabs>
        <w:ind w:left="896" w:right="5" w:hanging="532"/>
        <w:jc w:val="thaiDistribute"/>
        <w:rPr>
          <w:spacing w:val="-4"/>
        </w:rPr>
      </w:pPr>
      <w:r w:rsidRPr="00F20F23">
        <w:rPr>
          <w:rFonts w:hint="cs"/>
          <w:spacing w:val="-2"/>
          <w:cs/>
        </w:rPr>
        <w:t>3</w:t>
      </w:r>
      <w:r>
        <w:rPr>
          <w:spacing w:val="-2"/>
        </w:rPr>
        <w:t>4</w:t>
      </w:r>
      <w:r w:rsidRPr="00F20F23">
        <w:rPr>
          <w:rFonts w:hint="cs"/>
          <w:spacing w:val="-2"/>
          <w:cs/>
        </w:rPr>
        <w:t xml:space="preserve">.2 </w:t>
      </w:r>
      <w:r w:rsidRPr="00F20F23">
        <w:rPr>
          <w:rFonts w:cs="Cordia New" w:hint="cs"/>
          <w:spacing w:val="-2"/>
          <w:szCs w:val="40"/>
          <w:cs/>
          <w:lang w:eastAsia="ko-KR"/>
        </w:rPr>
        <w:tab/>
      </w:r>
      <w:r w:rsidRPr="00F20F23">
        <w:rPr>
          <w:spacing w:val="-4"/>
          <w:cs/>
        </w:rPr>
        <w:t xml:space="preserve">บริษัทและบริษัทย่อยของบริษัท </w:t>
      </w:r>
      <w:r w:rsidRPr="00F20F23">
        <w:rPr>
          <w:spacing w:val="-4"/>
        </w:rPr>
        <w:t>2</w:t>
      </w:r>
      <w:r w:rsidRPr="00F20F23">
        <w:rPr>
          <w:spacing w:val="-4"/>
          <w:cs/>
        </w:rPr>
        <w:t xml:space="preserve"> แห่ง ถูกฟ้องเป็นจำเลย รวม </w:t>
      </w:r>
      <w:r w:rsidRPr="00F20F23">
        <w:rPr>
          <w:spacing w:val="-4"/>
        </w:rPr>
        <w:t>2</w:t>
      </w:r>
      <w:r w:rsidRPr="00F20F23">
        <w:rPr>
          <w:spacing w:val="-4"/>
          <w:cs/>
        </w:rPr>
        <w:t xml:space="preserve"> คดี ในคดีแรงงาน จำนวนทุนทรัพย์รวม </w:t>
      </w:r>
      <w:r>
        <w:rPr>
          <w:spacing w:val="-4"/>
        </w:rPr>
        <w:t>138.82</w:t>
      </w:r>
      <w:r w:rsidRPr="00F20F23">
        <w:rPr>
          <w:spacing w:val="-4"/>
          <w:cs/>
        </w:rPr>
        <w:t xml:space="preserve"> </w:t>
      </w:r>
      <w:r w:rsidR="00EC109E">
        <w:rPr>
          <w:spacing w:val="-4"/>
        </w:rPr>
        <w:t xml:space="preserve"> </w:t>
      </w:r>
      <w:r w:rsidRPr="00F20F23">
        <w:rPr>
          <w:spacing w:val="-4"/>
          <w:cs/>
        </w:rPr>
        <w:t xml:space="preserve">ล้านบาท </w:t>
      </w:r>
      <w:r w:rsidRPr="001D184C">
        <w:rPr>
          <w:spacing w:val="-4"/>
          <w:cs/>
        </w:rPr>
        <w:t xml:space="preserve">ในต้นปี </w:t>
      </w:r>
      <w:r>
        <w:rPr>
          <w:spacing w:val="-4"/>
        </w:rPr>
        <w:t>2565</w:t>
      </w:r>
      <w:r w:rsidRPr="001D184C">
        <w:rPr>
          <w:spacing w:val="-4"/>
          <w:cs/>
        </w:rPr>
        <w:t xml:space="preserve"> ศาลชั้นต้นมีคำพิพากษายกฟ้องของโจทก์</w:t>
      </w:r>
      <w:r>
        <w:rPr>
          <w:spacing w:val="-4"/>
        </w:rPr>
        <w:t xml:space="preserve"> </w:t>
      </w:r>
      <w:r w:rsidRPr="001D184C">
        <w:rPr>
          <w:spacing w:val="-4"/>
          <w:cs/>
        </w:rPr>
        <w:t>และต่อมาศาลอุทธรณ์พิพากษายืนตามศาล</w:t>
      </w:r>
      <w:r w:rsidR="00EC109E">
        <w:rPr>
          <w:spacing w:val="-4"/>
        </w:rPr>
        <w:t xml:space="preserve">    </w:t>
      </w:r>
      <w:r w:rsidRPr="001D184C">
        <w:rPr>
          <w:spacing w:val="-4"/>
          <w:cs/>
        </w:rPr>
        <w:t xml:space="preserve">ชั้นต้นทั้งสองคดี ซึ่ง ณ วันที่ </w:t>
      </w:r>
      <w:r>
        <w:rPr>
          <w:spacing w:val="-4"/>
        </w:rPr>
        <w:t>31</w:t>
      </w:r>
      <w:r w:rsidRPr="001D184C">
        <w:rPr>
          <w:spacing w:val="-4"/>
          <w:cs/>
        </w:rPr>
        <w:t xml:space="preserve"> ธันวาคม </w:t>
      </w:r>
      <w:r>
        <w:rPr>
          <w:spacing w:val="-4"/>
        </w:rPr>
        <w:t>2565</w:t>
      </w:r>
      <w:r w:rsidRPr="001D184C">
        <w:rPr>
          <w:spacing w:val="-4"/>
          <w:cs/>
        </w:rPr>
        <w:t xml:space="preserve"> ทั้ง </w:t>
      </w:r>
      <w:r>
        <w:rPr>
          <w:spacing w:val="-4"/>
        </w:rPr>
        <w:t>2</w:t>
      </w:r>
      <w:r w:rsidRPr="001D184C">
        <w:rPr>
          <w:spacing w:val="-4"/>
          <w:cs/>
        </w:rPr>
        <w:t xml:space="preserve"> คดีอยู่ระหว่างศาลฎีกาพิจารณาคำร้องขออนุญาตฎีกาของ</w:t>
      </w:r>
      <w:r w:rsidR="00EC109E">
        <w:rPr>
          <w:spacing w:val="-4"/>
        </w:rPr>
        <w:t xml:space="preserve">  </w:t>
      </w:r>
      <w:r w:rsidRPr="001D184C">
        <w:rPr>
          <w:spacing w:val="-4"/>
          <w:cs/>
        </w:rPr>
        <w:t xml:space="preserve">โจทก์ เพื่อพิจารณาว่าควรอนุญาตให้โจทก์ฎีกาทั้ง </w:t>
      </w:r>
      <w:r>
        <w:rPr>
          <w:spacing w:val="-4"/>
        </w:rPr>
        <w:t>2</w:t>
      </w:r>
      <w:r w:rsidRPr="001D184C">
        <w:rPr>
          <w:spacing w:val="-4"/>
          <w:cs/>
        </w:rPr>
        <w:t xml:space="preserve"> คดีหรือไม่ บริษัทและบริษัทย่อยคาดว่าจะไม่ได้รับความเสียหายจากทั้ง </w:t>
      </w:r>
      <w:r>
        <w:rPr>
          <w:spacing w:val="-4"/>
        </w:rPr>
        <w:t>2</w:t>
      </w:r>
      <w:r w:rsidRPr="001D184C">
        <w:rPr>
          <w:spacing w:val="-4"/>
          <w:cs/>
        </w:rPr>
        <w:t xml:space="preserve"> คดีดังกล่าว ดังนั้นจึงไม่ได้บันทึกเป็นค่าใช้จ่ายและหนี้สินที่อาจเกิดขึ้น</w:t>
      </w:r>
    </w:p>
    <w:p w14:paraId="327844AA" w14:textId="77777777" w:rsidR="001B7C81" w:rsidRPr="001D184C" w:rsidRDefault="001B7C81" w:rsidP="001B7C81">
      <w:pPr>
        <w:tabs>
          <w:tab w:val="left" w:pos="910"/>
        </w:tabs>
        <w:ind w:left="896" w:right="-56" w:hanging="532"/>
        <w:jc w:val="thaiDistribute"/>
        <w:rPr>
          <w:b/>
          <w:bCs/>
          <w:sz w:val="10"/>
          <w:szCs w:val="10"/>
        </w:rPr>
      </w:pPr>
    </w:p>
    <w:p w14:paraId="4AEEFC82" w14:textId="77777777" w:rsidR="001B7C81" w:rsidRPr="001B7C81" w:rsidRDefault="001B7C81" w:rsidP="001B7C81">
      <w:pPr>
        <w:pStyle w:val="BodyText3"/>
        <w:numPr>
          <w:ilvl w:val="0"/>
          <w:numId w:val="2"/>
        </w:numPr>
        <w:tabs>
          <w:tab w:val="clear" w:pos="360"/>
        </w:tabs>
        <w:ind w:left="336" w:right="-706" w:hanging="364"/>
        <w:rPr>
          <w:rFonts w:ascii="Angsana New" w:hAnsi="Angsana New"/>
          <w:b/>
          <w:bCs/>
        </w:rPr>
      </w:pPr>
      <w:r w:rsidRPr="001B7C81">
        <w:rPr>
          <w:rFonts w:ascii="Angsana New" w:hAnsi="Angsana New"/>
          <w:b/>
          <w:bCs/>
          <w:cs/>
        </w:rPr>
        <w:t>การเปิดเผยข้อมูลเกี่ยวกับเครื่องมือทางการเงิน</w:t>
      </w:r>
    </w:p>
    <w:p w14:paraId="4D59DD65" w14:textId="77777777" w:rsidR="001B7C81" w:rsidRPr="003F4607" w:rsidRDefault="001B7C81" w:rsidP="001B7C81">
      <w:pPr>
        <w:tabs>
          <w:tab w:val="left" w:pos="810"/>
        </w:tabs>
        <w:spacing w:line="72" w:lineRule="auto"/>
        <w:ind w:right="-527"/>
        <w:jc w:val="both"/>
        <w:rPr>
          <w:sz w:val="12"/>
          <w:szCs w:val="12"/>
        </w:rPr>
      </w:pPr>
      <w:r w:rsidRPr="003F4607">
        <w:tab/>
      </w:r>
    </w:p>
    <w:p w14:paraId="0B8F4130" w14:textId="77777777" w:rsidR="001B7C81" w:rsidRPr="003F4607" w:rsidRDefault="001B7C81" w:rsidP="00EC109E">
      <w:pPr>
        <w:ind w:left="378" w:right="-9" w:firstLine="476"/>
        <w:jc w:val="thaiDistribute"/>
      </w:pPr>
      <w:r w:rsidRPr="00AA3C01">
        <w:rPr>
          <w:cs/>
        </w:rPr>
        <w:t>บริษัทและบริษัทย่อยมีข้อมูลเกี่ยวกับเครื่องมือทางการเงินทั้งในงบแสดงฐานะการเงินและนอกงบแสดงฐานะการเงิน</w:t>
      </w:r>
      <w:r>
        <w:t xml:space="preserve"> </w:t>
      </w:r>
      <w:r w:rsidRPr="00AA3C01">
        <w:rPr>
          <w:cs/>
        </w:rPr>
        <w:t>ดังนี้</w:t>
      </w:r>
    </w:p>
    <w:p w14:paraId="11C48B95" w14:textId="77777777" w:rsidR="001B7C81" w:rsidRPr="003F4607" w:rsidRDefault="001B7C81" w:rsidP="001B7C81">
      <w:pPr>
        <w:tabs>
          <w:tab w:val="left" w:pos="810"/>
        </w:tabs>
        <w:ind w:left="363" w:right="-17"/>
        <w:jc w:val="thaiDistribute"/>
        <w:rPr>
          <w:sz w:val="6"/>
          <w:szCs w:val="6"/>
        </w:rPr>
      </w:pPr>
    </w:p>
    <w:p w14:paraId="3C2B8EFF" w14:textId="77777777" w:rsidR="001B7C81" w:rsidRPr="003F4607" w:rsidRDefault="001B7C81" w:rsidP="001B7C81">
      <w:pPr>
        <w:tabs>
          <w:tab w:val="left" w:pos="938"/>
        </w:tabs>
        <w:ind w:left="426" w:right="-17" w:firstLine="8"/>
        <w:jc w:val="both"/>
      </w:pPr>
      <w:r>
        <w:rPr>
          <w:rFonts w:hint="cs"/>
          <w:cs/>
        </w:rPr>
        <w:t>3</w:t>
      </w:r>
      <w:r>
        <w:t xml:space="preserve">5.1 </w:t>
      </w:r>
      <w:r>
        <w:rPr>
          <w:rFonts w:hint="cs"/>
          <w:cs/>
        </w:rPr>
        <w:t xml:space="preserve"> </w:t>
      </w:r>
      <w:r w:rsidRPr="003F4607">
        <w:rPr>
          <w:cs/>
        </w:rPr>
        <w:t>นโยบายการบัญชีและวิธีการปฏิบัติทางการบัญชี</w:t>
      </w:r>
    </w:p>
    <w:p w14:paraId="6E19AB7E" w14:textId="77777777" w:rsidR="001B7C81" w:rsidRPr="003F4607" w:rsidRDefault="001B7C81" w:rsidP="001B7C81">
      <w:pPr>
        <w:ind w:left="966" w:right="-17" w:hanging="28"/>
        <w:jc w:val="thaiDistribute"/>
      </w:pPr>
      <w:r w:rsidRPr="00631C48">
        <w:rPr>
          <w:cs/>
        </w:rPr>
        <w:t xml:space="preserve">ดูหมายเหตุ </w:t>
      </w:r>
      <w:r>
        <w:t>3</w:t>
      </w:r>
    </w:p>
    <w:p w14:paraId="69D4FF53" w14:textId="77777777" w:rsidR="001B7C81" w:rsidRPr="003F4607" w:rsidRDefault="001B7C81" w:rsidP="001B7C81">
      <w:pPr>
        <w:ind w:left="900" w:right="-17" w:firstLine="540"/>
        <w:jc w:val="thaiDistribute"/>
        <w:rPr>
          <w:sz w:val="6"/>
          <w:szCs w:val="6"/>
        </w:rPr>
      </w:pPr>
    </w:p>
    <w:p w14:paraId="2B540B6A" w14:textId="77777777" w:rsidR="001B7C81" w:rsidRPr="003F4607" w:rsidRDefault="001B7C81" w:rsidP="001B7C81">
      <w:pPr>
        <w:tabs>
          <w:tab w:val="left" w:pos="966"/>
        </w:tabs>
        <w:ind w:left="426" w:hanging="6"/>
        <w:jc w:val="both"/>
      </w:pPr>
      <w:r w:rsidRPr="003F4607">
        <w:rPr>
          <w:cs/>
        </w:rPr>
        <w:t>3</w:t>
      </w:r>
      <w:r>
        <w:t xml:space="preserve">5.2  </w:t>
      </w:r>
      <w:r w:rsidRPr="003F4607">
        <w:rPr>
          <w:cs/>
        </w:rPr>
        <w:t>ความเสี่ยงจากการไม่ปฏิบัติตามสัญญา</w:t>
      </w:r>
    </w:p>
    <w:p w14:paraId="5246A970" w14:textId="77777777" w:rsidR="001B7C81" w:rsidRDefault="001B7C81" w:rsidP="00EC109E">
      <w:pPr>
        <w:ind w:left="1710" w:right="5" w:hanging="292"/>
        <w:jc w:val="thaiDistribute"/>
      </w:pPr>
      <w:r w:rsidRPr="003F4607">
        <w:t>-</w:t>
      </w:r>
      <w:r w:rsidRPr="003F4607">
        <w:tab/>
      </w:r>
      <w:r w:rsidRPr="003F4607">
        <w:rPr>
          <w:cs/>
        </w:rPr>
        <w:t>ความเสี่ยงจากการไม่ปฏิบัติตามสัญญา เกิดจากการที่คู่สัญญาไม่ปฏิบัติตามข้อกำหนดในสัญญา ซึ่งก่อให้เกิดความเสียหายแก่บริษัทและบริษัทย่อย</w:t>
      </w:r>
    </w:p>
    <w:p w14:paraId="7BDF15E9" w14:textId="6776F18A" w:rsidR="001B7C81" w:rsidRPr="007E3A0D" w:rsidRDefault="001B7C81">
      <w:pPr>
        <w:numPr>
          <w:ilvl w:val="0"/>
          <w:numId w:val="4"/>
        </w:numPr>
        <w:ind w:left="1701" w:right="5" w:hanging="273"/>
        <w:jc w:val="thaiDistribute"/>
      </w:pPr>
      <w:r w:rsidRPr="003F4607">
        <w:rPr>
          <w:cs/>
        </w:rPr>
        <w:t>ความเสี่ยงจากการกระจุกตัวของสินเชื่อมีไม่มาก แม้ลูกหนี้การค้าของบริษัทและบริษัทย่อยส่วน</w:t>
      </w:r>
      <w:r w:rsidR="00475B1A">
        <w:t xml:space="preserve">      </w:t>
      </w:r>
      <w:r w:rsidRPr="003F4607">
        <w:rPr>
          <w:cs/>
        </w:rPr>
        <w:t>ใหญ่จะเป็นบริษัทตัวแทนโฆษณาเป็นหลัก เนื่องจากธุรกรรมของกลุ่มกระจายไม่ได้กระจุกตัวอยู่</w:t>
      </w:r>
      <w:r w:rsidR="007D3EF5">
        <w:t xml:space="preserve">       </w:t>
      </w:r>
      <w:r w:rsidRPr="003F4607">
        <w:rPr>
          <w:cs/>
        </w:rPr>
        <w:t>กับลูกค้ารายใดหรือกลุ่มใดเป็นการเฉพาะ และได้มีการติดตามพฤติกรรมและการชำระหนี้ของ</w:t>
      </w:r>
      <w:r>
        <w:rPr>
          <w:rFonts w:hint="cs"/>
          <w:cs/>
        </w:rPr>
        <w:br/>
      </w:r>
      <w:r w:rsidRPr="003F4607">
        <w:rPr>
          <w:cs/>
        </w:rPr>
        <w:t>ลูกหนี้การค้าอย่างใกล้ชิด ดังนั้นจึงคาดได้ว่าบริษัทและบริษัทย่อยจะไม่มีความเสียหายที่เป็น</w:t>
      </w:r>
      <w:r w:rsidR="00475B1A">
        <w:t xml:space="preserve"> </w:t>
      </w:r>
      <w:r w:rsidRPr="003F4607">
        <w:rPr>
          <w:cs/>
        </w:rPr>
        <w:t>สาระสำคัญจากความเสี่ยงนี้</w:t>
      </w:r>
    </w:p>
    <w:p w14:paraId="38587EE3" w14:textId="5F4EF321" w:rsidR="001B7C81" w:rsidRPr="003F4607" w:rsidRDefault="001B7C81" w:rsidP="00EC109E">
      <w:pPr>
        <w:ind w:left="1710" w:right="5" w:hanging="270"/>
        <w:jc w:val="thaiDistribute"/>
      </w:pPr>
      <w:r w:rsidRPr="003F4607">
        <w:lastRenderedPageBreak/>
        <w:t xml:space="preserve">- </w:t>
      </w:r>
      <w:r w:rsidRPr="003F4607">
        <w:tab/>
      </w:r>
      <w:r w:rsidRPr="003F4607">
        <w:rPr>
          <w:cs/>
        </w:rPr>
        <w:t>สำหรับสินทรัพย์ทางการเงินที่แสดงในงบแสดงฐานะการเงิน ราคาตามบัญชีของสินทรัพย์ดังกล่าว</w:t>
      </w:r>
      <w:r w:rsidR="00475B1A">
        <w:t xml:space="preserve">     </w:t>
      </w:r>
      <w:r w:rsidRPr="003F4607">
        <w:rPr>
          <w:cs/>
        </w:rPr>
        <w:t>ได้หักสำรองต่างๆ เพื่อให้เป็นราคายุติธรรมโดยประมาณ โดยสำรองดังกล่าวถือเป็นมูลค่าสูงสุด</w:t>
      </w:r>
      <w:r w:rsidR="00475B1A">
        <w:t xml:space="preserve">       </w:t>
      </w:r>
      <w:r w:rsidRPr="003F4607">
        <w:rPr>
          <w:cs/>
        </w:rPr>
        <w:t>ของความเสี่ยงที่จะเกิดจากการไม่ปฏิบัติตามสัญญา</w:t>
      </w:r>
    </w:p>
    <w:p w14:paraId="36088C07" w14:textId="77777777" w:rsidR="001B7C81" w:rsidRPr="006D7872" w:rsidRDefault="001B7C81" w:rsidP="001B7C81">
      <w:pPr>
        <w:tabs>
          <w:tab w:val="left" w:pos="993"/>
        </w:tabs>
        <w:ind w:right="-613"/>
        <w:jc w:val="both"/>
        <w:rPr>
          <w:sz w:val="6"/>
          <w:szCs w:val="6"/>
        </w:rPr>
      </w:pPr>
    </w:p>
    <w:p w14:paraId="00F0BFEA" w14:textId="77777777" w:rsidR="001B7C81" w:rsidRPr="003F4607" w:rsidRDefault="001B7C81" w:rsidP="001B7C81">
      <w:pPr>
        <w:tabs>
          <w:tab w:val="left" w:pos="993"/>
        </w:tabs>
        <w:ind w:left="426" w:right="-613"/>
        <w:jc w:val="both"/>
      </w:pPr>
      <w:proofErr w:type="gramStart"/>
      <w:r>
        <w:t>35.3</w:t>
      </w:r>
      <w:r>
        <w:rPr>
          <w:rFonts w:hint="cs"/>
          <w:cs/>
        </w:rPr>
        <w:t xml:space="preserve">  </w:t>
      </w:r>
      <w:r w:rsidRPr="003F4607">
        <w:rPr>
          <w:cs/>
        </w:rPr>
        <w:t>ความเสี่ยงจากอัตราดอกเบี้ย</w:t>
      </w:r>
      <w:proofErr w:type="gramEnd"/>
    </w:p>
    <w:p w14:paraId="2EFF1F8B" w14:textId="345228E0" w:rsidR="001B7C81" w:rsidRPr="003F4607" w:rsidRDefault="001B7C81" w:rsidP="00EC109E">
      <w:pPr>
        <w:ind w:left="952" w:right="-9" w:firstLine="749"/>
        <w:jc w:val="thaiDistribute"/>
        <w:rPr>
          <w:spacing w:val="4"/>
        </w:rPr>
      </w:pPr>
      <w:r w:rsidRPr="003F4607">
        <w:rPr>
          <w:spacing w:val="4"/>
          <w:cs/>
        </w:rPr>
        <w:t>ความเสี่ยงที่จะเกิดจากการเปลี่ยนแปลงของอัตราดอกเบี้ย ซึ่งอาจก่อให้เกิดผลเสียหายแก่บริษัท</w:t>
      </w:r>
      <w:r w:rsidR="00475B1A">
        <w:rPr>
          <w:spacing w:val="4"/>
        </w:rPr>
        <w:t xml:space="preserve">   </w:t>
      </w:r>
      <w:r w:rsidRPr="003F4607">
        <w:rPr>
          <w:spacing w:val="4"/>
          <w:cs/>
        </w:rPr>
        <w:t>และบริษัทย่อยในงวดปัจจุบันและงวดต่อๆไป บริษัทและบริษัทย่อยคาดว่าจะสามารถบริหารความ</w:t>
      </w:r>
      <w:r w:rsidRPr="003F4607">
        <w:rPr>
          <w:spacing w:val="6"/>
          <w:cs/>
        </w:rPr>
        <w:t>เสี่ยง</w:t>
      </w:r>
      <w:r w:rsidR="00475B1A">
        <w:rPr>
          <w:spacing w:val="6"/>
        </w:rPr>
        <w:t xml:space="preserve">       </w:t>
      </w:r>
      <w:r w:rsidRPr="003F4607">
        <w:rPr>
          <w:spacing w:val="6"/>
          <w:cs/>
        </w:rPr>
        <w:t>ที่อาจเกิดขึ้นได้ เนื่องจากบริษัทได้มีการวางแผนและติดตามสถานการณ์อยู่ตลอดเวลา</w:t>
      </w:r>
    </w:p>
    <w:p w14:paraId="0C69DF6F" w14:textId="77777777" w:rsidR="001B7C81" w:rsidRPr="00461FED" w:rsidRDefault="001B7C81" w:rsidP="001B7C81">
      <w:pPr>
        <w:tabs>
          <w:tab w:val="left" w:pos="360"/>
          <w:tab w:val="left" w:pos="810"/>
          <w:tab w:val="left" w:pos="1440"/>
        </w:tabs>
        <w:jc w:val="thaiDistribute"/>
        <w:rPr>
          <w:sz w:val="8"/>
          <w:szCs w:val="8"/>
        </w:rPr>
      </w:pPr>
    </w:p>
    <w:p w14:paraId="54AD4C53" w14:textId="77777777" w:rsidR="001B7C81" w:rsidRPr="003F4607" w:rsidRDefault="001B7C81" w:rsidP="001B7C81">
      <w:pPr>
        <w:tabs>
          <w:tab w:val="left" w:pos="910"/>
        </w:tabs>
        <w:ind w:left="426" w:right="-613"/>
        <w:jc w:val="both"/>
      </w:pPr>
      <w:r w:rsidRPr="003F4607">
        <w:rPr>
          <w:cs/>
        </w:rPr>
        <w:t>3</w:t>
      </w:r>
      <w:r>
        <w:t>5</w:t>
      </w:r>
      <w:r w:rsidRPr="003F4607">
        <w:t>.</w:t>
      </w:r>
      <w:r w:rsidRPr="003F4607">
        <w:rPr>
          <w:cs/>
        </w:rPr>
        <w:t>4</w:t>
      </w:r>
      <w:r>
        <w:t xml:space="preserve"> </w:t>
      </w:r>
      <w:r>
        <w:rPr>
          <w:rFonts w:hint="cs"/>
          <w:cs/>
        </w:rPr>
        <w:t xml:space="preserve"> </w:t>
      </w:r>
      <w:r w:rsidRPr="003F4607">
        <w:rPr>
          <w:cs/>
        </w:rPr>
        <w:t>ความเสี่ยงจากอัตราแลกเปลี่ยน</w:t>
      </w:r>
    </w:p>
    <w:p w14:paraId="1755E7AE" w14:textId="0526C591" w:rsidR="001B7C81" w:rsidRDefault="001B7C81" w:rsidP="00EC109E">
      <w:pPr>
        <w:ind w:left="938" w:right="-9" w:firstLine="770"/>
        <w:jc w:val="thaiDistribute"/>
        <w:rPr>
          <w:spacing w:val="2"/>
        </w:rPr>
      </w:pPr>
      <w:r w:rsidRPr="003F4607">
        <w:rPr>
          <w:spacing w:val="6"/>
          <w:cs/>
        </w:rPr>
        <w:t>บริษัทและบริษัทย่อยมีความเสี่ยงจากการเปลี่ยนแปลงของอัตราแลกเปลี่ยนในสกุลเงิน</w:t>
      </w:r>
      <w:r w:rsidR="00475B1A">
        <w:rPr>
          <w:spacing w:val="6"/>
        </w:rPr>
        <w:t xml:space="preserve"> </w:t>
      </w:r>
      <w:r w:rsidRPr="003F4607">
        <w:rPr>
          <w:spacing w:val="6"/>
          <w:cs/>
        </w:rPr>
        <w:t>ต่างประเทศ เนื่องจากมีลูกหนี้ เจ้าหนี้ที่เกิดจากการซื้อ ขาย ในสกุลเงินตราต่างประเทศ ซึ่งบริษัท</w:t>
      </w:r>
      <w:r w:rsidRPr="003F4607">
        <w:rPr>
          <w:spacing w:val="2"/>
          <w:cs/>
        </w:rPr>
        <w:t>จะ</w:t>
      </w:r>
      <w:r w:rsidR="00475B1A">
        <w:rPr>
          <w:spacing w:val="2"/>
        </w:rPr>
        <w:t xml:space="preserve"> </w:t>
      </w:r>
      <w:r w:rsidRPr="003F4607">
        <w:rPr>
          <w:spacing w:val="2"/>
          <w:cs/>
        </w:rPr>
        <w:t>พิจารณาจัดทำสัญญาประกันความเสี่ยงเป็นการล่วงหน้า ในกรณีที่ภาวะเงินบาทมีความผันผวนและบริษัท</w:t>
      </w:r>
      <w:r w:rsidR="00475B1A">
        <w:rPr>
          <w:spacing w:val="2"/>
        </w:rPr>
        <w:t xml:space="preserve">   </w:t>
      </w:r>
      <w:r w:rsidRPr="003F4607">
        <w:rPr>
          <w:spacing w:val="2"/>
          <w:cs/>
        </w:rPr>
        <w:t>เห็นว่าเหมาะสม</w:t>
      </w:r>
    </w:p>
    <w:p w14:paraId="55A5BFFF" w14:textId="77777777" w:rsidR="001B7C81" w:rsidRPr="00461FED" w:rsidRDefault="001B7C81" w:rsidP="001B7C81">
      <w:pPr>
        <w:ind w:left="882" w:right="-54" w:firstLine="826"/>
        <w:jc w:val="thaiDistribute"/>
        <w:rPr>
          <w:spacing w:val="2"/>
          <w:sz w:val="8"/>
          <w:szCs w:val="8"/>
        </w:rPr>
      </w:pPr>
    </w:p>
    <w:p w14:paraId="52C385E8" w14:textId="77777777" w:rsidR="001B7C81" w:rsidRDefault="001B7C81" w:rsidP="001B7C81">
      <w:pPr>
        <w:tabs>
          <w:tab w:val="left" w:pos="910"/>
        </w:tabs>
        <w:ind w:left="434" w:right="-529"/>
        <w:jc w:val="both"/>
      </w:pPr>
      <w:r w:rsidRPr="00C971CC">
        <w:rPr>
          <w:cs/>
        </w:rPr>
        <w:t>3</w:t>
      </w:r>
      <w:r>
        <w:t>5</w:t>
      </w:r>
      <w:r w:rsidRPr="00C971CC">
        <w:t>.</w:t>
      </w:r>
      <w:r w:rsidRPr="00C971CC">
        <w:rPr>
          <w:cs/>
        </w:rPr>
        <w:t>5</w:t>
      </w:r>
      <w:r w:rsidRPr="00C971CC">
        <w:t xml:space="preserve"> </w:t>
      </w:r>
      <w:r>
        <w:rPr>
          <w:rFonts w:hint="cs"/>
          <w:cs/>
        </w:rPr>
        <w:t xml:space="preserve"> </w:t>
      </w:r>
      <w:r w:rsidRPr="00C971CC">
        <w:rPr>
          <w:cs/>
        </w:rPr>
        <w:t>ราคายุติธรรมของเครื่องมือทางการเงิน</w:t>
      </w:r>
    </w:p>
    <w:p w14:paraId="31F5012E" w14:textId="7315235C" w:rsidR="001B7C81" w:rsidRPr="004C54CD" w:rsidRDefault="001B7C81" w:rsidP="00EC109E">
      <w:pPr>
        <w:ind w:left="938" w:right="-37" w:firstLine="770"/>
        <w:jc w:val="thaiDistribute"/>
      </w:pPr>
      <w:r w:rsidRPr="004C54CD">
        <w:rPr>
          <w:rFonts w:hint="cs"/>
          <w:cs/>
        </w:rPr>
        <w:t>ราคายุติธรรมของสินทรัพย์และหนี้สินทางการเงินส่วนที่หมุนเวียนเป็นมูลค่าที่ใกล้เคียงกับมูลค่า</w:t>
      </w:r>
      <w:r w:rsidR="00475B1A">
        <w:t xml:space="preserve">       </w:t>
      </w:r>
      <w:r w:rsidRPr="004C54CD">
        <w:rPr>
          <w:rFonts w:hint="cs"/>
          <w:cs/>
        </w:rPr>
        <w:t>ตามบัญชี</w:t>
      </w:r>
      <w:r>
        <w:rPr>
          <w:rFonts w:hint="cs"/>
          <w:cs/>
        </w:rPr>
        <w:t xml:space="preserve"> </w:t>
      </w:r>
      <w:r w:rsidRPr="004C54CD">
        <w:rPr>
          <w:rFonts w:hint="cs"/>
          <w:cs/>
        </w:rPr>
        <w:t>เนื่องจากเครื่องมือทางการเงินดังกล่าวจะครบกำหนดในระยะเวลาอันสั้น</w:t>
      </w:r>
    </w:p>
    <w:p w14:paraId="1F3B0AC5" w14:textId="00D4CF7F" w:rsidR="001B7C81" w:rsidRPr="00E31B8F" w:rsidRDefault="001B7C81" w:rsidP="00EC109E">
      <w:pPr>
        <w:tabs>
          <w:tab w:val="left" w:pos="90"/>
        </w:tabs>
        <w:ind w:left="924" w:right="-23" w:firstLine="777"/>
        <w:jc w:val="thaiDistribute"/>
        <w:rPr>
          <w:b/>
          <w:bCs/>
        </w:rPr>
      </w:pPr>
      <w:r w:rsidRPr="004C54CD">
        <w:rPr>
          <w:rFonts w:hint="cs"/>
          <w:cs/>
        </w:rPr>
        <w:t>ราคายุติธรรมของสินทรัพย์และหนี้สินทางการเงินส่วนที่ไม่หมุนเวียนเป็นมูลค่าที่ใกล้เคียงกับมูลค่า</w:t>
      </w:r>
      <w:r w:rsidR="00475B1A">
        <w:t xml:space="preserve">  </w:t>
      </w:r>
      <w:r w:rsidRPr="00E31B8F">
        <w:rPr>
          <w:rFonts w:hint="cs"/>
          <w:cs/>
        </w:rPr>
        <w:t>ตามบัญชี เนื่องจากเครื่องมือทางการเงินดังกล่าวมีอัตราดอกเบี้ยใกล้เคียงกับอัตราดอกเบี้ยในตลาด</w:t>
      </w:r>
    </w:p>
    <w:p w14:paraId="3718DEDD" w14:textId="77777777" w:rsidR="001B7C81" w:rsidRPr="00E31B8F" w:rsidRDefault="001B7C81" w:rsidP="001B7C81">
      <w:pPr>
        <w:ind w:left="882" w:right="-54" w:firstLine="826"/>
        <w:jc w:val="thaiDistribute"/>
        <w:rPr>
          <w:sz w:val="8"/>
          <w:szCs w:val="8"/>
        </w:rPr>
      </w:pPr>
    </w:p>
    <w:p w14:paraId="502AA012" w14:textId="77777777" w:rsidR="001B7C81" w:rsidRPr="00E31B8F" w:rsidRDefault="001B7C81" w:rsidP="001B7C81">
      <w:pPr>
        <w:tabs>
          <w:tab w:val="left" w:pos="450"/>
          <w:tab w:val="left" w:pos="990"/>
        </w:tabs>
        <w:ind w:left="810" w:right="-162" w:hanging="360"/>
        <w:jc w:val="both"/>
        <w:rPr>
          <w:rFonts w:ascii="Angsana New" w:hAnsi="Angsana New" w:cs="Angsana New"/>
        </w:rPr>
      </w:pPr>
      <w:r w:rsidRPr="00E31B8F">
        <w:rPr>
          <w:cs/>
        </w:rPr>
        <w:t>3</w:t>
      </w:r>
      <w:r w:rsidRPr="00E31B8F">
        <w:t xml:space="preserve">5.6 </w:t>
      </w:r>
      <w:r w:rsidRPr="00E31B8F">
        <w:rPr>
          <w:rFonts w:hint="cs"/>
          <w:cs/>
        </w:rPr>
        <w:t xml:space="preserve"> </w:t>
      </w:r>
      <w:r w:rsidRPr="003A17FD">
        <w:rPr>
          <w:rFonts w:ascii="Angsana New" w:hAnsi="Angsana New" w:cs="Angsana New"/>
          <w:cs/>
        </w:rPr>
        <w:t>ลำดับชั้นของมูลค่ายุติธรรม</w:t>
      </w:r>
    </w:p>
    <w:p w14:paraId="0E4BBFF0" w14:textId="63A2F9FF" w:rsidR="001B7C81" w:rsidRPr="00E31B8F" w:rsidRDefault="001B7C81" w:rsidP="00EC109E">
      <w:pPr>
        <w:ind w:left="938" w:right="-37" w:firstLine="602"/>
        <w:jc w:val="thaiDistribute"/>
      </w:pPr>
      <w:r w:rsidRPr="00E31B8F">
        <w:rPr>
          <w:rFonts w:hint="cs"/>
          <w:cs/>
        </w:rPr>
        <w:t xml:space="preserve">ลำดับชั้นของมูลค่ายุติธรรมที่ใช้วัดมูลค่า และเปิดเผยมูลค่ายุติธรรมของสินทรัพย์และหนี้สินใน  </w:t>
      </w:r>
      <w:r w:rsidR="00475B1A">
        <w:t xml:space="preserve">        </w:t>
      </w:r>
      <w:r w:rsidRPr="00E31B8F">
        <w:rPr>
          <w:rFonts w:hint="cs"/>
          <w:cs/>
        </w:rPr>
        <w:t xml:space="preserve"> </w:t>
      </w:r>
      <w:r w:rsidRPr="00E31B8F">
        <w:t xml:space="preserve">  </w:t>
      </w:r>
      <w:r w:rsidRPr="00E31B8F">
        <w:rPr>
          <w:rFonts w:hint="cs"/>
          <w:cs/>
        </w:rPr>
        <w:t xml:space="preserve"> 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B0F1529" w14:textId="77777777" w:rsidR="001B7C81" w:rsidRPr="00E31B8F" w:rsidRDefault="001B7C81" w:rsidP="001B7C81">
      <w:pPr>
        <w:ind w:left="938" w:right="-54" w:firstLine="602"/>
        <w:jc w:val="thaiDistribute"/>
      </w:pPr>
      <w:r w:rsidRPr="00E31B8F">
        <w:rPr>
          <w:rFonts w:hint="cs"/>
          <w:cs/>
        </w:rPr>
        <w:t xml:space="preserve">ระดับที่ </w:t>
      </w:r>
      <w:r w:rsidRPr="00E31B8F">
        <w:t xml:space="preserve">1 </w:t>
      </w:r>
      <w:r w:rsidRPr="00E31B8F">
        <w:rPr>
          <w:rFonts w:hint="cs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CAB777F" w14:textId="77777777" w:rsidR="001B7C81" w:rsidRPr="00E31B8F" w:rsidRDefault="001B7C81" w:rsidP="00EC109E">
      <w:pPr>
        <w:ind w:left="938" w:right="-23" w:firstLine="602"/>
        <w:jc w:val="thaiDistribute"/>
      </w:pPr>
      <w:r w:rsidRPr="00E31B8F">
        <w:rPr>
          <w:rFonts w:hint="cs"/>
          <w:cs/>
        </w:rPr>
        <w:t xml:space="preserve">ระดับที่ </w:t>
      </w:r>
      <w:r w:rsidRPr="00E31B8F">
        <w:t xml:space="preserve">2 </w:t>
      </w:r>
      <w:r w:rsidRPr="00E31B8F">
        <w:rPr>
          <w:rFonts w:hint="cs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914266B" w14:textId="38CDE58F" w:rsidR="001B7C81" w:rsidRPr="00E31B8F" w:rsidRDefault="001B7C81" w:rsidP="001B7C81">
      <w:pPr>
        <w:ind w:left="938" w:right="-54" w:firstLine="602"/>
        <w:jc w:val="thaiDistribute"/>
      </w:pPr>
      <w:r w:rsidRPr="00E31B8F">
        <w:rPr>
          <w:rFonts w:hint="cs"/>
          <w:cs/>
        </w:rPr>
        <w:t xml:space="preserve">ระดับที่ </w:t>
      </w:r>
      <w:r w:rsidRPr="00E31B8F">
        <w:t xml:space="preserve">3 </w:t>
      </w:r>
      <w:r w:rsidRPr="00E31B8F">
        <w:rPr>
          <w:rFonts w:hint="cs"/>
          <w:cs/>
        </w:rPr>
        <w:t>ใช้ข้อมูลที่ไม่สามารถสังเกตได้ เช่น ข้อมูลเกี่ยวกับกระแสเงินสดในอนาคตที่กิจการ</w:t>
      </w:r>
      <w:r w:rsidR="00475B1A">
        <w:t xml:space="preserve">      </w:t>
      </w:r>
      <w:r w:rsidRPr="00E31B8F">
        <w:rPr>
          <w:rFonts w:hint="cs"/>
          <w:cs/>
        </w:rPr>
        <w:t>ประมาณขึ้น</w:t>
      </w:r>
    </w:p>
    <w:p w14:paraId="5512A432" w14:textId="77777777" w:rsidR="001B7C81" w:rsidRPr="00192A3A" w:rsidRDefault="001B7C81" w:rsidP="001B7C81">
      <w:pPr>
        <w:ind w:left="938" w:right="-54" w:firstLine="602"/>
        <w:jc w:val="thaiDistribute"/>
        <w:rPr>
          <w:highlight w:val="yellow"/>
        </w:rPr>
      </w:pPr>
    </w:p>
    <w:p w14:paraId="4731FD63" w14:textId="77777777" w:rsidR="001B7C81" w:rsidRPr="00192A3A" w:rsidRDefault="001B7C81" w:rsidP="001B7C81">
      <w:pPr>
        <w:ind w:left="938" w:right="-54" w:firstLine="602"/>
        <w:jc w:val="thaiDistribute"/>
        <w:rPr>
          <w:highlight w:val="yellow"/>
        </w:rPr>
      </w:pPr>
    </w:p>
    <w:p w14:paraId="63D29608" w14:textId="77777777" w:rsidR="001B7C81" w:rsidRPr="00192A3A" w:rsidRDefault="001B7C81" w:rsidP="001B7C81">
      <w:pPr>
        <w:ind w:left="938" w:right="-54" w:firstLine="602"/>
        <w:jc w:val="thaiDistribute"/>
        <w:rPr>
          <w:highlight w:val="yellow"/>
        </w:rPr>
      </w:pPr>
    </w:p>
    <w:p w14:paraId="20D28D4C" w14:textId="77777777" w:rsidR="001B7C81" w:rsidRDefault="001B7C81" w:rsidP="001B7C81">
      <w:pPr>
        <w:ind w:left="938" w:right="-54" w:firstLine="602"/>
        <w:jc w:val="thaiDistribute"/>
        <w:rPr>
          <w:highlight w:val="yellow"/>
        </w:rPr>
      </w:pPr>
    </w:p>
    <w:p w14:paraId="48834EA9" w14:textId="77777777" w:rsidR="001B7C81" w:rsidRDefault="001B7C81" w:rsidP="001B7C81">
      <w:pPr>
        <w:ind w:left="938" w:right="-54" w:firstLine="602"/>
        <w:jc w:val="thaiDistribute"/>
        <w:rPr>
          <w:highlight w:val="yellow"/>
        </w:rPr>
      </w:pPr>
    </w:p>
    <w:p w14:paraId="706D901E" w14:textId="77777777" w:rsidR="001B7C81" w:rsidRDefault="001B7C81" w:rsidP="001B7C81">
      <w:pPr>
        <w:ind w:left="938" w:right="-54" w:firstLine="602"/>
        <w:jc w:val="thaiDistribute"/>
        <w:rPr>
          <w:highlight w:val="yellow"/>
        </w:rPr>
      </w:pPr>
    </w:p>
    <w:p w14:paraId="363ED03A" w14:textId="77777777" w:rsidR="001B7C81" w:rsidRDefault="001B7C81" w:rsidP="001B7C81">
      <w:pPr>
        <w:ind w:left="938" w:right="-54" w:firstLine="602"/>
        <w:jc w:val="thaiDistribute"/>
        <w:rPr>
          <w:highlight w:val="yellow"/>
        </w:rPr>
      </w:pPr>
    </w:p>
    <w:p w14:paraId="22C70854" w14:textId="77777777" w:rsidR="001B7C81" w:rsidRPr="00192A3A" w:rsidRDefault="001B7C81" w:rsidP="001B7C81">
      <w:pPr>
        <w:ind w:left="938" w:right="-54" w:firstLine="602"/>
        <w:jc w:val="thaiDistribute"/>
        <w:rPr>
          <w:highlight w:val="yellow"/>
        </w:rPr>
      </w:pPr>
    </w:p>
    <w:p w14:paraId="48974E64" w14:textId="77777777" w:rsidR="001B7C81" w:rsidRPr="001B59D7" w:rsidRDefault="001B7C81" w:rsidP="00086F17">
      <w:pPr>
        <w:ind w:left="14" w:right="145" w:firstLine="602"/>
        <w:jc w:val="thaiDistribute"/>
        <w:rPr>
          <w:sz w:val="27"/>
          <w:szCs w:val="27"/>
        </w:rPr>
      </w:pPr>
      <w:r w:rsidRPr="001B59D7">
        <w:rPr>
          <w:rFonts w:hint="cs"/>
          <w:sz w:val="27"/>
          <w:szCs w:val="27"/>
          <w:cs/>
        </w:rPr>
        <w:lastRenderedPageBreak/>
        <w:t xml:space="preserve">ณ วันที่ </w:t>
      </w:r>
      <w:r w:rsidRPr="001B59D7">
        <w:rPr>
          <w:sz w:val="27"/>
          <w:szCs w:val="27"/>
        </w:rPr>
        <w:t xml:space="preserve">31 </w:t>
      </w:r>
      <w:r w:rsidRPr="001B59D7">
        <w:rPr>
          <w:rFonts w:hint="cs"/>
          <w:sz w:val="27"/>
          <w:szCs w:val="27"/>
          <w:cs/>
        </w:rPr>
        <w:t xml:space="preserve">ธันวาคม </w:t>
      </w:r>
      <w:r w:rsidRPr="001B59D7">
        <w:rPr>
          <w:sz w:val="27"/>
          <w:szCs w:val="27"/>
        </w:rPr>
        <w:t xml:space="preserve">2565 </w:t>
      </w:r>
      <w:r w:rsidRPr="001B59D7">
        <w:rPr>
          <w:rFonts w:hint="cs"/>
          <w:sz w:val="27"/>
          <w:szCs w:val="27"/>
          <w:cs/>
        </w:rPr>
        <w:t xml:space="preserve">และ </w:t>
      </w:r>
      <w:r w:rsidRPr="001B59D7">
        <w:rPr>
          <w:sz w:val="27"/>
          <w:szCs w:val="27"/>
        </w:rPr>
        <w:t xml:space="preserve">2564 </w:t>
      </w:r>
      <w:r w:rsidRPr="001B59D7">
        <w:rPr>
          <w:rFonts w:hint="cs"/>
          <w:sz w:val="27"/>
          <w:szCs w:val="27"/>
          <w:cs/>
        </w:rPr>
        <w:t>บริษัทและบริษัทย่อยมีสินทรัพย์</w:t>
      </w:r>
      <w:r w:rsidRPr="001B59D7">
        <w:rPr>
          <w:sz w:val="27"/>
          <w:szCs w:val="27"/>
          <w:cs/>
        </w:rPr>
        <w:t xml:space="preserve">ที่วัดมูลค่าด้วยมูลค่ายุติธรรม </w:t>
      </w:r>
      <w:r>
        <w:rPr>
          <w:rFonts w:hint="cs"/>
          <w:sz w:val="27"/>
          <w:szCs w:val="27"/>
          <w:cs/>
        </w:rPr>
        <w:t>และหนี้สินที่</w:t>
      </w:r>
      <w:r w:rsidRPr="001B59D7">
        <w:rPr>
          <w:sz w:val="27"/>
          <w:szCs w:val="27"/>
          <w:cs/>
        </w:rPr>
        <w:t>เปิดเผยมูลค่ายุติธรรม</w:t>
      </w:r>
      <w:r>
        <w:rPr>
          <w:rFonts w:hint="cs"/>
          <w:sz w:val="27"/>
          <w:szCs w:val="27"/>
          <w:cs/>
        </w:rPr>
        <w:t xml:space="preserve">            </w:t>
      </w:r>
      <w:r w:rsidRPr="001B59D7">
        <w:rPr>
          <w:sz w:val="27"/>
          <w:szCs w:val="27"/>
          <w:cs/>
        </w:rPr>
        <w:t xml:space="preserve">โดยแยกแสดงตามลำดับชั้นของมูลค่ายุติธรรม ดังนี้  </w:t>
      </w:r>
    </w:p>
    <w:p w14:paraId="6FA71DEE" w14:textId="77777777" w:rsidR="001B7C81" w:rsidRPr="001B59D7" w:rsidRDefault="001B7C81" w:rsidP="00086F17">
      <w:pPr>
        <w:ind w:left="938" w:right="145" w:firstLine="602"/>
        <w:jc w:val="right"/>
        <w:rPr>
          <w:sz w:val="27"/>
          <w:szCs w:val="27"/>
        </w:rPr>
      </w:pPr>
      <w:r w:rsidRPr="001B59D7">
        <w:rPr>
          <w:rFonts w:hint="cs"/>
          <w:sz w:val="27"/>
          <w:szCs w:val="27"/>
          <w:cs/>
        </w:rPr>
        <w:t xml:space="preserve">หน่วย </w:t>
      </w:r>
      <w:r w:rsidRPr="001B59D7">
        <w:rPr>
          <w:sz w:val="27"/>
          <w:szCs w:val="27"/>
        </w:rPr>
        <w:t xml:space="preserve">: </w:t>
      </w:r>
      <w:r w:rsidRPr="001B59D7">
        <w:rPr>
          <w:rFonts w:hint="cs"/>
          <w:sz w:val="27"/>
          <w:szCs w:val="27"/>
          <w:cs/>
        </w:rPr>
        <w:t>บาท</w:t>
      </w:r>
    </w:p>
    <w:tbl>
      <w:tblPr>
        <w:tblW w:w="10233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2746"/>
        <w:gridCol w:w="1301"/>
        <w:gridCol w:w="254"/>
        <w:gridCol w:w="1240"/>
        <w:gridCol w:w="279"/>
        <w:gridCol w:w="1265"/>
        <w:gridCol w:w="254"/>
        <w:gridCol w:w="1269"/>
        <w:gridCol w:w="300"/>
        <w:gridCol w:w="1325"/>
      </w:tblGrid>
      <w:tr w:rsidR="001B7C81" w:rsidRPr="001B59D7" w14:paraId="17C029FE" w14:textId="77777777" w:rsidTr="00086F17">
        <w:tc>
          <w:tcPr>
            <w:tcW w:w="2746" w:type="dxa"/>
            <w:shd w:val="clear" w:color="auto" w:fill="auto"/>
          </w:tcPr>
          <w:p w14:paraId="793417DD" w14:textId="77777777" w:rsidR="001B7C81" w:rsidRPr="001B59D7" w:rsidRDefault="001B7C81" w:rsidP="00457C33">
            <w:pPr>
              <w:ind w:right="-475"/>
              <w:rPr>
                <w:sz w:val="27"/>
                <w:szCs w:val="27"/>
              </w:rPr>
            </w:pPr>
            <w:bookmarkStart w:id="23" w:name="_Hlk126586096"/>
          </w:p>
        </w:tc>
        <w:tc>
          <w:tcPr>
            <w:tcW w:w="7487" w:type="dxa"/>
            <w:gridSpan w:val="9"/>
            <w:tcBorders>
              <w:bottom w:val="single" w:sz="4" w:space="0" w:color="auto"/>
            </w:tcBorders>
          </w:tcPr>
          <w:p w14:paraId="5E846268" w14:textId="77777777" w:rsidR="001B7C81" w:rsidRPr="001B59D7" w:rsidRDefault="001B7C81" w:rsidP="00457C33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sz w:val="27"/>
                <w:szCs w:val="27"/>
                <w:cs/>
              </w:rPr>
              <w:t>งบการเงินรวม</w:t>
            </w:r>
          </w:p>
        </w:tc>
      </w:tr>
      <w:tr w:rsidR="001B7C81" w:rsidRPr="001B59D7" w14:paraId="4745FB4D" w14:textId="77777777" w:rsidTr="00086F17">
        <w:tc>
          <w:tcPr>
            <w:tcW w:w="2746" w:type="dxa"/>
            <w:shd w:val="clear" w:color="auto" w:fill="auto"/>
          </w:tcPr>
          <w:p w14:paraId="4217B291" w14:textId="77777777" w:rsidR="001B7C81" w:rsidRPr="001B59D7" w:rsidRDefault="001B7C81" w:rsidP="00457C33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748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22A2E7B" w14:textId="77777777" w:rsidR="001B7C81" w:rsidRPr="001B59D7" w:rsidRDefault="001B7C81" w:rsidP="00457C33">
            <w:pPr>
              <w:ind w:right="-3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ณ วันที่ </w:t>
            </w:r>
            <w:r w:rsidRPr="001B59D7">
              <w:rPr>
                <w:sz w:val="27"/>
                <w:szCs w:val="27"/>
              </w:rPr>
              <w:t>31</w:t>
            </w:r>
            <w:r w:rsidRPr="001B59D7">
              <w:rPr>
                <w:sz w:val="27"/>
                <w:szCs w:val="27"/>
                <w:cs/>
              </w:rPr>
              <w:t xml:space="preserve"> ธันวาคม </w:t>
            </w:r>
            <w:r w:rsidRPr="001B59D7">
              <w:rPr>
                <w:sz w:val="27"/>
                <w:szCs w:val="27"/>
              </w:rPr>
              <w:t>2565</w:t>
            </w:r>
          </w:p>
        </w:tc>
      </w:tr>
      <w:tr w:rsidR="001B7C81" w:rsidRPr="001B59D7" w14:paraId="1BFCA208" w14:textId="77777777" w:rsidTr="00086F17">
        <w:tc>
          <w:tcPr>
            <w:tcW w:w="2746" w:type="dxa"/>
            <w:shd w:val="clear" w:color="auto" w:fill="auto"/>
          </w:tcPr>
          <w:p w14:paraId="62C691E9" w14:textId="77777777" w:rsidR="001B7C81" w:rsidRPr="001B59D7" w:rsidRDefault="001B7C81" w:rsidP="00457C33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76D888C9" w14:textId="77777777" w:rsidR="001B7C81" w:rsidRPr="001B59D7" w:rsidRDefault="001B7C81" w:rsidP="00457C33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มูลค่า</w:t>
            </w:r>
          </w:p>
        </w:tc>
        <w:tc>
          <w:tcPr>
            <w:tcW w:w="254" w:type="dxa"/>
            <w:tcBorders>
              <w:top w:val="single" w:sz="4" w:space="0" w:color="auto"/>
            </w:tcBorders>
          </w:tcPr>
          <w:p w14:paraId="6C046B7F" w14:textId="77777777" w:rsidR="001B7C81" w:rsidRPr="001B59D7" w:rsidRDefault="001B7C81" w:rsidP="00457C33">
            <w:pPr>
              <w:ind w:right="-3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593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CD74F" w14:textId="77777777" w:rsidR="001B7C81" w:rsidRPr="001B59D7" w:rsidRDefault="001B7C81" w:rsidP="00457C33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1B7C81" w:rsidRPr="001B59D7" w14:paraId="2FF9847E" w14:textId="77777777" w:rsidTr="00086F17">
        <w:tc>
          <w:tcPr>
            <w:tcW w:w="2746" w:type="dxa"/>
            <w:shd w:val="clear" w:color="auto" w:fill="auto"/>
          </w:tcPr>
          <w:p w14:paraId="45E0C674" w14:textId="77777777" w:rsidR="001B7C81" w:rsidRPr="001B59D7" w:rsidRDefault="001B7C81" w:rsidP="00457C33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5B2A224C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54" w:type="dxa"/>
          </w:tcPr>
          <w:p w14:paraId="7A72B125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1D02DC18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1</w:t>
            </w:r>
          </w:p>
        </w:tc>
        <w:tc>
          <w:tcPr>
            <w:tcW w:w="279" w:type="dxa"/>
            <w:shd w:val="clear" w:color="auto" w:fill="auto"/>
          </w:tcPr>
          <w:p w14:paraId="11C23DBE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3C75E44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2</w:t>
            </w:r>
          </w:p>
        </w:tc>
        <w:tc>
          <w:tcPr>
            <w:tcW w:w="254" w:type="dxa"/>
            <w:shd w:val="clear" w:color="auto" w:fill="auto"/>
          </w:tcPr>
          <w:p w14:paraId="7278320A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08249396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3</w:t>
            </w:r>
          </w:p>
        </w:tc>
        <w:tc>
          <w:tcPr>
            <w:tcW w:w="300" w:type="dxa"/>
            <w:shd w:val="clear" w:color="auto" w:fill="auto"/>
          </w:tcPr>
          <w:p w14:paraId="7E3E8EF8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40FFCA1D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>รวม</w:t>
            </w:r>
          </w:p>
        </w:tc>
      </w:tr>
      <w:tr w:rsidR="001B7C81" w:rsidRPr="001B59D7" w14:paraId="41943FA6" w14:textId="77777777" w:rsidTr="00086F17">
        <w:tc>
          <w:tcPr>
            <w:tcW w:w="4047" w:type="dxa"/>
            <w:gridSpan w:val="2"/>
            <w:shd w:val="clear" w:color="auto" w:fill="auto"/>
          </w:tcPr>
          <w:p w14:paraId="125C93F8" w14:textId="77777777" w:rsidR="001B7C81" w:rsidRPr="00BC4CA0" w:rsidRDefault="001B7C81" w:rsidP="00457C33">
            <w:pPr>
              <w:ind w:right="-20"/>
              <w:rPr>
                <w:sz w:val="27"/>
                <w:szCs w:val="27"/>
                <w:cs/>
              </w:rPr>
            </w:pPr>
            <w:r w:rsidRPr="00BC4CA0">
              <w:rPr>
                <w:b/>
                <w:bCs/>
                <w:sz w:val="27"/>
                <w:szCs w:val="27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254" w:type="dxa"/>
          </w:tcPr>
          <w:p w14:paraId="04A53B6F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14:paraId="51E5B67D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7496B6D8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54F169B7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254" w:type="dxa"/>
            <w:shd w:val="clear" w:color="auto" w:fill="auto"/>
          </w:tcPr>
          <w:p w14:paraId="4C716506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353D8553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300" w:type="dxa"/>
            <w:shd w:val="clear" w:color="auto" w:fill="auto"/>
          </w:tcPr>
          <w:p w14:paraId="14309B72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325" w:type="dxa"/>
            <w:shd w:val="clear" w:color="auto" w:fill="auto"/>
          </w:tcPr>
          <w:p w14:paraId="27C8132C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</w:tr>
      <w:tr w:rsidR="001B7C81" w:rsidRPr="001B59D7" w14:paraId="50A125AC" w14:textId="77777777" w:rsidTr="00086F17">
        <w:tc>
          <w:tcPr>
            <w:tcW w:w="2746" w:type="dxa"/>
            <w:shd w:val="clear" w:color="auto" w:fill="auto"/>
          </w:tcPr>
          <w:p w14:paraId="6F5A93C6" w14:textId="77777777" w:rsidR="001B7C81" w:rsidRPr="001B59D7" w:rsidRDefault="001B7C81" w:rsidP="00457C33">
            <w:pPr>
              <w:ind w:left="34" w:right="-475" w:hanging="20"/>
              <w:rPr>
                <w:spacing w:val="-6"/>
                <w:sz w:val="27"/>
                <w:szCs w:val="27"/>
              </w:rPr>
            </w:pPr>
            <w:bookmarkStart w:id="24" w:name="_Hlk126585677"/>
            <w:r w:rsidRPr="001B59D7">
              <w:rPr>
                <w:spacing w:val="-6"/>
                <w:sz w:val="27"/>
                <w:szCs w:val="27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301" w:type="dxa"/>
          </w:tcPr>
          <w:p w14:paraId="00E41648" w14:textId="77777777" w:rsidR="001B7C81" w:rsidRPr="001B59D7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4" w:type="dxa"/>
          </w:tcPr>
          <w:p w14:paraId="49378BAB" w14:textId="77777777" w:rsidR="001B7C81" w:rsidRPr="001B59D7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72F5EBD9" w14:textId="77777777" w:rsidR="001B7C81" w:rsidRPr="001B59D7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5F65C922" w14:textId="77777777" w:rsidR="001B7C81" w:rsidRPr="001B59D7" w:rsidRDefault="001B7C81" w:rsidP="00457C33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5EE20D5E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4" w:type="dxa"/>
            <w:shd w:val="clear" w:color="auto" w:fill="auto"/>
          </w:tcPr>
          <w:p w14:paraId="2127BE32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0CB83EFC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13551394" w14:textId="77777777" w:rsidR="001B7C81" w:rsidRPr="001B59D7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5" w:type="dxa"/>
            <w:shd w:val="clear" w:color="auto" w:fill="auto"/>
          </w:tcPr>
          <w:p w14:paraId="41DCD9ED" w14:textId="77777777" w:rsidR="001B7C81" w:rsidRPr="001B59D7" w:rsidRDefault="001B7C81" w:rsidP="00457C33">
            <w:pPr>
              <w:ind w:right="-20"/>
              <w:jc w:val="right"/>
              <w:rPr>
                <w:sz w:val="27"/>
                <w:szCs w:val="27"/>
              </w:rPr>
            </w:pPr>
          </w:p>
        </w:tc>
      </w:tr>
      <w:tr w:rsidR="00C211B3" w:rsidRPr="001B59D7" w14:paraId="600E86E1" w14:textId="77777777" w:rsidTr="00A21FBD">
        <w:tc>
          <w:tcPr>
            <w:tcW w:w="4047" w:type="dxa"/>
            <w:gridSpan w:val="2"/>
            <w:shd w:val="clear" w:color="auto" w:fill="auto"/>
          </w:tcPr>
          <w:p w14:paraId="196184AB" w14:textId="45F05C91" w:rsidR="00C211B3" w:rsidRPr="001B59D7" w:rsidRDefault="00C211B3" w:rsidP="00C211B3">
            <w:pPr>
              <w:ind w:right="-53" w:firstLine="146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>มูลค่ายุติธรรมผ่านกำไร</w:t>
            </w:r>
            <w:r>
              <w:rPr>
                <w:rFonts w:hint="cs"/>
                <w:sz w:val="27"/>
                <w:szCs w:val="27"/>
                <w:cs/>
              </w:rPr>
              <w:t>หรือ</w:t>
            </w:r>
            <w:r w:rsidRPr="001B59D7">
              <w:rPr>
                <w:sz w:val="27"/>
                <w:szCs w:val="27"/>
                <w:cs/>
              </w:rPr>
              <w:t>ขาดทุน</w:t>
            </w:r>
          </w:p>
        </w:tc>
        <w:tc>
          <w:tcPr>
            <w:tcW w:w="254" w:type="dxa"/>
          </w:tcPr>
          <w:p w14:paraId="4D2B4666" w14:textId="77777777" w:rsidR="00C211B3" w:rsidRPr="001B59D7" w:rsidRDefault="00C211B3" w:rsidP="00C211B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10388C54" w14:textId="77777777" w:rsidR="00C211B3" w:rsidRPr="001B59D7" w:rsidRDefault="00C211B3" w:rsidP="00C211B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646C1AC0" w14:textId="77777777" w:rsidR="00C211B3" w:rsidRPr="001B59D7" w:rsidRDefault="00C211B3" w:rsidP="00C211B3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224B2659" w14:textId="77777777" w:rsidR="00C211B3" w:rsidRPr="001B59D7" w:rsidRDefault="00C211B3" w:rsidP="00C211B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4" w:type="dxa"/>
            <w:shd w:val="clear" w:color="auto" w:fill="auto"/>
          </w:tcPr>
          <w:p w14:paraId="380ADBB4" w14:textId="77777777" w:rsidR="00C211B3" w:rsidRPr="001B59D7" w:rsidRDefault="00C211B3" w:rsidP="00C211B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139B6B26" w14:textId="77777777" w:rsidR="00C211B3" w:rsidRPr="001B59D7" w:rsidRDefault="00C211B3" w:rsidP="00C211B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4C6A53B7" w14:textId="77777777" w:rsidR="00C211B3" w:rsidRPr="001B59D7" w:rsidRDefault="00C211B3" w:rsidP="00C211B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5" w:type="dxa"/>
            <w:shd w:val="clear" w:color="auto" w:fill="auto"/>
          </w:tcPr>
          <w:p w14:paraId="261A7530" w14:textId="77777777" w:rsidR="00C211B3" w:rsidRPr="001B59D7" w:rsidRDefault="00C211B3" w:rsidP="00C211B3">
            <w:pPr>
              <w:ind w:right="-20"/>
              <w:jc w:val="right"/>
              <w:rPr>
                <w:sz w:val="27"/>
                <w:szCs w:val="27"/>
              </w:rPr>
            </w:pPr>
          </w:p>
        </w:tc>
      </w:tr>
      <w:tr w:rsidR="001B7C81" w:rsidRPr="001B59D7" w14:paraId="48E7E723" w14:textId="77777777" w:rsidTr="00086F17">
        <w:tc>
          <w:tcPr>
            <w:tcW w:w="2746" w:type="dxa"/>
            <w:shd w:val="clear" w:color="auto" w:fill="auto"/>
          </w:tcPr>
          <w:p w14:paraId="28595AC7" w14:textId="77777777" w:rsidR="001B7C81" w:rsidRPr="001B59D7" w:rsidRDefault="001B7C81" w:rsidP="00457C33">
            <w:pPr>
              <w:tabs>
                <w:tab w:val="left" w:pos="340"/>
                <w:tab w:val="left" w:pos="610"/>
              </w:tabs>
              <w:ind w:right="-475" w:hanging="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ab/>
            </w:r>
            <w:r w:rsidRPr="001B59D7">
              <w:rPr>
                <w:sz w:val="27"/>
                <w:szCs w:val="27"/>
                <w:cs/>
              </w:rPr>
              <w:tab/>
              <w:t>-</w:t>
            </w:r>
            <w:r w:rsidRPr="001B59D7">
              <w:rPr>
                <w:sz w:val="27"/>
                <w:szCs w:val="27"/>
                <w:cs/>
              </w:rPr>
              <w:tab/>
              <w:t>ตราสารทุน</w:t>
            </w:r>
          </w:p>
        </w:tc>
        <w:tc>
          <w:tcPr>
            <w:tcW w:w="1301" w:type="dxa"/>
          </w:tcPr>
          <w:p w14:paraId="06FC537F" w14:textId="77777777" w:rsidR="001B7C81" w:rsidRPr="001B59D7" w:rsidRDefault="001B7C81" w:rsidP="00457C33">
            <w:pPr>
              <w:ind w:right="-53"/>
              <w:jc w:val="right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322,000</w:t>
            </w:r>
          </w:p>
        </w:tc>
        <w:tc>
          <w:tcPr>
            <w:tcW w:w="254" w:type="dxa"/>
          </w:tcPr>
          <w:p w14:paraId="191BE264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5DC8D318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C572578" w14:textId="77777777" w:rsidR="001B7C81" w:rsidRPr="001B59D7" w:rsidRDefault="001B7C81" w:rsidP="00457C33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3645600F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1E82F5D8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211E2381" w14:textId="77777777" w:rsidR="001B7C81" w:rsidRPr="001B59D7" w:rsidRDefault="001B7C81" w:rsidP="00457C33">
            <w:pPr>
              <w:ind w:right="-53"/>
              <w:jc w:val="right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322,000</w:t>
            </w:r>
          </w:p>
        </w:tc>
        <w:tc>
          <w:tcPr>
            <w:tcW w:w="300" w:type="dxa"/>
            <w:shd w:val="clear" w:color="auto" w:fill="auto"/>
          </w:tcPr>
          <w:p w14:paraId="1C44E302" w14:textId="77777777" w:rsidR="001B7C81" w:rsidRPr="001B59D7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5" w:type="dxa"/>
            <w:shd w:val="clear" w:color="auto" w:fill="auto"/>
          </w:tcPr>
          <w:p w14:paraId="19C580B9" w14:textId="77777777" w:rsidR="001B7C81" w:rsidRPr="001B59D7" w:rsidRDefault="001B7C81" w:rsidP="00457C33">
            <w:pPr>
              <w:ind w:right="-503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322,000</w:t>
            </w:r>
          </w:p>
        </w:tc>
      </w:tr>
      <w:tr w:rsidR="001B7C81" w:rsidRPr="001B59D7" w14:paraId="4A8D2DC1" w14:textId="77777777" w:rsidTr="00086F17">
        <w:tc>
          <w:tcPr>
            <w:tcW w:w="2746" w:type="dxa"/>
            <w:shd w:val="clear" w:color="auto" w:fill="auto"/>
          </w:tcPr>
          <w:p w14:paraId="039B10D2" w14:textId="77777777" w:rsidR="001B7C81" w:rsidRPr="001B59D7" w:rsidRDefault="001B7C81" w:rsidP="00457C33">
            <w:pPr>
              <w:ind w:left="-110" w:right="-475" w:firstLine="110"/>
              <w:rPr>
                <w:b/>
                <w:bCs/>
                <w:sz w:val="27"/>
                <w:szCs w:val="27"/>
              </w:rPr>
            </w:pPr>
            <w:r w:rsidRPr="001B59D7">
              <w:rPr>
                <w:rFonts w:hint="cs"/>
                <w:b/>
                <w:bCs/>
                <w:sz w:val="27"/>
                <w:szCs w:val="27"/>
                <w:cs/>
              </w:rPr>
              <w:t>หนี้สินที่เปิดเผย</w:t>
            </w:r>
            <w:r w:rsidRPr="001B59D7">
              <w:rPr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  <w:tc>
          <w:tcPr>
            <w:tcW w:w="1301" w:type="dxa"/>
          </w:tcPr>
          <w:p w14:paraId="6EE0F95D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4" w:type="dxa"/>
          </w:tcPr>
          <w:p w14:paraId="47CB6403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60C8B169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0E4AFFAF" w14:textId="77777777" w:rsidR="001B7C81" w:rsidRPr="001B59D7" w:rsidRDefault="001B7C81" w:rsidP="00457C33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6E3F9DAF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4" w:type="dxa"/>
            <w:shd w:val="clear" w:color="auto" w:fill="auto"/>
          </w:tcPr>
          <w:p w14:paraId="19913CDC" w14:textId="77777777" w:rsidR="001B7C81" w:rsidRPr="001B59D7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73D8882E" w14:textId="77777777" w:rsidR="001B7C81" w:rsidRPr="001B59D7" w:rsidRDefault="001B7C81" w:rsidP="00457C33">
            <w:pPr>
              <w:tabs>
                <w:tab w:val="decimal" w:pos="1060"/>
              </w:tabs>
              <w:ind w:right="198"/>
              <w:jc w:val="right"/>
              <w:rPr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54ED38C2" w14:textId="77777777" w:rsidR="001B7C81" w:rsidRPr="001B59D7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5" w:type="dxa"/>
            <w:shd w:val="clear" w:color="auto" w:fill="auto"/>
          </w:tcPr>
          <w:p w14:paraId="2BA7419F" w14:textId="77777777" w:rsidR="001B7C81" w:rsidRPr="001B59D7" w:rsidRDefault="001B7C81" w:rsidP="00457C33">
            <w:pPr>
              <w:tabs>
                <w:tab w:val="decimal" w:pos="1060"/>
              </w:tabs>
              <w:ind w:right="198"/>
              <w:jc w:val="right"/>
              <w:rPr>
                <w:sz w:val="27"/>
                <w:szCs w:val="27"/>
              </w:rPr>
            </w:pPr>
          </w:p>
        </w:tc>
      </w:tr>
      <w:tr w:rsidR="002B31B9" w:rsidRPr="001B59D7" w14:paraId="5D005103" w14:textId="77777777" w:rsidTr="00086F17">
        <w:tc>
          <w:tcPr>
            <w:tcW w:w="2746" w:type="dxa"/>
            <w:shd w:val="clear" w:color="auto" w:fill="auto"/>
          </w:tcPr>
          <w:p w14:paraId="25211969" w14:textId="77777777" w:rsidR="002B31B9" w:rsidRPr="001B59D7" w:rsidRDefault="002B31B9" w:rsidP="002B31B9">
            <w:pPr>
              <w:tabs>
                <w:tab w:val="left" w:pos="340"/>
                <w:tab w:val="left" w:pos="610"/>
              </w:tabs>
              <w:ind w:right="-475" w:firstLine="354"/>
              <w:rPr>
                <w:sz w:val="27"/>
                <w:szCs w:val="27"/>
                <w:cs/>
              </w:rPr>
            </w:pPr>
            <w:r w:rsidRPr="001B59D7">
              <w:rPr>
                <w:sz w:val="27"/>
                <w:szCs w:val="27"/>
                <w:cs/>
              </w:rPr>
              <w:t>-</w:t>
            </w:r>
            <w:r w:rsidRPr="001B59D7">
              <w:rPr>
                <w:sz w:val="27"/>
                <w:szCs w:val="27"/>
                <w:cs/>
              </w:rPr>
              <w:tab/>
              <w:t>หุ้นกู้</w:t>
            </w:r>
          </w:p>
        </w:tc>
        <w:tc>
          <w:tcPr>
            <w:tcW w:w="1301" w:type="dxa"/>
          </w:tcPr>
          <w:p w14:paraId="01D891E3" w14:textId="77777777" w:rsidR="002B31B9" w:rsidRPr="001B59D7" w:rsidRDefault="002B31B9" w:rsidP="002B31B9">
            <w:pPr>
              <w:ind w:right="-53"/>
              <w:jc w:val="right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>1</w:t>
            </w:r>
            <w:r w:rsidRPr="001B59D7">
              <w:rPr>
                <w:sz w:val="27"/>
                <w:szCs w:val="27"/>
              </w:rPr>
              <w:t>,</w:t>
            </w:r>
            <w:r w:rsidRPr="001B59D7">
              <w:rPr>
                <w:sz w:val="27"/>
                <w:szCs w:val="27"/>
                <w:cs/>
              </w:rPr>
              <w:t>992</w:t>
            </w:r>
            <w:r w:rsidRPr="001B59D7">
              <w:rPr>
                <w:sz w:val="27"/>
                <w:szCs w:val="27"/>
              </w:rPr>
              <w:t>,</w:t>
            </w:r>
            <w:r w:rsidRPr="001B59D7">
              <w:rPr>
                <w:sz w:val="27"/>
                <w:szCs w:val="27"/>
                <w:cs/>
              </w:rPr>
              <w:t>189</w:t>
            </w:r>
            <w:r w:rsidRPr="001B59D7">
              <w:rPr>
                <w:sz w:val="27"/>
                <w:szCs w:val="27"/>
              </w:rPr>
              <w:t>,</w:t>
            </w:r>
            <w:r w:rsidRPr="001B59D7">
              <w:rPr>
                <w:sz w:val="27"/>
                <w:szCs w:val="27"/>
                <w:cs/>
              </w:rPr>
              <w:t>222</w:t>
            </w:r>
          </w:p>
        </w:tc>
        <w:tc>
          <w:tcPr>
            <w:tcW w:w="254" w:type="dxa"/>
          </w:tcPr>
          <w:p w14:paraId="6C61628A" w14:textId="77777777" w:rsidR="002B31B9" w:rsidRPr="001B59D7" w:rsidRDefault="002B31B9" w:rsidP="002B31B9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6F0E475C" w14:textId="77777777" w:rsidR="002B31B9" w:rsidRPr="001B59D7" w:rsidRDefault="002B31B9" w:rsidP="002B31B9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11D495AD" w14:textId="77777777" w:rsidR="002B31B9" w:rsidRPr="001B59D7" w:rsidRDefault="002B31B9" w:rsidP="002B31B9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237ECE10" w14:textId="44E23708" w:rsidR="002B31B9" w:rsidRPr="001B59D7" w:rsidRDefault="002B31B9" w:rsidP="002B31B9">
            <w:pPr>
              <w:ind w:right="-71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2,035,571,077</w:t>
            </w:r>
          </w:p>
        </w:tc>
        <w:tc>
          <w:tcPr>
            <w:tcW w:w="254" w:type="dxa"/>
            <w:shd w:val="clear" w:color="auto" w:fill="auto"/>
          </w:tcPr>
          <w:p w14:paraId="52B408D7" w14:textId="77777777" w:rsidR="002B31B9" w:rsidRPr="001B59D7" w:rsidRDefault="002B31B9" w:rsidP="002B31B9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5FC3EF74" w14:textId="77777777" w:rsidR="002B31B9" w:rsidRPr="001B59D7" w:rsidRDefault="002B31B9" w:rsidP="002B31B9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7AC61CB0" w14:textId="77777777" w:rsidR="002B31B9" w:rsidRPr="001B59D7" w:rsidRDefault="002B31B9" w:rsidP="002B31B9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5" w:type="dxa"/>
            <w:shd w:val="clear" w:color="auto" w:fill="auto"/>
          </w:tcPr>
          <w:p w14:paraId="1D478D31" w14:textId="0DEC4C66" w:rsidR="002B31B9" w:rsidRPr="001B59D7" w:rsidRDefault="002B31B9" w:rsidP="002B31B9">
            <w:pPr>
              <w:ind w:right="-71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2,035,571,077</w:t>
            </w:r>
          </w:p>
        </w:tc>
      </w:tr>
    </w:tbl>
    <w:p w14:paraId="7030D37A" w14:textId="77777777" w:rsidR="001B7C81" w:rsidRPr="001B59D7" w:rsidRDefault="001B7C81" w:rsidP="001B7C81">
      <w:pPr>
        <w:spacing w:line="216" w:lineRule="auto"/>
        <w:ind w:left="446" w:right="421"/>
        <w:jc w:val="right"/>
        <w:rPr>
          <w:sz w:val="27"/>
          <w:szCs w:val="27"/>
          <w:highlight w:val="yellow"/>
        </w:rPr>
      </w:pPr>
      <w:bookmarkStart w:id="25" w:name="_Hlk126587742"/>
      <w:bookmarkEnd w:id="23"/>
      <w:bookmarkEnd w:id="24"/>
    </w:p>
    <w:p w14:paraId="1C2DE509" w14:textId="77777777" w:rsidR="001B7C81" w:rsidRPr="001B59D7" w:rsidRDefault="001B7C81" w:rsidP="00086F17">
      <w:pPr>
        <w:ind w:left="938" w:right="159" w:firstLine="602"/>
        <w:jc w:val="right"/>
        <w:rPr>
          <w:sz w:val="27"/>
          <w:szCs w:val="27"/>
        </w:rPr>
      </w:pPr>
      <w:r w:rsidRPr="001B59D7">
        <w:rPr>
          <w:rFonts w:hint="cs"/>
          <w:sz w:val="27"/>
          <w:szCs w:val="27"/>
          <w:cs/>
        </w:rPr>
        <w:t xml:space="preserve">หน่วย </w:t>
      </w:r>
      <w:r w:rsidRPr="001B59D7">
        <w:rPr>
          <w:sz w:val="27"/>
          <w:szCs w:val="27"/>
        </w:rPr>
        <w:t xml:space="preserve">: </w:t>
      </w:r>
      <w:r w:rsidRPr="001B59D7">
        <w:rPr>
          <w:rFonts w:hint="cs"/>
          <w:sz w:val="27"/>
          <w:szCs w:val="27"/>
          <w:cs/>
        </w:rPr>
        <w:t>บาท</w:t>
      </w:r>
    </w:p>
    <w:tbl>
      <w:tblPr>
        <w:tblW w:w="10222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2747"/>
        <w:gridCol w:w="1301"/>
        <w:gridCol w:w="248"/>
        <w:gridCol w:w="1240"/>
        <w:gridCol w:w="279"/>
        <w:gridCol w:w="1265"/>
        <w:gridCol w:w="250"/>
        <w:gridCol w:w="1269"/>
        <w:gridCol w:w="300"/>
        <w:gridCol w:w="1323"/>
      </w:tblGrid>
      <w:tr w:rsidR="001B7C81" w:rsidRPr="001B59D7" w14:paraId="1A3026B9" w14:textId="77777777" w:rsidTr="00457C33">
        <w:tc>
          <w:tcPr>
            <w:tcW w:w="2747" w:type="dxa"/>
            <w:shd w:val="clear" w:color="auto" w:fill="auto"/>
          </w:tcPr>
          <w:p w14:paraId="27B84B89" w14:textId="77777777" w:rsidR="001B7C81" w:rsidRPr="001B59D7" w:rsidRDefault="001B7C81" w:rsidP="00457C33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7475" w:type="dxa"/>
            <w:gridSpan w:val="9"/>
            <w:tcBorders>
              <w:bottom w:val="single" w:sz="4" w:space="0" w:color="auto"/>
            </w:tcBorders>
          </w:tcPr>
          <w:p w14:paraId="64368243" w14:textId="77777777" w:rsidR="001B7C81" w:rsidRPr="001B59D7" w:rsidRDefault="001B7C81" w:rsidP="00457C33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sz w:val="27"/>
                <w:szCs w:val="27"/>
                <w:cs/>
              </w:rPr>
              <w:t>งบการเงินรวม</w:t>
            </w:r>
          </w:p>
        </w:tc>
      </w:tr>
      <w:tr w:rsidR="001B7C81" w:rsidRPr="001B59D7" w14:paraId="7097799C" w14:textId="77777777" w:rsidTr="00457C33">
        <w:tc>
          <w:tcPr>
            <w:tcW w:w="2747" w:type="dxa"/>
            <w:shd w:val="clear" w:color="auto" w:fill="auto"/>
          </w:tcPr>
          <w:p w14:paraId="444A4DA4" w14:textId="77777777" w:rsidR="001B7C81" w:rsidRPr="001B59D7" w:rsidRDefault="001B7C81" w:rsidP="00457C33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747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1915C86" w14:textId="77777777" w:rsidR="001B7C81" w:rsidRPr="001B59D7" w:rsidRDefault="001B7C81" w:rsidP="00457C33">
            <w:pPr>
              <w:ind w:right="-3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ณ วันที่ </w:t>
            </w:r>
            <w:r w:rsidRPr="001B59D7">
              <w:rPr>
                <w:sz w:val="27"/>
                <w:szCs w:val="27"/>
              </w:rPr>
              <w:t>31</w:t>
            </w:r>
            <w:r w:rsidRPr="001B59D7">
              <w:rPr>
                <w:sz w:val="27"/>
                <w:szCs w:val="27"/>
                <w:cs/>
              </w:rPr>
              <w:t xml:space="preserve"> ธันวาคม </w:t>
            </w:r>
            <w:r w:rsidRPr="001B59D7">
              <w:rPr>
                <w:sz w:val="27"/>
                <w:szCs w:val="27"/>
              </w:rPr>
              <w:t>2564</w:t>
            </w:r>
          </w:p>
        </w:tc>
      </w:tr>
      <w:tr w:rsidR="001B7C81" w:rsidRPr="001B59D7" w14:paraId="67F54D23" w14:textId="77777777" w:rsidTr="00457C33">
        <w:tc>
          <w:tcPr>
            <w:tcW w:w="2747" w:type="dxa"/>
            <w:shd w:val="clear" w:color="auto" w:fill="auto"/>
          </w:tcPr>
          <w:p w14:paraId="7E215C77" w14:textId="77777777" w:rsidR="001B7C81" w:rsidRPr="001B59D7" w:rsidRDefault="001B7C81" w:rsidP="00457C33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60E538BD" w14:textId="77777777" w:rsidR="001B7C81" w:rsidRPr="001B59D7" w:rsidRDefault="001B7C81" w:rsidP="00457C33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มูลค่า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54BEA012" w14:textId="77777777" w:rsidR="001B7C81" w:rsidRPr="001B59D7" w:rsidRDefault="001B7C81" w:rsidP="00457C33">
            <w:pPr>
              <w:ind w:right="-3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59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FC495" w14:textId="77777777" w:rsidR="001B7C81" w:rsidRPr="001B59D7" w:rsidRDefault="001B7C81" w:rsidP="00457C33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1B7C81" w:rsidRPr="001B59D7" w14:paraId="6ED13C25" w14:textId="77777777" w:rsidTr="00457C33">
        <w:tc>
          <w:tcPr>
            <w:tcW w:w="2747" w:type="dxa"/>
            <w:shd w:val="clear" w:color="auto" w:fill="auto"/>
          </w:tcPr>
          <w:p w14:paraId="489D1CB8" w14:textId="77777777" w:rsidR="001B7C81" w:rsidRPr="001B59D7" w:rsidRDefault="001B7C81" w:rsidP="00457C33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4E6392FD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48" w:type="dxa"/>
          </w:tcPr>
          <w:p w14:paraId="5D0ACD13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026A3197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1</w:t>
            </w:r>
          </w:p>
        </w:tc>
        <w:tc>
          <w:tcPr>
            <w:tcW w:w="279" w:type="dxa"/>
            <w:shd w:val="clear" w:color="auto" w:fill="auto"/>
          </w:tcPr>
          <w:p w14:paraId="3EFD1F9C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0FB26E88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2</w:t>
            </w:r>
          </w:p>
        </w:tc>
        <w:tc>
          <w:tcPr>
            <w:tcW w:w="250" w:type="dxa"/>
            <w:shd w:val="clear" w:color="auto" w:fill="auto"/>
          </w:tcPr>
          <w:p w14:paraId="4B470D21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7FCF8DE4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3</w:t>
            </w:r>
          </w:p>
        </w:tc>
        <w:tc>
          <w:tcPr>
            <w:tcW w:w="300" w:type="dxa"/>
            <w:shd w:val="clear" w:color="auto" w:fill="auto"/>
          </w:tcPr>
          <w:p w14:paraId="58835B0A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4248682C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>รวม</w:t>
            </w:r>
          </w:p>
        </w:tc>
      </w:tr>
      <w:tr w:rsidR="001B7C81" w:rsidRPr="001B59D7" w14:paraId="32586572" w14:textId="77777777" w:rsidTr="00457C33">
        <w:tc>
          <w:tcPr>
            <w:tcW w:w="4048" w:type="dxa"/>
            <w:gridSpan w:val="2"/>
            <w:shd w:val="clear" w:color="auto" w:fill="auto"/>
          </w:tcPr>
          <w:p w14:paraId="6BFD4150" w14:textId="77777777" w:rsidR="001B7C81" w:rsidRPr="00BC4CA0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  <w:r w:rsidRPr="00BC4CA0">
              <w:rPr>
                <w:b/>
                <w:bCs/>
                <w:sz w:val="27"/>
                <w:szCs w:val="27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248" w:type="dxa"/>
          </w:tcPr>
          <w:p w14:paraId="6DBF8D3A" w14:textId="77777777" w:rsidR="001B7C81" w:rsidRPr="001B59D7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6899CAF3" w14:textId="77777777" w:rsidR="001B7C81" w:rsidRPr="001B59D7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6F0BC73B" w14:textId="77777777" w:rsidR="001B7C81" w:rsidRPr="001B59D7" w:rsidRDefault="001B7C81" w:rsidP="00457C33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31E72569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0" w:type="dxa"/>
            <w:shd w:val="clear" w:color="auto" w:fill="auto"/>
          </w:tcPr>
          <w:p w14:paraId="0B92F41B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1FAB63D0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0D20D84A" w14:textId="77777777" w:rsidR="001B7C81" w:rsidRPr="001B59D7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3" w:type="dxa"/>
            <w:shd w:val="clear" w:color="auto" w:fill="auto"/>
          </w:tcPr>
          <w:p w14:paraId="40164B6D" w14:textId="77777777" w:rsidR="001B7C81" w:rsidRPr="001B59D7" w:rsidRDefault="001B7C81" w:rsidP="00457C33">
            <w:pPr>
              <w:ind w:right="-20"/>
              <w:jc w:val="right"/>
              <w:rPr>
                <w:sz w:val="27"/>
                <w:szCs w:val="27"/>
              </w:rPr>
            </w:pPr>
          </w:p>
        </w:tc>
      </w:tr>
      <w:tr w:rsidR="001B7C81" w:rsidRPr="001B59D7" w14:paraId="39777E3E" w14:textId="77777777" w:rsidTr="00457C33">
        <w:tc>
          <w:tcPr>
            <w:tcW w:w="4048" w:type="dxa"/>
            <w:gridSpan w:val="2"/>
            <w:shd w:val="clear" w:color="auto" w:fill="auto"/>
          </w:tcPr>
          <w:p w14:paraId="04389FE2" w14:textId="77777777" w:rsidR="001B7C81" w:rsidRPr="001B59D7" w:rsidRDefault="001B7C81" w:rsidP="00457C33">
            <w:pPr>
              <w:ind w:left="34" w:right="-475" w:hanging="20"/>
              <w:rPr>
                <w:spacing w:val="-6"/>
                <w:sz w:val="27"/>
                <w:szCs w:val="27"/>
              </w:rPr>
            </w:pPr>
            <w:r w:rsidRPr="001B59D7">
              <w:rPr>
                <w:spacing w:val="-6"/>
                <w:sz w:val="27"/>
                <w:szCs w:val="27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248" w:type="dxa"/>
          </w:tcPr>
          <w:p w14:paraId="0B5A4FEF" w14:textId="77777777" w:rsidR="001B7C81" w:rsidRPr="001B59D7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22B94B75" w14:textId="77777777" w:rsidR="001B7C81" w:rsidRPr="001B59D7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399093DB" w14:textId="77777777" w:rsidR="001B7C81" w:rsidRPr="001B59D7" w:rsidRDefault="001B7C81" w:rsidP="00457C33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7A8515EA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0" w:type="dxa"/>
            <w:shd w:val="clear" w:color="auto" w:fill="auto"/>
          </w:tcPr>
          <w:p w14:paraId="5EA6BEA6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3DECBDE5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3E3DE0FE" w14:textId="77777777" w:rsidR="001B7C81" w:rsidRPr="001B59D7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3" w:type="dxa"/>
            <w:shd w:val="clear" w:color="auto" w:fill="auto"/>
          </w:tcPr>
          <w:p w14:paraId="66ED5234" w14:textId="77777777" w:rsidR="001B7C81" w:rsidRPr="001B59D7" w:rsidRDefault="001B7C81" w:rsidP="00457C33">
            <w:pPr>
              <w:ind w:right="-20"/>
              <w:jc w:val="right"/>
              <w:rPr>
                <w:sz w:val="27"/>
                <w:szCs w:val="27"/>
              </w:rPr>
            </w:pPr>
          </w:p>
        </w:tc>
      </w:tr>
      <w:tr w:rsidR="00C211B3" w:rsidRPr="001B59D7" w14:paraId="4162065D" w14:textId="77777777" w:rsidTr="00715DE0">
        <w:tc>
          <w:tcPr>
            <w:tcW w:w="4048" w:type="dxa"/>
            <w:gridSpan w:val="2"/>
            <w:shd w:val="clear" w:color="auto" w:fill="auto"/>
          </w:tcPr>
          <w:p w14:paraId="10CF2C12" w14:textId="328A2B0C" w:rsidR="00C211B3" w:rsidRPr="001B59D7" w:rsidRDefault="00C211B3" w:rsidP="00C211B3">
            <w:pPr>
              <w:ind w:right="-53" w:firstLine="146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>มูลค่ายุติธรรมผ่านกำไร</w:t>
            </w:r>
            <w:r>
              <w:rPr>
                <w:rFonts w:hint="cs"/>
                <w:sz w:val="27"/>
                <w:szCs w:val="27"/>
                <w:cs/>
              </w:rPr>
              <w:t>หรือ</w:t>
            </w:r>
            <w:r w:rsidRPr="001B59D7">
              <w:rPr>
                <w:sz w:val="27"/>
                <w:szCs w:val="27"/>
                <w:cs/>
              </w:rPr>
              <w:t>ขาดทุน</w:t>
            </w:r>
          </w:p>
        </w:tc>
        <w:tc>
          <w:tcPr>
            <w:tcW w:w="248" w:type="dxa"/>
          </w:tcPr>
          <w:p w14:paraId="76DA5739" w14:textId="77777777" w:rsidR="00C211B3" w:rsidRPr="001B59D7" w:rsidRDefault="00C211B3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315117C0" w14:textId="77777777" w:rsidR="00C211B3" w:rsidRPr="001B59D7" w:rsidRDefault="00C211B3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0F08E5EA" w14:textId="77777777" w:rsidR="00C211B3" w:rsidRPr="001B59D7" w:rsidRDefault="00C211B3" w:rsidP="00457C33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6368E838" w14:textId="77777777" w:rsidR="00C211B3" w:rsidRPr="001B59D7" w:rsidRDefault="00C211B3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0" w:type="dxa"/>
            <w:shd w:val="clear" w:color="auto" w:fill="auto"/>
          </w:tcPr>
          <w:p w14:paraId="4AA19E9C" w14:textId="77777777" w:rsidR="00C211B3" w:rsidRPr="001B59D7" w:rsidRDefault="00C211B3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354EA096" w14:textId="77777777" w:rsidR="00C211B3" w:rsidRPr="001B59D7" w:rsidRDefault="00C211B3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24737322" w14:textId="77777777" w:rsidR="00C211B3" w:rsidRPr="001B59D7" w:rsidRDefault="00C211B3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3" w:type="dxa"/>
            <w:shd w:val="clear" w:color="auto" w:fill="auto"/>
          </w:tcPr>
          <w:p w14:paraId="7C14B49E" w14:textId="77777777" w:rsidR="00C211B3" w:rsidRPr="001B59D7" w:rsidRDefault="00C211B3" w:rsidP="00457C33">
            <w:pPr>
              <w:ind w:right="-20"/>
              <w:jc w:val="right"/>
              <w:rPr>
                <w:sz w:val="27"/>
                <w:szCs w:val="27"/>
              </w:rPr>
            </w:pPr>
          </w:p>
        </w:tc>
      </w:tr>
      <w:tr w:rsidR="001B7C81" w:rsidRPr="001B59D7" w14:paraId="6579E055" w14:textId="77777777" w:rsidTr="00457C33">
        <w:tc>
          <w:tcPr>
            <w:tcW w:w="2747" w:type="dxa"/>
            <w:shd w:val="clear" w:color="auto" w:fill="auto"/>
          </w:tcPr>
          <w:p w14:paraId="689AE617" w14:textId="77777777" w:rsidR="001B7C81" w:rsidRPr="001B59D7" w:rsidRDefault="001B7C81" w:rsidP="00457C33">
            <w:pPr>
              <w:tabs>
                <w:tab w:val="left" w:pos="340"/>
                <w:tab w:val="left" w:pos="610"/>
              </w:tabs>
              <w:ind w:right="-475" w:hanging="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ab/>
            </w:r>
            <w:r w:rsidRPr="001B59D7">
              <w:rPr>
                <w:sz w:val="27"/>
                <w:szCs w:val="27"/>
                <w:cs/>
              </w:rPr>
              <w:tab/>
              <w:t>-</w:t>
            </w:r>
            <w:r w:rsidRPr="001B59D7">
              <w:rPr>
                <w:sz w:val="27"/>
                <w:szCs w:val="27"/>
                <w:cs/>
              </w:rPr>
              <w:tab/>
              <w:t>ตราสารทุน</w:t>
            </w:r>
          </w:p>
        </w:tc>
        <w:tc>
          <w:tcPr>
            <w:tcW w:w="1301" w:type="dxa"/>
          </w:tcPr>
          <w:p w14:paraId="1979E510" w14:textId="77777777" w:rsidR="001B7C81" w:rsidRPr="001B59D7" w:rsidRDefault="001B7C81" w:rsidP="00457C33">
            <w:pPr>
              <w:ind w:right="-53"/>
              <w:jc w:val="right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400,000</w:t>
            </w:r>
          </w:p>
        </w:tc>
        <w:tc>
          <w:tcPr>
            <w:tcW w:w="248" w:type="dxa"/>
          </w:tcPr>
          <w:p w14:paraId="74554F15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07C7C248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1574FC21" w14:textId="77777777" w:rsidR="001B7C81" w:rsidRPr="001B59D7" w:rsidRDefault="001B7C81" w:rsidP="00457C33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43F94BC4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DDC6682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1B556DEF" w14:textId="77777777" w:rsidR="001B7C81" w:rsidRPr="001B59D7" w:rsidRDefault="001B7C81" w:rsidP="00457C33">
            <w:pPr>
              <w:ind w:right="-53"/>
              <w:jc w:val="right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400,000</w:t>
            </w:r>
          </w:p>
        </w:tc>
        <w:tc>
          <w:tcPr>
            <w:tcW w:w="300" w:type="dxa"/>
            <w:shd w:val="clear" w:color="auto" w:fill="auto"/>
          </w:tcPr>
          <w:p w14:paraId="37672219" w14:textId="77777777" w:rsidR="001B7C81" w:rsidRPr="001B59D7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3" w:type="dxa"/>
            <w:shd w:val="clear" w:color="auto" w:fill="auto"/>
          </w:tcPr>
          <w:p w14:paraId="0A93DC5F" w14:textId="77777777" w:rsidR="001B7C81" w:rsidRPr="001B59D7" w:rsidRDefault="001B7C81" w:rsidP="00457C33">
            <w:pPr>
              <w:ind w:right="-53"/>
              <w:jc w:val="right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400,000</w:t>
            </w:r>
          </w:p>
        </w:tc>
      </w:tr>
      <w:tr w:rsidR="001B7C81" w:rsidRPr="001B59D7" w14:paraId="60DD4279" w14:textId="77777777" w:rsidTr="00457C33">
        <w:tc>
          <w:tcPr>
            <w:tcW w:w="2747" w:type="dxa"/>
            <w:shd w:val="clear" w:color="auto" w:fill="auto"/>
          </w:tcPr>
          <w:p w14:paraId="0FA00316" w14:textId="77777777" w:rsidR="001B7C81" w:rsidRPr="001B59D7" w:rsidRDefault="001B7C81" w:rsidP="00457C33">
            <w:pPr>
              <w:ind w:left="34" w:right="-475" w:hanging="20"/>
              <w:rPr>
                <w:spacing w:val="-6"/>
                <w:sz w:val="27"/>
                <w:szCs w:val="27"/>
              </w:rPr>
            </w:pPr>
            <w:r w:rsidRPr="001B59D7">
              <w:rPr>
                <w:spacing w:val="-6"/>
                <w:sz w:val="27"/>
                <w:szCs w:val="27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301" w:type="dxa"/>
          </w:tcPr>
          <w:p w14:paraId="08A30D2E" w14:textId="77777777" w:rsidR="001B7C81" w:rsidRPr="001B59D7" w:rsidRDefault="001B7C81" w:rsidP="00457C33">
            <w:pPr>
              <w:ind w:right="-53"/>
              <w:jc w:val="right"/>
              <w:rPr>
                <w:sz w:val="27"/>
                <w:szCs w:val="27"/>
              </w:rPr>
            </w:pPr>
          </w:p>
        </w:tc>
        <w:tc>
          <w:tcPr>
            <w:tcW w:w="248" w:type="dxa"/>
          </w:tcPr>
          <w:p w14:paraId="723D5B4D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36E47EA7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76DB92DF" w14:textId="77777777" w:rsidR="001B7C81" w:rsidRPr="001B59D7" w:rsidRDefault="001B7C81" w:rsidP="00457C33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609E7CC8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0" w:type="dxa"/>
            <w:shd w:val="clear" w:color="auto" w:fill="auto"/>
          </w:tcPr>
          <w:p w14:paraId="3B25E397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3798F704" w14:textId="77777777" w:rsidR="001B7C81" w:rsidRPr="001B59D7" w:rsidRDefault="001B7C81" w:rsidP="00457C33">
            <w:pPr>
              <w:ind w:right="-53"/>
              <w:jc w:val="right"/>
              <w:rPr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02492228" w14:textId="77777777" w:rsidR="001B7C81" w:rsidRPr="001B59D7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3" w:type="dxa"/>
            <w:shd w:val="clear" w:color="auto" w:fill="auto"/>
          </w:tcPr>
          <w:p w14:paraId="4AB019DE" w14:textId="77777777" w:rsidR="001B7C81" w:rsidRPr="001B59D7" w:rsidRDefault="001B7C81" w:rsidP="00457C33">
            <w:pPr>
              <w:ind w:right="-53"/>
              <w:jc w:val="right"/>
              <w:rPr>
                <w:sz w:val="27"/>
                <w:szCs w:val="27"/>
              </w:rPr>
            </w:pPr>
          </w:p>
        </w:tc>
      </w:tr>
      <w:tr w:rsidR="001B7C81" w:rsidRPr="001B59D7" w14:paraId="1D28CF4A" w14:textId="77777777" w:rsidTr="00457C33">
        <w:tc>
          <w:tcPr>
            <w:tcW w:w="4048" w:type="dxa"/>
            <w:gridSpan w:val="2"/>
            <w:shd w:val="clear" w:color="auto" w:fill="auto"/>
          </w:tcPr>
          <w:p w14:paraId="234C1139" w14:textId="6A386114" w:rsidR="001B7C81" w:rsidRPr="001B59D7" w:rsidRDefault="001B7C81" w:rsidP="00457C33">
            <w:pPr>
              <w:ind w:right="-53" w:firstLine="146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>มูลค่ายุติธรรมผ่านกำไรขาดทุน</w:t>
            </w:r>
            <w:r w:rsidRPr="001B59D7">
              <w:rPr>
                <w:rFonts w:hint="cs"/>
                <w:sz w:val="27"/>
                <w:szCs w:val="27"/>
                <w:cs/>
              </w:rPr>
              <w:t>เบ็ดเสร็จ</w:t>
            </w:r>
            <w:r w:rsidR="00EF3B03">
              <w:rPr>
                <w:rFonts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248" w:type="dxa"/>
          </w:tcPr>
          <w:p w14:paraId="383D7573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28CF8A08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3CEF12CC" w14:textId="77777777" w:rsidR="001B7C81" w:rsidRPr="001B59D7" w:rsidRDefault="001B7C81" w:rsidP="00457C33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3AB0F74C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0" w:type="dxa"/>
            <w:shd w:val="clear" w:color="auto" w:fill="auto"/>
          </w:tcPr>
          <w:p w14:paraId="320BFA9F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109A81B4" w14:textId="77777777" w:rsidR="001B7C81" w:rsidRPr="001B59D7" w:rsidRDefault="001B7C81" w:rsidP="00457C33">
            <w:pPr>
              <w:ind w:right="-53"/>
              <w:jc w:val="right"/>
              <w:rPr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126E8500" w14:textId="77777777" w:rsidR="001B7C81" w:rsidRPr="001B59D7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3" w:type="dxa"/>
            <w:shd w:val="clear" w:color="auto" w:fill="auto"/>
          </w:tcPr>
          <w:p w14:paraId="34F103BA" w14:textId="77777777" w:rsidR="001B7C81" w:rsidRPr="001B59D7" w:rsidRDefault="001B7C81" w:rsidP="00457C33">
            <w:pPr>
              <w:ind w:right="-53"/>
              <w:jc w:val="right"/>
              <w:rPr>
                <w:sz w:val="27"/>
                <w:szCs w:val="27"/>
              </w:rPr>
            </w:pPr>
          </w:p>
        </w:tc>
      </w:tr>
      <w:tr w:rsidR="001B7C81" w:rsidRPr="001B59D7" w14:paraId="3831A087" w14:textId="77777777" w:rsidTr="00457C33">
        <w:tc>
          <w:tcPr>
            <w:tcW w:w="2747" w:type="dxa"/>
            <w:shd w:val="clear" w:color="auto" w:fill="auto"/>
          </w:tcPr>
          <w:p w14:paraId="41A4FFC2" w14:textId="77777777" w:rsidR="001B7C81" w:rsidRPr="001B59D7" w:rsidRDefault="001B7C81" w:rsidP="00457C33">
            <w:pPr>
              <w:tabs>
                <w:tab w:val="left" w:pos="340"/>
                <w:tab w:val="left" w:pos="610"/>
              </w:tabs>
              <w:ind w:right="-475" w:hanging="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ab/>
            </w:r>
            <w:r w:rsidRPr="001B59D7">
              <w:rPr>
                <w:sz w:val="27"/>
                <w:szCs w:val="27"/>
                <w:cs/>
              </w:rPr>
              <w:tab/>
              <w:t>-</w:t>
            </w:r>
            <w:r w:rsidRPr="001B59D7">
              <w:rPr>
                <w:sz w:val="27"/>
                <w:szCs w:val="27"/>
                <w:cs/>
              </w:rPr>
              <w:tab/>
              <w:t>ตราสารทุน</w:t>
            </w:r>
          </w:p>
        </w:tc>
        <w:tc>
          <w:tcPr>
            <w:tcW w:w="1301" w:type="dxa"/>
          </w:tcPr>
          <w:p w14:paraId="71F47FF4" w14:textId="77777777" w:rsidR="001B7C81" w:rsidRPr="001B59D7" w:rsidRDefault="001B7C81" w:rsidP="00457C33">
            <w:pPr>
              <w:ind w:right="-53"/>
              <w:jc w:val="right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63,492,500</w:t>
            </w:r>
          </w:p>
        </w:tc>
        <w:tc>
          <w:tcPr>
            <w:tcW w:w="248" w:type="dxa"/>
          </w:tcPr>
          <w:p w14:paraId="4BDDA29C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10B414F7" w14:textId="77777777" w:rsidR="001B7C81" w:rsidRPr="001B59D7" w:rsidRDefault="001B7C81" w:rsidP="00457C33">
            <w:pPr>
              <w:ind w:right="-53"/>
              <w:jc w:val="right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63,492,500</w:t>
            </w:r>
          </w:p>
        </w:tc>
        <w:tc>
          <w:tcPr>
            <w:tcW w:w="279" w:type="dxa"/>
            <w:shd w:val="clear" w:color="auto" w:fill="auto"/>
          </w:tcPr>
          <w:p w14:paraId="6794F67C" w14:textId="77777777" w:rsidR="001B7C81" w:rsidRPr="001B59D7" w:rsidRDefault="001B7C81" w:rsidP="00457C33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58C0DA12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97ADB5F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793ECEDC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7992B7CB" w14:textId="77777777" w:rsidR="001B7C81" w:rsidRPr="001B59D7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3" w:type="dxa"/>
            <w:shd w:val="clear" w:color="auto" w:fill="auto"/>
          </w:tcPr>
          <w:p w14:paraId="0CA1D9EA" w14:textId="77777777" w:rsidR="001B7C81" w:rsidRPr="001B59D7" w:rsidRDefault="001B7C81" w:rsidP="00457C33">
            <w:pPr>
              <w:ind w:right="-53"/>
              <w:jc w:val="right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63,492,500</w:t>
            </w:r>
          </w:p>
        </w:tc>
      </w:tr>
      <w:tr w:rsidR="001B7C81" w:rsidRPr="001B59D7" w14:paraId="44D2ECA2" w14:textId="77777777" w:rsidTr="00457C33">
        <w:tc>
          <w:tcPr>
            <w:tcW w:w="2747" w:type="dxa"/>
            <w:shd w:val="clear" w:color="auto" w:fill="auto"/>
          </w:tcPr>
          <w:p w14:paraId="62E82F8F" w14:textId="77777777" w:rsidR="001B7C81" w:rsidRPr="001B59D7" w:rsidRDefault="001B7C81" w:rsidP="00457C33">
            <w:pPr>
              <w:ind w:left="-110" w:right="-475" w:firstLine="110"/>
              <w:rPr>
                <w:b/>
                <w:bCs/>
                <w:sz w:val="27"/>
                <w:szCs w:val="27"/>
              </w:rPr>
            </w:pPr>
            <w:r w:rsidRPr="001B59D7">
              <w:rPr>
                <w:rFonts w:hint="cs"/>
                <w:b/>
                <w:bCs/>
                <w:sz w:val="27"/>
                <w:szCs w:val="27"/>
                <w:cs/>
              </w:rPr>
              <w:t>หนี้สินที่เปิดเผย</w:t>
            </w:r>
            <w:r w:rsidRPr="001B59D7">
              <w:rPr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  <w:tc>
          <w:tcPr>
            <w:tcW w:w="1301" w:type="dxa"/>
          </w:tcPr>
          <w:p w14:paraId="00757CF6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48" w:type="dxa"/>
          </w:tcPr>
          <w:p w14:paraId="36478E15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7222959E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33D2B979" w14:textId="77777777" w:rsidR="001B7C81" w:rsidRPr="001B59D7" w:rsidRDefault="001B7C81" w:rsidP="00457C33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3622202A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0" w:type="dxa"/>
            <w:shd w:val="clear" w:color="auto" w:fill="auto"/>
          </w:tcPr>
          <w:p w14:paraId="5638B07E" w14:textId="77777777" w:rsidR="001B7C81" w:rsidRPr="001B59D7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57D7A551" w14:textId="77777777" w:rsidR="001B7C81" w:rsidRPr="001B59D7" w:rsidRDefault="001B7C81" w:rsidP="00457C33">
            <w:pPr>
              <w:tabs>
                <w:tab w:val="decimal" w:pos="1060"/>
              </w:tabs>
              <w:ind w:right="198"/>
              <w:jc w:val="right"/>
              <w:rPr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06EE0293" w14:textId="77777777" w:rsidR="001B7C81" w:rsidRPr="001B59D7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3" w:type="dxa"/>
            <w:shd w:val="clear" w:color="auto" w:fill="auto"/>
          </w:tcPr>
          <w:p w14:paraId="73E57553" w14:textId="77777777" w:rsidR="001B7C81" w:rsidRPr="001B59D7" w:rsidRDefault="001B7C81" w:rsidP="00457C33">
            <w:pPr>
              <w:tabs>
                <w:tab w:val="decimal" w:pos="1060"/>
              </w:tabs>
              <w:ind w:right="198"/>
              <w:jc w:val="right"/>
              <w:rPr>
                <w:sz w:val="27"/>
                <w:szCs w:val="27"/>
              </w:rPr>
            </w:pPr>
          </w:p>
        </w:tc>
      </w:tr>
      <w:tr w:rsidR="002B31B9" w:rsidRPr="001B59D7" w14:paraId="0AF17BE9" w14:textId="77777777" w:rsidTr="00457C33">
        <w:tc>
          <w:tcPr>
            <w:tcW w:w="2747" w:type="dxa"/>
            <w:shd w:val="clear" w:color="auto" w:fill="auto"/>
          </w:tcPr>
          <w:p w14:paraId="6ACCE9E0" w14:textId="77777777" w:rsidR="002B31B9" w:rsidRPr="001B59D7" w:rsidRDefault="002B31B9" w:rsidP="002B31B9">
            <w:pPr>
              <w:tabs>
                <w:tab w:val="left" w:pos="340"/>
                <w:tab w:val="left" w:pos="610"/>
              </w:tabs>
              <w:ind w:right="-475" w:firstLine="354"/>
              <w:rPr>
                <w:sz w:val="27"/>
                <w:szCs w:val="27"/>
                <w:cs/>
              </w:rPr>
            </w:pPr>
            <w:r w:rsidRPr="001B59D7">
              <w:rPr>
                <w:sz w:val="27"/>
                <w:szCs w:val="27"/>
                <w:cs/>
              </w:rPr>
              <w:t>-</w:t>
            </w:r>
            <w:r w:rsidRPr="001B59D7">
              <w:rPr>
                <w:sz w:val="27"/>
                <w:szCs w:val="27"/>
                <w:cs/>
              </w:rPr>
              <w:tab/>
              <w:t>หุ้นกู้</w:t>
            </w:r>
          </w:p>
        </w:tc>
        <w:tc>
          <w:tcPr>
            <w:tcW w:w="1301" w:type="dxa"/>
          </w:tcPr>
          <w:p w14:paraId="52352D36" w14:textId="77777777" w:rsidR="002B31B9" w:rsidRPr="001B59D7" w:rsidRDefault="002B31B9" w:rsidP="002B31B9">
            <w:pPr>
              <w:ind w:right="-53"/>
              <w:jc w:val="right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2,999,710,698</w:t>
            </w:r>
          </w:p>
        </w:tc>
        <w:tc>
          <w:tcPr>
            <w:tcW w:w="248" w:type="dxa"/>
          </w:tcPr>
          <w:p w14:paraId="5D144DC0" w14:textId="77777777" w:rsidR="002B31B9" w:rsidRPr="001B59D7" w:rsidRDefault="002B31B9" w:rsidP="002B31B9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6EF7B67C" w14:textId="77777777" w:rsidR="002B31B9" w:rsidRPr="001B59D7" w:rsidRDefault="002B31B9" w:rsidP="002B31B9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302096ED" w14:textId="77777777" w:rsidR="002B31B9" w:rsidRPr="001B59D7" w:rsidRDefault="002B31B9" w:rsidP="002B31B9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6D4AE0E1" w14:textId="19BAF9F9" w:rsidR="002B31B9" w:rsidRPr="001B59D7" w:rsidRDefault="002B31B9" w:rsidP="002B31B9">
            <w:pPr>
              <w:ind w:right="-71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2,997,630,780</w:t>
            </w:r>
          </w:p>
        </w:tc>
        <w:tc>
          <w:tcPr>
            <w:tcW w:w="250" w:type="dxa"/>
            <w:shd w:val="clear" w:color="auto" w:fill="auto"/>
          </w:tcPr>
          <w:p w14:paraId="6CA20F52" w14:textId="77777777" w:rsidR="002B31B9" w:rsidRPr="001B59D7" w:rsidRDefault="002B31B9" w:rsidP="002B31B9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2032B919" w14:textId="77777777" w:rsidR="002B31B9" w:rsidRPr="001B59D7" w:rsidRDefault="002B31B9" w:rsidP="002B31B9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54F3B4BF" w14:textId="77777777" w:rsidR="002B31B9" w:rsidRPr="001B59D7" w:rsidRDefault="002B31B9" w:rsidP="002B31B9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3" w:type="dxa"/>
            <w:shd w:val="clear" w:color="auto" w:fill="auto"/>
          </w:tcPr>
          <w:p w14:paraId="2469D3DD" w14:textId="6226A128" w:rsidR="002B31B9" w:rsidRPr="001B59D7" w:rsidRDefault="002B31B9" w:rsidP="002B31B9">
            <w:pPr>
              <w:ind w:right="-5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2,997,630,780</w:t>
            </w:r>
          </w:p>
        </w:tc>
      </w:tr>
    </w:tbl>
    <w:p w14:paraId="6D2B5D14" w14:textId="77777777" w:rsidR="001B7C81" w:rsidRPr="001B59D7" w:rsidRDefault="001B7C81" w:rsidP="001B7C81">
      <w:pPr>
        <w:ind w:left="938" w:right="-266" w:firstLine="602"/>
        <w:jc w:val="right"/>
        <w:rPr>
          <w:sz w:val="27"/>
          <w:szCs w:val="27"/>
        </w:rPr>
      </w:pPr>
    </w:p>
    <w:p w14:paraId="339EB463" w14:textId="77777777" w:rsidR="001B7C81" w:rsidRPr="001B59D7" w:rsidRDefault="001B7C81" w:rsidP="00086F17">
      <w:pPr>
        <w:ind w:left="938" w:right="173" w:firstLine="602"/>
        <w:jc w:val="right"/>
        <w:rPr>
          <w:sz w:val="27"/>
          <w:szCs w:val="27"/>
        </w:rPr>
      </w:pPr>
      <w:r w:rsidRPr="001B59D7">
        <w:rPr>
          <w:rFonts w:hint="cs"/>
          <w:sz w:val="27"/>
          <w:szCs w:val="27"/>
          <w:cs/>
        </w:rPr>
        <w:t xml:space="preserve">หน่วย </w:t>
      </w:r>
      <w:r w:rsidRPr="001B59D7">
        <w:rPr>
          <w:sz w:val="27"/>
          <w:szCs w:val="27"/>
        </w:rPr>
        <w:t xml:space="preserve">: </w:t>
      </w:r>
      <w:r w:rsidRPr="001B59D7">
        <w:rPr>
          <w:rFonts w:hint="cs"/>
          <w:sz w:val="27"/>
          <w:szCs w:val="27"/>
          <w:cs/>
        </w:rPr>
        <w:t>บาท</w:t>
      </w:r>
    </w:p>
    <w:tbl>
      <w:tblPr>
        <w:tblW w:w="10222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2747"/>
        <w:gridCol w:w="1301"/>
        <w:gridCol w:w="248"/>
        <w:gridCol w:w="1240"/>
        <w:gridCol w:w="279"/>
        <w:gridCol w:w="1265"/>
        <w:gridCol w:w="250"/>
        <w:gridCol w:w="1269"/>
        <w:gridCol w:w="300"/>
        <w:gridCol w:w="1323"/>
      </w:tblGrid>
      <w:tr w:rsidR="001B7C81" w:rsidRPr="001B59D7" w14:paraId="3A2F597E" w14:textId="77777777" w:rsidTr="00457C33">
        <w:tc>
          <w:tcPr>
            <w:tcW w:w="2747" w:type="dxa"/>
            <w:shd w:val="clear" w:color="auto" w:fill="auto"/>
          </w:tcPr>
          <w:p w14:paraId="6A7B17FF" w14:textId="77777777" w:rsidR="001B7C81" w:rsidRPr="001B59D7" w:rsidRDefault="001B7C81" w:rsidP="00457C33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7475" w:type="dxa"/>
            <w:gridSpan w:val="9"/>
            <w:tcBorders>
              <w:bottom w:val="single" w:sz="4" w:space="0" w:color="auto"/>
            </w:tcBorders>
          </w:tcPr>
          <w:p w14:paraId="0F549045" w14:textId="77777777" w:rsidR="001B7C81" w:rsidRPr="001B59D7" w:rsidRDefault="001B7C81" w:rsidP="00457C33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B7C81" w:rsidRPr="001B59D7" w14:paraId="6E3B3579" w14:textId="77777777" w:rsidTr="00457C33">
        <w:tc>
          <w:tcPr>
            <w:tcW w:w="2747" w:type="dxa"/>
            <w:shd w:val="clear" w:color="auto" w:fill="auto"/>
          </w:tcPr>
          <w:p w14:paraId="458919FA" w14:textId="77777777" w:rsidR="001B7C81" w:rsidRPr="001B59D7" w:rsidRDefault="001B7C81" w:rsidP="00457C33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747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7B6788B" w14:textId="77777777" w:rsidR="001B7C81" w:rsidRPr="001B59D7" w:rsidRDefault="001B7C81" w:rsidP="00457C33">
            <w:pPr>
              <w:ind w:right="-3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ณ วันที่ </w:t>
            </w:r>
            <w:r w:rsidRPr="001B59D7">
              <w:rPr>
                <w:sz w:val="27"/>
                <w:szCs w:val="27"/>
              </w:rPr>
              <w:t>31</w:t>
            </w:r>
            <w:r w:rsidRPr="001B59D7">
              <w:rPr>
                <w:sz w:val="27"/>
                <w:szCs w:val="27"/>
                <w:cs/>
              </w:rPr>
              <w:t xml:space="preserve"> ธันวาคม </w:t>
            </w:r>
            <w:r w:rsidRPr="001B59D7">
              <w:rPr>
                <w:sz w:val="27"/>
                <w:szCs w:val="27"/>
              </w:rPr>
              <w:t>2565</w:t>
            </w:r>
          </w:p>
        </w:tc>
      </w:tr>
      <w:tr w:rsidR="001B7C81" w:rsidRPr="001B59D7" w14:paraId="660926C4" w14:textId="77777777" w:rsidTr="00457C33">
        <w:tc>
          <w:tcPr>
            <w:tcW w:w="2747" w:type="dxa"/>
            <w:shd w:val="clear" w:color="auto" w:fill="auto"/>
          </w:tcPr>
          <w:p w14:paraId="707F6002" w14:textId="77777777" w:rsidR="001B7C81" w:rsidRPr="001B59D7" w:rsidRDefault="001B7C81" w:rsidP="00457C33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61933312" w14:textId="77777777" w:rsidR="001B7C81" w:rsidRPr="001B59D7" w:rsidRDefault="001B7C81" w:rsidP="00457C33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มูลค่า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671B2D9A" w14:textId="77777777" w:rsidR="001B7C81" w:rsidRPr="001B59D7" w:rsidRDefault="001B7C81" w:rsidP="00457C33">
            <w:pPr>
              <w:ind w:right="-3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59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154A6" w14:textId="77777777" w:rsidR="001B7C81" w:rsidRPr="001B59D7" w:rsidRDefault="001B7C81" w:rsidP="00457C33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1B7C81" w:rsidRPr="001B59D7" w14:paraId="0FD5111E" w14:textId="77777777" w:rsidTr="00457C33">
        <w:tc>
          <w:tcPr>
            <w:tcW w:w="2747" w:type="dxa"/>
            <w:shd w:val="clear" w:color="auto" w:fill="auto"/>
          </w:tcPr>
          <w:p w14:paraId="08210B77" w14:textId="77777777" w:rsidR="001B7C81" w:rsidRPr="001B59D7" w:rsidRDefault="001B7C81" w:rsidP="00457C33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76C19B09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48" w:type="dxa"/>
          </w:tcPr>
          <w:p w14:paraId="7C659B0E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60FA72C7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1</w:t>
            </w:r>
          </w:p>
        </w:tc>
        <w:tc>
          <w:tcPr>
            <w:tcW w:w="279" w:type="dxa"/>
            <w:shd w:val="clear" w:color="auto" w:fill="auto"/>
          </w:tcPr>
          <w:p w14:paraId="03121E87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929D989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2</w:t>
            </w:r>
          </w:p>
        </w:tc>
        <w:tc>
          <w:tcPr>
            <w:tcW w:w="250" w:type="dxa"/>
            <w:shd w:val="clear" w:color="auto" w:fill="auto"/>
          </w:tcPr>
          <w:p w14:paraId="058B5B54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4E3B67FA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3</w:t>
            </w:r>
          </w:p>
        </w:tc>
        <w:tc>
          <w:tcPr>
            <w:tcW w:w="300" w:type="dxa"/>
            <w:shd w:val="clear" w:color="auto" w:fill="auto"/>
          </w:tcPr>
          <w:p w14:paraId="5810C014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15A5AC70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>รวม</w:t>
            </w:r>
          </w:p>
        </w:tc>
      </w:tr>
      <w:tr w:rsidR="001B7C81" w:rsidRPr="001B59D7" w14:paraId="0E4F01AC" w14:textId="77777777" w:rsidTr="00457C33">
        <w:tc>
          <w:tcPr>
            <w:tcW w:w="2747" w:type="dxa"/>
            <w:shd w:val="clear" w:color="auto" w:fill="auto"/>
          </w:tcPr>
          <w:p w14:paraId="7BFE69DC" w14:textId="77777777" w:rsidR="001B7C81" w:rsidRPr="001B59D7" w:rsidRDefault="001B7C81" w:rsidP="00457C33">
            <w:pPr>
              <w:ind w:left="-110" w:right="-475" w:firstLine="110"/>
              <w:rPr>
                <w:b/>
                <w:bCs/>
                <w:sz w:val="27"/>
                <w:szCs w:val="27"/>
              </w:rPr>
            </w:pPr>
            <w:r w:rsidRPr="001B59D7">
              <w:rPr>
                <w:rFonts w:hint="cs"/>
                <w:b/>
                <w:bCs/>
                <w:sz w:val="27"/>
                <w:szCs w:val="27"/>
                <w:cs/>
              </w:rPr>
              <w:t>หนี้สินที่เปิดเผย</w:t>
            </w:r>
            <w:r w:rsidRPr="001B59D7">
              <w:rPr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6A302570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48" w:type="dxa"/>
          </w:tcPr>
          <w:p w14:paraId="54193817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6689B49A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4BE26783" w14:textId="77777777" w:rsidR="001B7C81" w:rsidRPr="001B59D7" w:rsidRDefault="001B7C81" w:rsidP="00457C33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47A9F830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0" w:type="dxa"/>
            <w:shd w:val="clear" w:color="auto" w:fill="auto"/>
          </w:tcPr>
          <w:p w14:paraId="5EA31CFB" w14:textId="77777777" w:rsidR="001B7C81" w:rsidRPr="001B59D7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329BB754" w14:textId="77777777" w:rsidR="001B7C81" w:rsidRPr="001B59D7" w:rsidRDefault="001B7C81" w:rsidP="00457C33">
            <w:pPr>
              <w:tabs>
                <w:tab w:val="decimal" w:pos="1060"/>
              </w:tabs>
              <w:ind w:right="198"/>
              <w:jc w:val="right"/>
              <w:rPr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1AD4EBCF" w14:textId="77777777" w:rsidR="001B7C81" w:rsidRPr="001B59D7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756712F4" w14:textId="77777777" w:rsidR="001B7C81" w:rsidRPr="001B59D7" w:rsidRDefault="001B7C81" w:rsidP="00457C33">
            <w:pPr>
              <w:tabs>
                <w:tab w:val="decimal" w:pos="1060"/>
              </w:tabs>
              <w:ind w:right="198"/>
              <w:jc w:val="right"/>
              <w:rPr>
                <w:sz w:val="27"/>
                <w:szCs w:val="27"/>
              </w:rPr>
            </w:pPr>
          </w:p>
        </w:tc>
      </w:tr>
      <w:tr w:rsidR="002B31B9" w:rsidRPr="001B59D7" w14:paraId="3624FD41" w14:textId="77777777" w:rsidTr="00457C33">
        <w:tc>
          <w:tcPr>
            <w:tcW w:w="2747" w:type="dxa"/>
            <w:shd w:val="clear" w:color="auto" w:fill="auto"/>
          </w:tcPr>
          <w:p w14:paraId="07FFCDAC" w14:textId="77777777" w:rsidR="002B31B9" w:rsidRPr="001B59D7" w:rsidRDefault="002B31B9" w:rsidP="002B31B9">
            <w:pPr>
              <w:tabs>
                <w:tab w:val="left" w:pos="340"/>
                <w:tab w:val="left" w:pos="610"/>
              </w:tabs>
              <w:ind w:right="-475" w:firstLine="354"/>
              <w:rPr>
                <w:sz w:val="27"/>
                <w:szCs w:val="27"/>
                <w:cs/>
              </w:rPr>
            </w:pPr>
            <w:r w:rsidRPr="001B59D7">
              <w:rPr>
                <w:sz w:val="27"/>
                <w:szCs w:val="27"/>
                <w:cs/>
              </w:rPr>
              <w:t>-</w:t>
            </w:r>
            <w:r w:rsidRPr="001B59D7">
              <w:rPr>
                <w:sz w:val="27"/>
                <w:szCs w:val="27"/>
                <w:cs/>
              </w:rPr>
              <w:tab/>
              <w:t>หุ้นกู้</w:t>
            </w:r>
          </w:p>
        </w:tc>
        <w:tc>
          <w:tcPr>
            <w:tcW w:w="1301" w:type="dxa"/>
          </w:tcPr>
          <w:p w14:paraId="7B81FD12" w14:textId="77777777" w:rsidR="002B31B9" w:rsidRPr="001B59D7" w:rsidRDefault="002B31B9" w:rsidP="002B31B9">
            <w:pPr>
              <w:ind w:right="-53"/>
              <w:jc w:val="right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>1</w:t>
            </w:r>
            <w:r w:rsidRPr="001B59D7">
              <w:rPr>
                <w:sz w:val="27"/>
                <w:szCs w:val="27"/>
              </w:rPr>
              <w:t>,</w:t>
            </w:r>
            <w:r w:rsidRPr="001B59D7">
              <w:rPr>
                <w:sz w:val="27"/>
                <w:szCs w:val="27"/>
                <w:cs/>
              </w:rPr>
              <w:t>992</w:t>
            </w:r>
            <w:r w:rsidRPr="001B59D7">
              <w:rPr>
                <w:sz w:val="27"/>
                <w:szCs w:val="27"/>
              </w:rPr>
              <w:t>,</w:t>
            </w:r>
            <w:r w:rsidRPr="001B59D7">
              <w:rPr>
                <w:sz w:val="27"/>
                <w:szCs w:val="27"/>
                <w:cs/>
              </w:rPr>
              <w:t>189</w:t>
            </w:r>
            <w:r w:rsidRPr="001B59D7">
              <w:rPr>
                <w:sz w:val="27"/>
                <w:szCs w:val="27"/>
              </w:rPr>
              <w:t>,</w:t>
            </w:r>
            <w:r w:rsidRPr="001B59D7">
              <w:rPr>
                <w:sz w:val="27"/>
                <w:szCs w:val="27"/>
                <w:cs/>
              </w:rPr>
              <w:t>222</w:t>
            </w:r>
          </w:p>
        </w:tc>
        <w:tc>
          <w:tcPr>
            <w:tcW w:w="248" w:type="dxa"/>
          </w:tcPr>
          <w:p w14:paraId="44D6A794" w14:textId="77777777" w:rsidR="002B31B9" w:rsidRPr="001B59D7" w:rsidRDefault="002B31B9" w:rsidP="002B31B9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79E7C555" w14:textId="77777777" w:rsidR="002B31B9" w:rsidRPr="001B59D7" w:rsidRDefault="002B31B9" w:rsidP="002B31B9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4B8A55A6" w14:textId="77777777" w:rsidR="002B31B9" w:rsidRPr="001B59D7" w:rsidRDefault="002B31B9" w:rsidP="002B31B9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1504A03E" w14:textId="53678AC7" w:rsidR="002B31B9" w:rsidRPr="001B59D7" w:rsidRDefault="002B31B9" w:rsidP="002B31B9">
            <w:pPr>
              <w:ind w:right="-71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2,035,571,077</w:t>
            </w:r>
          </w:p>
        </w:tc>
        <w:tc>
          <w:tcPr>
            <w:tcW w:w="250" w:type="dxa"/>
            <w:shd w:val="clear" w:color="auto" w:fill="auto"/>
          </w:tcPr>
          <w:p w14:paraId="6D842351" w14:textId="77777777" w:rsidR="002B31B9" w:rsidRPr="001B59D7" w:rsidRDefault="002B31B9" w:rsidP="002B31B9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014BCE7E" w14:textId="77777777" w:rsidR="002B31B9" w:rsidRPr="001B59D7" w:rsidRDefault="002B31B9" w:rsidP="002B31B9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543D792F" w14:textId="77777777" w:rsidR="002B31B9" w:rsidRPr="001B59D7" w:rsidRDefault="002B31B9" w:rsidP="002B31B9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3" w:type="dxa"/>
            <w:shd w:val="clear" w:color="auto" w:fill="auto"/>
          </w:tcPr>
          <w:p w14:paraId="555EEFDE" w14:textId="628556A7" w:rsidR="002B31B9" w:rsidRPr="001B59D7" w:rsidRDefault="002B31B9" w:rsidP="002B31B9">
            <w:pPr>
              <w:ind w:right="-5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2,035,571,077</w:t>
            </w:r>
          </w:p>
        </w:tc>
      </w:tr>
    </w:tbl>
    <w:p w14:paraId="441465C7" w14:textId="77777777" w:rsidR="001B7C81" w:rsidRDefault="001B7C81" w:rsidP="001B7C81">
      <w:pPr>
        <w:ind w:left="938" w:right="-266" w:firstLine="602"/>
        <w:jc w:val="right"/>
        <w:rPr>
          <w:sz w:val="27"/>
          <w:szCs w:val="27"/>
        </w:rPr>
      </w:pPr>
    </w:p>
    <w:p w14:paraId="5D9161DA" w14:textId="77777777" w:rsidR="001B7C81" w:rsidRDefault="001B7C81" w:rsidP="001B7C81">
      <w:pPr>
        <w:ind w:left="938" w:right="-266" w:firstLine="602"/>
        <w:jc w:val="right"/>
        <w:rPr>
          <w:sz w:val="27"/>
          <w:szCs w:val="27"/>
        </w:rPr>
      </w:pPr>
    </w:p>
    <w:p w14:paraId="2D63CAE1" w14:textId="77777777" w:rsidR="001B7C81" w:rsidRDefault="001B7C81" w:rsidP="001B7C81">
      <w:pPr>
        <w:ind w:left="938" w:right="-266" w:firstLine="602"/>
        <w:jc w:val="right"/>
        <w:rPr>
          <w:sz w:val="27"/>
          <w:szCs w:val="27"/>
        </w:rPr>
      </w:pPr>
    </w:p>
    <w:p w14:paraId="686AD5AE" w14:textId="77777777" w:rsidR="001B7C81" w:rsidRDefault="001B7C81" w:rsidP="001B7C81">
      <w:pPr>
        <w:ind w:left="938" w:right="-266" w:firstLine="602"/>
        <w:jc w:val="right"/>
        <w:rPr>
          <w:sz w:val="27"/>
          <w:szCs w:val="27"/>
        </w:rPr>
      </w:pPr>
    </w:p>
    <w:p w14:paraId="65945A09" w14:textId="77777777" w:rsidR="001B7C81" w:rsidRDefault="001B7C81" w:rsidP="001B7C81">
      <w:pPr>
        <w:ind w:left="938" w:right="-266" w:firstLine="602"/>
        <w:jc w:val="right"/>
        <w:rPr>
          <w:sz w:val="27"/>
          <w:szCs w:val="27"/>
        </w:rPr>
      </w:pPr>
    </w:p>
    <w:p w14:paraId="074F05B5" w14:textId="77777777" w:rsidR="001B7C81" w:rsidRPr="001B59D7" w:rsidRDefault="001B7C81" w:rsidP="00086F17">
      <w:pPr>
        <w:ind w:left="938" w:right="173" w:firstLine="602"/>
        <w:jc w:val="right"/>
        <w:rPr>
          <w:sz w:val="27"/>
          <w:szCs w:val="27"/>
        </w:rPr>
      </w:pPr>
      <w:r w:rsidRPr="001B59D7">
        <w:rPr>
          <w:rFonts w:hint="cs"/>
          <w:sz w:val="27"/>
          <w:szCs w:val="27"/>
          <w:cs/>
        </w:rPr>
        <w:lastRenderedPageBreak/>
        <w:t xml:space="preserve">หน่วย </w:t>
      </w:r>
      <w:r w:rsidRPr="001B59D7">
        <w:rPr>
          <w:sz w:val="27"/>
          <w:szCs w:val="27"/>
        </w:rPr>
        <w:t xml:space="preserve">: </w:t>
      </w:r>
      <w:r w:rsidRPr="001B59D7">
        <w:rPr>
          <w:rFonts w:hint="cs"/>
          <w:sz w:val="27"/>
          <w:szCs w:val="27"/>
          <w:cs/>
        </w:rPr>
        <w:t>บาท</w:t>
      </w:r>
    </w:p>
    <w:tbl>
      <w:tblPr>
        <w:tblW w:w="10222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2747"/>
        <w:gridCol w:w="1301"/>
        <w:gridCol w:w="248"/>
        <w:gridCol w:w="1240"/>
        <w:gridCol w:w="279"/>
        <w:gridCol w:w="1265"/>
        <w:gridCol w:w="250"/>
        <w:gridCol w:w="1269"/>
        <w:gridCol w:w="300"/>
        <w:gridCol w:w="1323"/>
      </w:tblGrid>
      <w:tr w:rsidR="001B7C81" w:rsidRPr="001B59D7" w14:paraId="5E75DD59" w14:textId="77777777" w:rsidTr="00457C33">
        <w:tc>
          <w:tcPr>
            <w:tcW w:w="2747" w:type="dxa"/>
            <w:shd w:val="clear" w:color="auto" w:fill="auto"/>
          </w:tcPr>
          <w:p w14:paraId="7D9A9C95" w14:textId="77777777" w:rsidR="001B7C81" w:rsidRPr="001B59D7" w:rsidRDefault="001B7C81" w:rsidP="00457C33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7475" w:type="dxa"/>
            <w:gridSpan w:val="9"/>
            <w:tcBorders>
              <w:bottom w:val="single" w:sz="4" w:space="0" w:color="auto"/>
            </w:tcBorders>
          </w:tcPr>
          <w:p w14:paraId="2F760A4C" w14:textId="77777777" w:rsidR="001B7C81" w:rsidRPr="001B59D7" w:rsidRDefault="001B7C81" w:rsidP="00457C33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B7C81" w:rsidRPr="001B59D7" w14:paraId="787CAB2A" w14:textId="77777777" w:rsidTr="00457C33">
        <w:tc>
          <w:tcPr>
            <w:tcW w:w="2747" w:type="dxa"/>
            <w:shd w:val="clear" w:color="auto" w:fill="auto"/>
          </w:tcPr>
          <w:p w14:paraId="6AB99411" w14:textId="77777777" w:rsidR="001B7C81" w:rsidRPr="001B59D7" w:rsidRDefault="001B7C81" w:rsidP="00457C33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747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C72503A" w14:textId="77777777" w:rsidR="001B7C81" w:rsidRPr="001B59D7" w:rsidRDefault="001B7C81" w:rsidP="00457C33">
            <w:pPr>
              <w:ind w:right="-3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ณ วันที่ </w:t>
            </w:r>
            <w:r w:rsidRPr="001B59D7">
              <w:rPr>
                <w:sz w:val="27"/>
                <w:szCs w:val="27"/>
              </w:rPr>
              <w:t>31</w:t>
            </w:r>
            <w:r w:rsidRPr="001B59D7">
              <w:rPr>
                <w:sz w:val="27"/>
                <w:szCs w:val="27"/>
                <w:cs/>
              </w:rPr>
              <w:t xml:space="preserve"> ธันวาคม </w:t>
            </w:r>
            <w:r w:rsidRPr="001B59D7">
              <w:rPr>
                <w:sz w:val="27"/>
                <w:szCs w:val="27"/>
              </w:rPr>
              <w:t>2564</w:t>
            </w:r>
          </w:p>
        </w:tc>
      </w:tr>
      <w:tr w:rsidR="001B7C81" w:rsidRPr="001B59D7" w14:paraId="3FD381B0" w14:textId="77777777" w:rsidTr="00457C33">
        <w:tc>
          <w:tcPr>
            <w:tcW w:w="2747" w:type="dxa"/>
            <w:shd w:val="clear" w:color="auto" w:fill="auto"/>
          </w:tcPr>
          <w:p w14:paraId="61BF7240" w14:textId="77777777" w:rsidR="001B7C81" w:rsidRPr="001B59D7" w:rsidRDefault="001B7C81" w:rsidP="00457C33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088EF52B" w14:textId="77777777" w:rsidR="001B7C81" w:rsidRPr="001B59D7" w:rsidRDefault="001B7C81" w:rsidP="00457C33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มูลค่า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6F602605" w14:textId="77777777" w:rsidR="001B7C81" w:rsidRPr="001B59D7" w:rsidRDefault="001B7C81" w:rsidP="00457C33">
            <w:pPr>
              <w:ind w:right="-3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59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F7EE2" w14:textId="77777777" w:rsidR="001B7C81" w:rsidRPr="001B59D7" w:rsidRDefault="001B7C81" w:rsidP="00457C33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1B7C81" w:rsidRPr="001B59D7" w14:paraId="6E5E3C1E" w14:textId="77777777" w:rsidTr="00457C33">
        <w:tc>
          <w:tcPr>
            <w:tcW w:w="2747" w:type="dxa"/>
            <w:shd w:val="clear" w:color="auto" w:fill="auto"/>
          </w:tcPr>
          <w:p w14:paraId="302311C2" w14:textId="77777777" w:rsidR="001B7C81" w:rsidRPr="001B59D7" w:rsidRDefault="001B7C81" w:rsidP="00457C33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4C6D0AA1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48" w:type="dxa"/>
          </w:tcPr>
          <w:p w14:paraId="0E3DA373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6DB427E6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1</w:t>
            </w:r>
          </w:p>
        </w:tc>
        <w:tc>
          <w:tcPr>
            <w:tcW w:w="279" w:type="dxa"/>
            <w:shd w:val="clear" w:color="auto" w:fill="auto"/>
          </w:tcPr>
          <w:p w14:paraId="336B9A71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4210AC81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2</w:t>
            </w:r>
          </w:p>
        </w:tc>
        <w:tc>
          <w:tcPr>
            <w:tcW w:w="250" w:type="dxa"/>
            <w:shd w:val="clear" w:color="auto" w:fill="auto"/>
          </w:tcPr>
          <w:p w14:paraId="14B6A755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3E3E32E2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3</w:t>
            </w:r>
          </w:p>
        </w:tc>
        <w:tc>
          <w:tcPr>
            <w:tcW w:w="300" w:type="dxa"/>
            <w:shd w:val="clear" w:color="auto" w:fill="auto"/>
          </w:tcPr>
          <w:p w14:paraId="7332DB1F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010D17FF" w14:textId="77777777" w:rsidR="001B7C81" w:rsidRPr="001B59D7" w:rsidRDefault="001B7C81" w:rsidP="00457C33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>รวม</w:t>
            </w:r>
          </w:p>
        </w:tc>
      </w:tr>
      <w:tr w:rsidR="001B7C81" w:rsidRPr="001B59D7" w14:paraId="715CB181" w14:textId="77777777" w:rsidTr="00457C33">
        <w:tc>
          <w:tcPr>
            <w:tcW w:w="4048" w:type="dxa"/>
            <w:gridSpan w:val="2"/>
            <w:shd w:val="clear" w:color="auto" w:fill="auto"/>
          </w:tcPr>
          <w:p w14:paraId="30354ABB" w14:textId="77777777" w:rsidR="001B7C81" w:rsidRPr="00BC4CA0" w:rsidRDefault="001B7C81" w:rsidP="00457C33">
            <w:pPr>
              <w:ind w:right="-53"/>
              <w:rPr>
                <w:sz w:val="27"/>
                <w:szCs w:val="27"/>
              </w:rPr>
            </w:pPr>
            <w:r w:rsidRPr="00BC4CA0">
              <w:rPr>
                <w:b/>
                <w:bCs/>
                <w:sz w:val="27"/>
                <w:szCs w:val="27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248" w:type="dxa"/>
          </w:tcPr>
          <w:p w14:paraId="0780A24E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6CDF50EA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4E302541" w14:textId="77777777" w:rsidR="001B7C81" w:rsidRPr="001B59D7" w:rsidRDefault="001B7C81" w:rsidP="00457C33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28121F62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0" w:type="dxa"/>
            <w:shd w:val="clear" w:color="auto" w:fill="auto"/>
          </w:tcPr>
          <w:p w14:paraId="5A4AB43D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7EF1667E" w14:textId="77777777" w:rsidR="001B7C81" w:rsidRPr="001B59D7" w:rsidRDefault="001B7C81" w:rsidP="00457C33">
            <w:pPr>
              <w:ind w:right="-53"/>
              <w:jc w:val="right"/>
              <w:rPr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0DF5E3EA" w14:textId="77777777" w:rsidR="001B7C81" w:rsidRPr="001B59D7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3" w:type="dxa"/>
            <w:shd w:val="clear" w:color="auto" w:fill="auto"/>
          </w:tcPr>
          <w:p w14:paraId="2D355077" w14:textId="77777777" w:rsidR="001B7C81" w:rsidRPr="001B59D7" w:rsidRDefault="001B7C81" w:rsidP="00457C33">
            <w:pPr>
              <w:ind w:right="-53"/>
              <w:jc w:val="right"/>
              <w:rPr>
                <w:sz w:val="27"/>
                <w:szCs w:val="27"/>
              </w:rPr>
            </w:pPr>
          </w:p>
        </w:tc>
      </w:tr>
      <w:tr w:rsidR="001B7C81" w:rsidRPr="001B59D7" w14:paraId="0CEB6E5E" w14:textId="77777777" w:rsidTr="00457C33">
        <w:tc>
          <w:tcPr>
            <w:tcW w:w="4048" w:type="dxa"/>
            <w:gridSpan w:val="2"/>
            <w:shd w:val="clear" w:color="auto" w:fill="auto"/>
          </w:tcPr>
          <w:p w14:paraId="0C129E9F" w14:textId="77777777" w:rsidR="001B7C81" w:rsidRPr="001B59D7" w:rsidRDefault="001B7C81" w:rsidP="00457C33">
            <w:pPr>
              <w:ind w:left="34" w:right="-475" w:hanging="20"/>
              <w:rPr>
                <w:spacing w:val="-6"/>
                <w:sz w:val="27"/>
                <w:szCs w:val="27"/>
              </w:rPr>
            </w:pPr>
            <w:r w:rsidRPr="001B59D7">
              <w:rPr>
                <w:spacing w:val="-6"/>
                <w:sz w:val="27"/>
                <w:szCs w:val="27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248" w:type="dxa"/>
          </w:tcPr>
          <w:p w14:paraId="415BFDDF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01273220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57BAAE7F" w14:textId="77777777" w:rsidR="001B7C81" w:rsidRPr="001B59D7" w:rsidRDefault="001B7C81" w:rsidP="00457C33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2FC512CF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0" w:type="dxa"/>
            <w:shd w:val="clear" w:color="auto" w:fill="auto"/>
          </w:tcPr>
          <w:p w14:paraId="366F57E1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688B33EB" w14:textId="77777777" w:rsidR="001B7C81" w:rsidRPr="001B59D7" w:rsidRDefault="001B7C81" w:rsidP="00457C33">
            <w:pPr>
              <w:ind w:right="-53"/>
              <w:jc w:val="right"/>
              <w:rPr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3F53AEC4" w14:textId="77777777" w:rsidR="001B7C81" w:rsidRPr="001B59D7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3" w:type="dxa"/>
            <w:shd w:val="clear" w:color="auto" w:fill="auto"/>
          </w:tcPr>
          <w:p w14:paraId="08645A5E" w14:textId="77777777" w:rsidR="001B7C81" w:rsidRPr="001B59D7" w:rsidRDefault="001B7C81" w:rsidP="00457C33">
            <w:pPr>
              <w:ind w:right="-53"/>
              <w:jc w:val="right"/>
              <w:rPr>
                <w:sz w:val="27"/>
                <w:szCs w:val="27"/>
              </w:rPr>
            </w:pPr>
          </w:p>
        </w:tc>
      </w:tr>
      <w:tr w:rsidR="001B7C81" w:rsidRPr="001B59D7" w14:paraId="57261587" w14:textId="77777777" w:rsidTr="00457C33">
        <w:tc>
          <w:tcPr>
            <w:tcW w:w="4048" w:type="dxa"/>
            <w:gridSpan w:val="2"/>
            <w:shd w:val="clear" w:color="auto" w:fill="auto"/>
          </w:tcPr>
          <w:p w14:paraId="3EF5B1B0" w14:textId="78976F89" w:rsidR="001B7C81" w:rsidRPr="001B59D7" w:rsidRDefault="001B7C81" w:rsidP="00457C33">
            <w:pPr>
              <w:ind w:right="-53" w:firstLine="174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>มูลค่ายุติธรรมผ่านกำไรขาดทุน</w:t>
            </w:r>
            <w:r w:rsidRPr="001B59D7">
              <w:rPr>
                <w:rFonts w:hint="cs"/>
                <w:sz w:val="27"/>
                <w:szCs w:val="27"/>
                <w:cs/>
              </w:rPr>
              <w:t>เบ็ดเสร็จ</w:t>
            </w:r>
            <w:r w:rsidR="00EF3B03">
              <w:rPr>
                <w:rFonts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248" w:type="dxa"/>
          </w:tcPr>
          <w:p w14:paraId="72AE86D9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2C7831D6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1A1CB417" w14:textId="77777777" w:rsidR="001B7C81" w:rsidRPr="001B59D7" w:rsidRDefault="001B7C81" w:rsidP="00457C33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5A35858F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0" w:type="dxa"/>
            <w:shd w:val="clear" w:color="auto" w:fill="auto"/>
          </w:tcPr>
          <w:p w14:paraId="5251A96C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21DD7259" w14:textId="77777777" w:rsidR="001B7C81" w:rsidRPr="001B59D7" w:rsidRDefault="001B7C81" w:rsidP="00457C33">
            <w:pPr>
              <w:ind w:right="-53"/>
              <w:jc w:val="right"/>
              <w:rPr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47787934" w14:textId="77777777" w:rsidR="001B7C81" w:rsidRPr="001B59D7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3" w:type="dxa"/>
            <w:shd w:val="clear" w:color="auto" w:fill="auto"/>
          </w:tcPr>
          <w:p w14:paraId="73CE948F" w14:textId="77777777" w:rsidR="001B7C81" w:rsidRPr="001B59D7" w:rsidRDefault="001B7C81" w:rsidP="00457C33">
            <w:pPr>
              <w:ind w:right="-53"/>
              <w:jc w:val="right"/>
              <w:rPr>
                <w:sz w:val="27"/>
                <w:szCs w:val="27"/>
              </w:rPr>
            </w:pPr>
          </w:p>
        </w:tc>
      </w:tr>
      <w:tr w:rsidR="001B7C81" w:rsidRPr="001B59D7" w14:paraId="0B955A14" w14:textId="77777777" w:rsidTr="00457C33">
        <w:tc>
          <w:tcPr>
            <w:tcW w:w="2747" w:type="dxa"/>
            <w:shd w:val="clear" w:color="auto" w:fill="auto"/>
          </w:tcPr>
          <w:p w14:paraId="6B14C551" w14:textId="77777777" w:rsidR="001B7C81" w:rsidRPr="001B59D7" w:rsidRDefault="001B7C81" w:rsidP="00457C33">
            <w:pPr>
              <w:tabs>
                <w:tab w:val="left" w:pos="340"/>
                <w:tab w:val="left" w:pos="610"/>
              </w:tabs>
              <w:ind w:right="-475" w:hanging="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ab/>
            </w:r>
            <w:r w:rsidRPr="001B59D7">
              <w:rPr>
                <w:sz w:val="27"/>
                <w:szCs w:val="27"/>
                <w:cs/>
              </w:rPr>
              <w:tab/>
              <w:t>-</w:t>
            </w:r>
            <w:r w:rsidRPr="001B59D7">
              <w:rPr>
                <w:sz w:val="27"/>
                <w:szCs w:val="27"/>
                <w:cs/>
              </w:rPr>
              <w:tab/>
              <w:t>ตราสารทุน</w:t>
            </w:r>
          </w:p>
        </w:tc>
        <w:tc>
          <w:tcPr>
            <w:tcW w:w="1301" w:type="dxa"/>
          </w:tcPr>
          <w:p w14:paraId="16E29623" w14:textId="77777777" w:rsidR="001B7C81" w:rsidRPr="001B59D7" w:rsidRDefault="001B7C81" w:rsidP="00457C33">
            <w:pPr>
              <w:ind w:right="-53"/>
              <w:jc w:val="right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63,492,500</w:t>
            </w:r>
          </w:p>
        </w:tc>
        <w:tc>
          <w:tcPr>
            <w:tcW w:w="248" w:type="dxa"/>
          </w:tcPr>
          <w:p w14:paraId="0DA66ACD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445BE2C9" w14:textId="77777777" w:rsidR="001B7C81" w:rsidRPr="001B59D7" w:rsidRDefault="001B7C81" w:rsidP="00457C33">
            <w:pPr>
              <w:ind w:right="-53"/>
              <w:jc w:val="right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63,492,500</w:t>
            </w:r>
          </w:p>
        </w:tc>
        <w:tc>
          <w:tcPr>
            <w:tcW w:w="279" w:type="dxa"/>
            <w:shd w:val="clear" w:color="auto" w:fill="auto"/>
          </w:tcPr>
          <w:p w14:paraId="14180839" w14:textId="77777777" w:rsidR="001B7C81" w:rsidRPr="001B59D7" w:rsidRDefault="001B7C81" w:rsidP="00457C33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790025F4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15BD0B23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1060FD2F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73DDA1C7" w14:textId="77777777" w:rsidR="001B7C81" w:rsidRPr="001B59D7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3" w:type="dxa"/>
            <w:shd w:val="clear" w:color="auto" w:fill="auto"/>
          </w:tcPr>
          <w:p w14:paraId="189447DB" w14:textId="77777777" w:rsidR="001B7C81" w:rsidRPr="001B59D7" w:rsidRDefault="001B7C81" w:rsidP="00457C33">
            <w:pPr>
              <w:ind w:right="-53"/>
              <w:jc w:val="right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63,492,500</w:t>
            </w:r>
          </w:p>
        </w:tc>
      </w:tr>
      <w:tr w:rsidR="001B7C81" w:rsidRPr="001B59D7" w14:paraId="24FEB8DF" w14:textId="77777777" w:rsidTr="00457C33">
        <w:tc>
          <w:tcPr>
            <w:tcW w:w="2747" w:type="dxa"/>
            <w:shd w:val="clear" w:color="auto" w:fill="auto"/>
          </w:tcPr>
          <w:p w14:paraId="7BAD699C" w14:textId="77777777" w:rsidR="001B7C81" w:rsidRPr="001B59D7" w:rsidRDefault="001B7C81" w:rsidP="00457C33">
            <w:pPr>
              <w:ind w:left="-110" w:right="-475" w:firstLine="110"/>
              <w:rPr>
                <w:b/>
                <w:bCs/>
                <w:sz w:val="27"/>
                <w:szCs w:val="27"/>
              </w:rPr>
            </w:pPr>
            <w:r w:rsidRPr="001B59D7">
              <w:rPr>
                <w:rFonts w:hint="cs"/>
                <w:b/>
                <w:bCs/>
                <w:sz w:val="27"/>
                <w:szCs w:val="27"/>
                <w:cs/>
              </w:rPr>
              <w:t>หนี้สินที่เปิดเผย</w:t>
            </w:r>
            <w:r w:rsidRPr="001B59D7">
              <w:rPr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  <w:tc>
          <w:tcPr>
            <w:tcW w:w="1301" w:type="dxa"/>
          </w:tcPr>
          <w:p w14:paraId="46B9764A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48" w:type="dxa"/>
          </w:tcPr>
          <w:p w14:paraId="53FBCF05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7E41E05C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404918B1" w14:textId="77777777" w:rsidR="001B7C81" w:rsidRPr="001B59D7" w:rsidRDefault="001B7C81" w:rsidP="00457C33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4F450E19" w14:textId="77777777" w:rsidR="001B7C81" w:rsidRPr="001B59D7" w:rsidRDefault="001B7C81" w:rsidP="00457C33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0" w:type="dxa"/>
            <w:shd w:val="clear" w:color="auto" w:fill="auto"/>
          </w:tcPr>
          <w:p w14:paraId="273AC015" w14:textId="77777777" w:rsidR="001B7C81" w:rsidRPr="001B59D7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13E7A7CB" w14:textId="77777777" w:rsidR="001B7C81" w:rsidRPr="001B59D7" w:rsidRDefault="001B7C81" w:rsidP="00457C33">
            <w:pPr>
              <w:tabs>
                <w:tab w:val="decimal" w:pos="1060"/>
              </w:tabs>
              <w:ind w:right="198"/>
              <w:jc w:val="right"/>
              <w:rPr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391CD922" w14:textId="77777777" w:rsidR="001B7C81" w:rsidRPr="001B59D7" w:rsidRDefault="001B7C81" w:rsidP="00457C33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3" w:type="dxa"/>
            <w:shd w:val="clear" w:color="auto" w:fill="auto"/>
          </w:tcPr>
          <w:p w14:paraId="22C2C4A5" w14:textId="77777777" w:rsidR="001B7C81" w:rsidRPr="001B59D7" w:rsidRDefault="001B7C81" w:rsidP="00457C33">
            <w:pPr>
              <w:tabs>
                <w:tab w:val="decimal" w:pos="1060"/>
              </w:tabs>
              <w:ind w:right="198"/>
              <w:jc w:val="right"/>
              <w:rPr>
                <w:sz w:val="27"/>
                <w:szCs w:val="27"/>
              </w:rPr>
            </w:pPr>
          </w:p>
        </w:tc>
      </w:tr>
      <w:tr w:rsidR="002B31B9" w:rsidRPr="001B59D7" w14:paraId="31FD435F" w14:textId="77777777" w:rsidTr="00457C33">
        <w:tc>
          <w:tcPr>
            <w:tcW w:w="2747" w:type="dxa"/>
            <w:shd w:val="clear" w:color="auto" w:fill="auto"/>
          </w:tcPr>
          <w:p w14:paraId="5B070F10" w14:textId="77777777" w:rsidR="002B31B9" w:rsidRPr="001B59D7" w:rsidRDefault="002B31B9" w:rsidP="002B31B9">
            <w:pPr>
              <w:tabs>
                <w:tab w:val="left" w:pos="340"/>
                <w:tab w:val="left" w:pos="610"/>
              </w:tabs>
              <w:ind w:right="-475" w:firstLine="354"/>
              <w:rPr>
                <w:sz w:val="27"/>
                <w:szCs w:val="27"/>
                <w:cs/>
              </w:rPr>
            </w:pPr>
            <w:r w:rsidRPr="001B59D7">
              <w:rPr>
                <w:sz w:val="27"/>
                <w:szCs w:val="27"/>
                <w:cs/>
              </w:rPr>
              <w:t>-</w:t>
            </w:r>
            <w:r w:rsidRPr="001B59D7">
              <w:rPr>
                <w:sz w:val="27"/>
                <w:szCs w:val="27"/>
                <w:cs/>
              </w:rPr>
              <w:tab/>
              <w:t>หุ้นกู้</w:t>
            </w:r>
          </w:p>
        </w:tc>
        <w:tc>
          <w:tcPr>
            <w:tcW w:w="1301" w:type="dxa"/>
          </w:tcPr>
          <w:p w14:paraId="38D9C0AA" w14:textId="77777777" w:rsidR="002B31B9" w:rsidRPr="001B59D7" w:rsidRDefault="002B31B9" w:rsidP="002B31B9">
            <w:pPr>
              <w:ind w:right="-53"/>
              <w:jc w:val="right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2,999,710,698</w:t>
            </w:r>
          </w:p>
        </w:tc>
        <w:tc>
          <w:tcPr>
            <w:tcW w:w="248" w:type="dxa"/>
          </w:tcPr>
          <w:p w14:paraId="14C10A29" w14:textId="77777777" w:rsidR="002B31B9" w:rsidRPr="001B59D7" w:rsidRDefault="002B31B9" w:rsidP="002B31B9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4CAF768C" w14:textId="77777777" w:rsidR="002B31B9" w:rsidRPr="001B59D7" w:rsidRDefault="002B31B9" w:rsidP="002B31B9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263C6C9" w14:textId="77777777" w:rsidR="002B31B9" w:rsidRPr="001B59D7" w:rsidRDefault="002B31B9" w:rsidP="002B31B9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48CDAC0A" w14:textId="5805EEE4" w:rsidR="002B31B9" w:rsidRPr="001B59D7" w:rsidRDefault="002B31B9" w:rsidP="002B31B9">
            <w:pPr>
              <w:ind w:right="-71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2,997,630,780</w:t>
            </w:r>
          </w:p>
        </w:tc>
        <w:tc>
          <w:tcPr>
            <w:tcW w:w="250" w:type="dxa"/>
            <w:shd w:val="clear" w:color="auto" w:fill="auto"/>
          </w:tcPr>
          <w:p w14:paraId="154DDD1F" w14:textId="77777777" w:rsidR="002B31B9" w:rsidRPr="001B59D7" w:rsidRDefault="002B31B9" w:rsidP="002B31B9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67289E70" w14:textId="77777777" w:rsidR="002B31B9" w:rsidRPr="001B59D7" w:rsidRDefault="002B31B9" w:rsidP="002B31B9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1C532706" w14:textId="77777777" w:rsidR="002B31B9" w:rsidRPr="001B59D7" w:rsidRDefault="002B31B9" w:rsidP="002B31B9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3" w:type="dxa"/>
            <w:shd w:val="clear" w:color="auto" w:fill="auto"/>
          </w:tcPr>
          <w:p w14:paraId="3D0CE014" w14:textId="2209B8C4" w:rsidR="002B31B9" w:rsidRPr="001B59D7" w:rsidRDefault="002B31B9" w:rsidP="002B31B9">
            <w:pPr>
              <w:ind w:right="-5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2,997,630,780</w:t>
            </w:r>
          </w:p>
        </w:tc>
      </w:tr>
    </w:tbl>
    <w:p w14:paraId="5C0E60C3" w14:textId="77777777" w:rsidR="001B7C81" w:rsidRDefault="001B7C81" w:rsidP="001B7C81">
      <w:pPr>
        <w:ind w:left="938" w:right="-266" w:firstLine="602"/>
        <w:jc w:val="right"/>
        <w:rPr>
          <w:sz w:val="28"/>
          <w:szCs w:val="28"/>
        </w:rPr>
      </w:pPr>
    </w:p>
    <w:bookmarkEnd w:id="25"/>
    <w:p w14:paraId="2EA2FD18" w14:textId="77777777" w:rsidR="001B7C81" w:rsidRPr="001B7C81" w:rsidRDefault="001B7C81" w:rsidP="001B7C81">
      <w:pPr>
        <w:pStyle w:val="BodyText3"/>
        <w:numPr>
          <w:ilvl w:val="0"/>
          <w:numId w:val="2"/>
        </w:numPr>
        <w:tabs>
          <w:tab w:val="clear" w:pos="360"/>
        </w:tabs>
        <w:ind w:left="336" w:right="-706" w:hanging="364"/>
        <w:rPr>
          <w:rFonts w:ascii="Angsana New" w:hAnsi="Angsana New"/>
          <w:b/>
          <w:bCs/>
        </w:rPr>
      </w:pPr>
      <w:r w:rsidRPr="001B7C81">
        <w:rPr>
          <w:rFonts w:ascii="Angsana New" w:hAnsi="Angsana New" w:hint="cs"/>
          <w:b/>
          <w:bCs/>
          <w:cs/>
        </w:rPr>
        <w:t xml:space="preserve"> </w:t>
      </w:r>
      <w:r w:rsidRPr="001B7C81">
        <w:rPr>
          <w:rFonts w:ascii="Angsana New" w:hAnsi="Angsana New"/>
          <w:b/>
          <w:bCs/>
          <w:cs/>
        </w:rPr>
        <w:t>การอนุมัติงบการเงิน</w:t>
      </w:r>
    </w:p>
    <w:p w14:paraId="3DD45CE8" w14:textId="77777777" w:rsidR="001B7C81" w:rsidRPr="00C04077" w:rsidRDefault="001B7C81" w:rsidP="001B7C81">
      <w:pPr>
        <w:tabs>
          <w:tab w:val="left" w:pos="810"/>
        </w:tabs>
        <w:spacing w:line="72" w:lineRule="auto"/>
        <w:ind w:right="-527"/>
        <w:jc w:val="both"/>
      </w:pPr>
    </w:p>
    <w:p w14:paraId="16FD0C4C" w14:textId="77777777" w:rsidR="001B7C81" w:rsidRPr="00C04077" w:rsidRDefault="001B7C81" w:rsidP="001B7C81">
      <w:pPr>
        <w:ind w:left="378" w:right="-54" w:firstLine="476"/>
        <w:jc w:val="thaiDistribute"/>
      </w:pPr>
      <w:r w:rsidRPr="00C04077">
        <w:rPr>
          <w:cs/>
        </w:rPr>
        <w:t>งบการเงินนี้ได้รับอนุมัติจากกรรมการของบริษัทแล้ว</w:t>
      </w:r>
      <w:r w:rsidRPr="00C04077">
        <w:t xml:space="preserve"> </w:t>
      </w:r>
      <w:r w:rsidRPr="00C04077">
        <w:rPr>
          <w:cs/>
        </w:rPr>
        <w:t>เมื่อ</w:t>
      </w:r>
      <w:r w:rsidRPr="00FA547F">
        <w:rPr>
          <w:cs/>
        </w:rPr>
        <w:t xml:space="preserve">วันที่ </w:t>
      </w:r>
      <w:r w:rsidRPr="00FA547F">
        <w:t>22</w:t>
      </w:r>
      <w:r w:rsidRPr="00FA547F">
        <w:rPr>
          <w:cs/>
        </w:rPr>
        <w:t xml:space="preserve"> กุมภาพันธ์ </w:t>
      </w:r>
      <w:r w:rsidRPr="00FA547F">
        <w:t>2566</w:t>
      </w:r>
    </w:p>
    <w:p w14:paraId="33BF4B2F" w14:textId="77777777" w:rsidR="006B5E44" w:rsidRDefault="006B5E44" w:rsidP="000F62E1">
      <w:pPr>
        <w:pStyle w:val="BodyText3"/>
        <w:tabs>
          <w:tab w:val="clear" w:pos="900"/>
          <w:tab w:val="left" w:pos="434"/>
        </w:tabs>
        <w:ind w:right="-706"/>
        <w:rPr>
          <w:rFonts w:ascii="Angsana New" w:hAnsi="Angsana New"/>
        </w:rPr>
      </w:pPr>
    </w:p>
    <w:sectPr w:rsidR="006B5E44" w:rsidSect="0059453B">
      <w:type w:val="continuous"/>
      <w:pgSz w:w="11909" w:h="16834" w:code="9"/>
      <w:pgMar w:top="1021" w:right="426" w:bottom="448" w:left="1077" w:header="720" w:footer="283" w:gutter="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9A9FD" w14:textId="77777777" w:rsidR="002C4420" w:rsidRDefault="002C4420" w:rsidP="003A646B">
      <w:r>
        <w:separator/>
      </w:r>
    </w:p>
  </w:endnote>
  <w:endnote w:type="continuationSeparator" w:id="0">
    <w:p w14:paraId="741C5421" w14:textId="77777777" w:rsidR="002C4420" w:rsidRDefault="002C4420" w:rsidP="003A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4A44" w14:textId="77777777" w:rsidR="00E32ACC" w:rsidRPr="00CE1FD5" w:rsidRDefault="005B61CF" w:rsidP="00CE1FD5">
    <w:pPr>
      <w:pStyle w:val="Footer"/>
      <w:jc w:val="right"/>
      <w:rPr>
        <w:rFonts w:cs="AngsanaUPC"/>
        <w:szCs w:val="32"/>
      </w:rPr>
    </w:pPr>
    <w:sdt>
      <w:sdtPr>
        <w:rPr>
          <w:rFonts w:cs="AngsanaUPC"/>
          <w:szCs w:val="32"/>
        </w:rPr>
        <w:id w:val="1033696267"/>
        <w:docPartObj>
          <w:docPartGallery w:val="Page Numbers (Bottom of Page)"/>
          <w:docPartUnique/>
        </w:docPartObj>
      </w:sdtPr>
      <w:sdtEndPr/>
      <w:sdtContent>
        <w:r w:rsidR="00E32ACC" w:rsidRPr="00C81DBD">
          <w:rPr>
            <w:rFonts w:cs="AngsanaUPC"/>
            <w:szCs w:val="32"/>
            <w:cs/>
          </w:rPr>
          <w:t xml:space="preserve">หน้า </w:t>
        </w:r>
        <w:r w:rsidR="00E32ACC" w:rsidRPr="00C81DBD">
          <w:rPr>
            <w:rFonts w:cs="AngsanaUPC"/>
            <w:szCs w:val="32"/>
          </w:rPr>
          <w:fldChar w:fldCharType="begin"/>
        </w:r>
        <w:r w:rsidR="00E32ACC" w:rsidRPr="00C81DBD">
          <w:rPr>
            <w:rFonts w:cs="AngsanaUPC"/>
            <w:szCs w:val="32"/>
          </w:rPr>
          <w:instrText xml:space="preserve"> PAGE   \* MERGEFORMAT </w:instrText>
        </w:r>
        <w:r w:rsidR="00E32ACC" w:rsidRPr="00C81DBD">
          <w:rPr>
            <w:rFonts w:cs="AngsanaUPC"/>
            <w:szCs w:val="32"/>
          </w:rPr>
          <w:fldChar w:fldCharType="separate"/>
        </w:r>
        <w:r w:rsidR="007B310C" w:rsidRPr="007B310C">
          <w:rPr>
            <w:rFonts w:cs="AngsanaUPC"/>
            <w:noProof/>
            <w:szCs w:val="32"/>
            <w:lang w:val="th-TH"/>
          </w:rPr>
          <w:t>40</w:t>
        </w:r>
        <w:r w:rsidR="00E32ACC" w:rsidRPr="00C81DBD">
          <w:rPr>
            <w:rFonts w:cs="AngsanaUPC"/>
            <w:szCs w:val="32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8D7A2" w14:textId="77777777" w:rsidR="002C4420" w:rsidRDefault="002C4420" w:rsidP="003A646B">
      <w:r>
        <w:separator/>
      </w:r>
    </w:p>
  </w:footnote>
  <w:footnote w:type="continuationSeparator" w:id="0">
    <w:p w14:paraId="180333C7" w14:textId="77777777" w:rsidR="002C4420" w:rsidRDefault="002C4420" w:rsidP="003A64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9742E"/>
    <w:multiLevelType w:val="hybridMultilevel"/>
    <w:tmpl w:val="BAD4E9A4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E53BD"/>
    <w:multiLevelType w:val="multilevel"/>
    <w:tmpl w:val="0E869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4676421"/>
    <w:multiLevelType w:val="hybridMultilevel"/>
    <w:tmpl w:val="1D385CC4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C6264"/>
    <w:multiLevelType w:val="hybridMultilevel"/>
    <w:tmpl w:val="B97A04F6"/>
    <w:lvl w:ilvl="0" w:tplc="8E141A6A">
      <w:start w:val="2"/>
      <w:numFmt w:val="bullet"/>
      <w:lvlText w:val="-"/>
      <w:lvlJc w:val="left"/>
      <w:pPr>
        <w:ind w:left="1778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4" w15:restartNumberingAfterBreak="0">
    <w:nsid w:val="503D68B6"/>
    <w:multiLevelType w:val="multilevel"/>
    <w:tmpl w:val="459CECD6"/>
    <w:lvl w:ilvl="0">
      <w:start w:val="9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497578197">
    <w:abstractNumId w:val="4"/>
  </w:num>
  <w:num w:numId="2" w16cid:durableId="1786803047">
    <w:abstractNumId w:val="1"/>
  </w:num>
  <w:num w:numId="3" w16cid:durableId="1087001317">
    <w:abstractNumId w:val="3"/>
  </w:num>
  <w:num w:numId="4" w16cid:durableId="1769427626">
    <w:abstractNumId w:val="2"/>
  </w:num>
  <w:num w:numId="5" w16cid:durableId="100724975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B33"/>
    <w:rsid w:val="00001C46"/>
    <w:rsid w:val="00002201"/>
    <w:rsid w:val="00002456"/>
    <w:rsid w:val="000038B0"/>
    <w:rsid w:val="00003A6F"/>
    <w:rsid w:val="00003AC6"/>
    <w:rsid w:val="00004224"/>
    <w:rsid w:val="000047C1"/>
    <w:rsid w:val="0000499A"/>
    <w:rsid w:val="00005135"/>
    <w:rsid w:val="000054A1"/>
    <w:rsid w:val="00005A94"/>
    <w:rsid w:val="00005E28"/>
    <w:rsid w:val="0000657D"/>
    <w:rsid w:val="00006636"/>
    <w:rsid w:val="00006838"/>
    <w:rsid w:val="00006A62"/>
    <w:rsid w:val="00007A1B"/>
    <w:rsid w:val="00007B7B"/>
    <w:rsid w:val="0001087E"/>
    <w:rsid w:val="00010CE9"/>
    <w:rsid w:val="000110FE"/>
    <w:rsid w:val="000114E8"/>
    <w:rsid w:val="000116C0"/>
    <w:rsid w:val="00011E49"/>
    <w:rsid w:val="0001237D"/>
    <w:rsid w:val="00012E31"/>
    <w:rsid w:val="00012EEE"/>
    <w:rsid w:val="000132AB"/>
    <w:rsid w:val="000135E3"/>
    <w:rsid w:val="00013EAD"/>
    <w:rsid w:val="000144AE"/>
    <w:rsid w:val="0001498C"/>
    <w:rsid w:val="00014B01"/>
    <w:rsid w:val="00014FE7"/>
    <w:rsid w:val="0001512E"/>
    <w:rsid w:val="000151CE"/>
    <w:rsid w:val="00015570"/>
    <w:rsid w:val="00015FDB"/>
    <w:rsid w:val="00016EEB"/>
    <w:rsid w:val="0001749E"/>
    <w:rsid w:val="00017741"/>
    <w:rsid w:val="0002052B"/>
    <w:rsid w:val="000206E2"/>
    <w:rsid w:val="00020E1C"/>
    <w:rsid w:val="00020E9B"/>
    <w:rsid w:val="00021381"/>
    <w:rsid w:val="00021526"/>
    <w:rsid w:val="000219C6"/>
    <w:rsid w:val="00021CD0"/>
    <w:rsid w:val="0002254F"/>
    <w:rsid w:val="000229E7"/>
    <w:rsid w:val="00022AB3"/>
    <w:rsid w:val="00022B8D"/>
    <w:rsid w:val="00023523"/>
    <w:rsid w:val="000244D3"/>
    <w:rsid w:val="000247F2"/>
    <w:rsid w:val="00024863"/>
    <w:rsid w:val="00024AE2"/>
    <w:rsid w:val="00025173"/>
    <w:rsid w:val="00025765"/>
    <w:rsid w:val="00025858"/>
    <w:rsid w:val="00025F1B"/>
    <w:rsid w:val="00026274"/>
    <w:rsid w:val="000264AA"/>
    <w:rsid w:val="00026F23"/>
    <w:rsid w:val="00027A50"/>
    <w:rsid w:val="00030600"/>
    <w:rsid w:val="00030900"/>
    <w:rsid w:val="00031CA9"/>
    <w:rsid w:val="00032089"/>
    <w:rsid w:val="000322C1"/>
    <w:rsid w:val="00032B2D"/>
    <w:rsid w:val="00032D0B"/>
    <w:rsid w:val="00032F6A"/>
    <w:rsid w:val="00033634"/>
    <w:rsid w:val="0003372D"/>
    <w:rsid w:val="0003442E"/>
    <w:rsid w:val="00034A7C"/>
    <w:rsid w:val="00034C73"/>
    <w:rsid w:val="000358E6"/>
    <w:rsid w:val="00035D2B"/>
    <w:rsid w:val="00036123"/>
    <w:rsid w:val="0003645B"/>
    <w:rsid w:val="000364CB"/>
    <w:rsid w:val="00036776"/>
    <w:rsid w:val="00036883"/>
    <w:rsid w:val="00036A19"/>
    <w:rsid w:val="00036CAC"/>
    <w:rsid w:val="00036DF7"/>
    <w:rsid w:val="000371B3"/>
    <w:rsid w:val="0003746A"/>
    <w:rsid w:val="00037CDF"/>
    <w:rsid w:val="00040772"/>
    <w:rsid w:val="00041717"/>
    <w:rsid w:val="00041755"/>
    <w:rsid w:val="000417F6"/>
    <w:rsid w:val="0004205D"/>
    <w:rsid w:val="00042156"/>
    <w:rsid w:val="000421E7"/>
    <w:rsid w:val="00042258"/>
    <w:rsid w:val="0004272C"/>
    <w:rsid w:val="00042A69"/>
    <w:rsid w:val="000430BD"/>
    <w:rsid w:val="00043339"/>
    <w:rsid w:val="000434FC"/>
    <w:rsid w:val="000437AD"/>
    <w:rsid w:val="00043F67"/>
    <w:rsid w:val="0004411A"/>
    <w:rsid w:val="00044343"/>
    <w:rsid w:val="00044DB6"/>
    <w:rsid w:val="00044EC2"/>
    <w:rsid w:val="0004518C"/>
    <w:rsid w:val="000453C6"/>
    <w:rsid w:val="00045DD8"/>
    <w:rsid w:val="00045FD7"/>
    <w:rsid w:val="00045FF3"/>
    <w:rsid w:val="00046624"/>
    <w:rsid w:val="0004686C"/>
    <w:rsid w:val="00046A79"/>
    <w:rsid w:val="00046B89"/>
    <w:rsid w:val="00046F6F"/>
    <w:rsid w:val="000503CA"/>
    <w:rsid w:val="0005051A"/>
    <w:rsid w:val="000506E3"/>
    <w:rsid w:val="00050A20"/>
    <w:rsid w:val="000510E8"/>
    <w:rsid w:val="000514AA"/>
    <w:rsid w:val="000519F6"/>
    <w:rsid w:val="0005200A"/>
    <w:rsid w:val="00052E8C"/>
    <w:rsid w:val="000536E5"/>
    <w:rsid w:val="00053C6A"/>
    <w:rsid w:val="00053DBA"/>
    <w:rsid w:val="000544DB"/>
    <w:rsid w:val="00054C52"/>
    <w:rsid w:val="00054FFD"/>
    <w:rsid w:val="00055361"/>
    <w:rsid w:val="00055E66"/>
    <w:rsid w:val="00056750"/>
    <w:rsid w:val="00056C4A"/>
    <w:rsid w:val="00056EF1"/>
    <w:rsid w:val="000573FC"/>
    <w:rsid w:val="00057BFD"/>
    <w:rsid w:val="00057D57"/>
    <w:rsid w:val="000606B1"/>
    <w:rsid w:val="00060803"/>
    <w:rsid w:val="00060BFA"/>
    <w:rsid w:val="00060ECA"/>
    <w:rsid w:val="00061A81"/>
    <w:rsid w:val="00062186"/>
    <w:rsid w:val="00062F62"/>
    <w:rsid w:val="00063376"/>
    <w:rsid w:val="000634C7"/>
    <w:rsid w:val="000639FF"/>
    <w:rsid w:val="0006415F"/>
    <w:rsid w:val="000647E9"/>
    <w:rsid w:val="0006555B"/>
    <w:rsid w:val="0006589C"/>
    <w:rsid w:val="00065927"/>
    <w:rsid w:val="00065B95"/>
    <w:rsid w:val="00065EAC"/>
    <w:rsid w:val="000669D6"/>
    <w:rsid w:val="00066B08"/>
    <w:rsid w:val="00067417"/>
    <w:rsid w:val="00067E26"/>
    <w:rsid w:val="0007014D"/>
    <w:rsid w:val="00070883"/>
    <w:rsid w:val="00070B02"/>
    <w:rsid w:val="00070E5E"/>
    <w:rsid w:val="00070FBB"/>
    <w:rsid w:val="0007101F"/>
    <w:rsid w:val="000719D1"/>
    <w:rsid w:val="00071A19"/>
    <w:rsid w:val="00071C22"/>
    <w:rsid w:val="00071C8C"/>
    <w:rsid w:val="000724D3"/>
    <w:rsid w:val="000726F0"/>
    <w:rsid w:val="00073874"/>
    <w:rsid w:val="000741CA"/>
    <w:rsid w:val="00074B1E"/>
    <w:rsid w:val="00075560"/>
    <w:rsid w:val="00076055"/>
    <w:rsid w:val="00076B5D"/>
    <w:rsid w:val="00076CC8"/>
    <w:rsid w:val="00076F90"/>
    <w:rsid w:val="000777BC"/>
    <w:rsid w:val="00077865"/>
    <w:rsid w:val="000803E5"/>
    <w:rsid w:val="00081595"/>
    <w:rsid w:val="0008165F"/>
    <w:rsid w:val="00081B1E"/>
    <w:rsid w:val="00081CA2"/>
    <w:rsid w:val="00082123"/>
    <w:rsid w:val="0008221F"/>
    <w:rsid w:val="00082D6A"/>
    <w:rsid w:val="000831DF"/>
    <w:rsid w:val="000832E5"/>
    <w:rsid w:val="00083CB7"/>
    <w:rsid w:val="00083EF6"/>
    <w:rsid w:val="00084881"/>
    <w:rsid w:val="00084F3E"/>
    <w:rsid w:val="00085604"/>
    <w:rsid w:val="00086AEF"/>
    <w:rsid w:val="00086F17"/>
    <w:rsid w:val="00087B87"/>
    <w:rsid w:val="00090EDF"/>
    <w:rsid w:val="000924EC"/>
    <w:rsid w:val="00092515"/>
    <w:rsid w:val="00092553"/>
    <w:rsid w:val="00092D32"/>
    <w:rsid w:val="00092D8C"/>
    <w:rsid w:val="00093AAD"/>
    <w:rsid w:val="00093FD2"/>
    <w:rsid w:val="000942B1"/>
    <w:rsid w:val="00094345"/>
    <w:rsid w:val="00095573"/>
    <w:rsid w:val="0009581D"/>
    <w:rsid w:val="00097EFF"/>
    <w:rsid w:val="000A0DD9"/>
    <w:rsid w:val="000A128B"/>
    <w:rsid w:val="000A1964"/>
    <w:rsid w:val="000A20A0"/>
    <w:rsid w:val="000A2F20"/>
    <w:rsid w:val="000A31A3"/>
    <w:rsid w:val="000A3C27"/>
    <w:rsid w:val="000A3FA4"/>
    <w:rsid w:val="000A5307"/>
    <w:rsid w:val="000A59A8"/>
    <w:rsid w:val="000A60AB"/>
    <w:rsid w:val="000A6C12"/>
    <w:rsid w:val="000A6E10"/>
    <w:rsid w:val="000A6EDA"/>
    <w:rsid w:val="000A7029"/>
    <w:rsid w:val="000A723E"/>
    <w:rsid w:val="000B0010"/>
    <w:rsid w:val="000B0019"/>
    <w:rsid w:val="000B0B1B"/>
    <w:rsid w:val="000B0D66"/>
    <w:rsid w:val="000B13C6"/>
    <w:rsid w:val="000B14D7"/>
    <w:rsid w:val="000B16A5"/>
    <w:rsid w:val="000B205A"/>
    <w:rsid w:val="000B2157"/>
    <w:rsid w:val="000B22E0"/>
    <w:rsid w:val="000B3422"/>
    <w:rsid w:val="000B35AF"/>
    <w:rsid w:val="000B3FC1"/>
    <w:rsid w:val="000B4185"/>
    <w:rsid w:val="000B4D1A"/>
    <w:rsid w:val="000B4E12"/>
    <w:rsid w:val="000B5727"/>
    <w:rsid w:val="000B5F67"/>
    <w:rsid w:val="000B6166"/>
    <w:rsid w:val="000B6E5B"/>
    <w:rsid w:val="000B6EF7"/>
    <w:rsid w:val="000B7075"/>
    <w:rsid w:val="000B772D"/>
    <w:rsid w:val="000C06BE"/>
    <w:rsid w:val="000C14CD"/>
    <w:rsid w:val="000C1CF7"/>
    <w:rsid w:val="000C23C3"/>
    <w:rsid w:val="000C2530"/>
    <w:rsid w:val="000C2D0C"/>
    <w:rsid w:val="000C306A"/>
    <w:rsid w:val="000C37A2"/>
    <w:rsid w:val="000C3B75"/>
    <w:rsid w:val="000C3BF4"/>
    <w:rsid w:val="000C3C9B"/>
    <w:rsid w:val="000C4175"/>
    <w:rsid w:val="000C4C0F"/>
    <w:rsid w:val="000C5032"/>
    <w:rsid w:val="000C5912"/>
    <w:rsid w:val="000C5985"/>
    <w:rsid w:val="000C5F92"/>
    <w:rsid w:val="000C64DC"/>
    <w:rsid w:val="000D0852"/>
    <w:rsid w:val="000D13FD"/>
    <w:rsid w:val="000D18BD"/>
    <w:rsid w:val="000D1C84"/>
    <w:rsid w:val="000D295E"/>
    <w:rsid w:val="000D2F77"/>
    <w:rsid w:val="000D35E2"/>
    <w:rsid w:val="000D3CF5"/>
    <w:rsid w:val="000D3F03"/>
    <w:rsid w:val="000D41B1"/>
    <w:rsid w:val="000D4FF6"/>
    <w:rsid w:val="000D50CC"/>
    <w:rsid w:val="000D5BE8"/>
    <w:rsid w:val="000D63E4"/>
    <w:rsid w:val="000D7074"/>
    <w:rsid w:val="000D742C"/>
    <w:rsid w:val="000D7970"/>
    <w:rsid w:val="000D7DAA"/>
    <w:rsid w:val="000D7F22"/>
    <w:rsid w:val="000E00F7"/>
    <w:rsid w:val="000E0D14"/>
    <w:rsid w:val="000E0E71"/>
    <w:rsid w:val="000E0FD1"/>
    <w:rsid w:val="000E1226"/>
    <w:rsid w:val="000E1613"/>
    <w:rsid w:val="000E1832"/>
    <w:rsid w:val="000E2681"/>
    <w:rsid w:val="000E27E3"/>
    <w:rsid w:val="000E2F62"/>
    <w:rsid w:val="000E30CC"/>
    <w:rsid w:val="000E3C80"/>
    <w:rsid w:val="000E3D15"/>
    <w:rsid w:val="000E4777"/>
    <w:rsid w:val="000E4CDA"/>
    <w:rsid w:val="000E4DFA"/>
    <w:rsid w:val="000E53E2"/>
    <w:rsid w:val="000E5DF0"/>
    <w:rsid w:val="000E5E93"/>
    <w:rsid w:val="000E6E9A"/>
    <w:rsid w:val="000E70B1"/>
    <w:rsid w:val="000E753B"/>
    <w:rsid w:val="000E7F90"/>
    <w:rsid w:val="000F1E2E"/>
    <w:rsid w:val="000F2C14"/>
    <w:rsid w:val="000F2C7D"/>
    <w:rsid w:val="000F368E"/>
    <w:rsid w:val="000F3A2E"/>
    <w:rsid w:val="000F406D"/>
    <w:rsid w:val="000F48D4"/>
    <w:rsid w:val="000F497B"/>
    <w:rsid w:val="000F54E0"/>
    <w:rsid w:val="000F5DF3"/>
    <w:rsid w:val="000F61A3"/>
    <w:rsid w:val="000F621F"/>
    <w:rsid w:val="000F62E1"/>
    <w:rsid w:val="000F65F0"/>
    <w:rsid w:val="000F6D44"/>
    <w:rsid w:val="000F7616"/>
    <w:rsid w:val="000F789C"/>
    <w:rsid w:val="000F7B88"/>
    <w:rsid w:val="00100DEB"/>
    <w:rsid w:val="00101067"/>
    <w:rsid w:val="001016AF"/>
    <w:rsid w:val="00101750"/>
    <w:rsid w:val="001019FC"/>
    <w:rsid w:val="00101A07"/>
    <w:rsid w:val="0010203C"/>
    <w:rsid w:val="00102194"/>
    <w:rsid w:val="001022BB"/>
    <w:rsid w:val="0010255D"/>
    <w:rsid w:val="00102B30"/>
    <w:rsid w:val="00102F9C"/>
    <w:rsid w:val="00103011"/>
    <w:rsid w:val="00103C29"/>
    <w:rsid w:val="00105414"/>
    <w:rsid w:val="00105E6A"/>
    <w:rsid w:val="00106B16"/>
    <w:rsid w:val="00110256"/>
    <w:rsid w:val="0011029E"/>
    <w:rsid w:val="001107CC"/>
    <w:rsid w:val="00110D42"/>
    <w:rsid w:val="001111D8"/>
    <w:rsid w:val="00111351"/>
    <w:rsid w:val="00111486"/>
    <w:rsid w:val="001124FB"/>
    <w:rsid w:val="001128D4"/>
    <w:rsid w:val="00113008"/>
    <w:rsid w:val="001144F6"/>
    <w:rsid w:val="00114AB2"/>
    <w:rsid w:val="00114DA6"/>
    <w:rsid w:val="00114E4B"/>
    <w:rsid w:val="0011584D"/>
    <w:rsid w:val="00115CFB"/>
    <w:rsid w:val="00116158"/>
    <w:rsid w:val="001178F5"/>
    <w:rsid w:val="00117C6D"/>
    <w:rsid w:val="00121650"/>
    <w:rsid w:val="00121B7A"/>
    <w:rsid w:val="00122DA0"/>
    <w:rsid w:val="00122FDD"/>
    <w:rsid w:val="001238C1"/>
    <w:rsid w:val="00124346"/>
    <w:rsid w:val="00124364"/>
    <w:rsid w:val="00125BA1"/>
    <w:rsid w:val="001269CD"/>
    <w:rsid w:val="00126E0D"/>
    <w:rsid w:val="00127C17"/>
    <w:rsid w:val="001301B5"/>
    <w:rsid w:val="00130D47"/>
    <w:rsid w:val="00132453"/>
    <w:rsid w:val="001325B2"/>
    <w:rsid w:val="001325ED"/>
    <w:rsid w:val="00132AAF"/>
    <w:rsid w:val="00132F6C"/>
    <w:rsid w:val="00133637"/>
    <w:rsid w:val="00133F66"/>
    <w:rsid w:val="001340F1"/>
    <w:rsid w:val="001343EA"/>
    <w:rsid w:val="00134BB7"/>
    <w:rsid w:val="00135355"/>
    <w:rsid w:val="001356BC"/>
    <w:rsid w:val="001357B2"/>
    <w:rsid w:val="00136A4D"/>
    <w:rsid w:val="00137AA7"/>
    <w:rsid w:val="00137D22"/>
    <w:rsid w:val="00137F50"/>
    <w:rsid w:val="00140A48"/>
    <w:rsid w:val="001418C2"/>
    <w:rsid w:val="0014296B"/>
    <w:rsid w:val="00143E38"/>
    <w:rsid w:val="00144B86"/>
    <w:rsid w:val="00145190"/>
    <w:rsid w:val="00145444"/>
    <w:rsid w:val="00145690"/>
    <w:rsid w:val="00145859"/>
    <w:rsid w:val="001458B9"/>
    <w:rsid w:val="0014624B"/>
    <w:rsid w:val="00146960"/>
    <w:rsid w:val="001477FE"/>
    <w:rsid w:val="00150262"/>
    <w:rsid w:val="00150451"/>
    <w:rsid w:val="00150570"/>
    <w:rsid w:val="0015063C"/>
    <w:rsid w:val="001506E4"/>
    <w:rsid w:val="00150AD5"/>
    <w:rsid w:val="001516FD"/>
    <w:rsid w:val="001521D0"/>
    <w:rsid w:val="00152FA1"/>
    <w:rsid w:val="00154BE4"/>
    <w:rsid w:val="001550DA"/>
    <w:rsid w:val="001558A6"/>
    <w:rsid w:val="00155925"/>
    <w:rsid w:val="00155B23"/>
    <w:rsid w:val="00155F60"/>
    <w:rsid w:val="001566B0"/>
    <w:rsid w:val="001569FA"/>
    <w:rsid w:val="0015715E"/>
    <w:rsid w:val="00157370"/>
    <w:rsid w:val="00157C7B"/>
    <w:rsid w:val="00157D17"/>
    <w:rsid w:val="001601F4"/>
    <w:rsid w:val="00160AA5"/>
    <w:rsid w:val="00160AB5"/>
    <w:rsid w:val="00160FBB"/>
    <w:rsid w:val="00161220"/>
    <w:rsid w:val="00161B32"/>
    <w:rsid w:val="00161BFB"/>
    <w:rsid w:val="00162219"/>
    <w:rsid w:val="0016228B"/>
    <w:rsid w:val="001623AB"/>
    <w:rsid w:val="001627F5"/>
    <w:rsid w:val="00163610"/>
    <w:rsid w:val="0016388E"/>
    <w:rsid w:val="00164602"/>
    <w:rsid w:val="00164804"/>
    <w:rsid w:val="00164CC7"/>
    <w:rsid w:val="0016666B"/>
    <w:rsid w:val="001668BA"/>
    <w:rsid w:val="00166A67"/>
    <w:rsid w:val="00167040"/>
    <w:rsid w:val="00167176"/>
    <w:rsid w:val="001678DF"/>
    <w:rsid w:val="00167BE6"/>
    <w:rsid w:val="00171A08"/>
    <w:rsid w:val="00171CFA"/>
    <w:rsid w:val="00171D3E"/>
    <w:rsid w:val="00171F50"/>
    <w:rsid w:val="0017204F"/>
    <w:rsid w:val="001724FF"/>
    <w:rsid w:val="001728C6"/>
    <w:rsid w:val="00172B36"/>
    <w:rsid w:val="00173C74"/>
    <w:rsid w:val="00174532"/>
    <w:rsid w:val="001750CE"/>
    <w:rsid w:val="00175466"/>
    <w:rsid w:val="00175904"/>
    <w:rsid w:val="00176B72"/>
    <w:rsid w:val="00176D7E"/>
    <w:rsid w:val="00177137"/>
    <w:rsid w:val="001773F6"/>
    <w:rsid w:val="0017747B"/>
    <w:rsid w:val="001774D4"/>
    <w:rsid w:val="00177837"/>
    <w:rsid w:val="00180C8E"/>
    <w:rsid w:val="00180DFA"/>
    <w:rsid w:val="00180E03"/>
    <w:rsid w:val="0018142A"/>
    <w:rsid w:val="001815A8"/>
    <w:rsid w:val="0018175B"/>
    <w:rsid w:val="00181966"/>
    <w:rsid w:val="00181C68"/>
    <w:rsid w:val="00182BB6"/>
    <w:rsid w:val="00182BCD"/>
    <w:rsid w:val="00183767"/>
    <w:rsid w:val="00183D69"/>
    <w:rsid w:val="0018432F"/>
    <w:rsid w:val="001850F9"/>
    <w:rsid w:val="001852D8"/>
    <w:rsid w:val="0018540C"/>
    <w:rsid w:val="00185BB1"/>
    <w:rsid w:val="00185EBF"/>
    <w:rsid w:val="0018666F"/>
    <w:rsid w:val="00187BAE"/>
    <w:rsid w:val="00187C91"/>
    <w:rsid w:val="00192042"/>
    <w:rsid w:val="00192335"/>
    <w:rsid w:val="0019275D"/>
    <w:rsid w:val="0019318E"/>
    <w:rsid w:val="001936FB"/>
    <w:rsid w:val="00193994"/>
    <w:rsid w:val="0019556D"/>
    <w:rsid w:val="001959BB"/>
    <w:rsid w:val="001961FB"/>
    <w:rsid w:val="001966C8"/>
    <w:rsid w:val="00196DB6"/>
    <w:rsid w:val="00196E35"/>
    <w:rsid w:val="00197163"/>
    <w:rsid w:val="00197604"/>
    <w:rsid w:val="00197797"/>
    <w:rsid w:val="001A00DD"/>
    <w:rsid w:val="001A0105"/>
    <w:rsid w:val="001A1AB7"/>
    <w:rsid w:val="001A1C74"/>
    <w:rsid w:val="001A1E20"/>
    <w:rsid w:val="001A2821"/>
    <w:rsid w:val="001A283A"/>
    <w:rsid w:val="001A2DD8"/>
    <w:rsid w:val="001A3108"/>
    <w:rsid w:val="001A3174"/>
    <w:rsid w:val="001A37CF"/>
    <w:rsid w:val="001A3A52"/>
    <w:rsid w:val="001A46D4"/>
    <w:rsid w:val="001A4720"/>
    <w:rsid w:val="001A483C"/>
    <w:rsid w:val="001A5F0A"/>
    <w:rsid w:val="001A6AD5"/>
    <w:rsid w:val="001A71A2"/>
    <w:rsid w:val="001A71CE"/>
    <w:rsid w:val="001A7D15"/>
    <w:rsid w:val="001B035B"/>
    <w:rsid w:val="001B0866"/>
    <w:rsid w:val="001B0BB1"/>
    <w:rsid w:val="001B16C3"/>
    <w:rsid w:val="001B1A4F"/>
    <w:rsid w:val="001B2090"/>
    <w:rsid w:val="001B20D1"/>
    <w:rsid w:val="001B3E72"/>
    <w:rsid w:val="001B4828"/>
    <w:rsid w:val="001B4DF8"/>
    <w:rsid w:val="001B4F62"/>
    <w:rsid w:val="001B5BE0"/>
    <w:rsid w:val="001B6405"/>
    <w:rsid w:val="001B6FA8"/>
    <w:rsid w:val="001B74BF"/>
    <w:rsid w:val="001B785E"/>
    <w:rsid w:val="001B7C81"/>
    <w:rsid w:val="001B7EA1"/>
    <w:rsid w:val="001C0741"/>
    <w:rsid w:val="001C0866"/>
    <w:rsid w:val="001C0A9A"/>
    <w:rsid w:val="001C1AA7"/>
    <w:rsid w:val="001C1CEB"/>
    <w:rsid w:val="001C2170"/>
    <w:rsid w:val="001C2D2E"/>
    <w:rsid w:val="001C4520"/>
    <w:rsid w:val="001C4AB5"/>
    <w:rsid w:val="001C4BD5"/>
    <w:rsid w:val="001C4DC4"/>
    <w:rsid w:val="001C4E2B"/>
    <w:rsid w:val="001C50F5"/>
    <w:rsid w:val="001C5968"/>
    <w:rsid w:val="001C5BE4"/>
    <w:rsid w:val="001C622A"/>
    <w:rsid w:val="001C6CDA"/>
    <w:rsid w:val="001C6EC1"/>
    <w:rsid w:val="001C7002"/>
    <w:rsid w:val="001C709E"/>
    <w:rsid w:val="001C727D"/>
    <w:rsid w:val="001C7386"/>
    <w:rsid w:val="001C7F79"/>
    <w:rsid w:val="001D00A4"/>
    <w:rsid w:val="001D051E"/>
    <w:rsid w:val="001D0885"/>
    <w:rsid w:val="001D0F18"/>
    <w:rsid w:val="001D14E8"/>
    <w:rsid w:val="001D1646"/>
    <w:rsid w:val="001D1E03"/>
    <w:rsid w:val="001D26A4"/>
    <w:rsid w:val="001D2A7F"/>
    <w:rsid w:val="001D3213"/>
    <w:rsid w:val="001D3EA6"/>
    <w:rsid w:val="001D4584"/>
    <w:rsid w:val="001D4A8F"/>
    <w:rsid w:val="001D5582"/>
    <w:rsid w:val="001D5EF5"/>
    <w:rsid w:val="001D6104"/>
    <w:rsid w:val="001D6E0A"/>
    <w:rsid w:val="001D738C"/>
    <w:rsid w:val="001D77F6"/>
    <w:rsid w:val="001D7A31"/>
    <w:rsid w:val="001D7ABA"/>
    <w:rsid w:val="001D7D3B"/>
    <w:rsid w:val="001E014B"/>
    <w:rsid w:val="001E0331"/>
    <w:rsid w:val="001E0D2E"/>
    <w:rsid w:val="001E1327"/>
    <w:rsid w:val="001E1B1D"/>
    <w:rsid w:val="001E1DAE"/>
    <w:rsid w:val="001E2885"/>
    <w:rsid w:val="001E35FE"/>
    <w:rsid w:val="001E3A89"/>
    <w:rsid w:val="001E40CA"/>
    <w:rsid w:val="001E4165"/>
    <w:rsid w:val="001E455C"/>
    <w:rsid w:val="001E45BB"/>
    <w:rsid w:val="001E45E2"/>
    <w:rsid w:val="001E56B6"/>
    <w:rsid w:val="001E733D"/>
    <w:rsid w:val="001E7D4D"/>
    <w:rsid w:val="001F0E00"/>
    <w:rsid w:val="001F1559"/>
    <w:rsid w:val="001F24CA"/>
    <w:rsid w:val="001F269D"/>
    <w:rsid w:val="001F2EC0"/>
    <w:rsid w:val="001F3125"/>
    <w:rsid w:val="001F3806"/>
    <w:rsid w:val="001F42D0"/>
    <w:rsid w:val="001F4338"/>
    <w:rsid w:val="001F48D2"/>
    <w:rsid w:val="001F51AC"/>
    <w:rsid w:val="001F532B"/>
    <w:rsid w:val="001F6550"/>
    <w:rsid w:val="001F685D"/>
    <w:rsid w:val="001F68AA"/>
    <w:rsid w:val="001F69F6"/>
    <w:rsid w:val="001F6A39"/>
    <w:rsid w:val="001F7AA6"/>
    <w:rsid w:val="001F7BA3"/>
    <w:rsid w:val="002002B3"/>
    <w:rsid w:val="00200FA5"/>
    <w:rsid w:val="002017B8"/>
    <w:rsid w:val="002023D1"/>
    <w:rsid w:val="002028C4"/>
    <w:rsid w:val="00202C85"/>
    <w:rsid w:val="00203CE9"/>
    <w:rsid w:val="00204425"/>
    <w:rsid w:val="0020486D"/>
    <w:rsid w:val="00204EA8"/>
    <w:rsid w:val="0020601A"/>
    <w:rsid w:val="0020620D"/>
    <w:rsid w:val="002064BB"/>
    <w:rsid w:val="00207447"/>
    <w:rsid w:val="002076B2"/>
    <w:rsid w:val="00207A4B"/>
    <w:rsid w:val="00207DDD"/>
    <w:rsid w:val="002103DD"/>
    <w:rsid w:val="00211707"/>
    <w:rsid w:val="0021287D"/>
    <w:rsid w:val="002133AE"/>
    <w:rsid w:val="00213534"/>
    <w:rsid w:val="0021361C"/>
    <w:rsid w:val="00213B58"/>
    <w:rsid w:val="00213F9D"/>
    <w:rsid w:val="0021439C"/>
    <w:rsid w:val="00214801"/>
    <w:rsid w:val="00214AC8"/>
    <w:rsid w:val="00214CCF"/>
    <w:rsid w:val="00214D49"/>
    <w:rsid w:val="00215223"/>
    <w:rsid w:val="002152B1"/>
    <w:rsid w:val="002156F0"/>
    <w:rsid w:val="0021632B"/>
    <w:rsid w:val="00216C5D"/>
    <w:rsid w:val="00217676"/>
    <w:rsid w:val="002179B8"/>
    <w:rsid w:val="00217CC9"/>
    <w:rsid w:val="00217D50"/>
    <w:rsid w:val="002224BD"/>
    <w:rsid w:val="002224ED"/>
    <w:rsid w:val="00222E93"/>
    <w:rsid w:val="002230C2"/>
    <w:rsid w:val="0022324D"/>
    <w:rsid w:val="002239C6"/>
    <w:rsid w:val="002245CD"/>
    <w:rsid w:val="0022471B"/>
    <w:rsid w:val="0022576D"/>
    <w:rsid w:val="00225B45"/>
    <w:rsid w:val="00226450"/>
    <w:rsid w:val="002267F9"/>
    <w:rsid w:val="00226D41"/>
    <w:rsid w:val="0022770C"/>
    <w:rsid w:val="0022796D"/>
    <w:rsid w:val="00227EBA"/>
    <w:rsid w:val="0023005B"/>
    <w:rsid w:val="0023060D"/>
    <w:rsid w:val="00230624"/>
    <w:rsid w:val="00231E36"/>
    <w:rsid w:val="002326B6"/>
    <w:rsid w:val="00232766"/>
    <w:rsid w:val="00232AB6"/>
    <w:rsid w:val="00232C13"/>
    <w:rsid w:val="00233252"/>
    <w:rsid w:val="002340A5"/>
    <w:rsid w:val="00234A34"/>
    <w:rsid w:val="00234F1D"/>
    <w:rsid w:val="00235981"/>
    <w:rsid w:val="00235F45"/>
    <w:rsid w:val="00237974"/>
    <w:rsid w:val="002409BC"/>
    <w:rsid w:val="00240C0D"/>
    <w:rsid w:val="00240C3F"/>
    <w:rsid w:val="0024100B"/>
    <w:rsid w:val="00241164"/>
    <w:rsid w:val="00242161"/>
    <w:rsid w:val="002427D1"/>
    <w:rsid w:val="00242866"/>
    <w:rsid w:val="00242BE5"/>
    <w:rsid w:val="00243260"/>
    <w:rsid w:val="002439E7"/>
    <w:rsid w:val="00243E5B"/>
    <w:rsid w:val="00244906"/>
    <w:rsid w:val="00244FF1"/>
    <w:rsid w:val="00245058"/>
    <w:rsid w:val="0024509D"/>
    <w:rsid w:val="0024525E"/>
    <w:rsid w:val="0024564B"/>
    <w:rsid w:val="00245FBE"/>
    <w:rsid w:val="00246702"/>
    <w:rsid w:val="00246E4A"/>
    <w:rsid w:val="002501AA"/>
    <w:rsid w:val="00250456"/>
    <w:rsid w:val="00250854"/>
    <w:rsid w:val="00253087"/>
    <w:rsid w:val="00254554"/>
    <w:rsid w:val="00254CF3"/>
    <w:rsid w:val="00255842"/>
    <w:rsid w:val="00255CEE"/>
    <w:rsid w:val="00256A11"/>
    <w:rsid w:val="00256DC1"/>
    <w:rsid w:val="00257BC1"/>
    <w:rsid w:val="00260278"/>
    <w:rsid w:val="00260A08"/>
    <w:rsid w:val="00260A5C"/>
    <w:rsid w:val="00260AAE"/>
    <w:rsid w:val="00260BCC"/>
    <w:rsid w:val="00261FE9"/>
    <w:rsid w:val="00262B7D"/>
    <w:rsid w:val="00263BB7"/>
    <w:rsid w:val="00263D3A"/>
    <w:rsid w:val="00264066"/>
    <w:rsid w:val="0026448B"/>
    <w:rsid w:val="00264EA6"/>
    <w:rsid w:val="002651DE"/>
    <w:rsid w:val="0026558C"/>
    <w:rsid w:val="00266043"/>
    <w:rsid w:val="00266120"/>
    <w:rsid w:val="0026654C"/>
    <w:rsid w:val="002671C4"/>
    <w:rsid w:val="00267208"/>
    <w:rsid w:val="00267E9D"/>
    <w:rsid w:val="0027000D"/>
    <w:rsid w:val="002704C4"/>
    <w:rsid w:val="002706F4"/>
    <w:rsid w:val="002708ED"/>
    <w:rsid w:val="00271323"/>
    <w:rsid w:val="0027136C"/>
    <w:rsid w:val="002716C6"/>
    <w:rsid w:val="00271F5C"/>
    <w:rsid w:val="002729C3"/>
    <w:rsid w:val="00272CC0"/>
    <w:rsid w:val="002733EF"/>
    <w:rsid w:val="002735AC"/>
    <w:rsid w:val="002738FA"/>
    <w:rsid w:val="002740BC"/>
    <w:rsid w:val="002741E7"/>
    <w:rsid w:val="002744CB"/>
    <w:rsid w:val="002751F4"/>
    <w:rsid w:val="00275576"/>
    <w:rsid w:val="002756C9"/>
    <w:rsid w:val="00275A01"/>
    <w:rsid w:val="00276824"/>
    <w:rsid w:val="00276BAC"/>
    <w:rsid w:val="00277343"/>
    <w:rsid w:val="00277454"/>
    <w:rsid w:val="002778B2"/>
    <w:rsid w:val="0028085F"/>
    <w:rsid w:val="00280A6B"/>
    <w:rsid w:val="00280ABA"/>
    <w:rsid w:val="00280B6E"/>
    <w:rsid w:val="002810B1"/>
    <w:rsid w:val="002810D0"/>
    <w:rsid w:val="0028129D"/>
    <w:rsid w:val="00281391"/>
    <w:rsid w:val="00281402"/>
    <w:rsid w:val="002817A2"/>
    <w:rsid w:val="00281DCC"/>
    <w:rsid w:val="00282089"/>
    <w:rsid w:val="0028218E"/>
    <w:rsid w:val="00282373"/>
    <w:rsid w:val="002827E8"/>
    <w:rsid w:val="00282E09"/>
    <w:rsid w:val="002830B7"/>
    <w:rsid w:val="0028370E"/>
    <w:rsid w:val="002838B1"/>
    <w:rsid w:val="00283D32"/>
    <w:rsid w:val="00284B50"/>
    <w:rsid w:val="00284E67"/>
    <w:rsid w:val="00285862"/>
    <w:rsid w:val="00285CBE"/>
    <w:rsid w:val="0028615C"/>
    <w:rsid w:val="00286655"/>
    <w:rsid w:val="00286728"/>
    <w:rsid w:val="002867CD"/>
    <w:rsid w:val="00287B69"/>
    <w:rsid w:val="0029011C"/>
    <w:rsid w:val="00290911"/>
    <w:rsid w:val="00290B10"/>
    <w:rsid w:val="00290C29"/>
    <w:rsid w:val="002918B8"/>
    <w:rsid w:val="0029197E"/>
    <w:rsid w:val="00291E78"/>
    <w:rsid w:val="00292E87"/>
    <w:rsid w:val="00292F15"/>
    <w:rsid w:val="0029415F"/>
    <w:rsid w:val="00294EA3"/>
    <w:rsid w:val="00294F49"/>
    <w:rsid w:val="0029685B"/>
    <w:rsid w:val="002A1B11"/>
    <w:rsid w:val="002A1BF5"/>
    <w:rsid w:val="002A1EA1"/>
    <w:rsid w:val="002A22CE"/>
    <w:rsid w:val="002A2706"/>
    <w:rsid w:val="002A4092"/>
    <w:rsid w:val="002A457A"/>
    <w:rsid w:val="002A463F"/>
    <w:rsid w:val="002A49D7"/>
    <w:rsid w:val="002A4EFE"/>
    <w:rsid w:val="002A68DA"/>
    <w:rsid w:val="002A70BE"/>
    <w:rsid w:val="002B045E"/>
    <w:rsid w:val="002B07D9"/>
    <w:rsid w:val="002B13F9"/>
    <w:rsid w:val="002B17B6"/>
    <w:rsid w:val="002B18EA"/>
    <w:rsid w:val="002B1ACE"/>
    <w:rsid w:val="002B2058"/>
    <w:rsid w:val="002B21E6"/>
    <w:rsid w:val="002B2765"/>
    <w:rsid w:val="002B2A25"/>
    <w:rsid w:val="002B2C75"/>
    <w:rsid w:val="002B316F"/>
    <w:rsid w:val="002B31B9"/>
    <w:rsid w:val="002B3427"/>
    <w:rsid w:val="002B3B87"/>
    <w:rsid w:val="002B498F"/>
    <w:rsid w:val="002B4B02"/>
    <w:rsid w:val="002B4B8B"/>
    <w:rsid w:val="002B4BC8"/>
    <w:rsid w:val="002B4BCE"/>
    <w:rsid w:val="002B5D8B"/>
    <w:rsid w:val="002B5F11"/>
    <w:rsid w:val="002B64CB"/>
    <w:rsid w:val="002B70A9"/>
    <w:rsid w:val="002B7AE1"/>
    <w:rsid w:val="002C07A3"/>
    <w:rsid w:val="002C28FC"/>
    <w:rsid w:val="002C2977"/>
    <w:rsid w:val="002C2D45"/>
    <w:rsid w:val="002C3A4D"/>
    <w:rsid w:val="002C4420"/>
    <w:rsid w:val="002C504B"/>
    <w:rsid w:val="002C5673"/>
    <w:rsid w:val="002C56AB"/>
    <w:rsid w:val="002C596E"/>
    <w:rsid w:val="002C69A0"/>
    <w:rsid w:val="002C6CDD"/>
    <w:rsid w:val="002C6F01"/>
    <w:rsid w:val="002C75D4"/>
    <w:rsid w:val="002C7CC9"/>
    <w:rsid w:val="002C7D7C"/>
    <w:rsid w:val="002D000C"/>
    <w:rsid w:val="002D0140"/>
    <w:rsid w:val="002D01F3"/>
    <w:rsid w:val="002D03F8"/>
    <w:rsid w:val="002D04BA"/>
    <w:rsid w:val="002D0706"/>
    <w:rsid w:val="002D0849"/>
    <w:rsid w:val="002D0947"/>
    <w:rsid w:val="002D0F0D"/>
    <w:rsid w:val="002D2298"/>
    <w:rsid w:val="002D2B50"/>
    <w:rsid w:val="002D3DC4"/>
    <w:rsid w:val="002D4045"/>
    <w:rsid w:val="002D42AE"/>
    <w:rsid w:val="002D46F0"/>
    <w:rsid w:val="002D4915"/>
    <w:rsid w:val="002D52B1"/>
    <w:rsid w:val="002D5C69"/>
    <w:rsid w:val="002D60AD"/>
    <w:rsid w:val="002D687B"/>
    <w:rsid w:val="002D706E"/>
    <w:rsid w:val="002D7111"/>
    <w:rsid w:val="002D7452"/>
    <w:rsid w:val="002D7727"/>
    <w:rsid w:val="002E2166"/>
    <w:rsid w:val="002E4062"/>
    <w:rsid w:val="002E46A3"/>
    <w:rsid w:val="002E4837"/>
    <w:rsid w:val="002E4C47"/>
    <w:rsid w:val="002E5556"/>
    <w:rsid w:val="002E6127"/>
    <w:rsid w:val="002E644A"/>
    <w:rsid w:val="002E6683"/>
    <w:rsid w:val="002E72F6"/>
    <w:rsid w:val="002E7513"/>
    <w:rsid w:val="002E7CE6"/>
    <w:rsid w:val="002F0202"/>
    <w:rsid w:val="002F0804"/>
    <w:rsid w:val="002F0A38"/>
    <w:rsid w:val="002F0FE1"/>
    <w:rsid w:val="002F1174"/>
    <w:rsid w:val="002F15F1"/>
    <w:rsid w:val="002F15F4"/>
    <w:rsid w:val="002F2C05"/>
    <w:rsid w:val="002F2EF4"/>
    <w:rsid w:val="002F2FE8"/>
    <w:rsid w:val="002F3CBD"/>
    <w:rsid w:val="002F4359"/>
    <w:rsid w:val="002F4540"/>
    <w:rsid w:val="002F472E"/>
    <w:rsid w:val="002F5672"/>
    <w:rsid w:val="002F5D73"/>
    <w:rsid w:val="002F694D"/>
    <w:rsid w:val="002F69F6"/>
    <w:rsid w:val="002F69FB"/>
    <w:rsid w:val="002F6B33"/>
    <w:rsid w:val="002F6B97"/>
    <w:rsid w:val="002F7085"/>
    <w:rsid w:val="002F715A"/>
    <w:rsid w:val="00301046"/>
    <w:rsid w:val="00301590"/>
    <w:rsid w:val="00301AB0"/>
    <w:rsid w:val="0030202F"/>
    <w:rsid w:val="00302716"/>
    <w:rsid w:val="00302DB7"/>
    <w:rsid w:val="00303109"/>
    <w:rsid w:val="003037CE"/>
    <w:rsid w:val="00304F1C"/>
    <w:rsid w:val="0030547C"/>
    <w:rsid w:val="00305BB4"/>
    <w:rsid w:val="00305CB6"/>
    <w:rsid w:val="00305F39"/>
    <w:rsid w:val="003069E0"/>
    <w:rsid w:val="00307542"/>
    <w:rsid w:val="003078D8"/>
    <w:rsid w:val="0031002D"/>
    <w:rsid w:val="00310E41"/>
    <w:rsid w:val="003111C2"/>
    <w:rsid w:val="003111C6"/>
    <w:rsid w:val="003117CA"/>
    <w:rsid w:val="00311CDE"/>
    <w:rsid w:val="00311F80"/>
    <w:rsid w:val="003123E2"/>
    <w:rsid w:val="003126AF"/>
    <w:rsid w:val="003128F3"/>
    <w:rsid w:val="00312B84"/>
    <w:rsid w:val="00312F9F"/>
    <w:rsid w:val="003131AA"/>
    <w:rsid w:val="00313D10"/>
    <w:rsid w:val="00313F12"/>
    <w:rsid w:val="00314152"/>
    <w:rsid w:val="00314A13"/>
    <w:rsid w:val="00314F3A"/>
    <w:rsid w:val="00314F67"/>
    <w:rsid w:val="00315007"/>
    <w:rsid w:val="00315188"/>
    <w:rsid w:val="003156CA"/>
    <w:rsid w:val="0031644E"/>
    <w:rsid w:val="00317D10"/>
    <w:rsid w:val="00320319"/>
    <w:rsid w:val="003204FE"/>
    <w:rsid w:val="0032077A"/>
    <w:rsid w:val="00320E3B"/>
    <w:rsid w:val="00320FC5"/>
    <w:rsid w:val="003211AA"/>
    <w:rsid w:val="0032144E"/>
    <w:rsid w:val="00321B75"/>
    <w:rsid w:val="0032223F"/>
    <w:rsid w:val="003225E8"/>
    <w:rsid w:val="00322861"/>
    <w:rsid w:val="00322CDB"/>
    <w:rsid w:val="0032352F"/>
    <w:rsid w:val="00323BC0"/>
    <w:rsid w:val="00323EF2"/>
    <w:rsid w:val="00323FBB"/>
    <w:rsid w:val="00324542"/>
    <w:rsid w:val="00324856"/>
    <w:rsid w:val="00324BB1"/>
    <w:rsid w:val="00324E85"/>
    <w:rsid w:val="003255B8"/>
    <w:rsid w:val="003256A5"/>
    <w:rsid w:val="0032577B"/>
    <w:rsid w:val="00325C6C"/>
    <w:rsid w:val="00325F3F"/>
    <w:rsid w:val="00326C95"/>
    <w:rsid w:val="00326F85"/>
    <w:rsid w:val="003272CB"/>
    <w:rsid w:val="00330BD1"/>
    <w:rsid w:val="0033153C"/>
    <w:rsid w:val="003315FF"/>
    <w:rsid w:val="00331819"/>
    <w:rsid w:val="00332F25"/>
    <w:rsid w:val="00332FD7"/>
    <w:rsid w:val="00333015"/>
    <w:rsid w:val="003338DD"/>
    <w:rsid w:val="00333E9D"/>
    <w:rsid w:val="00334128"/>
    <w:rsid w:val="003353B2"/>
    <w:rsid w:val="00335B32"/>
    <w:rsid w:val="00336819"/>
    <w:rsid w:val="00336967"/>
    <w:rsid w:val="00336F46"/>
    <w:rsid w:val="003370CE"/>
    <w:rsid w:val="00337858"/>
    <w:rsid w:val="00337998"/>
    <w:rsid w:val="00337CE3"/>
    <w:rsid w:val="003407FB"/>
    <w:rsid w:val="003408CE"/>
    <w:rsid w:val="003411A3"/>
    <w:rsid w:val="0034153A"/>
    <w:rsid w:val="003417AC"/>
    <w:rsid w:val="003417F1"/>
    <w:rsid w:val="00341B6D"/>
    <w:rsid w:val="00341BF4"/>
    <w:rsid w:val="00342D26"/>
    <w:rsid w:val="00342EF2"/>
    <w:rsid w:val="00343A1E"/>
    <w:rsid w:val="003452C8"/>
    <w:rsid w:val="0034556C"/>
    <w:rsid w:val="00345C4B"/>
    <w:rsid w:val="00345D83"/>
    <w:rsid w:val="00347187"/>
    <w:rsid w:val="00347371"/>
    <w:rsid w:val="00347762"/>
    <w:rsid w:val="003478CD"/>
    <w:rsid w:val="00347DE1"/>
    <w:rsid w:val="003504C1"/>
    <w:rsid w:val="0035078D"/>
    <w:rsid w:val="00350BD8"/>
    <w:rsid w:val="003514BA"/>
    <w:rsid w:val="00352264"/>
    <w:rsid w:val="00352CE2"/>
    <w:rsid w:val="00352E79"/>
    <w:rsid w:val="00352F0B"/>
    <w:rsid w:val="00352FF8"/>
    <w:rsid w:val="003532DB"/>
    <w:rsid w:val="00353D19"/>
    <w:rsid w:val="00354945"/>
    <w:rsid w:val="0035524A"/>
    <w:rsid w:val="00355571"/>
    <w:rsid w:val="003555DA"/>
    <w:rsid w:val="00355C80"/>
    <w:rsid w:val="003561F4"/>
    <w:rsid w:val="0035695F"/>
    <w:rsid w:val="00356B2B"/>
    <w:rsid w:val="00356D48"/>
    <w:rsid w:val="00356D8E"/>
    <w:rsid w:val="003575C7"/>
    <w:rsid w:val="00357760"/>
    <w:rsid w:val="00360436"/>
    <w:rsid w:val="003607D6"/>
    <w:rsid w:val="0036109B"/>
    <w:rsid w:val="00361283"/>
    <w:rsid w:val="003613BB"/>
    <w:rsid w:val="003613E5"/>
    <w:rsid w:val="003614A1"/>
    <w:rsid w:val="003614A9"/>
    <w:rsid w:val="00361C36"/>
    <w:rsid w:val="00362092"/>
    <w:rsid w:val="003626C5"/>
    <w:rsid w:val="00362FD6"/>
    <w:rsid w:val="0036447D"/>
    <w:rsid w:val="003647A4"/>
    <w:rsid w:val="00364E35"/>
    <w:rsid w:val="00365559"/>
    <w:rsid w:val="003657B0"/>
    <w:rsid w:val="00365BEF"/>
    <w:rsid w:val="0036633F"/>
    <w:rsid w:val="003667EB"/>
    <w:rsid w:val="00366988"/>
    <w:rsid w:val="00366D94"/>
    <w:rsid w:val="00366DA4"/>
    <w:rsid w:val="00366DD1"/>
    <w:rsid w:val="00367848"/>
    <w:rsid w:val="00367B45"/>
    <w:rsid w:val="00367E92"/>
    <w:rsid w:val="00370304"/>
    <w:rsid w:val="00370E35"/>
    <w:rsid w:val="003710A5"/>
    <w:rsid w:val="003720AC"/>
    <w:rsid w:val="003727FB"/>
    <w:rsid w:val="003731A1"/>
    <w:rsid w:val="003735FE"/>
    <w:rsid w:val="0037383B"/>
    <w:rsid w:val="00373C91"/>
    <w:rsid w:val="003749FE"/>
    <w:rsid w:val="00374A4F"/>
    <w:rsid w:val="003768E7"/>
    <w:rsid w:val="00376B06"/>
    <w:rsid w:val="00376DAF"/>
    <w:rsid w:val="003770DE"/>
    <w:rsid w:val="003772ED"/>
    <w:rsid w:val="00380407"/>
    <w:rsid w:val="00380951"/>
    <w:rsid w:val="003814AD"/>
    <w:rsid w:val="00381862"/>
    <w:rsid w:val="00382795"/>
    <w:rsid w:val="00382B70"/>
    <w:rsid w:val="0038358C"/>
    <w:rsid w:val="003839F2"/>
    <w:rsid w:val="0038446C"/>
    <w:rsid w:val="00384B9F"/>
    <w:rsid w:val="0038589C"/>
    <w:rsid w:val="003872BA"/>
    <w:rsid w:val="00387711"/>
    <w:rsid w:val="00390199"/>
    <w:rsid w:val="003918A1"/>
    <w:rsid w:val="003924D8"/>
    <w:rsid w:val="0039297D"/>
    <w:rsid w:val="003932A3"/>
    <w:rsid w:val="0039350C"/>
    <w:rsid w:val="00393D91"/>
    <w:rsid w:val="003945F8"/>
    <w:rsid w:val="003948DE"/>
    <w:rsid w:val="00394D4D"/>
    <w:rsid w:val="00394E2E"/>
    <w:rsid w:val="00395FCF"/>
    <w:rsid w:val="00396032"/>
    <w:rsid w:val="0039651C"/>
    <w:rsid w:val="00396597"/>
    <w:rsid w:val="00396B70"/>
    <w:rsid w:val="00396D39"/>
    <w:rsid w:val="00397429"/>
    <w:rsid w:val="00397BAE"/>
    <w:rsid w:val="003A0BA5"/>
    <w:rsid w:val="003A11E3"/>
    <w:rsid w:val="003A2E8F"/>
    <w:rsid w:val="003A3111"/>
    <w:rsid w:val="003A4100"/>
    <w:rsid w:val="003A426D"/>
    <w:rsid w:val="003A503A"/>
    <w:rsid w:val="003A5120"/>
    <w:rsid w:val="003A59DA"/>
    <w:rsid w:val="003A5DD5"/>
    <w:rsid w:val="003A6078"/>
    <w:rsid w:val="003A646B"/>
    <w:rsid w:val="003A666E"/>
    <w:rsid w:val="003A6DC5"/>
    <w:rsid w:val="003A6F14"/>
    <w:rsid w:val="003A6FBA"/>
    <w:rsid w:val="003A7838"/>
    <w:rsid w:val="003A7902"/>
    <w:rsid w:val="003A7969"/>
    <w:rsid w:val="003A7D20"/>
    <w:rsid w:val="003B0720"/>
    <w:rsid w:val="003B135B"/>
    <w:rsid w:val="003B1844"/>
    <w:rsid w:val="003B3699"/>
    <w:rsid w:val="003B3C7F"/>
    <w:rsid w:val="003B4724"/>
    <w:rsid w:val="003B483F"/>
    <w:rsid w:val="003B4A7E"/>
    <w:rsid w:val="003B4E97"/>
    <w:rsid w:val="003B50C9"/>
    <w:rsid w:val="003B56BE"/>
    <w:rsid w:val="003B5A4B"/>
    <w:rsid w:val="003B5AC4"/>
    <w:rsid w:val="003B5FE7"/>
    <w:rsid w:val="003B69CD"/>
    <w:rsid w:val="003B73CD"/>
    <w:rsid w:val="003B7999"/>
    <w:rsid w:val="003C0EAD"/>
    <w:rsid w:val="003C1384"/>
    <w:rsid w:val="003C152F"/>
    <w:rsid w:val="003C1714"/>
    <w:rsid w:val="003C17F3"/>
    <w:rsid w:val="003C1CB7"/>
    <w:rsid w:val="003C24BE"/>
    <w:rsid w:val="003C29BF"/>
    <w:rsid w:val="003C373E"/>
    <w:rsid w:val="003C3DF1"/>
    <w:rsid w:val="003C40E9"/>
    <w:rsid w:val="003C4596"/>
    <w:rsid w:val="003C5664"/>
    <w:rsid w:val="003C6365"/>
    <w:rsid w:val="003C6561"/>
    <w:rsid w:val="003C7912"/>
    <w:rsid w:val="003C7960"/>
    <w:rsid w:val="003C7AF2"/>
    <w:rsid w:val="003C7C65"/>
    <w:rsid w:val="003D11F8"/>
    <w:rsid w:val="003D17FA"/>
    <w:rsid w:val="003D1F6B"/>
    <w:rsid w:val="003D1F93"/>
    <w:rsid w:val="003D2147"/>
    <w:rsid w:val="003D2501"/>
    <w:rsid w:val="003D2DBF"/>
    <w:rsid w:val="003D3706"/>
    <w:rsid w:val="003D42E3"/>
    <w:rsid w:val="003D4AE7"/>
    <w:rsid w:val="003D4EDE"/>
    <w:rsid w:val="003D66A8"/>
    <w:rsid w:val="003D6C26"/>
    <w:rsid w:val="003D70AA"/>
    <w:rsid w:val="003D7BC4"/>
    <w:rsid w:val="003E0655"/>
    <w:rsid w:val="003E1805"/>
    <w:rsid w:val="003E1887"/>
    <w:rsid w:val="003E1FA6"/>
    <w:rsid w:val="003E301A"/>
    <w:rsid w:val="003E3869"/>
    <w:rsid w:val="003E3ECB"/>
    <w:rsid w:val="003E4F2C"/>
    <w:rsid w:val="003E5333"/>
    <w:rsid w:val="003E553C"/>
    <w:rsid w:val="003E5793"/>
    <w:rsid w:val="003E5B1C"/>
    <w:rsid w:val="003E5CB7"/>
    <w:rsid w:val="003E6200"/>
    <w:rsid w:val="003E75BC"/>
    <w:rsid w:val="003E7A89"/>
    <w:rsid w:val="003E7B10"/>
    <w:rsid w:val="003F02B2"/>
    <w:rsid w:val="003F0437"/>
    <w:rsid w:val="003F2215"/>
    <w:rsid w:val="003F2695"/>
    <w:rsid w:val="003F274B"/>
    <w:rsid w:val="003F29A6"/>
    <w:rsid w:val="003F3AB9"/>
    <w:rsid w:val="003F3DE0"/>
    <w:rsid w:val="003F3F00"/>
    <w:rsid w:val="003F4811"/>
    <w:rsid w:val="003F4D85"/>
    <w:rsid w:val="003F4F06"/>
    <w:rsid w:val="003F540B"/>
    <w:rsid w:val="003F5768"/>
    <w:rsid w:val="003F5936"/>
    <w:rsid w:val="003F664A"/>
    <w:rsid w:val="003F6C58"/>
    <w:rsid w:val="003F759A"/>
    <w:rsid w:val="003F7659"/>
    <w:rsid w:val="00400838"/>
    <w:rsid w:val="004010EC"/>
    <w:rsid w:val="0040166E"/>
    <w:rsid w:val="00401ACD"/>
    <w:rsid w:val="00401D4A"/>
    <w:rsid w:val="0040271A"/>
    <w:rsid w:val="00402D7A"/>
    <w:rsid w:val="00402E7A"/>
    <w:rsid w:val="00402EBE"/>
    <w:rsid w:val="00403E46"/>
    <w:rsid w:val="00403E86"/>
    <w:rsid w:val="004044B3"/>
    <w:rsid w:val="00404920"/>
    <w:rsid w:val="00404A19"/>
    <w:rsid w:val="004052F4"/>
    <w:rsid w:val="00405A3E"/>
    <w:rsid w:val="00405FEA"/>
    <w:rsid w:val="004062E3"/>
    <w:rsid w:val="00406FAC"/>
    <w:rsid w:val="00407BC1"/>
    <w:rsid w:val="00410C3A"/>
    <w:rsid w:val="00410D2C"/>
    <w:rsid w:val="00413BCE"/>
    <w:rsid w:val="004145C5"/>
    <w:rsid w:val="004159DE"/>
    <w:rsid w:val="004165F5"/>
    <w:rsid w:val="004170D6"/>
    <w:rsid w:val="0041739F"/>
    <w:rsid w:val="004173D5"/>
    <w:rsid w:val="00417FB2"/>
    <w:rsid w:val="004205A9"/>
    <w:rsid w:val="00421EE1"/>
    <w:rsid w:val="00422461"/>
    <w:rsid w:val="004231B6"/>
    <w:rsid w:val="0042482F"/>
    <w:rsid w:val="0042546C"/>
    <w:rsid w:val="0042663D"/>
    <w:rsid w:val="00426842"/>
    <w:rsid w:val="0042730E"/>
    <w:rsid w:val="004279A6"/>
    <w:rsid w:val="00427BE6"/>
    <w:rsid w:val="004311EC"/>
    <w:rsid w:val="004314E1"/>
    <w:rsid w:val="004314F3"/>
    <w:rsid w:val="00431685"/>
    <w:rsid w:val="00432B7D"/>
    <w:rsid w:val="00432F7A"/>
    <w:rsid w:val="00433D49"/>
    <w:rsid w:val="0043408F"/>
    <w:rsid w:val="0043409F"/>
    <w:rsid w:val="004340CB"/>
    <w:rsid w:val="00434594"/>
    <w:rsid w:val="0043519F"/>
    <w:rsid w:val="0043607A"/>
    <w:rsid w:val="00436509"/>
    <w:rsid w:val="0044080D"/>
    <w:rsid w:val="004415A6"/>
    <w:rsid w:val="00441DA9"/>
    <w:rsid w:val="00441DF2"/>
    <w:rsid w:val="00441ECB"/>
    <w:rsid w:val="004432FB"/>
    <w:rsid w:val="0044355B"/>
    <w:rsid w:val="0044378A"/>
    <w:rsid w:val="00444085"/>
    <w:rsid w:val="00444179"/>
    <w:rsid w:val="00444659"/>
    <w:rsid w:val="00445200"/>
    <w:rsid w:val="00445865"/>
    <w:rsid w:val="00445C2D"/>
    <w:rsid w:val="00445CF5"/>
    <w:rsid w:val="004466D2"/>
    <w:rsid w:val="00446915"/>
    <w:rsid w:val="00446F34"/>
    <w:rsid w:val="004472FE"/>
    <w:rsid w:val="00450842"/>
    <w:rsid w:val="00450F97"/>
    <w:rsid w:val="00451CBB"/>
    <w:rsid w:val="00452704"/>
    <w:rsid w:val="00452D79"/>
    <w:rsid w:val="0045302D"/>
    <w:rsid w:val="00453101"/>
    <w:rsid w:val="004539BB"/>
    <w:rsid w:val="004540FE"/>
    <w:rsid w:val="004541F3"/>
    <w:rsid w:val="00454235"/>
    <w:rsid w:val="00454590"/>
    <w:rsid w:val="00454634"/>
    <w:rsid w:val="00454BA2"/>
    <w:rsid w:val="0045558D"/>
    <w:rsid w:val="004556F6"/>
    <w:rsid w:val="00455705"/>
    <w:rsid w:val="00455E61"/>
    <w:rsid w:val="004566EC"/>
    <w:rsid w:val="004566F5"/>
    <w:rsid w:val="00456904"/>
    <w:rsid w:val="00456E71"/>
    <w:rsid w:val="00457867"/>
    <w:rsid w:val="00461B45"/>
    <w:rsid w:val="00461F92"/>
    <w:rsid w:val="00462929"/>
    <w:rsid w:val="00462A67"/>
    <w:rsid w:val="00462E14"/>
    <w:rsid w:val="00462FEF"/>
    <w:rsid w:val="004632D3"/>
    <w:rsid w:val="0046372F"/>
    <w:rsid w:val="0046381B"/>
    <w:rsid w:val="00463C0C"/>
    <w:rsid w:val="0046410E"/>
    <w:rsid w:val="004646C3"/>
    <w:rsid w:val="004646EF"/>
    <w:rsid w:val="00464CB4"/>
    <w:rsid w:val="00466749"/>
    <w:rsid w:val="0046678F"/>
    <w:rsid w:val="0046682F"/>
    <w:rsid w:val="00466940"/>
    <w:rsid w:val="00466BB6"/>
    <w:rsid w:val="00467E5A"/>
    <w:rsid w:val="00470B43"/>
    <w:rsid w:val="00471458"/>
    <w:rsid w:val="00471FF1"/>
    <w:rsid w:val="004721B5"/>
    <w:rsid w:val="004728D2"/>
    <w:rsid w:val="00472FCE"/>
    <w:rsid w:val="00473217"/>
    <w:rsid w:val="0047481B"/>
    <w:rsid w:val="00474990"/>
    <w:rsid w:val="00474DFE"/>
    <w:rsid w:val="0047587E"/>
    <w:rsid w:val="00475B1A"/>
    <w:rsid w:val="00475CF0"/>
    <w:rsid w:val="00475E0D"/>
    <w:rsid w:val="004765FD"/>
    <w:rsid w:val="004766D9"/>
    <w:rsid w:val="0048028B"/>
    <w:rsid w:val="004802DA"/>
    <w:rsid w:val="00480A14"/>
    <w:rsid w:val="00481699"/>
    <w:rsid w:val="0048169F"/>
    <w:rsid w:val="004817B8"/>
    <w:rsid w:val="00481E6F"/>
    <w:rsid w:val="0048349E"/>
    <w:rsid w:val="00483808"/>
    <w:rsid w:val="00483A0E"/>
    <w:rsid w:val="00483C5C"/>
    <w:rsid w:val="00483D41"/>
    <w:rsid w:val="00483E5C"/>
    <w:rsid w:val="00483FF6"/>
    <w:rsid w:val="00484F1E"/>
    <w:rsid w:val="00484F82"/>
    <w:rsid w:val="00485239"/>
    <w:rsid w:val="00485DF6"/>
    <w:rsid w:val="0048666F"/>
    <w:rsid w:val="00486906"/>
    <w:rsid w:val="004869A5"/>
    <w:rsid w:val="00490015"/>
    <w:rsid w:val="004908E9"/>
    <w:rsid w:val="0049097C"/>
    <w:rsid w:val="004909BF"/>
    <w:rsid w:val="0049119E"/>
    <w:rsid w:val="004929F9"/>
    <w:rsid w:val="00492A4F"/>
    <w:rsid w:val="00492D16"/>
    <w:rsid w:val="00492FC4"/>
    <w:rsid w:val="004933F3"/>
    <w:rsid w:val="00493953"/>
    <w:rsid w:val="00493A68"/>
    <w:rsid w:val="00493AF9"/>
    <w:rsid w:val="00494057"/>
    <w:rsid w:val="00494613"/>
    <w:rsid w:val="00494923"/>
    <w:rsid w:val="00494CBE"/>
    <w:rsid w:val="004950B3"/>
    <w:rsid w:val="00495132"/>
    <w:rsid w:val="00496427"/>
    <w:rsid w:val="00496794"/>
    <w:rsid w:val="004978C0"/>
    <w:rsid w:val="00497D1B"/>
    <w:rsid w:val="00497EEB"/>
    <w:rsid w:val="004A0741"/>
    <w:rsid w:val="004A1759"/>
    <w:rsid w:val="004A1862"/>
    <w:rsid w:val="004A197B"/>
    <w:rsid w:val="004A2B35"/>
    <w:rsid w:val="004A2E91"/>
    <w:rsid w:val="004A3E14"/>
    <w:rsid w:val="004A4013"/>
    <w:rsid w:val="004A4EDF"/>
    <w:rsid w:val="004A53DC"/>
    <w:rsid w:val="004A57F5"/>
    <w:rsid w:val="004A5B8A"/>
    <w:rsid w:val="004A5FF0"/>
    <w:rsid w:val="004A610A"/>
    <w:rsid w:val="004A629A"/>
    <w:rsid w:val="004A640D"/>
    <w:rsid w:val="004A6518"/>
    <w:rsid w:val="004A6C51"/>
    <w:rsid w:val="004A6FD9"/>
    <w:rsid w:val="004A711D"/>
    <w:rsid w:val="004A7883"/>
    <w:rsid w:val="004B09E8"/>
    <w:rsid w:val="004B0A20"/>
    <w:rsid w:val="004B0E8F"/>
    <w:rsid w:val="004B1022"/>
    <w:rsid w:val="004B2157"/>
    <w:rsid w:val="004B2852"/>
    <w:rsid w:val="004B2BCD"/>
    <w:rsid w:val="004B2FFF"/>
    <w:rsid w:val="004B4276"/>
    <w:rsid w:val="004B43ED"/>
    <w:rsid w:val="004B446C"/>
    <w:rsid w:val="004B6008"/>
    <w:rsid w:val="004B60A6"/>
    <w:rsid w:val="004B6CC2"/>
    <w:rsid w:val="004B6EEF"/>
    <w:rsid w:val="004B7616"/>
    <w:rsid w:val="004B7A1F"/>
    <w:rsid w:val="004C06A4"/>
    <w:rsid w:val="004C098B"/>
    <w:rsid w:val="004C1042"/>
    <w:rsid w:val="004C1E5A"/>
    <w:rsid w:val="004C3589"/>
    <w:rsid w:val="004C4132"/>
    <w:rsid w:val="004C4A6B"/>
    <w:rsid w:val="004C58BD"/>
    <w:rsid w:val="004C5C66"/>
    <w:rsid w:val="004C6225"/>
    <w:rsid w:val="004C6987"/>
    <w:rsid w:val="004C6BC5"/>
    <w:rsid w:val="004C7726"/>
    <w:rsid w:val="004C7A18"/>
    <w:rsid w:val="004C7BDF"/>
    <w:rsid w:val="004C7BE2"/>
    <w:rsid w:val="004D06E8"/>
    <w:rsid w:val="004D0E8F"/>
    <w:rsid w:val="004D2AAF"/>
    <w:rsid w:val="004D2B23"/>
    <w:rsid w:val="004D2C32"/>
    <w:rsid w:val="004D32D2"/>
    <w:rsid w:val="004D3653"/>
    <w:rsid w:val="004D426E"/>
    <w:rsid w:val="004D445F"/>
    <w:rsid w:val="004D4E2F"/>
    <w:rsid w:val="004D519F"/>
    <w:rsid w:val="004D54D2"/>
    <w:rsid w:val="004D5CE2"/>
    <w:rsid w:val="004D5E82"/>
    <w:rsid w:val="004D6F1B"/>
    <w:rsid w:val="004D7B49"/>
    <w:rsid w:val="004E02F0"/>
    <w:rsid w:val="004E0603"/>
    <w:rsid w:val="004E071E"/>
    <w:rsid w:val="004E1C3C"/>
    <w:rsid w:val="004E2E15"/>
    <w:rsid w:val="004E312A"/>
    <w:rsid w:val="004E52CE"/>
    <w:rsid w:val="004E596F"/>
    <w:rsid w:val="004E5C21"/>
    <w:rsid w:val="004E6AA1"/>
    <w:rsid w:val="004E7672"/>
    <w:rsid w:val="004E7D4C"/>
    <w:rsid w:val="004F02FA"/>
    <w:rsid w:val="004F037A"/>
    <w:rsid w:val="004F074A"/>
    <w:rsid w:val="004F0AB1"/>
    <w:rsid w:val="004F1120"/>
    <w:rsid w:val="004F1E8B"/>
    <w:rsid w:val="004F1EC4"/>
    <w:rsid w:val="004F2955"/>
    <w:rsid w:val="004F4905"/>
    <w:rsid w:val="004F56F3"/>
    <w:rsid w:val="004F5D5E"/>
    <w:rsid w:val="004F61E7"/>
    <w:rsid w:val="004F6339"/>
    <w:rsid w:val="004F6A4D"/>
    <w:rsid w:val="004F6C48"/>
    <w:rsid w:val="004F718C"/>
    <w:rsid w:val="004F7363"/>
    <w:rsid w:val="004F7AE4"/>
    <w:rsid w:val="004F7B70"/>
    <w:rsid w:val="00500472"/>
    <w:rsid w:val="005007C2"/>
    <w:rsid w:val="00500871"/>
    <w:rsid w:val="00500B5E"/>
    <w:rsid w:val="00500D5C"/>
    <w:rsid w:val="00500D7D"/>
    <w:rsid w:val="00501292"/>
    <w:rsid w:val="0050129F"/>
    <w:rsid w:val="0050182C"/>
    <w:rsid w:val="00501F87"/>
    <w:rsid w:val="00501FAC"/>
    <w:rsid w:val="00502931"/>
    <w:rsid w:val="0050318D"/>
    <w:rsid w:val="00503373"/>
    <w:rsid w:val="00503890"/>
    <w:rsid w:val="00504AE1"/>
    <w:rsid w:val="0050592D"/>
    <w:rsid w:val="005061C9"/>
    <w:rsid w:val="00506FAF"/>
    <w:rsid w:val="00507509"/>
    <w:rsid w:val="005101CB"/>
    <w:rsid w:val="0051074C"/>
    <w:rsid w:val="00510A53"/>
    <w:rsid w:val="005127AE"/>
    <w:rsid w:val="00512F46"/>
    <w:rsid w:val="00513486"/>
    <w:rsid w:val="0051401D"/>
    <w:rsid w:val="00514804"/>
    <w:rsid w:val="00515327"/>
    <w:rsid w:val="005157DE"/>
    <w:rsid w:val="00515BDF"/>
    <w:rsid w:val="00515C38"/>
    <w:rsid w:val="00516056"/>
    <w:rsid w:val="00516238"/>
    <w:rsid w:val="005168F7"/>
    <w:rsid w:val="005171BE"/>
    <w:rsid w:val="005172A9"/>
    <w:rsid w:val="0051744E"/>
    <w:rsid w:val="00517C1B"/>
    <w:rsid w:val="00517FBC"/>
    <w:rsid w:val="0052021C"/>
    <w:rsid w:val="005205A4"/>
    <w:rsid w:val="005207C1"/>
    <w:rsid w:val="00521DD5"/>
    <w:rsid w:val="0052489A"/>
    <w:rsid w:val="00525044"/>
    <w:rsid w:val="005254A8"/>
    <w:rsid w:val="00525CF7"/>
    <w:rsid w:val="00526382"/>
    <w:rsid w:val="005263B9"/>
    <w:rsid w:val="005263F9"/>
    <w:rsid w:val="005264DD"/>
    <w:rsid w:val="0052682A"/>
    <w:rsid w:val="005269E1"/>
    <w:rsid w:val="00526DEE"/>
    <w:rsid w:val="005275B1"/>
    <w:rsid w:val="005275B4"/>
    <w:rsid w:val="0052770E"/>
    <w:rsid w:val="00527B4B"/>
    <w:rsid w:val="00527F16"/>
    <w:rsid w:val="005303B6"/>
    <w:rsid w:val="0053148D"/>
    <w:rsid w:val="0053168C"/>
    <w:rsid w:val="00532A3F"/>
    <w:rsid w:val="00533293"/>
    <w:rsid w:val="0053406D"/>
    <w:rsid w:val="00534406"/>
    <w:rsid w:val="00534AE3"/>
    <w:rsid w:val="00536CCA"/>
    <w:rsid w:val="00536D88"/>
    <w:rsid w:val="0054067C"/>
    <w:rsid w:val="005408E8"/>
    <w:rsid w:val="00540987"/>
    <w:rsid w:val="00540A30"/>
    <w:rsid w:val="00541F6B"/>
    <w:rsid w:val="0054310F"/>
    <w:rsid w:val="005431F7"/>
    <w:rsid w:val="005434A3"/>
    <w:rsid w:val="005435F1"/>
    <w:rsid w:val="00543D71"/>
    <w:rsid w:val="00544C0A"/>
    <w:rsid w:val="00544C0C"/>
    <w:rsid w:val="00545321"/>
    <w:rsid w:val="00545864"/>
    <w:rsid w:val="00545ABF"/>
    <w:rsid w:val="005468E8"/>
    <w:rsid w:val="00546CDB"/>
    <w:rsid w:val="00547ADD"/>
    <w:rsid w:val="00547C51"/>
    <w:rsid w:val="0055016F"/>
    <w:rsid w:val="00550AFF"/>
    <w:rsid w:val="00550CC2"/>
    <w:rsid w:val="0055342C"/>
    <w:rsid w:val="00553641"/>
    <w:rsid w:val="005545EF"/>
    <w:rsid w:val="005548C8"/>
    <w:rsid w:val="00554912"/>
    <w:rsid w:val="00554DBE"/>
    <w:rsid w:val="0055512F"/>
    <w:rsid w:val="00556341"/>
    <w:rsid w:val="00556909"/>
    <w:rsid w:val="0055769A"/>
    <w:rsid w:val="00557B99"/>
    <w:rsid w:val="00557E0B"/>
    <w:rsid w:val="00560010"/>
    <w:rsid w:val="005605F6"/>
    <w:rsid w:val="005606DC"/>
    <w:rsid w:val="005609D7"/>
    <w:rsid w:val="00560F23"/>
    <w:rsid w:val="00560F55"/>
    <w:rsid w:val="00561673"/>
    <w:rsid w:val="00561760"/>
    <w:rsid w:val="00561B1E"/>
    <w:rsid w:val="00561DAF"/>
    <w:rsid w:val="00561FC9"/>
    <w:rsid w:val="00562672"/>
    <w:rsid w:val="005626E4"/>
    <w:rsid w:val="00562B40"/>
    <w:rsid w:val="00562BD5"/>
    <w:rsid w:val="0056474C"/>
    <w:rsid w:val="00565FB9"/>
    <w:rsid w:val="00566599"/>
    <w:rsid w:val="00566812"/>
    <w:rsid w:val="00566AC7"/>
    <w:rsid w:val="00566AF3"/>
    <w:rsid w:val="00566B9F"/>
    <w:rsid w:val="00566DBB"/>
    <w:rsid w:val="00566DFE"/>
    <w:rsid w:val="00567950"/>
    <w:rsid w:val="00570E1E"/>
    <w:rsid w:val="00570E64"/>
    <w:rsid w:val="005711BC"/>
    <w:rsid w:val="00571E15"/>
    <w:rsid w:val="00572AB1"/>
    <w:rsid w:val="0057337C"/>
    <w:rsid w:val="005734FD"/>
    <w:rsid w:val="0057368D"/>
    <w:rsid w:val="005738C8"/>
    <w:rsid w:val="00573E5C"/>
    <w:rsid w:val="00575267"/>
    <w:rsid w:val="00575DE9"/>
    <w:rsid w:val="00575F81"/>
    <w:rsid w:val="005763B2"/>
    <w:rsid w:val="00576C8F"/>
    <w:rsid w:val="00577127"/>
    <w:rsid w:val="00580B2B"/>
    <w:rsid w:val="00580BC3"/>
    <w:rsid w:val="00580DAD"/>
    <w:rsid w:val="00581530"/>
    <w:rsid w:val="005829DA"/>
    <w:rsid w:val="00583FB7"/>
    <w:rsid w:val="005841A1"/>
    <w:rsid w:val="0058447B"/>
    <w:rsid w:val="005845E5"/>
    <w:rsid w:val="005859E9"/>
    <w:rsid w:val="00585C28"/>
    <w:rsid w:val="00585D28"/>
    <w:rsid w:val="00585E63"/>
    <w:rsid w:val="0058655F"/>
    <w:rsid w:val="00586A6D"/>
    <w:rsid w:val="00586B68"/>
    <w:rsid w:val="00586BAF"/>
    <w:rsid w:val="00586E67"/>
    <w:rsid w:val="00587323"/>
    <w:rsid w:val="0059036B"/>
    <w:rsid w:val="00590588"/>
    <w:rsid w:val="005910C1"/>
    <w:rsid w:val="005914D5"/>
    <w:rsid w:val="005919E7"/>
    <w:rsid w:val="00591B05"/>
    <w:rsid w:val="00592AD0"/>
    <w:rsid w:val="00593447"/>
    <w:rsid w:val="005934B5"/>
    <w:rsid w:val="00593720"/>
    <w:rsid w:val="0059395C"/>
    <w:rsid w:val="00594377"/>
    <w:rsid w:val="0059438F"/>
    <w:rsid w:val="0059453B"/>
    <w:rsid w:val="005949EE"/>
    <w:rsid w:val="00595CFD"/>
    <w:rsid w:val="0059679B"/>
    <w:rsid w:val="00596FB6"/>
    <w:rsid w:val="005976D3"/>
    <w:rsid w:val="00597E5E"/>
    <w:rsid w:val="005A00E2"/>
    <w:rsid w:val="005A05EE"/>
    <w:rsid w:val="005A13C8"/>
    <w:rsid w:val="005A170D"/>
    <w:rsid w:val="005A1851"/>
    <w:rsid w:val="005A1F67"/>
    <w:rsid w:val="005A3DC1"/>
    <w:rsid w:val="005A4964"/>
    <w:rsid w:val="005A5115"/>
    <w:rsid w:val="005A5238"/>
    <w:rsid w:val="005A5255"/>
    <w:rsid w:val="005A59F6"/>
    <w:rsid w:val="005A647F"/>
    <w:rsid w:val="005A688D"/>
    <w:rsid w:val="005A6964"/>
    <w:rsid w:val="005A7DF2"/>
    <w:rsid w:val="005B1311"/>
    <w:rsid w:val="005B15F3"/>
    <w:rsid w:val="005B277A"/>
    <w:rsid w:val="005B2CF3"/>
    <w:rsid w:val="005B3542"/>
    <w:rsid w:val="005B367A"/>
    <w:rsid w:val="005B3FA9"/>
    <w:rsid w:val="005B53A9"/>
    <w:rsid w:val="005B5A00"/>
    <w:rsid w:val="005B61CF"/>
    <w:rsid w:val="005B66D0"/>
    <w:rsid w:val="005B70D8"/>
    <w:rsid w:val="005B7C6A"/>
    <w:rsid w:val="005C0458"/>
    <w:rsid w:val="005C082C"/>
    <w:rsid w:val="005C1031"/>
    <w:rsid w:val="005C1187"/>
    <w:rsid w:val="005C15F1"/>
    <w:rsid w:val="005C1943"/>
    <w:rsid w:val="005C347D"/>
    <w:rsid w:val="005C34C7"/>
    <w:rsid w:val="005C39A7"/>
    <w:rsid w:val="005C3FB1"/>
    <w:rsid w:val="005C437F"/>
    <w:rsid w:val="005C4B57"/>
    <w:rsid w:val="005C4D5E"/>
    <w:rsid w:val="005C5492"/>
    <w:rsid w:val="005C5A05"/>
    <w:rsid w:val="005C5AB3"/>
    <w:rsid w:val="005C635E"/>
    <w:rsid w:val="005C6867"/>
    <w:rsid w:val="005C71D6"/>
    <w:rsid w:val="005C73A1"/>
    <w:rsid w:val="005C7790"/>
    <w:rsid w:val="005C785B"/>
    <w:rsid w:val="005C7988"/>
    <w:rsid w:val="005C7BC0"/>
    <w:rsid w:val="005C7DB6"/>
    <w:rsid w:val="005D0851"/>
    <w:rsid w:val="005D09A4"/>
    <w:rsid w:val="005D0D03"/>
    <w:rsid w:val="005D10A3"/>
    <w:rsid w:val="005D133D"/>
    <w:rsid w:val="005D26E2"/>
    <w:rsid w:val="005D29E0"/>
    <w:rsid w:val="005D2B43"/>
    <w:rsid w:val="005D3595"/>
    <w:rsid w:val="005D3CC3"/>
    <w:rsid w:val="005D3CE1"/>
    <w:rsid w:val="005D4262"/>
    <w:rsid w:val="005D4758"/>
    <w:rsid w:val="005D48DF"/>
    <w:rsid w:val="005D4BFD"/>
    <w:rsid w:val="005D4C5B"/>
    <w:rsid w:val="005D4C98"/>
    <w:rsid w:val="005D52F4"/>
    <w:rsid w:val="005D57C6"/>
    <w:rsid w:val="005D5A71"/>
    <w:rsid w:val="005D5B59"/>
    <w:rsid w:val="005D5B66"/>
    <w:rsid w:val="005D5BC0"/>
    <w:rsid w:val="005D6823"/>
    <w:rsid w:val="005D6924"/>
    <w:rsid w:val="005D6A38"/>
    <w:rsid w:val="005D6B1F"/>
    <w:rsid w:val="005D6B20"/>
    <w:rsid w:val="005D6F5A"/>
    <w:rsid w:val="005E0368"/>
    <w:rsid w:val="005E03FF"/>
    <w:rsid w:val="005E0621"/>
    <w:rsid w:val="005E0B67"/>
    <w:rsid w:val="005E1AFB"/>
    <w:rsid w:val="005E1EC4"/>
    <w:rsid w:val="005E218C"/>
    <w:rsid w:val="005E2770"/>
    <w:rsid w:val="005E3353"/>
    <w:rsid w:val="005E3B64"/>
    <w:rsid w:val="005E4065"/>
    <w:rsid w:val="005E4099"/>
    <w:rsid w:val="005E466E"/>
    <w:rsid w:val="005E5249"/>
    <w:rsid w:val="005E53A8"/>
    <w:rsid w:val="005E5F52"/>
    <w:rsid w:val="005E5F9B"/>
    <w:rsid w:val="005E6357"/>
    <w:rsid w:val="005E727C"/>
    <w:rsid w:val="005E773B"/>
    <w:rsid w:val="005F000F"/>
    <w:rsid w:val="005F29A6"/>
    <w:rsid w:val="005F38BA"/>
    <w:rsid w:val="005F3DD7"/>
    <w:rsid w:val="005F3EE1"/>
    <w:rsid w:val="005F3F3D"/>
    <w:rsid w:val="005F4014"/>
    <w:rsid w:val="005F41A2"/>
    <w:rsid w:val="005F4576"/>
    <w:rsid w:val="005F4836"/>
    <w:rsid w:val="005F4E2E"/>
    <w:rsid w:val="005F5038"/>
    <w:rsid w:val="005F520A"/>
    <w:rsid w:val="005F57B9"/>
    <w:rsid w:val="005F78A2"/>
    <w:rsid w:val="005F790C"/>
    <w:rsid w:val="0060072F"/>
    <w:rsid w:val="00600D6C"/>
    <w:rsid w:val="00601046"/>
    <w:rsid w:val="006011C7"/>
    <w:rsid w:val="00601922"/>
    <w:rsid w:val="00601A87"/>
    <w:rsid w:val="00602240"/>
    <w:rsid w:val="006023B5"/>
    <w:rsid w:val="0060259E"/>
    <w:rsid w:val="0060286C"/>
    <w:rsid w:val="006028BF"/>
    <w:rsid w:val="00602AFA"/>
    <w:rsid w:val="00602F45"/>
    <w:rsid w:val="006030E6"/>
    <w:rsid w:val="006033AE"/>
    <w:rsid w:val="0060364D"/>
    <w:rsid w:val="00604826"/>
    <w:rsid w:val="00604878"/>
    <w:rsid w:val="00604AA9"/>
    <w:rsid w:val="00604DF8"/>
    <w:rsid w:val="00605237"/>
    <w:rsid w:val="00605A65"/>
    <w:rsid w:val="00606033"/>
    <w:rsid w:val="00606981"/>
    <w:rsid w:val="006069D5"/>
    <w:rsid w:val="0060707D"/>
    <w:rsid w:val="0060775C"/>
    <w:rsid w:val="00610A13"/>
    <w:rsid w:val="00610C1B"/>
    <w:rsid w:val="00610E97"/>
    <w:rsid w:val="00611A27"/>
    <w:rsid w:val="00611D1C"/>
    <w:rsid w:val="00611D79"/>
    <w:rsid w:val="00612A7B"/>
    <w:rsid w:val="00612F50"/>
    <w:rsid w:val="00613095"/>
    <w:rsid w:val="00613C83"/>
    <w:rsid w:val="00613C90"/>
    <w:rsid w:val="00613FAC"/>
    <w:rsid w:val="006140C4"/>
    <w:rsid w:val="0061490D"/>
    <w:rsid w:val="006155FA"/>
    <w:rsid w:val="006157E2"/>
    <w:rsid w:val="006159A8"/>
    <w:rsid w:val="00615E80"/>
    <w:rsid w:val="006162C0"/>
    <w:rsid w:val="00617A6E"/>
    <w:rsid w:val="00617F92"/>
    <w:rsid w:val="00620608"/>
    <w:rsid w:val="00620965"/>
    <w:rsid w:val="00620DD5"/>
    <w:rsid w:val="00621E3C"/>
    <w:rsid w:val="0062220C"/>
    <w:rsid w:val="006224B4"/>
    <w:rsid w:val="00622A6D"/>
    <w:rsid w:val="00622ACF"/>
    <w:rsid w:val="00622CC8"/>
    <w:rsid w:val="006252BF"/>
    <w:rsid w:val="00625496"/>
    <w:rsid w:val="00625A64"/>
    <w:rsid w:val="00626060"/>
    <w:rsid w:val="0063045B"/>
    <w:rsid w:val="006306D4"/>
    <w:rsid w:val="00630CA6"/>
    <w:rsid w:val="00630D19"/>
    <w:rsid w:val="00630FD5"/>
    <w:rsid w:val="0063195E"/>
    <w:rsid w:val="00631E88"/>
    <w:rsid w:val="00631ED9"/>
    <w:rsid w:val="006321FE"/>
    <w:rsid w:val="00632847"/>
    <w:rsid w:val="00632912"/>
    <w:rsid w:val="00632D83"/>
    <w:rsid w:val="006335C8"/>
    <w:rsid w:val="006339CC"/>
    <w:rsid w:val="00633E9A"/>
    <w:rsid w:val="00634C7B"/>
    <w:rsid w:val="006350B4"/>
    <w:rsid w:val="00635174"/>
    <w:rsid w:val="0063577F"/>
    <w:rsid w:val="00635AFA"/>
    <w:rsid w:val="00635CA2"/>
    <w:rsid w:val="00635CD8"/>
    <w:rsid w:val="0063671B"/>
    <w:rsid w:val="00637612"/>
    <w:rsid w:val="00637AAE"/>
    <w:rsid w:val="00637EDE"/>
    <w:rsid w:val="00640C08"/>
    <w:rsid w:val="006413DC"/>
    <w:rsid w:val="006416E7"/>
    <w:rsid w:val="0064171A"/>
    <w:rsid w:val="00642675"/>
    <w:rsid w:val="00642989"/>
    <w:rsid w:val="00642AD2"/>
    <w:rsid w:val="00642B80"/>
    <w:rsid w:val="00642EEB"/>
    <w:rsid w:val="00643483"/>
    <w:rsid w:val="00643565"/>
    <w:rsid w:val="00643B68"/>
    <w:rsid w:val="00643E00"/>
    <w:rsid w:val="00643EC8"/>
    <w:rsid w:val="00644672"/>
    <w:rsid w:val="00644F1E"/>
    <w:rsid w:val="006460CE"/>
    <w:rsid w:val="0064637E"/>
    <w:rsid w:val="006463BD"/>
    <w:rsid w:val="00646772"/>
    <w:rsid w:val="0064681C"/>
    <w:rsid w:val="006501A9"/>
    <w:rsid w:val="006501C1"/>
    <w:rsid w:val="006511DB"/>
    <w:rsid w:val="00651E16"/>
    <w:rsid w:val="006524C0"/>
    <w:rsid w:val="00652DD9"/>
    <w:rsid w:val="00652E17"/>
    <w:rsid w:val="00653436"/>
    <w:rsid w:val="0065344A"/>
    <w:rsid w:val="00654B04"/>
    <w:rsid w:val="006562F0"/>
    <w:rsid w:val="00657080"/>
    <w:rsid w:val="0065792A"/>
    <w:rsid w:val="00657A54"/>
    <w:rsid w:val="00660895"/>
    <w:rsid w:val="0066158D"/>
    <w:rsid w:val="00661DEA"/>
    <w:rsid w:val="006639D1"/>
    <w:rsid w:val="00663A17"/>
    <w:rsid w:val="00663BB6"/>
    <w:rsid w:val="00663CAD"/>
    <w:rsid w:val="00663FCF"/>
    <w:rsid w:val="00664046"/>
    <w:rsid w:val="00666895"/>
    <w:rsid w:val="006669C1"/>
    <w:rsid w:val="00666C1F"/>
    <w:rsid w:val="00667B40"/>
    <w:rsid w:val="00670272"/>
    <w:rsid w:val="0067056F"/>
    <w:rsid w:val="00670726"/>
    <w:rsid w:val="00671179"/>
    <w:rsid w:val="006723C3"/>
    <w:rsid w:val="00673734"/>
    <w:rsid w:val="00673C37"/>
    <w:rsid w:val="00674C76"/>
    <w:rsid w:val="006757F9"/>
    <w:rsid w:val="00675E5A"/>
    <w:rsid w:val="00676796"/>
    <w:rsid w:val="00676978"/>
    <w:rsid w:val="006772F1"/>
    <w:rsid w:val="00677D18"/>
    <w:rsid w:val="00677EAA"/>
    <w:rsid w:val="00681154"/>
    <w:rsid w:val="00681F54"/>
    <w:rsid w:val="00682419"/>
    <w:rsid w:val="00682934"/>
    <w:rsid w:val="0068363E"/>
    <w:rsid w:val="00683A19"/>
    <w:rsid w:val="00684089"/>
    <w:rsid w:val="00684361"/>
    <w:rsid w:val="00684522"/>
    <w:rsid w:val="00684C78"/>
    <w:rsid w:val="00685246"/>
    <w:rsid w:val="006856EB"/>
    <w:rsid w:val="006864B1"/>
    <w:rsid w:val="00686593"/>
    <w:rsid w:val="0068668F"/>
    <w:rsid w:val="0068719E"/>
    <w:rsid w:val="00687646"/>
    <w:rsid w:val="00690469"/>
    <w:rsid w:val="006909DE"/>
    <w:rsid w:val="00690CAE"/>
    <w:rsid w:val="00690D2E"/>
    <w:rsid w:val="00690E00"/>
    <w:rsid w:val="00691058"/>
    <w:rsid w:val="00691718"/>
    <w:rsid w:val="0069238D"/>
    <w:rsid w:val="0069253E"/>
    <w:rsid w:val="006927E9"/>
    <w:rsid w:val="00692A58"/>
    <w:rsid w:val="0069378B"/>
    <w:rsid w:val="00693EED"/>
    <w:rsid w:val="006943E9"/>
    <w:rsid w:val="00694EA7"/>
    <w:rsid w:val="00695608"/>
    <w:rsid w:val="00696CF7"/>
    <w:rsid w:val="006972AF"/>
    <w:rsid w:val="00697AFF"/>
    <w:rsid w:val="006A078B"/>
    <w:rsid w:val="006A083B"/>
    <w:rsid w:val="006A0847"/>
    <w:rsid w:val="006A1018"/>
    <w:rsid w:val="006A15F5"/>
    <w:rsid w:val="006A18E3"/>
    <w:rsid w:val="006A19A5"/>
    <w:rsid w:val="006A1DFD"/>
    <w:rsid w:val="006A1E04"/>
    <w:rsid w:val="006A2043"/>
    <w:rsid w:val="006A234E"/>
    <w:rsid w:val="006A255B"/>
    <w:rsid w:val="006A2CB7"/>
    <w:rsid w:val="006A30B1"/>
    <w:rsid w:val="006A3351"/>
    <w:rsid w:val="006A3856"/>
    <w:rsid w:val="006A3CDA"/>
    <w:rsid w:val="006A4130"/>
    <w:rsid w:val="006A4532"/>
    <w:rsid w:val="006A45A1"/>
    <w:rsid w:val="006A5FF7"/>
    <w:rsid w:val="006A613F"/>
    <w:rsid w:val="006A6CC4"/>
    <w:rsid w:val="006A73EE"/>
    <w:rsid w:val="006B01A9"/>
    <w:rsid w:val="006B054D"/>
    <w:rsid w:val="006B08AD"/>
    <w:rsid w:val="006B113D"/>
    <w:rsid w:val="006B19F1"/>
    <w:rsid w:val="006B1CAD"/>
    <w:rsid w:val="006B2060"/>
    <w:rsid w:val="006B23BA"/>
    <w:rsid w:val="006B2B55"/>
    <w:rsid w:val="006B3AA6"/>
    <w:rsid w:val="006B3ADA"/>
    <w:rsid w:val="006B40AA"/>
    <w:rsid w:val="006B45F3"/>
    <w:rsid w:val="006B49F7"/>
    <w:rsid w:val="006B4D08"/>
    <w:rsid w:val="006B519D"/>
    <w:rsid w:val="006B55E6"/>
    <w:rsid w:val="006B58DB"/>
    <w:rsid w:val="006B5A91"/>
    <w:rsid w:val="006B5B69"/>
    <w:rsid w:val="006B5BCD"/>
    <w:rsid w:val="006B5E44"/>
    <w:rsid w:val="006B6CC5"/>
    <w:rsid w:val="006B6DAA"/>
    <w:rsid w:val="006B7352"/>
    <w:rsid w:val="006B78C9"/>
    <w:rsid w:val="006B7BB9"/>
    <w:rsid w:val="006C0AE8"/>
    <w:rsid w:val="006C1001"/>
    <w:rsid w:val="006C12BA"/>
    <w:rsid w:val="006C13EA"/>
    <w:rsid w:val="006C1B42"/>
    <w:rsid w:val="006C1EE6"/>
    <w:rsid w:val="006C2256"/>
    <w:rsid w:val="006C27C1"/>
    <w:rsid w:val="006C3271"/>
    <w:rsid w:val="006C3546"/>
    <w:rsid w:val="006C4555"/>
    <w:rsid w:val="006C4942"/>
    <w:rsid w:val="006C49D2"/>
    <w:rsid w:val="006C4AFD"/>
    <w:rsid w:val="006C4EAD"/>
    <w:rsid w:val="006C4F35"/>
    <w:rsid w:val="006C564A"/>
    <w:rsid w:val="006C5900"/>
    <w:rsid w:val="006C5CFB"/>
    <w:rsid w:val="006C5F08"/>
    <w:rsid w:val="006C66C3"/>
    <w:rsid w:val="006C6A65"/>
    <w:rsid w:val="006D0EB7"/>
    <w:rsid w:val="006D1DD6"/>
    <w:rsid w:val="006D1F46"/>
    <w:rsid w:val="006D2426"/>
    <w:rsid w:val="006D32B8"/>
    <w:rsid w:val="006D36AF"/>
    <w:rsid w:val="006D48A5"/>
    <w:rsid w:val="006D4C52"/>
    <w:rsid w:val="006D5C27"/>
    <w:rsid w:val="006D60A9"/>
    <w:rsid w:val="006D6BF0"/>
    <w:rsid w:val="006D6DBD"/>
    <w:rsid w:val="006D70DA"/>
    <w:rsid w:val="006D7D0A"/>
    <w:rsid w:val="006D7D33"/>
    <w:rsid w:val="006D7E9E"/>
    <w:rsid w:val="006D7F08"/>
    <w:rsid w:val="006E11A0"/>
    <w:rsid w:val="006E1710"/>
    <w:rsid w:val="006E1D0B"/>
    <w:rsid w:val="006E254C"/>
    <w:rsid w:val="006E298C"/>
    <w:rsid w:val="006E2C6E"/>
    <w:rsid w:val="006E3C54"/>
    <w:rsid w:val="006E3DA7"/>
    <w:rsid w:val="006E4AD9"/>
    <w:rsid w:val="006E4CC8"/>
    <w:rsid w:val="006E54D9"/>
    <w:rsid w:val="006E592A"/>
    <w:rsid w:val="006E5D87"/>
    <w:rsid w:val="006E6F1F"/>
    <w:rsid w:val="006E722C"/>
    <w:rsid w:val="006E728E"/>
    <w:rsid w:val="006E731A"/>
    <w:rsid w:val="006E7885"/>
    <w:rsid w:val="006F00F4"/>
    <w:rsid w:val="006F0241"/>
    <w:rsid w:val="006F0A0B"/>
    <w:rsid w:val="006F0B5E"/>
    <w:rsid w:val="006F103D"/>
    <w:rsid w:val="006F1141"/>
    <w:rsid w:val="006F1439"/>
    <w:rsid w:val="006F15A6"/>
    <w:rsid w:val="006F2488"/>
    <w:rsid w:val="006F24E4"/>
    <w:rsid w:val="006F25F0"/>
    <w:rsid w:val="006F27EC"/>
    <w:rsid w:val="006F3270"/>
    <w:rsid w:val="006F4C8E"/>
    <w:rsid w:val="006F54BA"/>
    <w:rsid w:val="006F5907"/>
    <w:rsid w:val="006F59EE"/>
    <w:rsid w:val="006F5A57"/>
    <w:rsid w:val="006F64D1"/>
    <w:rsid w:val="006F6E34"/>
    <w:rsid w:val="006F7164"/>
    <w:rsid w:val="006F7710"/>
    <w:rsid w:val="00700368"/>
    <w:rsid w:val="007009DC"/>
    <w:rsid w:val="00702ABC"/>
    <w:rsid w:val="00702E04"/>
    <w:rsid w:val="00703034"/>
    <w:rsid w:val="00703043"/>
    <w:rsid w:val="0070339E"/>
    <w:rsid w:val="00703AB1"/>
    <w:rsid w:val="00704110"/>
    <w:rsid w:val="00704AB7"/>
    <w:rsid w:val="00704B27"/>
    <w:rsid w:val="00705274"/>
    <w:rsid w:val="007053AD"/>
    <w:rsid w:val="0070594B"/>
    <w:rsid w:val="00706AE3"/>
    <w:rsid w:val="007071CA"/>
    <w:rsid w:val="007075C0"/>
    <w:rsid w:val="00707896"/>
    <w:rsid w:val="0071001C"/>
    <w:rsid w:val="00710C3A"/>
    <w:rsid w:val="00711F28"/>
    <w:rsid w:val="00711FDB"/>
    <w:rsid w:val="0071257A"/>
    <w:rsid w:val="0071339D"/>
    <w:rsid w:val="007134A2"/>
    <w:rsid w:val="007134F7"/>
    <w:rsid w:val="00713A3F"/>
    <w:rsid w:val="00713AD4"/>
    <w:rsid w:val="00713FDA"/>
    <w:rsid w:val="007140ED"/>
    <w:rsid w:val="0071525F"/>
    <w:rsid w:val="007155BD"/>
    <w:rsid w:val="00715981"/>
    <w:rsid w:val="00716619"/>
    <w:rsid w:val="00717249"/>
    <w:rsid w:val="00717250"/>
    <w:rsid w:val="007179E3"/>
    <w:rsid w:val="0072034F"/>
    <w:rsid w:val="00720493"/>
    <w:rsid w:val="0072049E"/>
    <w:rsid w:val="00720F64"/>
    <w:rsid w:val="00721178"/>
    <w:rsid w:val="007219FD"/>
    <w:rsid w:val="00721EE1"/>
    <w:rsid w:val="00723071"/>
    <w:rsid w:val="00723CEA"/>
    <w:rsid w:val="007241A8"/>
    <w:rsid w:val="00724205"/>
    <w:rsid w:val="0072539C"/>
    <w:rsid w:val="007253B6"/>
    <w:rsid w:val="007257B8"/>
    <w:rsid w:val="00727288"/>
    <w:rsid w:val="007276E5"/>
    <w:rsid w:val="00727793"/>
    <w:rsid w:val="00727DB5"/>
    <w:rsid w:val="0073076D"/>
    <w:rsid w:val="007307A8"/>
    <w:rsid w:val="00730F97"/>
    <w:rsid w:val="0073152C"/>
    <w:rsid w:val="00731777"/>
    <w:rsid w:val="00732BCC"/>
    <w:rsid w:val="00732C95"/>
    <w:rsid w:val="00732D69"/>
    <w:rsid w:val="00732D7A"/>
    <w:rsid w:val="00733000"/>
    <w:rsid w:val="0073344C"/>
    <w:rsid w:val="007335A8"/>
    <w:rsid w:val="00734489"/>
    <w:rsid w:val="0073476E"/>
    <w:rsid w:val="00735DE5"/>
    <w:rsid w:val="00736572"/>
    <w:rsid w:val="00736697"/>
    <w:rsid w:val="00736AF9"/>
    <w:rsid w:val="00736B81"/>
    <w:rsid w:val="00736EF3"/>
    <w:rsid w:val="00736F4F"/>
    <w:rsid w:val="0073708C"/>
    <w:rsid w:val="007403D1"/>
    <w:rsid w:val="007405B8"/>
    <w:rsid w:val="007405ED"/>
    <w:rsid w:val="00740942"/>
    <w:rsid w:val="00740E07"/>
    <w:rsid w:val="007418C4"/>
    <w:rsid w:val="007421F1"/>
    <w:rsid w:val="00742B6D"/>
    <w:rsid w:val="00742D11"/>
    <w:rsid w:val="007430F2"/>
    <w:rsid w:val="00743CC5"/>
    <w:rsid w:val="00744118"/>
    <w:rsid w:val="007442ED"/>
    <w:rsid w:val="0074432A"/>
    <w:rsid w:val="007443B3"/>
    <w:rsid w:val="007448CC"/>
    <w:rsid w:val="007448D8"/>
    <w:rsid w:val="00744AA9"/>
    <w:rsid w:val="00745540"/>
    <w:rsid w:val="007456BA"/>
    <w:rsid w:val="00745BA4"/>
    <w:rsid w:val="00746277"/>
    <w:rsid w:val="0074629E"/>
    <w:rsid w:val="007474D4"/>
    <w:rsid w:val="00747E73"/>
    <w:rsid w:val="00747FCC"/>
    <w:rsid w:val="00750EC1"/>
    <w:rsid w:val="007516D4"/>
    <w:rsid w:val="007516F6"/>
    <w:rsid w:val="0075183C"/>
    <w:rsid w:val="00751BF1"/>
    <w:rsid w:val="00751F36"/>
    <w:rsid w:val="0075218C"/>
    <w:rsid w:val="0075253B"/>
    <w:rsid w:val="007525BF"/>
    <w:rsid w:val="007537E7"/>
    <w:rsid w:val="00753DFA"/>
    <w:rsid w:val="0075461F"/>
    <w:rsid w:val="00754957"/>
    <w:rsid w:val="0075563B"/>
    <w:rsid w:val="00755689"/>
    <w:rsid w:val="007559BB"/>
    <w:rsid w:val="00755F1C"/>
    <w:rsid w:val="00756914"/>
    <w:rsid w:val="0076049C"/>
    <w:rsid w:val="00760540"/>
    <w:rsid w:val="0076088A"/>
    <w:rsid w:val="00760893"/>
    <w:rsid w:val="00760AB3"/>
    <w:rsid w:val="00761272"/>
    <w:rsid w:val="007616AB"/>
    <w:rsid w:val="0076176C"/>
    <w:rsid w:val="007628FC"/>
    <w:rsid w:val="00762D44"/>
    <w:rsid w:val="007631A6"/>
    <w:rsid w:val="007639D9"/>
    <w:rsid w:val="00763A28"/>
    <w:rsid w:val="00763B95"/>
    <w:rsid w:val="00764A57"/>
    <w:rsid w:val="00764CB4"/>
    <w:rsid w:val="0076527E"/>
    <w:rsid w:val="007658B0"/>
    <w:rsid w:val="00765A2C"/>
    <w:rsid w:val="00766735"/>
    <w:rsid w:val="0076730F"/>
    <w:rsid w:val="00767D2B"/>
    <w:rsid w:val="0077013C"/>
    <w:rsid w:val="00770714"/>
    <w:rsid w:val="007708E2"/>
    <w:rsid w:val="00770F72"/>
    <w:rsid w:val="00771CF2"/>
    <w:rsid w:val="007729ED"/>
    <w:rsid w:val="00773340"/>
    <w:rsid w:val="007737BA"/>
    <w:rsid w:val="00774288"/>
    <w:rsid w:val="007746E9"/>
    <w:rsid w:val="00775899"/>
    <w:rsid w:val="00775C7F"/>
    <w:rsid w:val="00776D20"/>
    <w:rsid w:val="00777985"/>
    <w:rsid w:val="00777F14"/>
    <w:rsid w:val="007806D2"/>
    <w:rsid w:val="00780983"/>
    <w:rsid w:val="00780D8A"/>
    <w:rsid w:val="00780E13"/>
    <w:rsid w:val="0078103F"/>
    <w:rsid w:val="00781679"/>
    <w:rsid w:val="0078379A"/>
    <w:rsid w:val="00783930"/>
    <w:rsid w:val="007841DC"/>
    <w:rsid w:val="0078448B"/>
    <w:rsid w:val="007849AF"/>
    <w:rsid w:val="00785182"/>
    <w:rsid w:val="007855E3"/>
    <w:rsid w:val="0078589B"/>
    <w:rsid w:val="00785A57"/>
    <w:rsid w:val="00785E5B"/>
    <w:rsid w:val="00785FE1"/>
    <w:rsid w:val="0078620B"/>
    <w:rsid w:val="00786523"/>
    <w:rsid w:val="00786974"/>
    <w:rsid w:val="00786A30"/>
    <w:rsid w:val="00786A62"/>
    <w:rsid w:val="007877A3"/>
    <w:rsid w:val="00787A22"/>
    <w:rsid w:val="00787BD3"/>
    <w:rsid w:val="00787C2F"/>
    <w:rsid w:val="007904B7"/>
    <w:rsid w:val="00790A3A"/>
    <w:rsid w:val="00790D2A"/>
    <w:rsid w:val="00791039"/>
    <w:rsid w:val="00791219"/>
    <w:rsid w:val="007913C3"/>
    <w:rsid w:val="00791785"/>
    <w:rsid w:val="007923A0"/>
    <w:rsid w:val="007925B9"/>
    <w:rsid w:val="0079285C"/>
    <w:rsid w:val="00792B63"/>
    <w:rsid w:val="00793260"/>
    <w:rsid w:val="007939D9"/>
    <w:rsid w:val="0079433A"/>
    <w:rsid w:val="00794C40"/>
    <w:rsid w:val="00794C47"/>
    <w:rsid w:val="00794D3D"/>
    <w:rsid w:val="00794F55"/>
    <w:rsid w:val="00795AF7"/>
    <w:rsid w:val="007961A8"/>
    <w:rsid w:val="007963A6"/>
    <w:rsid w:val="00796567"/>
    <w:rsid w:val="007969B8"/>
    <w:rsid w:val="007971D7"/>
    <w:rsid w:val="0079751A"/>
    <w:rsid w:val="00797C4F"/>
    <w:rsid w:val="007A0DAA"/>
    <w:rsid w:val="007A2005"/>
    <w:rsid w:val="007A2508"/>
    <w:rsid w:val="007A26FF"/>
    <w:rsid w:val="007A3406"/>
    <w:rsid w:val="007A369D"/>
    <w:rsid w:val="007A3EB4"/>
    <w:rsid w:val="007A43A1"/>
    <w:rsid w:val="007A5024"/>
    <w:rsid w:val="007A639F"/>
    <w:rsid w:val="007A6F90"/>
    <w:rsid w:val="007A74B4"/>
    <w:rsid w:val="007A752F"/>
    <w:rsid w:val="007A7881"/>
    <w:rsid w:val="007B0001"/>
    <w:rsid w:val="007B0D56"/>
    <w:rsid w:val="007B107A"/>
    <w:rsid w:val="007B120D"/>
    <w:rsid w:val="007B15BD"/>
    <w:rsid w:val="007B1826"/>
    <w:rsid w:val="007B2279"/>
    <w:rsid w:val="007B2D6E"/>
    <w:rsid w:val="007B2E6A"/>
    <w:rsid w:val="007B310C"/>
    <w:rsid w:val="007B3613"/>
    <w:rsid w:val="007B43E2"/>
    <w:rsid w:val="007B4465"/>
    <w:rsid w:val="007B4828"/>
    <w:rsid w:val="007B5195"/>
    <w:rsid w:val="007B6043"/>
    <w:rsid w:val="007B635F"/>
    <w:rsid w:val="007B6F87"/>
    <w:rsid w:val="007B7474"/>
    <w:rsid w:val="007B7602"/>
    <w:rsid w:val="007C0009"/>
    <w:rsid w:val="007C02F1"/>
    <w:rsid w:val="007C0413"/>
    <w:rsid w:val="007C06DB"/>
    <w:rsid w:val="007C0763"/>
    <w:rsid w:val="007C1278"/>
    <w:rsid w:val="007C1422"/>
    <w:rsid w:val="007C1FCF"/>
    <w:rsid w:val="007C2268"/>
    <w:rsid w:val="007C236D"/>
    <w:rsid w:val="007C2CA2"/>
    <w:rsid w:val="007C30AE"/>
    <w:rsid w:val="007C382B"/>
    <w:rsid w:val="007C3B73"/>
    <w:rsid w:val="007C3E04"/>
    <w:rsid w:val="007C3E40"/>
    <w:rsid w:val="007C3FE5"/>
    <w:rsid w:val="007C44DA"/>
    <w:rsid w:val="007C4ECC"/>
    <w:rsid w:val="007C522B"/>
    <w:rsid w:val="007C5D73"/>
    <w:rsid w:val="007C5D89"/>
    <w:rsid w:val="007C67C6"/>
    <w:rsid w:val="007C68E1"/>
    <w:rsid w:val="007C6989"/>
    <w:rsid w:val="007D04D0"/>
    <w:rsid w:val="007D06DE"/>
    <w:rsid w:val="007D089A"/>
    <w:rsid w:val="007D0C10"/>
    <w:rsid w:val="007D0F2E"/>
    <w:rsid w:val="007D11F9"/>
    <w:rsid w:val="007D1EB8"/>
    <w:rsid w:val="007D2B28"/>
    <w:rsid w:val="007D3522"/>
    <w:rsid w:val="007D3542"/>
    <w:rsid w:val="007D3A74"/>
    <w:rsid w:val="007D3CBC"/>
    <w:rsid w:val="007D3EF5"/>
    <w:rsid w:val="007D46C9"/>
    <w:rsid w:val="007D594D"/>
    <w:rsid w:val="007D696C"/>
    <w:rsid w:val="007E02AD"/>
    <w:rsid w:val="007E0A33"/>
    <w:rsid w:val="007E0AE8"/>
    <w:rsid w:val="007E155A"/>
    <w:rsid w:val="007E167C"/>
    <w:rsid w:val="007E16AC"/>
    <w:rsid w:val="007E1F03"/>
    <w:rsid w:val="007E2162"/>
    <w:rsid w:val="007E3B77"/>
    <w:rsid w:val="007E3C3F"/>
    <w:rsid w:val="007E3CD8"/>
    <w:rsid w:val="007E4C35"/>
    <w:rsid w:val="007E51E1"/>
    <w:rsid w:val="007E5881"/>
    <w:rsid w:val="007E5B17"/>
    <w:rsid w:val="007E618E"/>
    <w:rsid w:val="007E62B7"/>
    <w:rsid w:val="007E653B"/>
    <w:rsid w:val="007E7AE3"/>
    <w:rsid w:val="007E7D3B"/>
    <w:rsid w:val="007F0442"/>
    <w:rsid w:val="007F1106"/>
    <w:rsid w:val="007F12DF"/>
    <w:rsid w:val="007F1ECA"/>
    <w:rsid w:val="007F1F57"/>
    <w:rsid w:val="007F20AC"/>
    <w:rsid w:val="007F30E7"/>
    <w:rsid w:val="007F31F4"/>
    <w:rsid w:val="007F37D2"/>
    <w:rsid w:val="007F3F26"/>
    <w:rsid w:val="007F40C4"/>
    <w:rsid w:val="007F40D8"/>
    <w:rsid w:val="007F4382"/>
    <w:rsid w:val="007F4D0B"/>
    <w:rsid w:val="007F5296"/>
    <w:rsid w:val="007F57C7"/>
    <w:rsid w:val="007F5F1F"/>
    <w:rsid w:val="007F6077"/>
    <w:rsid w:val="007F7750"/>
    <w:rsid w:val="007F79FA"/>
    <w:rsid w:val="0080024F"/>
    <w:rsid w:val="00801577"/>
    <w:rsid w:val="00801A39"/>
    <w:rsid w:val="00801D52"/>
    <w:rsid w:val="0080234C"/>
    <w:rsid w:val="00802C97"/>
    <w:rsid w:val="0080316B"/>
    <w:rsid w:val="00803FC5"/>
    <w:rsid w:val="00804E08"/>
    <w:rsid w:val="0080563A"/>
    <w:rsid w:val="008063CD"/>
    <w:rsid w:val="008069C3"/>
    <w:rsid w:val="008071DB"/>
    <w:rsid w:val="00807356"/>
    <w:rsid w:val="0080753C"/>
    <w:rsid w:val="00807B94"/>
    <w:rsid w:val="008105A5"/>
    <w:rsid w:val="00810D05"/>
    <w:rsid w:val="00811488"/>
    <w:rsid w:val="00811637"/>
    <w:rsid w:val="00811BB0"/>
    <w:rsid w:val="008127AE"/>
    <w:rsid w:val="00813F54"/>
    <w:rsid w:val="0081429E"/>
    <w:rsid w:val="008146A3"/>
    <w:rsid w:val="00815652"/>
    <w:rsid w:val="008159EF"/>
    <w:rsid w:val="00815F22"/>
    <w:rsid w:val="008166F8"/>
    <w:rsid w:val="0081757E"/>
    <w:rsid w:val="00817A77"/>
    <w:rsid w:val="00820180"/>
    <w:rsid w:val="00820FC2"/>
    <w:rsid w:val="0082150F"/>
    <w:rsid w:val="00821721"/>
    <w:rsid w:val="00821A36"/>
    <w:rsid w:val="00821CA7"/>
    <w:rsid w:val="008223F9"/>
    <w:rsid w:val="00822C74"/>
    <w:rsid w:val="008231AF"/>
    <w:rsid w:val="008234A4"/>
    <w:rsid w:val="00823C61"/>
    <w:rsid w:val="00823D76"/>
    <w:rsid w:val="00824BDC"/>
    <w:rsid w:val="00825189"/>
    <w:rsid w:val="0082575E"/>
    <w:rsid w:val="00825B76"/>
    <w:rsid w:val="00825FDD"/>
    <w:rsid w:val="00825FF7"/>
    <w:rsid w:val="0082630E"/>
    <w:rsid w:val="00826BFE"/>
    <w:rsid w:val="008270D8"/>
    <w:rsid w:val="008274FF"/>
    <w:rsid w:val="00827A8C"/>
    <w:rsid w:val="00830959"/>
    <w:rsid w:val="0083108A"/>
    <w:rsid w:val="008317AC"/>
    <w:rsid w:val="00831CC9"/>
    <w:rsid w:val="00832076"/>
    <w:rsid w:val="00832F48"/>
    <w:rsid w:val="00833AE8"/>
    <w:rsid w:val="00833DDC"/>
    <w:rsid w:val="00834913"/>
    <w:rsid w:val="00835420"/>
    <w:rsid w:val="00835444"/>
    <w:rsid w:val="008359FD"/>
    <w:rsid w:val="00835E96"/>
    <w:rsid w:val="008361A8"/>
    <w:rsid w:val="008368AA"/>
    <w:rsid w:val="008369F5"/>
    <w:rsid w:val="00836B87"/>
    <w:rsid w:val="008372B3"/>
    <w:rsid w:val="008379B1"/>
    <w:rsid w:val="0084034C"/>
    <w:rsid w:val="00840F8A"/>
    <w:rsid w:val="00841544"/>
    <w:rsid w:val="00841ABA"/>
    <w:rsid w:val="008425EE"/>
    <w:rsid w:val="008427D8"/>
    <w:rsid w:val="0084384B"/>
    <w:rsid w:val="00843BEA"/>
    <w:rsid w:val="00843CB1"/>
    <w:rsid w:val="008445B8"/>
    <w:rsid w:val="00844675"/>
    <w:rsid w:val="008467C2"/>
    <w:rsid w:val="00846B57"/>
    <w:rsid w:val="00846C4E"/>
    <w:rsid w:val="00847880"/>
    <w:rsid w:val="00847BCB"/>
    <w:rsid w:val="00847C03"/>
    <w:rsid w:val="008508D1"/>
    <w:rsid w:val="00851600"/>
    <w:rsid w:val="0085182D"/>
    <w:rsid w:val="00851F43"/>
    <w:rsid w:val="00851FA2"/>
    <w:rsid w:val="00852899"/>
    <w:rsid w:val="00852A20"/>
    <w:rsid w:val="00853D7A"/>
    <w:rsid w:val="008550E3"/>
    <w:rsid w:val="008552B5"/>
    <w:rsid w:val="00857B51"/>
    <w:rsid w:val="00860C85"/>
    <w:rsid w:val="00860D1B"/>
    <w:rsid w:val="00861197"/>
    <w:rsid w:val="00861C0A"/>
    <w:rsid w:val="00861E75"/>
    <w:rsid w:val="008621B8"/>
    <w:rsid w:val="00862266"/>
    <w:rsid w:val="00863B46"/>
    <w:rsid w:val="00865199"/>
    <w:rsid w:val="00865381"/>
    <w:rsid w:val="0086544D"/>
    <w:rsid w:val="008657BC"/>
    <w:rsid w:val="00865A70"/>
    <w:rsid w:val="00865AAD"/>
    <w:rsid w:val="00865B21"/>
    <w:rsid w:val="00865BAE"/>
    <w:rsid w:val="00867C9C"/>
    <w:rsid w:val="0087035A"/>
    <w:rsid w:val="00870383"/>
    <w:rsid w:val="00870CA4"/>
    <w:rsid w:val="0087112D"/>
    <w:rsid w:val="0087156C"/>
    <w:rsid w:val="0087164E"/>
    <w:rsid w:val="00871928"/>
    <w:rsid w:val="00871F18"/>
    <w:rsid w:val="00871F4F"/>
    <w:rsid w:val="008736D4"/>
    <w:rsid w:val="00873B33"/>
    <w:rsid w:val="00873DA0"/>
    <w:rsid w:val="00873F68"/>
    <w:rsid w:val="00874060"/>
    <w:rsid w:val="00874076"/>
    <w:rsid w:val="008751F4"/>
    <w:rsid w:val="00875B4E"/>
    <w:rsid w:val="00875E37"/>
    <w:rsid w:val="008763CF"/>
    <w:rsid w:val="0087673D"/>
    <w:rsid w:val="00876CB6"/>
    <w:rsid w:val="00876E8A"/>
    <w:rsid w:val="00877846"/>
    <w:rsid w:val="00877F72"/>
    <w:rsid w:val="00880DAE"/>
    <w:rsid w:val="00881183"/>
    <w:rsid w:val="0088158A"/>
    <w:rsid w:val="00881923"/>
    <w:rsid w:val="008826B9"/>
    <w:rsid w:val="00882BBF"/>
    <w:rsid w:val="00882C71"/>
    <w:rsid w:val="008834D4"/>
    <w:rsid w:val="0088355D"/>
    <w:rsid w:val="0088360B"/>
    <w:rsid w:val="008838D8"/>
    <w:rsid w:val="00883969"/>
    <w:rsid w:val="00884872"/>
    <w:rsid w:val="00884B38"/>
    <w:rsid w:val="00885198"/>
    <w:rsid w:val="0088533C"/>
    <w:rsid w:val="00885603"/>
    <w:rsid w:val="00885DD6"/>
    <w:rsid w:val="00885DE5"/>
    <w:rsid w:val="008860C0"/>
    <w:rsid w:val="00886585"/>
    <w:rsid w:val="0088698A"/>
    <w:rsid w:val="00886A6D"/>
    <w:rsid w:val="00887447"/>
    <w:rsid w:val="00887D09"/>
    <w:rsid w:val="008903D2"/>
    <w:rsid w:val="00890B21"/>
    <w:rsid w:val="00890BA0"/>
    <w:rsid w:val="00890C6B"/>
    <w:rsid w:val="00890DDE"/>
    <w:rsid w:val="00891089"/>
    <w:rsid w:val="00891A53"/>
    <w:rsid w:val="00891C11"/>
    <w:rsid w:val="00891D99"/>
    <w:rsid w:val="00892119"/>
    <w:rsid w:val="008931F5"/>
    <w:rsid w:val="008936E9"/>
    <w:rsid w:val="00893C51"/>
    <w:rsid w:val="0089441A"/>
    <w:rsid w:val="00894AEE"/>
    <w:rsid w:val="0089578F"/>
    <w:rsid w:val="0089683F"/>
    <w:rsid w:val="008975A4"/>
    <w:rsid w:val="00897687"/>
    <w:rsid w:val="00897EE1"/>
    <w:rsid w:val="008A094E"/>
    <w:rsid w:val="008A099E"/>
    <w:rsid w:val="008A0A0D"/>
    <w:rsid w:val="008A2EA0"/>
    <w:rsid w:val="008A3275"/>
    <w:rsid w:val="008A3324"/>
    <w:rsid w:val="008A3690"/>
    <w:rsid w:val="008A3DC3"/>
    <w:rsid w:val="008A43D5"/>
    <w:rsid w:val="008A4A10"/>
    <w:rsid w:val="008A63FC"/>
    <w:rsid w:val="008A6829"/>
    <w:rsid w:val="008A7280"/>
    <w:rsid w:val="008A788E"/>
    <w:rsid w:val="008B00B6"/>
    <w:rsid w:val="008B08FB"/>
    <w:rsid w:val="008B0C67"/>
    <w:rsid w:val="008B0C9B"/>
    <w:rsid w:val="008B1365"/>
    <w:rsid w:val="008B1D83"/>
    <w:rsid w:val="008B3420"/>
    <w:rsid w:val="008B35AD"/>
    <w:rsid w:val="008B3BEE"/>
    <w:rsid w:val="008B487E"/>
    <w:rsid w:val="008B4A6E"/>
    <w:rsid w:val="008B556F"/>
    <w:rsid w:val="008B5BB6"/>
    <w:rsid w:val="008B5D5C"/>
    <w:rsid w:val="008B680B"/>
    <w:rsid w:val="008B6F66"/>
    <w:rsid w:val="008B7250"/>
    <w:rsid w:val="008B7338"/>
    <w:rsid w:val="008B7373"/>
    <w:rsid w:val="008B7430"/>
    <w:rsid w:val="008B748E"/>
    <w:rsid w:val="008B764D"/>
    <w:rsid w:val="008B7B76"/>
    <w:rsid w:val="008C02D6"/>
    <w:rsid w:val="008C062D"/>
    <w:rsid w:val="008C0C0A"/>
    <w:rsid w:val="008C16D1"/>
    <w:rsid w:val="008C1800"/>
    <w:rsid w:val="008C246A"/>
    <w:rsid w:val="008C24A6"/>
    <w:rsid w:val="008C2661"/>
    <w:rsid w:val="008C2CA7"/>
    <w:rsid w:val="008C3384"/>
    <w:rsid w:val="008C3888"/>
    <w:rsid w:val="008C3A66"/>
    <w:rsid w:val="008C3BA9"/>
    <w:rsid w:val="008C43AE"/>
    <w:rsid w:val="008C4DD2"/>
    <w:rsid w:val="008C528A"/>
    <w:rsid w:val="008C5648"/>
    <w:rsid w:val="008C5C9A"/>
    <w:rsid w:val="008C5E19"/>
    <w:rsid w:val="008C60EB"/>
    <w:rsid w:val="008C655F"/>
    <w:rsid w:val="008C6599"/>
    <w:rsid w:val="008C7027"/>
    <w:rsid w:val="008C76CC"/>
    <w:rsid w:val="008C77A6"/>
    <w:rsid w:val="008C7BD8"/>
    <w:rsid w:val="008C7F71"/>
    <w:rsid w:val="008D0047"/>
    <w:rsid w:val="008D04E1"/>
    <w:rsid w:val="008D0E33"/>
    <w:rsid w:val="008D165C"/>
    <w:rsid w:val="008D1AA6"/>
    <w:rsid w:val="008D1D93"/>
    <w:rsid w:val="008D228E"/>
    <w:rsid w:val="008D25A3"/>
    <w:rsid w:val="008D2EA0"/>
    <w:rsid w:val="008D3807"/>
    <w:rsid w:val="008D3A21"/>
    <w:rsid w:val="008D44F4"/>
    <w:rsid w:val="008D4559"/>
    <w:rsid w:val="008D4576"/>
    <w:rsid w:val="008D6E45"/>
    <w:rsid w:val="008D7472"/>
    <w:rsid w:val="008D7CB4"/>
    <w:rsid w:val="008E009B"/>
    <w:rsid w:val="008E1043"/>
    <w:rsid w:val="008E1152"/>
    <w:rsid w:val="008E1787"/>
    <w:rsid w:val="008E18E4"/>
    <w:rsid w:val="008E1C56"/>
    <w:rsid w:val="008E32AD"/>
    <w:rsid w:val="008E3D2A"/>
    <w:rsid w:val="008E4044"/>
    <w:rsid w:val="008E45A6"/>
    <w:rsid w:val="008E537B"/>
    <w:rsid w:val="008E65DD"/>
    <w:rsid w:val="008E6F33"/>
    <w:rsid w:val="008E7068"/>
    <w:rsid w:val="008E75E6"/>
    <w:rsid w:val="008E76B5"/>
    <w:rsid w:val="008F059E"/>
    <w:rsid w:val="008F0965"/>
    <w:rsid w:val="008F0A66"/>
    <w:rsid w:val="008F133A"/>
    <w:rsid w:val="008F181C"/>
    <w:rsid w:val="008F1C18"/>
    <w:rsid w:val="008F204B"/>
    <w:rsid w:val="008F249A"/>
    <w:rsid w:val="008F2B45"/>
    <w:rsid w:val="008F2ECD"/>
    <w:rsid w:val="008F349E"/>
    <w:rsid w:val="008F3B1D"/>
    <w:rsid w:val="008F3D97"/>
    <w:rsid w:val="008F4100"/>
    <w:rsid w:val="008F4A89"/>
    <w:rsid w:val="008F4FC1"/>
    <w:rsid w:val="008F59B7"/>
    <w:rsid w:val="008F5B79"/>
    <w:rsid w:val="008F5FBF"/>
    <w:rsid w:val="008F65EF"/>
    <w:rsid w:val="008F6ACA"/>
    <w:rsid w:val="008F7420"/>
    <w:rsid w:val="008F7750"/>
    <w:rsid w:val="009000B1"/>
    <w:rsid w:val="009002C6"/>
    <w:rsid w:val="009004F0"/>
    <w:rsid w:val="009007ED"/>
    <w:rsid w:val="00900B58"/>
    <w:rsid w:val="009013E1"/>
    <w:rsid w:val="009017AF"/>
    <w:rsid w:val="00901918"/>
    <w:rsid w:val="00902128"/>
    <w:rsid w:val="009026DC"/>
    <w:rsid w:val="00903268"/>
    <w:rsid w:val="00903513"/>
    <w:rsid w:val="00903B37"/>
    <w:rsid w:val="00904D6A"/>
    <w:rsid w:val="00904EC1"/>
    <w:rsid w:val="009052CF"/>
    <w:rsid w:val="00905395"/>
    <w:rsid w:val="00905572"/>
    <w:rsid w:val="009057EB"/>
    <w:rsid w:val="00905E4A"/>
    <w:rsid w:val="00905FC4"/>
    <w:rsid w:val="009077DC"/>
    <w:rsid w:val="00910240"/>
    <w:rsid w:val="0091050C"/>
    <w:rsid w:val="00910CBD"/>
    <w:rsid w:val="00910CD3"/>
    <w:rsid w:val="00911312"/>
    <w:rsid w:val="00911722"/>
    <w:rsid w:val="00912D0B"/>
    <w:rsid w:val="0091456C"/>
    <w:rsid w:val="009146E5"/>
    <w:rsid w:val="009158E0"/>
    <w:rsid w:val="00915B36"/>
    <w:rsid w:val="00916252"/>
    <w:rsid w:val="00916714"/>
    <w:rsid w:val="00916BBB"/>
    <w:rsid w:val="00917304"/>
    <w:rsid w:val="00917A78"/>
    <w:rsid w:val="009204D3"/>
    <w:rsid w:val="009209A1"/>
    <w:rsid w:val="00921714"/>
    <w:rsid w:val="00922742"/>
    <w:rsid w:val="00922F3C"/>
    <w:rsid w:val="009231DD"/>
    <w:rsid w:val="00923570"/>
    <w:rsid w:val="009235F8"/>
    <w:rsid w:val="0092389B"/>
    <w:rsid w:val="00925B90"/>
    <w:rsid w:val="00927898"/>
    <w:rsid w:val="00927A7A"/>
    <w:rsid w:val="00927AA6"/>
    <w:rsid w:val="00927BE6"/>
    <w:rsid w:val="00927BF4"/>
    <w:rsid w:val="009303D4"/>
    <w:rsid w:val="00930412"/>
    <w:rsid w:val="00930DF5"/>
    <w:rsid w:val="0093120B"/>
    <w:rsid w:val="0093191C"/>
    <w:rsid w:val="00931D7C"/>
    <w:rsid w:val="00933512"/>
    <w:rsid w:val="00933AAD"/>
    <w:rsid w:val="00933EEB"/>
    <w:rsid w:val="00934116"/>
    <w:rsid w:val="00934A02"/>
    <w:rsid w:val="009358EA"/>
    <w:rsid w:val="00935943"/>
    <w:rsid w:val="00935B60"/>
    <w:rsid w:val="00936A50"/>
    <w:rsid w:val="00936ABE"/>
    <w:rsid w:val="00936DF5"/>
    <w:rsid w:val="00937D0E"/>
    <w:rsid w:val="00937EE9"/>
    <w:rsid w:val="0094051D"/>
    <w:rsid w:val="009407FD"/>
    <w:rsid w:val="00940A54"/>
    <w:rsid w:val="00940FF8"/>
    <w:rsid w:val="00941654"/>
    <w:rsid w:val="0094166A"/>
    <w:rsid w:val="00942115"/>
    <w:rsid w:val="0094235C"/>
    <w:rsid w:val="00942466"/>
    <w:rsid w:val="00942CAC"/>
    <w:rsid w:val="00942E5D"/>
    <w:rsid w:val="009437E6"/>
    <w:rsid w:val="009438F8"/>
    <w:rsid w:val="00943D54"/>
    <w:rsid w:val="00944A07"/>
    <w:rsid w:val="00944FE6"/>
    <w:rsid w:val="00945838"/>
    <w:rsid w:val="00945E48"/>
    <w:rsid w:val="009469BD"/>
    <w:rsid w:val="00946E2B"/>
    <w:rsid w:val="0094769C"/>
    <w:rsid w:val="009478E6"/>
    <w:rsid w:val="0094790B"/>
    <w:rsid w:val="00947D19"/>
    <w:rsid w:val="009503B4"/>
    <w:rsid w:val="009505B4"/>
    <w:rsid w:val="00951672"/>
    <w:rsid w:val="00951EF9"/>
    <w:rsid w:val="00952520"/>
    <w:rsid w:val="00953076"/>
    <w:rsid w:val="0095342D"/>
    <w:rsid w:val="00953AEA"/>
    <w:rsid w:val="009541CB"/>
    <w:rsid w:val="0095429A"/>
    <w:rsid w:val="00954BB2"/>
    <w:rsid w:val="00955187"/>
    <w:rsid w:val="00955A31"/>
    <w:rsid w:val="00957AD2"/>
    <w:rsid w:val="00957AF8"/>
    <w:rsid w:val="0096036B"/>
    <w:rsid w:val="00960539"/>
    <w:rsid w:val="00960669"/>
    <w:rsid w:val="00962519"/>
    <w:rsid w:val="00962C63"/>
    <w:rsid w:val="009639B5"/>
    <w:rsid w:val="00963A80"/>
    <w:rsid w:val="009643C8"/>
    <w:rsid w:val="00964661"/>
    <w:rsid w:val="009646B3"/>
    <w:rsid w:val="00964D49"/>
    <w:rsid w:val="009654C4"/>
    <w:rsid w:val="0096579D"/>
    <w:rsid w:val="00966292"/>
    <w:rsid w:val="009665FA"/>
    <w:rsid w:val="00966763"/>
    <w:rsid w:val="00966A25"/>
    <w:rsid w:val="00966C72"/>
    <w:rsid w:val="00966E6C"/>
    <w:rsid w:val="009673F3"/>
    <w:rsid w:val="0096757E"/>
    <w:rsid w:val="009701B6"/>
    <w:rsid w:val="00970256"/>
    <w:rsid w:val="009704A0"/>
    <w:rsid w:val="009708B4"/>
    <w:rsid w:val="009719A9"/>
    <w:rsid w:val="00971D5B"/>
    <w:rsid w:val="009722E5"/>
    <w:rsid w:val="00972BD8"/>
    <w:rsid w:val="009730DB"/>
    <w:rsid w:val="00973DDA"/>
    <w:rsid w:val="0097448D"/>
    <w:rsid w:val="00974A6F"/>
    <w:rsid w:val="00974CCC"/>
    <w:rsid w:val="00975418"/>
    <w:rsid w:val="00975514"/>
    <w:rsid w:val="00975B2C"/>
    <w:rsid w:val="0097667C"/>
    <w:rsid w:val="00976EFB"/>
    <w:rsid w:val="00977058"/>
    <w:rsid w:val="0097720D"/>
    <w:rsid w:val="0097730A"/>
    <w:rsid w:val="00977D89"/>
    <w:rsid w:val="009800FE"/>
    <w:rsid w:val="00980492"/>
    <w:rsid w:val="0098061B"/>
    <w:rsid w:val="00981366"/>
    <w:rsid w:val="009817C3"/>
    <w:rsid w:val="00981ED3"/>
    <w:rsid w:val="009836B6"/>
    <w:rsid w:val="00983968"/>
    <w:rsid w:val="00983F0E"/>
    <w:rsid w:val="00984ACE"/>
    <w:rsid w:val="00985326"/>
    <w:rsid w:val="009855A9"/>
    <w:rsid w:val="00985912"/>
    <w:rsid w:val="00986287"/>
    <w:rsid w:val="00986318"/>
    <w:rsid w:val="009865F9"/>
    <w:rsid w:val="00987CF2"/>
    <w:rsid w:val="009903ED"/>
    <w:rsid w:val="00990CAA"/>
    <w:rsid w:val="00990E00"/>
    <w:rsid w:val="00991053"/>
    <w:rsid w:val="009914A9"/>
    <w:rsid w:val="009922D0"/>
    <w:rsid w:val="00992496"/>
    <w:rsid w:val="009924D9"/>
    <w:rsid w:val="009928AC"/>
    <w:rsid w:val="00993ACE"/>
    <w:rsid w:val="0099425A"/>
    <w:rsid w:val="00994502"/>
    <w:rsid w:val="00994CB3"/>
    <w:rsid w:val="009955EF"/>
    <w:rsid w:val="00995769"/>
    <w:rsid w:val="00995B51"/>
    <w:rsid w:val="00995B8E"/>
    <w:rsid w:val="00995D79"/>
    <w:rsid w:val="00995DA8"/>
    <w:rsid w:val="00996179"/>
    <w:rsid w:val="009964EF"/>
    <w:rsid w:val="0099650C"/>
    <w:rsid w:val="009969E4"/>
    <w:rsid w:val="00996CA4"/>
    <w:rsid w:val="0099700E"/>
    <w:rsid w:val="00997038"/>
    <w:rsid w:val="00997558"/>
    <w:rsid w:val="009A04F8"/>
    <w:rsid w:val="009A0B1F"/>
    <w:rsid w:val="009A1977"/>
    <w:rsid w:val="009A2449"/>
    <w:rsid w:val="009A2602"/>
    <w:rsid w:val="009A2AC0"/>
    <w:rsid w:val="009A2BC9"/>
    <w:rsid w:val="009A308B"/>
    <w:rsid w:val="009A3292"/>
    <w:rsid w:val="009A39EF"/>
    <w:rsid w:val="009A3E5C"/>
    <w:rsid w:val="009A4656"/>
    <w:rsid w:val="009A490A"/>
    <w:rsid w:val="009A49BC"/>
    <w:rsid w:val="009A4A86"/>
    <w:rsid w:val="009A4D82"/>
    <w:rsid w:val="009A4E07"/>
    <w:rsid w:val="009A5294"/>
    <w:rsid w:val="009A55BC"/>
    <w:rsid w:val="009A5956"/>
    <w:rsid w:val="009A5E65"/>
    <w:rsid w:val="009A5FB8"/>
    <w:rsid w:val="009A60FB"/>
    <w:rsid w:val="009A74BE"/>
    <w:rsid w:val="009A7F5E"/>
    <w:rsid w:val="009B04A2"/>
    <w:rsid w:val="009B0AC7"/>
    <w:rsid w:val="009B1156"/>
    <w:rsid w:val="009B1A38"/>
    <w:rsid w:val="009B2262"/>
    <w:rsid w:val="009B2D67"/>
    <w:rsid w:val="009B31AB"/>
    <w:rsid w:val="009B3DC0"/>
    <w:rsid w:val="009B40F5"/>
    <w:rsid w:val="009B45D8"/>
    <w:rsid w:val="009B45D9"/>
    <w:rsid w:val="009B5505"/>
    <w:rsid w:val="009B596C"/>
    <w:rsid w:val="009B5BD1"/>
    <w:rsid w:val="009B5CEC"/>
    <w:rsid w:val="009B5E46"/>
    <w:rsid w:val="009B5F0B"/>
    <w:rsid w:val="009B6064"/>
    <w:rsid w:val="009B6D78"/>
    <w:rsid w:val="009B6FB3"/>
    <w:rsid w:val="009B7740"/>
    <w:rsid w:val="009C0287"/>
    <w:rsid w:val="009C05A8"/>
    <w:rsid w:val="009C074F"/>
    <w:rsid w:val="009C0F94"/>
    <w:rsid w:val="009C128D"/>
    <w:rsid w:val="009C1294"/>
    <w:rsid w:val="009C1B0A"/>
    <w:rsid w:val="009C1B5B"/>
    <w:rsid w:val="009C1F80"/>
    <w:rsid w:val="009C2054"/>
    <w:rsid w:val="009C3227"/>
    <w:rsid w:val="009C3314"/>
    <w:rsid w:val="009C40FC"/>
    <w:rsid w:val="009C4555"/>
    <w:rsid w:val="009C491B"/>
    <w:rsid w:val="009C4CB5"/>
    <w:rsid w:val="009C4E40"/>
    <w:rsid w:val="009C4F85"/>
    <w:rsid w:val="009C5219"/>
    <w:rsid w:val="009C565D"/>
    <w:rsid w:val="009C6381"/>
    <w:rsid w:val="009C6AEA"/>
    <w:rsid w:val="009C6E4D"/>
    <w:rsid w:val="009C6EF8"/>
    <w:rsid w:val="009D0CF6"/>
    <w:rsid w:val="009D10B9"/>
    <w:rsid w:val="009D28E6"/>
    <w:rsid w:val="009D3251"/>
    <w:rsid w:val="009D3357"/>
    <w:rsid w:val="009D3C5F"/>
    <w:rsid w:val="009D3D1E"/>
    <w:rsid w:val="009D40A5"/>
    <w:rsid w:val="009D40BB"/>
    <w:rsid w:val="009D48A0"/>
    <w:rsid w:val="009D4F8F"/>
    <w:rsid w:val="009D5A3A"/>
    <w:rsid w:val="009D5B23"/>
    <w:rsid w:val="009D622C"/>
    <w:rsid w:val="009D6C5C"/>
    <w:rsid w:val="009D7757"/>
    <w:rsid w:val="009E01D7"/>
    <w:rsid w:val="009E11A7"/>
    <w:rsid w:val="009E190A"/>
    <w:rsid w:val="009E1B16"/>
    <w:rsid w:val="009E2300"/>
    <w:rsid w:val="009E27BE"/>
    <w:rsid w:val="009E2A63"/>
    <w:rsid w:val="009E4514"/>
    <w:rsid w:val="009E5388"/>
    <w:rsid w:val="009E53B5"/>
    <w:rsid w:val="009E6462"/>
    <w:rsid w:val="009E67BF"/>
    <w:rsid w:val="009E6AFE"/>
    <w:rsid w:val="009E70BB"/>
    <w:rsid w:val="009E7540"/>
    <w:rsid w:val="009F0694"/>
    <w:rsid w:val="009F2651"/>
    <w:rsid w:val="009F28EF"/>
    <w:rsid w:val="009F2DF5"/>
    <w:rsid w:val="009F2E50"/>
    <w:rsid w:val="009F3840"/>
    <w:rsid w:val="009F3ACC"/>
    <w:rsid w:val="009F478E"/>
    <w:rsid w:val="009F48F7"/>
    <w:rsid w:val="009F4984"/>
    <w:rsid w:val="009F4E3B"/>
    <w:rsid w:val="009F5680"/>
    <w:rsid w:val="009F5845"/>
    <w:rsid w:val="009F58B1"/>
    <w:rsid w:val="009F61AC"/>
    <w:rsid w:val="009F66FA"/>
    <w:rsid w:val="009F71F0"/>
    <w:rsid w:val="009F7A34"/>
    <w:rsid w:val="009F7C1A"/>
    <w:rsid w:val="009F7DBE"/>
    <w:rsid w:val="00A00041"/>
    <w:rsid w:val="00A0034F"/>
    <w:rsid w:val="00A00A8E"/>
    <w:rsid w:val="00A01885"/>
    <w:rsid w:val="00A019E0"/>
    <w:rsid w:val="00A01B9E"/>
    <w:rsid w:val="00A02D80"/>
    <w:rsid w:val="00A03678"/>
    <w:rsid w:val="00A03A37"/>
    <w:rsid w:val="00A03D70"/>
    <w:rsid w:val="00A04416"/>
    <w:rsid w:val="00A05CF5"/>
    <w:rsid w:val="00A05F52"/>
    <w:rsid w:val="00A060B7"/>
    <w:rsid w:val="00A066A6"/>
    <w:rsid w:val="00A06B0C"/>
    <w:rsid w:val="00A06B49"/>
    <w:rsid w:val="00A06CDE"/>
    <w:rsid w:val="00A06EC7"/>
    <w:rsid w:val="00A06F23"/>
    <w:rsid w:val="00A077CF"/>
    <w:rsid w:val="00A106A7"/>
    <w:rsid w:val="00A10850"/>
    <w:rsid w:val="00A10DD0"/>
    <w:rsid w:val="00A11273"/>
    <w:rsid w:val="00A1185E"/>
    <w:rsid w:val="00A118D2"/>
    <w:rsid w:val="00A11B3C"/>
    <w:rsid w:val="00A11F45"/>
    <w:rsid w:val="00A128D6"/>
    <w:rsid w:val="00A12C04"/>
    <w:rsid w:val="00A14594"/>
    <w:rsid w:val="00A14875"/>
    <w:rsid w:val="00A14991"/>
    <w:rsid w:val="00A149F5"/>
    <w:rsid w:val="00A14D43"/>
    <w:rsid w:val="00A14D52"/>
    <w:rsid w:val="00A15599"/>
    <w:rsid w:val="00A1573D"/>
    <w:rsid w:val="00A15860"/>
    <w:rsid w:val="00A159AA"/>
    <w:rsid w:val="00A160EC"/>
    <w:rsid w:val="00A162BC"/>
    <w:rsid w:val="00A1642C"/>
    <w:rsid w:val="00A17078"/>
    <w:rsid w:val="00A17293"/>
    <w:rsid w:val="00A17554"/>
    <w:rsid w:val="00A20528"/>
    <w:rsid w:val="00A2060D"/>
    <w:rsid w:val="00A20A7D"/>
    <w:rsid w:val="00A20E5F"/>
    <w:rsid w:val="00A21090"/>
    <w:rsid w:val="00A215BB"/>
    <w:rsid w:val="00A221EB"/>
    <w:rsid w:val="00A22C75"/>
    <w:rsid w:val="00A237CD"/>
    <w:rsid w:val="00A23B6A"/>
    <w:rsid w:val="00A241DE"/>
    <w:rsid w:val="00A24D27"/>
    <w:rsid w:val="00A24E7A"/>
    <w:rsid w:val="00A25225"/>
    <w:rsid w:val="00A26140"/>
    <w:rsid w:val="00A262FC"/>
    <w:rsid w:val="00A26985"/>
    <w:rsid w:val="00A26EAC"/>
    <w:rsid w:val="00A2796D"/>
    <w:rsid w:val="00A27D30"/>
    <w:rsid w:val="00A27D33"/>
    <w:rsid w:val="00A27E07"/>
    <w:rsid w:val="00A27E0F"/>
    <w:rsid w:val="00A3059E"/>
    <w:rsid w:val="00A30636"/>
    <w:rsid w:val="00A306A2"/>
    <w:rsid w:val="00A31CEB"/>
    <w:rsid w:val="00A32033"/>
    <w:rsid w:val="00A32367"/>
    <w:rsid w:val="00A32808"/>
    <w:rsid w:val="00A328D8"/>
    <w:rsid w:val="00A32972"/>
    <w:rsid w:val="00A32EE8"/>
    <w:rsid w:val="00A3504C"/>
    <w:rsid w:val="00A353C8"/>
    <w:rsid w:val="00A35791"/>
    <w:rsid w:val="00A35DB3"/>
    <w:rsid w:val="00A36021"/>
    <w:rsid w:val="00A360EA"/>
    <w:rsid w:val="00A3643C"/>
    <w:rsid w:val="00A3650D"/>
    <w:rsid w:val="00A3690A"/>
    <w:rsid w:val="00A371EC"/>
    <w:rsid w:val="00A37220"/>
    <w:rsid w:val="00A37CD5"/>
    <w:rsid w:val="00A4022B"/>
    <w:rsid w:val="00A403D7"/>
    <w:rsid w:val="00A40A07"/>
    <w:rsid w:val="00A41A2A"/>
    <w:rsid w:val="00A41B68"/>
    <w:rsid w:val="00A41E53"/>
    <w:rsid w:val="00A42B03"/>
    <w:rsid w:val="00A433D0"/>
    <w:rsid w:val="00A43519"/>
    <w:rsid w:val="00A4377C"/>
    <w:rsid w:val="00A43DFB"/>
    <w:rsid w:val="00A43F33"/>
    <w:rsid w:val="00A44170"/>
    <w:rsid w:val="00A44C19"/>
    <w:rsid w:val="00A44E63"/>
    <w:rsid w:val="00A466CA"/>
    <w:rsid w:val="00A46F50"/>
    <w:rsid w:val="00A47C03"/>
    <w:rsid w:val="00A502BD"/>
    <w:rsid w:val="00A50948"/>
    <w:rsid w:val="00A509CE"/>
    <w:rsid w:val="00A51AF6"/>
    <w:rsid w:val="00A5264A"/>
    <w:rsid w:val="00A52B55"/>
    <w:rsid w:val="00A538C4"/>
    <w:rsid w:val="00A53DD0"/>
    <w:rsid w:val="00A5476B"/>
    <w:rsid w:val="00A54BD2"/>
    <w:rsid w:val="00A556DD"/>
    <w:rsid w:val="00A565F7"/>
    <w:rsid w:val="00A56D30"/>
    <w:rsid w:val="00A6126A"/>
    <w:rsid w:val="00A61550"/>
    <w:rsid w:val="00A61DAA"/>
    <w:rsid w:val="00A6327B"/>
    <w:rsid w:val="00A63506"/>
    <w:rsid w:val="00A637A4"/>
    <w:rsid w:val="00A63C1D"/>
    <w:rsid w:val="00A63E17"/>
    <w:rsid w:val="00A63E58"/>
    <w:rsid w:val="00A643D9"/>
    <w:rsid w:val="00A645AF"/>
    <w:rsid w:val="00A64E2B"/>
    <w:rsid w:val="00A65128"/>
    <w:rsid w:val="00A661E4"/>
    <w:rsid w:val="00A665E0"/>
    <w:rsid w:val="00A66B87"/>
    <w:rsid w:val="00A7147F"/>
    <w:rsid w:val="00A72249"/>
    <w:rsid w:val="00A72FF8"/>
    <w:rsid w:val="00A7366E"/>
    <w:rsid w:val="00A7393F"/>
    <w:rsid w:val="00A73F34"/>
    <w:rsid w:val="00A740E4"/>
    <w:rsid w:val="00A75492"/>
    <w:rsid w:val="00A769F9"/>
    <w:rsid w:val="00A76C36"/>
    <w:rsid w:val="00A76D53"/>
    <w:rsid w:val="00A76E34"/>
    <w:rsid w:val="00A77745"/>
    <w:rsid w:val="00A77887"/>
    <w:rsid w:val="00A77A08"/>
    <w:rsid w:val="00A806B7"/>
    <w:rsid w:val="00A809E4"/>
    <w:rsid w:val="00A80E49"/>
    <w:rsid w:val="00A80EB3"/>
    <w:rsid w:val="00A81099"/>
    <w:rsid w:val="00A81742"/>
    <w:rsid w:val="00A83188"/>
    <w:rsid w:val="00A831BE"/>
    <w:rsid w:val="00A835C6"/>
    <w:rsid w:val="00A8360F"/>
    <w:rsid w:val="00A84516"/>
    <w:rsid w:val="00A8481C"/>
    <w:rsid w:val="00A84945"/>
    <w:rsid w:val="00A84AFF"/>
    <w:rsid w:val="00A85994"/>
    <w:rsid w:val="00A8609C"/>
    <w:rsid w:val="00A86B18"/>
    <w:rsid w:val="00A86B93"/>
    <w:rsid w:val="00A87506"/>
    <w:rsid w:val="00A87AE7"/>
    <w:rsid w:val="00A90565"/>
    <w:rsid w:val="00A90D58"/>
    <w:rsid w:val="00A9102E"/>
    <w:rsid w:val="00A91BB7"/>
    <w:rsid w:val="00A91E4C"/>
    <w:rsid w:val="00A9243C"/>
    <w:rsid w:val="00A935A3"/>
    <w:rsid w:val="00A93DC6"/>
    <w:rsid w:val="00A93ECE"/>
    <w:rsid w:val="00A949F3"/>
    <w:rsid w:val="00A94FB7"/>
    <w:rsid w:val="00A95B68"/>
    <w:rsid w:val="00A95FDA"/>
    <w:rsid w:val="00A9605A"/>
    <w:rsid w:val="00A96BAF"/>
    <w:rsid w:val="00A96FC0"/>
    <w:rsid w:val="00A97008"/>
    <w:rsid w:val="00A97BB4"/>
    <w:rsid w:val="00AA0644"/>
    <w:rsid w:val="00AA14CF"/>
    <w:rsid w:val="00AA1D50"/>
    <w:rsid w:val="00AA1F10"/>
    <w:rsid w:val="00AA3061"/>
    <w:rsid w:val="00AA30A4"/>
    <w:rsid w:val="00AA31EE"/>
    <w:rsid w:val="00AA35AE"/>
    <w:rsid w:val="00AA4196"/>
    <w:rsid w:val="00AA476D"/>
    <w:rsid w:val="00AA47A3"/>
    <w:rsid w:val="00AA4B70"/>
    <w:rsid w:val="00AA5540"/>
    <w:rsid w:val="00AA5BE3"/>
    <w:rsid w:val="00AA5F24"/>
    <w:rsid w:val="00AA60B0"/>
    <w:rsid w:val="00AA6922"/>
    <w:rsid w:val="00AA6936"/>
    <w:rsid w:val="00AA6998"/>
    <w:rsid w:val="00AA7A96"/>
    <w:rsid w:val="00AA7E1B"/>
    <w:rsid w:val="00AB0483"/>
    <w:rsid w:val="00AB0AED"/>
    <w:rsid w:val="00AB0F89"/>
    <w:rsid w:val="00AB10BC"/>
    <w:rsid w:val="00AB147E"/>
    <w:rsid w:val="00AB31E7"/>
    <w:rsid w:val="00AB3E41"/>
    <w:rsid w:val="00AB3F28"/>
    <w:rsid w:val="00AB40AE"/>
    <w:rsid w:val="00AB4AEA"/>
    <w:rsid w:val="00AB4F61"/>
    <w:rsid w:val="00AB573E"/>
    <w:rsid w:val="00AB5E13"/>
    <w:rsid w:val="00AB642B"/>
    <w:rsid w:val="00AB6C04"/>
    <w:rsid w:val="00AB6EE5"/>
    <w:rsid w:val="00AB7358"/>
    <w:rsid w:val="00AB7DEB"/>
    <w:rsid w:val="00AB7FDB"/>
    <w:rsid w:val="00AC0DC5"/>
    <w:rsid w:val="00AC1A52"/>
    <w:rsid w:val="00AC1B15"/>
    <w:rsid w:val="00AC1B59"/>
    <w:rsid w:val="00AC1EDB"/>
    <w:rsid w:val="00AC2107"/>
    <w:rsid w:val="00AC2148"/>
    <w:rsid w:val="00AC2928"/>
    <w:rsid w:val="00AC2D97"/>
    <w:rsid w:val="00AC32B7"/>
    <w:rsid w:val="00AC33AF"/>
    <w:rsid w:val="00AC374B"/>
    <w:rsid w:val="00AC3836"/>
    <w:rsid w:val="00AC410E"/>
    <w:rsid w:val="00AC4C48"/>
    <w:rsid w:val="00AC5587"/>
    <w:rsid w:val="00AC5FF4"/>
    <w:rsid w:val="00AC73D7"/>
    <w:rsid w:val="00AC73DC"/>
    <w:rsid w:val="00AC79A5"/>
    <w:rsid w:val="00AC7D48"/>
    <w:rsid w:val="00AC7EB1"/>
    <w:rsid w:val="00AD01B8"/>
    <w:rsid w:val="00AD0E77"/>
    <w:rsid w:val="00AD0F72"/>
    <w:rsid w:val="00AD1AB6"/>
    <w:rsid w:val="00AD1D14"/>
    <w:rsid w:val="00AD20AE"/>
    <w:rsid w:val="00AD2356"/>
    <w:rsid w:val="00AD25A0"/>
    <w:rsid w:val="00AD2958"/>
    <w:rsid w:val="00AD337A"/>
    <w:rsid w:val="00AD3681"/>
    <w:rsid w:val="00AD3AEF"/>
    <w:rsid w:val="00AD52A9"/>
    <w:rsid w:val="00AD533F"/>
    <w:rsid w:val="00AD54E4"/>
    <w:rsid w:val="00AD6C68"/>
    <w:rsid w:val="00AD75AD"/>
    <w:rsid w:val="00AD76A2"/>
    <w:rsid w:val="00AD77D1"/>
    <w:rsid w:val="00AD7FAF"/>
    <w:rsid w:val="00AE00BC"/>
    <w:rsid w:val="00AE1092"/>
    <w:rsid w:val="00AE1735"/>
    <w:rsid w:val="00AE17AA"/>
    <w:rsid w:val="00AE2A4E"/>
    <w:rsid w:val="00AE2D7A"/>
    <w:rsid w:val="00AE2E81"/>
    <w:rsid w:val="00AE387A"/>
    <w:rsid w:val="00AE3A35"/>
    <w:rsid w:val="00AE3CF0"/>
    <w:rsid w:val="00AE488C"/>
    <w:rsid w:val="00AE4C20"/>
    <w:rsid w:val="00AE5044"/>
    <w:rsid w:val="00AE53A3"/>
    <w:rsid w:val="00AE5CCD"/>
    <w:rsid w:val="00AE5DEF"/>
    <w:rsid w:val="00AE679A"/>
    <w:rsid w:val="00AE6A2D"/>
    <w:rsid w:val="00AE6D36"/>
    <w:rsid w:val="00AE6FED"/>
    <w:rsid w:val="00AE7263"/>
    <w:rsid w:val="00AE72A2"/>
    <w:rsid w:val="00AF0503"/>
    <w:rsid w:val="00AF080B"/>
    <w:rsid w:val="00AF0B65"/>
    <w:rsid w:val="00AF1AA2"/>
    <w:rsid w:val="00AF2243"/>
    <w:rsid w:val="00AF242B"/>
    <w:rsid w:val="00AF246B"/>
    <w:rsid w:val="00AF2850"/>
    <w:rsid w:val="00AF2C6F"/>
    <w:rsid w:val="00AF3578"/>
    <w:rsid w:val="00AF3E63"/>
    <w:rsid w:val="00AF3EBA"/>
    <w:rsid w:val="00AF40FD"/>
    <w:rsid w:val="00AF42F3"/>
    <w:rsid w:val="00AF47F0"/>
    <w:rsid w:val="00AF489F"/>
    <w:rsid w:val="00AF4D94"/>
    <w:rsid w:val="00AF5A8E"/>
    <w:rsid w:val="00AF5D1E"/>
    <w:rsid w:val="00AF5F0C"/>
    <w:rsid w:val="00AF63B2"/>
    <w:rsid w:val="00AF656C"/>
    <w:rsid w:val="00AF665C"/>
    <w:rsid w:val="00AF67CE"/>
    <w:rsid w:val="00AF73E3"/>
    <w:rsid w:val="00AF7CE6"/>
    <w:rsid w:val="00B000CE"/>
    <w:rsid w:val="00B0095C"/>
    <w:rsid w:val="00B00B36"/>
    <w:rsid w:val="00B00ED0"/>
    <w:rsid w:val="00B02992"/>
    <w:rsid w:val="00B048F1"/>
    <w:rsid w:val="00B04D54"/>
    <w:rsid w:val="00B052EF"/>
    <w:rsid w:val="00B05531"/>
    <w:rsid w:val="00B055F4"/>
    <w:rsid w:val="00B05912"/>
    <w:rsid w:val="00B06259"/>
    <w:rsid w:val="00B0655B"/>
    <w:rsid w:val="00B066C7"/>
    <w:rsid w:val="00B067D6"/>
    <w:rsid w:val="00B06B21"/>
    <w:rsid w:val="00B06CC9"/>
    <w:rsid w:val="00B06DB1"/>
    <w:rsid w:val="00B07D60"/>
    <w:rsid w:val="00B10007"/>
    <w:rsid w:val="00B101C4"/>
    <w:rsid w:val="00B10DC9"/>
    <w:rsid w:val="00B11E40"/>
    <w:rsid w:val="00B121BA"/>
    <w:rsid w:val="00B12309"/>
    <w:rsid w:val="00B12A43"/>
    <w:rsid w:val="00B12F09"/>
    <w:rsid w:val="00B1304C"/>
    <w:rsid w:val="00B13263"/>
    <w:rsid w:val="00B13332"/>
    <w:rsid w:val="00B136A7"/>
    <w:rsid w:val="00B13823"/>
    <w:rsid w:val="00B13E61"/>
    <w:rsid w:val="00B14454"/>
    <w:rsid w:val="00B15744"/>
    <w:rsid w:val="00B15A72"/>
    <w:rsid w:val="00B167C4"/>
    <w:rsid w:val="00B16A6C"/>
    <w:rsid w:val="00B16FA6"/>
    <w:rsid w:val="00B17611"/>
    <w:rsid w:val="00B17718"/>
    <w:rsid w:val="00B17BBA"/>
    <w:rsid w:val="00B17D97"/>
    <w:rsid w:val="00B17FCE"/>
    <w:rsid w:val="00B202AB"/>
    <w:rsid w:val="00B202C3"/>
    <w:rsid w:val="00B212A3"/>
    <w:rsid w:val="00B2137E"/>
    <w:rsid w:val="00B2159A"/>
    <w:rsid w:val="00B219EA"/>
    <w:rsid w:val="00B21B77"/>
    <w:rsid w:val="00B220B4"/>
    <w:rsid w:val="00B22925"/>
    <w:rsid w:val="00B22981"/>
    <w:rsid w:val="00B22C8E"/>
    <w:rsid w:val="00B23371"/>
    <w:rsid w:val="00B2379C"/>
    <w:rsid w:val="00B23F85"/>
    <w:rsid w:val="00B24174"/>
    <w:rsid w:val="00B25295"/>
    <w:rsid w:val="00B257F8"/>
    <w:rsid w:val="00B25A28"/>
    <w:rsid w:val="00B26293"/>
    <w:rsid w:val="00B26562"/>
    <w:rsid w:val="00B26C4A"/>
    <w:rsid w:val="00B27DA8"/>
    <w:rsid w:val="00B27EC5"/>
    <w:rsid w:val="00B300D1"/>
    <w:rsid w:val="00B30418"/>
    <w:rsid w:val="00B31655"/>
    <w:rsid w:val="00B323FC"/>
    <w:rsid w:val="00B326B1"/>
    <w:rsid w:val="00B32E27"/>
    <w:rsid w:val="00B33BC6"/>
    <w:rsid w:val="00B33E2E"/>
    <w:rsid w:val="00B3490C"/>
    <w:rsid w:val="00B35664"/>
    <w:rsid w:val="00B35A01"/>
    <w:rsid w:val="00B35ABF"/>
    <w:rsid w:val="00B36219"/>
    <w:rsid w:val="00B36F99"/>
    <w:rsid w:val="00B3732F"/>
    <w:rsid w:val="00B374ED"/>
    <w:rsid w:val="00B3755E"/>
    <w:rsid w:val="00B37DC8"/>
    <w:rsid w:val="00B40817"/>
    <w:rsid w:val="00B40835"/>
    <w:rsid w:val="00B40E0C"/>
    <w:rsid w:val="00B41A65"/>
    <w:rsid w:val="00B41F9D"/>
    <w:rsid w:val="00B42A26"/>
    <w:rsid w:val="00B42F9A"/>
    <w:rsid w:val="00B430B5"/>
    <w:rsid w:val="00B44742"/>
    <w:rsid w:val="00B4490E"/>
    <w:rsid w:val="00B44DA6"/>
    <w:rsid w:val="00B44DC2"/>
    <w:rsid w:val="00B45754"/>
    <w:rsid w:val="00B458DD"/>
    <w:rsid w:val="00B459FD"/>
    <w:rsid w:val="00B45EC4"/>
    <w:rsid w:val="00B467AF"/>
    <w:rsid w:val="00B46B22"/>
    <w:rsid w:val="00B46E6C"/>
    <w:rsid w:val="00B47637"/>
    <w:rsid w:val="00B47778"/>
    <w:rsid w:val="00B5021C"/>
    <w:rsid w:val="00B52270"/>
    <w:rsid w:val="00B5243D"/>
    <w:rsid w:val="00B5275A"/>
    <w:rsid w:val="00B537CC"/>
    <w:rsid w:val="00B53CBC"/>
    <w:rsid w:val="00B53DDB"/>
    <w:rsid w:val="00B5471F"/>
    <w:rsid w:val="00B55EFA"/>
    <w:rsid w:val="00B5615C"/>
    <w:rsid w:val="00B56947"/>
    <w:rsid w:val="00B57D4D"/>
    <w:rsid w:val="00B57FDD"/>
    <w:rsid w:val="00B600C4"/>
    <w:rsid w:val="00B609FD"/>
    <w:rsid w:val="00B60B1D"/>
    <w:rsid w:val="00B60E77"/>
    <w:rsid w:val="00B60EE8"/>
    <w:rsid w:val="00B6142B"/>
    <w:rsid w:val="00B61E14"/>
    <w:rsid w:val="00B62231"/>
    <w:rsid w:val="00B62632"/>
    <w:rsid w:val="00B626DD"/>
    <w:rsid w:val="00B62CE6"/>
    <w:rsid w:val="00B633D8"/>
    <w:rsid w:val="00B63695"/>
    <w:rsid w:val="00B6373D"/>
    <w:rsid w:val="00B64498"/>
    <w:rsid w:val="00B64819"/>
    <w:rsid w:val="00B6530A"/>
    <w:rsid w:val="00B66177"/>
    <w:rsid w:val="00B66287"/>
    <w:rsid w:val="00B66930"/>
    <w:rsid w:val="00B66AAA"/>
    <w:rsid w:val="00B67D8E"/>
    <w:rsid w:val="00B70378"/>
    <w:rsid w:val="00B71190"/>
    <w:rsid w:val="00B712B2"/>
    <w:rsid w:val="00B7189D"/>
    <w:rsid w:val="00B718F8"/>
    <w:rsid w:val="00B71DAB"/>
    <w:rsid w:val="00B720C4"/>
    <w:rsid w:val="00B7239E"/>
    <w:rsid w:val="00B72541"/>
    <w:rsid w:val="00B726DD"/>
    <w:rsid w:val="00B7297A"/>
    <w:rsid w:val="00B72BE4"/>
    <w:rsid w:val="00B72CC9"/>
    <w:rsid w:val="00B738B9"/>
    <w:rsid w:val="00B74379"/>
    <w:rsid w:val="00B748D1"/>
    <w:rsid w:val="00B74ECB"/>
    <w:rsid w:val="00B7566F"/>
    <w:rsid w:val="00B759EE"/>
    <w:rsid w:val="00B75EB9"/>
    <w:rsid w:val="00B76696"/>
    <w:rsid w:val="00B76C41"/>
    <w:rsid w:val="00B770FC"/>
    <w:rsid w:val="00B81463"/>
    <w:rsid w:val="00B81532"/>
    <w:rsid w:val="00B81E68"/>
    <w:rsid w:val="00B820A0"/>
    <w:rsid w:val="00B821A4"/>
    <w:rsid w:val="00B824E9"/>
    <w:rsid w:val="00B829E9"/>
    <w:rsid w:val="00B82D7B"/>
    <w:rsid w:val="00B8345F"/>
    <w:rsid w:val="00B83AB6"/>
    <w:rsid w:val="00B84162"/>
    <w:rsid w:val="00B8428F"/>
    <w:rsid w:val="00B842EA"/>
    <w:rsid w:val="00B84892"/>
    <w:rsid w:val="00B84D37"/>
    <w:rsid w:val="00B85209"/>
    <w:rsid w:val="00B85562"/>
    <w:rsid w:val="00B8561A"/>
    <w:rsid w:val="00B858AC"/>
    <w:rsid w:val="00B863D0"/>
    <w:rsid w:val="00B90A8F"/>
    <w:rsid w:val="00B90F93"/>
    <w:rsid w:val="00B92386"/>
    <w:rsid w:val="00B9262D"/>
    <w:rsid w:val="00B926AC"/>
    <w:rsid w:val="00B93501"/>
    <w:rsid w:val="00B93ECC"/>
    <w:rsid w:val="00B94379"/>
    <w:rsid w:val="00B948A3"/>
    <w:rsid w:val="00B94AC9"/>
    <w:rsid w:val="00B94FD7"/>
    <w:rsid w:val="00B953BF"/>
    <w:rsid w:val="00B9625E"/>
    <w:rsid w:val="00B968C0"/>
    <w:rsid w:val="00B96F19"/>
    <w:rsid w:val="00B9701A"/>
    <w:rsid w:val="00B97ADE"/>
    <w:rsid w:val="00BA129D"/>
    <w:rsid w:val="00BA1777"/>
    <w:rsid w:val="00BA1990"/>
    <w:rsid w:val="00BA2C90"/>
    <w:rsid w:val="00BA34AC"/>
    <w:rsid w:val="00BA35A0"/>
    <w:rsid w:val="00BA3B52"/>
    <w:rsid w:val="00BA41D8"/>
    <w:rsid w:val="00BA42BC"/>
    <w:rsid w:val="00BA4EA2"/>
    <w:rsid w:val="00BA531D"/>
    <w:rsid w:val="00BA6328"/>
    <w:rsid w:val="00BA7088"/>
    <w:rsid w:val="00BA732E"/>
    <w:rsid w:val="00BA75C2"/>
    <w:rsid w:val="00BB002A"/>
    <w:rsid w:val="00BB0104"/>
    <w:rsid w:val="00BB2162"/>
    <w:rsid w:val="00BB216E"/>
    <w:rsid w:val="00BB2637"/>
    <w:rsid w:val="00BB2A9B"/>
    <w:rsid w:val="00BB2F7C"/>
    <w:rsid w:val="00BB2FE0"/>
    <w:rsid w:val="00BB39F6"/>
    <w:rsid w:val="00BB3A4C"/>
    <w:rsid w:val="00BB3BC3"/>
    <w:rsid w:val="00BB3E6A"/>
    <w:rsid w:val="00BB4AE1"/>
    <w:rsid w:val="00BB4D5B"/>
    <w:rsid w:val="00BB4E4A"/>
    <w:rsid w:val="00BB50B1"/>
    <w:rsid w:val="00BB5881"/>
    <w:rsid w:val="00BB5EC7"/>
    <w:rsid w:val="00BB6952"/>
    <w:rsid w:val="00BB78A4"/>
    <w:rsid w:val="00BB7988"/>
    <w:rsid w:val="00BB7F28"/>
    <w:rsid w:val="00BC078A"/>
    <w:rsid w:val="00BC10DF"/>
    <w:rsid w:val="00BC12DB"/>
    <w:rsid w:val="00BC140F"/>
    <w:rsid w:val="00BC1620"/>
    <w:rsid w:val="00BC1D1A"/>
    <w:rsid w:val="00BC1FB5"/>
    <w:rsid w:val="00BC2182"/>
    <w:rsid w:val="00BC223C"/>
    <w:rsid w:val="00BC2629"/>
    <w:rsid w:val="00BC4D84"/>
    <w:rsid w:val="00BC5F03"/>
    <w:rsid w:val="00BC64A4"/>
    <w:rsid w:val="00BC656F"/>
    <w:rsid w:val="00BC6D13"/>
    <w:rsid w:val="00BC6D61"/>
    <w:rsid w:val="00BC7629"/>
    <w:rsid w:val="00BC7F7D"/>
    <w:rsid w:val="00BD07FC"/>
    <w:rsid w:val="00BD0800"/>
    <w:rsid w:val="00BD0C4F"/>
    <w:rsid w:val="00BD11AC"/>
    <w:rsid w:val="00BD14E5"/>
    <w:rsid w:val="00BD1553"/>
    <w:rsid w:val="00BD219E"/>
    <w:rsid w:val="00BD2261"/>
    <w:rsid w:val="00BD2E25"/>
    <w:rsid w:val="00BD345A"/>
    <w:rsid w:val="00BD3925"/>
    <w:rsid w:val="00BD3ABC"/>
    <w:rsid w:val="00BD3BD4"/>
    <w:rsid w:val="00BD3CB0"/>
    <w:rsid w:val="00BD4703"/>
    <w:rsid w:val="00BD556D"/>
    <w:rsid w:val="00BD5994"/>
    <w:rsid w:val="00BD6823"/>
    <w:rsid w:val="00BD686A"/>
    <w:rsid w:val="00BD6D20"/>
    <w:rsid w:val="00BD7089"/>
    <w:rsid w:val="00BD79D9"/>
    <w:rsid w:val="00BD7CE8"/>
    <w:rsid w:val="00BD7F76"/>
    <w:rsid w:val="00BE0EE7"/>
    <w:rsid w:val="00BE14DA"/>
    <w:rsid w:val="00BE2629"/>
    <w:rsid w:val="00BE3307"/>
    <w:rsid w:val="00BE340F"/>
    <w:rsid w:val="00BE3CD1"/>
    <w:rsid w:val="00BE418F"/>
    <w:rsid w:val="00BE455A"/>
    <w:rsid w:val="00BE4BB7"/>
    <w:rsid w:val="00BE4BFD"/>
    <w:rsid w:val="00BE5423"/>
    <w:rsid w:val="00BE6480"/>
    <w:rsid w:val="00BE66B7"/>
    <w:rsid w:val="00BE7078"/>
    <w:rsid w:val="00BE72B7"/>
    <w:rsid w:val="00BF0B34"/>
    <w:rsid w:val="00BF0DA6"/>
    <w:rsid w:val="00BF0F9B"/>
    <w:rsid w:val="00BF125F"/>
    <w:rsid w:val="00BF1C4A"/>
    <w:rsid w:val="00BF2513"/>
    <w:rsid w:val="00BF40E6"/>
    <w:rsid w:val="00BF4770"/>
    <w:rsid w:val="00BF58E7"/>
    <w:rsid w:val="00BF624B"/>
    <w:rsid w:val="00BF6818"/>
    <w:rsid w:val="00BF69D1"/>
    <w:rsid w:val="00BF7782"/>
    <w:rsid w:val="00BF796A"/>
    <w:rsid w:val="00BF7C13"/>
    <w:rsid w:val="00C001A4"/>
    <w:rsid w:val="00C004E0"/>
    <w:rsid w:val="00C00925"/>
    <w:rsid w:val="00C00D31"/>
    <w:rsid w:val="00C01AD8"/>
    <w:rsid w:val="00C0232F"/>
    <w:rsid w:val="00C0236E"/>
    <w:rsid w:val="00C03D39"/>
    <w:rsid w:val="00C03F5B"/>
    <w:rsid w:val="00C03FE8"/>
    <w:rsid w:val="00C04A6F"/>
    <w:rsid w:val="00C0502E"/>
    <w:rsid w:val="00C05F63"/>
    <w:rsid w:val="00C06041"/>
    <w:rsid w:val="00C0604C"/>
    <w:rsid w:val="00C07138"/>
    <w:rsid w:val="00C118D8"/>
    <w:rsid w:val="00C11DC0"/>
    <w:rsid w:val="00C11F5E"/>
    <w:rsid w:val="00C12F49"/>
    <w:rsid w:val="00C131B1"/>
    <w:rsid w:val="00C137E7"/>
    <w:rsid w:val="00C14489"/>
    <w:rsid w:val="00C14BA9"/>
    <w:rsid w:val="00C150FE"/>
    <w:rsid w:val="00C15780"/>
    <w:rsid w:val="00C15869"/>
    <w:rsid w:val="00C16106"/>
    <w:rsid w:val="00C16CC6"/>
    <w:rsid w:val="00C173A4"/>
    <w:rsid w:val="00C17CA6"/>
    <w:rsid w:val="00C17D14"/>
    <w:rsid w:val="00C205D9"/>
    <w:rsid w:val="00C211B3"/>
    <w:rsid w:val="00C211D8"/>
    <w:rsid w:val="00C21640"/>
    <w:rsid w:val="00C21C94"/>
    <w:rsid w:val="00C21CD6"/>
    <w:rsid w:val="00C21F98"/>
    <w:rsid w:val="00C221AC"/>
    <w:rsid w:val="00C22B4F"/>
    <w:rsid w:val="00C231CB"/>
    <w:rsid w:val="00C23339"/>
    <w:rsid w:val="00C250F5"/>
    <w:rsid w:val="00C25A5D"/>
    <w:rsid w:val="00C25DD3"/>
    <w:rsid w:val="00C25FB7"/>
    <w:rsid w:val="00C26026"/>
    <w:rsid w:val="00C26082"/>
    <w:rsid w:val="00C2638F"/>
    <w:rsid w:val="00C26870"/>
    <w:rsid w:val="00C269BB"/>
    <w:rsid w:val="00C26CBD"/>
    <w:rsid w:val="00C27525"/>
    <w:rsid w:val="00C27B57"/>
    <w:rsid w:val="00C300FC"/>
    <w:rsid w:val="00C303C9"/>
    <w:rsid w:val="00C30430"/>
    <w:rsid w:val="00C30FEA"/>
    <w:rsid w:val="00C32446"/>
    <w:rsid w:val="00C33245"/>
    <w:rsid w:val="00C337FA"/>
    <w:rsid w:val="00C33E65"/>
    <w:rsid w:val="00C348DF"/>
    <w:rsid w:val="00C35AC5"/>
    <w:rsid w:val="00C35E3E"/>
    <w:rsid w:val="00C3650C"/>
    <w:rsid w:val="00C4076E"/>
    <w:rsid w:val="00C4119B"/>
    <w:rsid w:val="00C415D4"/>
    <w:rsid w:val="00C41C9E"/>
    <w:rsid w:val="00C41F07"/>
    <w:rsid w:val="00C4237F"/>
    <w:rsid w:val="00C43035"/>
    <w:rsid w:val="00C44B07"/>
    <w:rsid w:val="00C456FF"/>
    <w:rsid w:val="00C45A40"/>
    <w:rsid w:val="00C50752"/>
    <w:rsid w:val="00C50A1C"/>
    <w:rsid w:val="00C50B21"/>
    <w:rsid w:val="00C50F6C"/>
    <w:rsid w:val="00C50FDB"/>
    <w:rsid w:val="00C5175E"/>
    <w:rsid w:val="00C52727"/>
    <w:rsid w:val="00C53767"/>
    <w:rsid w:val="00C53A28"/>
    <w:rsid w:val="00C53EA0"/>
    <w:rsid w:val="00C5400F"/>
    <w:rsid w:val="00C55267"/>
    <w:rsid w:val="00C55DAB"/>
    <w:rsid w:val="00C5770B"/>
    <w:rsid w:val="00C577B1"/>
    <w:rsid w:val="00C603F7"/>
    <w:rsid w:val="00C61241"/>
    <w:rsid w:val="00C61307"/>
    <w:rsid w:val="00C61FEA"/>
    <w:rsid w:val="00C62740"/>
    <w:rsid w:val="00C62C26"/>
    <w:rsid w:val="00C633A6"/>
    <w:rsid w:val="00C63B58"/>
    <w:rsid w:val="00C6474F"/>
    <w:rsid w:val="00C6490E"/>
    <w:rsid w:val="00C64C1C"/>
    <w:rsid w:val="00C64EF8"/>
    <w:rsid w:val="00C65750"/>
    <w:rsid w:val="00C65BCE"/>
    <w:rsid w:val="00C66129"/>
    <w:rsid w:val="00C6624F"/>
    <w:rsid w:val="00C663CF"/>
    <w:rsid w:val="00C6735C"/>
    <w:rsid w:val="00C6739F"/>
    <w:rsid w:val="00C67B57"/>
    <w:rsid w:val="00C70936"/>
    <w:rsid w:val="00C70B36"/>
    <w:rsid w:val="00C71B7A"/>
    <w:rsid w:val="00C7265E"/>
    <w:rsid w:val="00C74055"/>
    <w:rsid w:val="00C74166"/>
    <w:rsid w:val="00C74405"/>
    <w:rsid w:val="00C747B0"/>
    <w:rsid w:val="00C75167"/>
    <w:rsid w:val="00C756E3"/>
    <w:rsid w:val="00C75781"/>
    <w:rsid w:val="00C75CAB"/>
    <w:rsid w:val="00C76070"/>
    <w:rsid w:val="00C766F7"/>
    <w:rsid w:val="00C76737"/>
    <w:rsid w:val="00C77324"/>
    <w:rsid w:val="00C77569"/>
    <w:rsid w:val="00C775EA"/>
    <w:rsid w:val="00C77904"/>
    <w:rsid w:val="00C77D0E"/>
    <w:rsid w:val="00C77EDD"/>
    <w:rsid w:val="00C807DE"/>
    <w:rsid w:val="00C80A80"/>
    <w:rsid w:val="00C80C92"/>
    <w:rsid w:val="00C80DA6"/>
    <w:rsid w:val="00C81DBD"/>
    <w:rsid w:val="00C81E58"/>
    <w:rsid w:val="00C823BB"/>
    <w:rsid w:val="00C8250F"/>
    <w:rsid w:val="00C82A1A"/>
    <w:rsid w:val="00C84FF0"/>
    <w:rsid w:val="00C85D47"/>
    <w:rsid w:val="00C86543"/>
    <w:rsid w:val="00C86F2D"/>
    <w:rsid w:val="00C87774"/>
    <w:rsid w:val="00C87FB5"/>
    <w:rsid w:val="00C9001A"/>
    <w:rsid w:val="00C91A28"/>
    <w:rsid w:val="00C91B5B"/>
    <w:rsid w:val="00C91C16"/>
    <w:rsid w:val="00C91DD3"/>
    <w:rsid w:val="00C91E8F"/>
    <w:rsid w:val="00C91EB0"/>
    <w:rsid w:val="00C91FDB"/>
    <w:rsid w:val="00C92245"/>
    <w:rsid w:val="00C92480"/>
    <w:rsid w:val="00C9287E"/>
    <w:rsid w:val="00C94972"/>
    <w:rsid w:val="00C94B77"/>
    <w:rsid w:val="00C9544B"/>
    <w:rsid w:val="00C963BF"/>
    <w:rsid w:val="00C969D5"/>
    <w:rsid w:val="00C9726C"/>
    <w:rsid w:val="00C97A4E"/>
    <w:rsid w:val="00CA0C9E"/>
    <w:rsid w:val="00CA1343"/>
    <w:rsid w:val="00CA18D8"/>
    <w:rsid w:val="00CA1982"/>
    <w:rsid w:val="00CA2590"/>
    <w:rsid w:val="00CA2B0D"/>
    <w:rsid w:val="00CA2F25"/>
    <w:rsid w:val="00CA3576"/>
    <w:rsid w:val="00CA44A6"/>
    <w:rsid w:val="00CA454C"/>
    <w:rsid w:val="00CA471C"/>
    <w:rsid w:val="00CA4BD8"/>
    <w:rsid w:val="00CA4CCA"/>
    <w:rsid w:val="00CA4EB6"/>
    <w:rsid w:val="00CA5DEE"/>
    <w:rsid w:val="00CA5F46"/>
    <w:rsid w:val="00CA646E"/>
    <w:rsid w:val="00CA7D6F"/>
    <w:rsid w:val="00CB037B"/>
    <w:rsid w:val="00CB0448"/>
    <w:rsid w:val="00CB10CC"/>
    <w:rsid w:val="00CB155A"/>
    <w:rsid w:val="00CB1657"/>
    <w:rsid w:val="00CB2180"/>
    <w:rsid w:val="00CB22FF"/>
    <w:rsid w:val="00CB2B9A"/>
    <w:rsid w:val="00CB40E3"/>
    <w:rsid w:val="00CB4467"/>
    <w:rsid w:val="00CB44FC"/>
    <w:rsid w:val="00CB5967"/>
    <w:rsid w:val="00CB6551"/>
    <w:rsid w:val="00CB6A7A"/>
    <w:rsid w:val="00CB7B9B"/>
    <w:rsid w:val="00CC0353"/>
    <w:rsid w:val="00CC0964"/>
    <w:rsid w:val="00CC09A2"/>
    <w:rsid w:val="00CC0B4A"/>
    <w:rsid w:val="00CC12BE"/>
    <w:rsid w:val="00CC1334"/>
    <w:rsid w:val="00CC143E"/>
    <w:rsid w:val="00CC1E95"/>
    <w:rsid w:val="00CC2B39"/>
    <w:rsid w:val="00CC2F7A"/>
    <w:rsid w:val="00CC36D4"/>
    <w:rsid w:val="00CC421C"/>
    <w:rsid w:val="00CC472A"/>
    <w:rsid w:val="00CC4812"/>
    <w:rsid w:val="00CC5076"/>
    <w:rsid w:val="00CC5A55"/>
    <w:rsid w:val="00CC6CF9"/>
    <w:rsid w:val="00CC7019"/>
    <w:rsid w:val="00CC7CB3"/>
    <w:rsid w:val="00CD00F4"/>
    <w:rsid w:val="00CD07C2"/>
    <w:rsid w:val="00CD0B59"/>
    <w:rsid w:val="00CD0E5C"/>
    <w:rsid w:val="00CD39A8"/>
    <w:rsid w:val="00CD39B1"/>
    <w:rsid w:val="00CD40AB"/>
    <w:rsid w:val="00CD4432"/>
    <w:rsid w:val="00CD45B1"/>
    <w:rsid w:val="00CD45FF"/>
    <w:rsid w:val="00CD4886"/>
    <w:rsid w:val="00CD4D3F"/>
    <w:rsid w:val="00CD5923"/>
    <w:rsid w:val="00CD5968"/>
    <w:rsid w:val="00CD59FA"/>
    <w:rsid w:val="00CD5A2F"/>
    <w:rsid w:val="00CD63EB"/>
    <w:rsid w:val="00CD6A26"/>
    <w:rsid w:val="00CD6FBA"/>
    <w:rsid w:val="00CE07DD"/>
    <w:rsid w:val="00CE0B78"/>
    <w:rsid w:val="00CE1952"/>
    <w:rsid w:val="00CE1A87"/>
    <w:rsid w:val="00CE1FD5"/>
    <w:rsid w:val="00CE253C"/>
    <w:rsid w:val="00CE26EC"/>
    <w:rsid w:val="00CE2974"/>
    <w:rsid w:val="00CE46F5"/>
    <w:rsid w:val="00CE4FFE"/>
    <w:rsid w:val="00CE5236"/>
    <w:rsid w:val="00CE5AD6"/>
    <w:rsid w:val="00CE5BDF"/>
    <w:rsid w:val="00CE5DBB"/>
    <w:rsid w:val="00CE67FB"/>
    <w:rsid w:val="00CE6D98"/>
    <w:rsid w:val="00CF0623"/>
    <w:rsid w:val="00CF1B8D"/>
    <w:rsid w:val="00CF1C92"/>
    <w:rsid w:val="00CF24E0"/>
    <w:rsid w:val="00CF2810"/>
    <w:rsid w:val="00CF3042"/>
    <w:rsid w:val="00CF3091"/>
    <w:rsid w:val="00CF30E9"/>
    <w:rsid w:val="00CF356D"/>
    <w:rsid w:val="00CF3979"/>
    <w:rsid w:val="00CF425A"/>
    <w:rsid w:val="00CF43B4"/>
    <w:rsid w:val="00CF4D86"/>
    <w:rsid w:val="00CF4F3D"/>
    <w:rsid w:val="00CF5109"/>
    <w:rsid w:val="00CF5FAA"/>
    <w:rsid w:val="00CF6B2E"/>
    <w:rsid w:val="00CF78F6"/>
    <w:rsid w:val="00D00C36"/>
    <w:rsid w:val="00D00DB4"/>
    <w:rsid w:val="00D011FF"/>
    <w:rsid w:val="00D0156E"/>
    <w:rsid w:val="00D0282D"/>
    <w:rsid w:val="00D03008"/>
    <w:rsid w:val="00D03218"/>
    <w:rsid w:val="00D0423A"/>
    <w:rsid w:val="00D043CA"/>
    <w:rsid w:val="00D04B1A"/>
    <w:rsid w:val="00D057F6"/>
    <w:rsid w:val="00D059CD"/>
    <w:rsid w:val="00D06360"/>
    <w:rsid w:val="00D06A60"/>
    <w:rsid w:val="00D07415"/>
    <w:rsid w:val="00D1000A"/>
    <w:rsid w:val="00D11280"/>
    <w:rsid w:val="00D11F1A"/>
    <w:rsid w:val="00D1283B"/>
    <w:rsid w:val="00D129E4"/>
    <w:rsid w:val="00D131FB"/>
    <w:rsid w:val="00D13BE5"/>
    <w:rsid w:val="00D1435E"/>
    <w:rsid w:val="00D14362"/>
    <w:rsid w:val="00D149BA"/>
    <w:rsid w:val="00D1502E"/>
    <w:rsid w:val="00D15C56"/>
    <w:rsid w:val="00D16F29"/>
    <w:rsid w:val="00D171FA"/>
    <w:rsid w:val="00D20626"/>
    <w:rsid w:val="00D207C4"/>
    <w:rsid w:val="00D211B3"/>
    <w:rsid w:val="00D211E9"/>
    <w:rsid w:val="00D215E8"/>
    <w:rsid w:val="00D220DA"/>
    <w:rsid w:val="00D22233"/>
    <w:rsid w:val="00D22826"/>
    <w:rsid w:val="00D22D2E"/>
    <w:rsid w:val="00D22E06"/>
    <w:rsid w:val="00D2361D"/>
    <w:rsid w:val="00D237A0"/>
    <w:rsid w:val="00D242ED"/>
    <w:rsid w:val="00D244AF"/>
    <w:rsid w:val="00D24F5B"/>
    <w:rsid w:val="00D25B03"/>
    <w:rsid w:val="00D25D93"/>
    <w:rsid w:val="00D264A7"/>
    <w:rsid w:val="00D2685A"/>
    <w:rsid w:val="00D26CB7"/>
    <w:rsid w:val="00D276B6"/>
    <w:rsid w:val="00D27FB7"/>
    <w:rsid w:val="00D3045A"/>
    <w:rsid w:val="00D30BFB"/>
    <w:rsid w:val="00D311BD"/>
    <w:rsid w:val="00D312F6"/>
    <w:rsid w:val="00D31761"/>
    <w:rsid w:val="00D31834"/>
    <w:rsid w:val="00D31C91"/>
    <w:rsid w:val="00D31CE2"/>
    <w:rsid w:val="00D31F01"/>
    <w:rsid w:val="00D32F97"/>
    <w:rsid w:val="00D33522"/>
    <w:rsid w:val="00D3358C"/>
    <w:rsid w:val="00D34295"/>
    <w:rsid w:val="00D346D0"/>
    <w:rsid w:val="00D34E4D"/>
    <w:rsid w:val="00D34EF6"/>
    <w:rsid w:val="00D356E2"/>
    <w:rsid w:val="00D35F1C"/>
    <w:rsid w:val="00D35F6C"/>
    <w:rsid w:val="00D3662C"/>
    <w:rsid w:val="00D36B50"/>
    <w:rsid w:val="00D37242"/>
    <w:rsid w:val="00D4053D"/>
    <w:rsid w:val="00D40D00"/>
    <w:rsid w:val="00D41394"/>
    <w:rsid w:val="00D41AEC"/>
    <w:rsid w:val="00D420A8"/>
    <w:rsid w:val="00D425F8"/>
    <w:rsid w:val="00D42CCA"/>
    <w:rsid w:val="00D42E05"/>
    <w:rsid w:val="00D4316B"/>
    <w:rsid w:val="00D44A66"/>
    <w:rsid w:val="00D456E6"/>
    <w:rsid w:val="00D47314"/>
    <w:rsid w:val="00D4736F"/>
    <w:rsid w:val="00D477D6"/>
    <w:rsid w:val="00D47A33"/>
    <w:rsid w:val="00D5045A"/>
    <w:rsid w:val="00D50A98"/>
    <w:rsid w:val="00D50F9B"/>
    <w:rsid w:val="00D51374"/>
    <w:rsid w:val="00D51520"/>
    <w:rsid w:val="00D51D68"/>
    <w:rsid w:val="00D51EC9"/>
    <w:rsid w:val="00D52012"/>
    <w:rsid w:val="00D5231D"/>
    <w:rsid w:val="00D53272"/>
    <w:rsid w:val="00D53636"/>
    <w:rsid w:val="00D53FE3"/>
    <w:rsid w:val="00D55235"/>
    <w:rsid w:val="00D55500"/>
    <w:rsid w:val="00D55805"/>
    <w:rsid w:val="00D5586E"/>
    <w:rsid w:val="00D55ACF"/>
    <w:rsid w:val="00D55C67"/>
    <w:rsid w:val="00D55E35"/>
    <w:rsid w:val="00D55F5B"/>
    <w:rsid w:val="00D564F5"/>
    <w:rsid w:val="00D56BA4"/>
    <w:rsid w:val="00D5741C"/>
    <w:rsid w:val="00D57AE4"/>
    <w:rsid w:val="00D60086"/>
    <w:rsid w:val="00D6023C"/>
    <w:rsid w:val="00D60390"/>
    <w:rsid w:val="00D605D4"/>
    <w:rsid w:val="00D6072E"/>
    <w:rsid w:val="00D618C0"/>
    <w:rsid w:val="00D62417"/>
    <w:rsid w:val="00D62485"/>
    <w:rsid w:val="00D628DF"/>
    <w:rsid w:val="00D63902"/>
    <w:rsid w:val="00D6428F"/>
    <w:rsid w:val="00D6433D"/>
    <w:rsid w:val="00D64C42"/>
    <w:rsid w:val="00D6553A"/>
    <w:rsid w:val="00D65DD1"/>
    <w:rsid w:val="00D6690B"/>
    <w:rsid w:val="00D6702C"/>
    <w:rsid w:val="00D670B4"/>
    <w:rsid w:val="00D677B3"/>
    <w:rsid w:val="00D677B9"/>
    <w:rsid w:val="00D67BF7"/>
    <w:rsid w:val="00D706AF"/>
    <w:rsid w:val="00D709CA"/>
    <w:rsid w:val="00D71435"/>
    <w:rsid w:val="00D71490"/>
    <w:rsid w:val="00D717E5"/>
    <w:rsid w:val="00D719C4"/>
    <w:rsid w:val="00D719FD"/>
    <w:rsid w:val="00D71C6F"/>
    <w:rsid w:val="00D728AF"/>
    <w:rsid w:val="00D7335D"/>
    <w:rsid w:val="00D73411"/>
    <w:rsid w:val="00D739B4"/>
    <w:rsid w:val="00D739EE"/>
    <w:rsid w:val="00D7451D"/>
    <w:rsid w:val="00D74957"/>
    <w:rsid w:val="00D74B43"/>
    <w:rsid w:val="00D74F28"/>
    <w:rsid w:val="00D750AA"/>
    <w:rsid w:val="00D7549B"/>
    <w:rsid w:val="00D75560"/>
    <w:rsid w:val="00D76574"/>
    <w:rsid w:val="00D76ACC"/>
    <w:rsid w:val="00D76F6D"/>
    <w:rsid w:val="00D779DD"/>
    <w:rsid w:val="00D779F5"/>
    <w:rsid w:val="00D80EEC"/>
    <w:rsid w:val="00D81213"/>
    <w:rsid w:val="00D81252"/>
    <w:rsid w:val="00D81B1B"/>
    <w:rsid w:val="00D825F4"/>
    <w:rsid w:val="00D8277D"/>
    <w:rsid w:val="00D82A39"/>
    <w:rsid w:val="00D83678"/>
    <w:rsid w:val="00D83932"/>
    <w:rsid w:val="00D84E09"/>
    <w:rsid w:val="00D84FB0"/>
    <w:rsid w:val="00D852BD"/>
    <w:rsid w:val="00D85B1B"/>
    <w:rsid w:val="00D865BE"/>
    <w:rsid w:val="00D86C0F"/>
    <w:rsid w:val="00D870CC"/>
    <w:rsid w:val="00D87311"/>
    <w:rsid w:val="00D87B2D"/>
    <w:rsid w:val="00D87CAC"/>
    <w:rsid w:val="00D87F80"/>
    <w:rsid w:val="00D90A0E"/>
    <w:rsid w:val="00D912D9"/>
    <w:rsid w:val="00D92062"/>
    <w:rsid w:val="00D9247D"/>
    <w:rsid w:val="00D936A9"/>
    <w:rsid w:val="00D94AD5"/>
    <w:rsid w:val="00D94E2D"/>
    <w:rsid w:val="00D95AC2"/>
    <w:rsid w:val="00D972DD"/>
    <w:rsid w:val="00D97583"/>
    <w:rsid w:val="00D97D3E"/>
    <w:rsid w:val="00DA0566"/>
    <w:rsid w:val="00DA0BF8"/>
    <w:rsid w:val="00DA166C"/>
    <w:rsid w:val="00DA2035"/>
    <w:rsid w:val="00DA2141"/>
    <w:rsid w:val="00DA225D"/>
    <w:rsid w:val="00DA2352"/>
    <w:rsid w:val="00DA27DF"/>
    <w:rsid w:val="00DA3260"/>
    <w:rsid w:val="00DA381A"/>
    <w:rsid w:val="00DA41FD"/>
    <w:rsid w:val="00DA4A0D"/>
    <w:rsid w:val="00DA4A3A"/>
    <w:rsid w:val="00DA4EDD"/>
    <w:rsid w:val="00DA56F9"/>
    <w:rsid w:val="00DA5801"/>
    <w:rsid w:val="00DA5811"/>
    <w:rsid w:val="00DA5951"/>
    <w:rsid w:val="00DA745C"/>
    <w:rsid w:val="00DA77D2"/>
    <w:rsid w:val="00DA791A"/>
    <w:rsid w:val="00DA7A55"/>
    <w:rsid w:val="00DB01B2"/>
    <w:rsid w:val="00DB0255"/>
    <w:rsid w:val="00DB09E5"/>
    <w:rsid w:val="00DB1362"/>
    <w:rsid w:val="00DB13F1"/>
    <w:rsid w:val="00DB17E2"/>
    <w:rsid w:val="00DB18EE"/>
    <w:rsid w:val="00DB200C"/>
    <w:rsid w:val="00DB23CB"/>
    <w:rsid w:val="00DB2AB9"/>
    <w:rsid w:val="00DB2DC5"/>
    <w:rsid w:val="00DB4296"/>
    <w:rsid w:val="00DB4E55"/>
    <w:rsid w:val="00DB4F09"/>
    <w:rsid w:val="00DB4F40"/>
    <w:rsid w:val="00DB4F44"/>
    <w:rsid w:val="00DB5259"/>
    <w:rsid w:val="00DB527B"/>
    <w:rsid w:val="00DB534A"/>
    <w:rsid w:val="00DB5437"/>
    <w:rsid w:val="00DB5520"/>
    <w:rsid w:val="00DB5CF0"/>
    <w:rsid w:val="00DB61C8"/>
    <w:rsid w:val="00DB6C79"/>
    <w:rsid w:val="00DB78E3"/>
    <w:rsid w:val="00DB7986"/>
    <w:rsid w:val="00DB7E9F"/>
    <w:rsid w:val="00DC1393"/>
    <w:rsid w:val="00DC1A4B"/>
    <w:rsid w:val="00DC2206"/>
    <w:rsid w:val="00DC253D"/>
    <w:rsid w:val="00DC2679"/>
    <w:rsid w:val="00DC26B5"/>
    <w:rsid w:val="00DC2B38"/>
    <w:rsid w:val="00DC366B"/>
    <w:rsid w:val="00DC5F5C"/>
    <w:rsid w:val="00DC6B99"/>
    <w:rsid w:val="00DC6F52"/>
    <w:rsid w:val="00DC715D"/>
    <w:rsid w:val="00DC72D3"/>
    <w:rsid w:val="00DC7EAF"/>
    <w:rsid w:val="00DD03D1"/>
    <w:rsid w:val="00DD0836"/>
    <w:rsid w:val="00DD1813"/>
    <w:rsid w:val="00DD1D17"/>
    <w:rsid w:val="00DD2083"/>
    <w:rsid w:val="00DD2FAC"/>
    <w:rsid w:val="00DD2FCC"/>
    <w:rsid w:val="00DD31EC"/>
    <w:rsid w:val="00DD3361"/>
    <w:rsid w:val="00DD3CD3"/>
    <w:rsid w:val="00DD436D"/>
    <w:rsid w:val="00DD480F"/>
    <w:rsid w:val="00DD484E"/>
    <w:rsid w:val="00DD6C04"/>
    <w:rsid w:val="00DD6D91"/>
    <w:rsid w:val="00DD7186"/>
    <w:rsid w:val="00DD7758"/>
    <w:rsid w:val="00DD7F19"/>
    <w:rsid w:val="00DD7F85"/>
    <w:rsid w:val="00DE0B34"/>
    <w:rsid w:val="00DE115E"/>
    <w:rsid w:val="00DE11E1"/>
    <w:rsid w:val="00DE17F0"/>
    <w:rsid w:val="00DE183B"/>
    <w:rsid w:val="00DE1E61"/>
    <w:rsid w:val="00DE2AC8"/>
    <w:rsid w:val="00DE2CD1"/>
    <w:rsid w:val="00DE36F4"/>
    <w:rsid w:val="00DE3766"/>
    <w:rsid w:val="00DE3A08"/>
    <w:rsid w:val="00DE409B"/>
    <w:rsid w:val="00DE4125"/>
    <w:rsid w:val="00DE46F6"/>
    <w:rsid w:val="00DE471E"/>
    <w:rsid w:val="00DE511D"/>
    <w:rsid w:val="00DE565C"/>
    <w:rsid w:val="00DE58FC"/>
    <w:rsid w:val="00DE632D"/>
    <w:rsid w:val="00DE695E"/>
    <w:rsid w:val="00DE6966"/>
    <w:rsid w:val="00DE71CD"/>
    <w:rsid w:val="00DE7E8E"/>
    <w:rsid w:val="00DE7E97"/>
    <w:rsid w:val="00DF0CA5"/>
    <w:rsid w:val="00DF1500"/>
    <w:rsid w:val="00DF2504"/>
    <w:rsid w:val="00DF30A5"/>
    <w:rsid w:val="00DF30BA"/>
    <w:rsid w:val="00DF33E0"/>
    <w:rsid w:val="00DF4054"/>
    <w:rsid w:val="00DF4AF7"/>
    <w:rsid w:val="00DF4BC8"/>
    <w:rsid w:val="00DF5327"/>
    <w:rsid w:val="00DF5D69"/>
    <w:rsid w:val="00DF5F80"/>
    <w:rsid w:val="00DF6342"/>
    <w:rsid w:val="00DF65EA"/>
    <w:rsid w:val="00DF75EA"/>
    <w:rsid w:val="00DF7747"/>
    <w:rsid w:val="00DF7D5E"/>
    <w:rsid w:val="00E0020B"/>
    <w:rsid w:val="00E004B3"/>
    <w:rsid w:val="00E007D8"/>
    <w:rsid w:val="00E00CFA"/>
    <w:rsid w:val="00E0166B"/>
    <w:rsid w:val="00E022FD"/>
    <w:rsid w:val="00E025AC"/>
    <w:rsid w:val="00E02FC6"/>
    <w:rsid w:val="00E030EA"/>
    <w:rsid w:val="00E03259"/>
    <w:rsid w:val="00E03648"/>
    <w:rsid w:val="00E045E4"/>
    <w:rsid w:val="00E051AB"/>
    <w:rsid w:val="00E052BF"/>
    <w:rsid w:val="00E05EB0"/>
    <w:rsid w:val="00E06BEA"/>
    <w:rsid w:val="00E071FF"/>
    <w:rsid w:val="00E07AF7"/>
    <w:rsid w:val="00E07FB7"/>
    <w:rsid w:val="00E107B2"/>
    <w:rsid w:val="00E109D2"/>
    <w:rsid w:val="00E10A1D"/>
    <w:rsid w:val="00E12332"/>
    <w:rsid w:val="00E125CE"/>
    <w:rsid w:val="00E14154"/>
    <w:rsid w:val="00E1440F"/>
    <w:rsid w:val="00E14E16"/>
    <w:rsid w:val="00E1563E"/>
    <w:rsid w:val="00E159B7"/>
    <w:rsid w:val="00E15FFC"/>
    <w:rsid w:val="00E174EF"/>
    <w:rsid w:val="00E20EDC"/>
    <w:rsid w:val="00E21EC2"/>
    <w:rsid w:val="00E228AC"/>
    <w:rsid w:val="00E22DF8"/>
    <w:rsid w:val="00E23459"/>
    <w:rsid w:val="00E2382B"/>
    <w:rsid w:val="00E2391E"/>
    <w:rsid w:val="00E23B94"/>
    <w:rsid w:val="00E24179"/>
    <w:rsid w:val="00E241E0"/>
    <w:rsid w:val="00E24308"/>
    <w:rsid w:val="00E24B0E"/>
    <w:rsid w:val="00E24B70"/>
    <w:rsid w:val="00E25147"/>
    <w:rsid w:val="00E25D11"/>
    <w:rsid w:val="00E2668D"/>
    <w:rsid w:val="00E2670A"/>
    <w:rsid w:val="00E273CC"/>
    <w:rsid w:val="00E2748D"/>
    <w:rsid w:val="00E27AE6"/>
    <w:rsid w:val="00E27D5E"/>
    <w:rsid w:val="00E31099"/>
    <w:rsid w:val="00E3109D"/>
    <w:rsid w:val="00E3154C"/>
    <w:rsid w:val="00E31BBF"/>
    <w:rsid w:val="00E31EE4"/>
    <w:rsid w:val="00E3204E"/>
    <w:rsid w:val="00E32188"/>
    <w:rsid w:val="00E32ACC"/>
    <w:rsid w:val="00E32F8C"/>
    <w:rsid w:val="00E32FAF"/>
    <w:rsid w:val="00E33F74"/>
    <w:rsid w:val="00E341AE"/>
    <w:rsid w:val="00E349A5"/>
    <w:rsid w:val="00E3514D"/>
    <w:rsid w:val="00E355F4"/>
    <w:rsid w:val="00E35734"/>
    <w:rsid w:val="00E35C8D"/>
    <w:rsid w:val="00E35EE3"/>
    <w:rsid w:val="00E36E07"/>
    <w:rsid w:val="00E37D01"/>
    <w:rsid w:val="00E404B9"/>
    <w:rsid w:val="00E419C5"/>
    <w:rsid w:val="00E42745"/>
    <w:rsid w:val="00E427F3"/>
    <w:rsid w:val="00E42EB9"/>
    <w:rsid w:val="00E43310"/>
    <w:rsid w:val="00E436DB"/>
    <w:rsid w:val="00E439B8"/>
    <w:rsid w:val="00E43E17"/>
    <w:rsid w:val="00E44138"/>
    <w:rsid w:val="00E44C27"/>
    <w:rsid w:val="00E44FCF"/>
    <w:rsid w:val="00E450BF"/>
    <w:rsid w:val="00E4539F"/>
    <w:rsid w:val="00E45DB5"/>
    <w:rsid w:val="00E46368"/>
    <w:rsid w:val="00E46766"/>
    <w:rsid w:val="00E47319"/>
    <w:rsid w:val="00E5006D"/>
    <w:rsid w:val="00E502E1"/>
    <w:rsid w:val="00E50769"/>
    <w:rsid w:val="00E50DF4"/>
    <w:rsid w:val="00E52313"/>
    <w:rsid w:val="00E5270C"/>
    <w:rsid w:val="00E52CC8"/>
    <w:rsid w:val="00E52E20"/>
    <w:rsid w:val="00E52ED8"/>
    <w:rsid w:val="00E52F70"/>
    <w:rsid w:val="00E52FA9"/>
    <w:rsid w:val="00E53A35"/>
    <w:rsid w:val="00E53D7D"/>
    <w:rsid w:val="00E53FBB"/>
    <w:rsid w:val="00E5451A"/>
    <w:rsid w:val="00E54A04"/>
    <w:rsid w:val="00E55368"/>
    <w:rsid w:val="00E557B6"/>
    <w:rsid w:val="00E559AF"/>
    <w:rsid w:val="00E565D1"/>
    <w:rsid w:val="00E56B51"/>
    <w:rsid w:val="00E56EEA"/>
    <w:rsid w:val="00E5792C"/>
    <w:rsid w:val="00E57A3A"/>
    <w:rsid w:val="00E57A9E"/>
    <w:rsid w:val="00E57CF0"/>
    <w:rsid w:val="00E6013D"/>
    <w:rsid w:val="00E601DE"/>
    <w:rsid w:val="00E60B1F"/>
    <w:rsid w:val="00E60E83"/>
    <w:rsid w:val="00E61006"/>
    <w:rsid w:val="00E615C2"/>
    <w:rsid w:val="00E616DB"/>
    <w:rsid w:val="00E61735"/>
    <w:rsid w:val="00E619EF"/>
    <w:rsid w:val="00E61EA4"/>
    <w:rsid w:val="00E628A2"/>
    <w:rsid w:val="00E628AE"/>
    <w:rsid w:val="00E62D49"/>
    <w:rsid w:val="00E63AB6"/>
    <w:rsid w:val="00E63E2F"/>
    <w:rsid w:val="00E6475D"/>
    <w:rsid w:val="00E64BCC"/>
    <w:rsid w:val="00E64F84"/>
    <w:rsid w:val="00E663FA"/>
    <w:rsid w:val="00E66EB4"/>
    <w:rsid w:val="00E66FE0"/>
    <w:rsid w:val="00E6705F"/>
    <w:rsid w:val="00E67A7C"/>
    <w:rsid w:val="00E67DD5"/>
    <w:rsid w:val="00E704CD"/>
    <w:rsid w:val="00E70AC1"/>
    <w:rsid w:val="00E712D9"/>
    <w:rsid w:val="00E71758"/>
    <w:rsid w:val="00E71898"/>
    <w:rsid w:val="00E71D00"/>
    <w:rsid w:val="00E72B37"/>
    <w:rsid w:val="00E73316"/>
    <w:rsid w:val="00E73F9C"/>
    <w:rsid w:val="00E74097"/>
    <w:rsid w:val="00E7431E"/>
    <w:rsid w:val="00E74BFB"/>
    <w:rsid w:val="00E74F51"/>
    <w:rsid w:val="00E75045"/>
    <w:rsid w:val="00E75BD9"/>
    <w:rsid w:val="00E75C9B"/>
    <w:rsid w:val="00E7618A"/>
    <w:rsid w:val="00E76339"/>
    <w:rsid w:val="00E768C5"/>
    <w:rsid w:val="00E7703A"/>
    <w:rsid w:val="00E77242"/>
    <w:rsid w:val="00E77537"/>
    <w:rsid w:val="00E7797B"/>
    <w:rsid w:val="00E808C2"/>
    <w:rsid w:val="00E8126F"/>
    <w:rsid w:val="00E81745"/>
    <w:rsid w:val="00E81D5C"/>
    <w:rsid w:val="00E81E8B"/>
    <w:rsid w:val="00E82348"/>
    <w:rsid w:val="00E8260F"/>
    <w:rsid w:val="00E82A7E"/>
    <w:rsid w:val="00E837D0"/>
    <w:rsid w:val="00E842ED"/>
    <w:rsid w:val="00E8480D"/>
    <w:rsid w:val="00E8550B"/>
    <w:rsid w:val="00E8552F"/>
    <w:rsid w:val="00E859EC"/>
    <w:rsid w:val="00E867AD"/>
    <w:rsid w:val="00E868ED"/>
    <w:rsid w:val="00E86BCA"/>
    <w:rsid w:val="00E87285"/>
    <w:rsid w:val="00E9142C"/>
    <w:rsid w:val="00E91E20"/>
    <w:rsid w:val="00E91F89"/>
    <w:rsid w:val="00E9216D"/>
    <w:rsid w:val="00E92960"/>
    <w:rsid w:val="00E92AEC"/>
    <w:rsid w:val="00E93656"/>
    <w:rsid w:val="00E939C6"/>
    <w:rsid w:val="00E959ED"/>
    <w:rsid w:val="00E95C7E"/>
    <w:rsid w:val="00E96C8D"/>
    <w:rsid w:val="00EA0AC4"/>
    <w:rsid w:val="00EA1094"/>
    <w:rsid w:val="00EA1675"/>
    <w:rsid w:val="00EA1961"/>
    <w:rsid w:val="00EA1E52"/>
    <w:rsid w:val="00EA21ED"/>
    <w:rsid w:val="00EA23C1"/>
    <w:rsid w:val="00EA2647"/>
    <w:rsid w:val="00EA2DB4"/>
    <w:rsid w:val="00EA2EE6"/>
    <w:rsid w:val="00EA368A"/>
    <w:rsid w:val="00EA3E94"/>
    <w:rsid w:val="00EA46A3"/>
    <w:rsid w:val="00EA4F42"/>
    <w:rsid w:val="00EA50C9"/>
    <w:rsid w:val="00EA51E4"/>
    <w:rsid w:val="00EA5FAE"/>
    <w:rsid w:val="00EA604A"/>
    <w:rsid w:val="00EA6110"/>
    <w:rsid w:val="00EA6CD3"/>
    <w:rsid w:val="00EA71F4"/>
    <w:rsid w:val="00EA781B"/>
    <w:rsid w:val="00EA78B5"/>
    <w:rsid w:val="00EA7E37"/>
    <w:rsid w:val="00EB13FF"/>
    <w:rsid w:val="00EB150F"/>
    <w:rsid w:val="00EB17FC"/>
    <w:rsid w:val="00EB2A0A"/>
    <w:rsid w:val="00EB2C9C"/>
    <w:rsid w:val="00EB360B"/>
    <w:rsid w:val="00EB395A"/>
    <w:rsid w:val="00EB3A90"/>
    <w:rsid w:val="00EB3FC4"/>
    <w:rsid w:val="00EB4B7D"/>
    <w:rsid w:val="00EB55E4"/>
    <w:rsid w:val="00EB5ECA"/>
    <w:rsid w:val="00EB637A"/>
    <w:rsid w:val="00EB6818"/>
    <w:rsid w:val="00EB70D0"/>
    <w:rsid w:val="00EB710D"/>
    <w:rsid w:val="00EB778C"/>
    <w:rsid w:val="00EC109E"/>
    <w:rsid w:val="00EC1847"/>
    <w:rsid w:val="00EC1B64"/>
    <w:rsid w:val="00EC2786"/>
    <w:rsid w:val="00EC2C79"/>
    <w:rsid w:val="00EC2F9B"/>
    <w:rsid w:val="00EC34C4"/>
    <w:rsid w:val="00EC54C4"/>
    <w:rsid w:val="00EC54D3"/>
    <w:rsid w:val="00EC561A"/>
    <w:rsid w:val="00EC579F"/>
    <w:rsid w:val="00EC6032"/>
    <w:rsid w:val="00EC634A"/>
    <w:rsid w:val="00EC6A0F"/>
    <w:rsid w:val="00EC7068"/>
    <w:rsid w:val="00EC72F5"/>
    <w:rsid w:val="00EC7B0B"/>
    <w:rsid w:val="00EC7C4C"/>
    <w:rsid w:val="00ED0558"/>
    <w:rsid w:val="00ED218A"/>
    <w:rsid w:val="00ED2645"/>
    <w:rsid w:val="00ED2A73"/>
    <w:rsid w:val="00ED2E7C"/>
    <w:rsid w:val="00ED4499"/>
    <w:rsid w:val="00ED4665"/>
    <w:rsid w:val="00ED4752"/>
    <w:rsid w:val="00ED4E9B"/>
    <w:rsid w:val="00ED4F99"/>
    <w:rsid w:val="00ED5012"/>
    <w:rsid w:val="00ED51CF"/>
    <w:rsid w:val="00ED5596"/>
    <w:rsid w:val="00ED6187"/>
    <w:rsid w:val="00ED664C"/>
    <w:rsid w:val="00ED6721"/>
    <w:rsid w:val="00ED68BD"/>
    <w:rsid w:val="00ED741C"/>
    <w:rsid w:val="00ED7F23"/>
    <w:rsid w:val="00EE09ED"/>
    <w:rsid w:val="00EE13F6"/>
    <w:rsid w:val="00EE242E"/>
    <w:rsid w:val="00EE2981"/>
    <w:rsid w:val="00EE2AA7"/>
    <w:rsid w:val="00EE2BFE"/>
    <w:rsid w:val="00EE328F"/>
    <w:rsid w:val="00EE43B1"/>
    <w:rsid w:val="00EE452F"/>
    <w:rsid w:val="00EE4539"/>
    <w:rsid w:val="00EE4991"/>
    <w:rsid w:val="00EE5918"/>
    <w:rsid w:val="00EE5B10"/>
    <w:rsid w:val="00EE5DDF"/>
    <w:rsid w:val="00EE601D"/>
    <w:rsid w:val="00EE60CC"/>
    <w:rsid w:val="00EE68CB"/>
    <w:rsid w:val="00EE711E"/>
    <w:rsid w:val="00EE7EDE"/>
    <w:rsid w:val="00EF01F1"/>
    <w:rsid w:val="00EF028A"/>
    <w:rsid w:val="00EF0C7B"/>
    <w:rsid w:val="00EF109B"/>
    <w:rsid w:val="00EF12A9"/>
    <w:rsid w:val="00EF17F8"/>
    <w:rsid w:val="00EF1870"/>
    <w:rsid w:val="00EF21FE"/>
    <w:rsid w:val="00EF2804"/>
    <w:rsid w:val="00EF2EEF"/>
    <w:rsid w:val="00EF3072"/>
    <w:rsid w:val="00EF3981"/>
    <w:rsid w:val="00EF3B03"/>
    <w:rsid w:val="00EF3F86"/>
    <w:rsid w:val="00EF5A61"/>
    <w:rsid w:val="00EF5A73"/>
    <w:rsid w:val="00EF5D4D"/>
    <w:rsid w:val="00EF64DB"/>
    <w:rsid w:val="00EF6854"/>
    <w:rsid w:val="00EF70BB"/>
    <w:rsid w:val="00EF7348"/>
    <w:rsid w:val="00EF78E2"/>
    <w:rsid w:val="00EF7F9D"/>
    <w:rsid w:val="00F0046A"/>
    <w:rsid w:val="00F00C9C"/>
    <w:rsid w:val="00F01D52"/>
    <w:rsid w:val="00F02576"/>
    <w:rsid w:val="00F02AB0"/>
    <w:rsid w:val="00F0346C"/>
    <w:rsid w:val="00F03B13"/>
    <w:rsid w:val="00F03D23"/>
    <w:rsid w:val="00F05F9D"/>
    <w:rsid w:val="00F066CD"/>
    <w:rsid w:val="00F1050F"/>
    <w:rsid w:val="00F11C7C"/>
    <w:rsid w:val="00F11D49"/>
    <w:rsid w:val="00F14EA6"/>
    <w:rsid w:val="00F15CDF"/>
    <w:rsid w:val="00F16319"/>
    <w:rsid w:val="00F16439"/>
    <w:rsid w:val="00F16443"/>
    <w:rsid w:val="00F16583"/>
    <w:rsid w:val="00F169A2"/>
    <w:rsid w:val="00F177E4"/>
    <w:rsid w:val="00F178F2"/>
    <w:rsid w:val="00F17DB4"/>
    <w:rsid w:val="00F201F2"/>
    <w:rsid w:val="00F20E4C"/>
    <w:rsid w:val="00F20F3E"/>
    <w:rsid w:val="00F210D1"/>
    <w:rsid w:val="00F21149"/>
    <w:rsid w:val="00F218A5"/>
    <w:rsid w:val="00F22137"/>
    <w:rsid w:val="00F22E63"/>
    <w:rsid w:val="00F2338F"/>
    <w:rsid w:val="00F23DF4"/>
    <w:rsid w:val="00F23E34"/>
    <w:rsid w:val="00F23F13"/>
    <w:rsid w:val="00F24249"/>
    <w:rsid w:val="00F24769"/>
    <w:rsid w:val="00F24D91"/>
    <w:rsid w:val="00F25621"/>
    <w:rsid w:val="00F26205"/>
    <w:rsid w:val="00F26C7A"/>
    <w:rsid w:val="00F309D4"/>
    <w:rsid w:val="00F31109"/>
    <w:rsid w:val="00F3127F"/>
    <w:rsid w:val="00F31564"/>
    <w:rsid w:val="00F31A07"/>
    <w:rsid w:val="00F31D5B"/>
    <w:rsid w:val="00F31F33"/>
    <w:rsid w:val="00F3205C"/>
    <w:rsid w:val="00F326C5"/>
    <w:rsid w:val="00F341AD"/>
    <w:rsid w:val="00F34549"/>
    <w:rsid w:val="00F35AFA"/>
    <w:rsid w:val="00F36187"/>
    <w:rsid w:val="00F37454"/>
    <w:rsid w:val="00F37B8F"/>
    <w:rsid w:val="00F406B8"/>
    <w:rsid w:val="00F41269"/>
    <w:rsid w:val="00F4175F"/>
    <w:rsid w:val="00F41796"/>
    <w:rsid w:val="00F41C15"/>
    <w:rsid w:val="00F42338"/>
    <w:rsid w:val="00F42626"/>
    <w:rsid w:val="00F4298F"/>
    <w:rsid w:val="00F42B4D"/>
    <w:rsid w:val="00F42E50"/>
    <w:rsid w:val="00F435C7"/>
    <w:rsid w:val="00F44637"/>
    <w:rsid w:val="00F45433"/>
    <w:rsid w:val="00F4610B"/>
    <w:rsid w:val="00F468C1"/>
    <w:rsid w:val="00F46EB2"/>
    <w:rsid w:val="00F47800"/>
    <w:rsid w:val="00F50B7F"/>
    <w:rsid w:val="00F510C6"/>
    <w:rsid w:val="00F51E74"/>
    <w:rsid w:val="00F522FA"/>
    <w:rsid w:val="00F530AA"/>
    <w:rsid w:val="00F53D68"/>
    <w:rsid w:val="00F53E7E"/>
    <w:rsid w:val="00F53FF4"/>
    <w:rsid w:val="00F5426D"/>
    <w:rsid w:val="00F54327"/>
    <w:rsid w:val="00F54B88"/>
    <w:rsid w:val="00F55E4B"/>
    <w:rsid w:val="00F5799B"/>
    <w:rsid w:val="00F57A57"/>
    <w:rsid w:val="00F57B3A"/>
    <w:rsid w:val="00F57E68"/>
    <w:rsid w:val="00F60213"/>
    <w:rsid w:val="00F60516"/>
    <w:rsid w:val="00F6073E"/>
    <w:rsid w:val="00F60808"/>
    <w:rsid w:val="00F609EE"/>
    <w:rsid w:val="00F60A94"/>
    <w:rsid w:val="00F60F11"/>
    <w:rsid w:val="00F617E5"/>
    <w:rsid w:val="00F61B90"/>
    <w:rsid w:val="00F61D73"/>
    <w:rsid w:val="00F61EA8"/>
    <w:rsid w:val="00F624B2"/>
    <w:rsid w:val="00F639E3"/>
    <w:rsid w:val="00F63F1C"/>
    <w:rsid w:val="00F66CA8"/>
    <w:rsid w:val="00F66CC9"/>
    <w:rsid w:val="00F671B0"/>
    <w:rsid w:val="00F67D9F"/>
    <w:rsid w:val="00F7026F"/>
    <w:rsid w:val="00F70AD5"/>
    <w:rsid w:val="00F70B48"/>
    <w:rsid w:val="00F710F5"/>
    <w:rsid w:val="00F719DB"/>
    <w:rsid w:val="00F720D4"/>
    <w:rsid w:val="00F72BCF"/>
    <w:rsid w:val="00F737CF"/>
    <w:rsid w:val="00F73A7C"/>
    <w:rsid w:val="00F73D59"/>
    <w:rsid w:val="00F74123"/>
    <w:rsid w:val="00F74A5F"/>
    <w:rsid w:val="00F74F21"/>
    <w:rsid w:val="00F75300"/>
    <w:rsid w:val="00F7545F"/>
    <w:rsid w:val="00F75473"/>
    <w:rsid w:val="00F75842"/>
    <w:rsid w:val="00F75860"/>
    <w:rsid w:val="00F75E6B"/>
    <w:rsid w:val="00F761DB"/>
    <w:rsid w:val="00F765E3"/>
    <w:rsid w:val="00F766BA"/>
    <w:rsid w:val="00F76D16"/>
    <w:rsid w:val="00F773DA"/>
    <w:rsid w:val="00F80311"/>
    <w:rsid w:val="00F80ECA"/>
    <w:rsid w:val="00F8102F"/>
    <w:rsid w:val="00F8198E"/>
    <w:rsid w:val="00F81B9B"/>
    <w:rsid w:val="00F81F7A"/>
    <w:rsid w:val="00F8225F"/>
    <w:rsid w:val="00F82B6B"/>
    <w:rsid w:val="00F82B72"/>
    <w:rsid w:val="00F82DCA"/>
    <w:rsid w:val="00F83231"/>
    <w:rsid w:val="00F83B14"/>
    <w:rsid w:val="00F83CD2"/>
    <w:rsid w:val="00F841C2"/>
    <w:rsid w:val="00F84452"/>
    <w:rsid w:val="00F850F9"/>
    <w:rsid w:val="00F8566D"/>
    <w:rsid w:val="00F85C91"/>
    <w:rsid w:val="00F8648E"/>
    <w:rsid w:val="00F865FE"/>
    <w:rsid w:val="00F87331"/>
    <w:rsid w:val="00F90677"/>
    <w:rsid w:val="00F9110E"/>
    <w:rsid w:val="00F91C20"/>
    <w:rsid w:val="00F91D1B"/>
    <w:rsid w:val="00F91D47"/>
    <w:rsid w:val="00F932EB"/>
    <w:rsid w:val="00F935BA"/>
    <w:rsid w:val="00F93AB7"/>
    <w:rsid w:val="00F93D46"/>
    <w:rsid w:val="00F94102"/>
    <w:rsid w:val="00F94492"/>
    <w:rsid w:val="00F94495"/>
    <w:rsid w:val="00F947A9"/>
    <w:rsid w:val="00F94AE5"/>
    <w:rsid w:val="00F94C13"/>
    <w:rsid w:val="00F9569D"/>
    <w:rsid w:val="00F958AF"/>
    <w:rsid w:val="00F9650F"/>
    <w:rsid w:val="00F96822"/>
    <w:rsid w:val="00F969CA"/>
    <w:rsid w:val="00F96AA1"/>
    <w:rsid w:val="00F96BF1"/>
    <w:rsid w:val="00F96C26"/>
    <w:rsid w:val="00F97734"/>
    <w:rsid w:val="00F97D81"/>
    <w:rsid w:val="00FA0449"/>
    <w:rsid w:val="00FA0651"/>
    <w:rsid w:val="00FA073B"/>
    <w:rsid w:val="00FA0986"/>
    <w:rsid w:val="00FA0F50"/>
    <w:rsid w:val="00FA1B00"/>
    <w:rsid w:val="00FA1E23"/>
    <w:rsid w:val="00FA1E58"/>
    <w:rsid w:val="00FA2D1A"/>
    <w:rsid w:val="00FA316E"/>
    <w:rsid w:val="00FA3D88"/>
    <w:rsid w:val="00FA4778"/>
    <w:rsid w:val="00FA4E6A"/>
    <w:rsid w:val="00FA527F"/>
    <w:rsid w:val="00FA59DE"/>
    <w:rsid w:val="00FA5CEA"/>
    <w:rsid w:val="00FA5D7B"/>
    <w:rsid w:val="00FA5DD7"/>
    <w:rsid w:val="00FA5E4D"/>
    <w:rsid w:val="00FA6470"/>
    <w:rsid w:val="00FA6B3F"/>
    <w:rsid w:val="00FB0AFF"/>
    <w:rsid w:val="00FB0BA2"/>
    <w:rsid w:val="00FB178C"/>
    <w:rsid w:val="00FB1FBD"/>
    <w:rsid w:val="00FB2413"/>
    <w:rsid w:val="00FB30E4"/>
    <w:rsid w:val="00FB3417"/>
    <w:rsid w:val="00FB39D8"/>
    <w:rsid w:val="00FB3E98"/>
    <w:rsid w:val="00FB42A6"/>
    <w:rsid w:val="00FB4C5C"/>
    <w:rsid w:val="00FB53DC"/>
    <w:rsid w:val="00FB5589"/>
    <w:rsid w:val="00FB558A"/>
    <w:rsid w:val="00FB5B26"/>
    <w:rsid w:val="00FB6483"/>
    <w:rsid w:val="00FB64D8"/>
    <w:rsid w:val="00FB7012"/>
    <w:rsid w:val="00FB75BA"/>
    <w:rsid w:val="00FB7A26"/>
    <w:rsid w:val="00FB7D86"/>
    <w:rsid w:val="00FC0CC6"/>
    <w:rsid w:val="00FC0CE9"/>
    <w:rsid w:val="00FC0EFC"/>
    <w:rsid w:val="00FC0F35"/>
    <w:rsid w:val="00FC16CA"/>
    <w:rsid w:val="00FC1F5F"/>
    <w:rsid w:val="00FC2008"/>
    <w:rsid w:val="00FC2412"/>
    <w:rsid w:val="00FC248F"/>
    <w:rsid w:val="00FC2529"/>
    <w:rsid w:val="00FC32D3"/>
    <w:rsid w:val="00FC36DF"/>
    <w:rsid w:val="00FC388A"/>
    <w:rsid w:val="00FC41BF"/>
    <w:rsid w:val="00FC444C"/>
    <w:rsid w:val="00FC4B0F"/>
    <w:rsid w:val="00FC4F76"/>
    <w:rsid w:val="00FC5350"/>
    <w:rsid w:val="00FC58F5"/>
    <w:rsid w:val="00FC5C0C"/>
    <w:rsid w:val="00FC5D92"/>
    <w:rsid w:val="00FC67AA"/>
    <w:rsid w:val="00FC6AFF"/>
    <w:rsid w:val="00FC6B0E"/>
    <w:rsid w:val="00FC6B8B"/>
    <w:rsid w:val="00FC6EB5"/>
    <w:rsid w:val="00FC7A51"/>
    <w:rsid w:val="00FD0A4B"/>
    <w:rsid w:val="00FD1644"/>
    <w:rsid w:val="00FD172C"/>
    <w:rsid w:val="00FD1A49"/>
    <w:rsid w:val="00FD26FB"/>
    <w:rsid w:val="00FD2BC3"/>
    <w:rsid w:val="00FD31CF"/>
    <w:rsid w:val="00FD3368"/>
    <w:rsid w:val="00FD3EE3"/>
    <w:rsid w:val="00FD3FF2"/>
    <w:rsid w:val="00FD445F"/>
    <w:rsid w:val="00FD49F9"/>
    <w:rsid w:val="00FD58ED"/>
    <w:rsid w:val="00FD7AE9"/>
    <w:rsid w:val="00FD7C51"/>
    <w:rsid w:val="00FD7EE3"/>
    <w:rsid w:val="00FE03D0"/>
    <w:rsid w:val="00FE07C6"/>
    <w:rsid w:val="00FE16B1"/>
    <w:rsid w:val="00FE1C69"/>
    <w:rsid w:val="00FE1CA6"/>
    <w:rsid w:val="00FE1DBE"/>
    <w:rsid w:val="00FE2490"/>
    <w:rsid w:val="00FE2BFD"/>
    <w:rsid w:val="00FE3A71"/>
    <w:rsid w:val="00FE3C84"/>
    <w:rsid w:val="00FE3FD2"/>
    <w:rsid w:val="00FE4F36"/>
    <w:rsid w:val="00FE4FCE"/>
    <w:rsid w:val="00FE52B1"/>
    <w:rsid w:val="00FE5C0A"/>
    <w:rsid w:val="00FE65BF"/>
    <w:rsid w:val="00FE6AD3"/>
    <w:rsid w:val="00FE7505"/>
    <w:rsid w:val="00FE7924"/>
    <w:rsid w:val="00FF012E"/>
    <w:rsid w:val="00FF0A33"/>
    <w:rsid w:val="00FF0C1F"/>
    <w:rsid w:val="00FF1B78"/>
    <w:rsid w:val="00FF2AAE"/>
    <w:rsid w:val="00FF2B29"/>
    <w:rsid w:val="00FF2C91"/>
    <w:rsid w:val="00FF2EDD"/>
    <w:rsid w:val="00FF3028"/>
    <w:rsid w:val="00FF3255"/>
    <w:rsid w:val="00FF382D"/>
    <w:rsid w:val="00FF4288"/>
    <w:rsid w:val="00FF4464"/>
    <w:rsid w:val="00FF44BB"/>
    <w:rsid w:val="00FF4F70"/>
    <w:rsid w:val="00FF510B"/>
    <w:rsid w:val="00FF6021"/>
    <w:rsid w:val="00FF612A"/>
    <w:rsid w:val="00FF6175"/>
    <w:rsid w:val="00FF678C"/>
    <w:rsid w:val="00FF6AEA"/>
    <w:rsid w:val="00FF77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9E2F17"/>
  <w15:docId w15:val="{C04108B6-99D2-40FA-A942-0D175A170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5249"/>
    <w:rPr>
      <w:rFonts w:ascii="AngsanaUPC" w:hAnsi="AngsanaUPC" w:cs="AngsanaUPC"/>
      <w:sz w:val="32"/>
      <w:szCs w:val="32"/>
    </w:rPr>
  </w:style>
  <w:style w:type="paragraph" w:styleId="Heading1">
    <w:name w:val="heading 1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Heading3">
    <w:name w:val="heading 3"/>
    <w:basedOn w:val="Normal"/>
    <w:next w:val="Normal"/>
    <w:qFormat/>
    <w:rsid w:val="00A637A4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Heading4">
    <w:name w:val="heading 4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Heading5">
    <w:name w:val="heading 5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Heading6">
    <w:name w:val="heading 6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Heading7">
    <w:name w:val="heading 7"/>
    <w:basedOn w:val="Normal"/>
    <w:next w:val="Normal"/>
    <w:link w:val="Heading7Char"/>
    <w:qFormat/>
    <w:rsid w:val="00A637A4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A637A4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A637A4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A63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Caption">
    <w:name w:val="caption"/>
    <w:basedOn w:val="Normal"/>
    <w:next w:val="Normal"/>
    <w:qFormat/>
    <w:rsid w:val="00A637A4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rsid w:val="00A637A4"/>
    <w:pPr>
      <w:spacing w:after="120"/>
    </w:pPr>
    <w:rPr>
      <w:sz w:val="36"/>
      <w:szCs w:val="36"/>
    </w:rPr>
  </w:style>
  <w:style w:type="paragraph" w:styleId="BlockText">
    <w:name w:val="Block Text"/>
    <w:basedOn w:val="Normal"/>
    <w:rsid w:val="00A637A4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link w:val="BodyText2Char"/>
    <w:rsid w:val="00A637A4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</w:style>
  <w:style w:type="paragraph" w:styleId="BodyText3">
    <w:name w:val="Body Text 3"/>
    <w:basedOn w:val="Normal"/>
    <w:link w:val="BodyText3Char"/>
    <w:rsid w:val="00A637A4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DocumentMap">
    <w:name w:val="Document Map"/>
    <w:basedOn w:val="Normal"/>
    <w:semiHidden/>
    <w:rsid w:val="00A637A4"/>
    <w:pPr>
      <w:shd w:val="clear" w:color="auto" w:fill="000080"/>
    </w:pPr>
    <w:rPr>
      <w:rFonts w:ascii="Cordia New" w:hAnsi="Cordia New" w:cs="Cordia New"/>
    </w:rPr>
  </w:style>
  <w:style w:type="table" w:styleId="TableGrid">
    <w:name w:val="Table Grid"/>
    <w:basedOn w:val="TableNormal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link w:val="ListParagraphChar"/>
    <w:uiPriority w:val="34"/>
    <w:qFormat/>
    <w:rsid w:val="00843BEA"/>
    <w:pPr>
      <w:ind w:left="720"/>
    </w:pPr>
    <w:rPr>
      <w:rFonts w:cs="Angsana New"/>
      <w:szCs w:val="40"/>
    </w:rPr>
  </w:style>
  <w:style w:type="character" w:customStyle="1" w:styleId="BodyText3Char">
    <w:name w:val="Body Text 3 Char"/>
    <w:basedOn w:val="DefaultParagraphFont"/>
    <w:link w:val="BodyText3"/>
    <w:rsid w:val="00AF246B"/>
    <w:rPr>
      <w:rFonts w:ascii="AngsanaUPC" w:hAnsi="AngsanaUPC" w:cs="AngsanaUPC"/>
      <w:sz w:val="32"/>
      <w:szCs w:val="32"/>
    </w:rPr>
  </w:style>
  <w:style w:type="character" w:styleId="LineNumber">
    <w:name w:val="line number"/>
    <w:basedOn w:val="DefaultParagraphFont"/>
    <w:rsid w:val="001A37CF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D49F9"/>
    <w:rPr>
      <w:rFonts w:ascii="AngsanaUPC" w:hAnsi="AngsanaUPC"/>
      <w:sz w:val="32"/>
      <w:szCs w:val="40"/>
    </w:rPr>
  </w:style>
  <w:style w:type="character" w:customStyle="1" w:styleId="Heading7Char">
    <w:name w:val="Heading 7 Char"/>
    <w:basedOn w:val="DefaultParagraphFont"/>
    <w:link w:val="Heading7"/>
    <w:rsid w:val="00963A80"/>
    <w:rPr>
      <w:rFonts w:ascii="AngsanaUPC" w:eastAsia="Cordia New" w:hAnsi="AngsanaUPC" w:cs="AngsanaUPC"/>
      <w:b/>
      <w:bCs/>
      <w:sz w:val="24"/>
      <w:szCs w:val="24"/>
    </w:rPr>
  </w:style>
  <w:style w:type="paragraph" w:customStyle="1" w:styleId="Char0">
    <w:name w:val="Char"/>
    <w:basedOn w:val="Normal"/>
    <w:rsid w:val="001B7C81"/>
    <w:pPr>
      <w:spacing w:after="160" w:line="240" w:lineRule="exact"/>
    </w:pPr>
    <w:rPr>
      <w:rFonts w:ascii="Verdana" w:eastAsia="Batang" w:hAnsi="Verdana" w:cs="Angsana New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1B7C81"/>
    <w:rPr>
      <w:rFonts w:ascii="AngsanaUPC" w:hAnsi="AngsanaUPC" w:cs="AngsanaUPC"/>
      <w:sz w:val="32"/>
      <w:szCs w:val="32"/>
    </w:rPr>
  </w:style>
  <w:style w:type="character" w:customStyle="1" w:styleId="MacroTextChar">
    <w:name w:val="Macro Text Char"/>
    <w:link w:val="MacroText"/>
    <w:semiHidden/>
    <w:rsid w:val="001B7C81"/>
    <w:rPr>
      <w:rFonts w:ascii="EucrosiaUPC" w:hAnsi="EucrosiaUPC" w:cs="EucrosiaUPC"/>
      <w:sz w:val="28"/>
      <w:szCs w:val="28"/>
    </w:rPr>
  </w:style>
  <w:style w:type="paragraph" w:styleId="FootnoteText">
    <w:name w:val="footnote text"/>
    <w:basedOn w:val="Normal"/>
    <w:link w:val="FootnoteTextChar"/>
    <w:rsid w:val="001B7C81"/>
    <w:rPr>
      <w:rFonts w:eastAsia="Batang" w:cs="Angsana New"/>
      <w:sz w:val="20"/>
      <w:szCs w:val="25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1B7C81"/>
    <w:rPr>
      <w:rFonts w:ascii="AngsanaUPC" w:eastAsia="Batang" w:hAnsi="AngsanaUPC"/>
      <w:szCs w:val="25"/>
      <w:lang w:val="x-none" w:eastAsia="x-none"/>
    </w:rPr>
  </w:style>
  <w:style w:type="character" w:styleId="FootnoteReference">
    <w:name w:val="footnote reference"/>
    <w:rsid w:val="001B7C81"/>
    <w:rPr>
      <w:sz w:val="32"/>
      <w:szCs w:val="3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37BE2-5613-4AE0-80B4-2FBA5AA77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</Template>
  <TotalTime>1617</TotalTime>
  <Pages>37</Pages>
  <Words>9266</Words>
  <Characters>52821</Characters>
  <Application>Microsoft Office Word</Application>
  <DocSecurity>0</DocSecurity>
  <Lines>440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61964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yuwadee khantri</cp:lastModifiedBy>
  <cp:revision>231</cp:revision>
  <cp:lastPrinted>2023-02-16T12:10:00Z</cp:lastPrinted>
  <dcterms:created xsi:type="dcterms:W3CDTF">2022-02-05T09:53:00Z</dcterms:created>
  <dcterms:modified xsi:type="dcterms:W3CDTF">2023-02-23T07:13:00Z</dcterms:modified>
</cp:coreProperties>
</file>