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5CA0F19C" w:rsidR="0068638E" w:rsidRPr="00D761A8" w:rsidRDefault="00CD04EB" w:rsidP="0068638E">
      <w:pPr>
        <w:pStyle w:val="FSKE1G1M0H3Entityname"/>
        <w:rPr>
          <w:lang w:val="en-GB"/>
        </w:rPr>
      </w:pPr>
      <w:bookmarkStart w:id="0" w:name="SubTitle"/>
      <w:r>
        <w:rPr>
          <w:lang w:val="en-GB"/>
        </w:rPr>
        <w:t>Prima Marine Public Company Limited and its Subsidiaries</w:t>
      </w:r>
    </w:p>
    <w:p w14:paraId="2EC8C78F" w14:textId="77777777" w:rsidR="0068638E" w:rsidRPr="00D761A8" w:rsidRDefault="0068638E" w:rsidP="0068638E">
      <w:pPr>
        <w:rPr>
          <w:lang w:val="en-GB"/>
        </w:rPr>
      </w:pPr>
    </w:p>
    <w:bookmarkEnd w:id="0"/>
    <w:p w14:paraId="679C805B" w14:textId="6CE99BE4" w:rsidR="0068638E" w:rsidRPr="00D761A8" w:rsidRDefault="00CD04EB" w:rsidP="0068638E">
      <w:pPr>
        <w:pStyle w:val="FSKE1G2M0H1FSname"/>
        <w:rPr>
          <w:lang w:val="en-GB"/>
        </w:rPr>
      </w:pPr>
      <w:r>
        <w:rPr>
          <w:lang w:val="en-GB"/>
        </w:rPr>
        <w:t xml:space="preserve">Financial statements for the year ended </w:t>
      </w:r>
      <w:r>
        <w:rPr>
          <w:lang w:val="en-GB"/>
        </w:rPr>
        <w:br/>
      </w:r>
      <w:r w:rsidRPr="00CD04EB">
        <w:rPr>
          <w:lang w:val="en-GB"/>
        </w:rPr>
        <w:t>31</w:t>
      </w:r>
      <w:r>
        <w:rPr>
          <w:lang w:val="en-GB"/>
        </w:rPr>
        <w:t xml:space="preserve"> December </w:t>
      </w:r>
      <w:r w:rsidRPr="00CD04EB">
        <w:rPr>
          <w:lang w:val="en-GB"/>
        </w:rPr>
        <w:t>2022</w:t>
      </w:r>
      <w:r w:rsidR="0068638E" w:rsidRPr="00D761A8">
        <w:rPr>
          <w:lang w:val="en-GB"/>
        </w:rPr>
        <w:br/>
        <w:t>and</w:t>
      </w:r>
      <w:r w:rsidR="0068638E" w:rsidRPr="00D761A8">
        <w:rPr>
          <w:cs/>
          <w:lang w:val="en-GB"/>
        </w:rPr>
        <w:br/>
      </w:r>
      <w:r>
        <w:rPr>
          <w:lang w:val="en-GB"/>
        </w:rPr>
        <w:t>Independent auditor’s report</w:t>
      </w: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7812D7BD" w14:textId="4F4571AC" w:rsidR="0044344D" w:rsidRDefault="00CD04EB" w:rsidP="00CD04EB">
      <w:pPr>
        <w:pStyle w:val="FSKE2G1M0H1Reporttitle"/>
        <w:rPr>
          <w:lang w:val="en-GB"/>
        </w:rPr>
      </w:pPr>
      <w:r>
        <w:rPr>
          <w:lang w:val="en-GB"/>
        </w:rPr>
        <w:lastRenderedPageBreak/>
        <w:t>Independent Auditor’s Report</w:t>
      </w:r>
    </w:p>
    <w:p w14:paraId="12F12E68" w14:textId="498DFCC9" w:rsidR="00CD04EB" w:rsidRDefault="00CD04EB" w:rsidP="00CD04EB">
      <w:pPr>
        <w:rPr>
          <w:lang w:val="en-GB"/>
        </w:rPr>
      </w:pPr>
    </w:p>
    <w:p w14:paraId="67277CEA" w14:textId="70F00B4D" w:rsidR="00CD04EB" w:rsidRDefault="00CD04EB" w:rsidP="00CD04EB">
      <w:pPr>
        <w:rPr>
          <w:lang w:val="en-GB"/>
        </w:rPr>
      </w:pPr>
    </w:p>
    <w:p w14:paraId="43EE7133" w14:textId="28F5FD11" w:rsidR="00CD04EB" w:rsidRDefault="00CD04EB" w:rsidP="00CD04EB">
      <w:pPr>
        <w:pStyle w:val="FSKE2G1M0H0Reportto"/>
        <w:rPr>
          <w:lang w:val="en-GB"/>
        </w:rPr>
      </w:pPr>
      <w:r>
        <w:rPr>
          <w:lang w:val="en-GB"/>
        </w:rPr>
        <w:t>To the Shareholders of Prima Marine Public Company Limited</w:t>
      </w:r>
    </w:p>
    <w:p w14:paraId="7FFA3A7B" w14:textId="3DA28190" w:rsidR="00CD04EB" w:rsidRDefault="00CD04EB" w:rsidP="00CD04EB">
      <w:pPr>
        <w:rPr>
          <w:lang w:val="en-GB"/>
        </w:rPr>
      </w:pPr>
    </w:p>
    <w:p w14:paraId="1E5134FA" w14:textId="2C6A0F1F" w:rsidR="00CD04EB" w:rsidRDefault="00CD04EB" w:rsidP="00CD04EB">
      <w:pPr>
        <w:rPr>
          <w:lang w:val="en-GB"/>
        </w:rPr>
      </w:pPr>
    </w:p>
    <w:p w14:paraId="7BD2E9DB" w14:textId="0C565552" w:rsidR="00CD04EB" w:rsidRDefault="00CD04EB" w:rsidP="00CD04EB">
      <w:pPr>
        <w:pStyle w:val="FSKE2G2M0H2Reportheading"/>
        <w:rPr>
          <w:lang w:val="en-GB"/>
        </w:rPr>
      </w:pPr>
      <w:r>
        <w:rPr>
          <w:lang w:val="en-GB"/>
        </w:rPr>
        <w:t>Opinion</w:t>
      </w:r>
    </w:p>
    <w:p w14:paraId="6713CFCD" w14:textId="7E17E155" w:rsidR="00CD04EB" w:rsidRDefault="00CD04EB" w:rsidP="00CD04EB">
      <w:pPr>
        <w:rPr>
          <w:lang w:val="en-GB"/>
        </w:rPr>
      </w:pPr>
    </w:p>
    <w:p w14:paraId="752C6F5D" w14:textId="02CA327E" w:rsidR="00CD04EB" w:rsidRDefault="00CD04EB" w:rsidP="00CD04EB">
      <w:pPr>
        <w:pStyle w:val="FSKE0G0M0H0Noindent-regular"/>
        <w:rPr>
          <w:lang w:val="en-GB"/>
        </w:rPr>
      </w:pPr>
      <w:r>
        <w:rPr>
          <w:lang w:val="en-GB"/>
        </w:rPr>
        <w:t xml:space="preserve">I have audited the consolidated and separate financial statements of Prima Marine Public Company Limited and its subsidiaries (the “Group”) and of Prima Marine Public Company Limited (the “Company”), respectively, which comprise the consolidated and separate statements of financial position as at </w:t>
      </w:r>
      <w:r w:rsidRPr="00CD04EB">
        <w:rPr>
          <w:lang w:val="en-GB"/>
        </w:rPr>
        <w:t>31</w:t>
      </w:r>
      <w:r>
        <w:rPr>
          <w:lang w:val="en-GB"/>
        </w:rPr>
        <w:t xml:space="preserve"> December </w:t>
      </w:r>
      <w:r w:rsidRPr="00CD04EB">
        <w:rPr>
          <w:lang w:val="en-GB"/>
        </w:rPr>
        <w:t>2022</w:t>
      </w:r>
      <w:r>
        <w:rPr>
          <w:lang w:val="en-GB"/>
        </w:rPr>
        <w:t>, the consolidated and separate statements of income and comprehensive income, changes in equity and cash flows for the year then ended, and notes, comprising a summary of significant accounting policies and other explanatory information.</w:t>
      </w:r>
    </w:p>
    <w:p w14:paraId="62A35707" w14:textId="2F4E8594" w:rsidR="00CD04EB" w:rsidRDefault="00CD04EB" w:rsidP="00CD04EB">
      <w:pPr>
        <w:rPr>
          <w:lang w:val="en-GB"/>
        </w:rPr>
      </w:pPr>
    </w:p>
    <w:p w14:paraId="72675707" w14:textId="73FF7BA5" w:rsidR="00CD04EB" w:rsidRDefault="00CD04EB" w:rsidP="00CD04EB">
      <w:pPr>
        <w:pStyle w:val="FSKE0G0M0H0Noindent-regular"/>
        <w:rPr>
          <w:lang w:val="en-GB"/>
        </w:rPr>
      </w:pPr>
      <w:r>
        <w:rPr>
          <w:lang w:val="en-GB"/>
        </w:rPr>
        <w:t xml:space="preserve">In my opinion, the accompanying consolidated and separate financial statements present fairly, in all material respects, the financial position of the Group and the Company, respectively, as </w:t>
      </w:r>
      <w:proofErr w:type="gramStart"/>
      <w:r>
        <w:rPr>
          <w:lang w:val="en-GB"/>
        </w:rPr>
        <w:t>at</w:t>
      </w:r>
      <w:proofErr w:type="gramEnd"/>
      <w:r>
        <w:rPr>
          <w:lang w:val="en-GB"/>
        </w:rPr>
        <w:t xml:space="preserve"> </w:t>
      </w:r>
      <w:r w:rsidRPr="00CD04EB">
        <w:rPr>
          <w:lang w:val="en-GB"/>
        </w:rPr>
        <w:t>31</w:t>
      </w:r>
      <w:r>
        <w:rPr>
          <w:lang w:val="en-GB"/>
        </w:rPr>
        <w:t xml:space="preserve"> December </w:t>
      </w:r>
      <w:r w:rsidRPr="00CD04EB">
        <w:rPr>
          <w:lang w:val="en-GB"/>
        </w:rPr>
        <w:t>2022</w:t>
      </w:r>
      <w:r>
        <w:rPr>
          <w:lang w:val="en-GB"/>
        </w:rPr>
        <w:t xml:space="preserve"> and their financial performance and cash flows for the year then ended in accordance with Thai Financial Reporting Standards (TFRSs). </w:t>
      </w:r>
    </w:p>
    <w:p w14:paraId="674ECCE2" w14:textId="5516DFDA" w:rsidR="00CD04EB" w:rsidRDefault="00CD04EB" w:rsidP="00CD04EB">
      <w:pPr>
        <w:rPr>
          <w:lang w:val="en-GB"/>
        </w:rPr>
      </w:pPr>
    </w:p>
    <w:p w14:paraId="6996A1A8" w14:textId="5D3C778C" w:rsidR="00CD04EB" w:rsidRDefault="00CD04EB" w:rsidP="00CD04EB">
      <w:pPr>
        <w:pStyle w:val="FSKE2G2M0H2Reportheading"/>
        <w:rPr>
          <w:lang w:val="en-GB"/>
        </w:rPr>
      </w:pPr>
      <w:r>
        <w:rPr>
          <w:lang w:val="en-GB"/>
        </w:rPr>
        <w:t>Basis for Opinion</w:t>
      </w:r>
    </w:p>
    <w:p w14:paraId="73C3111F" w14:textId="1D74B53F" w:rsidR="00CD04EB" w:rsidRDefault="00CD04EB" w:rsidP="00CD04EB">
      <w:pPr>
        <w:rPr>
          <w:lang w:val="en-GB"/>
        </w:rPr>
      </w:pPr>
    </w:p>
    <w:p w14:paraId="2159E36B" w14:textId="76BD6169" w:rsidR="00CD04EB" w:rsidRDefault="00CD04EB" w:rsidP="00CD04EB">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CD04EB">
        <w:rPr>
          <w:i/>
          <w:iCs/>
        </w:rPr>
        <w:t>Auditor’s Responsibilities for the Audit of the Consolidated and Separate Financial Statements</w:t>
      </w:r>
      <w:r>
        <w:rPr>
          <w:lang w:val="en-GB"/>
        </w:rPr>
        <w:t xml:space="preserve"> section of my report. I am independent of the Group and the Company in accordance with the </w:t>
      </w:r>
      <w:r w:rsidRPr="00CD04EB">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D2B7A50" w14:textId="48002109" w:rsidR="00CD04EB" w:rsidRDefault="00CD04EB" w:rsidP="00CD04EB">
      <w:pPr>
        <w:rPr>
          <w:lang w:val="en-GB"/>
        </w:rPr>
      </w:pPr>
    </w:p>
    <w:p w14:paraId="293F514F" w14:textId="77777777" w:rsidR="004F7237" w:rsidRDefault="004F7237">
      <w:pPr>
        <w:spacing w:after="160" w:line="259" w:lineRule="auto"/>
        <w:jc w:val="left"/>
        <w:rPr>
          <w:i/>
          <w:iCs/>
          <w:lang w:val="en-GB"/>
        </w:rPr>
      </w:pPr>
      <w:r>
        <w:rPr>
          <w:lang w:val="en-GB"/>
        </w:rPr>
        <w:br w:type="page"/>
      </w:r>
    </w:p>
    <w:p w14:paraId="4800252B" w14:textId="38943844" w:rsidR="00CD04EB" w:rsidRDefault="00CD04EB" w:rsidP="00CD04EB">
      <w:pPr>
        <w:pStyle w:val="FSKE2G2M0H2Reportheading"/>
        <w:rPr>
          <w:lang w:val="en-GB"/>
        </w:rPr>
      </w:pPr>
      <w:r>
        <w:rPr>
          <w:lang w:val="en-GB"/>
        </w:rPr>
        <w:lastRenderedPageBreak/>
        <w:t>Key Audit Matters</w:t>
      </w:r>
    </w:p>
    <w:p w14:paraId="79524E8A" w14:textId="659C05AF" w:rsidR="00CD04EB" w:rsidRDefault="00CD04EB" w:rsidP="00CD04EB">
      <w:pPr>
        <w:rPr>
          <w:lang w:val="en-GB"/>
        </w:rPr>
      </w:pPr>
    </w:p>
    <w:p w14:paraId="2D92E6AA" w14:textId="1ACDE7D5" w:rsidR="00CD04EB" w:rsidRDefault="00CD04EB" w:rsidP="00CD04EB">
      <w:pPr>
        <w:pStyle w:val="FSKE0G0M0H0Noindent-regular"/>
        <w:rPr>
          <w:lang w:val="en-GB"/>
        </w:rPr>
      </w:pPr>
      <w:r>
        <w:rPr>
          <w:lang w:val="en-GB"/>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lang w:val="en-GB"/>
        </w:rPr>
        <w:t>statements as a whole, and</w:t>
      </w:r>
      <w:proofErr w:type="gramEnd"/>
      <w:r>
        <w:rPr>
          <w:lang w:val="en-GB"/>
        </w:rPr>
        <w:t xml:space="preserve"> in forming my opinion thereon, and I do not provide a separate opinion on these matters. </w:t>
      </w:r>
    </w:p>
    <w:p w14:paraId="68438C40" w14:textId="02686419" w:rsidR="00CD04EB" w:rsidRDefault="00CD04EB" w:rsidP="00CD04EB">
      <w:pPr>
        <w:rPr>
          <w:lang w:val="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4F7237" w:rsidRPr="00281EFC" w14:paraId="2260679A" w14:textId="77777777" w:rsidTr="00DA2B8B">
        <w:tc>
          <w:tcPr>
            <w:tcW w:w="9828" w:type="dxa"/>
            <w:gridSpan w:val="2"/>
            <w:shd w:val="clear" w:color="auto" w:fill="auto"/>
          </w:tcPr>
          <w:p w14:paraId="4B84027E" w14:textId="77777777" w:rsidR="004F7237" w:rsidRPr="00281EFC" w:rsidRDefault="004F7237" w:rsidP="00DA2B8B">
            <w:pPr>
              <w:autoSpaceDE w:val="0"/>
              <w:autoSpaceDN w:val="0"/>
              <w:adjustRightInd w:val="0"/>
              <w:ind w:left="65"/>
              <w:rPr>
                <w:rFonts w:eastAsia="Arial"/>
              </w:rPr>
            </w:pPr>
            <w:r w:rsidRPr="00281EFC">
              <w:t>Impairment of goodwill, investment in subsidiaries</w:t>
            </w:r>
            <w:r w:rsidRPr="00281EFC">
              <w:rPr>
                <w:rFonts w:eastAsia="Arial"/>
              </w:rPr>
              <w:t xml:space="preserve"> and vessels</w:t>
            </w:r>
          </w:p>
        </w:tc>
      </w:tr>
      <w:tr w:rsidR="004F7237" w:rsidRPr="00281EFC" w14:paraId="4E197497" w14:textId="77777777" w:rsidTr="00DA2B8B">
        <w:tc>
          <w:tcPr>
            <w:tcW w:w="9828" w:type="dxa"/>
            <w:gridSpan w:val="2"/>
            <w:shd w:val="clear" w:color="auto" w:fill="auto"/>
          </w:tcPr>
          <w:p w14:paraId="677351E4" w14:textId="77777777" w:rsidR="004F7237" w:rsidRPr="00281EFC" w:rsidRDefault="004F7237" w:rsidP="00DA2B8B">
            <w:pPr>
              <w:autoSpaceDE w:val="0"/>
              <w:autoSpaceDN w:val="0"/>
              <w:adjustRightInd w:val="0"/>
              <w:ind w:left="65"/>
              <w:rPr>
                <w:rFonts w:eastAsia="Arial"/>
              </w:rPr>
            </w:pPr>
            <w:r w:rsidRPr="00281EFC">
              <w:rPr>
                <w:rFonts w:eastAsia="Arial"/>
              </w:rPr>
              <w:t>Refer to Note 3(</w:t>
            </w:r>
            <w:r>
              <w:rPr>
                <w:rFonts w:eastAsia="Arial"/>
              </w:rPr>
              <w:t>b</w:t>
            </w:r>
            <w:r w:rsidRPr="00281EFC">
              <w:rPr>
                <w:rFonts w:eastAsia="Arial"/>
              </w:rPr>
              <w:t>), 3(</w:t>
            </w:r>
            <w:proofErr w:type="spellStart"/>
            <w:r>
              <w:rPr>
                <w:rFonts w:eastAsia="Arial"/>
              </w:rPr>
              <w:t>i</w:t>
            </w:r>
            <w:proofErr w:type="spellEnd"/>
            <w:r w:rsidRPr="00281EFC">
              <w:rPr>
                <w:rFonts w:eastAsia="Arial"/>
              </w:rPr>
              <w:t>), 3(</w:t>
            </w:r>
            <w:r>
              <w:rPr>
                <w:rFonts w:eastAsia="Arial"/>
              </w:rPr>
              <w:t>l</w:t>
            </w:r>
            <w:r w:rsidRPr="00281EFC">
              <w:rPr>
                <w:rFonts w:eastAsia="Arial"/>
              </w:rPr>
              <w:t>), 1</w:t>
            </w:r>
            <w:r>
              <w:rPr>
                <w:rFonts w:eastAsia="Arial"/>
              </w:rPr>
              <w:t>0</w:t>
            </w:r>
            <w:r w:rsidRPr="00281EFC">
              <w:rPr>
                <w:rFonts w:eastAsia="Arial"/>
              </w:rPr>
              <w:t>, 1</w:t>
            </w:r>
            <w:r>
              <w:rPr>
                <w:rFonts w:eastAsia="Arial"/>
              </w:rPr>
              <w:t>2</w:t>
            </w:r>
            <w:r w:rsidRPr="00281EFC">
              <w:rPr>
                <w:rFonts w:eastAsia="Arial"/>
              </w:rPr>
              <w:t xml:space="preserve"> and 1</w:t>
            </w:r>
            <w:r>
              <w:rPr>
                <w:rFonts w:eastAsia="Arial"/>
              </w:rPr>
              <w:t>4</w:t>
            </w:r>
            <w:r w:rsidRPr="00281EFC">
              <w:rPr>
                <w:rFonts w:eastAsia="Arial"/>
              </w:rPr>
              <w:t xml:space="preserve"> to the consolidated and separate financial statements.</w:t>
            </w:r>
          </w:p>
        </w:tc>
      </w:tr>
      <w:tr w:rsidR="004F7237" w:rsidRPr="00281EFC" w14:paraId="720B43D8" w14:textId="77777777" w:rsidTr="00DA2B8B">
        <w:trPr>
          <w:trHeight w:val="70"/>
        </w:trPr>
        <w:tc>
          <w:tcPr>
            <w:tcW w:w="5058" w:type="dxa"/>
            <w:shd w:val="clear" w:color="auto" w:fill="auto"/>
          </w:tcPr>
          <w:p w14:paraId="419A99C0" w14:textId="77777777" w:rsidR="004F7237" w:rsidRPr="00FF42A7" w:rsidRDefault="004F7237" w:rsidP="00DA2B8B">
            <w:pPr>
              <w:autoSpaceDE w:val="0"/>
              <w:autoSpaceDN w:val="0"/>
              <w:adjustRightInd w:val="0"/>
              <w:ind w:left="65"/>
              <w:rPr>
                <w:rFonts w:eastAsia="Arial"/>
                <w:b/>
                <w:bCs/>
                <w:highlight w:val="yellow"/>
              </w:rPr>
            </w:pPr>
            <w:r w:rsidRPr="00281EFC">
              <w:rPr>
                <w:rFonts w:eastAsia="Arial"/>
                <w:b/>
                <w:bCs/>
              </w:rPr>
              <w:t>The key audit matter</w:t>
            </w:r>
          </w:p>
        </w:tc>
        <w:tc>
          <w:tcPr>
            <w:tcW w:w="4770" w:type="dxa"/>
            <w:shd w:val="clear" w:color="auto" w:fill="auto"/>
          </w:tcPr>
          <w:p w14:paraId="63092CDF" w14:textId="77777777" w:rsidR="004F7237" w:rsidRPr="00281EFC" w:rsidRDefault="004F7237" w:rsidP="00DA2B8B">
            <w:pPr>
              <w:autoSpaceDE w:val="0"/>
              <w:autoSpaceDN w:val="0"/>
              <w:adjustRightInd w:val="0"/>
              <w:rPr>
                <w:rFonts w:eastAsia="Arial"/>
                <w:b/>
                <w:bCs/>
              </w:rPr>
            </w:pPr>
            <w:r w:rsidRPr="00281EFC">
              <w:rPr>
                <w:rFonts w:eastAsia="Arial"/>
                <w:b/>
                <w:bCs/>
              </w:rPr>
              <w:t>How the matter was addressed in the audit</w:t>
            </w:r>
          </w:p>
        </w:tc>
      </w:tr>
      <w:tr w:rsidR="004F7237" w:rsidRPr="00281EFC" w14:paraId="104761C6" w14:textId="77777777" w:rsidTr="00DA2B8B">
        <w:tc>
          <w:tcPr>
            <w:tcW w:w="5058" w:type="dxa"/>
            <w:shd w:val="clear" w:color="auto" w:fill="auto"/>
          </w:tcPr>
          <w:p w14:paraId="3536B7B2" w14:textId="77777777" w:rsidR="004F7237" w:rsidRDefault="004F7237" w:rsidP="00DA2B8B">
            <w:pPr>
              <w:spacing w:after="120"/>
              <w:ind w:left="65" w:right="94"/>
              <w:jc w:val="thaiDistribute"/>
            </w:pPr>
            <w:r>
              <w:t xml:space="preserve">As </w:t>
            </w:r>
            <w:proofErr w:type="gramStart"/>
            <w:r>
              <w:t>at</w:t>
            </w:r>
            <w:proofErr w:type="gramEnd"/>
            <w:r>
              <w:t xml:space="preserve"> 31 December 2022</w:t>
            </w:r>
            <w:r w:rsidRPr="00667E69">
              <w:t>, the Group</w:t>
            </w:r>
            <w:r>
              <w:t xml:space="preserve"> had a carrying amounts of g</w:t>
            </w:r>
            <w:r w:rsidRPr="00667E69">
              <w:t>oodwill</w:t>
            </w:r>
            <w:r>
              <w:t xml:space="preserve"> of Baht </w:t>
            </w:r>
            <w:r w:rsidRPr="00281EFC">
              <w:rPr>
                <w:rFonts w:eastAsia="Arial"/>
              </w:rPr>
              <w:t>1</w:t>
            </w:r>
            <w:r w:rsidRPr="00374B39">
              <w:t>,467.78</w:t>
            </w:r>
            <w:r>
              <w:t xml:space="preserve"> million. The Company’s carrying amount of investment in subsidiaries is Baht </w:t>
            </w:r>
            <w:r w:rsidRPr="00374B39">
              <w:t>5,756.39</w:t>
            </w:r>
            <w:r>
              <w:t xml:space="preserve"> million.</w:t>
            </w:r>
          </w:p>
          <w:p w14:paraId="0F31F5D1" w14:textId="77777777" w:rsidR="004F7237" w:rsidRPr="00E614B9" w:rsidRDefault="004F7237" w:rsidP="00DA2B8B">
            <w:pPr>
              <w:spacing w:after="120"/>
              <w:ind w:left="65" w:right="94"/>
              <w:jc w:val="thaiDistribute"/>
            </w:pPr>
            <w:r w:rsidRPr="00E614B9">
              <w:t xml:space="preserve">The principal businesses of the subsidiaries </w:t>
            </w:r>
            <w:r>
              <w:t>are</w:t>
            </w:r>
            <w:r w:rsidRPr="00E614B9">
              <w:t xml:space="preserve"> </w:t>
            </w:r>
            <w:r w:rsidRPr="007323A2">
              <w:t xml:space="preserve">marine transportation of petroleum products and </w:t>
            </w:r>
            <w:r>
              <w:t>supporting exploration and production of offshore petroleum products and ship management</w:t>
            </w:r>
            <w:r w:rsidRPr="007323A2">
              <w:t>.</w:t>
            </w:r>
            <w:r w:rsidRPr="00E614B9">
              <w:t xml:space="preserve"> There are several external risk factors such as change in economic and oil price, which may significantly affect the forecasted operating results. These factors are indications that </w:t>
            </w:r>
            <w:r w:rsidRPr="00667E69">
              <w:t>goodwill and investments in subsidiar</w:t>
            </w:r>
            <w:r>
              <w:t>ies</w:t>
            </w:r>
            <w:r w:rsidRPr="00E614B9">
              <w:t xml:space="preserve"> may be impaired.</w:t>
            </w:r>
          </w:p>
          <w:p w14:paraId="0AB017B7" w14:textId="77777777" w:rsidR="004F7237" w:rsidRPr="00E614B9" w:rsidRDefault="004F7237" w:rsidP="00DA2B8B">
            <w:pPr>
              <w:spacing w:after="120"/>
              <w:ind w:left="65" w:right="94"/>
              <w:jc w:val="thaiDistribute"/>
            </w:pPr>
            <w:r w:rsidRPr="00E614B9">
              <w:t xml:space="preserve">As </w:t>
            </w:r>
            <w:proofErr w:type="gramStart"/>
            <w:r w:rsidRPr="00E614B9">
              <w:t>at</w:t>
            </w:r>
            <w:proofErr w:type="gramEnd"/>
            <w:r w:rsidRPr="00E614B9">
              <w:t xml:space="preserve"> 31 December 202</w:t>
            </w:r>
            <w:r>
              <w:t>2</w:t>
            </w:r>
            <w:r w:rsidRPr="00E614B9">
              <w:t>, the Group had a carrying amount of vessels of Baht</w:t>
            </w:r>
            <w:r>
              <w:t xml:space="preserve"> 8,893</w:t>
            </w:r>
            <w:r w:rsidRPr="00E614B9">
              <w:t xml:space="preserve"> million. During 202</w:t>
            </w:r>
            <w:r>
              <w:t>2</w:t>
            </w:r>
            <w:r w:rsidRPr="00E614B9">
              <w:t xml:space="preserve">, the Group’s vessels provide several services. The service rates and volumes depend on the market condition. The current market is highly competitive, and it leads to a decrease in service rates and volumes for some types of </w:t>
            </w:r>
            <w:proofErr w:type="gramStart"/>
            <w:r w:rsidRPr="00E614B9">
              <w:t>vessel</w:t>
            </w:r>
            <w:proofErr w:type="gramEnd"/>
            <w:r w:rsidRPr="00E614B9">
              <w:t xml:space="preserve">. These factors may be the indications that vessels may be impaired. </w:t>
            </w:r>
          </w:p>
          <w:p w14:paraId="208A7138" w14:textId="77777777" w:rsidR="004F7237" w:rsidRPr="00E614B9" w:rsidRDefault="004F7237" w:rsidP="00DA2B8B">
            <w:pPr>
              <w:spacing w:after="120"/>
              <w:ind w:left="65" w:right="94"/>
              <w:jc w:val="thaiDistribute"/>
            </w:pPr>
            <w:r w:rsidRPr="00E614B9">
              <w:t>The management assessed recoverability of goodwill, investment in subsidiaries and vessels based on value in use which involves an estimate of the future cash flows.</w:t>
            </w:r>
          </w:p>
          <w:p w14:paraId="7A262B7C" w14:textId="77777777" w:rsidR="004F7237" w:rsidRPr="00E614B9" w:rsidRDefault="004F7237" w:rsidP="00DA2B8B">
            <w:pPr>
              <w:spacing w:after="120"/>
              <w:ind w:left="65" w:right="94"/>
              <w:jc w:val="thaiDistribute"/>
            </w:pPr>
            <w:r w:rsidRPr="00E614B9">
              <w:t>Due to the materiality of the transactions and the significant management judgment involved in determining recoverable amount, I considered that this matter is the key audit matter.</w:t>
            </w:r>
          </w:p>
        </w:tc>
        <w:tc>
          <w:tcPr>
            <w:tcW w:w="4770" w:type="dxa"/>
            <w:shd w:val="clear" w:color="auto" w:fill="auto"/>
          </w:tcPr>
          <w:p w14:paraId="255F3274" w14:textId="77777777" w:rsidR="004F7237" w:rsidRPr="00281EFC" w:rsidRDefault="004F7237" w:rsidP="00DA2B8B">
            <w:pPr>
              <w:autoSpaceDE w:val="0"/>
              <w:autoSpaceDN w:val="0"/>
              <w:adjustRightInd w:val="0"/>
              <w:spacing w:after="120"/>
              <w:rPr>
                <w:rFonts w:eastAsia="Arial"/>
              </w:rPr>
            </w:pPr>
            <w:r w:rsidRPr="00281EFC">
              <w:rPr>
                <w:rFonts w:eastAsia="Arial"/>
              </w:rPr>
              <w:t>My audit procedures included:</w:t>
            </w:r>
          </w:p>
          <w:p w14:paraId="501F501A" w14:textId="77777777" w:rsidR="004F7237" w:rsidRPr="00102B0C" w:rsidRDefault="004F7237" w:rsidP="004F7237">
            <w:pPr>
              <w:pStyle w:val="ListParagraph"/>
              <w:numPr>
                <w:ilvl w:val="0"/>
                <w:numId w:val="14"/>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rPr>
                <w:rFonts w:eastAsia="Arial"/>
              </w:rPr>
            </w:pPr>
            <w:r w:rsidRPr="00281EFC">
              <w:rPr>
                <w:rFonts w:eastAsia="Arial"/>
              </w:rPr>
              <w:t>Making inquiries</w:t>
            </w:r>
            <w:r w:rsidRPr="00281EFC">
              <w:rPr>
                <w:rFonts w:eastAsia="Arial" w:hint="cs"/>
                <w:rtl/>
                <w:cs/>
              </w:rPr>
              <w:t xml:space="preserve"> </w:t>
            </w:r>
            <w:r w:rsidRPr="00281EFC">
              <w:rPr>
                <w:rFonts w:eastAsia="Arial"/>
              </w:rPr>
              <w:t>of the management and checking related documents to understand the process</w:t>
            </w:r>
            <w:r w:rsidRPr="00281EFC">
              <w:rPr>
                <w:rFonts w:eastAsia="Arial" w:cstheme="minorBidi" w:hint="cs"/>
                <w:szCs w:val="28"/>
                <w:rtl/>
                <w:cs/>
              </w:rPr>
              <w:t xml:space="preserve"> </w:t>
            </w:r>
            <w:r w:rsidRPr="00281EFC">
              <w:rPr>
                <w:rFonts w:eastAsia="Arial" w:cstheme="minorBidi"/>
                <w:szCs w:val="28"/>
              </w:rPr>
              <w:t xml:space="preserve">of </w:t>
            </w:r>
            <w:r>
              <w:rPr>
                <w:rFonts w:eastAsia="Arial" w:cstheme="minorBidi"/>
                <w:szCs w:val="28"/>
              </w:rPr>
              <w:t xml:space="preserve">identification of cash-generating units, assessment of impairment indicators, and preparation of discounted cash flow </w:t>
            </w:r>
            <w:proofErr w:type="gramStart"/>
            <w:r>
              <w:rPr>
                <w:rFonts w:eastAsia="Arial" w:cstheme="minorBidi"/>
                <w:szCs w:val="28"/>
              </w:rPr>
              <w:t>p</w:t>
            </w:r>
            <w:r w:rsidRPr="00102B0C">
              <w:rPr>
                <w:rFonts w:eastAsia="Arial"/>
              </w:rPr>
              <w:t>rojection;</w:t>
            </w:r>
            <w:proofErr w:type="gramEnd"/>
          </w:p>
          <w:p w14:paraId="5C50C59E" w14:textId="77777777" w:rsidR="004F7237" w:rsidRPr="00E614B9" w:rsidRDefault="004F7237" w:rsidP="004F7237">
            <w:pPr>
              <w:pStyle w:val="ListParagraph"/>
              <w:numPr>
                <w:ilvl w:val="0"/>
                <w:numId w:val="14"/>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rPr>
                <w:rFonts w:eastAsiaTheme="minorHAnsi"/>
              </w:rPr>
            </w:pPr>
            <w:r w:rsidRPr="00E614B9">
              <w:rPr>
                <w:rFonts w:eastAsia="Arial"/>
              </w:rPr>
              <w:t xml:space="preserve">Evaluating the key management assumptions </w:t>
            </w:r>
            <w:r w:rsidRPr="00281EFC">
              <w:rPr>
                <w:rFonts w:eastAsia="Arial"/>
              </w:rPr>
              <w:t>used in the calculation of value in use of goodwill, investment in subsidiar</w:t>
            </w:r>
            <w:r>
              <w:rPr>
                <w:rFonts w:eastAsia="Arial"/>
              </w:rPr>
              <w:t>ies</w:t>
            </w:r>
            <w:r w:rsidRPr="00281EFC">
              <w:rPr>
                <w:rFonts w:eastAsia="Arial"/>
              </w:rPr>
              <w:t xml:space="preserve"> and vessels</w:t>
            </w:r>
            <w:r>
              <w:rPr>
                <w:rFonts w:eastAsia="Arial"/>
              </w:rPr>
              <w:t xml:space="preserve"> that have impairment indicators and assessed those key assumptions against actual operating results and operation </w:t>
            </w:r>
            <w:proofErr w:type="gramStart"/>
            <w:r>
              <w:rPr>
                <w:rFonts w:eastAsia="Arial"/>
              </w:rPr>
              <w:t>plans;</w:t>
            </w:r>
            <w:proofErr w:type="gramEnd"/>
          </w:p>
          <w:p w14:paraId="21BA25E0" w14:textId="77777777" w:rsidR="004F7237" w:rsidRPr="00E614B9" w:rsidRDefault="004F7237" w:rsidP="004F7237">
            <w:pPr>
              <w:pStyle w:val="ListParagraph"/>
              <w:numPr>
                <w:ilvl w:val="0"/>
                <w:numId w:val="14"/>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rPr>
                <w:rFonts w:eastAsia="Arial"/>
              </w:rPr>
            </w:pPr>
            <w:r w:rsidRPr="00281EFC">
              <w:rPr>
                <w:rFonts w:eastAsia="Arial"/>
              </w:rPr>
              <w:t xml:space="preserve">Evaluating the key management assumptions for </w:t>
            </w:r>
            <w:r w:rsidRPr="00E614B9">
              <w:rPr>
                <w:rFonts w:eastAsia="Arial"/>
              </w:rPr>
              <w:t xml:space="preserve">the </w:t>
            </w:r>
            <w:r w:rsidRPr="00281EFC">
              <w:rPr>
                <w:rFonts w:eastAsia="Arial"/>
              </w:rPr>
              <w:t xml:space="preserve">residual value of </w:t>
            </w:r>
            <w:proofErr w:type="gramStart"/>
            <w:r w:rsidRPr="00281EFC">
              <w:rPr>
                <w:rFonts w:eastAsia="Arial"/>
              </w:rPr>
              <w:t>vessels</w:t>
            </w:r>
            <w:r>
              <w:rPr>
                <w:rFonts w:eastAsia="Arial"/>
              </w:rPr>
              <w:t>;</w:t>
            </w:r>
            <w:proofErr w:type="gramEnd"/>
            <w:r w:rsidRPr="00E614B9">
              <w:rPr>
                <w:rFonts w:eastAsia="Arial" w:hint="cs"/>
                <w:cs/>
              </w:rPr>
              <w:t xml:space="preserve"> </w:t>
            </w:r>
          </w:p>
          <w:p w14:paraId="7D4BD64B" w14:textId="77777777" w:rsidR="004F7237" w:rsidRPr="00E614B9" w:rsidRDefault="004F7237" w:rsidP="004F7237">
            <w:pPr>
              <w:pStyle w:val="ListParagraph"/>
              <w:numPr>
                <w:ilvl w:val="0"/>
                <w:numId w:val="14"/>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rPr>
                <w:rFonts w:eastAsia="Arial"/>
              </w:rPr>
            </w:pPr>
            <w:r w:rsidRPr="00281EFC">
              <w:rPr>
                <w:rFonts w:eastAsia="Arial"/>
              </w:rPr>
              <w:t>Performing sensitivity test by varying key assumptions</w:t>
            </w:r>
            <w:r>
              <w:rPr>
                <w:rFonts w:eastAsia="Arial"/>
              </w:rPr>
              <w:t>; and</w:t>
            </w:r>
          </w:p>
          <w:p w14:paraId="6168E5DE" w14:textId="77777777" w:rsidR="004F7237" w:rsidRPr="00281EFC" w:rsidRDefault="004F7237" w:rsidP="004F7237">
            <w:pPr>
              <w:pStyle w:val="ListParagraph"/>
              <w:numPr>
                <w:ilvl w:val="0"/>
                <w:numId w:val="14"/>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rPr>
                <w:rFonts w:eastAsia="Arial"/>
                <w:rtl/>
                <w:cs/>
              </w:rPr>
            </w:pPr>
            <w:r w:rsidRPr="00281EFC">
              <w:rPr>
                <w:rFonts w:eastAsia="Arial"/>
              </w:rPr>
              <w:t>Considering the adequacy of the Group’s and the Company’s disclosures in accordance with Thai Financial Reporting Standards.</w:t>
            </w:r>
          </w:p>
        </w:tc>
      </w:tr>
    </w:tbl>
    <w:p w14:paraId="5B371E00" w14:textId="6C86B9D8" w:rsidR="00CD04EB" w:rsidRDefault="00CD04EB" w:rsidP="00CD04EB">
      <w:pPr>
        <w:rPr>
          <w:lang w:val="en-GB"/>
        </w:rPr>
      </w:pPr>
    </w:p>
    <w:p w14:paraId="07947721" w14:textId="6510A251" w:rsidR="00CD04EB" w:rsidRDefault="00CD04EB" w:rsidP="00CD04EB">
      <w:pPr>
        <w:pStyle w:val="FSKE2G2M0H2Reportheading"/>
        <w:rPr>
          <w:lang w:val="en-GB"/>
        </w:rPr>
      </w:pPr>
      <w:r>
        <w:rPr>
          <w:lang w:val="en-GB"/>
        </w:rPr>
        <w:t>Other Information</w:t>
      </w:r>
    </w:p>
    <w:p w14:paraId="4A2FF47D" w14:textId="2CC32AF0" w:rsidR="00CD04EB" w:rsidRDefault="00CD04EB" w:rsidP="00CD04EB">
      <w:pPr>
        <w:rPr>
          <w:lang w:val="en-GB"/>
        </w:rPr>
      </w:pPr>
    </w:p>
    <w:p w14:paraId="5653169F" w14:textId="796F9E55" w:rsidR="00CD04EB" w:rsidRDefault="00CD04EB" w:rsidP="00CD04EB">
      <w:pPr>
        <w:pStyle w:val="FSKE0G0M0H0Noindent-regular"/>
        <w:rPr>
          <w:lang w:val="en-GB"/>
        </w:rPr>
      </w:pPr>
      <w:r>
        <w:rPr>
          <w:lang w:val="en-GB"/>
        </w:rPr>
        <w:t xml:space="preserve">Management is responsible for the other information. The other information comprises the information included in the annual </w:t>
      </w:r>
      <w:proofErr w:type="gramStart"/>
      <w:r>
        <w:rPr>
          <w:lang w:val="en-GB"/>
        </w:rPr>
        <w:t>report, but</w:t>
      </w:r>
      <w:proofErr w:type="gramEnd"/>
      <w:r>
        <w:rPr>
          <w:lang w:val="en-GB"/>
        </w:rPr>
        <w:t xml:space="preserve"> does not include the consolidated and separate financial statements and my auditor’s report thereon. The annual report is expected to be made available to me after the date of this auditor’s report.</w:t>
      </w:r>
    </w:p>
    <w:p w14:paraId="51570A20" w14:textId="132C41FF" w:rsidR="00CD04EB" w:rsidRDefault="00CD04EB" w:rsidP="00CD04EB">
      <w:pPr>
        <w:rPr>
          <w:lang w:val="en-GB"/>
        </w:rPr>
      </w:pPr>
    </w:p>
    <w:p w14:paraId="23EC9B58" w14:textId="5831BA1F" w:rsidR="00CD04EB" w:rsidRDefault="00CD04EB" w:rsidP="00CD04EB">
      <w:pPr>
        <w:pStyle w:val="FSKE0G0M0H0Noindent-regular"/>
        <w:rPr>
          <w:lang w:val="en-GB"/>
        </w:rPr>
      </w:pPr>
      <w:r>
        <w:rPr>
          <w:lang w:val="en-GB"/>
        </w:rPr>
        <w:t>My opinion on the consolidated and separate financial statements does not cover the other information and I will not express any form of assurance conclusion thereon.</w:t>
      </w:r>
    </w:p>
    <w:p w14:paraId="06BE1DEB" w14:textId="468E6E01" w:rsidR="00CD04EB" w:rsidRDefault="00CD04EB" w:rsidP="00CD04EB">
      <w:pPr>
        <w:rPr>
          <w:lang w:val="en-GB"/>
        </w:rPr>
      </w:pPr>
    </w:p>
    <w:p w14:paraId="611EE797" w14:textId="45DB933A" w:rsidR="00CD04EB" w:rsidRDefault="00CD04EB" w:rsidP="00CD04EB">
      <w:pPr>
        <w:pStyle w:val="FSKE0G0M0H0Noindent-regular"/>
        <w:rPr>
          <w:lang w:val="en-GB"/>
        </w:rPr>
      </w:pPr>
      <w:r>
        <w:rPr>
          <w:lang w:val="en-GB"/>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3ABEDF1" w14:textId="45D3F02C" w:rsidR="00CD04EB" w:rsidRDefault="00CD04EB" w:rsidP="00CD04EB">
      <w:pPr>
        <w:rPr>
          <w:lang w:val="en-GB"/>
        </w:rPr>
      </w:pPr>
    </w:p>
    <w:p w14:paraId="6EB1959C" w14:textId="085CF671" w:rsidR="00CD04EB" w:rsidRDefault="00CD04EB" w:rsidP="00CD04EB">
      <w:pPr>
        <w:pStyle w:val="FSKE0G0M0H0Noindent-regular"/>
        <w:rPr>
          <w:lang w:val="en-GB"/>
        </w:rPr>
      </w:pPr>
      <w:r>
        <w:rPr>
          <w:lang w:val="en-GB"/>
        </w:rPr>
        <w:t>When I read the annual report, if I conclude that there is a material misstatement therein, I am required to communicate the matter to those charged with governance and request that the correction be made.</w:t>
      </w:r>
    </w:p>
    <w:p w14:paraId="71670B8A" w14:textId="193299B5" w:rsidR="00CD04EB" w:rsidRDefault="00CD04EB" w:rsidP="00CD04EB">
      <w:pPr>
        <w:rPr>
          <w:lang w:val="en-GB"/>
        </w:rPr>
      </w:pPr>
    </w:p>
    <w:p w14:paraId="453F6FDF" w14:textId="5FA4230B" w:rsidR="00CD04EB" w:rsidRDefault="00CD04EB" w:rsidP="00CD04EB">
      <w:pPr>
        <w:pStyle w:val="FSKE2G2M0H2Reportheading"/>
        <w:rPr>
          <w:lang w:val="en-GB"/>
        </w:rPr>
      </w:pPr>
      <w:r>
        <w:rPr>
          <w:lang w:val="en-GB"/>
        </w:rPr>
        <w:t>Responsibilities of Management and Those Charged with Governance for the Consolidated and Separate Financial Statements</w:t>
      </w:r>
    </w:p>
    <w:p w14:paraId="36E1516F" w14:textId="7CFDF380" w:rsidR="00CD04EB" w:rsidRDefault="00CD04EB" w:rsidP="00CD04EB">
      <w:pPr>
        <w:rPr>
          <w:lang w:val="en-GB"/>
        </w:rPr>
      </w:pPr>
    </w:p>
    <w:p w14:paraId="35737015" w14:textId="1163A8E9" w:rsidR="00CD04EB" w:rsidRDefault="00CD04EB" w:rsidP="00CD04EB">
      <w:pPr>
        <w:pStyle w:val="FSKE0G0M0H0Noindent-regular"/>
        <w:rPr>
          <w:lang w:val="en-GB"/>
        </w:rPr>
      </w:pPr>
      <w:r>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53B9FA" w14:textId="221282AA" w:rsidR="00CD04EB" w:rsidRDefault="00CD04EB" w:rsidP="00CD04EB">
      <w:pPr>
        <w:rPr>
          <w:lang w:val="en-GB"/>
        </w:rPr>
      </w:pPr>
    </w:p>
    <w:p w14:paraId="3B2B7B3D" w14:textId="0495FC22" w:rsidR="00CD04EB" w:rsidRDefault="00CD04EB" w:rsidP="00CD04EB">
      <w:pPr>
        <w:pStyle w:val="FSKE0G0M0H0Noindent-regular"/>
        <w:rPr>
          <w:lang w:val="en-GB"/>
        </w:rPr>
      </w:pPr>
      <w:r>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48D5A33" w14:textId="6DCA5F92" w:rsidR="00CD04EB" w:rsidRDefault="00CD04EB" w:rsidP="00CD04EB">
      <w:pPr>
        <w:rPr>
          <w:lang w:val="en-GB"/>
        </w:rPr>
      </w:pPr>
    </w:p>
    <w:p w14:paraId="07C1466C" w14:textId="08EB4F72" w:rsidR="00CD04EB" w:rsidRDefault="00CD04EB" w:rsidP="00CD04EB">
      <w:pPr>
        <w:pStyle w:val="FSKE0G0M0H0Noindent-regular"/>
        <w:rPr>
          <w:lang w:val="en-GB"/>
        </w:rPr>
      </w:pPr>
      <w:r>
        <w:rPr>
          <w:lang w:val="en-GB"/>
        </w:rPr>
        <w:t>Those charged with governance are responsible for overseeing the Group’s and the Company’s financial reporting process.</w:t>
      </w:r>
    </w:p>
    <w:p w14:paraId="68005A00" w14:textId="708992A8" w:rsidR="00CD04EB" w:rsidRDefault="00CD04EB" w:rsidP="00CD04EB">
      <w:pPr>
        <w:rPr>
          <w:lang w:val="en-GB"/>
        </w:rPr>
      </w:pPr>
    </w:p>
    <w:p w14:paraId="68CC1D02" w14:textId="0AF5B4D1" w:rsidR="00CD04EB" w:rsidRDefault="00CD04EB" w:rsidP="00CD04EB">
      <w:pPr>
        <w:pStyle w:val="FSKE2G2M0H2Reportheading"/>
        <w:rPr>
          <w:lang w:val="en-GB"/>
        </w:rPr>
      </w:pPr>
      <w:r>
        <w:rPr>
          <w:lang w:val="en-GB"/>
        </w:rPr>
        <w:t>Auditor’s Responsibilities for the Audit of the Consolidated and Separate Financial Statements</w:t>
      </w:r>
    </w:p>
    <w:p w14:paraId="2FB5F2B2" w14:textId="722C67BC" w:rsidR="00CD04EB" w:rsidRDefault="00CD04EB" w:rsidP="00CD04EB">
      <w:pPr>
        <w:rPr>
          <w:lang w:val="en-GB"/>
        </w:rPr>
      </w:pPr>
    </w:p>
    <w:p w14:paraId="2C94912B" w14:textId="2DCB6829" w:rsidR="00CD04EB" w:rsidRDefault="00CD04EB" w:rsidP="00CD04EB">
      <w:pPr>
        <w:pStyle w:val="FSKE0G0M0H0Noindent-regular"/>
        <w:rPr>
          <w:lang w:val="en-GB"/>
        </w:rPr>
      </w:pPr>
      <w:r>
        <w:rPr>
          <w:lang w:val="en-GB"/>
        </w:rPr>
        <w:t xml:space="preserve">My objectives are to obtain reasonable assurance about whether the consolidated and separate financial statements </w:t>
      </w:r>
      <w:proofErr w:type="gramStart"/>
      <w:r>
        <w:rPr>
          <w:lang w:val="en-GB"/>
        </w:rPr>
        <w:t>as a whole are</w:t>
      </w:r>
      <w:proofErr w:type="gramEnd"/>
      <w:r>
        <w:rPr>
          <w:lang w:val="en-GB"/>
        </w:rPr>
        <w:t xml:space="preserve"> free from material misstatement, whether due to fraud or error, and to issue an auditor’s report that includes my opinion. Reasonable assurance is a high level of </w:t>
      </w:r>
      <w:r w:rsidR="004F7237">
        <w:rPr>
          <w:lang w:val="en-GB"/>
        </w:rPr>
        <w:t>assurance but</w:t>
      </w:r>
      <w:r>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lang w:val="en-GB"/>
        </w:rPr>
        <w:t>on the basis of</w:t>
      </w:r>
      <w:proofErr w:type="gramEnd"/>
      <w:r>
        <w:rPr>
          <w:lang w:val="en-GB"/>
        </w:rPr>
        <w:t xml:space="preserve"> these consolidated and separate financial statements.</w:t>
      </w:r>
    </w:p>
    <w:p w14:paraId="5F5E641D" w14:textId="43338ACC" w:rsidR="00CD04EB" w:rsidRDefault="00CD04EB" w:rsidP="00CD04EB">
      <w:pPr>
        <w:rPr>
          <w:lang w:val="en-GB"/>
        </w:rPr>
      </w:pPr>
    </w:p>
    <w:p w14:paraId="6AE05770" w14:textId="77777777" w:rsidR="00CD04EB" w:rsidRDefault="00CD04EB" w:rsidP="00CD04EB">
      <w:pPr>
        <w:pStyle w:val="FSKE0G0M0H0Noindent-regular"/>
        <w:rPr>
          <w:cs/>
          <w:lang w:val="en-GB"/>
        </w:rPr>
      </w:pPr>
      <w:r>
        <w:rPr>
          <w:lang w:val="en-GB"/>
        </w:rPr>
        <w:t xml:space="preserve">As part of an audit in accordance with TSAs, I exercise professional judgment and maintain professional </w:t>
      </w:r>
      <w:proofErr w:type="spellStart"/>
      <w:r>
        <w:rPr>
          <w:lang w:val="en-GB"/>
        </w:rPr>
        <w:t>skepticism</w:t>
      </w:r>
      <w:proofErr w:type="spellEnd"/>
      <w:r>
        <w:rPr>
          <w:lang w:val="en-GB"/>
        </w:rPr>
        <w:t xml:space="preserve"> throughout the audit. I also</w:t>
      </w:r>
    </w:p>
    <w:p w14:paraId="7CCB8186" w14:textId="11F9235D" w:rsidR="00CD04EB" w:rsidRDefault="00CD04EB" w:rsidP="000063D1">
      <w:pPr>
        <w:pStyle w:val="FSKE2G3M1H0Reportbullet"/>
        <w:tabs>
          <w:tab w:val="clear" w:pos="547"/>
        </w:tabs>
        <w:ind w:left="360" w:hanging="367"/>
        <w:rPr>
          <w:cs/>
          <w:lang w:val="en-GB"/>
        </w:rPr>
      </w:pPr>
      <w:r>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7F49163" w14:textId="1DCE6D4C" w:rsidR="00CD04EB" w:rsidRDefault="00CD04EB" w:rsidP="000063D1">
      <w:pPr>
        <w:pStyle w:val="FSKE2G3M1H0Reportbullet"/>
        <w:tabs>
          <w:tab w:val="clear" w:pos="547"/>
        </w:tabs>
        <w:ind w:left="360" w:hanging="367"/>
        <w:rPr>
          <w:cs/>
          <w:lang w:val="en-GB"/>
        </w:rPr>
      </w:pPr>
      <w:r>
        <w:rPr>
          <w:lang w:val="en-GB"/>
        </w:rPr>
        <w:t xml:space="preserve">Obtain an understanding of internal control relevant to the audit </w:t>
      </w:r>
      <w:proofErr w:type="gramStart"/>
      <w:r>
        <w:rPr>
          <w:lang w:val="en-GB"/>
        </w:rPr>
        <w:t>in order to</w:t>
      </w:r>
      <w:proofErr w:type="gramEnd"/>
      <w:r>
        <w:rPr>
          <w:lang w:val="en-GB"/>
        </w:rPr>
        <w:t xml:space="preserve"> design audit procedures that are appropriate in the circumstances, but not for the purpose of expressing an opinion on the effectiveness of the Group’s and the Company’s internal control.</w:t>
      </w:r>
    </w:p>
    <w:p w14:paraId="21C3FBF6" w14:textId="1343AD2A" w:rsidR="00CD04EB" w:rsidRDefault="00CD04EB" w:rsidP="000063D1">
      <w:pPr>
        <w:pStyle w:val="FSKE2G3M1H0Reportbullet"/>
        <w:tabs>
          <w:tab w:val="clear" w:pos="547"/>
        </w:tabs>
        <w:ind w:left="360" w:hanging="367"/>
        <w:rPr>
          <w:cs/>
          <w:lang w:val="en-GB"/>
        </w:rPr>
      </w:pPr>
      <w:r>
        <w:rPr>
          <w:lang w:val="en-GB"/>
        </w:rPr>
        <w:t>Evaluate the appropriateness of accounting policies used and the reasonableness of accounting estimates and related disclosures made by management.</w:t>
      </w:r>
    </w:p>
    <w:p w14:paraId="4841D3BC" w14:textId="2656F2B6" w:rsidR="00CD04EB" w:rsidRDefault="00CD04EB" w:rsidP="000063D1">
      <w:pPr>
        <w:pStyle w:val="FSKE2G3M1H0Reportbullet"/>
        <w:tabs>
          <w:tab w:val="clear" w:pos="547"/>
        </w:tabs>
        <w:ind w:left="360" w:hanging="367"/>
        <w:rPr>
          <w:cs/>
          <w:lang w:val="en-GB"/>
        </w:rPr>
      </w:pPr>
      <w:r>
        <w:rPr>
          <w:lang w:val="en-GB"/>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0D53E47" w14:textId="70A9EA69" w:rsidR="00CD04EB" w:rsidRDefault="00CD04EB" w:rsidP="000063D1">
      <w:pPr>
        <w:pStyle w:val="FSKE2G3M1H0Reportbullet"/>
        <w:tabs>
          <w:tab w:val="clear" w:pos="547"/>
        </w:tabs>
        <w:ind w:left="360" w:hanging="367"/>
        <w:rPr>
          <w:cs/>
          <w:lang w:val="en-GB"/>
        </w:rPr>
      </w:pPr>
      <w:r>
        <w:rPr>
          <w:lang w:val="en-GB"/>
        </w:rPr>
        <w:lastRenderedPageBreak/>
        <w:t xml:space="preserve">Evaluate the overall presentation, </w:t>
      </w:r>
      <w:proofErr w:type="gramStart"/>
      <w:r>
        <w:rPr>
          <w:lang w:val="en-GB"/>
        </w:rPr>
        <w:t>structure</w:t>
      </w:r>
      <w:proofErr w:type="gramEnd"/>
      <w:r>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B607AEB" w14:textId="4192A41F" w:rsidR="00CD04EB" w:rsidRDefault="00CD04EB" w:rsidP="000063D1">
      <w:pPr>
        <w:pStyle w:val="FSKE2G3M1H0Reportbullet"/>
        <w:tabs>
          <w:tab w:val="clear" w:pos="547"/>
        </w:tabs>
        <w:ind w:left="360" w:hanging="367"/>
        <w:rPr>
          <w:lang w:val="en-GB"/>
        </w:rPr>
      </w:pPr>
      <w:r>
        <w:rPr>
          <w:lang w:val="en-GB"/>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lang w:val="en-GB"/>
        </w:rPr>
        <w:t>supervision</w:t>
      </w:r>
      <w:proofErr w:type="gramEnd"/>
      <w:r>
        <w:rPr>
          <w:lang w:val="en-GB"/>
        </w:rPr>
        <w:t xml:space="preserve"> and performance of the group audit. I remain solely responsible for my audit opinion.</w:t>
      </w:r>
    </w:p>
    <w:p w14:paraId="1366CC04" w14:textId="69AD7BCF" w:rsidR="00CD04EB" w:rsidRDefault="00CD04EB" w:rsidP="00CD04EB">
      <w:pPr>
        <w:rPr>
          <w:lang w:val="en-GB"/>
        </w:rPr>
      </w:pPr>
    </w:p>
    <w:p w14:paraId="3F73A38B" w14:textId="43D32B59" w:rsidR="00CD04EB" w:rsidRDefault="00CD04EB" w:rsidP="00CD04EB">
      <w:pPr>
        <w:pStyle w:val="FSKE0G0M0H0Noindent-regular"/>
        <w:rPr>
          <w:lang w:val="en-GB"/>
        </w:rPr>
      </w:pPr>
      <w:r>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1732BBFE" w14:textId="1062BDC4" w:rsidR="00CD04EB" w:rsidRDefault="00CD04EB" w:rsidP="00CD04EB">
      <w:pPr>
        <w:rPr>
          <w:lang w:val="en-GB"/>
        </w:rPr>
      </w:pPr>
    </w:p>
    <w:p w14:paraId="3716CE69" w14:textId="3D2F28B1" w:rsidR="00CD04EB" w:rsidRDefault="00CD04EB" w:rsidP="00CD04EB">
      <w:pPr>
        <w:pStyle w:val="FSKE0G0M0H0Noindent-regular"/>
        <w:rPr>
          <w:lang w:val="en-GB"/>
        </w:rPr>
      </w:pPr>
      <w:r>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538E78A" w14:textId="03177FCA" w:rsidR="00CD04EB" w:rsidRDefault="00CD04EB" w:rsidP="00CD04EB">
      <w:pPr>
        <w:rPr>
          <w:lang w:val="en-GB"/>
        </w:rPr>
      </w:pPr>
    </w:p>
    <w:p w14:paraId="378E1604" w14:textId="64F7D026" w:rsidR="00CD04EB" w:rsidRPr="00CD04EB" w:rsidRDefault="00CD04EB" w:rsidP="00CD04EB">
      <w:pPr>
        <w:pStyle w:val="FSKE0G0M0H0Noindent-regular"/>
        <w:rPr>
          <w:lang w:val="en-GB"/>
        </w:rPr>
      </w:pPr>
      <w:r>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EB56B7" w14:textId="77777777" w:rsidR="005F4405" w:rsidRPr="00D761A8" w:rsidRDefault="005F4405" w:rsidP="00026241">
      <w:pPr>
        <w:rPr>
          <w:lang w:val="en-GB"/>
        </w:rPr>
      </w:pPr>
    </w:p>
    <w:p w14:paraId="306A5112" w14:textId="77777777" w:rsidR="00026241" w:rsidRPr="00D761A8" w:rsidRDefault="00026241" w:rsidP="00026241">
      <w:pPr>
        <w:rPr>
          <w:lang w:val="en-GB"/>
        </w:rPr>
      </w:pPr>
    </w:p>
    <w:p w14:paraId="79B4E7EB" w14:textId="77777777" w:rsidR="00026241" w:rsidRPr="00D761A8" w:rsidRDefault="00026241" w:rsidP="00026241">
      <w:pPr>
        <w:rPr>
          <w:lang w:val="en-GB"/>
        </w:rPr>
      </w:pPr>
    </w:p>
    <w:p w14:paraId="2C320E0B" w14:textId="77777777" w:rsidR="00026241" w:rsidRPr="00D761A8" w:rsidRDefault="00026241" w:rsidP="00026241">
      <w:pPr>
        <w:rPr>
          <w:lang w:val="en-GB"/>
        </w:rPr>
      </w:pPr>
    </w:p>
    <w:p w14:paraId="17519696" w14:textId="6F67B1C0" w:rsidR="00026241" w:rsidRDefault="00026241" w:rsidP="00026241">
      <w:pPr>
        <w:rPr>
          <w:lang w:val="en-GB"/>
        </w:rPr>
      </w:pPr>
    </w:p>
    <w:p w14:paraId="781B102D" w14:textId="4148913F" w:rsidR="004F7237" w:rsidRDefault="004F7237" w:rsidP="00026241">
      <w:pPr>
        <w:rPr>
          <w:lang w:val="en-GB"/>
        </w:rPr>
      </w:pPr>
    </w:p>
    <w:p w14:paraId="17F90451" w14:textId="47275684" w:rsidR="004F7237" w:rsidRDefault="004F7237" w:rsidP="00026241">
      <w:pPr>
        <w:rPr>
          <w:lang w:val="en-GB"/>
        </w:rPr>
      </w:pPr>
    </w:p>
    <w:p w14:paraId="4B2EDD8B" w14:textId="77777777" w:rsidR="004F7237" w:rsidRPr="00D761A8" w:rsidRDefault="004F7237" w:rsidP="00026241">
      <w:pPr>
        <w:rPr>
          <w:lang w:val="en-GB"/>
        </w:rPr>
      </w:pPr>
    </w:p>
    <w:p w14:paraId="300AC31F" w14:textId="30B1D0BB" w:rsidR="00026241" w:rsidRPr="00D761A8" w:rsidRDefault="00026241" w:rsidP="00753F9D">
      <w:pPr>
        <w:pStyle w:val="FSKE0G0M0H0Noindent-regular"/>
        <w:rPr>
          <w:lang w:val="en-GB"/>
        </w:rPr>
      </w:pPr>
      <w:r w:rsidRPr="00D761A8">
        <w:rPr>
          <w:cs/>
          <w:lang w:val="en-GB"/>
        </w:rPr>
        <w:t>(</w:t>
      </w:r>
      <w:r w:rsidR="00CD04EB">
        <w:rPr>
          <w:lang w:val="en-GB"/>
        </w:rPr>
        <w:t>Thanit Osathalert</w:t>
      </w:r>
      <w:r w:rsidRPr="00D761A8">
        <w:rPr>
          <w:lang w:val="en-GB"/>
        </w:rPr>
        <w:t>)</w:t>
      </w:r>
    </w:p>
    <w:p w14:paraId="27EC52CE" w14:textId="77777777" w:rsidR="00461E18" w:rsidRPr="00D761A8" w:rsidRDefault="00461E18" w:rsidP="00753F9D">
      <w:pPr>
        <w:pStyle w:val="FSKE0G0M0H0Noindent-regular"/>
        <w:rPr>
          <w:lang w:val="en-GB"/>
        </w:rPr>
      </w:pPr>
      <w:r w:rsidRPr="00D761A8">
        <w:rPr>
          <w:lang w:val="en-GB"/>
        </w:rPr>
        <w:t>Certified Public Accountant</w:t>
      </w:r>
    </w:p>
    <w:p w14:paraId="30317ACF" w14:textId="6B38A7CD"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CD04EB" w:rsidRPr="00CD04EB">
        <w:rPr>
          <w:lang w:val="en-GB"/>
        </w:rPr>
        <w:t>5155</w:t>
      </w:r>
    </w:p>
    <w:p w14:paraId="75412619" w14:textId="77777777" w:rsidR="00026241" w:rsidRPr="00D761A8" w:rsidRDefault="00026241" w:rsidP="00026241">
      <w:pPr>
        <w:rPr>
          <w:lang w:val="en-GB"/>
        </w:rPr>
      </w:pPr>
    </w:p>
    <w:p w14:paraId="5F5F712F" w14:textId="77777777" w:rsidR="00DE4AE8" w:rsidRPr="00D761A8" w:rsidRDefault="00DE4AE8" w:rsidP="00026241">
      <w:pPr>
        <w:rPr>
          <w:lang w:val="en-GB"/>
        </w:rPr>
      </w:pPr>
    </w:p>
    <w:p w14:paraId="6B860BB0" w14:textId="77777777" w:rsidR="00461E18" w:rsidRPr="00D761A8" w:rsidRDefault="00461E18" w:rsidP="00753F9D">
      <w:pPr>
        <w:pStyle w:val="FSKE0G0M0H0Noindent-regular"/>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753F9D">
      <w:pPr>
        <w:pStyle w:val="FSKE0G0M0H0Noindent-regular"/>
        <w:rPr>
          <w:lang w:val="en-GB"/>
        </w:rPr>
      </w:pPr>
      <w:r w:rsidRPr="00D761A8">
        <w:rPr>
          <w:lang w:val="en-GB"/>
        </w:rPr>
        <w:t>Bangkok</w:t>
      </w:r>
    </w:p>
    <w:p w14:paraId="63CD8A23" w14:textId="7B950325" w:rsidR="00026241" w:rsidRPr="00D761A8" w:rsidRDefault="00CD04EB" w:rsidP="00753F9D">
      <w:pPr>
        <w:pStyle w:val="FSKE0G0M0H0Noindent-regular"/>
        <w:rPr>
          <w:lang w:val="en-GB"/>
        </w:rPr>
      </w:pPr>
      <w:r w:rsidRPr="00CD04EB">
        <w:rPr>
          <w:lang w:val="en-GB"/>
        </w:rPr>
        <w:t>24</w:t>
      </w:r>
      <w:r>
        <w:rPr>
          <w:lang w:val="en-GB"/>
        </w:rPr>
        <w:t xml:space="preserve"> February </w:t>
      </w:r>
      <w:r w:rsidRPr="00CD04EB">
        <w:rPr>
          <w:lang w:val="en-GB"/>
        </w:rPr>
        <w:t>2023</w:t>
      </w:r>
    </w:p>
    <w:p w14:paraId="5F394AA9" w14:textId="77777777" w:rsidR="00CB18D4" w:rsidRDefault="00CB18D4" w:rsidP="00775F38">
      <w:pPr>
        <w:rPr>
          <w:rFonts w:cstheme="minorBidi"/>
        </w:rPr>
      </w:pPr>
    </w:p>
    <w:sectPr w:rsidR="00CB18D4" w:rsidSect="00A858D2">
      <w:headerReference w:type="default" r:id="rId11"/>
      <w:footerReference w:type="default" r:id="rId12"/>
      <w:headerReference w:type="first" r:id="rId13"/>
      <w:footerReference w:type="first" r:id="rId14"/>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8339" w14:textId="77777777" w:rsidR="00CD04EB" w:rsidRDefault="00CD04EB" w:rsidP="00F66F83">
      <w:r>
        <w:separator/>
      </w:r>
    </w:p>
  </w:endnote>
  <w:endnote w:type="continuationSeparator" w:id="0">
    <w:p w14:paraId="652A57B9" w14:textId="77777777" w:rsidR="00CD04EB" w:rsidRDefault="00CD04EB"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54908544" w:rsidR="007462FB" w:rsidRDefault="0074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2F74" w14:textId="77777777" w:rsidR="00CD04EB" w:rsidRDefault="00CD04EB" w:rsidP="00F66F83">
      <w:r>
        <w:separator/>
      </w:r>
    </w:p>
  </w:footnote>
  <w:footnote w:type="continuationSeparator" w:id="0">
    <w:p w14:paraId="182BABF9" w14:textId="77777777" w:rsidR="00CD04EB" w:rsidRDefault="00CD04EB"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E219DE" w:rsidRDefault="0068638E" w:rsidP="00F004A4">
    <w:pPr>
      <w:pStyle w:val="Header"/>
    </w:pPr>
  </w:p>
  <w:p w14:paraId="401A91DF" w14:textId="77777777" w:rsidR="0068638E" w:rsidRPr="00E219DE" w:rsidRDefault="0068638E" w:rsidP="00F004A4">
    <w:pPr>
      <w:pStyle w:val="Header"/>
    </w:pPr>
  </w:p>
  <w:p w14:paraId="565B00AF" w14:textId="77777777" w:rsidR="0068638E" w:rsidRPr="00E219DE" w:rsidRDefault="0068638E" w:rsidP="00F004A4">
    <w:pPr>
      <w:pStyle w:val="Header"/>
    </w:pPr>
  </w:p>
  <w:p w14:paraId="7C363042" w14:textId="77777777" w:rsidR="0068638E" w:rsidRPr="00E219DE" w:rsidRDefault="0068638E" w:rsidP="00F004A4">
    <w:pPr>
      <w:pStyle w:val="Header"/>
    </w:pPr>
  </w:p>
  <w:p w14:paraId="45E64964" w14:textId="77777777" w:rsidR="0068638E" w:rsidRPr="00E219DE" w:rsidRDefault="0068638E" w:rsidP="00F004A4">
    <w:pPr>
      <w:pStyle w:val="Header"/>
    </w:pPr>
  </w:p>
  <w:p w14:paraId="2E9A4D15" w14:textId="77777777" w:rsidR="0068638E" w:rsidRPr="00E219DE" w:rsidRDefault="0068638E" w:rsidP="00F004A4">
    <w:pPr>
      <w:pStyle w:val="Header"/>
    </w:pPr>
  </w:p>
  <w:p w14:paraId="708BEA9B" w14:textId="77777777" w:rsidR="0068638E" w:rsidRPr="00E219DE" w:rsidRDefault="0068638E" w:rsidP="00F004A4">
    <w:pPr>
      <w:pStyle w:val="Header"/>
    </w:pPr>
  </w:p>
  <w:p w14:paraId="42B41D31" w14:textId="77777777" w:rsidR="0068638E" w:rsidRPr="00E219DE" w:rsidRDefault="0068638E" w:rsidP="00F004A4">
    <w:pPr>
      <w:pStyle w:val="Header"/>
    </w:pPr>
  </w:p>
  <w:p w14:paraId="12D0B566" w14:textId="77777777" w:rsidR="0068638E" w:rsidRPr="00E219DE" w:rsidRDefault="0068638E" w:rsidP="00F004A4">
    <w:pPr>
      <w:pStyle w:val="Header"/>
    </w:pPr>
  </w:p>
  <w:p w14:paraId="6BCBC04D" w14:textId="77777777" w:rsidR="0068638E" w:rsidRDefault="0068638E" w:rsidP="00F004A4">
    <w:pPr>
      <w:pStyle w:val="Header"/>
    </w:pPr>
  </w:p>
  <w:p w14:paraId="029D374C" w14:textId="77777777" w:rsidR="0068638E" w:rsidRDefault="0068638E" w:rsidP="00F004A4">
    <w:pPr>
      <w:pStyle w:val="Header"/>
    </w:pPr>
  </w:p>
  <w:p w14:paraId="645F12AF" w14:textId="77777777" w:rsidR="0068638E" w:rsidRDefault="0068638E" w:rsidP="00F004A4">
    <w:pPr>
      <w:pStyle w:val="Header"/>
    </w:pPr>
  </w:p>
  <w:p w14:paraId="2E5CA6A2" w14:textId="77777777" w:rsidR="0068638E" w:rsidRDefault="0068638E" w:rsidP="00F004A4">
    <w:pPr>
      <w:pStyle w:val="Header"/>
    </w:pPr>
  </w:p>
  <w:p w14:paraId="33716447" w14:textId="77777777" w:rsidR="0068638E" w:rsidRDefault="0068638E" w:rsidP="00F004A4">
    <w:pPr>
      <w:pStyle w:val="Header"/>
    </w:pPr>
  </w:p>
  <w:p w14:paraId="2020BFF4" w14:textId="77777777" w:rsidR="0068638E" w:rsidRDefault="0068638E" w:rsidP="00F004A4">
    <w:pPr>
      <w:pStyle w:val="Header"/>
    </w:pPr>
  </w:p>
  <w:p w14:paraId="2370A40C"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2A870F6" w:rsidR="00CB18D4" w:rsidRDefault="00CB18D4" w:rsidP="00CB18D4">
    <w:pPr>
      <w:pStyle w:val="Header"/>
    </w:pP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CF0B" w14:textId="38BB5837" w:rsidR="007462FB" w:rsidRPr="00E219DE" w:rsidRDefault="007462FB" w:rsidP="00F004A4">
    <w:pPr>
      <w:pStyle w:val="Header"/>
    </w:pPr>
  </w:p>
  <w:p w14:paraId="0327BB9B" w14:textId="77777777" w:rsidR="007462FB" w:rsidRPr="00E219DE" w:rsidRDefault="007462FB" w:rsidP="00F004A4">
    <w:pPr>
      <w:pStyle w:val="Header"/>
    </w:pPr>
  </w:p>
  <w:p w14:paraId="2654DE49" w14:textId="1CFF3A64" w:rsidR="007462FB" w:rsidRPr="00E219DE" w:rsidRDefault="007462FB" w:rsidP="00F004A4">
    <w:pPr>
      <w:pStyle w:val="Header"/>
    </w:pPr>
  </w:p>
  <w:p w14:paraId="20E05A1C" w14:textId="77777777" w:rsidR="007462FB" w:rsidRPr="00E219DE" w:rsidRDefault="007462FB" w:rsidP="00F004A4">
    <w:pPr>
      <w:pStyle w:val="Header"/>
    </w:pPr>
  </w:p>
  <w:p w14:paraId="59EDA881" w14:textId="77777777" w:rsidR="007462FB" w:rsidRPr="00E219DE" w:rsidRDefault="007462FB" w:rsidP="00F004A4">
    <w:pPr>
      <w:pStyle w:val="Header"/>
    </w:pPr>
  </w:p>
  <w:p w14:paraId="0D664FE2" w14:textId="77777777" w:rsidR="007462FB" w:rsidRPr="00E219DE" w:rsidRDefault="007462FB" w:rsidP="00F004A4">
    <w:pPr>
      <w:pStyle w:val="Header"/>
    </w:pPr>
  </w:p>
  <w:p w14:paraId="29133D9C" w14:textId="77777777" w:rsidR="007462FB" w:rsidRPr="00E219DE" w:rsidRDefault="007462FB" w:rsidP="00F004A4">
    <w:pPr>
      <w:pStyle w:val="Header"/>
    </w:pPr>
  </w:p>
  <w:p w14:paraId="622F5F77" w14:textId="77777777" w:rsidR="007462FB" w:rsidRPr="00E219DE" w:rsidRDefault="007462FB" w:rsidP="00F004A4">
    <w:pPr>
      <w:pStyle w:val="Header"/>
    </w:pPr>
  </w:p>
  <w:p w14:paraId="4E6E313F" w14:textId="77777777" w:rsidR="007462FB" w:rsidRPr="00E219DE" w:rsidRDefault="007462FB" w:rsidP="00F004A4">
    <w:pPr>
      <w:pStyle w:val="Header"/>
    </w:pPr>
  </w:p>
  <w:p w14:paraId="74640FA1" w14:textId="77777777" w:rsidR="007462FB" w:rsidRDefault="007462FB" w:rsidP="00F004A4">
    <w:pPr>
      <w:pStyle w:val="Header"/>
    </w:pPr>
  </w:p>
  <w:p w14:paraId="3DB89A36" w14:textId="77777777" w:rsidR="007462FB" w:rsidRDefault="007462FB" w:rsidP="00F004A4">
    <w:pPr>
      <w:pStyle w:val="Header"/>
    </w:pPr>
  </w:p>
  <w:p w14:paraId="6E00D3DE" w14:textId="77777777" w:rsidR="007462FB" w:rsidRDefault="007462FB" w:rsidP="00F004A4">
    <w:pPr>
      <w:pStyle w:val="Header"/>
    </w:pPr>
  </w:p>
  <w:p w14:paraId="30CCEC14" w14:textId="77777777" w:rsidR="007462FB" w:rsidRDefault="007462FB" w:rsidP="00F004A4">
    <w:pPr>
      <w:pStyle w:val="Header"/>
    </w:pPr>
  </w:p>
  <w:p w14:paraId="40897BA1" w14:textId="77777777" w:rsidR="007462FB" w:rsidRDefault="007462FB" w:rsidP="00F004A4">
    <w:pPr>
      <w:pStyle w:val="Header"/>
    </w:pPr>
  </w:p>
  <w:p w14:paraId="7558AA73" w14:textId="77777777" w:rsidR="007462FB" w:rsidRDefault="007462FB" w:rsidP="00F004A4">
    <w:pPr>
      <w:pStyle w:val="Header"/>
    </w:pPr>
  </w:p>
  <w:p w14:paraId="658FEB3F" w14:textId="77777777" w:rsidR="007462FB" w:rsidRPr="00E219DE" w:rsidRDefault="007462FB"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47D80"/>
    <w:rsid w:val="000538F0"/>
    <w:rsid w:val="00062416"/>
    <w:rsid w:val="0007306B"/>
    <w:rsid w:val="00074915"/>
    <w:rsid w:val="00087199"/>
    <w:rsid w:val="00091DA9"/>
    <w:rsid w:val="00093E57"/>
    <w:rsid w:val="000B4FFD"/>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21198"/>
    <w:rsid w:val="002B7CBC"/>
    <w:rsid w:val="002C7FEF"/>
    <w:rsid w:val="002D4F0E"/>
    <w:rsid w:val="002D77A4"/>
    <w:rsid w:val="002E34FE"/>
    <w:rsid w:val="00302610"/>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F6445"/>
    <w:rsid w:val="004F7237"/>
    <w:rsid w:val="004F7EBB"/>
    <w:rsid w:val="00517DBD"/>
    <w:rsid w:val="00546238"/>
    <w:rsid w:val="00555182"/>
    <w:rsid w:val="0058475C"/>
    <w:rsid w:val="005A6F94"/>
    <w:rsid w:val="005E4E0D"/>
    <w:rsid w:val="005F4405"/>
    <w:rsid w:val="006229ED"/>
    <w:rsid w:val="00630A98"/>
    <w:rsid w:val="006853E6"/>
    <w:rsid w:val="0068638E"/>
    <w:rsid w:val="006B422C"/>
    <w:rsid w:val="006B43A2"/>
    <w:rsid w:val="0073251E"/>
    <w:rsid w:val="007462FB"/>
    <w:rsid w:val="0075226C"/>
    <w:rsid w:val="00753F9D"/>
    <w:rsid w:val="00756E8D"/>
    <w:rsid w:val="00775F38"/>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F5F3F"/>
    <w:rsid w:val="009F7F7B"/>
    <w:rsid w:val="00A504C8"/>
    <w:rsid w:val="00A76C19"/>
    <w:rsid w:val="00A858D2"/>
    <w:rsid w:val="00AA5DED"/>
    <w:rsid w:val="00B00615"/>
    <w:rsid w:val="00B60026"/>
    <w:rsid w:val="00B666C4"/>
    <w:rsid w:val="00B8025E"/>
    <w:rsid w:val="00BA0CFA"/>
    <w:rsid w:val="00BA2FFE"/>
    <w:rsid w:val="00BD3808"/>
    <w:rsid w:val="00BE1527"/>
    <w:rsid w:val="00BF5237"/>
    <w:rsid w:val="00C61490"/>
    <w:rsid w:val="00C72955"/>
    <w:rsid w:val="00C82569"/>
    <w:rsid w:val="00C92CE1"/>
    <w:rsid w:val="00CA4BFE"/>
    <w:rsid w:val="00CA5D6A"/>
    <w:rsid w:val="00CB155D"/>
    <w:rsid w:val="00CB18D4"/>
    <w:rsid w:val="00CD04EB"/>
    <w:rsid w:val="00CD6667"/>
    <w:rsid w:val="00CF7CEF"/>
    <w:rsid w:val="00D068F4"/>
    <w:rsid w:val="00D139EA"/>
    <w:rsid w:val="00D56440"/>
    <w:rsid w:val="00D62FE6"/>
    <w:rsid w:val="00D73EDD"/>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20with%20letter%20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Report EN with letter head</Template>
  <TotalTime>2</TotalTime>
  <Pages>5</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Sirikarn, Saengpradab</cp:lastModifiedBy>
  <cp:revision>2</cp:revision>
  <cp:lastPrinted>2023-02-16T12:56:00Z</cp:lastPrinted>
  <dcterms:created xsi:type="dcterms:W3CDTF">2023-02-24T09:18:00Z</dcterms:created>
  <dcterms:modified xsi:type="dcterms:W3CDTF">2023-02-24T09:18:00Z</dcterms:modified>
</cp:coreProperties>
</file>