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9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6"/>
        <w:gridCol w:w="269"/>
        <w:gridCol w:w="8070"/>
      </w:tblGrid>
      <w:tr w:rsidR="00014212" w:rsidRPr="000F5DD3" w14:paraId="67C3BFF8" w14:textId="77777777" w:rsidTr="00416456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013091B" w14:textId="77777777" w:rsidR="00014212" w:rsidRPr="000F5DD3" w:rsidRDefault="00DA0A21" w:rsidP="00F309D7">
            <w:pPr>
              <w:pStyle w:val="Heading2"/>
            </w:pPr>
            <w:r w:rsidRPr="000F5DD3">
              <w:br w:type="page"/>
            </w:r>
            <w:r w:rsidR="00F55EC1" w:rsidRPr="000F5DD3">
              <w:br w:type="page"/>
            </w:r>
            <w:r w:rsidR="00014212" w:rsidRPr="000F5DD3">
              <w:rPr>
                <w:rFonts w:cs="Angsana New" w:hint="cs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5512089" w14:textId="77777777" w:rsidR="00014212" w:rsidRPr="000F5DD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6459E56F" w14:textId="77777777" w:rsidR="00014212" w:rsidRPr="000F5DD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3852EC" w:rsidRPr="000F5DD3" w14:paraId="3BB3BD9B" w14:textId="77777777" w:rsidTr="00416456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5BA87578" w14:textId="77777777" w:rsidR="003852EC" w:rsidRPr="000F5DD3" w:rsidRDefault="003852EC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8AF5768" w14:textId="77777777" w:rsidR="003852EC" w:rsidRPr="000F5DD3" w:rsidRDefault="003852EC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29B91051" w14:textId="77777777" w:rsidR="003852EC" w:rsidRPr="000F5DD3" w:rsidRDefault="003852EC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014212" w:rsidRPr="000F5DD3" w14:paraId="76E56B17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797DB667" w14:textId="77777777" w:rsidR="00014212" w:rsidRPr="000F5DD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66CB781D" w14:textId="77777777" w:rsidR="00014212" w:rsidRPr="000F5DD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26CBE38D" w14:textId="77777777" w:rsidR="00014212" w:rsidRPr="000F5DD3" w:rsidRDefault="00796172" w:rsidP="00FD1980">
            <w:pPr>
              <w:pStyle w:val="index"/>
              <w:tabs>
                <w:tab w:val="clear" w:pos="1134"/>
                <w:tab w:val="num" w:pos="35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ข้อมูล</w:t>
            </w:r>
            <w:r w:rsidR="00014212"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ทั่วไป</w:t>
            </w:r>
          </w:p>
        </w:tc>
      </w:tr>
      <w:tr w:rsidR="00014212" w:rsidRPr="000F5DD3" w14:paraId="52630A55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5A4A4D83" w14:textId="77777777" w:rsidR="00014212" w:rsidRPr="000F5DD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6F8C73AD" w14:textId="77777777" w:rsidR="00014212" w:rsidRPr="000F5DD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7A3EB2EC" w14:textId="77777777" w:rsidR="00014212" w:rsidRPr="000F5DD3" w:rsidRDefault="00014212" w:rsidP="00FD1980">
            <w:pPr>
              <w:pStyle w:val="index"/>
              <w:tabs>
                <w:tab w:val="clear" w:pos="1134"/>
                <w:tab w:val="num" w:pos="35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เกณฑ์การจัดทำงบการเงิน</w:t>
            </w:r>
          </w:p>
        </w:tc>
      </w:tr>
      <w:tr w:rsidR="009168B2" w:rsidRPr="000F5DD3" w14:paraId="069AB95E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7FE75FC0" w14:textId="4858CDD5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6A5146C7" w14:textId="77777777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4B152E36" w14:textId="64D8E6CA" w:rsidR="009168B2" w:rsidRPr="000F5DD3" w:rsidRDefault="009168B2" w:rsidP="009168B2">
            <w:pPr>
              <w:pStyle w:val="index"/>
              <w:tabs>
                <w:tab w:val="clear" w:pos="1134"/>
                <w:tab w:val="num" w:pos="35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</w:tr>
      <w:tr w:rsidR="009168B2" w:rsidRPr="000F5DD3" w14:paraId="08C695A6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3C904FCC" w14:textId="11DD3887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075214B0" w14:textId="77777777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72F053AA" w14:textId="701AB1B7" w:rsidR="009168B2" w:rsidRPr="000F5DD3" w:rsidRDefault="009168B2" w:rsidP="009168B2">
            <w:pPr>
              <w:pStyle w:val="index"/>
              <w:tabs>
                <w:tab w:val="clear" w:pos="1134"/>
                <w:tab w:val="num" w:pos="35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เงินสดและรายการเทียบเท่าเงินสด</w:t>
            </w:r>
          </w:p>
        </w:tc>
      </w:tr>
      <w:tr w:rsidR="009168B2" w:rsidRPr="000F5DD3" w14:paraId="47E38C2C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74E5A16D" w14:textId="064D7355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286ED8A5" w14:textId="77777777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3F7A0A22" w14:textId="4B20AD9E" w:rsidR="009168B2" w:rsidRPr="000F5DD3" w:rsidRDefault="009168B2" w:rsidP="009168B2">
            <w:pPr>
              <w:pStyle w:val="index"/>
              <w:tabs>
                <w:tab w:val="clear" w:pos="1134"/>
                <w:tab w:val="num" w:pos="35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9168B2" w:rsidRPr="000F5DD3" w14:paraId="7621A8D0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4567C291" w14:textId="644E498F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38A01688" w14:textId="77777777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708D41C9" w14:textId="3FB17538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สินค้าคงเหลือ  </w:t>
            </w:r>
          </w:p>
        </w:tc>
      </w:tr>
      <w:tr w:rsidR="009168B2" w:rsidRPr="000F5DD3" w14:paraId="59C66DB4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045629E1" w14:textId="2A68F04E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78914905" w14:textId="77777777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78AB2C11" w14:textId="15EAB1A0" w:rsidR="009168B2" w:rsidRPr="000F5DD3" w:rsidRDefault="009168B2" w:rsidP="009168B2">
            <w:pPr>
              <w:pStyle w:val="index"/>
              <w:tabs>
                <w:tab w:val="clear" w:pos="1134"/>
                <w:tab w:val="num" w:pos="35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Cs w:val="30"/>
                <w:cs/>
              </w:rPr>
              <w:t>เงินลงทุนในบริษัทย่อย</w:t>
            </w:r>
          </w:p>
        </w:tc>
      </w:tr>
      <w:tr w:rsidR="009168B2" w:rsidRPr="000F5DD3" w14:paraId="67DAC815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71A93F7B" w14:textId="16D7B5C2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04F535B8" w14:textId="77777777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4E1A73D6" w14:textId="085E48D3" w:rsidR="009168B2" w:rsidRPr="000F5DD3" w:rsidRDefault="009168B2" w:rsidP="009168B2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9168B2" w:rsidRPr="000F5DD3" w14:paraId="6B2B803E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4F3ACAAF" w14:textId="6C6489A6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1D7E7B7C" w14:textId="77777777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18540AB5" w14:textId="241C84B2" w:rsidR="009168B2" w:rsidRPr="000F5DD3" w:rsidRDefault="009168B2" w:rsidP="009168B2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 xml:space="preserve">ที่ดิน อาคารและอุปกรณ์  </w:t>
            </w:r>
          </w:p>
        </w:tc>
      </w:tr>
      <w:tr w:rsidR="009168B2" w:rsidRPr="000F5DD3" w14:paraId="247EB5DF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7EE3B717" w14:textId="68018BA8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00F3F534" w14:textId="77777777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2A128B82" w14:textId="751B636C" w:rsidR="009168B2" w:rsidRPr="000F5DD3" w:rsidRDefault="009168B2" w:rsidP="009168B2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สัญญาเช่า</w:t>
            </w:r>
          </w:p>
        </w:tc>
      </w:tr>
      <w:tr w:rsidR="009168B2" w:rsidRPr="000F5DD3" w14:paraId="60E154FF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2C140178" w14:textId="1E578AAB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69" w:type="dxa"/>
          </w:tcPr>
          <w:p w14:paraId="16892570" w14:textId="77777777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266DE470" w14:textId="36C2205E" w:rsidR="009168B2" w:rsidRPr="000F5DD3" w:rsidRDefault="009168B2" w:rsidP="009168B2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หนี้สินที่มีภาระดอกเบี้ย</w:t>
            </w:r>
          </w:p>
        </w:tc>
      </w:tr>
      <w:tr w:rsidR="009168B2" w:rsidRPr="000F5DD3" w14:paraId="4C711F3B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3F869497" w14:textId="1F6F8569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69" w:type="dxa"/>
          </w:tcPr>
          <w:p w14:paraId="28FF2DD6" w14:textId="77777777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608E416F" w14:textId="506092FC" w:rsidR="009168B2" w:rsidRPr="000F5DD3" w:rsidRDefault="009168B2" w:rsidP="009168B2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44306F" w:rsidRPr="000F5DD3" w14:paraId="50BE62E5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6295EAED" w14:textId="1F61BBEE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69" w:type="dxa"/>
          </w:tcPr>
          <w:p w14:paraId="2C626A81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569C99A0" w14:textId="657829B7" w:rsidR="0044306F" w:rsidRPr="000F5DD3" w:rsidRDefault="000D6831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ประมาณการหนี้สิน</w:t>
            </w:r>
          </w:p>
        </w:tc>
      </w:tr>
      <w:tr w:rsidR="0044306F" w:rsidRPr="000F5DD3" w14:paraId="4CEDE4E0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2AC80775" w14:textId="03735F73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69" w:type="dxa"/>
          </w:tcPr>
          <w:p w14:paraId="56D2D1FE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70CEE9D8" w14:textId="23F3A969" w:rsidR="0044306F" w:rsidRPr="000F5DD3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ทุนเรือนหุ้น</w:t>
            </w:r>
          </w:p>
        </w:tc>
      </w:tr>
      <w:tr w:rsidR="0044306F" w:rsidRPr="000F5DD3" w14:paraId="7965BD76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5D72444F" w14:textId="7C2164EA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69" w:type="dxa"/>
          </w:tcPr>
          <w:p w14:paraId="03B369DD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14F0EAA0" w14:textId="55B6EF25" w:rsidR="0044306F" w:rsidRPr="000F5DD3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สำรองตามกฎหมาย</w:t>
            </w:r>
          </w:p>
        </w:tc>
      </w:tr>
      <w:tr w:rsidR="0044306F" w:rsidRPr="000F5DD3" w14:paraId="1CDE8E3F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437CA369" w14:textId="2829504F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69" w:type="dxa"/>
          </w:tcPr>
          <w:p w14:paraId="1F95C678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4FEB9C78" w14:textId="46314114" w:rsidR="0044306F" w:rsidRPr="000F5DD3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4306F" w:rsidRPr="000F5DD3" w14:paraId="0EC1AEBC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4F2240B1" w14:textId="53FA9E5F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69" w:type="dxa"/>
          </w:tcPr>
          <w:p w14:paraId="7018A4A2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7C70CEFD" w14:textId="6A9A7BB9" w:rsidR="0044306F" w:rsidRPr="000F5DD3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44306F" w:rsidRPr="000F5DD3" w14:paraId="6C76F40B" w14:textId="77777777" w:rsidTr="00416456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7590849" w14:textId="509A7AC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D9FB5E1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23115F04" w14:textId="43895D3F" w:rsidR="0044306F" w:rsidRPr="000F5DD3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rtl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ค่าใช้จ่ายตามลักษณะ</w:t>
            </w:r>
          </w:p>
        </w:tc>
      </w:tr>
      <w:tr w:rsidR="0044306F" w:rsidRPr="000F5DD3" w14:paraId="3A9251DC" w14:textId="77777777" w:rsidTr="00416456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A7D30CD" w14:textId="5164FD15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FC5E40B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05CA3CFC" w14:textId="07CB0917" w:rsidR="0044306F" w:rsidRPr="000F5DD3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ภาษีเงินได้</w:t>
            </w:r>
          </w:p>
        </w:tc>
      </w:tr>
      <w:tr w:rsidR="0044306F" w:rsidRPr="000F5DD3" w14:paraId="5EDB03A8" w14:textId="77777777" w:rsidTr="00416456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1A5B353F" w14:textId="2A4DF1D6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81680F0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525D42DD" w14:textId="13286A9C" w:rsidR="0044306F" w:rsidRPr="000F5DD3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กำไรต่อหุ้นขั้นพื้นฐาน</w:t>
            </w: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</w:rPr>
              <w:t xml:space="preserve">                     </w:t>
            </w:r>
          </w:p>
        </w:tc>
      </w:tr>
      <w:tr w:rsidR="0044306F" w:rsidRPr="000F5DD3" w14:paraId="0B83B72C" w14:textId="77777777" w:rsidTr="00416456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1328290A" w14:textId="0B43651A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6BB126B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51BE45AC" w14:textId="108E9F71" w:rsidR="0044306F" w:rsidRPr="000F5DD3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เงินปันผล</w:t>
            </w:r>
          </w:p>
        </w:tc>
      </w:tr>
      <w:tr w:rsidR="0044306F" w:rsidRPr="000F5DD3" w14:paraId="2412173E" w14:textId="77777777" w:rsidTr="00416456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5716C4BC" w14:textId="338A5F6D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F865184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7EF1FA09" w14:textId="4A877171" w:rsidR="0044306F" w:rsidRPr="000F5DD3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เครื่องมือทางการเงิน</w:t>
            </w:r>
          </w:p>
        </w:tc>
      </w:tr>
      <w:tr w:rsidR="0044306F" w:rsidRPr="000F5DD3" w14:paraId="6BF0A60E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6512759F" w14:textId="5E7BAF4A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0373546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3103701C" w14:textId="4917C927" w:rsidR="0044306F" w:rsidRPr="000F5DD3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การบริหารจัดการทุน</w:t>
            </w: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</w:rPr>
              <w:t xml:space="preserve">  </w:t>
            </w:r>
          </w:p>
        </w:tc>
      </w:tr>
      <w:tr w:rsidR="0044306F" w:rsidRPr="000F5DD3" w14:paraId="3D92ECEC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0A1F56A8" w14:textId="4A0089CA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F4C3056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58E7541E" w14:textId="308CB37D" w:rsidR="0044306F" w:rsidRPr="000F5DD3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4306F" w:rsidRPr="000F5DD3" w14:paraId="41E047B4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897F466" w14:textId="4E47BD22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887BEA8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5AA9DF16" w14:textId="20CE7F7B" w:rsidR="0044306F" w:rsidRPr="000F5DD3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  <w:tr w:rsidR="0044306F" w:rsidRPr="000F5DD3" w14:paraId="40BDF39E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542B8FC5" w14:textId="72D9ADD9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26374811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31D4834D" w14:textId="7F97A2CC" w:rsidR="0044306F" w:rsidRPr="000F5DD3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</w:p>
        </w:tc>
      </w:tr>
      <w:tr w:rsidR="0044306F" w:rsidRPr="000F5DD3" w14:paraId="3106FF17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5237DBA6" w14:textId="23EF64DB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3F254AF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42A78E32" w14:textId="774D6710" w:rsidR="0044306F" w:rsidRPr="000F5DD3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</w:p>
        </w:tc>
      </w:tr>
      <w:tr w:rsidR="0044306F" w:rsidRPr="000F5DD3" w14:paraId="1F311AB7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2A063A33" w14:textId="6C8EA298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BF37A69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56ABFDB6" w14:textId="0093E4B9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4306F" w:rsidRPr="000F5DD3" w14:paraId="30A1B484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7474D08C" w14:textId="4C2C8083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07177BB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5C0B17ED" w14:textId="42ED1458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4306F" w:rsidRPr="000F5DD3" w14:paraId="74B337DD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4697087D" w14:textId="53395D4C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B2D89C4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0D0ADC54" w14:textId="79AF7592" w:rsidR="0044306F" w:rsidRPr="000F5DD3" w:rsidRDefault="0044306F" w:rsidP="0044306F">
            <w:pPr>
              <w:pStyle w:val="Heading1"/>
              <w:numPr>
                <w:ilvl w:val="0"/>
                <w:numId w:val="0"/>
              </w:numPr>
              <w:ind w:left="540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</w:p>
        </w:tc>
      </w:tr>
      <w:tr w:rsidR="0044306F" w:rsidRPr="000F5DD3" w14:paraId="2418072F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1A72FFB7" w14:textId="65ED4603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color w:val="FFFFFF" w:themeColor="background1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color w:val="FFFFFF" w:themeColor="background1"/>
                <w:sz w:val="30"/>
                <w:szCs w:val="30"/>
              </w:rPr>
              <w:t>29</w:t>
            </w:r>
          </w:p>
        </w:tc>
        <w:tc>
          <w:tcPr>
            <w:tcW w:w="269" w:type="dxa"/>
          </w:tcPr>
          <w:p w14:paraId="48C8CEA5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8070" w:type="dxa"/>
          </w:tcPr>
          <w:p w14:paraId="5AAC6E80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color w:val="FFFFFF" w:themeColor="background1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color w:val="FFFFFF" w:themeColor="background1"/>
                <w:sz w:val="30"/>
                <w:szCs w:val="30"/>
                <w:cs/>
              </w:rPr>
              <w:t>มาตรฐานการรายงานทางการเงินที่ยังไม่ใช้</w:t>
            </w:r>
          </w:p>
        </w:tc>
      </w:tr>
    </w:tbl>
    <w:p w14:paraId="48D85204" w14:textId="77777777" w:rsidR="00014212" w:rsidRPr="000F5DD3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br w:type="page"/>
      </w:r>
      <w:r w:rsidRPr="000F5DD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DCF4948" w14:textId="77777777" w:rsidR="00014212" w:rsidRPr="000F5DD3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43B233B" w14:textId="57B4DC62" w:rsidR="00014212" w:rsidRPr="000F5DD3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B314A8" w:rsidRPr="000F5DD3">
        <w:rPr>
          <w:rFonts w:asciiTheme="majorBidi" w:hAnsiTheme="majorBidi" w:cstheme="majorBidi"/>
          <w:sz w:val="30"/>
          <w:szCs w:val="30"/>
          <w:cs/>
        </w:rPr>
        <w:t>นี้</w:t>
      </w:r>
      <w:r w:rsidRPr="000F5DD3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9769AA" w:rsidRPr="000F5DD3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Pr="000F5DD3">
        <w:rPr>
          <w:rFonts w:asciiTheme="majorBidi" w:hAnsiTheme="majorBidi" w:cstheme="majorBidi"/>
          <w:sz w:val="30"/>
          <w:szCs w:val="30"/>
          <w:cs/>
        </w:rPr>
        <w:t>จาก</w:t>
      </w:r>
      <w:r w:rsidR="006317B7" w:rsidRPr="000F5DD3">
        <w:rPr>
          <w:rFonts w:asciiTheme="majorBidi" w:hAnsiTheme="majorBidi" w:cstheme="majorBidi"/>
          <w:sz w:val="30"/>
          <w:szCs w:val="30"/>
          <w:cs/>
        </w:rPr>
        <w:t>คณะ</w:t>
      </w:r>
      <w:r w:rsidRPr="000F5DD3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70254A" w:rsidRPr="000F5DD3">
        <w:rPr>
          <w:rFonts w:asciiTheme="majorBidi" w:hAnsiTheme="majorBidi" w:cstheme="majorBidi"/>
          <w:sz w:val="30"/>
          <w:szCs w:val="30"/>
          <w:cs/>
        </w:rPr>
        <w:t>เ</w:t>
      </w:r>
      <w:r w:rsidRPr="000F5DD3">
        <w:rPr>
          <w:rFonts w:asciiTheme="majorBidi" w:hAnsiTheme="majorBidi" w:cstheme="majorBidi"/>
          <w:sz w:val="30"/>
          <w:szCs w:val="30"/>
          <w:cs/>
        </w:rPr>
        <w:t>มื่อวันที่</w:t>
      </w:r>
      <w:r w:rsidR="00774627" w:rsidRPr="000F5DD3">
        <w:rPr>
          <w:rFonts w:asciiTheme="majorBidi" w:hAnsiTheme="majorBidi" w:cstheme="majorBidi"/>
          <w:sz w:val="30"/>
          <w:szCs w:val="30"/>
        </w:rPr>
        <w:t xml:space="preserve"> 24 </w:t>
      </w:r>
      <w:r w:rsidR="000E3DB8" w:rsidRPr="000F5DD3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6A294E" w:rsidRPr="000F5DD3">
        <w:rPr>
          <w:rFonts w:asciiTheme="majorBidi" w:hAnsiTheme="majorBidi" w:cstheme="majorBidi"/>
          <w:sz w:val="30"/>
          <w:szCs w:val="30"/>
        </w:rPr>
        <w:t>2566</w:t>
      </w:r>
    </w:p>
    <w:p w14:paraId="6BC33A44" w14:textId="77777777" w:rsidR="00014212" w:rsidRPr="000F5DD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3B9F2682" w14:textId="77777777" w:rsidR="00014212" w:rsidRPr="000F5DD3" w:rsidRDefault="009769AA" w:rsidP="004E0E01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t>ข้อมูล</w:t>
      </w:r>
      <w:r w:rsidR="00014212" w:rsidRPr="000F5DD3">
        <w:rPr>
          <w:rFonts w:asciiTheme="majorBidi" w:hAnsiTheme="majorBidi" w:cstheme="majorBidi"/>
          <w:szCs w:val="30"/>
          <w:cs/>
        </w:rPr>
        <w:t>ทั่วไป</w:t>
      </w:r>
    </w:p>
    <w:p w14:paraId="639520F7" w14:textId="77777777" w:rsidR="00014212" w:rsidRPr="000F5DD3" w:rsidRDefault="00014212" w:rsidP="00EB6969">
      <w:pPr>
        <w:pStyle w:val="NoSpacing"/>
        <w:rPr>
          <w:rFonts w:asciiTheme="majorBidi" w:hAnsiTheme="majorBidi" w:cstheme="majorBidi"/>
        </w:rPr>
      </w:pPr>
    </w:p>
    <w:p w14:paraId="6B1E9877" w14:textId="77777777" w:rsidR="00014212" w:rsidRPr="000F5DD3" w:rsidRDefault="00014212" w:rsidP="00664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บริษัท ทรอปิคอลแคนนิ่ง </w:t>
      </w:r>
      <w:r w:rsidRPr="000F5DD3">
        <w:rPr>
          <w:rFonts w:asciiTheme="majorBidi" w:hAnsiTheme="majorBidi" w:cstheme="majorBidi"/>
          <w:sz w:val="30"/>
          <w:szCs w:val="30"/>
        </w:rPr>
        <w:t>(</w:t>
      </w:r>
      <w:r w:rsidRPr="000F5DD3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Pr="000F5DD3">
        <w:rPr>
          <w:rFonts w:asciiTheme="majorBidi" w:hAnsiTheme="majorBidi" w:cstheme="majorBidi"/>
          <w:sz w:val="30"/>
          <w:szCs w:val="30"/>
        </w:rPr>
        <w:t xml:space="preserve">)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Pr="000F5DD3">
        <w:rPr>
          <w:rFonts w:asciiTheme="majorBidi" w:hAnsiTheme="majorBidi" w:cstheme="majorBidi"/>
          <w:sz w:val="30"/>
          <w:szCs w:val="30"/>
        </w:rPr>
        <w:t>(</w:t>
      </w:r>
      <w:r w:rsidRPr="000F5DD3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0F5DD3">
        <w:rPr>
          <w:rFonts w:asciiTheme="majorBidi" w:hAnsiTheme="majorBidi" w:cstheme="majorBidi"/>
          <w:sz w:val="30"/>
          <w:szCs w:val="30"/>
        </w:rPr>
        <w:t>) “</w:t>
      </w:r>
      <w:r w:rsidRPr="000F5DD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F5DD3">
        <w:rPr>
          <w:rFonts w:asciiTheme="majorBidi" w:hAnsiTheme="majorBidi" w:cstheme="majorBidi"/>
          <w:sz w:val="30"/>
          <w:szCs w:val="30"/>
        </w:rPr>
        <w:t>”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</w:t>
      </w:r>
      <w:r w:rsidR="000D0AFC" w:rsidRPr="000F5DD3">
        <w:rPr>
          <w:rFonts w:asciiTheme="majorBidi" w:hAnsiTheme="majorBidi" w:cstheme="majorBidi"/>
          <w:sz w:val="30"/>
          <w:szCs w:val="30"/>
          <w:cs/>
        </w:rPr>
        <w:t>ทย</w:t>
      </w:r>
      <w:r w:rsidR="0091067E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และ</w:t>
      </w:r>
      <w:r w:rsidR="006934DA" w:rsidRPr="000F5DD3">
        <w:rPr>
          <w:rFonts w:asciiTheme="majorBidi" w:hAnsiTheme="majorBidi" w:cstheme="majorBidi"/>
          <w:sz w:val="30"/>
          <w:szCs w:val="30"/>
        </w:rPr>
        <w:t xml:space="preserve">     </w:t>
      </w:r>
      <w:r w:rsidR="008859F5" w:rsidRPr="000F5DD3">
        <w:rPr>
          <w:rFonts w:asciiTheme="majorBidi" w:hAnsiTheme="majorBidi" w:cstheme="majorBidi"/>
          <w:sz w:val="30"/>
          <w:szCs w:val="30"/>
          <w:cs/>
        </w:rPr>
        <w:t xml:space="preserve">จดทะเบียนกับตลาดหลักทรัพย์แห่งประเทศไทยเมื่อปี </w:t>
      </w:r>
      <w:r w:rsidR="008859F5" w:rsidRPr="000F5DD3">
        <w:rPr>
          <w:rFonts w:asciiTheme="majorBidi" w:hAnsiTheme="majorBidi" w:cstheme="majorBidi"/>
          <w:sz w:val="30"/>
          <w:szCs w:val="30"/>
        </w:rPr>
        <w:t xml:space="preserve">2533 </w:t>
      </w:r>
      <w:r w:rsidR="0066466C" w:rsidRPr="000F5DD3">
        <w:rPr>
          <w:rFonts w:asciiTheme="majorBidi" w:hAnsiTheme="majorBidi" w:cstheme="majorBidi"/>
          <w:sz w:val="30"/>
          <w:szCs w:val="30"/>
          <w:cs/>
        </w:rPr>
        <w:t>โดย</w:t>
      </w:r>
      <w:r w:rsidR="00D2559E" w:rsidRPr="000F5DD3">
        <w:rPr>
          <w:rFonts w:asciiTheme="majorBidi" w:hAnsiTheme="majorBidi" w:cstheme="majorBidi"/>
          <w:sz w:val="30"/>
          <w:szCs w:val="30"/>
          <w:cs/>
        </w:rPr>
        <w:t>มี</w:t>
      </w:r>
      <w:r w:rsidR="0070254A" w:rsidRPr="000F5DD3">
        <w:rPr>
          <w:rFonts w:asciiTheme="majorBidi" w:hAnsiTheme="majorBidi" w:cstheme="majorBidi"/>
          <w:sz w:val="30"/>
          <w:szCs w:val="30"/>
          <w:cs/>
        </w:rPr>
        <w:t>ที่</w:t>
      </w:r>
      <w:r w:rsidRPr="000F5DD3">
        <w:rPr>
          <w:rFonts w:asciiTheme="majorBidi" w:hAnsiTheme="majorBidi" w:cstheme="majorBidi"/>
          <w:sz w:val="30"/>
          <w:szCs w:val="30"/>
          <w:cs/>
        </w:rPr>
        <w:t>อยู่จดทะเบียน</w:t>
      </w:r>
      <w:r w:rsidR="0066466C" w:rsidRPr="000F5DD3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CD3450" w:rsidRPr="000F5DD3">
        <w:rPr>
          <w:rFonts w:asciiTheme="majorBidi" w:hAnsiTheme="majorBidi" w:cstheme="majorBidi"/>
          <w:sz w:val="30"/>
          <w:szCs w:val="30"/>
        </w:rPr>
        <w:t>1/1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CD3450" w:rsidRPr="000F5DD3">
        <w:rPr>
          <w:rFonts w:asciiTheme="majorBidi" w:hAnsiTheme="majorBidi" w:cstheme="majorBidi"/>
          <w:sz w:val="30"/>
          <w:szCs w:val="30"/>
        </w:rPr>
        <w:t>2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ตำบลทุ่งใหญ่ อำเภอหาดใหญ่ จังหวัดสงขลา </w:t>
      </w:r>
      <w:r w:rsidR="00CD3450" w:rsidRPr="000F5DD3">
        <w:rPr>
          <w:rFonts w:asciiTheme="majorBidi" w:hAnsiTheme="majorBidi" w:cstheme="majorBidi"/>
          <w:sz w:val="30"/>
          <w:szCs w:val="30"/>
        </w:rPr>
        <w:t>90110</w:t>
      </w:r>
      <w:r w:rsidR="00B36B04" w:rsidRPr="000F5D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ประเทศไทย</w:t>
      </w:r>
    </w:p>
    <w:p w14:paraId="0FCC0D49" w14:textId="77777777" w:rsidR="00B314A8" w:rsidRPr="000F5DD3" w:rsidRDefault="00B314A8" w:rsidP="00664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2266D55" w14:textId="01853DA1" w:rsidR="00B314A8" w:rsidRPr="00E15F8C" w:rsidRDefault="00B314A8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15F8C">
        <w:rPr>
          <w:rFonts w:asciiTheme="majorBidi" w:hAnsiTheme="majorBidi" w:cstheme="majorBidi"/>
          <w:spacing w:val="-6"/>
          <w:sz w:val="30"/>
          <w:szCs w:val="30"/>
          <w:cs/>
        </w:rPr>
        <w:t>ผู้ถือหุ้นรายใหญ</w:t>
      </w:r>
      <w:r w:rsidR="002B5725" w:rsidRPr="00E15F8C">
        <w:rPr>
          <w:rFonts w:asciiTheme="majorBidi" w:hAnsiTheme="majorBidi" w:cstheme="majorBidi"/>
          <w:spacing w:val="-6"/>
          <w:sz w:val="30"/>
          <w:szCs w:val="30"/>
          <w:cs/>
        </w:rPr>
        <w:t>่ในระหว่างปีได้แก่ นาย</w:t>
      </w:r>
      <w:r w:rsidR="008B16EB" w:rsidRPr="00E15F8C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2B5725" w:rsidRPr="00E15F8C">
        <w:rPr>
          <w:rFonts w:asciiTheme="majorBidi" w:hAnsiTheme="majorBidi" w:cstheme="majorBidi"/>
          <w:spacing w:val="-6"/>
          <w:sz w:val="30"/>
          <w:szCs w:val="30"/>
          <w:cs/>
        </w:rPr>
        <w:t>ตัน บุน ปิ</w:t>
      </w:r>
      <w:r w:rsidRPr="00E15F8C">
        <w:rPr>
          <w:rFonts w:asciiTheme="majorBidi" w:hAnsiTheme="majorBidi" w:cstheme="majorBidi"/>
          <w:spacing w:val="-6"/>
          <w:sz w:val="30"/>
          <w:szCs w:val="30"/>
          <w:cs/>
        </w:rPr>
        <w:t xml:space="preserve">น (ถือหุ้นร้อยละ </w:t>
      </w:r>
      <w:r w:rsidR="00CD3450" w:rsidRPr="00E15F8C">
        <w:rPr>
          <w:rFonts w:asciiTheme="majorBidi" w:hAnsiTheme="majorBidi" w:cstheme="majorBidi"/>
          <w:spacing w:val="-6"/>
          <w:sz w:val="30"/>
          <w:szCs w:val="30"/>
        </w:rPr>
        <w:t>24.6</w:t>
      </w:r>
      <w:r w:rsidRPr="00E15F8C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  <w:r w:rsidR="004C7240" w:rsidRPr="00E15F8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C7240" w:rsidRPr="00E15F8C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และนายตัน เซา ปอ (ถือหุ้นร้อยละ </w:t>
      </w:r>
      <w:r w:rsidR="004C7240" w:rsidRPr="00E15F8C">
        <w:rPr>
          <w:rFonts w:asciiTheme="majorBidi" w:hAnsiTheme="majorBidi" w:cstheme="majorBidi"/>
          <w:spacing w:val="-6"/>
          <w:sz w:val="30"/>
          <w:szCs w:val="30"/>
        </w:rPr>
        <w:t>13.6</w:t>
      </w:r>
      <w:r w:rsidR="004C7240" w:rsidRPr="00E15F8C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</w:p>
    <w:p w14:paraId="373D181E" w14:textId="77777777" w:rsidR="00014212" w:rsidRPr="000F5DD3" w:rsidRDefault="00014212" w:rsidP="00EB6969">
      <w:pPr>
        <w:pStyle w:val="NoSpacing"/>
        <w:rPr>
          <w:rFonts w:asciiTheme="majorBidi" w:hAnsiTheme="majorBidi" w:cstheme="majorBidi"/>
        </w:rPr>
      </w:pPr>
    </w:p>
    <w:p w14:paraId="3DD30041" w14:textId="72A4E1CA" w:rsidR="002756E2" w:rsidRPr="000F5DD3" w:rsidRDefault="002756E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บริษัทดำเนินธุรกิจหลักเกี่ยวกับการผลิตและ</w:t>
      </w:r>
      <w:r w:rsidR="009769AA" w:rsidRPr="000F5DD3">
        <w:rPr>
          <w:rFonts w:asciiTheme="majorBidi" w:hAnsiTheme="majorBidi" w:cstheme="majorBidi"/>
          <w:sz w:val="30"/>
          <w:szCs w:val="30"/>
          <w:cs/>
        </w:rPr>
        <w:t>จำหน่าย</w:t>
      </w:r>
      <w:r w:rsidR="00436F4F" w:rsidRPr="000F5DD3">
        <w:rPr>
          <w:rFonts w:asciiTheme="majorBidi" w:hAnsiTheme="majorBidi" w:cstheme="majorBidi"/>
          <w:sz w:val="30"/>
          <w:szCs w:val="30"/>
          <w:cs/>
        </w:rPr>
        <w:t>อาหารทะเลบรรจุกระป๋อง</w:t>
      </w:r>
      <w:r w:rsidR="0015620C" w:rsidRPr="000F5DD3">
        <w:rPr>
          <w:rFonts w:asciiTheme="majorBidi" w:hAnsiTheme="majorBidi" w:cstheme="majorBidi"/>
          <w:sz w:val="30"/>
          <w:szCs w:val="30"/>
          <w:cs/>
        </w:rPr>
        <w:t>และบรรจุซอง</w:t>
      </w:r>
      <w:r w:rsidR="00C67873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885BD6" w:rsidRPr="000F5DD3">
        <w:rPr>
          <w:rFonts w:asciiTheme="majorBidi" w:hAnsiTheme="majorBidi" w:cstheme="majorBidi"/>
          <w:sz w:val="30"/>
          <w:szCs w:val="30"/>
          <w:cs/>
        </w:rPr>
        <w:t>โดย</w:t>
      </w:r>
      <w:r w:rsidRPr="000F5DD3">
        <w:rPr>
          <w:rFonts w:asciiTheme="majorBidi" w:hAnsiTheme="majorBidi" w:cstheme="majorBidi"/>
          <w:sz w:val="30"/>
          <w:szCs w:val="30"/>
          <w:cs/>
        </w:rPr>
        <w:t>รายละเอียดของ</w:t>
      </w:r>
      <w:r w:rsidR="007873DC" w:rsidRPr="000F5DD3">
        <w:rPr>
          <w:rFonts w:asciiTheme="majorBidi" w:hAnsiTheme="majorBidi" w:cstheme="majorBidi"/>
          <w:sz w:val="30"/>
          <w:szCs w:val="30"/>
        </w:rPr>
        <w:br/>
      </w:r>
      <w:r w:rsidRPr="000F5DD3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91067E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91067E" w:rsidRPr="000F5DD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1067E" w:rsidRPr="000F5DD3">
        <w:rPr>
          <w:rFonts w:asciiTheme="majorBidi" w:hAnsiTheme="majorBidi" w:cstheme="majorBidi"/>
          <w:sz w:val="30"/>
          <w:szCs w:val="30"/>
        </w:rPr>
        <w:t xml:space="preserve">31 </w:t>
      </w:r>
      <w:r w:rsidR="0091067E" w:rsidRPr="000F5DD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041E9" w:rsidRPr="000F5DD3">
        <w:rPr>
          <w:rFonts w:asciiTheme="majorBidi" w:hAnsiTheme="majorBidi" w:cstheme="majorBidi"/>
          <w:sz w:val="30"/>
          <w:szCs w:val="30"/>
        </w:rPr>
        <w:t>256</w:t>
      </w:r>
      <w:r w:rsidR="006A294E" w:rsidRPr="000F5DD3">
        <w:rPr>
          <w:rFonts w:asciiTheme="majorBidi" w:hAnsiTheme="majorBidi" w:cstheme="majorBidi"/>
          <w:sz w:val="30"/>
          <w:szCs w:val="30"/>
        </w:rPr>
        <w:t>5</w:t>
      </w:r>
      <w:r w:rsidR="003041E9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3041E9" w:rsidRPr="000F5DD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041E9" w:rsidRPr="000F5DD3">
        <w:rPr>
          <w:rFonts w:asciiTheme="majorBidi" w:hAnsiTheme="majorBidi" w:cstheme="majorBidi"/>
          <w:sz w:val="30"/>
          <w:szCs w:val="30"/>
        </w:rPr>
        <w:t>256</w:t>
      </w:r>
      <w:r w:rsidR="006A294E" w:rsidRPr="000F5DD3">
        <w:rPr>
          <w:rFonts w:asciiTheme="majorBidi" w:hAnsiTheme="majorBidi" w:cstheme="majorBidi"/>
          <w:sz w:val="30"/>
          <w:szCs w:val="30"/>
        </w:rPr>
        <w:t>4</w:t>
      </w:r>
      <w:r w:rsidR="0091067E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F9113E" w:rsidRPr="000F5DD3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ได้เปิดเผยไว้ในหมายเหตุข้อ </w:t>
      </w:r>
      <w:r w:rsidR="00291AE8" w:rsidRPr="000F5DD3">
        <w:rPr>
          <w:rFonts w:asciiTheme="majorBidi" w:hAnsiTheme="majorBidi" w:cstheme="majorBidi"/>
          <w:sz w:val="30"/>
          <w:szCs w:val="30"/>
        </w:rPr>
        <w:t>7</w:t>
      </w:r>
    </w:p>
    <w:p w14:paraId="62BD90C8" w14:textId="77777777" w:rsidR="00F17282" w:rsidRPr="000F5DD3" w:rsidRDefault="00F1728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D683A53" w14:textId="77777777" w:rsidR="00014212" w:rsidRPr="000F5DD3" w:rsidRDefault="009769AA" w:rsidP="004E0E01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t>เกณฑ์</w:t>
      </w:r>
      <w:r w:rsidR="00014212" w:rsidRPr="000F5DD3">
        <w:rPr>
          <w:rFonts w:asciiTheme="majorBidi" w:hAnsiTheme="majorBidi" w:cstheme="majorBidi"/>
          <w:szCs w:val="30"/>
          <w:cs/>
        </w:rPr>
        <w:t>การจัดทำงบการเงิน</w:t>
      </w:r>
    </w:p>
    <w:p w14:paraId="3FA1C090" w14:textId="77777777" w:rsidR="008D5EFE" w:rsidRPr="000F5DD3" w:rsidRDefault="008D5EFE" w:rsidP="00470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eastAsia="Cordia New" w:hAnsiTheme="majorBidi" w:cstheme="majorBidi"/>
          <w:sz w:val="30"/>
          <w:szCs w:val="30"/>
        </w:rPr>
      </w:pPr>
    </w:p>
    <w:p w14:paraId="3B6518B9" w14:textId="215D3344" w:rsidR="00B66DCC" w:rsidRPr="000F5DD3" w:rsidRDefault="00C50B57" w:rsidP="00B6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456F57" w:rsidRPr="000F5DD3">
        <w:rPr>
          <w:rFonts w:asciiTheme="majorBidi" w:hAnsiTheme="majorBidi" w:cstheme="majorBidi"/>
          <w:sz w:val="30"/>
          <w:szCs w:val="30"/>
        </w:rPr>
        <w:br/>
      </w:r>
      <w:r w:rsidRPr="000F5DD3">
        <w:rPr>
          <w:rFonts w:asciiTheme="majorBidi" w:hAnsiTheme="majorBidi" w:cstheme="majorBidi"/>
          <w:sz w:val="30"/>
          <w:szCs w:val="30"/>
          <w:cs/>
        </w:rPr>
        <w:t>สภาวิชาชีพบัญชีฯ</w:t>
      </w:r>
      <w:r w:rsidR="006934DA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 </w:t>
      </w:r>
      <w:r w:rsidR="00813682" w:rsidRPr="000F5DD3">
        <w:rPr>
          <w:rFonts w:asciiTheme="majorBidi" w:hAnsiTheme="majorBidi" w:cstheme="majorBidi"/>
          <w:sz w:val="30"/>
          <w:szCs w:val="30"/>
          <w:cs/>
        </w:rPr>
        <w:t xml:space="preserve">            </w:t>
      </w:r>
      <w:r w:rsidR="0047030E" w:rsidRPr="000F5DD3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14:paraId="3072504B" w14:textId="21837446" w:rsidR="00F560DE" w:rsidRPr="000F5DD3" w:rsidRDefault="00F560DE" w:rsidP="00B6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189D14" w14:textId="26796A76" w:rsidR="00432FCB" w:rsidRPr="000F5DD3" w:rsidRDefault="0047030E" w:rsidP="00EB7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Pr="000F5DD3">
        <w:rPr>
          <w:rFonts w:asciiTheme="majorBidi" w:hAnsiTheme="majorBidi" w:cstheme="majorBidi"/>
          <w:sz w:val="30"/>
          <w:szCs w:val="30"/>
        </w:rPr>
        <w:t xml:space="preserve"> (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รวมกันเรียกว่า </w:t>
      </w:r>
      <w:r w:rsidRPr="000F5DD3">
        <w:rPr>
          <w:rFonts w:asciiTheme="majorBidi" w:hAnsiTheme="majorBidi" w:cstheme="majorBidi"/>
          <w:sz w:val="30"/>
          <w:szCs w:val="30"/>
        </w:rPr>
        <w:t>"</w:t>
      </w: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F5DD3">
        <w:rPr>
          <w:rFonts w:asciiTheme="majorBidi" w:hAnsiTheme="majorBidi" w:cstheme="majorBidi"/>
          <w:sz w:val="30"/>
          <w:szCs w:val="30"/>
        </w:rPr>
        <w:t xml:space="preserve">") </w:t>
      </w:r>
      <w:r w:rsidRPr="000F5DD3">
        <w:rPr>
          <w:rFonts w:asciiTheme="majorBidi" w:hAnsiTheme="majorBidi" w:cstheme="majorBidi"/>
          <w:sz w:val="30"/>
          <w:szCs w:val="30"/>
          <w:cs/>
        </w:rPr>
        <w:t>ในการจัดทำ</w:t>
      </w:r>
      <w:r w:rsidR="009A3C31" w:rsidRPr="000F5DD3">
        <w:rPr>
          <w:rFonts w:asciiTheme="majorBidi" w:hAnsiTheme="majorBidi" w:cstheme="majorBidi"/>
          <w:sz w:val="30"/>
          <w:szCs w:val="30"/>
          <w:cs/>
        </w:rPr>
        <w:t xml:space="preserve">           </w:t>
      </w:r>
      <w:r w:rsidRPr="000F5DD3">
        <w:rPr>
          <w:rFonts w:asciiTheme="majorBidi" w:hAnsiTheme="majorBidi" w:cstheme="majorBidi"/>
          <w:sz w:val="30"/>
          <w:szCs w:val="30"/>
          <w:cs/>
        </w:rPr>
        <w:t>งบการเงินให้เป็นไปตามมาตรฐานการรายงานทางการเงิน ผู้บริหารใช้วิจารณญาณ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</w:t>
      </w:r>
      <w:r w:rsidR="005B0F31" w:rsidRPr="000F5DD3">
        <w:rPr>
          <w:rFonts w:asciiTheme="majorBidi" w:hAnsiTheme="majorBidi" w:cstheme="majorBidi"/>
          <w:sz w:val="30"/>
          <w:szCs w:val="30"/>
          <w:cs/>
        </w:rPr>
        <w:t xml:space="preserve">          </w:t>
      </w:r>
      <w:r w:rsidRPr="000F5DD3">
        <w:rPr>
          <w:rFonts w:asciiTheme="majorBidi" w:hAnsiTheme="majorBidi" w:cstheme="majorBidi"/>
          <w:sz w:val="30"/>
          <w:szCs w:val="30"/>
          <w:cs/>
        </w:rPr>
        <w:t>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19A89F86" w14:textId="7DA24536" w:rsidR="00750053" w:rsidRPr="000F5DD3" w:rsidRDefault="00750053" w:rsidP="00EB7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461ACF" w14:textId="7D7F4A24" w:rsidR="00750053" w:rsidRPr="000F5DD3" w:rsidRDefault="00750053" w:rsidP="00EB7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4C4A35" w14:textId="64C781EF" w:rsidR="00750053" w:rsidRPr="000F5DD3" w:rsidRDefault="00750053" w:rsidP="00EB7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D08DE2" w14:textId="5FDFEBB2" w:rsidR="00750053" w:rsidRPr="000F5DD3" w:rsidRDefault="00750053" w:rsidP="00EB7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61E847" w14:textId="4318B2C0" w:rsidR="00750053" w:rsidRPr="000F5DD3" w:rsidRDefault="00750053" w:rsidP="00EB7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8FF260" w14:textId="003D21D5" w:rsidR="00F200E4" w:rsidRPr="000F5DD3" w:rsidRDefault="007245B0" w:rsidP="00123469">
      <w:pPr>
        <w:pStyle w:val="Heading1"/>
        <w:numPr>
          <w:ilvl w:val="0"/>
          <w:numId w:val="23"/>
        </w:numPr>
        <w:tabs>
          <w:tab w:val="num" w:pos="540"/>
        </w:tabs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lastRenderedPageBreak/>
        <w:t>บุคคลหรือกิจการที่เกี่ยวข้องกัน</w:t>
      </w:r>
    </w:p>
    <w:p w14:paraId="485239F8" w14:textId="71E38548" w:rsidR="00F200E4" w:rsidRPr="000F5DD3" w:rsidRDefault="00F200E4" w:rsidP="00F2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F5DD3">
        <w:rPr>
          <w:rFonts w:asciiTheme="majorBidi" w:hAnsiTheme="majorBidi" w:cstheme="majorBidi"/>
          <w:b/>
          <w:sz w:val="30"/>
          <w:szCs w:val="30"/>
          <w:cs/>
        </w:rPr>
        <w:tab/>
      </w:r>
    </w:p>
    <w:p w14:paraId="1A27EED4" w14:textId="3024FF9F" w:rsidR="00BB2247" w:rsidRPr="000F5DD3" w:rsidRDefault="00BB2247" w:rsidP="00BB22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F5DD3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0F5DD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b/>
          <w:sz w:val="30"/>
          <w:szCs w:val="30"/>
          <w:cs/>
        </w:rPr>
        <w:t xml:space="preserve"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407D18A9" w14:textId="77777777" w:rsidR="00BB2247" w:rsidRPr="000F5DD3" w:rsidRDefault="00BB2247" w:rsidP="00F2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586CAEB" w14:textId="0E9A4E53" w:rsidR="00F200E4" w:rsidRPr="000F5DD3" w:rsidRDefault="008F2689" w:rsidP="00DE1E6C">
      <w:pPr>
        <w:spacing w:line="240" w:lineRule="auto"/>
        <w:ind w:left="518" w:right="-7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F5DD3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500F88" w:rsidRPr="000F5DD3">
        <w:rPr>
          <w:rFonts w:asciiTheme="majorBidi" w:hAnsiTheme="majorBidi" w:cstheme="majorBidi"/>
          <w:b/>
          <w:sz w:val="30"/>
          <w:szCs w:val="30"/>
          <w:cs/>
        </w:rPr>
        <w:t>บริษัทย่อยได้เปิดเผยในหมายเหตุข้อ</w:t>
      </w:r>
      <w:r w:rsidR="00327019" w:rsidRPr="000F5DD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91AE8" w:rsidRPr="000F5DD3">
        <w:rPr>
          <w:rFonts w:asciiTheme="majorBidi" w:hAnsiTheme="majorBidi" w:cstheme="majorBidi"/>
          <w:bCs/>
          <w:sz w:val="30"/>
          <w:szCs w:val="30"/>
        </w:rPr>
        <w:t>7</w:t>
      </w:r>
      <w:r w:rsidR="00327019" w:rsidRPr="000F5DD3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F51A9A" w:rsidRPr="000F5DD3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="00F200E4" w:rsidRPr="000F5DD3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6F235B75" w14:textId="77777777" w:rsidR="00F200E4" w:rsidRPr="000F5DD3" w:rsidRDefault="00F200E4" w:rsidP="00F2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tbl>
      <w:tblPr>
        <w:tblW w:w="9171" w:type="dxa"/>
        <w:tblInd w:w="432" w:type="dxa"/>
        <w:tblLook w:val="01E0" w:firstRow="1" w:lastRow="1" w:firstColumn="1" w:lastColumn="1" w:noHBand="0" w:noVBand="0"/>
      </w:tblPr>
      <w:tblGrid>
        <w:gridCol w:w="4286"/>
        <w:gridCol w:w="1429"/>
        <w:gridCol w:w="3456"/>
      </w:tblGrid>
      <w:tr w:rsidR="00A42E54" w:rsidRPr="000F5DD3" w14:paraId="6A7BD1B3" w14:textId="77777777" w:rsidTr="007053E4">
        <w:trPr>
          <w:tblHeader/>
        </w:trPr>
        <w:tc>
          <w:tcPr>
            <w:tcW w:w="4286" w:type="dxa"/>
          </w:tcPr>
          <w:p w14:paraId="3A787949" w14:textId="77777777" w:rsidR="00A42E54" w:rsidRPr="000F5DD3" w:rsidRDefault="00A42E54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29" w:type="dxa"/>
          </w:tcPr>
          <w:p w14:paraId="3AD1C102" w14:textId="77777777" w:rsidR="00A42E54" w:rsidRPr="000F5DD3" w:rsidRDefault="00A42E54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3456" w:type="dxa"/>
          </w:tcPr>
          <w:p w14:paraId="1BE63B40" w14:textId="77777777" w:rsidR="00A42E54" w:rsidRPr="000F5DD3" w:rsidRDefault="00A42E54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F683A" w:rsidRPr="000F5DD3" w14:paraId="245DFBA1" w14:textId="77777777" w:rsidTr="007053E4">
        <w:trPr>
          <w:tblHeader/>
        </w:trPr>
        <w:tc>
          <w:tcPr>
            <w:tcW w:w="4286" w:type="dxa"/>
          </w:tcPr>
          <w:p w14:paraId="2B28BCDC" w14:textId="77777777" w:rsidR="00AF683A" w:rsidRPr="000F5DD3" w:rsidRDefault="00AF683A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54E20EED" w14:textId="77777777" w:rsidR="00AF683A" w:rsidRPr="000F5DD3" w:rsidRDefault="00AF683A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56" w:type="dxa"/>
          </w:tcPr>
          <w:p w14:paraId="7F636D1D" w14:textId="77777777" w:rsidR="00AF683A" w:rsidRPr="000F5DD3" w:rsidRDefault="00AF683A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E50D0" w:rsidRPr="000F5DD3" w14:paraId="2CACE3FF" w14:textId="77777777" w:rsidTr="007053E4">
        <w:tc>
          <w:tcPr>
            <w:tcW w:w="4286" w:type="dxa"/>
          </w:tcPr>
          <w:p w14:paraId="448B2056" w14:textId="77777777" w:rsidR="006E50D0" w:rsidRPr="000F5DD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รอแยล</w:t>
            </w:r>
            <w:r w:rsidR="00543C5D"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พริ้นท์เฮ้าส์ จำกัด</w:t>
            </w:r>
          </w:p>
        </w:tc>
        <w:tc>
          <w:tcPr>
            <w:tcW w:w="1429" w:type="dxa"/>
          </w:tcPr>
          <w:p w14:paraId="28645CB5" w14:textId="77777777" w:rsidR="006E50D0" w:rsidRPr="000F5DD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56" w:type="dxa"/>
          </w:tcPr>
          <w:p w14:paraId="59A511E8" w14:textId="14A074A8" w:rsidR="006E50D0" w:rsidRPr="000F5DD3" w:rsidRDefault="00F673AD" w:rsidP="00251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6E50D0" w:rsidRPr="000F5DD3" w14:paraId="1319CA63" w14:textId="77777777" w:rsidTr="007053E4">
        <w:tc>
          <w:tcPr>
            <w:tcW w:w="4286" w:type="dxa"/>
          </w:tcPr>
          <w:p w14:paraId="7FB38AFE" w14:textId="77777777" w:rsidR="006E50D0" w:rsidRPr="000F5DD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ปัตตานีผลิตภัณฑ์อาหาร จำกัด</w:t>
            </w:r>
          </w:p>
        </w:tc>
        <w:tc>
          <w:tcPr>
            <w:tcW w:w="1429" w:type="dxa"/>
          </w:tcPr>
          <w:p w14:paraId="25E83EEA" w14:textId="77777777" w:rsidR="006E50D0" w:rsidRPr="000F5DD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56" w:type="dxa"/>
          </w:tcPr>
          <w:p w14:paraId="59C26E99" w14:textId="77777777" w:rsidR="006E50D0" w:rsidRPr="000F5DD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6E50D0" w:rsidRPr="000F5DD3" w14:paraId="11BFF2B6" w14:textId="77777777" w:rsidTr="007053E4">
        <w:tc>
          <w:tcPr>
            <w:tcW w:w="4286" w:type="dxa"/>
          </w:tcPr>
          <w:p w14:paraId="5F75F388" w14:textId="77777777" w:rsidR="006E50D0" w:rsidRPr="000F5DD3" w:rsidRDefault="006A3FF3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ทรอปิคอล คอนโซ</w:t>
            </w:r>
            <w:r w:rsidR="006E50D0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ลิเดตเตด</w:t>
            </w:r>
          </w:p>
        </w:tc>
        <w:tc>
          <w:tcPr>
            <w:tcW w:w="1429" w:type="dxa"/>
          </w:tcPr>
          <w:p w14:paraId="4B0C91C1" w14:textId="77777777" w:rsidR="006E50D0" w:rsidRPr="000F5DD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56" w:type="dxa"/>
          </w:tcPr>
          <w:p w14:paraId="3C4081CA" w14:textId="77777777" w:rsidR="006E50D0" w:rsidRPr="000F5DD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E50D0" w:rsidRPr="000F5DD3" w14:paraId="0E615060" w14:textId="77777777" w:rsidTr="007053E4">
        <w:tc>
          <w:tcPr>
            <w:tcW w:w="4286" w:type="dxa"/>
          </w:tcPr>
          <w:p w14:paraId="0BCED8CF" w14:textId="77777777" w:rsidR="006E50D0" w:rsidRPr="000F5DD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คอปอเรชั่น เอสดีเอ็น บีเอชดี</w:t>
            </w:r>
          </w:p>
        </w:tc>
        <w:tc>
          <w:tcPr>
            <w:tcW w:w="1429" w:type="dxa"/>
          </w:tcPr>
          <w:p w14:paraId="19602284" w14:textId="77777777" w:rsidR="006E50D0" w:rsidRPr="000F5DD3" w:rsidRDefault="00C72491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56" w:type="dxa"/>
          </w:tcPr>
          <w:p w14:paraId="1818E6F7" w14:textId="77777777" w:rsidR="006E50D0" w:rsidRPr="000F5DD3" w:rsidRDefault="00C72491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0073CB" w:rsidRPr="000F5DD3" w14:paraId="15537BF3" w14:textId="77777777" w:rsidTr="007053E4">
        <w:tc>
          <w:tcPr>
            <w:tcW w:w="4286" w:type="dxa"/>
          </w:tcPr>
          <w:p w14:paraId="465520A8" w14:textId="77777777" w:rsidR="000073CB" w:rsidRPr="000F5DD3" w:rsidRDefault="000073CB" w:rsidP="00E3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ที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เมดาน ทรอปิคอล </w:t>
            </w:r>
          </w:p>
        </w:tc>
        <w:tc>
          <w:tcPr>
            <w:tcW w:w="1429" w:type="dxa"/>
          </w:tcPr>
          <w:p w14:paraId="4AD2A632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56" w:type="dxa"/>
          </w:tcPr>
          <w:p w14:paraId="0E3EABDA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4228D" w:rsidRPr="000F5DD3" w14:paraId="341AC2B5" w14:textId="77777777" w:rsidTr="007053E4">
        <w:tc>
          <w:tcPr>
            <w:tcW w:w="4286" w:type="dxa"/>
          </w:tcPr>
          <w:p w14:paraId="3EC6E422" w14:textId="77777777" w:rsidR="0074228D" w:rsidRPr="000F5DD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แคนนิ่ง แอนด์ โฟรเซ่น อินดัสทรี่ส์</w:t>
            </w:r>
          </w:p>
        </w:tc>
        <w:tc>
          <w:tcPr>
            <w:tcW w:w="1429" w:type="dxa"/>
          </w:tcPr>
          <w:p w14:paraId="6F2AB16F" w14:textId="77777777" w:rsidR="0074228D" w:rsidRPr="000F5DD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456" w:type="dxa"/>
          </w:tcPr>
          <w:p w14:paraId="53E5DB4C" w14:textId="77777777" w:rsidR="0074228D" w:rsidRPr="000F5DD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0073CB" w:rsidRPr="000F5DD3" w14:paraId="24AA369F" w14:textId="77777777" w:rsidTr="007053E4">
        <w:tc>
          <w:tcPr>
            <w:tcW w:w="4286" w:type="dxa"/>
          </w:tcPr>
          <w:p w14:paraId="01AC7A44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ทรอปิคอล แคนนิ่ง คอปอเรชั่น</w:t>
            </w:r>
          </w:p>
        </w:tc>
        <w:tc>
          <w:tcPr>
            <w:tcW w:w="1429" w:type="dxa"/>
          </w:tcPr>
          <w:p w14:paraId="50DB3461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56" w:type="dxa"/>
          </w:tcPr>
          <w:p w14:paraId="0475577E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073CB" w:rsidRPr="000F5DD3" w14:paraId="6416F550" w14:textId="77777777" w:rsidTr="007053E4">
        <w:tc>
          <w:tcPr>
            <w:tcW w:w="4286" w:type="dxa"/>
          </w:tcPr>
          <w:p w14:paraId="30FE2DEE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เอสดีเอ็น บีเอชดี</w:t>
            </w:r>
          </w:p>
        </w:tc>
        <w:tc>
          <w:tcPr>
            <w:tcW w:w="1429" w:type="dxa"/>
          </w:tcPr>
          <w:p w14:paraId="2234D7D5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56" w:type="dxa"/>
          </w:tcPr>
          <w:p w14:paraId="6048CE15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0F5DD3" w14:paraId="32E16991" w14:textId="77777777" w:rsidTr="007053E4">
        <w:tc>
          <w:tcPr>
            <w:tcW w:w="4286" w:type="dxa"/>
          </w:tcPr>
          <w:p w14:paraId="5FCDD74D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ทีซี บอย มาร์เก็ตติ้ง เอสดีเอ็น บีเอชดี</w:t>
            </w:r>
          </w:p>
        </w:tc>
        <w:tc>
          <w:tcPr>
            <w:tcW w:w="1429" w:type="dxa"/>
          </w:tcPr>
          <w:p w14:paraId="76C98B9F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56" w:type="dxa"/>
          </w:tcPr>
          <w:p w14:paraId="2CFE4D1F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0F5DD3" w14:paraId="5C169C56" w14:textId="77777777" w:rsidTr="007053E4">
        <w:tc>
          <w:tcPr>
            <w:tcW w:w="4286" w:type="dxa"/>
          </w:tcPr>
          <w:p w14:paraId="0C9BA836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ทรอปิคอล คอปอเรชั่น เจแปน จำกัด</w:t>
            </w:r>
          </w:p>
        </w:tc>
        <w:tc>
          <w:tcPr>
            <w:tcW w:w="1429" w:type="dxa"/>
          </w:tcPr>
          <w:p w14:paraId="4A90CC80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456" w:type="dxa"/>
          </w:tcPr>
          <w:p w14:paraId="30021CC6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0F5DD3" w14:paraId="1BD11800" w14:textId="77777777" w:rsidTr="007053E4">
        <w:tc>
          <w:tcPr>
            <w:tcW w:w="4286" w:type="dxa"/>
          </w:tcPr>
          <w:p w14:paraId="6A788939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ซาฟโคล สิงคโปร์ พีทีอี จำกัด</w:t>
            </w:r>
          </w:p>
        </w:tc>
        <w:tc>
          <w:tcPr>
            <w:tcW w:w="1429" w:type="dxa"/>
          </w:tcPr>
          <w:p w14:paraId="2D3544D2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456" w:type="dxa"/>
          </w:tcPr>
          <w:p w14:paraId="6F9E0274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0F5DD3" w14:paraId="520196D7" w14:textId="77777777" w:rsidTr="007053E4">
        <w:tc>
          <w:tcPr>
            <w:tcW w:w="4286" w:type="dxa"/>
          </w:tcPr>
          <w:p w14:paraId="48BF2817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ซาฟโคล ออสเตรเลีย พีทีวาย จำกัด</w:t>
            </w:r>
          </w:p>
        </w:tc>
        <w:tc>
          <w:tcPr>
            <w:tcW w:w="1429" w:type="dxa"/>
          </w:tcPr>
          <w:p w14:paraId="6871C342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3456" w:type="dxa"/>
          </w:tcPr>
          <w:p w14:paraId="6F5CB110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0F5DD3" w14:paraId="64328EBE" w14:textId="77777777" w:rsidTr="007053E4">
        <w:tc>
          <w:tcPr>
            <w:tcW w:w="4286" w:type="dxa"/>
          </w:tcPr>
          <w:p w14:paraId="00F1B0AD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ซาฟโคล ชิลี เอส เอ</w:t>
            </w:r>
          </w:p>
        </w:tc>
        <w:tc>
          <w:tcPr>
            <w:tcW w:w="1429" w:type="dxa"/>
          </w:tcPr>
          <w:p w14:paraId="531395A4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ชิลี</w:t>
            </w:r>
          </w:p>
        </w:tc>
        <w:tc>
          <w:tcPr>
            <w:tcW w:w="3456" w:type="dxa"/>
          </w:tcPr>
          <w:p w14:paraId="3160A8A5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0F5DD3" w14:paraId="6600A9C4" w14:textId="77777777" w:rsidTr="007053E4">
        <w:tc>
          <w:tcPr>
            <w:tcW w:w="4286" w:type="dxa"/>
          </w:tcPr>
          <w:p w14:paraId="029AEFD6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แกมมาอินเวสท์เม้นท์ อิงค์</w:t>
            </w:r>
          </w:p>
        </w:tc>
        <w:tc>
          <w:tcPr>
            <w:tcW w:w="1429" w:type="dxa"/>
          </w:tcPr>
          <w:p w14:paraId="0CEF8BEF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บริติช เวอร์จิน</w:t>
            </w:r>
          </w:p>
        </w:tc>
        <w:tc>
          <w:tcPr>
            <w:tcW w:w="3456" w:type="dxa"/>
          </w:tcPr>
          <w:p w14:paraId="5CD8033A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252" w:right="-43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73CB" w:rsidRPr="000F5DD3" w14:paraId="1784D9BF" w14:textId="77777777" w:rsidTr="007053E4">
        <w:tc>
          <w:tcPr>
            <w:tcW w:w="4286" w:type="dxa"/>
          </w:tcPr>
          <w:p w14:paraId="427DAFBA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14:paraId="6ACB3F25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ไอร์แลนด์</w:t>
            </w:r>
          </w:p>
        </w:tc>
        <w:tc>
          <w:tcPr>
            <w:tcW w:w="3456" w:type="dxa"/>
          </w:tcPr>
          <w:p w14:paraId="124260B6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252" w:right="-43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0F5DD3" w14:paraId="1397CA88" w14:textId="77777777" w:rsidTr="007053E4">
        <w:trPr>
          <w:trHeight w:val="2333"/>
        </w:trPr>
        <w:tc>
          <w:tcPr>
            <w:tcW w:w="4286" w:type="dxa"/>
          </w:tcPr>
          <w:p w14:paraId="5EA22DA1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429" w:type="dxa"/>
          </w:tcPr>
          <w:p w14:paraId="0EBD7101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56" w:type="dxa"/>
          </w:tcPr>
          <w:p w14:paraId="14A4DBFA" w14:textId="77777777" w:rsidR="00E324E8" w:rsidRPr="000F5DD3" w:rsidRDefault="000073CB" w:rsidP="002A5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2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     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0073CB" w:rsidRPr="000F5DD3" w14:paraId="366E6CD9" w14:textId="77777777" w:rsidTr="007053E4">
        <w:tc>
          <w:tcPr>
            <w:tcW w:w="4286" w:type="dxa"/>
          </w:tcPr>
          <w:p w14:paraId="41418C89" w14:textId="005F6EDC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นายตัน  บุน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ปิน</w:t>
            </w:r>
          </w:p>
        </w:tc>
        <w:tc>
          <w:tcPr>
            <w:tcW w:w="1429" w:type="dxa"/>
          </w:tcPr>
          <w:p w14:paraId="0AB94867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56" w:type="dxa"/>
          </w:tcPr>
          <w:p w14:paraId="011B48BA" w14:textId="4F3A02DC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ผู้ถือหุ้นรายใหญ่ ถือหุ้นร้อยละ </w:t>
            </w:r>
            <w:r w:rsidR="00C95739" w:rsidRPr="000F5DD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หรือ</w:t>
            </w:r>
          </w:p>
          <w:p w14:paraId="0EC1A89E" w14:textId="00C31D01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มากกว่า</w:t>
            </w:r>
          </w:p>
        </w:tc>
      </w:tr>
      <w:tr w:rsidR="003F2B6F" w:rsidRPr="000F5DD3" w14:paraId="371AB1AA" w14:textId="77777777" w:rsidTr="007053E4">
        <w:tc>
          <w:tcPr>
            <w:tcW w:w="4286" w:type="dxa"/>
          </w:tcPr>
          <w:p w14:paraId="45528FB2" w14:textId="77777777" w:rsidR="003F2B6F" w:rsidRPr="000F5DD3" w:rsidRDefault="003F2B6F" w:rsidP="003F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นายตัน เซา ปอ</w:t>
            </w:r>
          </w:p>
        </w:tc>
        <w:tc>
          <w:tcPr>
            <w:tcW w:w="1429" w:type="dxa"/>
          </w:tcPr>
          <w:p w14:paraId="0B5F6D25" w14:textId="77777777" w:rsidR="003F2B6F" w:rsidRPr="000F5DD3" w:rsidRDefault="003F2B6F" w:rsidP="003F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56" w:type="dxa"/>
          </w:tcPr>
          <w:p w14:paraId="66EAD0DF" w14:textId="5F1EE514" w:rsidR="003F2B6F" w:rsidRPr="000F5DD3" w:rsidRDefault="003F2B6F" w:rsidP="003F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ผู้ถือหุ้นรายใหญ่ ถือหุ้นร้อยละ </w:t>
            </w:r>
            <w:r w:rsidR="00C95739" w:rsidRPr="000F5DD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หรือ</w:t>
            </w:r>
          </w:p>
          <w:p w14:paraId="595BF033" w14:textId="77777777" w:rsidR="003F2B6F" w:rsidRPr="000F5DD3" w:rsidRDefault="003F2B6F" w:rsidP="003F2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มากกว่าและเป็นกรรมการของบริษัท</w:t>
            </w:r>
          </w:p>
        </w:tc>
      </w:tr>
    </w:tbl>
    <w:p w14:paraId="161E9822" w14:textId="77777777" w:rsidR="00E324E8" w:rsidRPr="000F5DD3" w:rsidRDefault="00E324E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2EBF0DDE" w14:textId="77777777" w:rsidR="00014212" w:rsidRPr="000F5DD3" w:rsidRDefault="00014212" w:rsidP="00524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>นโยบายการกำหนดราคาสำหรับ</w:t>
      </w:r>
      <w:r w:rsidR="00984209" w:rsidRPr="000F5DD3">
        <w:rPr>
          <w:rFonts w:asciiTheme="majorBidi" w:hAnsiTheme="majorBidi" w:cstheme="majorBidi"/>
          <w:sz w:val="30"/>
          <w:szCs w:val="30"/>
          <w:cs/>
          <w:lang w:val="th-TH"/>
        </w:rPr>
        <w:t>รายการ</w:t>
      </w:r>
      <w:r w:rsidR="00542064" w:rsidRPr="000F5DD3">
        <w:rPr>
          <w:rFonts w:asciiTheme="majorBidi" w:hAnsiTheme="majorBidi" w:cstheme="majorBidi"/>
          <w:sz w:val="30"/>
          <w:szCs w:val="30"/>
          <w:cs/>
        </w:rPr>
        <w:t>แต่ละประเภท</w:t>
      </w: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>อธิบายได้ดังต่อไปนี้</w:t>
      </w:r>
    </w:p>
    <w:p w14:paraId="7283DC5B" w14:textId="77777777" w:rsidR="00014212" w:rsidRPr="000F5DD3" w:rsidRDefault="00014212" w:rsidP="00E324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both"/>
        <w:rPr>
          <w:rFonts w:asciiTheme="majorBidi" w:hAnsiTheme="majorBidi" w:cstheme="majorBidi"/>
          <w:sz w:val="16"/>
          <w:szCs w:val="16"/>
          <w:cs/>
          <w:lang w:val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5553"/>
        <w:gridCol w:w="3717"/>
      </w:tblGrid>
      <w:tr w:rsidR="00294F10" w:rsidRPr="000F5DD3" w14:paraId="61845617" w14:textId="77777777" w:rsidTr="005242E0">
        <w:trPr>
          <w:tblHeader/>
        </w:trPr>
        <w:tc>
          <w:tcPr>
            <w:tcW w:w="5553" w:type="dxa"/>
          </w:tcPr>
          <w:p w14:paraId="47A97FAD" w14:textId="77777777" w:rsidR="00294F10" w:rsidRPr="000F5DD3" w:rsidRDefault="00984209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717" w:type="dxa"/>
          </w:tcPr>
          <w:p w14:paraId="4C93E9FC" w14:textId="77777777" w:rsidR="00294F10" w:rsidRPr="000F5DD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294F10" w:rsidRPr="000F5DD3" w14:paraId="509F44DC" w14:textId="77777777" w:rsidTr="005242E0">
        <w:tc>
          <w:tcPr>
            <w:tcW w:w="5553" w:type="dxa"/>
          </w:tcPr>
          <w:p w14:paraId="2CE79FA0" w14:textId="77777777" w:rsidR="00294F10" w:rsidRPr="000F5DD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717" w:type="dxa"/>
          </w:tcPr>
          <w:p w14:paraId="4CE38CD9" w14:textId="77777777" w:rsidR="00294F10" w:rsidRPr="000F5DD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294F10" w:rsidRPr="000F5DD3" w14:paraId="7B6E5C88" w14:textId="77777777" w:rsidTr="005242E0">
        <w:tc>
          <w:tcPr>
            <w:tcW w:w="5553" w:type="dxa"/>
          </w:tcPr>
          <w:p w14:paraId="09219892" w14:textId="77777777" w:rsidR="00294F10" w:rsidRPr="000F5DD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3717" w:type="dxa"/>
          </w:tcPr>
          <w:p w14:paraId="68E6DB0C" w14:textId="77777777" w:rsidR="00294F10" w:rsidRPr="000F5DD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294F10" w:rsidRPr="000F5DD3" w14:paraId="597077EB" w14:textId="77777777" w:rsidTr="005242E0">
        <w:tc>
          <w:tcPr>
            <w:tcW w:w="5553" w:type="dxa"/>
          </w:tcPr>
          <w:p w14:paraId="53E0D34D" w14:textId="77777777" w:rsidR="00294F10" w:rsidRPr="000F5DD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717" w:type="dxa"/>
          </w:tcPr>
          <w:p w14:paraId="73172196" w14:textId="77777777" w:rsidR="00294F10" w:rsidRPr="000F5DD3" w:rsidRDefault="00B96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7E033E" w:rsidRPr="000F5DD3" w14:paraId="590A6677" w14:textId="77777777" w:rsidTr="005242E0">
        <w:tc>
          <w:tcPr>
            <w:tcW w:w="5553" w:type="dxa"/>
          </w:tcPr>
          <w:p w14:paraId="4AB55919" w14:textId="77777777" w:rsidR="007E033E" w:rsidRPr="000F5DD3" w:rsidRDefault="007E03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3717" w:type="dxa"/>
          </w:tcPr>
          <w:p w14:paraId="2A27EF0C" w14:textId="77777777" w:rsidR="007E033E" w:rsidRPr="000F5DD3" w:rsidRDefault="007E03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294F10" w:rsidRPr="000F5DD3" w14:paraId="52941EFB" w14:textId="77777777" w:rsidTr="005242E0">
        <w:tc>
          <w:tcPr>
            <w:tcW w:w="5553" w:type="dxa"/>
          </w:tcPr>
          <w:p w14:paraId="7F09CB87" w14:textId="77777777" w:rsidR="00294F10" w:rsidRPr="000F5DD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3717" w:type="dxa"/>
          </w:tcPr>
          <w:p w14:paraId="35D1F441" w14:textId="77777777" w:rsidR="00294F10" w:rsidRPr="000F5DD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4C69E0" w:rsidRPr="000F5DD3" w14:paraId="4CD9F7D0" w14:textId="77777777" w:rsidTr="005242E0">
        <w:tc>
          <w:tcPr>
            <w:tcW w:w="5553" w:type="dxa"/>
          </w:tcPr>
          <w:p w14:paraId="177553F6" w14:textId="77777777" w:rsidR="004C69E0" w:rsidRPr="000F5DD3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3717" w:type="dxa"/>
          </w:tcPr>
          <w:p w14:paraId="0B22B081" w14:textId="77777777" w:rsidR="004C69E0" w:rsidRPr="000F5DD3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4C69E0" w:rsidRPr="000F5DD3" w14:paraId="4D11DBE1" w14:textId="77777777" w:rsidTr="005242E0">
        <w:tc>
          <w:tcPr>
            <w:tcW w:w="5553" w:type="dxa"/>
          </w:tcPr>
          <w:p w14:paraId="6104D42E" w14:textId="77777777" w:rsidR="004C69E0" w:rsidRPr="000F5DD3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3717" w:type="dxa"/>
          </w:tcPr>
          <w:p w14:paraId="114CDEF3" w14:textId="77777777" w:rsidR="004C69E0" w:rsidRPr="000F5DD3" w:rsidRDefault="004F48AD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ตามอัตราที่ตกลงกัน</w:t>
            </w:r>
          </w:p>
        </w:tc>
      </w:tr>
      <w:tr w:rsidR="004C69E0" w:rsidRPr="000F5DD3" w14:paraId="4284B7A9" w14:textId="77777777" w:rsidTr="005242E0">
        <w:tc>
          <w:tcPr>
            <w:tcW w:w="5553" w:type="dxa"/>
          </w:tcPr>
          <w:p w14:paraId="412D2B24" w14:textId="77777777" w:rsidR="004C69E0" w:rsidRPr="000F5DD3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3717" w:type="dxa"/>
          </w:tcPr>
          <w:p w14:paraId="7CDCED33" w14:textId="77777777" w:rsidR="004C69E0" w:rsidRPr="000F5DD3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ตามที่ได้รับอนุมัติโดยกรรมการและผู้ถือหุ้น</w:t>
            </w:r>
          </w:p>
        </w:tc>
      </w:tr>
    </w:tbl>
    <w:p w14:paraId="72CDA5A2" w14:textId="77777777" w:rsidR="00841333" w:rsidRPr="000F5DD3" w:rsidRDefault="00841333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p w14:paraId="1176C252" w14:textId="77777777" w:rsidR="00841333" w:rsidRPr="000F5DD3" w:rsidRDefault="00841333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8B2EE93" w14:textId="7C067DAF" w:rsidR="00841333" w:rsidRPr="000F5DD3" w:rsidRDefault="00841333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010A121" w14:textId="390240E3" w:rsidR="00CF1684" w:rsidRPr="000F5DD3" w:rsidRDefault="00CF1684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6800C66" w14:textId="196866EB" w:rsidR="00CF1684" w:rsidRPr="000F5DD3" w:rsidRDefault="00CF1684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541123F" w14:textId="3C65E2AA" w:rsidR="00CF1684" w:rsidRPr="000F5DD3" w:rsidRDefault="00CF1684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BB55D30" w14:textId="77777777" w:rsidR="00CF1684" w:rsidRPr="000F5DD3" w:rsidRDefault="00CF1684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27BEB00" w14:textId="46F34F18" w:rsidR="00875AD8" w:rsidRPr="000F5DD3" w:rsidRDefault="00875AD8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163D24B" w14:textId="77777777" w:rsidR="00522303" w:rsidRPr="000F5DD3" w:rsidRDefault="00522303" w:rsidP="00E61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2"/>
          <w:szCs w:val="22"/>
          <w:cs/>
          <w:lang w:val="th-TH"/>
        </w:rPr>
      </w:pP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43"/>
        <w:gridCol w:w="270"/>
        <w:gridCol w:w="1107"/>
        <w:gridCol w:w="270"/>
        <w:gridCol w:w="1098"/>
        <w:gridCol w:w="9"/>
        <w:gridCol w:w="270"/>
        <w:gridCol w:w="1125"/>
      </w:tblGrid>
      <w:tr w:rsidR="000E42AE" w:rsidRPr="000F5DD3" w14:paraId="5955EB05" w14:textId="77777777" w:rsidTr="000E2EE7">
        <w:tc>
          <w:tcPr>
            <w:tcW w:w="4230" w:type="dxa"/>
          </w:tcPr>
          <w:p w14:paraId="4D877BC2" w14:textId="4A43C88F" w:rsidR="000E42AE" w:rsidRPr="000F5DD3" w:rsidRDefault="000E2EE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61A3AC9F" w14:textId="77777777" w:rsidR="000E42AE" w:rsidRPr="000F5DD3" w:rsidRDefault="000E42A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224639" w14:textId="77777777" w:rsidR="000E42AE" w:rsidRPr="000F5DD3" w:rsidRDefault="000E42A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4"/>
          </w:tcPr>
          <w:p w14:paraId="40ECD937" w14:textId="77777777" w:rsidR="000E42AE" w:rsidRPr="000F5DD3" w:rsidRDefault="000E42A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47AA" w:rsidRPr="000F5DD3" w14:paraId="083B532E" w14:textId="77777777" w:rsidTr="000E2EE7">
        <w:tc>
          <w:tcPr>
            <w:tcW w:w="4230" w:type="dxa"/>
          </w:tcPr>
          <w:p w14:paraId="50260910" w14:textId="77777777" w:rsidR="002E47AA" w:rsidRPr="000F5DD3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3" w:type="dxa"/>
          </w:tcPr>
          <w:p w14:paraId="5E369A61" w14:textId="258C9F07" w:rsidR="002E47AA" w:rsidRPr="000F5DD3" w:rsidRDefault="006A294E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FCD66D5" w14:textId="77777777" w:rsidR="002E47AA" w:rsidRPr="000F5DD3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5EEF34A" w14:textId="1FBE24A2" w:rsidR="002E47AA" w:rsidRPr="000F5DD3" w:rsidRDefault="006A294E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AF825BE" w14:textId="77777777" w:rsidR="002E47AA" w:rsidRPr="000F5DD3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0CCCA4EC" w14:textId="59238976" w:rsidR="002E47AA" w:rsidRPr="000F5DD3" w:rsidRDefault="006A294E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1DF9C5F" w14:textId="77777777" w:rsidR="002E47AA" w:rsidRPr="000F5DD3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A7EA98D" w14:textId="37E9111F" w:rsidR="002E47AA" w:rsidRPr="000F5DD3" w:rsidRDefault="006A294E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71F5E" w:rsidRPr="000F5DD3" w14:paraId="184CB90A" w14:textId="77777777" w:rsidTr="000E2EE7">
        <w:trPr>
          <w:trHeight w:hRule="exact" w:val="362"/>
        </w:trPr>
        <w:tc>
          <w:tcPr>
            <w:tcW w:w="4230" w:type="dxa"/>
          </w:tcPr>
          <w:p w14:paraId="66F2ADBA" w14:textId="77777777" w:rsidR="00671F5E" w:rsidRPr="000F5DD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2" w:type="dxa"/>
            <w:gridSpan w:val="8"/>
          </w:tcPr>
          <w:p w14:paraId="06FFA43F" w14:textId="77777777" w:rsidR="00671F5E" w:rsidRPr="000F5DD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71F5E" w:rsidRPr="000F5DD3" w14:paraId="00F5BECD" w14:textId="77777777" w:rsidTr="000E2EE7">
        <w:tc>
          <w:tcPr>
            <w:tcW w:w="4230" w:type="dxa"/>
          </w:tcPr>
          <w:p w14:paraId="5263784B" w14:textId="77777777" w:rsidR="00671F5E" w:rsidRPr="000F5DD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3" w:type="dxa"/>
          </w:tcPr>
          <w:p w14:paraId="4D0AAFE9" w14:textId="77777777" w:rsidR="00671F5E" w:rsidRPr="000F5DD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B4F3E" w14:textId="77777777" w:rsidR="00671F5E" w:rsidRPr="000F5DD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2EBCFF3" w14:textId="77777777" w:rsidR="00671F5E" w:rsidRPr="000F5DD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954943" w14:textId="77777777" w:rsidR="00671F5E" w:rsidRPr="000F5DD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9285AB9" w14:textId="77777777" w:rsidR="00671F5E" w:rsidRPr="000F5DD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3C2D2B59" w14:textId="77777777" w:rsidR="00671F5E" w:rsidRPr="000F5DD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BE4BB64" w14:textId="77777777" w:rsidR="00671F5E" w:rsidRPr="000F5DD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294E" w:rsidRPr="000F5DD3" w14:paraId="7E57A9D4" w14:textId="77777777" w:rsidTr="000E2EE7">
        <w:tc>
          <w:tcPr>
            <w:tcW w:w="4230" w:type="dxa"/>
          </w:tcPr>
          <w:p w14:paraId="6EA57F48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43" w:type="dxa"/>
          </w:tcPr>
          <w:p w14:paraId="5E10F1EE" w14:textId="0E8D8C24" w:rsidR="006A294E" w:rsidRPr="000F5DD3" w:rsidRDefault="00565D99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1E17BE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C81BD85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8508DED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561AB8B" w14:textId="282772A3" w:rsidR="006A294E" w:rsidRPr="000F5DD3" w:rsidRDefault="00331EB2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62,186</w:t>
            </w:r>
          </w:p>
        </w:tc>
        <w:tc>
          <w:tcPr>
            <w:tcW w:w="279" w:type="dxa"/>
            <w:gridSpan w:val="2"/>
          </w:tcPr>
          <w:p w14:paraId="4EFEC372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E9CBEFD" w14:textId="5EB55C53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38,378</w:t>
            </w:r>
          </w:p>
        </w:tc>
      </w:tr>
      <w:tr w:rsidR="006A294E" w:rsidRPr="000F5DD3" w14:paraId="0E4394E8" w14:textId="77777777" w:rsidTr="000E2EE7">
        <w:tc>
          <w:tcPr>
            <w:tcW w:w="4230" w:type="dxa"/>
          </w:tcPr>
          <w:p w14:paraId="041B1385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43" w:type="dxa"/>
          </w:tcPr>
          <w:p w14:paraId="1DC87F34" w14:textId="67460569" w:rsidR="006A294E" w:rsidRPr="000F5DD3" w:rsidRDefault="00565D99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C4B5F9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2885E142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31F659D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689FA32" w14:textId="35300D96" w:rsidR="006A294E" w:rsidRPr="000F5DD3" w:rsidRDefault="00331EB2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5,0</w:t>
            </w:r>
            <w:r w:rsidR="00D42BD0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279" w:type="dxa"/>
            <w:gridSpan w:val="2"/>
          </w:tcPr>
          <w:p w14:paraId="065038EB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EA4404C" w14:textId="1922279B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4,554</w:t>
            </w:r>
          </w:p>
        </w:tc>
      </w:tr>
      <w:tr w:rsidR="006A294E" w:rsidRPr="000F5DD3" w14:paraId="247CDEA2" w14:textId="77777777" w:rsidTr="000E2EE7">
        <w:tc>
          <w:tcPr>
            <w:tcW w:w="4230" w:type="dxa"/>
          </w:tcPr>
          <w:p w14:paraId="51B42DF8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43" w:type="dxa"/>
          </w:tcPr>
          <w:p w14:paraId="08546AF3" w14:textId="044A802A" w:rsidR="006A294E" w:rsidRPr="000F5DD3" w:rsidRDefault="00565D99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979650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376E5115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E295A30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375A8D2" w14:textId="74DF14C5" w:rsidR="006A294E" w:rsidRPr="000F5DD3" w:rsidRDefault="00331EB2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279" w:type="dxa"/>
            <w:gridSpan w:val="2"/>
          </w:tcPr>
          <w:p w14:paraId="43DA61C5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BE5A878" w14:textId="5732B200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6A294E" w:rsidRPr="000F5DD3" w14:paraId="2E52237C" w14:textId="77777777" w:rsidTr="000E2EE7">
        <w:trPr>
          <w:trHeight w:hRule="exact" w:val="288"/>
        </w:trPr>
        <w:tc>
          <w:tcPr>
            <w:tcW w:w="4230" w:type="dxa"/>
          </w:tcPr>
          <w:p w14:paraId="6575BAED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7090FA46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DE4A04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5ECA3539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68A746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FE5DA8E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0FFE6749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DCD0C00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294E" w:rsidRPr="000F5DD3" w14:paraId="109B1DE3" w14:textId="77777777" w:rsidTr="000E2EE7">
        <w:tc>
          <w:tcPr>
            <w:tcW w:w="4230" w:type="dxa"/>
          </w:tcPr>
          <w:p w14:paraId="3B263678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43" w:type="dxa"/>
          </w:tcPr>
          <w:p w14:paraId="44047F1F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8DA6D1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0445A8F9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01479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9CE52C2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4B498610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EA8E662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294E" w:rsidRPr="000F5DD3" w14:paraId="2B358FBD" w14:textId="77777777" w:rsidTr="000E2EE7">
        <w:trPr>
          <w:trHeight w:val="362"/>
        </w:trPr>
        <w:tc>
          <w:tcPr>
            <w:tcW w:w="4230" w:type="dxa"/>
          </w:tcPr>
          <w:p w14:paraId="29D6509A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43" w:type="dxa"/>
          </w:tcPr>
          <w:p w14:paraId="1DDEF432" w14:textId="13098EE5" w:rsidR="006A294E" w:rsidRPr="000F5DD3" w:rsidRDefault="005C5B8F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3,554,236</w:t>
            </w:r>
          </w:p>
        </w:tc>
        <w:tc>
          <w:tcPr>
            <w:tcW w:w="270" w:type="dxa"/>
          </w:tcPr>
          <w:p w14:paraId="0D4AEA40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0E0942B0" w14:textId="287113E0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2,600,988</w:t>
            </w:r>
          </w:p>
        </w:tc>
        <w:tc>
          <w:tcPr>
            <w:tcW w:w="270" w:type="dxa"/>
          </w:tcPr>
          <w:p w14:paraId="14501E93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0B1AF90" w14:textId="75B7BAF0" w:rsidR="006A294E" w:rsidRPr="000F5DD3" w:rsidRDefault="00F207BD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3,537,089</w:t>
            </w:r>
          </w:p>
        </w:tc>
        <w:tc>
          <w:tcPr>
            <w:tcW w:w="279" w:type="dxa"/>
            <w:gridSpan w:val="2"/>
          </w:tcPr>
          <w:p w14:paraId="1BA91011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FDA0D1B" w14:textId="06916251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2,592,659</w:t>
            </w:r>
          </w:p>
        </w:tc>
      </w:tr>
      <w:tr w:rsidR="006A294E" w:rsidRPr="000F5DD3" w14:paraId="5DD51CC7" w14:textId="77777777" w:rsidTr="000E2EE7">
        <w:tc>
          <w:tcPr>
            <w:tcW w:w="4230" w:type="dxa"/>
          </w:tcPr>
          <w:p w14:paraId="40D811B6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1143" w:type="dxa"/>
          </w:tcPr>
          <w:p w14:paraId="3C2C5AF8" w14:textId="79A6CC62" w:rsidR="006A294E" w:rsidRPr="000F5DD3" w:rsidRDefault="005C5B8F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6,705</w:t>
            </w:r>
          </w:p>
        </w:tc>
        <w:tc>
          <w:tcPr>
            <w:tcW w:w="270" w:type="dxa"/>
          </w:tcPr>
          <w:p w14:paraId="0CAAAC7F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AA833CB" w14:textId="43D4657E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1,985</w:t>
            </w:r>
          </w:p>
        </w:tc>
        <w:tc>
          <w:tcPr>
            <w:tcW w:w="270" w:type="dxa"/>
          </w:tcPr>
          <w:p w14:paraId="71D7BA4D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C1307B7" w14:textId="698E4C72" w:rsidR="006A294E" w:rsidRPr="000F5DD3" w:rsidRDefault="00F207BD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6,705</w:t>
            </w:r>
          </w:p>
        </w:tc>
        <w:tc>
          <w:tcPr>
            <w:tcW w:w="279" w:type="dxa"/>
            <w:gridSpan w:val="2"/>
          </w:tcPr>
          <w:p w14:paraId="011BFF7B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A24B8DF" w14:textId="412540CF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1,985</w:t>
            </w:r>
          </w:p>
        </w:tc>
      </w:tr>
      <w:tr w:rsidR="006A294E" w:rsidRPr="000F5DD3" w14:paraId="508CAF13" w14:textId="77777777" w:rsidTr="000E2EE7">
        <w:tc>
          <w:tcPr>
            <w:tcW w:w="4230" w:type="dxa"/>
          </w:tcPr>
          <w:p w14:paraId="53BDD47F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</w:tcPr>
          <w:p w14:paraId="348DF856" w14:textId="1E11F6BC" w:rsidR="006A294E" w:rsidRPr="000F5DD3" w:rsidRDefault="000C4D13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5,130</w:t>
            </w:r>
          </w:p>
        </w:tc>
        <w:tc>
          <w:tcPr>
            <w:tcW w:w="270" w:type="dxa"/>
          </w:tcPr>
          <w:p w14:paraId="457CB9CF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CF10760" w14:textId="191499F0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6,527</w:t>
            </w:r>
          </w:p>
        </w:tc>
        <w:tc>
          <w:tcPr>
            <w:tcW w:w="270" w:type="dxa"/>
          </w:tcPr>
          <w:p w14:paraId="25B4CB2A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3E2C335" w14:textId="6A4374FB" w:rsidR="006A294E" w:rsidRPr="000F5DD3" w:rsidRDefault="00F207BD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3,771</w:t>
            </w:r>
          </w:p>
        </w:tc>
        <w:tc>
          <w:tcPr>
            <w:tcW w:w="279" w:type="dxa"/>
            <w:gridSpan w:val="2"/>
          </w:tcPr>
          <w:p w14:paraId="4D677D87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6478381" w14:textId="6604785E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5,312</w:t>
            </w:r>
          </w:p>
        </w:tc>
      </w:tr>
      <w:tr w:rsidR="006A294E" w:rsidRPr="000F5DD3" w14:paraId="23C175B3" w14:textId="77777777" w:rsidTr="000E2EE7">
        <w:tc>
          <w:tcPr>
            <w:tcW w:w="4230" w:type="dxa"/>
          </w:tcPr>
          <w:p w14:paraId="4025431F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43" w:type="dxa"/>
          </w:tcPr>
          <w:p w14:paraId="708CC038" w14:textId="3B8F1676" w:rsidR="006A294E" w:rsidRPr="000F5DD3" w:rsidRDefault="000C4D13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25,033</w:t>
            </w:r>
          </w:p>
        </w:tc>
        <w:tc>
          <w:tcPr>
            <w:tcW w:w="270" w:type="dxa"/>
          </w:tcPr>
          <w:p w14:paraId="62B71AE1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58F115E" w14:textId="4683DCA4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28,166</w:t>
            </w:r>
          </w:p>
        </w:tc>
        <w:tc>
          <w:tcPr>
            <w:tcW w:w="270" w:type="dxa"/>
          </w:tcPr>
          <w:p w14:paraId="7C99FEA3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ACABBF6" w14:textId="280AE7E3" w:rsidR="006A294E" w:rsidRPr="000F5DD3" w:rsidRDefault="00F207BD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25,033</w:t>
            </w:r>
          </w:p>
        </w:tc>
        <w:tc>
          <w:tcPr>
            <w:tcW w:w="279" w:type="dxa"/>
            <w:gridSpan w:val="2"/>
          </w:tcPr>
          <w:p w14:paraId="0E9992E1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4A4724B" w14:textId="6613529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28,166</w:t>
            </w:r>
          </w:p>
        </w:tc>
      </w:tr>
      <w:tr w:rsidR="006A294E" w:rsidRPr="000F5DD3" w14:paraId="06C8A4A4" w14:textId="77777777" w:rsidTr="000E2EE7">
        <w:tc>
          <w:tcPr>
            <w:tcW w:w="4230" w:type="dxa"/>
          </w:tcPr>
          <w:p w14:paraId="4FCD0E52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43" w:type="dxa"/>
          </w:tcPr>
          <w:p w14:paraId="08AB45C5" w14:textId="123301FB" w:rsidR="006A294E" w:rsidRPr="000F5DD3" w:rsidRDefault="000C4D13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F782A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82A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270" w:type="dxa"/>
          </w:tcPr>
          <w:p w14:paraId="2DA05236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A7EAB91" w14:textId="5EB7E7FC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510,367</w:t>
            </w:r>
          </w:p>
        </w:tc>
        <w:tc>
          <w:tcPr>
            <w:tcW w:w="270" w:type="dxa"/>
          </w:tcPr>
          <w:p w14:paraId="6888E497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6B66C10" w14:textId="2FDF80D1" w:rsidR="006A294E" w:rsidRPr="000F5DD3" w:rsidRDefault="00F207BD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F782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F782A" w:rsidRPr="002F782A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2F78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82A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279" w:type="dxa"/>
            <w:gridSpan w:val="2"/>
          </w:tcPr>
          <w:p w14:paraId="7F5CA1A3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FB1E5C6" w14:textId="567C7D0D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510,367</w:t>
            </w:r>
          </w:p>
        </w:tc>
      </w:tr>
      <w:tr w:rsidR="006A294E" w:rsidRPr="000F5DD3" w14:paraId="10144B49" w14:textId="77777777" w:rsidTr="000E2EE7">
        <w:tc>
          <w:tcPr>
            <w:tcW w:w="4230" w:type="dxa"/>
          </w:tcPr>
          <w:p w14:paraId="5A60D489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43" w:type="dxa"/>
          </w:tcPr>
          <w:p w14:paraId="4FC66502" w14:textId="05FA51B0" w:rsidR="006A294E" w:rsidRPr="000F5DD3" w:rsidRDefault="000C4D13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1,168</w:t>
            </w:r>
          </w:p>
        </w:tc>
        <w:tc>
          <w:tcPr>
            <w:tcW w:w="270" w:type="dxa"/>
          </w:tcPr>
          <w:p w14:paraId="091DE462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ACF313B" w14:textId="7E685C5D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1,734</w:t>
            </w:r>
          </w:p>
        </w:tc>
        <w:tc>
          <w:tcPr>
            <w:tcW w:w="270" w:type="dxa"/>
          </w:tcPr>
          <w:p w14:paraId="59A09606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0A84C1C" w14:textId="150AD3C4" w:rsidR="006A294E" w:rsidRPr="000F5DD3" w:rsidRDefault="00F207BD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1,168</w:t>
            </w:r>
          </w:p>
        </w:tc>
        <w:tc>
          <w:tcPr>
            <w:tcW w:w="279" w:type="dxa"/>
            <w:gridSpan w:val="2"/>
          </w:tcPr>
          <w:p w14:paraId="537C7F2D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A27B33E" w14:textId="3904B69E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1,734</w:t>
            </w:r>
          </w:p>
        </w:tc>
      </w:tr>
      <w:tr w:rsidR="006A294E" w:rsidRPr="000F5DD3" w14:paraId="4D8E6A81" w14:textId="77777777" w:rsidTr="000E2EE7">
        <w:tc>
          <w:tcPr>
            <w:tcW w:w="4230" w:type="dxa"/>
          </w:tcPr>
          <w:p w14:paraId="7598E95C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43" w:type="dxa"/>
          </w:tcPr>
          <w:p w14:paraId="063D7752" w14:textId="4952FF29" w:rsidR="006A294E" w:rsidRPr="000F5DD3" w:rsidRDefault="000C4D13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49,333</w:t>
            </w:r>
          </w:p>
        </w:tc>
        <w:tc>
          <w:tcPr>
            <w:tcW w:w="270" w:type="dxa"/>
          </w:tcPr>
          <w:p w14:paraId="7F1732DE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80763B0" w14:textId="6337EBE5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34,354</w:t>
            </w:r>
          </w:p>
        </w:tc>
        <w:tc>
          <w:tcPr>
            <w:tcW w:w="270" w:type="dxa"/>
          </w:tcPr>
          <w:p w14:paraId="0E88264A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831A613" w14:textId="7255D060" w:rsidR="006A294E" w:rsidRPr="000F5DD3" w:rsidRDefault="005C5B8F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49,333</w:t>
            </w:r>
          </w:p>
        </w:tc>
        <w:tc>
          <w:tcPr>
            <w:tcW w:w="279" w:type="dxa"/>
            <w:gridSpan w:val="2"/>
          </w:tcPr>
          <w:p w14:paraId="43BCDB6D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F3ACB1A" w14:textId="6B61FEB5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34,354</w:t>
            </w:r>
          </w:p>
        </w:tc>
      </w:tr>
      <w:tr w:rsidR="006A294E" w:rsidRPr="000F5DD3" w14:paraId="69870CBF" w14:textId="77777777" w:rsidTr="000E2EE7">
        <w:tc>
          <w:tcPr>
            <w:tcW w:w="4230" w:type="dxa"/>
          </w:tcPr>
          <w:p w14:paraId="6B98AA55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143" w:type="dxa"/>
          </w:tcPr>
          <w:p w14:paraId="5ACB660E" w14:textId="0CDF35BA" w:rsidR="006A294E" w:rsidRPr="000F5DD3" w:rsidRDefault="000C4D13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270" w:type="dxa"/>
          </w:tcPr>
          <w:p w14:paraId="48170592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63D8DC1" w14:textId="01CDB181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70" w:type="dxa"/>
          </w:tcPr>
          <w:p w14:paraId="7273E52D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32BD4CC" w14:textId="0B7DC5AE" w:rsidR="006A294E" w:rsidRPr="000F5DD3" w:rsidRDefault="005C5B8F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279" w:type="dxa"/>
            <w:gridSpan w:val="2"/>
          </w:tcPr>
          <w:p w14:paraId="238F9437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635D05B" w14:textId="185C53C0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</w:tr>
      <w:tr w:rsidR="006A294E" w:rsidRPr="000F5DD3" w14:paraId="08775830" w14:textId="77777777" w:rsidTr="000E2EE7">
        <w:tc>
          <w:tcPr>
            <w:tcW w:w="4230" w:type="dxa"/>
          </w:tcPr>
          <w:p w14:paraId="7D00E57B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2670A7AE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DD8BC3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047919B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A9B203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D1EFA9A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6880B3CB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C7E6863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294E" w:rsidRPr="000F5DD3" w14:paraId="019D13A5" w14:textId="77777777" w:rsidTr="000E2EE7">
        <w:tc>
          <w:tcPr>
            <w:tcW w:w="4230" w:type="dxa"/>
          </w:tcPr>
          <w:p w14:paraId="657EE215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43" w:type="dxa"/>
          </w:tcPr>
          <w:p w14:paraId="4FB425C1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94D0E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EADFA29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2DC32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2A65A2F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12DE85C2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DBE1E4B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294E" w:rsidRPr="000F5DD3" w14:paraId="7AB4EA4A" w14:textId="77777777" w:rsidTr="000E2EE7">
        <w:tc>
          <w:tcPr>
            <w:tcW w:w="4230" w:type="dxa"/>
          </w:tcPr>
          <w:p w14:paraId="02073FBE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43" w:type="dxa"/>
          </w:tcPr>
          <w:p w14:paraId="6B25023C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D3B591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5E926E9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868B10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091DD85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14:paraId="06EC2923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CF2D3D2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A294E" w:rsidRPr="000F5DD3" w14:paraId="03925397" w14:textId="77777777" w:rsidTr="000E2EE7">
        <w:tc>
          <w:tcPr>
            <w:tcW w:w="4230" w:type="dxa"/>
          </w:tcPr>
          <w:p w14:paraId="5D1932F5" w14:textId="4E43F648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 w:firstLine="22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 ผลประโยชน์ระยะสั้นของพนักงาน</w:t>
            </w:r>
          </w:p>
        </w:tc>
        <w:tc>
          <w:tcPr>
            <w:tcW w:w="1143" w:type="dxa"/>
          </w:tcPr>
          <w:p w14:paraId="2AC4B96C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0A2499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82ADC8C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5BADF7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B2DC508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65EC97C0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0868468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294E" w:rsidRPr="000F5DD3" w14:paraId="3D33432D" w14:textId="77777777" w:rsidTr="000E2EE7">
        <w:tc>
          <w:tcPr>
            <w:tcW w:w="4230" w:type="dxa"/>
          </w:tcPr>
          <w:p w14:paraId="098D1245" w14:textId="1FF259EE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 w:firstLine="22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 xml:space="preserve">   (รวมค่าตอบแทนกรรมการ)</w:t>
            </w:r>
          </w:p>
        </w:tc>
        <w:tc>
          <w:tcPr>
            <w:tcW w:w="1143" w:type="dxa"/>
          </w:tcPr>
          <w:p w14:paraId="04029E70" w14:textId="69569ED4" w:rsidR="006A294E" w:rsidRPr="000F5DD3" w:rsidRDefault="000C4D13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60,178</w:t>
            </w:r>
          </w:p>
        </w:tc>
        <w:tc>
          <w:tcPr>
            <w:tcW w:w="270" w:type="dxa"/>
          </w:tcPr>
          <w:p w14:paraId="7384D918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A896694" w14:textId="651F8AFD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47,734</w:t>
            </w:r>
          </w:p>
        </w:tc>
        <w:tc>
          <w:tcPr>
            <w:tcW w:w="270" w:type="dxa"/>
          </w:tcPr>
          <w:p w14:paraId="14311528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A056DC2" w14:textId="35C484E3" w:rsidR="006A294E" w:rsidRPr="000F5DD3" w:rsidRDefault="000C4D13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56,774</w:t>
            </w:r>
          </w:p>
        </w:tc>
        <w:tc>
          <w:tcPr>
            <w:tcW w:w="279" w:type="dxa"/>
            <w:gridSpan w:val="2"/>
          </w:tcPr>
          <w:p w14:paraId="7D50773A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2FADE6A" w14:textId="23E0D6AC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45,130</w:t>
            </w:r>
          </w:p>
        </w:tc>
      </w:tr>
      <w:tr w:rsidR="006A294E" w:rsidRPr="000F5DD3" w14:paraId="72A5602A" w14:textId="77777777" w:rsidTr="000E2EE7">
        <w:tc>
          <w:tcPr>
            <w:tcW w:w="4230" w:type="dxa"/>
          </w:tcPr>
          <w:p w14:paraId="72A4F7CD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ผลประโยชน์หลังออกจากงาน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DC3673D" w14:textId="33145416" w:rsidR="006A294E" w:rsidRPr="000F5DD3" w:rsidRDefault="000C4D13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1,365</w:t>
            </w:r>
          </w:p>
        </w:tc>
        <w:tc>
          <w:tcPr>
            <w:tcW w:w="270" w:type="dxa"/>
          </w:tcPr>
          <w:p w14:paraId="0C5C5B11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E1E4EBA" w14:textId="2AE12089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1,660</w:t>
            </w:r>
          </w:p>
        </w:tc>
        <w:tc>
          <w:tcPr>
            <w:tcW w:w="270" w:type="dxa"/>
          </w:tcPr>
          <w:p w14:paraId="7BBF0E35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B9102E2" w14:textId="79091D16" w:rsidR="006A294E" w:rsidRPr="000F5DD3" w:rsidRDefault="000D1288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1,310</w:t>
            </w:r>
          </w:p>
        </w:tc>
        <w:tc>
          <w:tcPr>
            <w:tcW w:w="279" w:type="dxa"/>
            <w:gridSpan w:val="2"/>
          </w:tcPr>
          <w:p w14:paraId="35288D37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FBE4D38" w14:textId="025CC1E5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1,624</w:t>
            </w:r>
          </w:p>
        </w:tc>
      </w:tr>
      <w:tr w:rsidR="006A294E" w:rsidRPr="000F5DD3" w14:paraId="15428F45" w14:textId="77777777" w:rsidTr="000E2EE7">
        <w:tc>
          <w:tcPr>
            <w:tcW w:w="4230" w:type="dxa"/>
          </w:tcPr>
          <w:p w14:paraId="4D673127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AD595CA" w14:textId="3F4A79B5" w:rsidR="006A294E" w:rsidRPr="000F5DD3" w:rsidRDefault="000D1288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61,543</w:t>
            </w:r>
          </w:p>
        </w:tc>
        <w:tc>
          <w:tcPr>
            <w:tcW w:w="270" w:type="dxa"/>
          </w:tcPr>
          <w:p w14:paraId="3EE01A15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6557E35" w14:textId="26CDD4B9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49,394</w:t>
            </w:r>
          </w:p>
        </w:tc>
        <w:tc>
          <w:tcPr>
            <w:tcW w:w="270" w:type="dxa"/>
          </w:tcPr>
          <w:p w14:paraId="08D78449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EFA8D81" w14:textId="1C8641C9" w:rsidR="006A294E" w:rsidRPr="000F5DD3" w:rsidRDefault="000D1288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58,084</w:t>
            </w:r>
          </w:p>
        </w:tc>
        <w:tc>
          <w:tcPr>
            <w:tcW w:w="279" w:type="dxa"/>
            <w:gridSpan w:val="2"/>
          </w:tcPr>
          <w:p w14:paraId="7D137569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6E8C3E65" w14:textId="4B68402E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46,754</w:t>
            </w:r>
          </w:p>
        </w:tc>
      </w:tr>
    </w:tbl>
    <w:p w14:paraId="357F172B" w14:textId="77777777" w:rsidR="00251292" w:rsidRPr="000F5DD3" w:rsidRDefault="00251292" w:rsidP="006C6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27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67A8A2F0" w14:textId="77777777" w:rsidR="00AD7B8E" w:rsidRPr="000F5DD3" w:rsidRDefault="005D22D0" w:rsidP="0018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27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</w:rPr>
        <w:tab/>
      </w:r>
    </w:p>
    <w:p w14:paraId="4B7FB49E" w14:textId="77777777" w:rsidR="00AD7B8E" w:rsidRPr="000F5DD3" w:rsidRDefault="00AD7B8E" w:rsidP="0018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27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7D40ECA8" w14:textId="77777777" w:rsidR="00AD7B8E" w:rsidRPr="000F5DD3" w:rsidRDefault="00AD7B8E" w:rsidP="0018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27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3EC3F260" w14:textId="77777777" w:rsidR="00AD7B8E" w:rsidRPr="000F5DD3" w:rsidRDefault="00AD7B8E" w:rsidP="0018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27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7E3624C3" w14:textId="77777777" w:rsidR="00DA3D92" w:rsidRPr="000F5DD3" w:rsidRDefault="00DA3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</w:rPr>
        <w:br w:type="page"/>
      </w:r>
    </w:p>
    <w:p w14:paraId="7E2D4F83" w14:textId="5605B9FF" w:rsidR="00AD7B8E" w:rsidRPr="000F5DD3" w:rsidRDefault="00014212" w:rsidP="00524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270"/>
        </w:tabs>
        <w:spacing w:line="240" w:lineRule="auto"/>
        <w:ind w:right="-43" w:firstLine="540"/>
        <w:jc w:val="both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</w:t>
      </w:r>
      <w:r w:rsidR="000E42AE" w:rsidRPr="000F5DD3">
        <w:rPr>
          <w:rFonts w:asciiTheme="majorBidi" w:hAnsiTheme="majorBidi" w:cstheme="majorBidi"/>
          <w:sz w:val="30"/>
          <w:szCs w:val="30"/>
          <w:cs/>
        </w:rPr>
        <w:t>กับบุคคลหรือกิจการที่เกี่ยวข้องกัน</w:t>
      </w:r>
      <w:r w:rsidR="007474E0" w:rsidRPr="000F5DD3">
        <w:rPr>
          <w:rFonts w:asciiTheme="majorBidi" w:hAnsiTheme="majorBidi" w:cstheme="majorBidi"/>
          <w:sz w:val="30"/>
          <w:szCs w:val="30"/>
          <w:cs/>
        </w:rPr>
        <w:t xml:space="preserve"> ณ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วันที่ </w:t>
      </w:r>
      <w:r w:rsidR="0032666B" w:rsidRPr="000F5DD3">
        <w:rPr>
          <w:rFonts w:asciiTheme="majorBidi" w:hAnsiTheme="majorBidi" w:cstheme="majorBidi"/>
          <w:sz w:val="30"/>
          <w:szCs w:val="30"/>
        </w:rPr>
        <w:t>31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ธันวาคม มีดังนี้</w:t>
      </w:r>
    </w:p>
    <w:p w14:paraId="2B504C67" w14:textId="26FBF69D" w:rsidR="000E42AE" w:rsidRPr="000F5DD3" w:rsidRDefault="000E42A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453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143"/>
        <w:gridCol w:w="1170"/>
        <w:gridCol w:w="270"/>
        <w:gridCol w:w="1080"/>
        <w:gridCol w:w="270"/>
        <w:gridCol w:w="1170"/>
        <w:gridCol w:w="270"/>
        <w:gridCol w:w="1080"/>
      </w:tblGrid>
      <w:tr w:rsidR="00B31FEB" w:rsidRPr="000F5DD3" w14:paraId="2884CE4F" w14:textId="77777777" w:rsidTr="0072631B">
        <w:tc>
          <w:tcPr>
            <w:tcW w:w="4143" w:type="dxa"/>
          </w:tcPr>
          <w:p w14:paraId="03C79AB6" w14:textId="0736C725" w:rsidR="00B31FEB" w:rsidRPr="000F5DD3" w:rsidRDefault="00B31FEB" w:rsidP="00B31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2520" w:type="dxa"/>
            <w:gridSpan w:val="3"/>
          </w:tcPr>
          <w:p w14:paraId="1B86F4BD" w14:textId="77777777" w:rsidR="00B31FEB" w:rsidRPr="000F5DD3" w:rsidRDefault="00B31FEB" w:rsidP="00B31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367A81D" w14:textId="77777777" w:rsidR="00B31FEB" w:rsidRPr="000F5DD3" w:rsidRDefault="00B31FEB" w:rsidP="00B31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AA935E1" w14:textId="77777777" w:rsidR="00B31FEB" w:rsidRPr="000F5DD3" w:rsidRDefault="00B31FEB" w:rsidP="00B31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1FEB" w:rsidRPr="000F5DD3" w14:paraId="492A0BDF" w14:textId="77777777" w:rsidTr="0072631B">
        <w:tc>
          <w:tcPr>
            <w:tcW w:w="4143" w:type="dxa"/>
          </w:tcPr>
          <w:p w14:paraId="09EB70D0" w14:textId="187BFFB5" w:rsidR="00B31FEB" w:rsidRPr="000F5DD3" w:rsidRDefault="00B31FEB" w:rsidP="00B31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ณ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วันที่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28539350" w14:textId="5DE32A63" w:rsidR="00B31FEB" w:rsidRPr="000F5DD3" w:rsidRDefault="00B31FEB" w:rsidP="00B31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9471CEF" w14:textId="77777777" w:rsidR="00B31FEB" w:rsidRPr="000F5DD3" w:rsidRDefault="00B31FEB" w:rsidP="00B31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2DD17F" w14:textId="3C12F5A5" w:rsidR="00B31FEB" w:rsidRPr="000F5DD3" w:rsidRDefault="00B31FEB" w:rsidP="00B31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0CAB25B" w14:textId="77777777" w:rsidR="00B31FEB" w:rsidRPr="000F5DD3" w:rsidRDefault="00B31FEB" w:rsidP="00B31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290FE4" w14:textId="42BF2BCA" w:rsidR="00B31FEB" w:rsidRPr="000F5DD3" w:rsidRDefault="00B31FEB" w:rsidP="00B31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1539EEE" w14:textId="77777777" w:rsidR="00B31FEB" w:rsidRPr="000F5DD3" w:rsidRDefault="00B31FEB" w:rsidP="00B31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4F4A4" w14:textId="55764947" w:rsidR="00B31FEB" w:rsidRPr="000F5DD3" w:rsidRDefault="00B31FEB" w:rsidP="00B31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5354F" w:rsidRPr="000F5DD3" w14:paraId="1DB12962" w14:textId="77777777" w:rsidTr="0072631B">
        <w:tc>
          <w:tcPr>
            <w:tcW w:w="4143" w:type="dxa"/>
          </w:tcPr>
          <w:p w14:paraId="00425378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0B88E476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320ED" w:rsidRPr="000F5DD3" w14:paraId="375B8C36" w14:textId="77777777" w:rsidTr="0072631B">
        <w:tc>
          <w:tcPr>
            <w:tcW w:w="4143" w:type="dxa"/>
          </w:tcPr>
          <w:p w14:paraId="04603CFC" w14:textId="24F9E1BA" w:rsidR="005320ED" w:rsidRPr="000F5DD3" w:rsidRDefault="005320ED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310" w:type="dxa"/>
            <w:gridSpan w:val="7"/>
          </w:tcPr>
          <w:p w14:paraId="7B103203" w14:textId="77777777" w:rsidR="005320ED" w:rsidRPr="000F5DD3" w:rsidRDefault="005320ED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6A294E" w:rsidRPr="000F5DD3" w14:paraId="51F8802B" w14:textId="77777777" w:rsidTr="0072631B">
        <w:tc>
          <w:tcPr>
            <w:tcW w:w="4143" w:type="dxa"/>
          </w:tcPr>
          <w:p w14:paraId="308D6464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B512C14" w14:textId="41F8AE0B" w:rsidR="006A294E" w:rsidRPr="000F5DD3" w:rsidRDefault="00DE5C0A" w:rsidP="0005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14D1FF" w14:textId="77777777" w:rsidR="006A294E" w:rsidRPr="000F5DD3" w:rsidRDefault="006A294E" w:rsidP="00DE5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C8F3D0" w14:textId="37722865" w:rsidR="006A294E" w:rsidRPr="000F5DD3" w:rsidRDefault="006A294E" w:rsidP="0005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3E33AD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5147C5" w14:textId="14ABEB27" w:rsidR="006A294E" w:rsidRPr="000F5DD3" w:rsidRDefault="002D6C53" w:rsidP="0078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9,434</w:t>
            </w:r>
          </w:p>
        </w:tc>
        <w:tc>
          <w:tcPr>
            <w:tcW w:w="270" w:type="dxa"/>
          </w:tcPr>
          <w:p w14:paraId="6B3B14D3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9ACEB3" w14:textId="3163CE99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8,843</w:t>
            </w:r>
          </w:p>
        </w:tc>
      </w:tr>
      <w:tr w:rsidR="006A294E" w:rsidRPr="000F5DD3" w14:paraId="6B4B49F5" w14:textId="77777777" w:rsidTr="00646EAA">
        <w:tc>
          <w:tcPr>
            <w:tcW w:w="4143" w:type="dxa"/>
          </w:tcPr>
          <w:p w14:paraId="4559D4FA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center"/>
          </w:tcPr>
          <w:p w14:paraId="224C4F1E" w14:textId="45A71044" w:rsidR="006A294E" w:rsidRPr="000F5DD3" w:rsidRDefault="002D6C53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402,110</w:t>
            </w:r>
          </w:p>
        </w:tc>
        <w:tc>
          <w:tcPr>
            <w:tcW w:w="270" w:type="dxa"/>
          </w:tcPr>
          <w:p w14:paraId="6483F2A2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5002EA8" w14:textId="52C545E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429,910 </w:t>
            </w:r>
          </w:p>
        </w:tc>
        <w:tc>
          <w:tcPr>
            <w:tcW w:w="270" w:type="dxa"/>
          </w:tcPr>
          <w:p w14:paraId="630ABBE5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DD72A5E" w14:textId="7D58DE97" w:rsidR="006A294E" w:rsidRPr="000F5DD3" w:rsidRDefault="002D6C53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401,551</w:t>
            </w:r>
          </w:p>
        </w:tc>
        <w:tc>
          <w:tcPr>
            <w:tcW w:w="270" w:type="dxa"/>
          </w:tcPr>
          <w:p w14:paraId="32811A63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DDE1152" w14:textId="6DC5D92A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429,632 </w:t>
            </w:r>
          </w:p>
        </w:tc>
      </w:tr>
      <w:tr w:rsidR="006A294E" w:rsidRPr="000F5DD3" w14:paraId="6614E1E6" w14:textId="77777777" w:rsidTr="00646EAA">
        <w:tc>
          <w:tcPr>
            <w:tcW w:w="4143" w:type="dxa"/>
          </w:tcPr>
          <w:p w14:paraId="42612DAC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521E818" w14:textId="40084D38" w:rsidR="006A294E" w:rsidRPr="000F5DD3" w:rsidRDefault="00725349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402,110</w:t>
            </w:r>
          </w:p>
        </w:tc>
        <w:tc>
          <w:tcPr>
            <w:tcW w:w="270" w:type="dxa"/>
          </w:tcPr>
          <w:p w14:paraId="20D19492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33D7331" w14:textId="07670C8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429,910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778E397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3BFC197" w14:textId="4A54B9F1" w:rsidR="006A294E" w:rsidRPr="000F5DD3" w:rsidRDefault="002D6C53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410,985</w:t>
            </w:r>
          </w:p>
        </w:tc>
        <w:tc>
          <w:tcPr>
            <w:tcW w:w="270" w:type="dxa"/>
          </w:tcPr>
          <w:p w14:paraId="2E729E5D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E322DD3" w14:textId="74E0B6DB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438,475 </w:t>
            </w:r>
          </w:p>
        </w:tc>
      </w:tr>
      <w:tr w:rsidR="006A294E" w:rsidRPr="000F5DD3" w14:paraId="35BD69D1" w14:textId="77777777" w:rsidTr="0072631B">
        <w:tc>
          <w:tcPr>
            <w:tcW w:w="4143" w:type="dxa"/>
          </w:tcPr>
          <w:p w14:paraId="4A2B2446" w14:textId="2E13449D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1B6499" w14:textId="3F0B4DCC" w:rsidR="006A294E" w:rsidRPr="000F5DD3" w:rsidRDefault="002D6C53" w:rsidP="002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4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       (2)</w:t>
            </w:r>
          </w:p>
        </w:tc>
        <w:tc>
          <w:tcPr>
            <w:tcW w:w="270" w:type="dxa"/>
          </w:tcPr>
          <w:p w14:paraId="59EF333F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8DE6DB" w14:textId="30F62493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DE39C7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5B2F15" w14:textId="26B76AA9" w:rsidR="006A294E" w:rsidRPr="000F5DD3" w:rsidRDefault="00725349" w:rsidP="0078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70" w:type="dxa"/>
          </w:tcPr>
          <w:p w14:paraId="4329FD6A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EB9B9B" w14:textId="3A999512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294E" w:rsidRPr="000F5DD3" w14:paraId="6B02648A" w14:textId="77777777" w:rsidTr="00EE54A9">
        <w:trPr>
          <w:trHeight w:val="334"/>
        </w:trPr>
        <w:tc>
          <w:tcPr>
            <w:tcW w:w="4143" w:type="dxa"/>
          </w:tcPr>
          <w:p w14:paraId="3E914EF8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8F43FA" w14:textId="4824066A" w:rsidR="006A294E" w:rsidRPr="000F5DD3" w:rsidRDefault="002D6C53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402,108</w:t>
            </w:r>
          </w:p>
        </w:tc>
        <w:tc>
          <w:tcPr>
            <w:tcW w:w="270" w:type="dxa"/>
          </w:tcPr>
          <w:p w14:paraId="7E2FBD63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816A91" w14:textId="2AC75425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429,910</w:t>
            </w:r>
          </w:p>
        </w:tc>
        <w:tc>
          <w:tcPr>
            <w:tcW w:w="270" w:type="dxa"/>
          </w:tcPr>
          <w:p w14:paraId="67E1E9DB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D564B4" w14:textId="5B0D7249" w:rsidR="006A294E" w:rsidRPr="000F5DD3" w:rsidRDefault="00725349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410,983</w:t>
            </w:r>
          </w:p>
        </w:tc>
        <w:tc>
          <w:tcPr>
            <w:tcW w:w="270" w:type="dxa"/>
          </w:tcPr>
          <w:p w14:paraId="758527AD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501355" w14:textId="4DF5415C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438,475</w:t>
            </w:r>
          </w:p>
        </w:tc>
      </w:tr>
      <w:tr w:rsidR="006A294E" w:rsidRPr="000F5DD3" w14:paraId="05CC5B86" w14:textId="77777777" w:rsidTr="006A294E">
        <w:trPr>
          <w:trHeight w:val="30"/>
        </w:trPr>
        <w:tc>
          <w:tcPr>
            <w:tcW w:w="4143" w:type="dxa"/>
          </w:tcPr>
          <w:p w14:paraId="55D7F8F8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9771F3A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9F5EBCE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A6421B6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E6E4830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7D44A0F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629D53A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DE5D940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A294E" w:rsidRPr="000F5DD3" w14:paraId="0F4B65B1" w14:textId="77777777" w:rsidTr="0072631B">
        <w:tc>
          <w:tcPr>
            <w:tcW w:w="4143" w:type="dxa"/>
          </w:tcPr>
          <w:p w14:paraId="0BDFCD0B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0" w:name="_Hlk47814530"/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23C9DCAA" w14:textId="591D61D5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232C0B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5D6401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27B8B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DA3CAA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56364C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DFB38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294E" w:rsidRPr="000F5DD3" w14:paraId="7ED08473" w14:textId="77777777" w:rsidTr="00646EAA">
        <w:tc>
          <w:tcPr>
            <w:tcW w:w="4143" w:type="dxa"/>
          </w:tcPr>
          <w:p w14:paraId="5A8902AD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5389CB5" w14:textId="582469A2" w:rsidR="006A294E" w:rsidRPr="000F5DD3" w:rsidRDefault="00725349" w:rsidP="0078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77E0C13D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4623A2C" w14:textId="143B6402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  764 </w:t>
            </w:r>
          </w:p>
        </w:tc>
        <w:tc>
          <w:tcPr>
            <w:tcW w:w="270" w:type="dxa"/>
          </w:tcPr>
          <w:p w14:paraId="475E6AF2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C39B244" w14:textId="2BD5F31F" w:rsidR="006A294E" w:rsidRPr="000F5DD3" w:rsidRDefault="0000474D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70" w:type="dxa"/>
          </w:tcPr>
          <w:p w14:paraId="1C7880D8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5F3A367" w14:textId="2E6ED169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    621 </w:t>
            </w:r>
          </w:p>
        </w:tc>
      </w:tr>
      <w:tr w:rsidR="006A294E" w:rsidRPr="000F5DD3" w14:paraId="4B6ABF2F" w14:textId="77777777" w:rsidTr="00646EAA">
        <w:tc>
          <w:tcPr>
            <w:tcW w:w="4143" w:type="dxa"/>
          </w:tcPr>
          <w:p w14:paraId="20762E69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0DF24B8" w14:textId="26C9C128" w:rsidR="006A294E" w:rsidRPr="000F5DD3" w:rsidRDefault="00725349" w:rsidP="0078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3B9097FC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523832D" w14:textId="3573D2DB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764 </w:t>
            </w:r>
          </w:p>
        </w:tc>
        <w:tc>
          <w:tcPr>
            <w:tcW w:w="270" w:type="dxa"/>
          </w:tcPr>
          <w:p w14:paraId="2E6C2D04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707B9DD" w14:textId="0816CD24" w:rsidR="006A294E" w:rsidRPr="000F5DD3" w:rsidRDefault="0000474D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</w:t>
            </w:r>
          </w:p>
        </w:tc>
        <w:tc>
          <w:tcPr>
            <w:tcW w:w="270" w:type="dxa"/>
          </w:tcPr>
          <w:p w14:paraId="4E720ABB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81291A9" w14:textId="624A8589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621</w:t>
            </w:r>
            <w:r w:rsidRPr="000F5DD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294E" w:rsidRPr="000F5DD3" w14:paraId="13E56F42" w14:textId="77777777" w:rsidTr="0072631B">
        <w:tc>
          <w:tcPr>
            <w:tcW w:w="4143" w:type="dxa"/>
          </w:tcPr>
          <w:p w14:paraId="59355027" w14:textId="65748B7A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50DF74" w14:textId="5D29C6AB" w:rsidR="006A294E" w:rsidRPr="000F5DD3" w:rsidRDefault="00725349" w:rsidP="0078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270" w:type="dxa"/>
          </w:tcPr>
          <w:p w14:paraId="52994593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0EE98C" w14:textId="67C4B61B" w:rsidR="006A294E" w:rsidRPr="000F5DD3" w:rsidRDefault="006A294E" w:rsidP="0005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229533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C28A3C" w14:textId="1DA58F6A" w:rsidR="006A294E" w:rsidRPr="000F5DD3" w:rsidRDefault="0000474D" w:rsidP="0078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270" w:type="dxa"/>
          </w:tcPr>
          <w:p w14:paraId="673E0F4A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DD6E83" w14:textId="56FED51A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294E" w:rsidRPr="000F5DD3" w14:paraId="3C4CF992" w14:textId="77777777" w:rsidTr="0072631B">
        <w:tc>
          <w:tcPr>
            <w:tcW w:w="4143" w:type="dxa"/>
          </w:tcPr>
          <w:p w14:paraId="5F95A94E" w14:textId="38918805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8D10D2" w14:textId="1F2CACDE" w:rsidR="006A294E" w:rsidRPr="000F5DD3" w:rsidRDefault="0000474D" w:rsidP="00785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270" w:type="dxa"/>
          </w:tcPr>
          <w:p w14:paraId="3DCB08F4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23491D" w14:textId="7547CD3A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764</w:t>
            </w:r>
          </w:p>
        </w:tc>
        <w:tc>
          <w:tcPr>
            <w:tcW w:w="270" w:type="dxa"/>
          </w:tcPr>
          <w:p w14:paraId="31B8BA86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D86A1E" w14:textId="4D5BF384" w:rsidR="006A294E" w:rsidRPr="000F5DD3" w:rsidRDefault="0000474D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270" w:type="dxa"/>
          </w:tcPr>
          <w:p w14:paraId="076BC6A9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B0F8FE" w14:textId="48B52400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621</w:t>
            </w:r>
          </w:p>
        </w:tc>
      </w:tr>
      <w:bookmarkEnd w:id="0"/>
    </w:tbl>
    <w:p w14:paraId="2B30A21A" w14:textId="77777777" w:rsidR="0065354F" w:rsidRPr="000F5DD3" w:rsidRDefault="0065354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26"/>
        <w:gridCol w:w="961"/>
        <w:gridCol w:w="239"/>
        <w:gridCol w:w="974"/>
        <w:gridCol w:w="236"/>
        <w:gridCol w:w="1020"/>
        <w:gridCol w:w="242"/>
        <w:gridCol w:w="846"/>
        <w:gridCol w:w="276"/>
        <w:gridCol w:w="877"/>
        <w:gridCol w:w="291"/>
        <w:gridCol w:w="990"/>
      </w:tblGrid>
      <w:tr w:rsidR="0065354F" w:rsidRPr="000F5DD3" w14:paraId="2BF58EC2" w14:textId="77777777" w:rsidTr="001E05E5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2909B44E" w14:textId="3C446E78" w:rsidR="0065354F" w:rsidRPr="000F5DD3" w:rsidRDefault="00700F4E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174" w:type="dxa"/>
            <w:gridSpan w:val="3"/>
            <w:shd w:val="clear" w:color="auto" w:fill="auto"/>
            <w:vAlign w:val="bottom"/>
          </w:tcPr>
          <w:p w14:paraId="7456DE10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9201D3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42" w:type="dxa"/>
            <w:gridSpan w:val="7"/>
            <w:shd w:val="clear" w:color="auto" w:fill="auto"/>
            <w:vAlign w:val="bottom"/>
          </w:tcPr>
          <w:p w14:paraId="535CD8CA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65354F" w:rsidRPr="000F5DD3" w14:paraId="5F114BCA" w14:textId="77777777" w:rsidTr="001E05E5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067265FF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6DBF9FFB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B6950CC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24DA29D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764284B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86A951F" w14:textId="13FBF9B9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E791DD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DD3AFB1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D07DC11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1922596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5EB8A1D0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6C249CDA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3A238E7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" w:type="dxa"/>
          </w:tcPr>
          <w:p w14:paraId="116DCA5E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BF92076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F5F1E11" w14:textId="4A216570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5354F" w:rsidRPr="000F5DD3" w14:paraId="4179559F" w14:textId="77777777" w:rsidTr="001E05E5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35956784" w14:textId="20DF942E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FB0F258" w14:textId="30925A2C" w:rsidR="0065354F" w:rsidRPr="000F5DD3" w:rsidRDefault="006A294E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4DE713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1A673DC" w14:textId="473B9BBF" w:rsidR="0065354F" w:rsidRPr="000F5DD3" w:rsidRDefault="006A294E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B77BFD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F1C8B2C" w14:textId="4F993422" w:rsidR="0065354F" w:rsidRPr="000F5DD3" w:rsidRDefault="006A294E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513DDCB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630812D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2DD85951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FE73438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91" w:type="dxa"/>
          </w:tcPr>
          <w:p w14:paraId="43CB203C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2A07A1B" w14:textId="0F76EEFD" w:rsidR="0065354F" w:rsidRPr="000F5DD3" w:rsidRDefault="006A294E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5354F" w:rsidRPr="000F5DD3" w14:paraId="180EEC43" w14:textId="77777777" w:rsidTr="001E05E5">
        <w:trPr>
          <w:tblHeader/>
        </w:trPr>
        <w:tc>
          <w:tcPr>
            <w:tcW w:w="2326" w:type="dxa"/>
            <w:shd w:val="clear" w:color="auto" w:fill="auto"/>
          </w:tcPr>
          <w:p w14:paraId="66D6793E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4" w:type="dxa"/>
            <w:gridSpan w:val="3"/>
            <w:shd w:val="clear" w:color="auto" w:fill="auto"/>
          </w:tcPr>
          <w:p w14:paraId="4CF64079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0F5DD3" w:rsidDel="00D316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1E1452F4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42" w:type="dxa"/>
            <w:gridSpan w:val="7"/>
            <w:shd w:val="clear" w:color="auto" w:fill="auto"/>
          </w:tcPr>
          <w:p w14:paraId="0CBF0AD3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294E" w:rsidRPr="000F5DD3" w14:paraId="0CEE99E1" w14:textId="77777777" w:rsidTr="001E05E5">
        <w:tc>
          <w:tcPr>
            <w:tcW w:w="2326" w:type="dxa"/>
            <w:shd w:val="clear" w:color="auto" w:fill="auto"/>
          </w:tcPr>
          <w:p w14:paraId="0F8A953E" w14:textId="77777777" w:rsidR="006A294E" w:rsidRPr="000F5DD3" w:rsidRDefault="006A294E" w:rsidP="006A294E">
            <w:pPr>
              <w:tabs>
                <w:tab w:val="clear" w:pos="227"/>
                <w:tab w:val="left" w:pos="156"/>
              </w:tabs>
              <w:spacing w:line="240" w:lineRule="auto"/>
              <w:ind w:left="336" w:right="-105" w:hanging="3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61" w:type="dxa"/>
            <w:shd w:val="clear" w:color="auto" w:fill="auto"/>
          </w:tcPr>
          <w:p w14:paraId="528C2943" w14:textId="39D11E7F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617E2F4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3D6A8EE5" w14:textId="2ABDED92" w:rsidR="006A294E" w:rsidRPr="000F5DD3" w:rsidRDefault="001B4B42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F8C261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5145DF40" w14:textId="4B8D5EC9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5,590</w:t>
            </w:r>
          </w:p>
        </w:tc>
        <w:tc>
          <w:tcPr>
            <w:tcW w:w="242" w:type="dxa"/>
            <w:shd w:val="clear" w:color="auto" w:fill="auto"/>
          </w:tcPr>
          <w:p w14:paraId="00927631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0DCCE469" w14:textId="534FD035" w:rsidR="006A294E" w:rsidRPr="000F5DD3" w:rsidRDefault="001B4B42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086342E0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6309493A" w14:textId="37F356BF" w:rsidR="006A294E" w:rsidRPr="000F5DD3" w:rsidRDefault="001B4B42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1" w:type="dxa"/>
          </w:tcPr>
          <w:p w14:paraId="764B20F4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3C21EF" w14:textId="77F1811B" w:rsidR="006A294E" w:rsidRPr="000F5DD3" w:rsidRDefault="00222EB4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5,590</w:t>
            </w:r>
          </w:p>
        </w:tc>
      </w:tr>
      <w:tr w:rsidR="006A294E" w:rsidRPr="000F5DD3" w14:paraId="22814A0E" w14:textId="77777777" w:rsidTr="001E05E5">
        <w:tc>
          <w:tcPr>
            <w:tcW w:w="2326" w:type="dxa"/>
            <w:shd w:val="clear" w:color="auto" w:fill="auto"/>
          </w:tcPr>
          <w:p w14:paraId="38920E3A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1" w:type="dxa"/>
            <w:shd w:val="clear" w:color="auto" w:fill="auto"/>
          </w:tcPr>
          <w:p w14:paraId="56389778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5417AC9C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2B45CA98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79EE9B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73C36B6D" w14:textId="097A10B3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5,590</w:t>
            </w:r>
          </w:p>
        </w:tc>
        <w:tc>
          <w:tcPr>
            <w:tcW w:w="242" w:type="dxa"/>
            <w:shd w:val="clear" w:color="auto" w:fill="auto"/>
          </w:tcPr>
          <w:p w14:paraId="2AFD1A80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4AEE7B8A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3A062B35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19B47470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3AE39A8B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8ACA6A1" w14:textId="53A9B895" w:rsidR="006A294E" w:rsidRPr="000F5DD3" w:rsidRDefault="00222EB4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5,590</w:t>
            </w:r>
          </w:p>
        </w:tc>
      </w:tr>
      <w:tr w:rsidR="006A294E" w:rsidRPr="000F5DD3" w14:paraId="1438F6D4" w14:textId="77777777" w:rsidTr="001E05E5">
        <w:tc>
          <w:tcPr>
            <w:tcW w:w="2326" w:type="dxa"/>
            <w:shd w:val="clear" w:color="auto" w:fill="auto"/>
          </w:tcPr>
          <w:p w14:paraId="62BBDE4F" w14:textId="66FCD9AF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961" w:type="dxa"/>
            <w:shd w:val="clear" w:color="auto" w:fill="auto"/>
          </w:tcPr>
          <w:p w14:paraId="5C4C79E7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CED80C2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3E719D9E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7B89C14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ADF680A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  <w:tab w:val="decimal" w:pos="7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33307F" w14:textId="57A70646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(5,590)</w:t>
            </w:r>
          </w:p>
        </w:tc>
        <w:tc>
          <w:tcPr>
            <w:tcW w:w="242" w:type="dxa"/>
            <w:shd w:val="clear" w:color="auto" w:fill="auto"/>
          </w:tcPr>
          <w:p w14:paraId="14D834E8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457267AC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50FFFE96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07D696D0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4E6466A1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4B8A9C8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AFCEDBB" w14:textId="614656D5" w:rsidR="00222EB4" w:rsidRPr="000F5DD3" w:rsidRDefault="00222EB4" w:rsidP="00222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(5,590)</w:t>
            </w:r>
          </w:p>
        </w:tc>
      </w:tr>
      <w:tr w:rsidR="006A294E" w:rsidRPr="000F5DD3" w14:paraId="0F3856FB" w14:textId="77777777" w:rsidTr="001E05E5">
        <w:tc>
          <w:tcPr>
            <w:tcW w:w="2326" w:type="dxa"/>
            <w:shd w:val="clear" w:color="auto" w:fill="auto"/>
          </w:tcPr>
          <w:p w14:paraId="6861D8F6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61" w:type="dxa"/>
            <w:shd w:val="clear" w:color="auto" w:fill="auto"/>
          </w:tcPr>
          <w:p w14:paraId="0CCD4D2E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B16A232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</w:tcPr>
          <w:p w14:paraId="6E5932C0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EFCE0BD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46AF90" w14:textId="3DA87F93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0CA1FBA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352FD227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069DE2C3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7210F5FA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0FB97F4B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55234E" w14:textId="5626B32F" w:rsidR="006A294E" w:rsidRPr="000F5DD3" w:rsidRDefault="00222EB4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20F29F3" w14:textId="77777777" w:rsidR="00A92444" w:rsidRPr="000F5DD3" w:rsidRDefault="00A92444" w:rsidP="00F82934">
      <w:pPr>
        <w:ind w:firstLine="720"/>
        <w:rPr>
          <w:rFonts w:asciiTheme="majorBidi" w:hAnsiTheme="majorBidi" w:cstheme="majorBidi"/>
          <w:sz w:val="24"/>
          <w:szCs w:val="24"/>
        </w:rPr>
      </w:pPr>
    </w:p>
    <w:p w14:paraId="043DFAC4" w14:textId="6E8C6C54" w:rsidR="00543C5D" w:rsidRPr="000F5DD3" w:rsidRDefault="00913C08" w:rsidP="00EE1349">
      <w:pPr>
        <w:ind w:firstLine="540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เงินให้กู้ยืมระยะสั้นแก่กิจการที่เกี่ยวข้องกันไม่มีดอกเบี้ย</w:t>
      </w:r>
    </w:p>
    <w:p w14:paraId="7674AED5" w14:textId="77777777" w:rsidR="00497C07" w:rsidRPr="000F5DD3" w:rsidRDefault="00497C07" w:rsidP="00EE1349">
      <w:pPr>
        <w:ind w:firstLine="540"/>
        <w:rPr>
          <w:rFonts w:asciiTheme="majorBidi" w:hAnsiTheme="majorBidi" w:cstheme="majorBidi"/>
        </w:rPr>
      </w:pPr>
    </w:p>
    <w:p w14:paraId="5029C81C" w14:textId="4CF1ADBC" w:rsidR="00972E32" w:rsidRPr="000F5DD3" w:rsidRDefault="00D52F4E" w:rsidP="00666B52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0F5DD3">
        <w:rPr>
          <w:rFonts w:asciiTheme="majorBidi" w:hAnsiTheme="majorBidi" w:cstheme="majorBidi"/>
          <w:spacing w:val="-8"/>
          <w:sz w:val="30"/>
          <w:szCs w:val="30"/>
          <w:cs/>
        </w:rPr>
        <w:t>ไม่มีรายการเคลื่อนไหวของเงินให้กู้</w:t>
      </w:r>
      <w:r w:rsidR="00C66AC9" w:rsidRPr="000F5DD3">
        <w:rPr>
          <w:rFonts w:asciiTheme="majorBidi" w:hAnsiTheme="majorBidi" w:cstheme="majorBidi"/>
          <w:spacing w:val="-8"/>
          <w:sz w:val="30"/>
          <w:szCs w:val="30"/>
          <w:cs/>
        </w:rPr>
        <w:t>ยืม</w:t>
      </w:r>
      <w:r w:rsidRPr="000F5DD3">
        <w:rPr>
          <w:rFonts w:asciiTheme="majorBidi" w:hAnsiTheme="majorBidi" w:cstheme="majorBidi"/>
          <w:spacing w:val="-8"/>
          <w:sz w:val="30"/>
          <w:szCs w:val="30"/>
          <w:cs/>
        </w:rPr>
        <w:t>ระยะสั้นแก่กิ</w:t>
      </w:r>
      <w:r w:rsidR="00C66AC9" w:rsidRPr="000F5DD3">
        <w:rPr>
          <w:rFonts w:asciiTheme="majorBidi" w:hAnsiTheme="majorBidi" w:cstheme="majorBidi"/>
          <w:spacing w:val="-8"/>
          <w:sz w:val="30"/>
          <w:szCs w:val="30"/>
          <w:cs/>
        </w:rPr>
        <w:t>จการที่เกี่ยวข้องกันสำหรับ</w:t>
      </w:r>
      <w:r w:rsidRPr="000F5DD3">
        <w:rPr>
          <w:rFonts w:asciiTheme="majorBidi" w:hAnsiTheme="majorBidi" w:cstheme="majorBidi"/>
          <w:spacing w:val="-8"/>
          <w:sz w:val="30"/>
          <w:szCs w:val="30"/>
          <w:cs/>
        </w:rPr>
        <w:t xml:space="preserve">ปีสิ้นสุดวันที่ </w:t>
      </w:r>
      <w:r w:rsidR="00CD754E" w:rsidRPr="000F5DD3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0F5DD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ธันวาคม </w:t>
      </w:r>
      <w:r w:rsidR="00CD754E" w:rsidRPr="000F5DD3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6A294E" w:rsidRPr="000F5DD3">
        <w:rPr>
          <w:rFonts w:asciiTheme="majorBidi" w:hAnsiTheme="majorBidi" w:cstheme="majorBidi"/>
          <w:spacing w:val="-8"/>
          <w:sz w:val="30"/>
          <w:szCs w:val="30"/>
        </w:rPr>
        <w:t>5</w:t>
      </w:r>
      <w:r w:rsidR="003041E9" w:rsidRPr="000F5DD3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F82934" w:rsidRPr="000F5DD3">
        <w:rPr>
          <w:rFonts w:asciiTheme="majorBidi" w:hAnsiTheme="majorBidi" w:cstheme="majorBidi"/>
          <w:spacing w:val="-8"/>
          <w:sz w:val="30"/>
          <w:szCs w:val="30"/>
        </w:rPr>
        <w:t xml:space="preserve">              </w:t>
      </w:r>
      <w:r w:rsidR="00D21B00" w:rsidRPr="000F5DD3">
        <w:rPr>
          <w:rFonts w:asciiTheme="majorBidi" w:hAnsiTheme="majorBidi" w:cstheme="majorBidi"/>
          <w:spacing w:val="-8"/>
          <w:sz w:val="30"/>
          <w:szCs w:val="30"/>
        </w:rPr>
        <w:t xml:space="preserve">  </w:t>
      </w:r>
      <w:r w:rsidR="003041E9" w:rsidRPr="000F5DD3">
        <w:rPr>
          <w:rFonts w:asciiTheme="majorBidi" w:hAnsiTheme="majorBidi" w:cstheme="majorBidi"/>
          <w:spacing w:val="-8"/>
          <w:sz w:val="30"/>
          <w:szCs w:val="30"/>
          <w:cs/>
        </w:rPr>
        <w:t xml:space="preserve">และ </w:t>
      </w:r>
      <w:r w:rsidR="00CD754E" w:rsidRPr="000F5DD3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6A294E" w:rsidRPr="000F5DD3">
        <w:rPr>
          <w:rFonts w:asciiTheme="majorBidi" w:hAnsiTheme="majorBidi" w:cstheme="majorBidi"/>
          <w:spacing w:val="-8"/>
          <w:sz w:val="30"/>
          <w:szCs w:val="30"/>
        </w:rPr>
        <w:t>4</w:t>
      </w:r>
    </w:p>
    <w:tbl>
      <w:tblPr>
        <w:tblW w:w="93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2"/>
        <w:gridCol w:w="1134"/>
        <w:gridCol w:w="270"/>
        <w:gridCol w:w="1170"/>
        <w:gridCol w:w="270"/>
        <w:gridCol w:w="1152"/>
      </w:tblGrid>
      <w:tr w:rsidR="007B344E" w:rsidRPr="000F5DD3" w14:paraId="419CE390" w14:textId="77777777" w:rsidTr="007B344E">
        <w:tc>
          <w:tcPr>
            <w:tcW w:w="3960" w:type="dxa"/>
          </w:tcPr>
          <w:p w14:paraId="7734F534" w14:textId="2D1DE54C" w:rsidR="007B344E" w:rsidRPr="000F5DD3" w:rsidRDefault="007B344E" w:rsidP="007B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lastRenderedPageBreak/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2576" w:type="dxa"/>
            <w:gridSpan w:val="3"/>
          </w:tcPr>
          <w:p w14:paraId="3F46ED57" w14:textId="4A2DD010" w:rsidR="007B344E" w:rsidRPr="000F5DD3" w:rsidRDefault="007B344E" w:rsidP="007B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F0BEF69" w14:textId="77777777" w:rsidR="007B344E" w:rsidRPr="000F5DD3" w:rsidRDefault="007B344E" w:rsidP="007B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7AB9B68B" w14:textId="639A9CDE" w:rsidR="007B344E" w:rsidRPr="000F5DD3" w:rsidRDefault="007B344E" w:rsidP="007B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344E" w:rsidRPr="000F5DD3" w14:paraId="0078C59A" w14:textId="77777777" w:rsidTr="007B344E">
        <w:tc>
          <w:tcPr>
            <w:tcW w:w="3960" w:type="dxa"/>
          </w:tcPr>
          <w:p w14:paraId="6EC84D49" w14:textId="6EF2684D" w:rsidR="007B344E" w:rsidRPr="000F5DD3" w:rsidRDefault="007B344E" w:rsidP="007B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ณ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วันที่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1549D365" w14:textId="64014D0D" w:rsidR="007B344E" w:rsidRPr="000F5DD3" w:rsidRDefault="007B344E" w:rsidP="007B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2" w:type="dxa"/>
          </w:tcPr>
          <w:p w14:paraId="4C3F967E" w14:textId="77777777" w:rsidR="007B344E" w:rsidRPr="000F5DD3" w:rsidRDefault="007B344E" w:rsidP="007B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E7D4095" w14:textId="5A9AD2A3" w:rsidR="007B344E" w:rsidRPr="000F5DD3" w:rsidRDefault="007B344E" w:rsidP="007B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62361AD" w14:textId="77777777" w:rsidR="007B344E" w:rsidRPr="000F5DD3" w:rsidRDefault="007B344E" w:rsidP="007B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6729F9" w14:textId="05C87832" w:rsidR="007B344E" w:rsidRPr="000F5DD3" w:rsidRDefault="007B344E" w:rsidP="007B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EC22685" w14:textId="77777777" w:rsidR="007B344E" w:rsidRPr="000F5DD3" w:rsidRDefault="007B344E" w:rsidP="007B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94CC044" w14:textId="32A4D4FC" w:rsidR="007B344E" w:rsidRPr="000F5DD3" w:rsidRDefault="007B344E" w:rsidP="007B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A294E" w:rsidRPr="000F5DD3" w14:paraId="649617B5" w14:textId="77777777" w:rsidTr="007B344E">
        <w:tc>
          <w:tcPr>
            <w:tcW w:w="3960" w:type="dxa"/>
          </w:tcPr>
          <w:p w14:paraId="113DBE25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8" w:type="dxa"/>
            <w:gridSpan w:val="7"/>
          </w:tcPr>
          <w:p w14:paraId="594C70F4" w14:textId="5CA004D1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AD6982" w:rsidRPr="000F5DD3" w14:paraId="716A7E45" w14:textId="77777777" w:rsidTr="007B344E">
        <w:tc>
          <w:tcPr>
            <w:tcW w:w="3960" w:type="dxa"/>
          </w:tcPr>
          <w:p w14:paraId="5736627F" w14:textId="1B5C28C2" w:rsidR="00AD6982" w:rsidRPr="000F5DD3" w:rsidRDefault="00AD6982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438" w:type="dxa"/>
            <w:gridSpan w:val="7"/>
          </w:tcPr>
          <w:p w14:paraId="5C6D8A96" w14:textId="77777777" w:rsidR="00AD6982" w:rsidRPr="000F5DD3" w:rsidRDefault="00AD6982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A294E" w:rsidRPr="000F5DD3" w14:paraId="337713E4" w14:textId="77777777" w:rsidTr="00850299">
        <w:tc>
          <w:tcPr>
            <w:tcW w:w="3960" w:type="dxa"/>
          </w:tcPr>
          <w:p w14:paraId="36E2E458" w14:textId="02CCFC02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5EDEC8" w14:textId="11E7E0BB" w:rsidR="006A294E" w:rsidRPr="000F5DD3" w:rsidRDefault="00F73E4F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31,544</w:t>
            </w:r>
          </w:p>
        </w:tc>
        <w:tc>
          <w:tcPr>
            <w:tcW w:w="272" w:type="dxa"/>
          </w:tcPr>
          <w:p w14:paraId="07957E32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D16E7FC" w14:textId="29732936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90,476</w:t>
            </w:r>
          </w:p>
        </w:tc>
        <w:tc>
          <w:tcPr>
            <w:tcW w:w="270" w:type="dxa"/>
          </w:tcPr>
          <w:p w14:paraId="42CE5B47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1909D7F" w14:textId="382384D3" w:rsidR="006A294E" w:rsidRPr="000F5DD3" w:rsidRDefault="009B56F2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31,544</w:t>
            </w:r>
          </w:p>
        </w:tc>
        <w:tc>
          <w:tcPr>
            <w:tcW w:w="270" w:type="dxa"/>
          </w:tcPr>
          <w:p w14:paraId="23F6B76D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AE7A378" w14:textId="57C4DE68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90,476</w:t>
            </w:r>
          </w:p>
        </w:tc>
      </w:tr>
      <w:tr w:rsidR="006A294E" w:rsidRPr="000F5DD3" w14:paraId="63A0FFA9" w14:textId="77777777" w:rsidTr="00850299">
        <w:tc>
          <w:tcPr>
            <w:tcW w:w="3960" w:type="dxa"/>
          </w:tcPr>
          <w:p w14:paraId="3AF6C621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81BAB38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88444E8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5544FA7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806533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B743D1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B1B783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7DA0FE7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294E" w:rsidRPr="000F5DD3" w14:paraId="5D217345" w14:textId="77777777" w:rsidTr="007B344E">
        <w:tc>
          <w:tcPr>
            <w:tcW w:w="3960" w:type="dxa"/>
          </w:tcPr>
          <w:p w14:paraId="2CC43701" w14:textId="40019504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7E7EF894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8133016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328B29B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58AC65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DA4820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DDE9F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7226249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294E" w:rsidRPr="000F5DD3" w14:paraId="55994E8D" w14:textId="77777777" w:rsidTr="007B344E">
        <w:tc>
          <w:tcPr>
            <w:tcW w:w="3960" w:type="dxa"/>
          </w:tcPr>
          <w:p w14:paraId="6933DC58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59912E2" w14:textId="5FCAD56B" w:rsidR="006A294E" w:rsidRPr="000F5DD3" w:rsidRDefault="00F73E4F" w:rsidP="00B17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C7625B1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B90DCFB" w14:textId="5D00D3D0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7A4F51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41B0DD" w14:textId="13567237" w:rsidR="006A294E" w:rsidRPr="000F5DD3" w:rsidRDefault="006D75ED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  <w:tc>
          <w:tcPr>
            <w:tcW w:w="270" w:type="dxa"/>
          </w:tcPr>
          <w:p w14:paraId="3D2AF157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3797564" w14:textId="4D3F358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</w:tr>
      <w:tr w:rsidR="006A294E" w:rsidRPr="000F5DD3" w14:paraId="12451276" w14:textId="77777777" w:rsidTr="007B344E">
        <w:tc>
          <w:tcPr>
            <w:tcW w:w="3960" w:type="dxa"/>
          </w:tcPr>
          <w:p w14:paraId="75674D2A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17082B36" w14:textId="09821E23" w:rsidR="006A294E" w:rsidRPr="000F5DD3" w:rsidRDefault="00F73E4F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4,504</w:t>
            </w:r>
          </w:p>
        </w:tc>
        <w:tc>
          <w:tcPr>
            <w:tcW w:w="272" w:type="dxa"/>
          </w:tcPr>
          <w:p w14:paraId="2F6E8046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D3BC61C" w14:textId="08C373D4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4,935</w:t>
            </w:r>
          </w:p>
        </w:tc>
        <w:tc>
          <w:tcPr>
            <w:tcW w:w="270" w:type="dxa"/>
          </w:tcPr>
          <w:p w14:paraId="392C015B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3CCA16" w14:textId="313700D7" w:rsidR="006A294E" w:rsidRPr="000F5DD3" w:rsidRDefault="006D75ED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4,504</w:t>
            </w:r>
          </w:p>
        </w:tc>
        <w:tc>
          <w:tcPr>
            <w:tcW w:w="270" w:type="dxa"/>
          </w:tcPr>
          <w:p w14:paraId="7F219983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70B2988" w14:textId="0CF547A6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4,935</w:t>
            </w:r>
          </w:p>
        </w:tc>
      </w:tr>
      <w:tr w:rsidR="006A294E" w:rsidRPr="000F5DD3" w14:paraId="7313441D" w14:textId="77777777" w:rsidTr="007B344E">
        <w:tc>
          <w:tcPr>
            <w:tcW w:w="3960" w:type="dxa"/>
          </w:tcPr>
          <w:p w14:paraId="7EE1FA5A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4E4575" w14:textId="0D9D6F04" w:rsidR="006A294E" w:rsidRPr="000F5DD3" w:rsidRDefault="00F73E4F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4,504</w:t>
            </w:r>
          </w:p>
        </w:tc>
        <w:tc>
          <w:tcPr>
            <w:tcW w:w="272" w:type="dxa"/>
          </w:tcPr>
          <w:p w14:paraId="5BCB6F98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6850F1C" w14:textId="613D53C4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4,935</w:t>
            </w:r>
          </w:p>
        </w:tc>
        <w:tc>
          <w:tcPr>
            <w:tcW w:w="270" w:type="dxa"/>
          </w:tcPr>
          <w:p w14:paraId="59A1666F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E3922F" w14:textId="4A3B4223" w:rsidR="006A294E" w:rsidRPr="000F5DD3" w:rsidRDefault="006D75ED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5,153</w:t>
            </w:r>
          </w:p>
        </w:tc>
        <w:tc>
          <w:tcPr>
            <w:tcW w:w="270" w:type="dxa"/>
          </w:tcPr>
          <w:p w14:paraId="786BD117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B414C26" w14:textId="38CA6959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5,370</w:t>
            </w:r>
          </w:p>
        </w:tc>
      </w:tr>
      <w:tr w:rsidR="006A294E" w:rsidRPr="000F5DD3" w14:paraId="268D36E1" w14:textId="77777777" w:rsidTr="007B344E">
        <w:tc>
          <w:tcPr>
            <w:tcW w:w="3960" w:type="dxa"/>
          </w:tcPr>
          <w:p w14:paraId="464E1638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3CB73B95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C75A9C7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</w:tcPr>
          <w:p w14:paraId="28FF31A7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09EE5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3B7C9F1E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F11944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</w:tcPr>
          <w:p w14:paraId="5A631799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1C3AD07" w14:textId="77777777" w:rsidR="00F81043" w:rsidRPr="000F5DD3" w:rsidRDefault="00F81043" w:rsidP="004C1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</w:t>
      </w:r>
      <w:r w:rsidR="00AF683A"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ที่ทำ</w:t>
      </w:r>
      <w:r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กับกิจการที่เกี่ยวข้องกัน</w:t>
      </w:r>
    </w:p>
    <w:p w14:paraId="5AD1B69D" w14:textId="77777777" w:rsidR="005140E7" w:rsidRPr="000F5DD3" w:rsidRDefault="005140E7" w:rsidP="005140E7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3A579368" w14:textId="77777777" w:rsidR="00014212" w:rsidRPr="000F5DD3" w:rsidRDefault="00014212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A34B7E"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ซื้อขายผลิตภัณฑ์และการตลาด</w:t>
      </w:r>
    </w:p>
    <w:p w14:paraId="4CBEC59C" w14:textId="77777777" w:rsidR="005140E7" w:rsidRPr="000F5DD3" w:rsidRDefault="005140E7" w:rsidP="005140E7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4DAFE0CA" w14:textId="155F2564" w:rsidR="007B1A61" w:rsidRPr="000F5DD3" w:rsidRDefault="00083F2A" w:rsidP="00650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0F5DD3">
        <w:rPr>
          <w:rFonts w:asciiTheme="majorBidi" w:hAnsiTheme="majorBidi" w:cstheme="majorBidi"/>
          <w:sz w:val="30"/>
          <w:szCs w:val="30"/>
        </w:rPr>
        <w:t>1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0F5DD3">
        <w:rPr>
          <w:rFonts w:asciiTheme="majorBidi" w:hAnsiTheme="majorBidi" w:cstheme="majorBidi"/>
          <w:sz w:val="30"/>
          <w:szCs w:val="30"/>
        </w:rPr>
        <w:t>256</w:t>
      </w:r>
      <w:r w:rsidR="003B7F8D">
        <w:rPr>
          <w:rFonts w:asciiTheme="majorBidi" w:hAnsiTheme="majorBidi" w:cstheme="majorBidi"/>
          <w:sz w:val="30"/>
          <w:szCs w:val="30"/>
        </w:rPr>
        <w:t>5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บริษัทได้ทำสัญญาซื้อขายผลิตภัณฑ์และการตลาดกับบริษัท ทรอปิคอล คอนโซลิเดตเตด </w:t>
      </w:r>
      <w:r w:rsidRPr="000F5DD3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คอปอเรชั่น เอสดีเอ็น บีเอชดี </w:t>
      </w:r>
      <w:r w:rsidRPr="000F5DD3">
        <w:rPr>
          <w:rFonts w:asciiTheme="majorBidi" w:hAnsiTheme="majorBidi" w:cstheme="majorBidi"/>
          <w:sz w:val="30"/>
          <w:szCs w:val="30"/>
        </w:rPr>
        <w:t>(TCC)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โดยบริษัทตกลงให้ </w:t>
      </w:r>
      <w:r w:rsidRPr="000F5DD3">
        <w:rPr>
          <w:rFonts w:asciiTheme="majorBidi" w:hAnsiTheme="majorBidi" w:cstheme="majorBidi"/>
          <w:sz w:val="30"/>
          <w:szCs w:val="30"/>
        </w:rPr>
        <w:t xml:space="preserve">TCC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ทำหน้าที่เป็นตัวแทนทางการตลาดของบริษัทในการติดต่อกับตลาดระหว่างประเทศ สัญญานี้มีกำหนดระยะเวลา </w:t>
      </w:r>
      <w:r w:rsidRPr="000F5DD3">
        <w:rPr>
          <w:rFonts w:asciiTheme="majorBidi" w:hAnsiTheme="majorBidi" w:cstheme="majorBidi"/>
          <w:sz w:val="30"/>
          <w:szCs w:val="30"/>
        </w:rPr>
        <w:t xml:space="preserve">3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ปีโดยเริ่มตั้งแต่เดือนมิถุนายน </w:t>
      </w:r>
      <w:r w:rsidRPr="000F5DD3">
        <w:rPr>
          <w:rFonts w:asciiTheme="majorBidi" w:hAnsiTheme="majorBidi" w:cstheme="majorBidi"/>
          <w:sz w:val="30"/>
          <w:szCs w:val="30"/>
        </w:rPr>
        <w:t>256</w:t>
      </w:r>
      <w:r w:rsidR="003B7F8D">
        <w:rPr>
          <w:rFonts w:asciiTheme="majorBidi" w:hAnsiTheme="majorBidi" w:cstheme="majorBidi"/>
          <w:sz w:val="30"/>
          <w:szCs w:val="30"/>
        </w:rPr>
        <w:t>5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และสามารถต่ออายุสัญญาโดยอัตโนมัติได้อีก </w:t>
      </w:r>
      <w:r w:rsidRPr="000F5DD3">
        <w:rPr>
          <w:rFonts w:asciiTheme="majorBidi" w:hAnsiTheme="majorBidi" w:cstheme="majorBidi"/>
          <w:sz w:val="30"/>
          <w:szCs w:val="30"/>
        </w:rPr>
        <w:t>1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ปี เว้นแต่คู่สัญญาฝ่ายใดฝ่ายหนึ่งจะบอกเลิกสัญญา </w:t>
      </w:r>
    </w:p>
    <w:p w14:paraId="6F4F8D88" w14:textId="77777777" w:rsidR="005140E7" w:rsidRPr="000F5DD3" w:rsidRDefault="005140E7" w:rsidP="005140E7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59F586AD" w14:textId="77777777" w:rsidR="00BB53E6" w:rsidRPr="000F5DD3" w:rsidRDefault="00057CF3" w:rsidP="00F50020">
      <w:pPr>
        <w:pStyle w:val="a6"/>
        <w:tabs>
          <w:tab w:val="clear" w:pos="1080"/>
          <w:tab w:val="left" w:pos="540"/>
        </w:tabs>
        <w:ind w:right="-43"/>
        <w:jc w:val="both"/>
        <w:rPr>
          <w:rFonts w:asciiTheme="majorBidi" w:eastAsia="Times New Roman" w:hAnsiTheme="majorBidi" w:cstheme="majorBidi"/>
          <w:b/>
          <w:bCs/>
          <w:i/>
          <w:iCs/>
          <w:snapToGrid/>
          <w:lang w:val="en-US" w:eastAsia="en-US"/>
        </w:rPr>
      </w:pPr>
      <w:r w:rsidRPr="000F5DD3">
        <w:rPr>
          <w:rFonts w:asciiTheme="majorBidi" w:eastAsia="Times New Roman" w:hAnsiTheme="majorBidi" w:cstheme="majorBidi"/>
          <w:b/>
          <w:bCs/>
          <w:i/>
          <w:iCs/>
          <w:snapToGrid/>
          <w:lang w:val="en-US" w:eastAsia="en-US"/>
        </w:rPr>
        <w:tab/>
      </w:r>
      <w:r w:rsidR="0074228D" w:rsidRPr="000F5DD3">
        <w:rPr>
          <w:rFonts w:asciiTheme="majorBidi" w:eastAsia="Times New Roman" w:hAnsiTheme="majorBidi" w:cstheme="majorBidi"/>
          <w:b/>
          <w:bCs/>
          <w:i/>
          <w:iCs/>
          <w:snapToGrid/>
          <w:lang w:val="en-US" w:eastAsia="en-US"/>
        </w:rPr>
        <w:tab/>
      </w:r>
      <w:r w:rsidR="00BB53E6" w:rsidRPr="000F5DD3">
        <w:rPr>
          <w:rFonts w:asciiTheme="majorBidi" w:eastAsia="Times New Roman" w:hAnsiTheme="majorBidi" w:cstheme="majorBidi"/>
          <w:b/>
          <w:bCs/>
          <w:i/>
          <w:iCs/>
          <w:snapToGrid/>
          <w:cs/>
          <w:lang w:val="en-US" w:eastAsia="en-US"/>
        </w:rPr>
        <w:t>หนังสือค้ำประกัน</w:t>
      </w:r>
    </w:p>
    <w:p w14:paraId="3B3C86D2" w14:textId="77777777" w:rsidR="00BB53E6" w:rsidRPr="000F5DD3" w:rsidRDefault="00BB53E6" w:rsidP="00057CF3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1C0CF651" w14:textId="436F3F47" w:rsidR="00BB53E6" w:rsidRPr="000F5DD3" w:rsidRDefault="00BB53E6" w:rsidP="003839A0">
      <w:pPr>
        <w:pStyle w:val="a6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snapToGrid/>
          <w:lang w:val="en-US" w:eastAsia="en-US"/>
        </w:rPr>
      </w:pPr>
      <w:r w:rsidRPr="000F5DD3">
        <w:rPr>
          <w:rFonts w:asciiTheme="majorBidi" w:eastAsia="Times New Roman" w:hAnsiTheme="majorBidi" w:cstheme="majorBidi"/>
          <w:snapToGrid/>
          <w:cs/>
          <w:lang w:val="en-US" w:eastAsia="en-US"/>
        </w:rPr>
        <w:t xml:space="preserve">ณ วันที่ </w:t>
      </w:r>
      <w:r w:rsidR="00184F64" w:rsidRPr="000F5DD3">
        <w:rPr>
          <w:rFonts w:asciiTheme="majorBidi" w:hAnsiTheme="majorBidi" w:cstheme="majorBidi"/>
        </w:rPr>
        <w:t>31</w:t>
      </w:r>
      <w:r w:rsidR="00184F64" w:rsidRPr="000F5DD3">
        <w:rPr>
          <w:rFonts w:asciiTheme="majorBidi" w:hAnsiTheme="majorBidi" w:cstheme="majorBidi"/>
          <w:cs/>
        </w:rPr>
        <w:t xml:space="preserve"> </w:t>
      </w:r>
      <w:r w:rsidR="00184F64" w:rsidRPr="000F5DD3">
        <w:rPr>
          <w:rFonts w:asciiTheme="majorBidi" w:eastAsia="Times New Roman" w:hAnsiTheme="majorBidi" w:cstheme="majorBidi"/>
          <w:snapToGrid/>
          <w:cs/>
          <w:lang w:val="en-US" w:eastAsia="en-US"/>
        </w:rPr>
        <w:t>ธันวาค</w:t>
      </w:r>
      <w:r w:rsidR="00FB5964" w:rsidRPr="000F5DD3">
        <w:rPr>
          <w:rFonts w:asciiTheme="majorBidi" w:eastAsia="Times New Roman" w:hAnsiTheme="majorBidi" w:cstheme="majorBidi"/>
          <w:snapToGrid/>
          <w:cs/>
          <w:lang w:val="en-US" w:eastAsia="en-US"/>
        </w:rPr>
        <w:t xml:space="preserve">ม </w:t>
      </w:r>
      <w:r w:rsidR="00FB5964" w:rsidRPr="000F5DD3">
        <w:rPr>
          <w:rFonts w:asciiTheme="majorBidi" w:eastAsia="Times New Roman" w:hAnsiTheme="majorBidi" w:cstheme="majorBidi"/>
          <w:snapToGrid/>
          <w:lang w:val="en-US" w:eastAsia="en-US"/>
        </w:rPr>
        <w:t>256</w:t>
      </w:r>
      <w:r w:rsidR="0008799A" w:rsidRPr="000F5DD3">
        <w:rPr>
          <w:rFonts w:asciiTheme="majorBidi" w:eastAsia="Times New Roman" w:hAnsiTheme="majorBidi" w:cstheme="majorBidi"/>
          <w:snapToGrid/>
          <w:lang w:val="en-US" w:eastAsia="en-US"/>
        </w:rPr>
        <w:t>5</w:t>
      </w:r>
      <w:r w:rsidR="00184F64" w:rsidRPr="000F5DD3">
        <w:rPr>
          <w:rFonts w:asciiTheme="majorBidi" w:hAnsiTheme="majorBidi" w:cstheme="majorBidi"/>
          <w:cs/>
        </w:rPr>
        <w:t xml:space="preserve"> </w:t>
      </w:r>
      <w:r w:rsidRPr="000F5DD3">
        <w:rPr>
          <w:rFonts w:asciiTheme="majorBidi" w:eastAsia="Times New Roman" w:hAnsiTheme="majorBidi" w:cstheme="majorBidi"/>
          <w:snapToGrid/>
          <w:cs/>
          <w:lang w:val="en-US" w:eastAsia="en-US"/>
        </w:rPr>
        <w:t>บริษัทมีหนี้สินที่อาจเกิดขึ้นต่อธนาคารในประเทศแห่งหนึ่งสำหรับการค้ำประกันวงเงินสินเชื่อของบริษัทย่อยและ</w:t>
      </w:r>
      <w:r w:rsidR="00A46DF9" w:rsidRPr="000F5DD3">
        <w:rPr>
          <w:rFonts w:asciiTheme="majorBidi" w:eastAsia="Times New Roman" w:hAnsiTheme="majorBidi" w:cstheme="majorBidi"/>
          <w:snapToGrid/>
          <w:cs/>
          <w:lang w:val="en-US" w:eastAsia="en-US"/>
        </w:rPr>
        <w:t>กิจการ</w:t>
      </w:r>
      <w:r w:rsidRPr="000F5DD3">
        <w:rPr>
          <w:rFonts w:asciiTheme="majorBidi" w:eastAsia="Times New Roman" w:hAnsiTheme="majorBidi" w:cstheme="majorBidi"/>
          <w:snapToGrid/>
          <w:cs/>
          <w:lang w:val="en-US" w:eastAsia="en-US"/>
        </w:rPr>
        <w:t>ที่เกี่ยวข้องกันเป็นจำนวนเงินรวม</w:t>
      </w:r>
      <w:r w:rsidR="00650EE6" w:rsidRPr="000F5DD3">
        <w:rPr>
          <w:rFonts w:asciiTheme="majorBidi" w:eastAsia="Times New Roman" w:hAnsiTheme="majorBidi" w:cstheme="majorBidi"/>
          <w:snapToGrid/>
          <w:lang w:val="en-US" w:eastAsia="en-US"/>
        </w:rPr>
        <w:t xml:space="preserve"> </w:t>
      </w:r>
      <w:r w:rsidR="00A82F88">
        <w:rPr>
          <w:rFonts w:asciiTheme="majorBidi" w:eastAsia="Times New Roman" w:hAnsiTheme="majorBidi" w:cstheme="majorBidi"/>
          <w:snapToGrid/>
          <w:lang w:val="en-US" w:eastAsia="en-US"/>
        </w:rPr>
        <w:t>18</w:t>
      </w:r>
      <w:r w:rsidR="00FA3F00" w:rsidRPr="000F5DD3">
        <w:rPr>
          <w:rFonts w:asciiTheme="majorBidi" w:eastAsia="Times New Roman" w:hAnsiTheme="majorBidi" w:cstheme="majorBidi"/>
          <w:snapToGrid/>
          <w:lang w:val="en-US" w:eastAsia="en-US"/>
        </w:rPr>
        <w:t xml:space="preserve"> </w:t>
      </w:r>
      <w:r w:rsidRPr="000F5DD3">
        <w:rPr>
          <w:rFonts w:asciiTheme="majorBidi" w:eastAsia="Times New Roman" w:hAnsiTheme="majorBidi" w:cstheme="majorBidi"/>
          <w:snapToGrid/>
          <w:cs/>
          <w:lang w:val="en-US" w:eastAsia="en-US"/>
        </w:rPr>
        <w:t xml:space="preserve">ล้านบาท </w:t>
      </w:r>
      <w:r w:rsidRPr="00676D57">
        <w:rPr>
          <w:rFonts w:asciiTheme="majorBidi" w:eastAsia="Times New Roman" w:hAnsiTheme="majorBidi" w:cstheme="majorBidi"/>
          <w:i/>
          <w:iCs/>
          <w:snapToGrid/>
          <w:cs/>
          <w:lang w:val="en-US" w:eastAsia="en-US"/>
        </w:rPr>
        <w:t>(</w:t>
      </w:r>
      <w:r w:rsidR="00FB5964" w:rsidRPr="00676D57">
        <w:rPr>
          <w:rFonts w:asciiTheme="majorBidi" w:hAnsiTheme="majorBidi" w:cstheme="majorBidi"/>
          <w:i/>
          <w:iCs/>
        </w:rPr>
        <w:t>25</w:t>
      </w:r>
      <w:r w:rsidR="00676D57" w:rsidRPr="00676D57">
        <w:rPr>
          <w:rFonts w:asciiTheme="majorBidi" w:hAnsiTheme="majorBidi" w:cstheme="majorBidi"/>
          <w:i/>
          <w:iCs/>
          <w:lang w:val="en-US"/>
        </w:rPr>
        <w:t>64</w:t>
      </w:r>
      <w:r w:rsidR="00E847A7" w:rsidRPr="00676D57">
        <w:rPr>
          <w:rFonts w:asciiTheme="majorBidi" w:hAnsiTheme="majorBidi" w:cstheme="majorBidi"/>
          <w:i/>
          <w:iCs/>
        </w:rPr>
        <w:t>:</w:t>
      </w:r>
      <w:r w:rsidR="00E847A7" w:rsidRPr="00676D57">
        <w:rPr>
          <w:rFonts w:asciiTheme="majorBidi" w:eastAsia="Times New Roman" w:hAnsiTheme="majorBidi" w:cstheme="majorBidi"/>
          <w:i/>
          <w:iCs/>
          <w:snapToGrid/>
          <w:lang w:val="en-US" w:eastAsia="en-US"/>
        </w:rPr>
        <w:t xml:space="preserve"> </w:t>
      </w:r>
      <w:r w:rsidR="00E847A7" w:rsidRPr="00676D57">
        <w:rPr>
          <w:rFonts w:asciiTheme="majorBidi" w:eastAsia="Times New Roman" w:hAnsiTheme="majorBidi" w:cstheme="majorBidi"/>
          <w:i/>
          <w:iCs/>
          <w:snapToGrid/>
          <w:cs/>
          <w:lang w:val="en-US" w:eastAsia="en-US"/>
        </w:rPr>
        <w:t>18</w:t>
      </w:r>
      <w:r w:rsidR="00EC474F" w:rsidRPr="00676D57">
        <w:rPr>
          <w:rFonts w:asciiTheme="majorBidi" w:eastAsia="Times New Roman" w:hAnsiTheme="majorBidi" w:cstheme="majorBidi"/>
          <w:i/>
          <w:iCs/>
          <w:snapToGrid/>
          <w:lang w:val="en-US" w:eastAsia="en-US"/>
        </w:rPr>
        <w:t xml:space="preserve"> </w:t>
      </w:r>
      <w:r w:rsidRPr="00676D57">
        <w:rPr>
          <w:rFonts w:asciiTheme="majorBidi" w:eastAsia="Times New Roman" w:hAnsiTheme="majorBidi" w:cstheme="majorBidi"/>
          <w:i/>
          <w:iCs/>
          <w:snapToGrid/>
          <w:cs/>
          <w:lang w:val="en-US" w:eastAsia="en-US"/>
        </w:rPr>
        <w:t>ล้านบาท)</w:t>
      </w:r>
      <w:r w:rsidRPr="000F5DD3">
        <w:rPr>
          <w:rFonts w:asciiTheme="majorBidi" w:eastAsia="Times New Roman" w:hAnsiTheme="majorBidi" w:cstheme="majorBidi"/>
          <w:snapToGrid/>
          <w:cs/>
          <w:lang w:val="en-US" w:eastAsia="en-US"/>
        </w:rPr>
        <w:tab/>
      </w:r>
    </w:p>
    <w:p w14:paraId="3852349A" w14:textId="186C661B" w:rsidR="00C26D06" w:rsidRPr="000F5DD3" w:rsidRDefault="00C26D06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195C8B8" w14:textId="56C5CBA7" w:rsidR="004E1047" w:rsidRPr="000F5DD3" w:rsidRDefault="004E1047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D22B8D4" w14:textId="515F2FEC" w:rsidR="00877070" w:rsidRPr="000F5DD3" w:rsidRDefault="00877070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BBE5EF4" w14:textId="614D97E5" w:rsidR="0078714A" w:rsidRPr="000F5DD3" w:rsidRDefault="0078714A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66AEAC3" w14:textId="77777777" w:rsidR="0078714A" w:rsidRPr="000F5DD3" w:rsidRDefault="0078714A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516F82B" w14:textId="77777777" w:rsidR="004754FA" w:rsidRDefault="00475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Cs w:val="30"/>
        </w:rPr>
        <w:br w:type="page"/>
      </w:r>
    </w:p>
    <w:p w14:paraId="44B8D41B" w14:textId="404EAB86" w:rsidR="001E472F" w:rsidRPr="000F5DD3" w:rsidRDefault="001E472F" w:rsidP="0008799A">
      <w:pPr>
        <w:pStyle w:val="Heading1"/>
        <w:numPr>
          <w:ilvl w:val="0"/>
          <w:numId w:val="23"/>
        </w:numPr>
        <w:tabs>
          <w:tab w:val="num" w:pos="540"/>
        </w:tabs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</w:rPr>
        <w:lastRenderedPageBreak/>
        <w:tab/>
      </w:r>
      <w:r w:rsidRPr="000F5DD3">
        <w:rPr>
          <w:rFonts w:asciiTheme="majorBidi" w:hAnsiTheme="majorBidi" w:cstheme="majorBidi"/>
          <w:szCs w:val="30"/>
          <w:cs/>
        </w:rPr>
        <w:t>เงินสดและรายการเทียบเท่าเงินสด</w:t>
      </w:r>
    </w:p>
    <w:p w14:paraId="01ADF9B0" w14:textId="53FB8563" w:rsidR="001E472F" w:rsidRPr="000F5DD3" w:rsidRDefault="001E472F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55F7F67" w14:textId="41DE784E" w:rsidR="00480D54" w:rsidRPr="000F5DD3" w:rsidRDefault="00480D54" w:rsidP="007871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0EBA0F72" w14:textId="77777777" w:rsidR="00480D54" w:rsidRPr="000F5DD3" w:rsidRDefault="00480D54" w:rsidP="007871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53C3DD1" w14:textId="298CB44C" w:rsidR="0078714A" w:rsidRPr="000F5DD3" w:rsidRDefault="0078714A" w:rsidP="007871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</w:t>
      </w:r>
      <w:r w:rsidRPr="000F5DD3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153C4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F5DD3">
        <w:rPr>
          <w:rFonts w:asciiTheme="majorBidi" w:hAnsiTheme="majorBidi" w:cstheme="majorBidi"/>
          <w:sz w:val="30"/>
          <w:szCs w:val="30"/>
          <w:cs/>
        </w:rPr>
        <w:t>ยอดเงินฝากธนาคารประเภท</w:t>
      </w:r>
      <w:r w:rsidRPr="000F5DD3">
        <w:rPr>
          <w:rFonts w:asciiTheme="majorBidi" w:hAnsiTheme="majorBidi" w:cstheme="majorBidi"/>
          <w:sz w:val="30"/>
          <w:szCs w:val="30"/>
        </w:rPr>
        <w:br/>
      </w:r>
      <w:r w:rsidRPr="000F5DD3">
        <w:rPr>
          <w:rFonts w:asciiTheme="majorBidi" w:hAnsiTheme="majorBidi" w:cstheme="majorBidi"/>
          <w:sz w:val="30"/>
          <w:szCs w:val="30"/>
          <w:cs/>
        </w:rPr>
        <w:t>เผื่อเรียก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41514120" w14:textId="77777777" w:rsidR="0078714A" w:rsidRPr="000F5DD3" w:rsidRDefault="0078714A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170"/>
      </w:tblGrid>
      <w:tr w:rsidR="001E472F" w:rsidRPr="000F5DD3" w14:paraId="4DEA34E8" w14:textId="77777777" w:rsidTr="001E0E6E">
        <w:trPr>
          <w:trHeight w:val="288"/>
        </w:trPr>
        <w:tc>
          <w:tcPr>
            <w:tcW w:w="3870" w:type="dxa"/>
          </w:tcPr>
          <w:p w14:paraId="0A507B4E" w14:textId="77777777" w:rsidR="001E472F" w:rsidRPr="000F5DD3" w:rsidRDefault="001E472F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C9712D0" w14:textId="77777777" w:rsidR="001E472F" w:rsidRPr="000F5DD3" w:rsidRDefault="001E472F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B99E3A" w14:textId="77777777" w:rsidR="001E472F" w:rsidRPr="000F5DD3" w:rsidRDefault="001E472F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DF7FE79" w14:textId="77777777" w:rsidR="001E472F" w:rsidRPr="000F5DD3" w:rsidRDefault="001E472F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5964" w:rsidRPr="000F5DD3" w14:paraId="58490AE2" w14:textId="77777777" w:rsidTr="001E0E6E">
        <w:trPr>
          <w:trHeight w:val="288"/>
        </w:trPr>
        <w:tc>
          <w:tcPr>
            <w:tcW w:w="3870" w:type="dxa"/>
          </w:tcPr>
          <w:p w14:paraId="2CFC9707" w14:textId="77777777" w:rsidR="00FB5964" w:rsidRPr="000F5DD3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3AACD9" w14:textId="2025E4BC" w:rsidR="00FB5964" w:rsidRPr="000F5DD3" w:rsidRDefault="0008799A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30601B5" w14:textId="77777777" w:rsidR="00FB5964" w:rsidRPr="000F5DD3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7C66C7" w14:textId="5DF723C9" w:rsidR="00FB5964" w:rsidRPr="000F5DD3" w:rsidRDefault="0008799A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77FBB07" w14:textId="77777777" w:rsidR="00FB5964" w:rsidRPr="000F5DD3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36FA79" w14:textId="3C5C35E3" w:rsidR="00FB5964" w:rsidRPr="000F5DD3" w:rsidRDefault="0008799A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A33C242" w14:textId="77777777" w:rsidR="00FB5964" w:rsidRPr="000F5DD3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B030B2" w14:textId="4CC0FFCE" w:rsidR="00FB5964" w:rsidRPr="000F5DD3" w:rsidRDefault="0008799A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66899" w:rsidRPr="000F5DD3" w14:paraId="49970B46" w14:textId="77777777" w:rsidTr="001E0E6E">
        <w:trPr>
          <w:trHeight w:val="288"/>
        </w:trPr>
        <w:tc>
          <w:tcPr>
            <w:tcW w:w="3870" w:type="dxa"/>
          </w:tcPr>
          <w:p w14:paraId="0533615D" w14:textId="77777777" w:rsidR="00666899" w:rsidRPr="000F5DD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1F2AD76C" w14:textId="77777777" w:rsidR="00666899" w:rsidRPr="000F5DD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พันบาท)</w:t>
            </w:r>
          </w:p>
        </w:tc>
      </w:tr>
      <w:tr w:rsidR="0008799A" w:rsidRPr="000F5DD3" w14:paraId="5335D897" w14:textId="77777777" w:rsidTr="001E0E6E">
        <w:trPr>
          <w:trHeight w:val="288"/>
        </w:trPr>
        <w:tc>
          <w:tcPr>
            <w:tcW w:w="3870" w:type="dxa"/>
          </w:tcPr>
          <w:p w14:paraId="42984962" w14:textId="77777777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6743FCFB" w14:textId="549A4B90" w:rsidR="0008799A" w:rsidRPr="000F5DD3" w:rsidRDefault="003B6A7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061159" w:rsidRPr="000F5DD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64D14DB" w14:textId="77777777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25F012" w14:textId="3DCE48B7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290 </w:t>
            </w:r>
          </w:p>
        </w:tc>
        <w:tc>
          <w:tcPr>
            <w:tcW w:w="270" w:type="dxa"/>
          </w:tcPr>
          <w:p w14:paraId="3877CC90" w14:textId="77777777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EF8AF9" w14:textId="0B90B2C1" w:rsidR="0008799A" w:rsidRPr="000F5DD3" w:rsidRDefault="00055884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14:paraId="0EB36A6C" w14:textId="77777777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065D4C" w14:textId="6A9EC4E4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269 </w:t>
            </w:r>
          </w:p>
        </w:tc>
      </w:tr>
      <w:tr w:rsidR="0008799A" w:rsidRPr="000F5DD3" w14:paraId="68B3A730" w14:textId="77777777" w:rsidTr="001E0E6E">
        <w:trPr>
          <w:trHeight w:val="288"/>
        </w:trPr>
        <w:tc>
          <w:tcPr>
            <w:tcW w:w="3870" w:type="dxa"/>
          </w:tcPr>
          <w:p w14:paraId="53C30A99" w14:textId="77777777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</w:tcPr>
          <w:p w14:paraId="7C7A5F14" w14:textId="348C8828" w:rsidR="0008799A" w:rsidRPr="000F5DD3" w:rsidRDefault="00BC44A3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70" w:type="dxa"/>
          </w:tcPr>
          <w:p w14:paraId="7D9E77C0" w14:textId="77777777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64F9C2" w14:textId="7DDB2A58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13,049 </w:t>
            </w:r>
          </w:p>
        </w:tc>
        <w:tc>
          <w:tcPr>
            <w:tcW w:w="270" w:type="dxa"/>
          </w:tcPr>
          <w:p w14:paraId="13CE6ECE" w14:textId="77777777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7D9AD1" w14:textId="0E04787E" w:rsidR="0008799A" w:rsidRPr="000F5DD3" w:rsidRDefault="006F4188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7AA936CA" w14:textId="77777777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A7CEC1" w14:textId="234DBA55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13,019 </w:t>
            </w:r>
          </w:p>
        </w:tc>
      </w:tr>
      <w:tr w:rsidR="0008799A" w:rsidRPr="000F5DD3" w14:paraId="73B02A20" w14:textId="77777777" w:rsidTr="001E0E6E">
        <w:trPr>
          <w:trHeight w:val="288"/>
        </w:trPr>
        <w:tc>
          <w:tcPr>
            <w:tcW w:w="3870" w:type="dxa"/>
          </w:tcPr>
          <w:p w14:paraId="4F21DDEA" w14:textId="77777777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4B2F0D" w14:textId="14320A0B" w:rsidR="0008799A" w:rsidRPr="000F5DD3" w:rsidRDefault="00664AB2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383,676</w:t>
            </w:r>
          </w:p>
        </w:tc>
        <w:tc>
          <w:tcPr>
            <w:tcW w:w="270" w:type="dxa"/>
          </w:tcPr>
          <w:p w14:paraId="1C58E5C9" w14:textId="77777777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73FE41" w14:textId="4C42AE5A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141,573 </w:t>
            </w:r>
          </w:p>
        </w:tc>
        <w:tc>
          <w:tcPr>
            <w:tcW w:w="270" w:type="dxa"/>
          </w:tcPr>
          <w:p w14:paraId="11EDB9DD" w14:textId="77777777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001A3D" w14:textId="54FC9012" w:rsidR="0008799A" w:rsidRPr="000F5DD3" w:rsidRDefault="006F4188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336,172</w:t>
            </w:r>
          </w:p>
        </w:tc>
        <w:tc>
          <w:tcPr>
            <w:tcW w:w="270" w:type="dxa"/>
          </w:tcPr>
          <w:p w14:paraId="66FB96E3" w14:textId="77777777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D85E8D" w14:textId="1D8FE95C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92,501 </w:t>
            </w:r>
          </w:p>
        </w:tc>
      </w:tr>
      <w:tr w:rsidR="0008799A" w:rsidRPr="000F5DD3" w14:paraId="44634BF0" w14:textId="77777777" w:rsidTr="001E0E6E">
        <w:trPr>
          <w:trHeight w:val="288"/>
        </w:trPr>
        <w:tc>
          <w:tcPr>
            <w:tcW w:w="3870" w:type="dxa"/>
          </w:tcPr>
          <w:p w14:paraId="484D04D6" w14:textId="77777777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BF5F48" w14:textId="5EE25D89" w:rsidR="0008799A" w:rsidRPr="000F5DD3" w:rsidRDefault="00664AB2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383,90</w:t>
            </w:r>
            <w:r w:rsidR="00061159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1B72951" w14:textId="77777777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B8F24D" w14:textId="4CA2AEC6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154,912</w:t>
            </w:r>
          </w:p>
        </w:tc>
        <w:tc>
          <w:tcPr>
            <w:tcW w:w="270" w:type="dxa"/>
          </w:tcPr>
          <w:p w14:paraId="143440B4" w14:textId="77777777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A2ECDE" w14:textId="44A6532F" w:rsidR="0008799A" w:rsidRPr="000F5DD3" w:rsidRDefault="0097713F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336,341</w:t>
            </w:r>
          </w:p>
        </w:tc>
        <w:tc>
          <w:tcPr>
            <w:tcW w:w="270" w:type="dxa"/>
          </w:tcPr>
          <w:p w14:paraId="0C65D253" w14:textId="77777777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426D2E" w14:textId="2DE8C9D9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105,789</w:t>
            </w:r>
          </w:p>
        </w:tc>
      </w:tr>
    </w:tbl>
    <w:p w14:paraId="1DABC7AE" w14:textId="0C0CFC8D" w:rsidR="00B03512" w:rsidRPr="004754FA" w:rsidRDefault="001E472F" w:rsidP="00A86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754FA">
        <w:rPr>
          <w:rFonts w:asciiTheme="majorBidi" w:hAnsiTheme="majorBidi" w:cstheme="majorBidi"/>
          <w:b/>
          <w:sz w:val="30"/>
          <w:szCs w:val="30"/>
        </w:rPr>
        <w:tab/>
      </w:r>
      <w:r w:rsidR="00C83006" w:rsidRPr="004754FA">
        <w:rPr>
          <w:rFonts w:asciiTheme="majorBidi" w:hAnsiTheme="majorBidi" w:cstheme="majorBidi"/>
          <w:b/>
          <w:sz w:val="30"/>
          <w:szCs w:val="30"/>
          <w:cs/>
        </w:rPr>
        <w:tab/>
      </w:r>
    </w:p>
    <w:p w14:paraId="59B457C0" w14:textId="69458553" w:rsidR="00AC4F19" w:rsidRPr="004754FA" w:rsidRDefault="00AC4F19" w:rsidP="0008799A">
      <w:pPr>
        <w:pStyle w:val="Heading1"/>
        <w:numPr>
          <w:ilvl w:val="0"/>
          <w:numId w:val="23"/>
        </w:numPr>
        <w:tabs>
          <w:tab w:val="num" w:pos="540"/>
        </w:tabs>
        <w:ind w:hanging="540"/>
        <w:rPr>
          <w:rFonts w:asciiTheme="majorBidi" w:hAnsiTheme="majorBidi" w:cstheme="majorBidi"/>
          <w:szCs w:val="30"/>
        </w:rPr>
      </w:pPr>
      <w:r w:rsidRPr="004754FA">
        <w:rPr>
          <w:rFonts w:asciiTheme="majorBidi" w:hAnsiTheme="majorBidi" w:cstheme="majorBidi"/>
          <w:szCs w:val="30"/>
          <w:cs/>
        </w:rPr>
        <w:t>ลูกหนี้การค้า</w:t>
      </w:r>
    </w:p>
    <w:p w14:paraId="14693FB5" w14:textId="26CCCCF9" w:rsidR="00EA0A71" w:rsidRPr="004754FA" w:rsidRDefault="00EA0A71" w:rsidP="00EA0A71">
      <w:pPr>
        <w:rPr>
          <w:rFonts w:asciiTheme="majorBidi" w:hAnsiTheme="majorBidi" w:cstheme="majorBidi"/>
          <w:sz w:val="30"/>
          <w:szCs w:val="30"/>
        </w:rPr>
      </w:pPr>
    </w:p>
    <w:p w14:paraId="46A60074" w14:textId="3F422997" w:rsidR="00EA0A71" w:rsidRPr="004754FA" w:rsidRDefault="00EA0A71" w:rsidP="00EA0A71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4754FA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684260AB" w14:textId="77777777" w:rsidR="0007469A" w:rsidRPr="004754FA" w:rsidRDefault="0007469A" w:rsidP="00EA0A71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696C3443" w14:textId="4B740C1C" w:rsidR="00EA0A71" w:rsidRPr="004754FA" w:rsidRDefault="00EA0A71" w:rsidP="00EA0A71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4FA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 </w:t>
      </w:r>
      <w:r w:rsidR="00D46237" w:rsidRPr="004754FA">
        <w:rPr>
          <w:rFonts w:asciiTheme="majorBidi" w:hAnsiTheme="majorBidi" w:cstheme="majorBidi"/>
          <w:sz w:val="30"/>
          <w:szCs w:val="30"/>
        </w:rPr>
        <w:t xml:space="preserve">          </w:t>
      </w:r>
      <w:r w:rsidRPr="004754FA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</w:t>
      </w:r>
    </w:p>
    <w:p w14:paraId="771DCB2C" w14:textId="77777777" w:rsidR="00EA0A71" w:rsidRPr="004754FA" w:rsidRDefault="00EA0A71" w:rsidP="00EA0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D085936" w14:textId="1048CCEA" w:rsidR="00EA0A71" w:rsidRPr="004754FA" w:rsidRDefault="00EA0A71" w:rsidP="00EA0A71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754FA">
        <w:rPr>
          <w:rFonts w:asciiTheme="majorBidi" w:hAnsiTheme="majorBidi" w:cstheme="majorBidi"/>
          <w:sz w:val="30"/>
          <w:szCs w:val="30"/>
          <w:cs/>
        </w:rPr>
        <w:t>กลุ่มบริษัทประมาณ</w:t>
      </w:r>
      <w:r w:rsidRPr="004754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D46237" w:rsidRPr="004754FA">
        <w:rPr>
          <w:rFonts w:asciiTheme="majorBidi" w:hAnsiTheme="majorBidi" w:cstheme="majorBidi"/>
          <w:color w:val="000000"/>
          <w:sz w:val="30"/>
          <w:szCs w:val="30"/>
        </w:rPr>
        <w:t xml:space="preserve">                </w:t>
      </w:r>
      <w:r w:rsidRPr="004754FA">
        <w:rPr>
          <w:rFonts w:asciiTheme="majorBidi" w:hAnsiTheme="majorBidi" w:cstheme="majorBidi"/>
          <w:color w:val="000000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9E022DC" w14:textId="77777777" w:rsidR="00EA0A71" w:rsidRPr="004754FA" w:rsidRDefault="00EA0A71" w:rsidP="00EA0A71">
      <w:pPr>
        <w:rPr>
          <w:rFonts w:asciiTheme="majorBidi" w:hAnsiTheme="majorBidi" w:cstheme="majorBidi"/>
          <w:sz w:val="30"/>
          <w:szCs w:val="30"/>
        </w:rPr>
      </w:pPr>
    </w:p>
    <w:p w14:paraId="76975483" w14:textId="77777777" w:rsidR="00AC4F19" w:rsidRPr="004754FA" w:rsidRDefault="00AC4F19" w:rsidP="00AC4F1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0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71"/>
        <w:gridCol w:w="1188"/>
        <w:gridCol w:w="180"/>
        <w:gridCol w:w="1161"/>
        <w:gridCol w:w="178"/>
        <w:gridCol w:w="1181"/>
        <w:gridCol w:w="180"/>
        <w:gridCol w:w="1170"/>
      </w:tblGrid>
      <w:tr w:rsidR="00AC4F19" w:rsidRPr="000F5DD3" w14:paraId="3A3C846D" w14:textId="77777777" w:rsidTr="004C158F">
        <w:trPr>
          <w:cantSplit/>
          <w:tblHeader/>
        </w:trPr>
        <w:tc>
          <w:tcPr>
            <w:tcW w:w="3771" w:type="dxa"/>
            <w:vAlign w:val="bottom"/>
            <w:hideMark/>
          </w:tcPr>
          <w:p w14:paraId="269217C8" w14:textId="77777777" w:rsidR="00AC4F19" w:rsidRPr="000F5DD3" w:rsidRDefault="00AC4F19" w:rsidP="009860E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29" w:type="dxa"/>
            <w:gridSpan w:val="3"/>
            <w:vAlign w:val="bottom"/>
          </w:tcPr>
          <w:p w14:paraId="4DA7269A" w14:textId="77777777" w:rsidR="00AC4F19" w:rsidRPr="000F5DD3" w:rsidRDefault="00AC4F19" w:rsidP="009860E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080BEB5" w14:textId="77777777" w:rsidR="00AC4F19" w:rsidRPr="000F5DD3" w:rsidRDefault="00AC4F19" w:rsidP="009860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31" w:type="dxa"/>
            <w:gridSpan w:val="3"/>
            <w:vAlign w:val="bottom"/>
          </w:tcPr>
          <w:p w14:paraId="0620FAA7" w14:textId="77777777" w:rsidR="00AC4F19" w:rsidRPr="000F5DD3" w:rsidRDefault="00AC4F19" w:rsidP="009860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F5DD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799A" w:rsidRPr="000F5DD3" w14:paraId="0518C5FB" w14:textId="77777777" w:rsidTr="004C158F">
        <w:trPr>
          <w:cantSplit/>
          <w:tblHeader/>
        </w:trPr>
        <w:tc>
          <w:tcPr>
            <w:tcW w:w="3771" w:type="dxa"/>
            <w:vAlign w:val="bottom"/>
          </w:tcPr>
          <w:p w14:paraId="3EB1266F" w14:textId="1BD79F84" w:rsidR="0008799A" w:rsidRPr="000F5DD3" w:rsidRDefault="0008799A" w:rsidP="0008799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0F5DD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188" w:type="dxa"/>
          </w:tcPr>
          <w:p w14:paraId="2D1C4C30" w14:textId="390CAFC1" w:rsidR="0008799A" w:rsidRPr="000F5DD3" w:rsidRDefault="0008799A" w:rsidP="0008799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31A39B70" w14:textId="77777777" w:rsidR="0008799A" w:rsidRPr="000F5DD3" w:rsidRDefault="0008799A" w:rsidP="0008799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6C8EF4E5" w14:textId="6388540C" w:rsidR="0008799A" w:rsidRPr="000F5DD3" w:rsidRDefault="0008799A" w:rsidP="0008799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4355F3E5" w14:textId="77777777" w:rsidR="0008799A" w:rsidRPr="000F5DD3" w:rsidRDefault="0008799A" w:rsidP="0008799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537A7806" w14:textId="16324005" w:rsidR="0008799A" w:rsidRPr="000F5DD3" w:rsidRDefault="0008799A" w:rsidP="0008799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1C5B643C" w14:textId="77777777" w:rsidR="0008799A" w:rsidRPr="000F5DD3" w:rsidRDefault="0008799A" w:rsidP="0008799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211468" w14:textId="342E8A2C" w:rsidR="0008799A" w:rsidRPr="000F5DD3" w:rsidRDefault="0008799A" w:rsidP="0008799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AC4F19" w:rsidRPr="000F5DD3" w14:paraId="6412B762" w14:textId="77777777" w:rsidTr="004C158F">
        <w:trPr>
          <w:cantSplit/>
          <w:tblHeader/>
        </w:trPr>
        <w:tc>
          <w:tcPr>
            <w:tcW w:w="3771" w:type="dxa"/>
            <w:vAlign w:val="bottom"/>
            <w:hideMark/>
          </w:tcPr>
          <w:p w14:paraId="226FECC0" w14:textId="77777777" w:rsidR="00AC4F19" w:rsidRPr="000F5DD3" w:rsidRDefault="00AC4F19" w:rsidP="009860E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38" w:type="dxa"/>
            <w:gridSpan w:val="7"/>
            <w:vAlign w:val="bottom"/>
            <w:hideMark/>
          </w:tcPr>
          <w:p w14:paraId="3ADA4EED" w14:textId="77777777" w:rsidR="00AC4F19" w:rsidRPr="000F5DD3" w:rsidRDefault="00AC4F19" w:rsidP="009860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8799A" w:rsidRPr="000F5DD3" w14:paraId="0C54119A" w14:textId="77777777" w:rsidTr="004C158F">
        <w:trPr>
          <w:cantSplit/>
        </w:trPr>
        <w:tc>
          <w:tcPr>
            <w:tcW w:w="3771" w:type="dxa"/>
            <w:hideMark/>
          </w:tcPr>
          <w:p w14:paraId="3D1209E9" w14:textId="77777777" w:rsidR="0008799A" w:rsidRPr="000F5DD3" w:rsidRDefault="0008799A" w:rsidP="0008799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88" w:type="dxa"/>
          </w:tcPr>
          <w:p w14:paraId="78130B47" w14:textId="28423BC2" w:rsidR="0008799A" w:rsidRPr="000F5DD3" w:rsidRDefault="00C26EAD" w:rsidP="00CC2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581,5</w:t>
            </w:r>
            <w:r w:rsidR="002D3AB6" w:rsidRPr="000F5DD3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14:paraId="0DA4A89E" w14:textId="77777777" w:rsidR="0008799A" w:rsidRPr="000F5DD3" w:rsidRDefault="0008799A" w:rsidP="0008799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0E578C3" w14:textId="0ADD472A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599,478 </w:t>
            </w:r>
          </w:p>
        </w:tc>
        <w:tc>
          <w:tcPr>
            <w:tcW w:w="178" w:type="dxa"/>
          </w:tcPr>
          <w:p w14:paraId="7E568FA0" w14:textId="77777777" w:rsidR="0008799A" w:rsidRPr="000F5DD3" w:rsidRDefault="0008799A" w:rsidP="0008799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9D0F592" w14:textId="361F444D" w:rsidR="0008799A" w:rsidRPr="000F5DD3" w:rsidRDefault="00A34267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583,80</w:t>
            </w:r>
            <w:r w:rsidR="002D3AB6" w:rsidRPr="000F5DD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4069BE93" w14:textId="77777777" w:rsidR="0008799A" w:rsidRPr="000F5DD3" w:rsidRDefault="0008799A" w:rsidP="0008799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C0F3C1" w14:textId="05A81734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605,202 </w:t>
            </w:r>
          </w:p>
        </w:tc>
      </w:tr>
      <w:tr w:rsidR="0008799A" w:rsidRPr="000F5DD3" w14:paraId="63910D4A" w14:textId="77777777" w:rsidTr="004C158F">
        <w:trPr>
          <w:cantSplit/>
        </w:trPr>
        <w:tc>
          <w:tcPr>
            <w:tcW w:w="3771" w:type="dxa"/>
            <w:hideMark/>
          </w:tcPr>
          <w:p w14:paraId="1033F64C" w14:textId="77777777" w:rsidR="0008799A" w:rsidRPr="000F5DD3" w:rsidRDefault="0008799A" w:rsidP="0008799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88" w:type="dxa"/>
          </w:tcPr>
          <w:p w14:paraId="347C81AD" w14:textId="469AB6B5" w:rsidR="0008799A" w:rsidRPr="000F5DD3" w:rsidRDefault="0008799A" w:rsidP="00CC2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8788F0" w14:textId="77777777" w:rsidR="0008799A" w:rsidRPr="000F5DD3" w:rsidRDefault="0008799A" w:rsidP="0008799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59D36C8" w14:textId="65FFBAD2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78" w:type="dxa"/>
          </w:tcPr>
          <w:p w14:paraId="4B4B5718" w14:textId="77777777" w:rsidR="0008799A" w:rsidRPr="000F5DD3" w:rsidRDefault="0008799A" w:rsidP="0008799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45915A7" w14:textId="6A7BD77D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A06AA8" w14:textId="77777777" w:rsidR="0008799A" w:rsidRPr="000F5DD3" w:rsidRDefault="0008799A" w:rsidP="0008799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287159" w14:textId="1C8ED579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08799A" w:rsidRPr="000F5DD3" w14:paraId="23A5E985" w14:textId="77777777" w:rsidTr="004C158F">
        <w:trPr>
          <w:cantSplit/>
        </w:trPr>
        <w:tc>
          <w:tcPr>
            <w:tcW w:w="3771" w:type="dxa"/>
            <w:hideMark/>
          </w:tcPr>
          <w:p w14:paraId="4EB7C54B" w14:textId="77777777" w:rsidR="0008799A" w:rsidRPr="000F5DD3" w:rsidRDefault="0008799A" w:rsidP="0008799A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1 -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88" w:type="dxa"/>
          </w:tcPr>
          <w:p w14:paraId="7B18C049" w14:textId="4EA639AF" w:rsidR="0008799A" w:rsidRPr="000F5DD3" w:rsidRDefault="005C3F44" w:rsidP="00CC2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A76420"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22863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80" w:type="dxa"/>
          </w:tcPr>
          <w:p w14:paraId="7F959BE3" w14:textId="77777777" w:rsidR="0008799A" w:rsidRPr="000F5DD3" w:rsidRDefault="0008799A" w:rsidP="0008799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98A5EE8" w14:textId="3A216D3E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91,982</w:t>
            </w:r>
          </w:p>
        </w:tc>
        <w:tc>
          <w:tcPr>
            <w:tcW w:w="178" w:type="dxa"/>
          </w:tcPr>
          <w:p w14:paraId="3C67C578" w14:textId="77777777" w:rsidR="0008799A" w:rsidRPr="000F5DD3" w:rsidRDefault="0008799A" w:rsidP="0008799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40F689A" w14:textId="05D6DFAB" w:rsidR="0008799A" w:rsidRPr="000F5DD3" w:rsidRDefault="005C3F44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01757F"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860</w:t>
            </w:r>
          </w:p>
        </w:tc>
        <w:tc>
          <w:tcPr>
            <w:tcW w:w="180" w:type="dxa"/>
          </w:tcPr>
          <w:p w14:paraId="0E2CDE40" w14:textId="77777777" w:rsidR="0008799A" w:rsidRPr="000F5DD3" w:rsidRDefault="0008799A" w:rsidP="0008799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56EBEE" w14:textId="554C1B5D" w:rsidR="0008799A" w:rsidRPr="000F5DD3" w:rsidRDefault="0008799A" w:rsidP="004C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89,489 </w:t>
            </w:r>
          </w:p>
        </w:tc>
      </w:tr>
      <w:tr w:rsidR="0008799A" w:rsidRPr="000F5DD3" w14:paraId="186654BC" w14:textId="77777777" w:rsidTr="004C158F">
        <w:trPr>
          <w:cantSplit/>
        </w:trPr>
        <w:tc>
          <w:tcPr>
            <w:tcW w:w="3771" w:type="dxa"/>
            <w:hideMark/>
          </w:tcPr>
          <w:p w14:paraId="2EFC67E9" w14:textId="77777777" w:rsidR="0008799A" w:rsidRPr="000F5DD3" w:rsidRDefault="0008799A" w:rsidP="0008799A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88" w:type="dxa"/>
          </w:tcPr>
          <w:p w14:paraId="242B3242" w14:textId="6BF906B4" w:rsidR="0008799A" w:rsidRPr="000F5DD3" w:rsidRDefault="002D3AB6" w:rsidP="00CC2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180" w:type="dxa"/>
          </w:tcPr>
          <w:p w14:paraId="2833D4EF" w14:textId="77777777" w:rsidR="0008799A" w:rsidRPr="000F5DD3" w:rsidRDefault="0008799A" w:rsidP="0008799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77CAF30" w14:textId="620A675E" w:rsidR="0008799A" w:rsidRPr="000F5DD3" w:rsidRDefault="004C158F" w:rsidP="004C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559A086" w14:textId="77777777" w:rsidR="0008799A" w:rsidRPr="000F5DD3" w:rsidRDefault="0008799A" w:rsidP="0008799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A701796" w14:textId="7D19DE39" w:rsidR="0008799A" w:rsidRPr="000F5DD3" w:rsidRDefault="00730552" w:rsidP="00E8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180" w:type="dxa"/>
          </w:tcPr>
          <w:p w14:paraId="4945A657" w14:textId="77777777" w:rsidR="0008799A" w:rsidRPr="000F5DD3" w:rsidRDefault="0008799A" w:rsidP="0008799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0B3113" w14:textId="3C7CD741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- </w:t>
            </w:r>
          </w:p>
        </w:tc>
      </w:tr>
      <w:tr w:rsidR="0008799A" w:rsidRPr="000F5DD3" w14:paraId="25EEDB24" w14:textId="77777777" w:rsidTr="004C158F">
        <w:trPr>
          <w:cantSplit/>
        </w:trPr>
        <w:tc>
          <w:tcPr>
            <w:tcW w:w="3771" w:type="dxa"/>
            <w:hideMark/>
          </w:tcPr>
          <w:p w14:paraId="28CD77EE" w14:textId="77777777" w:rsidR="0008799A" w:rsidRPr="000F5DD3" w:rsidRDefault="0008799A" w:rsidP="0008799A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- 12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88" w:type="dxa"/>
          </w:tcPr>
          <w:p w14:paraId="6D7EB1CF" w14:textId="144984EF" w:rsidR="0008799A" w:rsidRPr="000F5DD3" w:rsidRDefault="00730552" w:rsidP="00AE5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180" w:type="dxa"/>
          </w:tcPr>
          <w:p w14:paraId="307855ED" w14:textId="77777777" w:rsidR="0008799A" w:rsidRPr="000F5DD3" w:rsidRDefault="0008799A" w:rsidP="0008799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385252A" w14:textId="7F3910E2" w:rsidR="0008799A" w:rsidRPr="000F5DD3" w:rsidRDefault="004C158F" w:rsidP="004C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5EF7B58" w14:textId="77777777" w:rsidR="0008799A" w:rsidRPr="000F5DD3" w:rsidRDefault="0008799A" w:rsidP="0008799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F5BDCEB" w14:textId="7826DC3E" w:rsidR="0008799A" w:rsidRPr="000F5DD3" w:rsidRDefault="00973C7E" w:rsidP="0097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37309D" w14:textId="77777777" w:rsidR="0008799A" w:rsidRPr="000F5DD3" w:rsidRDefault="0008799A" w:rsidP="0008799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50B9A6" w14:textId="5C019A64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</w:tr>
      <w:tr w:rsidR="0008799A" w:rsidRPr="000F5DD3" w14:paraId="424762BE" w14:textId="77777777" w:rsidTr="004C158F">
        <w:trPr>
          <w:cantSplit/>
        </w:trPr>
        <w:tc>
          <w:tcPr>
            <w:tcW w:w="3771" w:type="dxa"/>
            <w:hideMark/>
          </w:tcPr>
          <w:p w14:paraId="5759C9A5" w14:textId="77777777" w:rsidR="0008799A" w:rsidRPr="000F5DD3" w:rsidRDefault="0008799A" w:rsidP="0008799A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99A96B" w14:textId="5954FDC3" w:rsidR="0008799A" w:rsidRPr="000F5DD3" w:rsidRDefault="00973C7E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C3F4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3F44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D2286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6405259E" w14:textId="77777777" w:rsidR="0008799A" w:rsidRPr="000F5DD3" w:rsidRDefault="0008799A" w:rsidP="0008799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0FDA2" w14:textId="5C44A1E4" w:rsidR="0008799A" w:rsidRPr="000F5DD3" w:rsidRDefault="0008799A" w:rsidP="004C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14,166 </w:t>
            </w:r>
          </w:p>
        </w:tc>
        <w:tc>
          <w:tcPr>
            <w:tcW w:w="178" w:type="dxa"/>
          </w:tcPr>
          <w:p w14:paraId="538F0485" w14:textId="77777777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D45E6" w14:textId="09E10197" w:rsidR="0008799A" w:rsidRPr="000F5DD3" w:rsidRDefault="00795867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C3F4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3F44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84619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025F4B65" w14:textId="77777777" w:rsidR="0008799A" w:rsidRPr="000F5DD3" w:rsidRDefault="0008799A" w:rsidP="0008799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DC1612" w14:textId="6C181B0D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14,166  </w:t>
            </w:r>
          </w:p>
        </w:tc>
      </w:tr>
      <w:tr w:rsidR="0008799A" w:rsidRPr="000F5DD3" w14:paraId="0824104C" w14:textId="77777777" w:rsidTr="004C158F">
        <w:trPr>
          <w:cantSplit/>
        </w:trPr>
        <w:tc>
          <w:tcPr>
            <w:tcW w:w="3771" w:type="dxa"/>
            <w:hideMark/>
          </w:tcPr>
          <w:p w14:paraId="47A3F854" w14:textId="77777777" w:rsidR="0008799A" w:rsidRPr="000F5DD3" w:rsidRDefault="0008799A" w:rsidP="0008799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7A782B" w14:textId="66171D64" w:rsidR="0008799A" w:rsidRPr="000F5DD3" w:rsidRDefault="00134BA0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636,121</w:t>
            </w:r>
          </w:p>
        </w:tc>
        <w:tc>
          <w:tcPr>
            <w:tcW w:w="180" w:type="dxa"/>
          </w:tcPr>
          <w:p w14:paraId="0D60F8AB" w14:textId="77777777" w:rsidR="0008799A" w:rsidRPr="000F5DD3" w:rsidRDefault="0008799A" w:rsidP="0008799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07317" w14:textId="31C04CBA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705,626</w:t>
            </w:r>
          </w:p>
        </w:tc>
        <w:tc>
          <w:tcPr>
            <w:tcW w:w="178" w:type="dxa"/>
          </w:tcPr>
          <w:p w14:paraId="49BC1152" w14:textId="77777777" w:rsidR="0008799A" w:rsidRPr="000F5DD3" w:rsidRDefault="0008799A" w:rsidP="0008799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15A12" w14:textId="4F14C113" w:rsidR="0008799A" w:rsidRPr="000F5DD3" w:rsidRDefault="00134BA0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637,558</w:t>
            </w:r>
          </w:p>
        </w:tc>
        <w:tc>
          <w:tcPr>
            <w:tcW w:w="180" w:type="dxa"/>
          </w:tcPr>
          <w:p w14:paraId="1C1931DE" w14:textId="77777777" w:rsidR="0008799A" w:rsidRPr="000F5DD3" w:rsidRDefault="0008799A" w:rsidP="0008799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D9AD683" w14:textId="76F09838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708,857 </w:t>
            </w:r>
          </w:p>
        </w:tc>
      </w:tr>
      <w:tr w:rsidR="0008799A" w:rsidRPr="000F5DD3" w14:paraId="142A714C" w14:textId="77777777" w:rsidTr="004C158F">
        <w:trPr>
          <w:cantSplit/>
          <w:trHeight w:val="71"/>
        </w:trPr>
        <w:tc>
          <w:tcPr>
            <w:tcW w:w="3771" w:type="dxa"/>
            <w:vAlign w:val="bottom"/>
            <w:hideMark/>
          </w:tcPr>
          <w:p w14:paraId="6A91E9A1" w14:textId="77777777" w:rsidR="0008799A" w:rsidRPr="000F5DD3" w:rsidRDefault="0008799A" w:rsidP="0008799A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  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จะเกิดขึ้น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459F7" w14:textId="77777777" w:rsidR="00EE0E19" w:rsidRPr="000F5DD3" w:rsidRDefault="00C94E4D" w:rsidP="0074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</w:p>
          <w:p w14:paraId="7ABCC444" w14:textId="1B9B12FE" w:rsidR="0008799A" w:rsidRPr="000F5DD3" w:rsidRDefault="00475C38" w:rsidP="0074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(12,997)</w:t>
            </w:r>
          </w:p>
        </w:tc>
        <w:tc>
          <w:tcPr>
            <w:tcW w:w="180" w:type="dxa"/>
            <w:vAlign w:val="bottom"/>
          </w:tcPr>
          <w:p w14:paraId="36C24B6E" w14:textId="77777777" w:rsidR="0008799A" w:rsidRPr="000F5DD3" w:rsidRDefault="0008799A" w:rsidP="007405B4">
            <w:pPr>
              <w:pStyle w:val="acctfourfigures"/>
              <w:tabs>
                <w:tab w:val="clear" w:pos="765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C4CE" w14:textId="77777777" w:rsidR="00EE0E19" w:rsidRPr="000F5DD3" w:rsidRDefault="0008799A" w:rsidP="0074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6D495FF" w14:textId="1E6C1B58" w:rsidR="0008799A" w:rsidRPr="000F5DD3" w:rsidRDefault="0008799A" w:rsidP="0074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(11,213)</w:t>
            </w:r>
          </w:p>
        </w:tc>
        <w:tc>
          <w:tcPr>
            <w:tcW w:w="178" w:type="dxa"/>
            <w:vAlign w:val="bottom"/>
          </w:tcPr>
          <w:p w14:paraId="348B4C14" w14:textId="77777777" w:rsidR="0008799A" w:rsidRPr="000F5DD3" w:rsidRDefault="0008799A" w:rsidP="0074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87D48" w14:textId="77777777" w:rsidR="00EE0E19" w:rsidRPr="000F5DD3" w:rsidRDefault="00EE0E19" w:rsidP="0074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F25914" w14:textId="7413D893" w:rsidR="0008799A" w:rsidRPr="000F5DD3" w:rsidRDefault="00475C38" w:rsidP="0074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(12,568)</w:t>
            </w:r>
          </w:p>
        </w:tc>
        <w:tc>
          <w:tcPr>
            <w:tcW w:w="180" w:type="dxa"/>
            <w:vAlign w:val="bottom"/>
          </w:tcPr>
          <w:p w14:paraId="12504EDA" w14:textId="77777777" w:rsidR="0008799A" w:rsidRPr="000F5DD3" w:rsidRDefault="0008799A" w:rsidP="007405B4">
            <w:pPr>
              <w:pStyle w:val="acctfourfigures"/>
              <w:tabs>
                <w:tab w:val="clear" w:pos="765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</w:tcPr>
          <w:p w14:paraId="7DB92997" w14:textId="77777777" w:rsidR="00EE0E19" w:rsidRPr="000F5DD3" w:rsidRDefault="00EE0E19" w:rsidP="0074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EDBAF7" w14:textId="25C7D167" w:rsidR="0008799A" w:rsidRPr="000F5DD3" w:rsidRDefault="0008799A" w:rsidP="0074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(11,213)</w:t>
            </w:r>
          </w:p>
        </w:tc>
      </w:tr>
      <w:tr w:rsidR="0008799A" w:rsidRPr="000F5DD3" w14:paraId="3BA1F82D" w14:textId="77777777" w:rsidTr="004C158F">
        <w:trPr>
          <w:cantSplit/>
        </w:trPr>
        <w:tc>
          <w:tcPr>
            <w:tcW w:w="3771" w:type="dxa"/>
            <w:hideMark/>
          </w:tcPr>
          <w:p w14:paraId="3B4922BD" w14:textId="77777777" w:rsidR="0008799A" w:rsidRPr="000F5DD3" w:rsidRDefault="0008799A" w:rsidP="0008799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673FD" w14:textId="4E4CB3BE" w:rsidR="0008799A" w:rsidRPr="000F5DD3" w:rsidRDefault="00E07299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623,124</w:t>
            </w:r>
          </w:p>
        </w:tc>
        <w:tc>
          <w:tcPr>
            <w:tcW w:w="180" w:type="dxa"/>
          </w:tcPr>
          <w:p w14:paraId="7B5CAE1D" w14:textId="77777777" w:rsidR="0008799A" w:rsidRPr="000F5DD3" w:rsidRDefault="0008799A" w:rsidP="0008799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07C75" w14:textId="28A8A46B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694,413</w:t>
            </w:r>
          </w:p>
        </w:tc>
        <w:tc>
          <w:tcPr>
            <w:tcW w:w="178" w:type="dxa"/>
          </w:tcPr>
          <w:p w14:paraId="1B0359F7" w14:textId="77777777" w:rsidR="0008799A" w:rsidRPr="000F5DD3" w:rsidRDefault="0008799A" w:rsidP="0008799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9F1AD1" w14:textId="26795B24" w:rsidR="0008799A" w:rsidRPr="000F5DD3" w:rsidRDefault="00D11D3C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624,990</w:t>
            </w:r>
          </w:p>
        </w:tc>
        <w:tc>
          <w:tcPr>
            <w:tcW w:w="180" w:type="dxa"/>
          </w:tcPr>
          <w:p w14:paraId="74D4A5B4" w14:textId="77777777" w:rsidR="0008799A" w:rsidRPr="000F5DD3" w:rsidRDefault="0008799A" w:rsidP="0008799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1CE5EC2B" w14:textId="39806F71" w:rsidR="0008799A" w:rsidRPr="000F5DD3" w:rsidRDefault="0008799A" w:rsidP="00087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697,644</w:t>
            </w:r>
            <w:r w:rsidRPr="000F5DD3">
              <w:rPr>
                <w:rFonts w:asciiTheme="majorBidi" w:hAnsiTheme="majorBidi" w:cstheme="majorBidi"/>
              </w:rPr>
              <w:t xml:space="preserve"> </w:t>
            </w:r>
          </w:p>
        </w:tc>
      </w:tr>
    </w:tbl>
    <w:p w14:paraId="4FBAA5EC" w14:textId="77777777" w:rsidR="00AC4F19" w:rsidRPr="000F5DD3" w:rsidRDefault="00AC4F19" w:rsidP="00AC4F19">
      <w:pPr>
        <w:rPr>
          <w:rFonts w:asciiTheme="majorBidi" w:hAnsiTheme="majorBidi" w:cstheme="majorBidi"/>
          <w:sz w:val="36"/>
          <w:szCs w:val="36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178"/>
        <w:gridCol w:w="1172"/>
        <w:gridCol w:w="178"/>
        <w:gridCol w:w="1181"/>
        <w:gridCol w:w="178"/>
        <w:gridCol w:w="1163"/>
      </w:tblGrid>
      <w:tr w:rsidR="00AC4F19" w:rsidRPr="000F5DD3" w14:paraId="787A8368" w14:textId="77777777" w:rsidTr="00BF098C">
        <w:trPr>
          <w:cantSplit/>
          <w:tblHeader/>
        </w:trPr>
        <w:tc>
          <w:tcPr>
            <w:tcW w:w="3780" w:type="dxa"/>
            <w:vAlign w:val="bottom"/>
            <w:hideMark/>
          </w:tcPr>
          <w:p w14:paraId="467C24D4" w14:textId="657212CD" w:rsidR="00AC4F19" w:rsidRPr="000F5DD3" w:rsidRDefault="0062276B" w:rsidP="009860E5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</w:t>
            </w:r>
            <w:r w:rsidR="00AC4F19"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</w:t>
            </w:r>
          </w:p>
        </w:tc>
        <w:tc>
          <w:tcPr>
            <w:tcW w:w="2520" w:type="dxa"/>
            <w:gridSpan w:val="3"/>
            <w:vAlign w:val="bottom"/>
          </w:tcPr>
          <w:p w14:paraId="239DA78B" w14:textId="77777777" w:rsidR="00AC4F19" w:rsidRPr="000F5DD3" w:rsidRDefault="00AC4F19" w:rsidP="009860E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723140C2" w14:textId="77777777" w:rsidR="00AC4F19" w:rsidRPr="000F5DD3" w:rsidRDefault="00AC4F19" w:rsidP="009860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668E3455" w14:textId="77777777" w:rsidR="00AC4F19" w:rsidRPr="000F5DD3" w:rsidRDefault="00AC4F19" w:rsidP="009860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F5DD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C4F19" w:rsidRPr="000F5DD3" w14:paraId="69360766" w14:textId="77777777" w:rsidTr="00BF098C">
        <w:trPr>
          <w:cantSplit/>
          <w:tblHeader/>
        </w:trPr>
        <w:tc>
          <w:tcPr>
            <w:tcW w:w="3780" w:type="dxa"/>
          </w:tcPr>
          <w:p w14:paraId="0F102784" w14:textId="644838C8" w:rsidR="00AC4F19" w:rsidRPr="000F5DD3" w:rsidRDefault="0062276B" w:rsidP="0062276B">
            <w:pPr>
              <w:pStyle w:val="acctfourfigures"/>
              <w:tabs>
                <w:tab w:val="left" w:pos="720"/>
              </w:tabs>
              <w:spacing w:line="240" w:lineRule="auto"/>
              <w:ind w:left="188" w:firstLine="2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จะเกิดขึ้น</w:t>
            </w:r>
          </w:p>
        </w:tc>
        <w:tc>
          <w:tcPr>
            <w:tcW w:w="1170" w:type="dxa"/>
            <w:vAlign w:val="bottom"/>
          </w:tcPr>
          <w:p w14:paraId="79C8BACE" w14:textId="4280ECDE" w:rsidR="00AC4F19" w:rsidRPr="000F5DD3" w:rsidRDefault="004C158F" w:rsidP="009860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78" w:type="dxa"/>
            <w:vAlign w:val="bottom"/>
          </w:tcPr>
          <w:p w14:paraId="24B37875" w14:textId="77777777" w:rsidR="00AC4F19" w:rsidRPr="000F5DD3" w:rsidRDefault="00AC4F19" w:rsidP="009860E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420F1A7" w14:textId="1E333EC4" w:rsidR="00AC4F19" w:rsidRPr="000F5DD3" w:rsidRDefault="004C158F" w:rsidP="009860E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78" w:type="dxa"/>
          </w:tcPr>
          <w:p w14:paraId="4EE362A4" w14:textId="77777777" w:rsidR="00AC4F19" w:rsidRPr="000F5DD3" w:rsidRDefault="00AC4F19" w:rsidP="009860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044C18A8" w14:textId="3684C2A6" w:rsidR="00AC4F19" w:rsidRPr="000F5DD3" w:rsidRDefault="004C158F" w:rsidP="009860E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78" w:type="dxa"/>
            <w:vAlign w:val="bottom"/>
          </w:tcPr>
          <w:p w14:paraId="765A87CC" w14:textId="77777777" w:rsidR="00AC4F19" w:rsidRPr="000F5DD3" w:rsidRDefault="00AC4F19" w:rsidP="009860E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0A1881BE" w14:textId="1794291E" w:rsidR="00AC4F19" w:rsidRPr="000F5DD3" w:rsidRDefault="004C158F" w:rsidP="009860E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2564</w:t>
            </w:r>
          </w:p>
        </w:tc>
      </w:tr>
      <w:tr w:rsidR="00AC4F19" w:rsidRPr="000F5DD3" w14:paraId="13CEA56D" w14:textId="77777777" w:rsidTr="00BF098C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8C6C8CB" w14:textId="77777777" w:rsidR="00AC4F19" w:rsidRPr="000F5DD3" w:rsidRDefault="00AC4F19" w:rsidP="009860E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5D11ED6F" w14:textId="77777777" w:rsidR="00AC4F19" w:rsidRPr="000F5DD3" w:rsidRDefault="00AC4F19" w:rsidP="009860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C158F" w:rsidRPr="000F5DD3" w14:paraId="7C5753D7" w14:textId="77777777" w:rsidTr="00BF098C">
        <w:trPr>
          <w:cantSplit/>
        </w:trPr>
        <w:tc>
          <w:tcPr>
            <w:tcW w:w="3780" w:type="dxa"/>
          </w:tcPr>
          <w:p w14:paraId="05439281" w14:textId="1C335DA9" w:rsidR="004C158F" w:rsidRPr="000F5DD3" w:rsidRDefault="004C158F" w:rsidP="004C158F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0C580275" w14:textId="7A4A2DF6" w:rsidR="004C158F" w:rsidRPr="000F5DD3" w:rsidRDefault="00186BC3" w:rsidP="004C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11,213</w:t>
            </w:r>
          </w:p>
        </w:tc>
        <w:tc>
          <w:tcPr>
            <w:tcW w:w="178" w:type="dxa"/>
          </w:tcPr>
          <w:p w14:paraId="276300B2" w14:textId="77777777" w:rsidR="004C158F" w:rsidRPr="000F5DD3" w:rsidRDefault="004C158F" w:rsidP="004C15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C1E7D5D" w14:textId="4A5A228B" w:rsidR="004C158F" w:rsidRPr="000F5DD3" w:rsidRDefault="004C158F" w:rsidP="004C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9,778</w:t>
            </w:r>
          </w:p>
        </w:tc>
        <w:tc>
          <w:tcPr>
            <w:tcW w:w="178" w:type="dxa"/>
          </w:tcPr>
          <w:p w14:paraId="58BC2450" w14:textId="77777777" w:rsidR="004C158F" w:rsidRPr="000F5DD3" w:rsidRDefault="004C158F" w:rsidP="004C15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4C9EE80" w14:textId="2FB911B2" w:rsidR="004C158F" w:rsidRPr="000F5DD3" w:rsidRDefault="00186BC3" w:rsidP="004C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11,213</w:t>
            </w:r>
          </w:p>
        </w:tc>
        <w:tc>
          <w:tcPr>
            <w:tcW w:w="178" w:type="dxa"/>
          </w:tcPr>
          <w:p w14:paraId="11CF6B63" w14:textId="77777777" w:rsidR="004C158F" w:rsidRPr="000F5DD3" w:rsidRDefault="004C158F" w:rsidP="004C15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D5761FF" w14:textId="10B23E82" w:rsidR="004C158F" w:rsidRPr="000F5DD3" w:rsidRDefault="004C158F" w:rsidP="004C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9,778</w:t>
            </w:r>
          </w:p>
        </w:tc>
      </w:tr>
      <w:tr w:rsidR="004C158F" w:rsidRPr="000F5DD3" w14:paraId="48BC3090" w14:textId="77777777" w:rsidTr="00BF098C">
        <w:trPr>
          <w:cantSplit/>
          <w:trHeight w:val="407"/>
        </w:trPr>
        <w:tc>
          <w:tcPr>
            <w:tcW w:w="3780" w:type="dxa"/>
          </w:tcPr>
          <w:p w14:paraId="79AD01DD" w14:textId="77777777" w:rsidR="004C158F" w:rsidRPr="000F5DD3" w:rsidRDefault="004C158F" w:rsidP="004C158F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D2D6F1F" w14:textId="0C976990" w:rsidR="004C158F" w:rsidRPr="000F5DD3" w:rsidRDefault="0051086D" w:rsidP="004C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1,784</w:t>
            </w:r>
          </w:p>
        </w:tc>
        <w:tc>
          <w:tcPr>
            <w:tcW w:w="178" w:type="dxa"/>
          </w:tcPr>
          <w:p w14:paraId="530CF192" w14:textId="77777777" w:rsidR="004C158F" w:rsidRPr="000F5DD3" w:rsidRDefault="004C158F" w:rsidP="004C15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29C4AE0" w14:textId="42392F29" w:rsidR="004C158F" w:rsidRPr="000F5DD3" w:rsidRDefault="004C158F" w:rsidP="004C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1,435</w:t>
            </w:r>
          </w:p>
        </w:tc>
        <w:tc>
          <w:tcPr>
            <w:tcW w:w="178" w:type="dxa"/>
          </w:tcPr>
          <w:p w14:paraId="30F14F3D" w14:textId="77777777" w:rsidR="004C158F" w:rsidRPr="000F5DD3" w:rsidRDefault="004C158F" w:rsidP="004C15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479A529" w14:textId="572A0320" w:rsidR="004C158F" w:rsidRPr="000F5DD3" w:rsidRDefault="00B9519D" w:rsidP="004C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1,355</w:t>
            </w:r>
          </w:p>
        </w:tc>
        <w:tc>
          <w:tcPr>
            <w:tcW w:w="178" w:type="dxa"/>
          </w:tcPr>
          <w:p w14:paraId="39C1F31B" w14:textId="77777777" w:rsidR="004C158F" w:rsidRPr="000F5DD3" w:rsidRDefault="004C158F" w:rsidP="004C15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60982B26" w14:textId="35AF692C" w:rsidR="004C158F" w:rsidRPr="000F5DD3" w:rsidRDefault="004C158F" w:rsidP="004C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1,435</w:t>
            </w:r>
          </w:p>
        </w:tc>
      </w:tr>
      <w:tr w:rsidR="004C158F" w:rsidRPr="000F5DD3" w14:paraId="6B2E5D7E" w14:textId="77777777" w:rsidTr="00BF098C">
        <w:trPr>
          <w:cantSplit/>
        </w:trPr>
        <w:tc>
          <w:tcPr>
            <w:tcW w:w="3780" w:type="dxa"/>
          </w:tcPr>
          <w:p w14:paraId="78448B2E" w14:textId="6F7BAB78" w:rsidR="004C158F" w:rsidRPr="000F5DD3" w:rsidRDefault="004C158F" w:rsidP="004C158F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9C5154" w14:textId="2EDAABB9" w:rsidR="004C158F" w:rsidRPr="000F5DD3" w:rsidRDefault="00546F8D" w:rsidP="004C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12,997</w:t>
            </w:r>
          </w:p>
        </w:tc>
        <w:tc>
          <w:tcPr>
            <w:tcW w:w="178" w:type="dxa"/>
          </w:tcPr>
          <w:p w14:paraId="1FE8F9D4" w14:textId="77777777" w:rsidR="004C158F" w:rsidRPr="000F5DD3" w:rsidRDefault="004C158F" w:rsidP="004C15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7C50CA9" w14:textId="5711233D" w:rsidR="004C158F" w:rsidRPr="000F5DD3" w:rsidRDefault="004C158F" w:rsidP="004C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11,213</w:t>
            </w:r>
          </w:p>
        </w:tc>
        <w:tc>
          <w:tcPr>
            <w:tcW w:w="178" w:type="dxa"/>
          </w:tcPr>
          <w:p w14:paraId="6D8396A5" w14:textId="77777777" w:rsidR="004C158F" w:rsidRPr="000F5DD3" w:rsidRDefault="004C158F" w:rsidP="004C15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6C371D51" w14:textId="2A41BC7E" w:rsidR="004C158F" w:rsidRPr="000F5DD3" w:rsidRDefault="00F67B97" w:rsidP="004C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12,568</w:t>
            </w:r>
          </w:p>
        </w:tc>
        <w:tc>
          <w:tcPr>
            <w:tcW w:w="178" w:type="dxa"/>
          </w:tcPr>
          <w:p w14:paraId="196CA37D" w14:textId="77777777" w:rsidR="004C158F" w:rsidRPr="000F5DD3" w:rsidRDefault="004C158F" w:rsidP="004C15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77C8BE02" w14:textId="159E033C" w:rsidR="004C158F" w:rsidRPr="000F5DD3" w:rsidRDefault="004C158F" w:rsidP="004C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11,213 </w:t>
            </w:r>
            <w:r w:rsidRPr="000F5DD3">
              <w:rPr>
                <w:rFonts w:asciiTheme="majorBidi" w:hAnsiTheme="majorBidi" w:cstheme="majorBidi"/>
                <w:b/>
                <w:bCs/>
              </w:rPr>
              <w:t xml:space="preserve">     </w:t>
            </w:r>
          </w:p>
        </w:tc>
      </w:tr>
    </w:tbl>
    <w:p w14:paraId="57EE272F" w14:textId="73563E9C" w:rsidR="00AC4F19" w:rsidRPr="000F5DD3" w:rsidRDefault="00057CF3" w:rsidP="00AC4F19">
      <w:pPr>
        <w:pStyle w:val="Heading1"/>
        <w:numPr>
          <w:ilvl w:val="0"/>
          <w:numId w:val="0"/>
        </w:numPr>
        <w:ind w:left="36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tab/>
      </w:r>
    </w:p>
    <w:p w14:paraId="572B1343" w14:textId="5AA6148F" w:rsidR="008152CE" w:rsidRPr="000F5DD3" w:rsidRDefault="008152CE" w:rsidP="00815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655F09" w:rsidRPr="000F5DD3">
        <w:rPr>
          <w:rFonts w:asciiTheme="majorBidi" w:hAnsiTheme="majorBidi" w:cstheme="majorBidi"/>
          <w:sz w:val="30"/>
          <w:szCs w:val="30"/>
          <w:cs/>
        </w:rPr>
        <w:t>เ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Pr="000F5DD3">
        <w:rPr>
          <w:rFonts w:asciiTheme="majorBidi" w:hAnsiTheme="majorBidi" w:cstheme="majorBidi"/>
          <w:sz w:val="30"/>
          <w:szCs w:val="30"/>
        </w:rPr>
        <w:t>2</w:t>
      </w:r>
      <w:r w:rsidR="00604D81" w:rsidRPr="000F5DD3">
        <w:rPr>
          <w:rFonts w:asciiTheme="majorBidi" w:hAnsiTheme="majorBidi" w:cstheme="majorBidi"/>
          <w:sz w:val="30"/>
          <w:szCs w:val="30"/>
        </w:rPr>
        <w:t>2</w:t>
      </w:r>
      <w:r w:rsidRPr="000F5DD3">
        <w:rPr>
          <w:rFonts w:asciiTheme="majorBidi" w:hAnsiTheme="majorBidi" w:cstheme="majorBidi"/>
          <w:sz w:val="30"/>
          <w:szCs w:val="30"/>
        </w:rPr>
        <w:t xml:space="preserve"> (</w:t>
      </w:r>
      <w:r w:rsidRPr="000F5DD3">
        <w:rPr>
          <w:rFonts w:asciiTheme="majorBidi" w:hAnsiTheme="majorBidi" w:cstheme="majorBidi"/>
          <w:sz w:val="30"/>
          <w:szCs w:val="30"/>
          <w:cs/>
        </w:rPr>
        <w:t>ข.</w:t>
      </w:r>
      <w:r w:rsidRPr="000F5DD3">
        <w:rPr>
          <w:rFonts w:asciiTheme="majorBidi" w:hAnsiTheme="majorBidi" w:cstheme="majorBidi"/>
          <w:sz w:val="30"/>
          <w:szCs w:val="30"/>
        </w:rPr>
        <w:t>1</w:t>
      </w:r>
      <w:r w:rsidR="005C5EB6">
        <w:rPr>
          <w:rFonts w:asciiTheme="majorBidi" w:hAnsiTheme="majorBidi" w:cstheme="majorBidi"/>
          <w:sz w:val="30"/>
          <w:szCs w:val="30"/>
        </w:rPr>
        <w:t>.1</w:t>
      </w:r>
      <w:r w:rsidR="00F12952">
        <w:rPr>
          <w:rFonts w:asciiTheme="majorBidi" w:hAnsiTheme="majorBidi" w:cstheme="majorBidi"/>
          <w:sz w:val="30"/>
          <w:szCs w:val="30"/>
        </w:rPr>
        <w:tab/>
      </w:r>
      <w:r w:rsidRPr="000F5DD3">
        <w:rPr>
          <w:rFonts w:asciiTheme="majorBidi" w:hAnsiTheme="majorBidi" w:cstheme="majorBidi"/>
          <w:sz w:val="30"/>
          <w:szCs w:val="30"/>
        </w:rPr>
        <w:t>)</w:t>
      </w:r>
    </w:p>
    <w:p w14:paraId="4EACD318" w14:textId="4FE263EE" w:rsidR="008152CE" w:rsidRPr="000F5DD3" w:rsidRDefault="008152CE" w:rsidP="008152CE">
      <w:pPr>
        <w:rPr>
          <w:rFonts w:asciiTheme="majorBidi" w:hAnsiTheme="majorBidi" w:cstheme="majorBidi"/>
          <w:sz w:val="32"/>
          <w:szCs w:val="32"/>
        </w:rPr>
      </w:pPr>
    </w:p>
    <w:p w14:paraId="3B20741C" w14:textId="6713170F" w:rsidR="002A195A" w:rsidRPr="000F5DD3" w:rsidRDefault="002A195A" w:rsidP="008152CE">
      <w:pPr>
        <w:rPr>
          <w:rFonts w:asciiTheme="majorBidi" w:hAnsiTheme="majorBidi" w:cstheme="majorBidi"/>
          <w:sz w:val="32"/>
          <w:szCs w:val="32"/>
        </w:rPr>
      </w:pPr>
    </w:p>
    <w:p w14:paraId="62687FD3" w14:textId="5DFCB8A3" w:rsidR="002A195A" w:rsidRPr="000F5DD3" w:rsidRDefault="002A195A" w:rsidP="008152CE">
      <w:pPr>
        <w:rPr>
          <w:rFonts w:asciiTheme="majorBidi" w:hAnsiTheme="majorBidi" w:cstheme="majorBidi"/>
          <w:sz w:val="32"/>
          <w:szCs w:val="32"/>
        </w:rPr>
      </w:pPr>
    </w:p>
    <w:p w14:paraId="7919ADFB" w14:textId="77777777" w:rsidR="002A195A" w:rsidRPr="000F5DD3" w:rsidRDefault="002A195A" w:rsidP="008152CE">
      <w:pPr>
        <w:rPr>
          <w:rFonts w:asciiTheme="majorBidi" w:hAnsiTheme="majorBidi" w:cstheme="majorBidi"/>
          <w:sz w:val="32"/>
          <w:szCs w:val="32"/>
        </w:rPr>
      </w:pPr>
    </w:p>
    <w:p w14:paraId="3089DA44" w14:textId="77777777" w:rsidR="000F5DD3" w:rsidRDefault="000F5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0A6337D4" w14:textId="72F8094E" w:rsidR="00014212" w:rsidRPr="000F5DD3" w:rsidRDefault="00014212" w:rsidP="000F5DD3">
      <w:pPr>
        <w:pStyle w:val="Heading1"/>
        <w:numPr>
          <w:ilvl w:val="0"/>
          <w:numId w:val="23"/>
        </w:numPr>
        <w:tabs>
          <w:tab w:val="num" w:pos="540"/>
        </w:tabs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lastRenderedPageBreak/>
        <w:tab/>
        <w:t>สินค้าคงเหลือ</w:t>
      </w:r>
      <w:r w:rsidRPr="000F5DD3">
        <w:rPr>
          <w:rFonts w:asciiTheme="majorBidi" w:hAnsiTheme="majorBidi" w:cstheme="majorBidi"/>
          <w:szCs w:val="30"/>
        </w:rPr>
        <w:t xml:space="preserve"> </w:t>
      </w:r>
    </w:p>
    <w:p w14:paraId="3EAE2618" w14:textId="0F8AAA2D" w:rsidR="002A195A" w:rsidRPr="000F5DD3" w:rsidRDefault="002A195A" w:rsidP="002A195A">
      <w:pPr>
        <w:rPr>
          <w:rFonts w:asciiTheme="majorBidi" w:hAnsiTheme="majorBidi" w:cstheme="majorBidi"/>
          <w:sz w:val="30"/>
          <w:szCs w:val="30"/>
        </w:rPr>
      </w:pPr>
    </w:p>
    <w:p w14:paraId="40D66F9F" w14:textId="77777777" w:rsidR="002A195A" w:rsidRPr="000F5DD3" w:rsidRDefault="002A195A" w:rsidP="002A195A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55AF4AD3" w14:textId="77777777" w:rsidR="002A195A" w:rsidRPr="000F5DD3" w:rsidRDefault="002A195A" w:rsidP="002A195A">
      <w:pPr>
        <w:rPr>
          <w:rFonts w:asciiTheme="majorBidi" w:hAnsiTheme="majorBidi" w:cstheme="majorBidi"/>
          <w:sz w:val="30"/>
          <w:szCs w:val="30"/>
        </w:rPr>
      </w:pPr>
    </w:p>
    <w:p w14:paraId="1B617AD6" w14:textId="3EF9A127" w:rsidR="00B826B4" w:rsidRPr="000F5DD3" w:rsidRDefault="002A195A" w:rsidP="009155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09A8360E" w14:textId="77777777" w:rsidR="00915555" w:rsidRPr="000F5DD3" w:rsidRDefault="00915555" w:rsidP="009155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2C459C" w:rsidRPr="000F5DD3" w14:paraId="7C2E057B" w14:textId="77777777" w:rsidTr="001E0E6E">
        <w:trPr>
          <w:trHeight w:val="403"/>
        </w:trPr>
        <w:tc>
          <w:tcPr>
            <w:tcW w:w="3870" w:type="dxa"/>
          </w:tcPr>
          <w:p w14:paraId="05B22DC6" w14:textId="77777777" w:rsidR="002C459C" w:rsidRPr="000F5DD3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F92CA17" w14:textId="77777777" w:rsidR="002C459C" w:rsidRPr="000F5DD3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5FA0EE" w14:textId="77777777" w:rsidR="002C459C" w:rsidRPr="000F5DD3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8ADBCBA" w14:textId="77777777" w:rsidR="002C459C" w:rsidRPr="000F5DD3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5964" w:rsidRPr="000F5DD3" w14:paraId="3DFBCA58" w14:textId="77777777" w:rsidTr="001E0E6E">
        <w:trPr>
          <w:trHeight w:val="403"/>
        </w:trPr>
        <w:tc>
          <w:tcPr>
            <w:tcW w:w="3870" w:type="dxa"/>
          </w:tcPr>
          <w:p w14:paraId="0C953EB1" w14:textId="77777777" w:rsidR="00FB5964" w:rsidRPr="000F5DD3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92BB48" w14:textId="45727761" w:rsidR="00FB5964" w:rsidRPr="000F5DD3" w:rsidRDefault="003F6033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C278EBA" w14:textId="77777777" w:rsidR="00FB5964" w:rsidRPr="000F5DD3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9B39AE" w14:textId="1C72B211" w:rsidR="00FB5964" w:rsidRPr="000F5DD3" w:rsidRDefault="003F6033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200A652" w14:textId="77777777" w:rsidR="00FB5964" w:rsidRPr="000F5DD3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F97706" w14:textId="1173A78A" w:rsidR="00FB5964" w:rsidRPr="000F5DD3" w:rsidRDefault="003F6033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657F5D9" w14:textId="77777777" w:rsidR="00FB5964" w:rsidRPr="000F5DD3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7F696A" w14:textId="1186F51C" w:rsidR="00FB5964" w:rsidRPr="000F5DD3" w:rsidRDefault="003F6033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66899" w:rsidRPr="000F5DD3" w14:paraId="47FCFC3D" w14:textId="77777777" w:rsidTr="001E0E6E">
        <w:trPr>
          <w:trHeight w:val="403"/>
        </w:trPr>
        <w:tc>
          <w:tcPr>
            <w:tcW w:w="3870" w:type="dxa"/>
          </w:tcPr>
          <w:p w14:paraId="7F8E6CB4" w14:textId="77777777" w:rsidR="00666899" w:rsidRPr="000F5DD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5ED3452" w14:textId="77777777" w:rsidR="00666899" w:rsidRPr="000F5DD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6033" w:rsidRPr="000F5DD3" w14:paraId="2C5C3E07" w14:textId="77777777" w:rsidTr="001E0E6E">
        <w:trPr>
          <w:trHeight w:val="403"/>
        </w:trPr>
        <w:tc>
          <w:tcPr>
            <w:tcW w:w="3870" w:type="dxa"/>
          </w:tcPr>
          <w:p w14:paraId="4F6590D1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067187E8" w14:textId="7B008C95" w:rsidR="003F6033" w:rsidRPr="000F5DD3" w:rsidRDefault="00A96006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461,2</w:t>
            </w:r>
            <w:r w:rsidR="00A90142" w:rsidRPr="000F5DD3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4C778AEC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19700E" w14:textId="4A87799F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571,836 </w:t>
            </w:r>
          </w:p>
        </w:tc>
        <w:tc>
          <w:tcPr>
            <w:tcW w:w="270" w:type="dxa"/>
          </w:tcPr>
          <w:p w14:paraId="67EC8746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0E7F7D" w14:textId="60EBA403" w:rsidR="003F6033" w:rsidRPr="000F5DD3" w:rsidRDefault="00FD7ADB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453,436</w:t>
            </w:r>
          </w:p>
        </w:tc>
        <w:tc>
          <w:tcPr>
            <w:tcW w:w="270" w:type="dxa"/>
          </w:tcPr>
          <w:p w14:paraId="5F3DD04D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6CF768" w14:textId="54A92FC6" w:rsidR="003F6033" w:rsidRPr="000F5DD3" w:rsidRDefault="003F6033" w:rsidP="0001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568,888 </w:t>
            </w:r>
          </w:p>
        </w:tc>
      </w:tr>
      <w:tr w:rsidR="003F6033" w:rsidRPr="000F5DD3" w14:paraId="0AE26B73" w14:textId="77777777" w:rsidTr="001E0E6E">
        <w:trPr>
          <w:trHeight w:val="403"/>
        </w:trPr>
        <w:tc>
          <w:tcPr>
            <w:tcW w:w="3870" w:type="dxa"/>
          </w:tcPr>
          <w:p w14:paraId="69C465F0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14:paraId="2E878866" w14:textId="1021A466" w:rsidR="003F6033" w:rsidRPr="000F5DD3" w:rsidRDefault="00A96006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623,015</w:t>
            </w:r>
          </w:p>
        </w:tc>
        <w:tc>
          <w:tcPr>
            <w:tcW w:w="270" w:type="dxa"/>
          </w:tcPr>
          <w:p w14:paraId="20886D39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D2F814" w14:textId="37ACCD11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466,744 </w:t>
            </w:r>
          </w:p>
        </w:tc>
        <w:tc>
          <w:tcPr>
            <w:tcW w:w="270" w:type="dxa"/>
          </w:tcPr>
          <w:p w14:paraId="3483DEF9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0DC9C7" w14:textId="16B0D79F" w:rsidR="003F6033" w:rsidRPr="000F5DD3" w:rsidRDefault="00FD7ADB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623,015</w:t>
            </w:r>
          </w:p>
        </w:tc>
        <w:tc>
          <w:tcPr>
            <w:tcW w:w="270" w:type="dxa"/>
          </w:tcPr>
          <w:p w14:paraId="2602B089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3B380F" w14:textId="3DC64E01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466,744 </w:t>
            </w:r>
          </w:p>
        </w:tc>
      </w:tr>
      <w:tr w:rsidR="003F6033" w:rsidRPr="000F5DD3" w14:paraId="53BC386E" w14:textId="77777777" w:rsidTr="001E0E6E">
        <w:trPr>
          <w:trHeight w:val="403"/>
        </w:trPr>
        <w:tc>
          <w:tcPr>
            <w:tcW w:w="3870" w:type="dxa"/>
          </w:tcPr>
          <w:p w14:paraId="2B40BFA5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วัสดุหีบห่อและอื่น ๆ</w:t>
            </w:r>
          </w:p>
        </w:tc>
        <w:tc>
          <w:tcPr>
            <w:tcW w:w="1170" w:type="dxa"/>
          </w:tcPr>
          <w:p w14:paraId="6E04DE80" w14:textId="2C038618" w:rsidR="003F6033" w:rsidRPr="000F5DD3" w:rsidRDefault="00A96006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30,346</w:t>
            </w:r>
          </w:p>
        </w:tc>
        <w:tc>
          <w:tcPr>
            <w:tcW w:w="270" w:type="dxa"/>
          </w:tcPr>
          <w:p w14:paraId="4BD8D23B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05F37B" w14:textId="76BB2384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29,767 </w:t>
            </w:r>
          </w:p>
        </w:tc>
        <w:tc>
          <w:tcPr>
            <w:tcW w:w="270" w:type="dxa"/>
          </w:tcPr>
          <w:p w14:paraId="775A8B8C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A88034" w14:textId="55B0D719" w:rsidR="003F6033" w:rsidRPr="000F5DD3" w:rsidRDefault="00FD7ADB" w:rsidP="0001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30,346</w:t>
            </w:r>
          </w:p>
        </w:tc>
        <w:tc>
          <w:tcPr>
            <w:tcW w:w="270" w:type="dxa"/>
          </w:tcPr>
          <w:p w14:paraId="464B3EF4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AFE57" w14:textId="738A836D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29,767 </w:t>
            </w:r>
          </w:p>
        </w:tc>
      </w:tr>
      <w:tr w:rsidR="003F6033" w:rsidRPr="000F5DD3" w14:paraId="0B1910DC" w14:textId="77777777" w:rsidTr="001E0E6E">
        <w:trPr>
          <w:trHeight w:val="403"/>
        </w:trPr>
        <w:tc>
          <w:tcPr>
            <w:tcW w:w="3870" w:type="dxa"/>
          </w:tcPr>
          <w:p w14:paraId="76CDB238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3AFB84" w14:textId="42E993D8" w:rsidR="003F6033" w:rsidRPr="000F5DD3" w:rsidRDefault="00A96006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199,909</w:t>
            </w:r>
          </w:p>
        </w:tc>
        <w:tc>
          <w:tcPr>
            <w:tcW w:w="270" w:type="dxa"/>
          </w:tcPr>
          <w:p w14:paraId="0DCFC375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8A246F" w14:textId="53796761" w:rsidR="003F6033" w:rsidRPr="000F5DD3" w:rsidRDefault="003F6033" w:rsidP="0001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324,843 </w:t>
            </w:r>
          </w:p>
        </w:tc>
        <w:tc>
          <w:tcPr>
            <w:tcW w:w="270" w:type="dxa"/>
          </w:tcPr>
          <w:p w14:paraId="2CA4BAB9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9C238C" w14:textId="6485EB71" w:rsidR="003F6033" w:rsidRPr="000F5DD3" w:rsidRDefault="00FD7ADB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199,909</w:t>
            </w:r>
          </w:p>
        </w:tc>
        <w:tc>
          <w:tcPr>
            <w:tcW w:w="270" w:type="dxa"/>
          </w:tcPr>
          <w:p w14:paraId="6F0C919D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3B397B" w14:textId="068D4A5D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324,843 </w:t>
            </w:r>
          </w:p>
        </w:tc>
      </w:tr>
      <w:tr w:rsidR="003F6033" w:rsidRPr="000F5DD3" w14:paraId="729FC1C2" w14:textId="77777777" w:rsidTr="001E0E6E">
        <w:trPr>
          <w:trHeight w:val="403"/>
        </w:trPr>
        <w:tc>
          <w:tcPr>
            <w:tcW w:w="3870" w:type="dxa"/>
          </w:tcPr>
          <w:p w14:paraId="5BA86DFC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9040E0" w14:textId="63548373" w:rsidR="003F6033" w:rsidRPr="000F5DD3" w:rsidRDefault="00935222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1,314,5</w:t>
            </w:r>
            <w:r w:rsidR="004D13B6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2415B388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95404B" w14:textId="0AB833EE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1,393,190</w:t>
            </w:r>
          </w:p>
        </w:tc>
        <w:tc>
          <w:tcPr>
            <w:tcW w:w="270" w:type="dxa"/>
          </w:tcPr>
          <w:p w14:paraId="4BD07FEC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C8522F" w14:textId="51636F4B" w:rsidR="003F6033" w:rsidRPr="000F5DD3" w:rsidRDefault="00103964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1,306,706</w:t>
            </w:r>
          </w:p>
        </w:tc>
        <w:tc>
          <w:tcPr>
            <w:tcW w:w="270" w:type="dxa"/>
          </w:tcPr>
          <w:p w14:paraId="5805998F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E0DD89" w14:textId="10456702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1,390,242</w:t>
            </w:r>
          </w:p>
        </w:tc>
      </w:tr>
      <w:tr w:rsidR="003F6033" w:rsidRPr="000F5DD3" w14:paraId="07877ED5" w14:textId="77777777" w:rsidTr="001E0E6E">
        <w:trPr>
          <w:trHeight w:val="403"/>
        </w:trPr>
        <w:tc>
          <w:tcPr>
            <w:tcW w:w="3870" w:type="dxa"/>
          </w:tcPr>
          <w:p w14:paraId="75D92C61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887DA6" w14:textId="48F51BAA" w:rsidR="003F6033" w:rsidRPr="000F5DD3" w:rsidRDefault="004965FA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(39,504)</w:t>
            </w:r>
          </w:p>
        </w:tc>
        <w:tc>
          <w:tcPr>
            <w:tcW w:w="270" w:type="dxa"/>
          </w:tcPr>
          <w:p w14:paraId="3A491F40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409AD7" w14:textId="1FFCCFAC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(46,969)</w:t>
            </w:r>
          </w:p>
        </w:tc>
        <w:tc>
          <w:tcPr>
            <w:tcW w:w="270" w:type="dxa"/>
          </w:tcPr>
          <w:p w14:paraId="2380F39D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0E88C8" w14:textId="173AF3CD" w:rsidR="003F6033" w:rsidRPr="000F5DD3" w:rsidRDefault="0041551E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(39,504)</w:t>
            </w:r>
          </w:p>
        </w:tc>
        <w:tc>
          <w:tcPr>
            <w:tcW w:w="270" w:type="dxa"/>
          </w:tcPr>
          <w:p w14:paraId="39A223B8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411320" w14:textId="3CAF1506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(46,969)</w:t>
            </w:r>
          </w:p>
        </w:tc>
      </w:tr>
      <w:tr w:rsidR="003F6033" w:rsidRPr="000F5DD3" w14:paraId="34E2F469" w14:textId="77777777" w:rsidTr="001E0E6E">
        <w:trPr>
          <w:trHeight w:val="403"/>
        </w:trPr>
        <w:tc>
          <w:tcPr>
            <w:tcW w:w="3870" w:type="dxa"/>
          </w:tcPr>
          <w:p w14:paraId="74195A70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AF6936" w14:textId="353231D4" w:rsidR="003F6033" w:rsidRPr="000F5DD3" w:rsidRDefault="0041551E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1,275,0</w:t>
            </w:r>
            <w:r w:rsidR="00CD20B1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6363ED18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8B9F91" w14:textId="61A128F8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1,346,221</w:t>
            </w:r>
          </w:p>
        </w:tc>
        <w:tc>
          <w:tcPr>
            <w:tcW w:w="270" w:type="dxa"/>
          </w:tcPr>
          <w:p w14:paraId="06753C18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8F23F5" w14:textId="3ED42049" w:rsidR="003F6033" w:rsidRPr="000F5DD3" w:rsidRDefault="00C66A88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1,267,202</w:t>
            </w:r>
          </w:p>
        </w:tc>
        <w:tc>
          <w:tcPr>
            <w:tcW w:w="270" w:type="dxa"/>
          </w:tcPr>
          <w:p w14:paraId="40635388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8866F7" w14:textId="0C62500B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1,343,273</w:t>
            </w:r>
          </w:p>
        </w:tc>
      </w:tr>
      <w:tr w:rsidR="003F6033" w:rsidRPr="000F5DD3" w14:paraId="65828757" w14:textId="77777777" w:rsidTr="001E0E6E">
        <w:trPr>
          <w:trHeight w:val="403"/>
        </w:trPr>
        <w:tc>
          <w:tcPr>
            <w:tcW w:w="3870" w:type="dxa"/>
          </w:tcPr>
          <w:p w14:paraId="01C74274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4D1B9B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8DD62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C1BB71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40926E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3E3829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FD718E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FA4DAB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F6033" w:rsidRPr="000F5DD3" w14:paraId="42466883" w14:textId="77777777" w:rsidTr="001E0E6E">
        <w:trPr>
          <w:trHeight w:val="403"/>
        </w:trPr>
        <w:tc>
          <w:tcPr>
            <w:tcW w:w="3870" w:type="dxa"/>
          </w:tcPr>
          <w:p w14:paraId="5B8EF5DC" w14:textId="7AF644FA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ต้นทุนของสินค้าคงเหลือที่ได้รวมใน</w:t>
            </w:r>
          </w:p>
        </w:tc>
        <w:tc>
          <w:tcPr>
            <w:tcW w:w="1170" w:type="dxa"/>
          </w:tcPr>
          <w:p w14:paraId="167AF049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60E190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B9F7E6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8214D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D24C6F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CB006A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DB9DED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6033" w:rsidRPr="000F5DD3" w14:paraId="5C412E0C" w14:textId="77777777" w:rsidTr="001E0E6E">
        <w:trPr>
          <w:trHeight w:val="403"/>
        </w:trPr>
        <w:tc>
          <w:tcPr>
            <w:tcW w:w="3870" w:type="dxa"/>
          </w:tcPr>
          <w:p w14:paraId="22243425" w14:textId="5C03057C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บัญชีต้นทุนขาย</w:t>
            </w:r>
          </w:p>
        </w:tc>
        <w:tc>
          <w:tcPr>
            <w:tcW w:w="1170" w:type="dxa"/>
          </w:tcPr>
          <w:p w14:paraId="61F13F03" w14:textId="24ECD05F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0B528B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6A9362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4FE3A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B9D901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C6BE5A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814502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6033" w:rsidRPr="000F5DD3" w14:paraId="2875EBF4" w14:textId="77777777" w:rsidTr="001E0E6E">
        <w:trPr>
          <w:trHeight w:val="403"/>
        </w:trPr>
        <w:tc>
          <w:tcPr>
            <w:tcW w:w="3870" w:type="dxa"/>
          </w:tcPr>
          <w:p w14:paraId="4B9077C6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004FB29D" w14:textId="5EE93603" w:rsidR="003F6033" w:rsidRPr="000F5DD3" w:rsidRDefault="00EE1AE0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5,345,8</w:t>
            </w:r>
            <w:r w:rsidR="00867EBB" w:rsidRPr="000F5DD3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0C83CFAF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C32B37" w14:textId="726F4DF9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3,943,763</w:t>
            </w:r>
          </w:p>
        </w:tc>
        <w:tc>
          <w:tcPr>
            <w:tcW w:w="270" w:type="dxa"/>
          </w:tcPr>
          <w:p w14:paraId="555DBF80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887CF3" w14:textId="3C085807" w:rsidR="003F6033" w:rsidRPr="000F5DD3" w:rsidRDefault="00EE1AE0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5,334,992</w:t>
            </w:r>
          </w:p>
        </w:tc>
        <w:tc>
          <w:tcPr>
            <w:tcW w:w="270" w:type="dxa"/>
          </w:tcPr>
          <w:p w14:paraId="772E3BE2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BC437D" w14:textId="62525242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3,936,277</w:t>
            </w:r>
          </w:p>
        </w:tc>
      </w:tr>
      <w:tr w:rsidR="003F6033" w:rsidRPr="000F5DD3" w14:paraId="4ADD9960" w14:textId="77777777" w:rsidTr="00FB5964">
        <w:trPr>
          <w:trHeight w:val="403"/>
        </w:trPr>
        <w:tc>
          <w:tcPr>
            <w:tcW w:w="3870" w:type="dxa"/>
            <w:vAlign w:val="bottom"/>
          </w:tcPr>
          <w:p w14:paraId="4EE9A570" w14:textId="7E2620AD" w:rsidR="003F6033" w:rsidRPr="000F5DD3" w:rsidRDefault="003F6033" w:rsidP="003F6033">
            <w:pPr>
              <w:numPr>
                <w:ilvl w:val="2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num" w:pos="342"/>
              </w:tabs>
              <w:spacing w:line="240" w:lineRule="auto"/>
              <w:ind w:left="342" w:right="-43" w:hanging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กลับรายการปรับลดมูลค่าเป็น</w:t>
            </w:r>
          </w:p>
          <w:p w14:paraId="747CA38F" w14:textId="02DF774C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left="342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มูลค่าสุทธิที่คาดว่าจะได้รับ</w:t>
            </w:r>
          </w:p>
        </w:tc>
        <w:tc>
          <w:tcPr>
            <w:tcW w:w="1170" w:type="dxa"/>
            <w:vAlign w:val="bottom"/>
          </w:tcPr>
          <w:p w14:paraId="28249179" w14:textId="38C0940D" w:rsidR="003F6033" w:rsidRPr="000F5DD3" w:rsidRDefault="0083192B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(7,465)</w:t>
            </w:r>
          </w:p>
        </w:tc>
        <w:tc>
          <w:tcPr>
            <w:tcW w:w="270" w:type="dxa"/>
            <w:vAlign w:val="bottom"/>
          </w:tcPr>
          <w:p w14:paraId="1DEDA0B5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C632EF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8C04DB" w14:textId="2D9CE6DF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(30,867)</w:t>
            </w:r>
          </w:p>
        </w:tc>
        <w:tc>
          <w:tcPr>
            <w:tcW w:w="270" w:type="dxa"/>
            <w:vAlign w:val="bottom"/>
          </w:tcPr>
          <w:p w14:paraId="63A311AF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DACFF9" w14:textId="40BE479D" w:rsidR="003F6033" w:rsidRPr="000F5DD3" w:rsidRDefault="0083192B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(7,465)</w:t>
            </w:r>
          </w:p>
        </w:tc>
        <w:tc>
          <w:tcPr>
            <w:tcW w:w="270" w:type="dxa"/>
            <w:vAlign w:val="bottom"/>
          </w:tcPr>
          <w:p w14:paraId="0669337E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1B92DA" w14:textId="7BB736ED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(30,867)</w:t>
            </w:r>
          </w:p>
        </w:tc>
      </w:tr>
      <w:tr w:rsidR="003F6033" w:rsidRPr="000F5DD3" w14:paraId="117A950D" w14:textId="77777777" w:rsidTr="001E0E6E">
        <w:trPr>
          <w:trHeight w:val="403"/>
        </w:trPr>
        <w:tc>
          <w:tcPr>
            <w:tcW w:w="3870" w:type="dxa"/>
          </w:tcPr>
          <w:p w14:paraId="3251CC18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0F94DB" w14:textId="4523F06C" w:rsidR="003F6033" w:rsidRPr="000F5DD3" w:rsidRDefault="0083192B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5,338,3</w:t>
            </w:r>
            <w:r w:rsidR="00867EBB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7BCE4AC1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16CCF8" w14:textId="18AB4B8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3,912,896</w:t>
            </w:r>
          </w:p>
        </w:tc>
        <w:tc>
          <w:tcPr>
            <w:tcW w:w="270" w:type="dxa"/>
          </w:tcPr>
          <w:p w14:paraId="69C20D80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8CC54F" w14:textId="68B1C45A" w:rsidR="003F6033" w:rsidRPr="000F5DD3" w:rsidRDefault="0083192B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5,327,527</w:t>
            </w:r>
          </w:p>
        </w:tc>
        <w:tc>
          <w:tcPr>
            <w:tcW w:w="270" w:type="dxa"/>
          </w:tcPr>
          <w:p w14:paraId="377A516D" w14:textId="77777777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928163" w14:textId="60ED7FC9" w:rsidR="003F6033" w:rsidRPr="000F5DD3" w:rsidRDefault="003F6033" w:rsidP="003F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3,905,410</w:t>
            </w:r>
          </w:p>
        </w:tc>
      </w:tr>
    </w:tbl>
    <w:p w14:paraId="26B4BE49" w14:textId="75D12E68" w:rsidR="00A22ABD" w:rsidRPr="000F5DD3" w:rsidRDefault="00A22AB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4EE2FBC" w14:textId="70AA251F" w:rsidR="00545A6D" w:rsidRPr="000F5DD3" w:rsidRDefault="00545A6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A5F10C5" w14:textId="3C132ECE" w:rsidR="00545A6D" w:rsidRPr="000F5DD3" w:rsidRDefault="00545A6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6F77B7D" w14:textId="1F493E68" w:rsidR="00545A6D" w:rsidRPr="000F5DD3" w:rsidRDefault="00545A6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7EBE702" w14:textId="77777777" w:rsidR="00545A6D" w:rsidRPr="000F5DD3" w:rsidRDefault="00545A6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C4E9396" w14:textId="3550BF8C" w:rsidR="00545A6D" w:rsidRPr="000F5DD3" w:rsidRDefault="00545A6D" w:rsidP="000F5DD3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lastRenderedPageBreak/>
        <w:tab/>
      </w:r>
      <w:r w:rsidRPr="000F5DD3">
        <w:rPr>
          <w:rFonts w:asciiTheme="majorBidi" w:hAnsiTheme="majorBidi" w:cstheme="majorBidi"/>
          <w:szCs w:val="30"/>
        </w:rPr>
        <w:tab/>
      </w:r>
      <w:r w:rsidRPr="000F5DD3">
        <w:rPr>
          <w:rFonts w:asciiTheme="majorBidi" w:hAnsiTheme="majorBidi" w:cstheme="majorBidi"/>
          <w:szCs w:val="30"/>
          <w:cs/>
        </w:rPr>
        <w:t>เงินลงทุนในบริษัทย่อย</w:t>
      </w:r>
    </w:p>
    <w:p w14:paraId="7D80B6C2" w14:textId="77777777" w:rsidR="00545A6D" w:rsidRPr="000F5DD3" w:rsidRDefault="00545A6D" w:rsidP="00545A6D">
      <w:pPr>
        <w:rPr>
          <w:rFonts w:asciiTheme="majorBidi" w:hAnsiTheme="majorBidi" w:cstheme="majorBidi"/>
          <w:sz w:val="30"/>
          <w:szCs w:val="30"/>
        </w:rPr>
      </w:pPr>
    </w:p>
    <w:p w14:paraId="4DF02570" w14:textId="77777777" w:rsidR="00545A6D" w:rsidRPr="000F5DD3" w:rsidRDefault="00545A6D" w:rsidP="00545A6D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7EF4B096" w14:textId="7BAE8E5B" w:rsidR="008460C8" w:rsidRPr="000F5DD3" w:rsidRDefault="008460C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59A287F" w14:textId="28E8E16C" w:rsidR="00D56697" w:rsidRPr="000F5DD3" w:rsidRDefault="00D56697" w:rsidP="00D56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Theme="majorBidi" w:hAnsiTheme="majorBidi" w:cstheme="majorBidi"/>
          <w:b/>
          <w:sz w:val="30"/>
          <w:szCs w:val="30"/>
        </w:rPr>
      </w:pPr>
      <w:r w:rsidRPr="000F5DD3">
        <w:rPr>
          <w:rFonts w:asciiTheme="majorBidi" w:hAnsiTheme="majorBidi" w:cstheme="majorBidi"/>
          <w:b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0F5DD3">
        <w:rPr>
          <w:rFonts w:asciiTheme="majorBidi" w:hAnsiTheme="majorBidi" w:cstheme="majorBidi"/>
          <w:b/>
          <w:sz w:val="30"/>
          <w:szCs w:val="30"/>
        </w:rPr>
        <w:t>“</w:t>
      </w:r>
      <w:r w:rsidRPr="000F5DD3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0F5DD3">
        <w:rPr>
          <w:rFonts w:asciiTheme="majorBidi" w:hAnsiTheme="majorBidi" w:cstheme="majorBidi"/>
          <w:b/>
          <w:sz w:val="30"/>
          <w:szCs w:val="30"/>
        </w:rPr>
        <w:t>”</w:t>
      </w:r>
      <w:r w:rsidRPr="000F5DD3">
        <w:rPr>
          <w:rFonts w:asciiTheme="majorBidi" w:hAnsiTheme="majorBidi" w:cstheme="majorBidi"/>
          <w:b/>
          <w:sz w:val="30"/>
          <w:szCs w:val="30"/>
          <w:cs/>
        </w:rPr>
        <w:t xml:space="preserve">) </w:t>
      </w:r>
    </w:p>
    <w:p w14:paraId="72983E47" w14:textId="77777777" w:rsidR="00D56697" w:rsidRPr="000F5DD3" w:rsidRDefault="00D56697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C7C2685" w14:textId="77777777" w:rsidR="00545A6D" w:rsidRPr="000F5DD3" w:rsidRDefault="00545A6D" w:rsidP="00545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รวมถึงรายได้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ถูกตัดรายการในการจัดทำ</w:t>
      </w:r>
      <w:r w:rsidRPr="000F5DD3">
        <w:rPr>
          <w:rFonts w:asciiTheme="majorBidi" w:hAnsiTheme="majorBidi" w:cstheme="majorBidi"/>
          <w:sz w:val="30"/>
          <w:szCs w:val="30"/>
        </w:rPr>
        <w:t xml:space="preserve">   </w:t>
      </w:r>
      <w:r w:rsidRPr="000F5DD3">
        <w:rPr>
          <w:rFonts w:asciiTheme="majorBidi" w:hAnsiTheme="majorBidi" w:cstheme="majorBidi"/>
          <w:sz w:val="30"/>
          <w:szCs w:val="30"/>
          <w:cs/>
        </w:rPr>
        <w:t>งบการเงินรวม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41DEB9D2" w14:textId="77777777" w:rsidR="00545A6D" w:rsidRPr="000F5DD3" w:rsidRDefault="00545A6D" w:rsidP="00545A6D">
      <w:pPr>
        <w:pStyle w:val="BodyText2"/>
        <w:tabs>
          <w:tab w:val="left" w:pos="540"/>
        </w:tabs>
        <w:spacing w:line="240" w:lineRule="atLeast"/>
        <w:ind w:left="0" w:right="18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88B90B9" w14:textId="65C027ED" w:rsidR="00545A6D" w:rsidRPr="000F5DD3" w:rsidRDefault="00545A6D" w:rsidP="00545A6D">
      <w:pPr>
        <w:pStyle w:val="BodyText"/>
        <w:tabs>
          <w:tab w:val="clear" w:pos="454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14"/>
          <w:szCs w:val="14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0F5DD3">
        <w:rPr>
          <w:rFonts w:asciiTheme="majorBidi" w:hAnsiTheme="majorBidi" w:cstheme="majorBidi"/>
          <w:sz w:val="30"/>
          <w:szCs w:val="30"/>
        </w:rPr>
        <w:t xml:space="preserve">  </w:t>
      </w:r>
      <w:r w:rsidRPr="000F5DD3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</w:t>
      </w:r>
      <w:r w:rsidRPr="000F5DD3">
        <w:rPr>
          <w:rFonts w:asciiTheme="majorBidi" w:hAnsiTheme="majorBidi" w:cstheme="majorBidi"/>
          <w:sz w:val="30"/>
          <w:szCs w:val="30"/>
        </w:rPr>
        <w:t xml:space="preserve">   </w:t>
      </w:r>
      <w:r w:rsidRPr="000F5DD3">
        <w:rPr>
          <w:rFonts w:asciiTheme="majorBidi" w:hAnsiTheme="majorBidi" w:cstheme="majorBidi"/>
          <w:sz w:val="30"/>
          <w:szCs w:val="30"/>
          <w:cs/>
        </w:rPr>
        <w:t>การควบคุม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ได้มาซึ่งส่วนได้เสียที่ไม่มีอำนาจควบคุมโดยอำนาจควบคุมไม่เปลี่ยนแปลงรับรู้เป็นทุนอื่นใน</w:t>
      </w:r>
      <w:r w:rsidRPr="000F5DD3">
        <w:rPr>
          <w:rFonts w:asciiTheme="majorBidi" w:hAnsiTheme="majorBidi" w:cstheme="majorBidi"/>
          <w:sz w:val="30"/>
          <w:szCs w:val="30"/>
        </w:rPr>
        <w:t xml:space="preserve">        </w:t>
      </w:r>
      <w:r w:rsidRPr="000F5DD3">
        <w:rPr>
          <w:rFonts w:asciiTheme="majorBidi" w:hAnsiTheme="majorBidi" w:cstheme="majorBidi"/>
          <w:sz w:val="30"/>
          <w:szCs w:val="30"/>
          <w:cs/>
        </w:rPr>
        <w:t>ส่วนของเจ้าของ</w:t>
      </w:r>
    </w:p>
    <w:p w14:paraId="3D3BBE1B" w14:textId="77777777" w:rsidR="00545A6D" w:rsidRPr="000F5DD3" w:rsidRDefault="00545A6D" w:rsidP="00545A6D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7F8F4CA" w14:textId="77777777" w:rsidR="00545A6D" w:rsidRPr="000F5DD3" w:rsidRDefault="00545A6D" w:rsidP="00545A6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Pr="000F5DD3">
        <w:rPr>
          <w:rFonts w:asciiTheme="majorBidi" w:hAnsiTheme="majorBidi" w:cstheme="majorBidi"/>
          <w:sz w:val="30"/>
          <w:szCs w:val="30"/>
        </w:rPr>
        <w:t xml:space="preserve">         </w:t>
      </w:r>
      <w:r w:rsidRPr="000F5DD3">
        <w:rPr>
          <w:rFonts w:asciiTheme="majorBidi" w:hAnsiTheme="majorBidi" w:cstheme="majorBidi"/>
          <w:sz w:val="30"/>
          <w:szCs w:val="30"/>
          <w:cs/>
        </w:rPr>
        <w:t>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4D3C132" w14:textId="77777777" w:rsidR="00545A6D" w:rsidRPr="000F5DD3" w:rsidRDefault="00545A6D" w:rsidP="00545A6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DAD8D6" w14:textId="77777777" w:rsidR="00283B78" w:rsidRDefault="00545A6D" w:rsidP="00545A6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เงินปันผลรับบันทึกในกำไรหรือขาดทุนในวันที่กลุ่มบริษัท มีสิทธิได้รับเงินปันผ</w:t>
      </w:r>
      <w:r w:rsidR="00005165" w:rsidRPr="000F5DD3">
        <w:rPr>
          <w:rFonts w:asciiTheme="majorBidi" w:hAnsiTheme="majorBidi" w:cstheme="majorBidi"/>
          <w:sz w:val="30"/>
          <w:szCs w:val="30"/>
          <w:cs/>
        </w:rPr>
        <w:t>ล</w:t>
      </w:r>
      <w:r w:rsidR="000078FD" w:rsidRPr="000F5DD3">
        <w:rPr>
          <w:rFonts w:asciiTheme="majorBidi" w:hAnsiTheme="majorBidi" w:cstheme="majorBidi"/>
          <w:sz w:val="30"/>
          <w:szCs w:val="30"/>
          <w:cs/>
        </w:rPr>
        <w:t xml:space="preserve"> กรณีที่บริษัทจำหน่ายเงินลงทุนบางส่วนต้นทุนเงินลงทุนคำนวณโดย</w:t>
      </w:r>
      <w:r w:rsidR="003B3EAD" w:rsidRPr="000F5DD3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="000078FD" w:rsidRPr="000F5DD3">
        <w:rPr>
          <w:rFonts w:asciiTheme="majorBidi" w:hAnsiTheme="majorBidi" w:cstheme="majorBidi"/>
          <w:sz w:val="30"/>
          <w:szCs w:val="30"/>
          <w:cs/>
        </w:rPr>
        <w:t>วิธี</w:t>
      </w:r>
      <w:r w:rsidR="003B3EAD" w:rsidRPr="000F5DD3">
        <w:rPr>
          <w:rFonts w:asciiTheme="majorBidi" w:hAnsiTheme="majorBidi" w:cstheme="majorBidi"/>
          <w:sz w:val="30"/>
          <w:szCs w:val="30"/>
          <w:cs/>
        </w:rPr>
        <w:t xml:space="preserve">ถัวเฉลี่ยถ่วงน้ำหนัก </w:t>
      </w:r>
      <w:r w:rsidR="000078FD" w:rsidRPr="000F5DD3">
        <w:rPr>
          <w:rFonts w:asciiTheme="majorBidi" w:hAnsiTheme="majorBidi" w:cstheme="majorBidi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</w:p>
    <w:p w14:paraId="6EF0E9E0" w14:textId="77777777" w:rsidR="000F5DD3" w:rsidRDefault="000F5DD3" w:rsidP="00545A6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32172B" w14:textId="4DBD36EC" w:rsidR="000F5DD3" w:rsidRPr="000F5DD3" w:rsidRDefault="000F5DD3" w:rsidP="00545A6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  <w:sectPr w:rsidR="000F5DD3" w:rsidRPr="000F5DD3" w:rsidSect="00944EBC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17"/>
          <w:cols w:space="720"/>
        </w:sectPr>
      </w:pPr>
    </w:p>
    <w:p w14:paraId="56875E39" w14:textId="77777777" w:rsidR="00014212" w:rsidRPr="000F5DD3" w:rsidRDefault="00014212" w:rsidP="000E69F1">
      <w:pPr>
        <w:framePr w:w="14925" w:wrap="auto" w:hAnchor="text" w:x="900"/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014212" w:rsidRPr="000F5DD3" w:rsidSect="00337BE8">
          <w:headerReference w:type="default" r:id="rId10"/>
          <w:footerReference w:type="default" r:id="rId11"/>
          <w:headerReference w:type="first" r:id="rId12"/>
          <w:footerReference w:type="firs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148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080"/>
        <w:gridCol w:w="1108"/>
        <w:gridCol w:w="729"/>
        <w:gridCol w:w="732"/>
        <w:gridCol w:w="677"/>
        <w:gridCol w:w="278"/>
        <w:gridCol w:w="716"/>
        <w:gridCol w:w="247"/>
        <w:gridCol w:w="649"/>
        <w:gridCol w:w="278"/>
        <w:gridCol w:w="670"/>
        <w:gridCol w:w="278"/>
        <w:gridCol w:w="705"/>
        <w:gridCol w:w="278"/>
        <w:gridCol w:w="744"/>
        <w:gridCol w:w="278"/>
        <w:gridCol w:w="667"/>
        <w:gridCol w:w="278"/>
        <w:gridCol w:w="655"/>
        <w:gridCol w:w="281"/>
        <w:gridCol w:w="652"/>
        <w:gridCol w:w="278"/>
        <w:gridCol w:w="611"/>
      </w:tblGrid>
      <w:tr w:rsidR="003F51E8" w:rsidRPr="000F5DD3" w14:paraId="1E2F85E1" w14:textId="77777777" w:rsidTr="00096A5E">
        <w:trPr>
          <w:trHeight w:val="377"/>
        </w:trPr>
        <w:tc>
          <w:tcPr>
            <w:tcW w:w="1980" w:type="dxa"/>
          </w:tcPr>
          <w:p w14:paraId="087EF329" w14:textId="77777777" w:rsidR="003F51E8" w:rsidRPr="000F5DD3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9431003" w14:textId="77777777" w:rsidR="003F51E8" w:rsidRPr="000F5DD3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89" w:type="dxa"/>
            <w:gridSpan w:val="22"/>
          </w:tcPr>
          <w:p w14:paraId="6CCA0BB1" w14:textId="77777777" w:rsidR="003F51E8" w:rsidRPr="000F5DD3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7D58" w:rsidRPr="000F5DD3" w14:paraId="71DC79E8" w14:textId="77777777" w:rsidTr="00096A5E">
        <w:trPr>
          <w:trHeight w:val="362"/>
        </w:trPr>
        <w:tc>
          <w:tcPr>
            <w:tcW w:w="1980" w:type="dxa"/>
          </w:tcPr>
          <w:p w14:paraId="202FD6E4" w14:textId="77777777" w:rsidR="003F51E8" w:rsidRPr="000F5DD3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653AD9C" w14:textId="77777777" w:rsidR="003F51E8" w:rsidRPr="000F5DD3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33383022" w14:textId="77777777" w:rsidR="003F51E8" w:rsidRPr="000F5DD3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1" w:type="dxa"/>
            <w:gridSpan w:val="2"/>
          </w:tcPr>
          <w:p w14:paraId="0D9B68DD" w14:textId="77777777" w:rsidR="003F51E8" w:rsidRPr="000F5DD3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677" w:type="dxa"/>
          </w:tcPr>
          <w:p w14:paraId="1E1297F7" w14:textId="77777777" w:rsidR="003F51E8" w:rsidRPr="000F5DD3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4A5CA29D" w14:textId="77777777" w:rsidR="003F51E8" w:rsidRPr="000F5DD3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5ED7509A" w14:textId="77777777" w:rsidR="003F51E8" w:rsidRPr="000F5DD3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053C0F8C" w14:textId="77777777" w:rsidR="003F51E8" w:rsidRPr="000F5DD3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6C2D1B0A" w14:textId="77777777" w:rsidR="003F51E8" w:rsidRPr="000F5DD3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19733CC8" w14:textId="77777777" w:rsidR="003F51E8" w:rsidRPr="000F5DD3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74EF78BA" w14:textId="77777777" w:rsidR="003F51E8" w:rsidRPr="000F5DD3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21F780FE" w14:textId="77777777" w:rsidR="003F51E8" w:rsidRPr="000F5DD3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2F1C48D8" w14:textId="77777777" w:rsidR="003F51E8" w:rsidRPr="000F5DD3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6B2365A0" w14:textId="77777777" w:rsidR="003F51E8" w:rsidRPr="000F5DD3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47FE9F30" w14:textId="77777777" w:rsidR="003F51E8" w:rsidRPr="000F5DD3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0E2DDC37" w14:textId="77777777" w:rsidR="003F51E8" w:rsidRPr="000F5DD3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1065F36A" w14:textId="77777777" w:rsidR="003F51E8" w:rsidRPr="000F5DD3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3237DD49" w14:textId="77777777" w:rsidR="003F51E8" w:rsidRPr="000F5DD3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243100B4" w14:textId="77777777" w:rsidR="003F51E8" w:rsidRPr="000F5DD3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1" w:type="dxa"/>
          </w:tcPr>
          <w:p w14:paraId="06F4C24D" w14:textId="77777777" w:rsidR="003F51E8" w:rsidRPr="000F5DD3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1" w:type="dxa"/>
            <w:gridSpan w:val="3"/>
          </w:tcPr>
          <w:p w14:paraId="76CEAD54" w14:textId="77777777" w:rsidR="003F51E8" w:rsidRPr="000F5DD3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E7D58" w:rsidRPr="000F5DD3" w14:paraId="0100CFCB" w14:textId="77777777" w:rsidTr="00096A5E">
        <w:trPr>
          <w:trHeight w:val="710"/>
        </w:trPr>
        <w:tc>
          <w:tcPr>
            <w:tcW w:w="1980" w:type="dxa"/>
          </w:tcPr>
          <w:p w14:paraId="323DA601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 w:firstLine="4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2163D6C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08" w:type="dxa"/>
          </w:tcPr>
          <w:p w14:paraId="2A3F0F88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461" w:type="dxa"/>
            <w:gridSpan w:val="2"/>
          </w:tcPr>
          <w:p w14:paraId="5043B032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671" w:type="dxa"/>
            <w:gridSpan w:val="3"/>
          </w:tcPr>
          <w:p w14:paraId="4FCB4C33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47" w:type="dxa"/>
          </w:tcPr>
          <w:p w14:paraId="453718CB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gridSpan w:val="3"/>
          </w:tcPr>
          <w:p w14:paraId="6DBEFC89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8" w:type="dxa"/>
          </w:tcPr>
          <w:p w14:paraId="52EAF6F9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7" w:type="dxa"/>
            <w:gridSpan w:val="3"/>
          </w:tcPr>
          <w:p w14:paraId="1B119B2E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8" w:type="dxa"/>
          </w:tcPr>
          <w:p w14:paraId="0D7AFCB2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0" w:type="dxa"/>
            <w:gridSpan w:val="3"/>
          </w:tcPr>
          <w:p w14:paraId="423CE8FE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 - สุทธิ</w:t>
            </w:r>
          </w:p>
        </w:tc>
        <w:tc>
          <w:tcPr>
            <w:tcW w:w="281" w:type="dxa"/>
          </w:tcPr>
          <w:p w14:paraId="35C3382F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1" w:type="dxa"/>
            <w:gridSpan w:val="3"/>
          </w:tcPr>
          <w:p w14:paraId="1D4F29BC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  <w:r w:rsidR="00150740"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</w:tc>
      </w:tr>
      <w:tr w:rsidR="00161F8C" w:rsidRPr="000F5DD3" w14:paraId="1E9F0A46" w14:textId="77777777" w:rsidTr="00096A5E">
        <w:trPr>
          <w:trHeight w:val="362"/>
        </w:trPr>
        <w:tc>
          <w:tcPr>
            <w:tcW w:w="1980" w:type="dxa"/>
          </w:tcPr>
          <w:p w14:paraId="17303E98" w14:textId="77777777" w:rsidR="00161F8C" w:rsidRPr="000F5DD3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DE0844" w14:textId="77777777" w:rsidR="00161F8C" w:rsidRPr="000F5DD3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50EFDCC6" w14:textId="77777777" w:rsidR="00161F8C" w:rsidRPr="000F5DD3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14:paraId="1CF585BD" w14:textId="1856B570" w:rsidR="00161F8C" w:rsidRPr="000F5DD3" w:rsidRDefault="003F6033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732" w:type="dxa"/>
          </w:tcPr>
          <w:p w14:paraId="121871BD" w14:textId="40ACDC2F" w:rsidR="00161F8C" w:rsidRPr="000F5DD3" w:rsidRDefault="003F6033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677" w:type="dxa"/>
          </w:tcPr>
          <w:p w14:paraId="4ED01D7A" w14:textId="6C310403" w:rsidR="00161F8C" w:rsidRPr="000F5DD3" w:rsidRDefault="003F6033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8" w:type="dxa"/>
          </w:tcPr>
          <w:p w14:paraId="2107A58B" w14:textId="77777777" w:rsidR="00161F8C" w:rsidRPr="000F5DD3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3D667F44" w14:textId="6C1692EE" w:rsidR="00161F8C" w:rsidRPr="000F5DD3" w:rsidRDefault="003F6033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47" w:type="dxa"/>
          </w:tcPr>
          <w:p w14:paraId="202D2F45" w14:textId="77777777" w:rsidR="00161F8C" w:rsidRPr="000F5DD3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007B1C33" w14:textId="3EA8EFA5" w:rsidR="00161F8C" w:rsidRPr="000F5DD3" w:rsidRDefault="003F6033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8" w:type="dxa"/>
          </w:tcPr>
          <w:p w14:paraId="0DF57180" w14:textId="77777777" w:rsidR="00161F8C" w:rsidRPr="000F5DD3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1C0FEBFB" w14:textId="6F4314E4" w:rsidR="00161F8C" w:rsidRPr="000F5DD3" w:rsidRDefault="003F6033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8" w:type="dxa"/>
          </w:tcPr>
          <w:p w14:paraId="29DCCF2B" w14:textId="77777777" w:rsidR="00161F8C" w:rsidRPr="000F5DD3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170471B0" w14:textId="09D6E0C9" w:rsidR="00161F8C" w:rsidRPr="000F5DD3" w:rsidRDefault="003F6033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8" w:type="dxa"/>
          </w:tcPr>
          <w:p w14:paraId="208A2C97" w14:textId="77777777" w:rsidR="00161F8C" w:rsidRPr="000F5DD3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6FDD6F29" w14:textId="522CE62F" w:rsidR="00161F8C" w:rsidRPr="000F5DD3" w:rsidRDefault="003F6033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8" w:type="dxa"/>
          </w:tcPr>
          <w:p w14:paraId="1CFE7956" w14:textId="77777777" w:rsidR="00161F8C" w:rsidRPr="000F5DD3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698196A8" w14:textId="1E83AEF0" w:rsidR="00161F8C" w:rsidRPr="000F5DD3" w:rsidRDefault="003F6033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8" w:type="dxa"/>
          </w:tcPr>
          <w:p w14:paraId="2B7D90A3" w14:textId="77777777" w:rsidR="00161F8C" w:rsidRPr="000F5DD3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0B227C62" w14:textId="00129129" w:rsidR="00161F8C" w:rsidRPr="000F5DD3" w:rsidRDefault="003F6033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81" w:type="dxa"/>
          </w:tcPr>
          <w:p w14:paraId="450A73CC" w14:textId="77777777" w:rsidR="00161F8C" w:rsidRPr="000F5DD3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3D093BCA" w14:textId="5535E279" w:rsidR="00161F8C" w:rsidRPr="000F5DD3" w:rsidRDefault="003F6033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8" w:type="dxa"/>
          </w:tcPr>
          <w:p w14:paraId="264796B1" w14:textId="77777777" w:rsidR="00161F8C" w:rsidRPr="000F5DD3" w:rsidRDefault="00161F8C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dxa"/>
          </w:tcPr>
          <w:p w14:paraId="236CC3C4" w14:textId="50DA01A0" w:rsidR="00161F8C" w:rsidRPr="000F5DD3" w:rsidRDefault="003F6033" w:rsidP="00161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3F51E8" w:rsidRPr="000F5DD3" w14:paraId="7AE37D2A" w14:textId="77777777" w:rsidTr="00096A5E">
        <w:trPr>
          <w:trHeight w:val="377"/>
        </w:trPr>
        <w:tc>
          <w:tcPr>
            <w:tcW w:w="1980" w:type="dxa"/>
          </w:tcPr>
          <w:p w14:paraId="5659F1A0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3976AEE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72EE0433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61" w:type="dxa"/>
            <w:gridSpan w:val="2"/>
          </w:tcPr>
          <w:p w14:paraId="30240D44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220" w:type="dxa"/>
            <w:gridSpan w:val="19"/>
          </w:tcPr>
          <w:p w14:paraId="721DC38A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50740" w:rsidRPr="000F5DD3" w14:paraId="153D8263" w14:textId="77777777" w:rsidTr="00096A5E">
        <w:trPr>
          <w:trHeight w:val="362"/>
        </w:trPr>
        <w:tc>
          <w:tcPr>
            <w:tcW w:w="1980" w:type="dxa"/>
          </w:tcPr>
          <w:p w14:paraId="0445B42A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080" w:type="dxa"/>
          </w:tcPr>
          <w:p w14:paraId="011D6523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</w:tcPr>
          <w:p w14:paraId="5FBD93D4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</w:tcPr>
          <w:p w14:paraId="06DD1AFD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</w:tcPr>
          <w:p w14:paraId="6B611B39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</w:tcPr>
          <w:p w14:paraId="075E4635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46B81354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1ECA6093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54E79FD3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54EB32E0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5E0B9151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7CD2B760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3AD1CDBE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1DCED335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22896249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0B8C4FAF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20D992CA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55E11B49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37E0996F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3E6B0FF7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dxa"/>
          </w:tcPr>
          <w:p w14:paraId="2C504C00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1F806A9A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1C865E2E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dxa"/>
          </w:tcPr>
          <w:p w14:paraId="69D7C215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4434E" w:rsidRPr="000F5DD3" w14:paraId="0A5CD36A" w14:textId="77777777" w:rsidTr="00096A5E">
        <w:trPr>
          <w:trHeight w:val="380"/>
        </w:trPr>
        <w:tc>
          <w:tcPr>
            <w:tcW w:w="1980" w:type="dxa"/>
          </w:tcPr>
          <w:p w14:paraId="73BFD2DF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อีโลฟาร์ จำกัด</w:t>
            </w:r>
          </w:p>
        </w:tc>
        <w:tc>
          <w:tcPr>
            <w:tcW w:w="1080" w:type="dxa"/>
          </w:tcPr>
          <w:p w14:paraId="2109BD15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1108" w:type="dxa"/>
          </w:tcPr>
          <w:p w14:paraId="0DA7A314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9" w:type="dxa"/>
          </w:tcPr>
          <w:p w14:paraId="7327DE93" w14:textId="6799BAC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 xml:space="preserve">99.99 </w:t>
            </w:r>
          </w:p>
        </w:tc>
        <w:tc>
          <w:tcPr>
            <w:tcW w:w="732" w:type="dxa"/>
          </w:tcPr>
          <w:p w14:paraId="5B92A2F7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77" w:type="dxa"/>
          </w:tcPr>
          <w:p w14:paraId="2382B76C" w14:textId="0FB95CD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68C36DF8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2C5EA4BA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47" w:type="dxa"/>
          </w:tcPr>
          <w:p w14:paraId="45E2410C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13E63C28" w14:textId="2FC9D206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90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029E995C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90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196E1532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90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2F2FF08A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5D2BB2A7" w14:textId="74CEB7C6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7071864F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4E3A7624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33D31D38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4514B487" w14:textId="731D1359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465E67F3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2EC6A501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81" w:type="dxa"/>
          </w:tcPr>
          <w:p w14:paraId="15B4D508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555D5A30" w14:textId="19C6D26E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7959CBCF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dxa"/>
          </w:tcPr>
          <w:p w14:paraId="04ECC561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4434E" w:rsidRPr="000F5DD3" w14:paraId="3BE2CFFC" w14:textId="77777777" w:rsidTr="00096A5E">
        <w:trPr>
          <w:trHeight w:val="362"/>
        </w:trPr>
        <w:tc>
          <w:tcPr>
            <w:tcW w:w="1980" w:type="dxa"/>
          </w:tcPr>
          <w:p w14:paraId="26272D53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48029C3F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</w:tcPr>
          <w:p w14:paraId="27310796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</w:tcPr>
          <w:p w14:paraId="1EFCD225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</w:tcPr>
          <w:p w14:paraId="6416A84F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  <w:tcBorders>
              <w:bottom w:val="nil"/>
            </w:tcBorders>
          </w:tcPr>
          <w:p w14:paraId="5443DADB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  <w:tcBorders>
              <w:bottom w:val="nil"/>
            </w:tcBorders>
          </w:tcPr>
          <w:p w14:paraId="4A2FDC93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292DC527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5BF12329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double" w:sz="4" w:space="0" w:color="auto"/>
            </w:tcBorders>
          </w:tcPr>
          <w:p w14:paraId="4CDECC5D" w14:textId="7DAA3572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90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1A52D7EA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90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</w:tcPr>
          <w:p w14:paraId="7731F476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90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527C4582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</w:tcPr>
          <w:p w14:paraId="048362C6" w14:textId="396D0DCF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3F70F18A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6AEF0A08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6F60B902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</w:tcPr>
          <w:p w14:paraId="6CA67557" w14:textId="197AF74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48F06EEF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</w:tcPr>
          <w:p w14:paraId="4ADCA90E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81" w:type="dxa"/>
          </w:tcPr>
          <w:p w14:paraId="0E4E5CF3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</w:tcPr>
          <w:p w14:paraId="6F50881A" w14:textId="7CEAD9F6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7F8245A0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43B618D1" w14:textId="77777777" w:rsidR="0074434E" w:rsidRPr="000F5DD3" w:rsidRDefault="0074434E" w:rsidP="0074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</w:tr>
    </w:tbl>
    <w:p w14:paraId="234D6B14" w14:textId="77777777" w:rsidR="00697937" w:rsidRPr="000F5DD3" w:rsidRDefault="00697937" w:rsidP="0015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5F2C367B" w14:textId="77777777" w:rsidR="00697937" w:rsidRPr="000F5DD3" w:rsidRDefault="00697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0F5DD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6CC4C79" w14:textId="77777777" w:rsidR="00640404" w:rsidRPr="000F5DD3" w:rsidRDefault="00640404" w:rsidP="0015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cs/>
        </w:rPr>
        <w:sectPr w:rsidR="00640404" w:rsidRPr="000F5DD3" w:rsidSect="00944EBC">
          <w:headerReference w:type="default" r:id="rId14"/>
          <w:footerReference w:type="default" r:id="rId15"/>
          <w:headerReference w:type="first" r:id="rId16"/>
          <w:footerReference w:type="first" r:id="rId17"/>
          <w:type w:val="continuous"/>
          <w:pgSz w:w="16834" w:h="11909" w:orient="landscape" w:code="9"/>
          <w:pgMar w:top="691" w:right="864" w:bottom="576" w:left="864" w:header="720" w:footer="720" w:gutter="0"/>
          <w:cols w:space="720"/>
          <w:docGrid w:linePitch="245"/>
        </w:sectPr>
      </w:pPr>
    </w:p>
    <w:p w14:paraId="6296B6D5" w14:textId="31A7618C" w:rsidR="0076038E" w:rsidRPr="000F5DD3" w:rsidRDefault="001E0E6E" w:rsidP="00C761F2">
      <w:pPr>
        <w:pStyle w:val="Heading1"/>
        <w:numPr>
          <w:ilvl w:val="0"/>
          <w:numId w:val="23"/>
        </w:numPr>
        <w:ind w:left="450" w:hanging="45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lastRenderedPageBreak/>
        <w:t xml:space="preserve">  </w:t>
      </w:r>
      <w:r w:rsidR="0076038E" w:rsidRPr="000F5DD3">
        <w:rPr>
          <w:rFonts w:asciiTheme="majorBidi" w:hAnsiTheme="majorBidi" w:cstheme="majorBidi"/>
          <w:szCs w:val="30"/>
          <w:cs/>
        </w:rPr>
        <w:t xml:space="preserve">อสังหาริมทรัพย์เพื่อการลงทุน </w:t>
      </w:r>
    </w:p>
    <w:p w14:paraId="7D5604BB" w14:textId="68008812" w:rsidR="00E02DE0" w:rsidRPr="000F5DD3" w:rsidRDefault="00E02DE0" w:rsidP="00E02DE0">
      <w:pPr>
        <w:rPr>
          <w:rFonts w:asciiTheme="majorBidi" w:hAnsiTheme="majorBidi" w:cstheme="majorBidi"/>
          <w:sz w:val="30"/>
          <w:szCs w:val="30"/>
        </w:rPr>
      </w:pPr>
    </w:p>
    <w:p w14:paraId="46A918E3" w14:textId="39C1D31A" w:rsidR="00E02DE0" w:rsidRPr="000F5DD3" w:rsidRDefault="00E02DE0" w:rsidP="00E02DE0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5BCC7040" w14:textId="4CFB1EFE" w:rsidR="00111FC6" w:rsidRPr="000F5DD3" w:rsidRDefault="00111FC6" w:rsidP="00E02DE0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3EDC317C" w14:textId="1B4EA312" w:rsidR="00111FC6" w:rsidRPr="000F5DD3" w:rsidRDefault="00111FC6" w:rsidP="00111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อสังหาริมทรัพย์เพื่อการลงทุนแสดงในราคาทุนหักค่าเสื่อมราคาสะสมและขาดทุนจากการด้อยค่า  ต้นทุนรวมค่าใช้จ่ายทางตรงเพื่อให้ได้มาซึ่งอสังหาริมทรัพย์เพื่อการลงทุน </w:t>
      </w:r>
    </w:p>
    <w:p w14:paraId="46434181" w14:textId="1D34C0EA" w:rsidR="008D46BB" w:rsidRPr="000F5DD3" w:rsidRDefault="008D46BB" w:rsidP="00111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CD0F3" w14:textId="33B2C2EE" w:rsidR="008D46BB" w:rsidRPr="000F5DD3" w:rsidRDefault="008D46BB" w:rsidP="008D4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ค่าเสื่อมราคาคำนวณโดยวิธีเส้นตรงตามอายุการให้ประโยชน์โดยประมาณของอาคารจำนวน </w:t>
      </w:r>
      <w:r w:rsidRPr="000F5DD3">
        <w:rPr>
          <w:rFonts w:asciiTheme="majorBidi" w:hAnsiTheme="majorBidi" w:cstheme="majorBidi"/>
          <w:sz w:val="30"/>
          <w:szCs w:val="30"/>
        </w:rPr>
        <w:t xml:space="preserve">20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ปีและรับรู้ในกำไรหรือขาดทุน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0BD99CB0" w14:textId="178F7EEE" w:rsidR="008D46BB" w:rsidRPr="000F5DD3" w:rsidRDefault="008D46BB" w:rsidP="00111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770522A9" w14:textId="1B0FA20F" w:rsidR="008D46BB" w:rsidRPr="000F5DD3" w:rsidRDefault="008D46BB" w:rsidP="00111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4AF0F0A1" w14:textId="77777777" w:rsidR="0076038E" w:rsidRPr="000F5DD3" w:rsidRDefault="0076038E" w:rsidP="000E69F1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68" w:type="dxa"/>
        <w:tblInd w:w="423" w:type="dxa"/>
        <w:tblLook w:val="01E0" w:firstRow="1" w:lastRow="1" w:firstColumn="1" w:lastColumn="1" w:noHBand="0" w:noVBand="0"/>
      </w:tblPr>
      <w:tblGrid>
        <w:gridCol w:w="3988"/>
        <w:gridCol w:w="1112"/>
        <w:gridCol w:w="301"/>
        <w:gridCol w:w="1099"/>
        <w:gridCol w:w="267"/>
        <w:gridCol w:w="1148"/>
        <w:gridCol w:w="270"/>
        <w:gridCol w:w="1083"/>
      </w:tblGrid>
      <w:tr w:rsidR="00B13482" w:rsidRPr="000F5DD3" w14:paraId="6CCC3819" w14:textId="77777777" w:rsidTr="002D250C">
        <w:trPr>
          <w:tblHeader/>
        </w:trPr>
        <w:tc>
          <w:tcPr>
            <w:tcW w:w="3988" w:type="dxa"/>
          </w:tcPr>
          <w:p w14:paraId="184C35DE" w14:textId="77777777" w:rsidR="00B13482" w:rsidRPr="000F5DD3" w:rsidRDefault="00B1348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12" w:type="dxa"/>
            <w:gridSpan w:val="3"/>
          </w:tcPr>
          <w:p w14:paraId="3EBB5646" w14:textId="77777777" w:rsidR="00B13482" w:rsidRPr="000F5DD3" w:rsidRDefault="00B1348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33E97FFD" w14:textId="77777777" w:rsidR="00B13482" w:rsidRPr="000F5DD3" w:rsidRDefault="00B1348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01" w:type="dxa"/>
            <w:gridSpan w:val="3"/>
          </w:tcPr>
          <w:p w14:paraId="1FDFEE78" w14:textId="77777777" w:rsidR="00B13482" w:rsidRPr="000F5DD3" w:rsidRDefault="00B1348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F5DD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DE7025" w:rsidRPr="000F5DD3" w14:paraId="7A3EBF5F" w14:textId="77777777" w:rsidTr="002D250C">
        <w:trPr>
          <w:tblHeader/>
        </w:trPr>
        <w:tc>
          <w:tcPr>
            <w:tcW w:w="3988" w:type="dxa"/>
          </w:tcPr>
          <w:p w14:paraId="7191145C" w14:textId="77777777" w:rsidR="00DE7025" w:rsidRPr="000F5DD3" w:rsidRDefault="00DE7025" w:rsidP="00877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65C7023C" w14:textId="3AB11486" w:rsidR="00DE7025" w:rsidRPr="000F5DD3" w:rsidRDefault="00C761F2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2565</w:t>
            </w:r>
          </w:p>
        </w:tc>
        <w:tc>
          <w:tcPr>
            <w:tcW w:w="301" w:type="dxa"/>
          </w:tcPr>
          <w:p w14:paraId="1EAD9888" w14:textId="77777777" w:rsidR="00DE7025" w:rsidRPr="000F5DD3" w:rsidRDefault="00DE7025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04C15FFE" w14:textId="5E55D278" w:rsidR="00DE7025" w:rsidRPr="000F5DD3" w:rsidRDefault="00C761F2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7" w:type="dxa"/>
          </w:tcPr>
          <w:p w14:paraId="098C4ACD" w14:textId="77777777" w:rsidR="00DE7025" w:rsidRPr="000F5DD3" w:rsidRDefault="00DE7025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661E3E70" w14:textId="16DE0B81" w:rsidR="00DE7025" w:rsidRPr="000F5DD3" w:rsidRDefault="00C761F2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2565</w:t>
            </w:r>
          </w:p>
        </w:tc>
        <w:tc>
          <w:tcPr>
            <w:tcW w:w="270" w:type="dxa"/>
          </w:tcPr>
          <w:p w14:paraId="314E2FB9" w14:textId="77777777" w:rsidR="00DE7025" w:rsidRPr="000F5DD3" w:rsidRDefault="00DE7025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F89884D" w14:textId="15393689" w:rsidR="00DE7025" w:rsidRPr="000F5DD3" w:rsidRDefault="00C761F2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66899" w:rsidRPr="000F5DD3" w14:paraId="6195B500" w14:textId="77777777" w:rsidTr="002D250C">
        <w:trPr>
          <w:tblHeader/>
        </w:trPr>
        <w:tc>
          <w:tcPr>
            <w:tcW w:w="3988" w:type="dxa"/>
          </w:tcPr>
          <w:p w14:paraId="544091B4" w14:textId="77777777" w:rsidR="00666899" w:rsidRPr="000F5DD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80" w:type="dxa"/>
            <w:gridSpan w:val="7"/>
          </w:tcPr>
          <w:p w14:paraId="4C227956" w14:textId="77777777" w:rsidR="00666899" w:rsidRPr="000F5DD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6899" w:rsidRPr="000F5DD3" w14:paraId="1D579636" w14:textId="77777777" w:rsidTr="002D250C">
        <w:tc>
          <w:tcPr>
            <w:tcW w:w="3988" w:type="dxa"/>
          </w:tcPr>
          <w:p w14:paraId="474DBC42" w14:textId="77777777" w:rsidR="00666899" w:rsidRPr="000F5DD3" w:rsidRDefault="00666899" w:rsidP="0066689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12" w:type="dxa"/>
          </w:tcPr>
          <w:p w14:paraId="0C3C021A" w14:textId="77777777" w:rsidR="00666899" w:rsidRPr="000F5DD3" w:rsidRDefault="00666899" w:rsidP="006668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" w:type="dxa"/>
          </w:tcPr>
          <w:p w14:paraId="752955EA" w14:textId="77777777" w:rsidR="00666899" w:rsidRPr="000F5DD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4DD1F43C" w14:textId="77777777" w:rsidR="00666899" w:rsidRPr="000F5DD3" w:rsidRDefault="00666899" w:rsidP="006668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0A936FF3" w14:textId="77777777" w:rsidR="00666899" w:rsidRPr="000F5DD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553A8210" w14:textId="77777777" w:rsidR="00666899" w:rsidRPr="000F5DD3" w:rsidRDefault="00666899" w:rsidP="006668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9C6FE9" w14:textId="77777777" w:rsidR="00666899" w:rsidRPr="000F5DD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4C7E1E27" w14:textId="77777777" w:rsidR="00666899" w:rsidRPr="000F5DD3" w:rsidRDefault="00666899" w:rsidP="0066689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2BE9" w:rsidRPr="000F5DD3" w14:paraId="231F923F" w14:textId="77777777" w:rsidTr="002D250C">
        <w:tc>
          <w:tcPr>
            <w:tcW w:w="3988" w:type="dxa"/>
          </w:tcPr>
          <w:p w14:paraId="442A5981" w14:textId="77777777" w:rsidR="007F2BE9" w:rsidRPr="000F5DD3" w:rsidRDefault="007F2BE9" w:rsidP="007F2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12" w:type="dxa"/>
            <w:vAlign w:val="bottom"/>
          </w:tcPr>
          <w:p w14:paraId="27B87312" w14:textId="27A8054F" w:rsidR="007F2BE9" w:rsidRPr="000F5DD3" w:rsidRDefault="007B7FC1" w:rsidP="00737EE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161,031</w:t>
            </w:r>
          </w:p>
        </w:tc>
        <w:tc>
          <w:tcPr>
            <w:tcW w:w="301" w:type="dxa"/>
            <w:vAlign w:val="bottom"/>
          </w:tcPr>
          <w:p w14:paraId="6A233EC5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652C0579" w14:textId="037B96CC" w:rsidR="007F2BE9" w:rsidRPr="000F5DD3" w:rsidRDefault="007F2BE9" w:rsidP="007F2BE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161,031</w:t>
            </w:r>
          </w:p>
        </w:tc>
        <w:tc>
          <w:tcPr>
            <w:tcW w:w="267" w:type="dxa"/>
            <w:vAlign w:val="bottom"/>
          </w:tcPr>
          <w:p w14:paraId="64DAE11A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3BFA7CBC" w14:textId="56ADC8F1" w:rsidR="007F2BE9" w:rsidRPr="000F5DD3" w:rsidRDefault="00FC0CAE" w:rsidP="007F2BE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159,494</w:t>
            </w:r>
          </w:p>
        </w:tc>
        <w:tc>
          <w:tcPr>
            <w:tcW w:w="270" w:type="dxa"/>
            <w:vAlign w:val="bottom"/>
          </w:tcPr>
          <w:p w14:paraId="13900D6B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185F8289" w14:textId="68AB671B" w:rsidR="007F2BE9" w:rsidRPr="000F5DD3" w:rsidRDefault="007F2BE9" w:rsidP="007F2BE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159,494</w:t>
            </w:r>
          </w:p>
        </w:tc>
      </w:tr>
      <w:tr w:rsidR="002D250C" w:rsidRPr="000F5DD3" w14:paraId="529FEA03" w14:textId="77777777" w:rsidTr="002D250C">
        <w:tc>
          <w:tcPr>
            <w:tcW w:w="3988" w:type="dxa"/>
          </w:tcPr>
          <w:p w14:paraId="17AAC08F" w14:textId="4356E0C2" w:rsidR="002D250C" w:rsidRPr="00F12952" w:rsidRDefault="002D250C" w:rsidP="002D25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D250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2" w:type="dxa"/>
            <w:vAlign w:val="bottom"/>
          </w:tcPr>
          <w:p w14:paraId="0CA9E94C" w14:textId="67CE73E9" w:rsidR="002D250C" w:rsidRPr="002D250C" w:rsidRDefault="002D250C" w:rsidP="002D250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2D25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1,824</w:t>
            </w:r>
          </w:p>
        </w:tc>
        <w:tc>
          <w:tcPr>
            <w:tcW w:w="301" w:type="dxa"/>
            <w:vAlign w:val="bottom"/>
          </w:tcPr>
          <w:p w14:paraId="6D67B6B0" w14:textId="77777777" w:rsidR="002D250C" w:rsidRPr="00F12952" w:rsidRDefault="002D250C" w:rsidP="002D250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vAlign w:val="bottom"/>
          </w:tcPr>
          <w:p w14:paraId="3ED872FA" w14:textId="649454D8" w:rsidR="002D250C" w:rsidRPr="00F12952" w:rsidRDefault="002D250C" w:rsidP="002D250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10BFB02C" w14:textId="77777777" w:rsidR="002D250C" w:rsidRPr="00F12952" w:rsidRDefault="002D250C" w:rsidP="002D250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48" w:type="dxa"/>
            <w:vAlign w:val="bottom"/>
          </w:tcPr>
          <w:p w14:paraId="24D6492D" w14:textId="2BB8B04B" w:rsidR="002D250C" w:rsidRPr="00F12952" w:rsidRDefault="002D250C" w:rsidP="002D250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BC1F7DF" w14:textId="77777777" w:rsidR="002D250C" w:rsidRPr="00F12952" w:rsidRDefault="002D250C" w:rsidP="002D250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  <w:vAlign w:val="bottom"/>
          </w:tcPr>
          <w:p w14:paraId="6B4F0C83" w14:textId="6AAADB8C" w:rsidR="002D250C" w:rsidRPr="00F12952" w:rsidRDefault="002D250C" w:rsidP="002D250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1744B" w:rsidRPr="000F5DD3" w14:paraId="66EF5EFD" w14:textId="77777777" w:rsidTr="002D250C">
        <w:tc>
          <w:tcPr>
            <w:tcW w:w="3988" w:type="dxa"/>
          </w:tcPr>
          <w:p w14:paraId="067EB837" w14:textId="466E7B1B" w:rsidR="00C1744B" w:rsidRPr="000F5DD3" w:rsidRDefault="00C1744B" w:rsidP="007F2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594556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ออก</w:t>
            </w:r>
          </w:p>
        </w:tc>
        <w:tc>
          <w:tcPr>
            <w:tcW w:w="1112" w:type="dxa"/>
            <w:vAlign w:val="bottom"/>
          </w:tcPr>
          <w:p w14:paraId="466DCCC1" w14:textId="298DFEBF" w:rsidR="00C1744B" w:rsidRPr="000F5DD3" w:rsidRDefault="00DD1BC3" w:rsidP="007F2BE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(6,010)</w:t>
            </w:r>
          </w:p>
        </w:tc>
        <w:tc>
          <w:tcPr>
            <w:tcW w:w="301" w:type="dxa"/>
            <w:vAlign w:val="bottom"/>
          </w:tcPr>
          <w:p w14:paraId="7D54D97B" w14:textId="77777777" w:rsidR="00C1744B" w:rsidRPr="000F5DD3" w:rsidRDefault="00C1744B" w:rsidP="007F2BE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3B284DED" w14:textId="7E0B4BBB" w:rsidR="00C1744B" w:rsidRPr="000F5DD3" w:rsidRDefault="00FF215C" w:rsidP="00652C9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14425BE3" w14:textId="77777777" w:rsidR="00C1744B" w:rsidRPr="000F5DD3" w:rsidRDefault="00C1744B" w:rsidP="007F2BE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50CBBE53" w14:textId="1669F967" w:rsidR="00C1744B" w:rsidRPr="000F5DD3" w:rsidRDefault="00DD1BC3" w:rsidP="00737EE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(6,010)</w:t>
            </w:r>
          </w:p>
        </w:tc>
        <w:tc>
          <w:tcPr>
            <w:tcW w:w="270" w:type="dxa"/>
            <w:vAlign w:val="bottom"/>
          </w:tcPr>
          <w:p w14:paraId="33514C19" w14:textId="77777777" w:rsidR="00C1744B" w:rsidRPr="000F5DD3" w:rsidRDefault="00C1744B" w:rsidP="007F2BE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50E11BAB" w14:textId="560891B9" w:rsidR="00C1744B" w:rsidRPr="000F5DD3" w:rsidRDefault="002C412D" w:rsidP="002C41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F2BE9" w:rsidRPr="000F5DD3" w14:paraId="3753186C" w14:textId="77777777" w:rsidTr="002D250C">
        <w:tc>
          <w:tcPr>
            <w:tcW w:w="3988" w:type="dxa"/>
          </w:tcPr>
          <w:p w14:paraId="0D3A3183" w14:textId="60B84EA8" w:rsidR="007F2BE9" w:rsidRPr="000F5DD3" w:rsidRDefault="007F2BE9" w:rsidP="007F2BE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A3207" w14:textId="4FE0B40F" w:rsidR="007F2BE9" w:rsidRPr="000F5DD3" w:rsidRDefault="00BD51F2" w:rsidP="007F2BE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</w:t>
            </w:r>
            <w:r w:rsidR="002D250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2D250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845</w:t>
            </w:r>
          </w:p>
        </w:tc>
        <w:tc>
          <w:tcPr>
            <w:tcW w:w="301" w:type="dxa"/>
            <w:vAlign w:val="bottom"/>
          </w:tcPr>
          <w:p w14:paraId="2CADFC4D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4F3EF" w14:textId="485934C1" w:rsidR="007F2BE9" w:rsidRPr="000F5DD3" w:rsidRDefault="007F2BE9" w:rsidP="007F2BE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161,031</w:t>
            </w:r>
          </w:p>
        </w:tc>
        <w:tc>
          <w:tcPr>
            <w:tcW w:w="267" w:type="dxa"/>
            <w:vAlign w:val="bottom"/>
          </w:tcPr>
          <w:p w14:paraId="1DFEE920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2272C" w14:textId="18C191A4" w:rsidR="007F2BE9" w:rsidRPr="000F5DD3" w:rsidRDefault="00CD25E4" w:rsidP="007F2BE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153,484</w:t>
            </w:r>
          </w:p>
        </w:tc>
        <w:tc>
          <w:tcPr>
            <w:tcW w:w="270" w:type="dxa"/>
            <w:vAlign w:val="bottom"/>
          </w:tcPr>
          <w:p w14:paraId="1FE5A5D1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70CCE" w14:textId="0658914C" w:rsidR="007F2BE9" w:rsidRPr="000F5DD3" w:rsidRDefault="007F2BE9" w:rsidP="007F2BE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159,494</w:t>
            </w:r>
          </w:p>
        </w:tc>
      </w:tr>
      <w:tr w:rsidR="007F2BE9" w:rsidRPr="000F5DD3" w14:paraId="01DF9ABC" w14:textId="77777777" w:rsidTr="002D250C">
        <w:tc>
          <w:tcPr>
            <w:tcW w:w="3988" w:type="dxa"/>
          </w:tcPr>
          <w:p w14:paraId="09DCBC0F" w14:textId="77777777" w:rsidR="007F2BE9" w:rsidRPr="000F5DD3" w:rsidRDefault="007F2BE9" w:rsidP="007F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12" w:type="dxa"/>
          </w:tcPr>
          <w:p w14:paraId="7427303C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1" w:type="dxa"/>
          </w:tcPr>
          <w:p w14:paraId="1E72751F" w14:textId="77777777" w:rsidR="007F2BE9" w:rsidRPr="000F5DD3" w:rsidRDefault="007F2BE9" w:rsidP="007F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99" w:type="dxa"/>
          </w:tcPr>
          <w:p w14:paraId="2803DB8A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7" w:type="dxa"/>
          </w:tcPr>
          <w:p w14:paraId="3709F63B" w14:textId="77777777" w:rsidR="007F2BE9" w:rsidRPr="000F5DD3" w:rsidRDefault="007F2BE9" w:rsidP="007F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48" w:type="dxa"/>
          </w:tcPr>
          <w:p w14:paraId="1437F8A6" w14:textId="77777777" w:rsidR="007F2BE9" w:rsidRPr="000F5DD3" w:rsidRDefault="007F2BE9" w:rsidP="007F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14:paraId="424AA928" w14:textId="77777777" w:rsidR="007F2BE9" w:rsidRPr="000F5DD3" w:rsidRDefault="007F2BE9" w:rsidP="007F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3" w:type="dxa"/>
          </w:tcPr>
          <w:p w14:paraId="45484DDB" w14:textId="77777777" w:rsidR="007F2BE9" w:rsidRPr="000F5DD3" w:rsidRDefault="007F2BE9" w:rsidP="007F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7F2BE9" w:rsidRPr="000F5DD3" w14:paraId="406B93A2" w14:textId="77777777" w:rsidTr="002D250C">
        <w:tc>
          <w:tcPr>
            <w:tcW w:w="3988" w:type="dxa"/>
          </w:tcPr>
          <w:p w14:paraId="7A3FDF68" w14:textId="77777777" w:rsidR="007F2BE9" w:rsidRPr="000F5DD3" w:rsidRDefault="007F2BE9" w:rsidP="007F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12" w:type="dxa"/>
          </w:tcPr>
          <w:p w14:paraId="7F6A9310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" w:type="dxa"/>
          </w:tcPr>
          <w:p w14:paraId="3698CE84" w14:textId="77777777" w:rsidR="007F2BE9" w:rsidRPr="000F5DD3" w:rsidRDefault="007F2BE9" w:rsidP="007F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1F37619E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2AA89EB3" w14:textId="77777777" w:rsidR="007F2BE9" w:rsidRPr="000F5DD3" w:rsidRDefault="007F2BE9" w:rsidP="007F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1DD0AA0" w14:textId="77777777" w:rsidR="007F2BE9" w:rsidRPr="000F5DD3" w:rsidRDefault="007F2BE9" w:rsidP="007F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7ED6E8C" w14:textId="77777777" w:rsidR="007F2BE9" w:rsidRPr="000F5DD3" w:rsidRDefault="007F2BE9" w:rsidP="007F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2AB6C335" w14:textId="77777777" w:rsidR="007F2BE9" w:rsidRPr="000F5DD3" w:rsidRDefault="007F2BE9" w:rsidP="007F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7F2BE9" w:rsidRPr="000F5DD3" w14:paraId="7082213F" w14:textId="77777777" w:rsidTr="002D250C">
        <w:tc>
          <w:tcPr>
            <w:tcW w:w="3988" w:type="dxa"/>
          </w:tcPr>
          <w:p w14:paraId="7A0B7D59" w14:textId="77777777" w:rsidR="007F2BE9" w:rsidRPr="000F5DD3" w:rsidRDefault="007F2BE9" w:rsidP="007F2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12" w:type="dxa"/>
            <w:vAlign w:val="bottom"/>
          </w:tcPr>
          <w:p w14:paraId="25D4B4D2" w14:textId="1822288A" w:rsidR="007F2BE9" w:rsidRPr="000F5DD3" w:rsidRDefault="00C3477C" w:rsidP="007F2BE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27,54</w:t>
            </w:r>
            <w:r w:rsidR="00F67FE3"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301" w:type="dxa"/>
            <w:vAlign w:val="bottom"/>
          </w:tcPr>
          <w:p w14:paraId="6C29AEEF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1628EE14" w14:textId="1FB9A1F5" w:rsidR="007F2BE9" w:rsidRPr="000F5DD3" w:rsidRDefault="007F2BE9" w:rsidP="007F2BE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27,281</w:t>
            </w:r>
          </w:p>
        </w:tc>
        <w:tc>
          <w:tcPr>
            <w:tcW w:w="267" w:type="dxa"/>
            <w:vAlign w:val="bottom"/>
          </w:tcPr>
          <w:p w14:paraId="3B42346E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75E23E84" w14:textId="344F8671" w:rsidR="007F2BE9" w:rsidRPr="000F5DD3" w:rsidRDefault="0091691A" w:rsidP="007F2BE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23,92</w:t>
            </w:r>
            <w:r w:rsidR="00D95B0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03855700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D675705" w14:textId="1491E901" w:rsidR="007F2BE9" w:rsidRPr="000F5DD3" w:rsidRDefault="007F2BE9" w:rsidP="007F2BE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23,656</w:t>
            </w:r>
          </w:p>
        </w:tc>
      </w:tr>
      <w:tr w:rsidR="007F2BE9" w:rsidRPr="000F5DD3" w14:paraId="19DD9880" w14:textId="77777777" w:rsidTr="002D250C">
        <w:tc>
          <w:tcPr>
            <w:tcW w:w="3988" w:type="dxa"/>
          </w:tcPr>
          <w:p w14:paraId="4B426433" w14:textId="77777777" w:rsidR="007F2BE9" w:rsidRPr="000F5DD3" w:rsidRDefault="007F2BE9" w:rsidP="007F2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12" w:type="dxa"/>
            <w:vAlign w:val="bottom"/>
          </w:tcPr>
          <w:p w14:paraId="4D0ACB2C" w14:textId="6D1AD64F" w:rsidR="007F2BE9" w:rsidRPr="000F5DD3" w:rsidRDefault="006159A2" w:rsidP="007F2BE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F67FE3" w:rsidRPr="000F5DD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01" w:type="dxa"/>
            <w:vAlign w:val="bottom"/>
          </w:tcPr>
          <w:p w14:paraId="32213E3D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405D692D" w14:textId="6617A398" w:rsidR="007F2BE9" w:rsidRPr="000F5DD3" w:rsidRDefault="007F2BE9" w:rsidP="007F2BE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267" w:type="dxa"/>
            <w:vAlign w:val="bottom"/>
          </w:tcPr>
          <w:p w14:paraId="5A98B3F8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F3D1C05" w14:textId="2439CD0D" w:rsidR="007F2BE9" w:rsidRPr="000F5DD3" w:rsidRDefault="00F67FE3" w:rsidP="007F2BE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95B0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5668A702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07DBE49A" w14:textId="0C6F3D9E" w:rsidR="007F2BE9" w:rsidRPr="000F5DD3" w:rsidRDefault="007F2BE9" w:rsidP="007F2BE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</w:tr>
      <w:tr w:rsidR="007F2BE9" w:rsidRPr="000F5DD3" w14:paraId="37C331DF" w14:textId="77777777" w:rsidTr="002D250C">
        <w:tc>
          <w:tcPr>
            <w:tcW w:w="3988" w:type="dxa"/>
          </w:tcPr>
          <w:p w14:paraId="653034F3" w14:textId="77777777" w:rsidR="007F2BE9" w:rsidRPr="000F5DD3" w:rsidRDefault="007F2BE9" w:rsidP="007F2BE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C2EF0" w14:textId="410798C6" w:rsidR="007F2BE9" w:rsidRPr="000F5DD3" w:rsidRDefault="004B2F0B" w:rsidP="007F2BE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27,623</w:t>
            </w:r>
          </w:p>
        </w:tc>
        <w:tc>
          <w:tcPr>
            <w:tcW w:w="301" w:type="dxa"/>
            <w:vAlign w:val="bottom"/>
          </w:tcPr>
          <w:p w14:paraId="22516CCE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7D67B" w14:textId="7CEBA52A" w:rsidR="007F2BE9" w:rsidRPr="000F5DD3" w:rsidRDefault="007F2BE9" w:rsidP="007F2BE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27,545</w:t>
            </w:r>
          </w:p>
        </w:tc>
        <w:tc>
          <w:tcPr>
            <w:tcW w:w="267" w:type="dxa"/>
            <w:vAlign w:val="bottom"/>
          </w:tcPr>
          <w:p w14:paraId="157BF6A4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1AFC5" w14:textId="3241B735" w:rsidR="007F2BE9" w:rsidRPr="000F5DD3" w:rsidRDefault="00EE53DB" w:rsidP="007F2BE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23,998</w:t>
            </w:r>
          </w:p>
        </w:tc>
        <w:tc>
          <w:tcPr>
            <w:tcW w:w="270" w:type="dxa"/>
            <w:vAlign w:val="bottom"/>
          </w:tcPr>
          <w:p w14:paraId="6EB0E943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1A13C" w14:textId="46CB281A" w:rsidR="007F2BE9" w:rsidRPr="000F5DD3" w:rsidRDefault="007F2BE9" w:rsidP="007F2BE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23,920</w:t>
            </w:r>
          </w:p>
        </w:tc>
      </w:tr>
      <w:tr w:rsidR="007F2BE9" w:rsidRPr="000F5DD3" w14:paraId="533EAB0C" w14:textId="77777777" w:rsidTr="002D250C">
        <w:tc>
          <w:tcPr>
            <w:tcW w:w="3988" w:type="dxa"/>
          </w:tcPr>
          <w:p w14:paraId="565CFEE5" w14:textId="77777777" w:rsidR="007F2BE9" w:rsidRPr="000F5DD3" w:rsidRDefault="007F2BE9" w:rsidP="007F2BE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48AB6A96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01" w:type="dxa"/>
            <w:vAlign w:val="bottom"/>
          </w:tcPr>
          <w:p w14:paraId="7324DCB3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6833A18E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  <w:vAlign w:val="bottom"/>
          </w:tcPr>
          <w:p w14:paraId="1FC9BF65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9C0545E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71695A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53E354F2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2BE9" w:rsidRPr="000F5DD3" w14:paraId="56AA66AB" w14:textId="77777777" w:rsidTr="002D250C">
        <w:tc>
          <w:tcPr>
            <w:tcW w:w="3988" w:type="dxa"/>
          </w:tcPr>
          <w:p w14:paraId="2634C1C1" w14:textId="77777777" w:rsidR="007F2BE9" w:rsidRPr="000F5DD3" w:rsidRDefault="007F2BE9" w:rsidP="007F2BE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12" w:type="dxa"/>
            <w:vAlign w:val="bottom"/>
          </w:tcPr>
          <w:p w14:paraId="50F9CD26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565"/>
                <w:tab w:val="decimal" w:pos="830"/>
              </w:tabs>
              <w:spacing w:line="240" w:lineRule="auto"/>
              <w:ind w:left="-43" w:right="-2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" w:type="dxa"/>
            <w:vAlign w:val="bottom"/>
          </w:tcPr>
          <w:p w14:paraId="1A4001F3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24978445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565"/>
                <w:tab w:val="decimal" w:pos="830"/>
              </w:tabs>
              <w:spacing w:line="240" w:lineRule="auto"/>
              <w:ind w:left="-43" w:right="-2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63BA1F5C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7651F385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4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F8331F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0CCE0534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4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2BE9" w:rsidRPr="000F5DD3" w14:paraId="0BF64D95" w14:textId="77777777" w:rsidTr="002D250C">
        <w:tc>
          <w:tcPr>
            <w:tcW w:w="3988" w:type="dxa"/>
          </w:tcPr>
          <w:p w14:paraId="62319299" w14:textId="77777777" w:rsidR="007F2BE9" w:rsidRPr="000F5DD3" w:rsidRDefault="007F2BE9" w:rsidP="007F2BE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112" w:type="dxa"/>
            <w:tcBorders>
              <w:bottom w:val="double" w:sz="4" w:space="0" w:color="auto"/>
            </w:tcBorders>
            <w:vAlign w:val="bottom"/>
          </w:tcPr>
          <w:p w14:paraId="22D1E7AD" w14:textId="7F283C1F" w:rsidR="007F2BE9" w:rsidRPr="000F5DD3" w:rsidRDefault="00B17A36" w:rsidP="007F2BE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133,48</w:t>
            </w:r>
            <w:r w:rsidR="002701FC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301" w:type="dxa"/>
            <w:vAlign w:val="bottom"/>
          </w:tcPr>
          <w:p w14:paraId="69B1A77F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vAlign w:val="bottom"/>
          </w:tcPr>
          <w:p w14:paraId="5F739032" w14:textId="77D04456" w:rsidR="007F2BE9" w:rsidRPr="000F5DD3" w:rsidRDefault="007F2BE9" w:rsidP="007F2BE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133,750</w:t>
            </w:r>
          </w:p>
        </w:tc>
        <w:tc>
          <w:tcPr>
            <w:tcW w:w="267" w:type="dxa"/>
            <w:vAlign w:val="bottom"/>
          </w:tcPr>
          <w:p w14:paraId="6F6FBEEE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2CFC9877" w14:textId="42DAA803" w:rsidR="007F2BE9" w:rsidRPr="000F5DD3" w:rsidRDefault="00ED7D43" w:rsidP="007F2BE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135,57</w:t>
            </w:r>
            <w:r w:rsidR="002701FC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7171C533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34A729AB" w14:textId="592F4F0F" w:rsidR="007F2BE9" w:rsidRPr="000F5DD3" w:rsidRDefault="007F2BE9" w:rsidP="007F2BE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135,838</w:t>
            </w:r>
          </w:p>
        </w:tc>
      </w:tr>
      <w:tr w:rsidR="007F2BE9" w:rsidRPr="000F5DD3" w14:paraId="379C00FB" w14:textId="77777777" w:rsidTr="002D250C">
        <w:tc>
          <w:tcPr>
            <w:tcW w:w="3988" w:type="dxa"/>
          </w:tcPr>
          <w:p w14:paraId="030AF30C" w14:textId="77777777" w:rsidR="007F2BE9" w:rsidRPr="000F5DD3" w:rsidRDefault="007F2BE9" w:rsidP="007F2BE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1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1AC363" w14:textId="141FE2A1" w:rsidR="007F2BE9" w:rsidRPr="000F5DD3" w:rsidRDefault="005D2A16" w:rsidP="007F2BE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D250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</w:t>
            </w:r>
            <w:r w:rsidR="002D250C" w:rsidRPr="002D250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  <w:r w:rsidRPr="002D250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2D250C" w:rsidRPr="002D250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222</w:t>
            </w:r>
          </w:p>
        </w:tc>
        <w:tc>
          <w:tcPr>
            <w:tcW w:w="301" w:type="dxa"/>
            <w:vAlign w:val="bottom"/>
          </w:tcPr>
          <w:p w14:paraId="5BC6975D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A9B8ED" w14:textId="57E5F0B8" w:rsidR="007F2BE9" w:rsidRPr="000F5DD3" w:rsidRDefault="007F2BE9" w:rsidP="007F2BE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133,486</w:t>
            </w:r>
          </w:p>
        </w:tc>
        <w:tc>
          <w:tcPr>
            <w:tcW w:w="267" w:type="dxa"/>
            <w:vAlign w:val="bottom"/>
          </w:tcPr>
          <w:p w14:paraId="46285CC0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7B06F2" w14:textId="155B32C6" w:rsidR="007F2BE9" w:rsidRPr="000F5DD3" w:rsidRDefault="00D47BBD" w:rsidP="007F2BE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129,486</w:t>
            </w:r>
          </w:p>
        </w:tc>
        <w:tc>
          <w:tcPr>
            <w:tcW w:w="270" w:type="dxa"/>
            <w:vAlign w:val="bottom"/>
          </w:tcPr>
          <w:p w14:paraId="2BC6398C" w14:textId="77777777" w:rsidR="007F2BE9" w:rsidRPr="000F5DD3" w:rsidRDefault="007F2BE9" w:rsidP="007F2BE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9A7C35" w14:textId="11888725" w:rsidR="007F2BE9" w:rsidRPr="000F5DD3" w:rsidRDefault="007F2BE9" w:rsidP="007F2BE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135,574</w:t>
            </w:r>
          </w:p>
        </w:tc>
      </w:tr>
    </w:tbl>
    <w:p w14:paraId="76DE5D3F" w14:textId="77777777" w:rsidR="005E7BFF" w:rsidRPr="000F5DD3" w:rsidRDefault="005E7BFF" w:rsidP="00F028CB">
      <w:pPr>
        <w:pStyle w:val="NoSpacing"/>
        <w:rPr>
          <w:rFonts w:asciiTheme="majorBidi" w:hAnsiTheme="majorBidi" w:cstheme="majorBidi"/>
        </w:rPr>
      </w:pPr>
    </w:p>
    <w:p w14:paraId="4BAC1F57" w14:textId="5934FC7C" w:rsidR="000E3A36" w:rsidRPr="000F5DD3" w:rsidRDefault="000E3A36" w:rsidP="00800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018DF6D" w14:textId="25401F55" w:rsidR="006F6719" w:rsidRPr="000F5DD3" w:rsidRDefault="006F6719" w:rsidP="00697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  <w:sectPr w:rsidR="006F6719" w:rsidRPr="000F5DD3" w:rsidSect="002111BA">
          <w:headerReference w:type="default" r:id="rId18"/>
          <w:footerReference w:type="default" r:id="rId19"/>
          <w:pgSz w:w="11909" w:h="16834" w:code="9"/>
          <w:pgMar w:top="691" w:right="1109" w:bottom="576" w:left="1152" w:header="720" w:footer="720" w:gutter="0"/>
          <w:cols w:space="720"/>
        </w:sectPr>
      </w:pPr>
    </w:p>
    <w:p w14:paraId="253B2459" w14:textId="7B1C6964" w:rsidR="00F028CB" w:rsidRPr="000F5DD3" w:rsidRDefault="00F028CB" w:rsidP="00F02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อสังหาริมทรัพย์เพื่อการลงทุนประกอบด้วยอสังหาริมทรัพย์จำนวนหนึ่งที่ให้เช่าแก่บุคคลที่สาม สัญญาแต่ละสัญญานี้ไม่สามารถยกเลิกได้เป็นระยะเวลา </w:t>
      </w:r>
      <w:r w:rsidR="00AB49B4" w:rsidRPr="000F5DD3">
        <w:rPr>
          <w:rFonts w:asciiTheme="majorBidi" w:hAnsiTheme="majorBidi" w:cstheme="majorBidi"/>
          <w:sz w:val="30"/>
          <w:szCs w:val="30"/>
        </w:rPr>
        <w:t>1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ปี การต่ออายุสัญญาจะเป็นไปตามการต่อรองกับผู้เช่า </w:t>
      </w:r>
      <w:r w:rsidR="000E3A36" w:rsidRPr="000F5DD3">
        <w:rPr>
          <w:rFonts w:asciiTheme="majorBidi" w:hAnsiTheme="majorBidi" w:cstheme="majorBidi"/>
          <w:sz w:val="30"/>
          <w:szCs w:val="30"/>
          <w:cs/>
        </w:rPr>
        <w:t>ทั้งนี้ไม่มีค่าเช่าที่</w:t>
      </w:r>
      <w:r w:rsidR="001140B2" w:rsidRPr="000F5DD3">
        <w:rPr>
          <w:rFonts w:asciiTheme="majorBidi" w:hAnsiTheme="majorBidi" w:cstheme="majorBidi"/>
          <w:sz w:val="30"/>
          <w:szCs w:val="30"/>
        </w:rPr>
        <w:t xml:space="preserve">        </w:t>
      </w:r>
      <w:r w:rsidR="000E3A36" w:rsidRPr="000F5DD3">
        <w:rPr>
          <w:rFonts w:asciiTheme="majorBidi" w:hAnsiTheme="majorBidi" w:cstheme="majorBidi"/>
          <w:sz w:val="30"/>
          <w:szCs w:val="30"/>
          <w:cs/>
        </w:rPr>
        <w:t>อาจเกิดขึ้น</w:t>
      </w:r>
    </w:p>
    <w:p w14:paraId="68EE38B4" w14:textId="77777777" w:rsidR="00690171" w:rsidRPr="000F5DD3" w:rsidRDefault="00690171" w:rsidP="00E25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0"/>
        </w:tabs>
        <w:spacing w:after="0" w:line="240" w:lineRule="auto"/>
        <w:ind w:right="-43"/>
        <w:jc w:val="both"/>
        <w:rPr>
          <w:rStyle w:val="PageNumber"/>
          <w:rFonts w:asciiTheme="majorBidi" w:hAnsiTheme="majorBidi" w:cstheme="majorBidi"/>
          <w:sz w:val="22"/>
          <w:szCs w:val="22"/>
        </w:rPr>
      </w:pPr>
    </w:p>
    <w:p w14:paraId="1E756CBD" w14:textId="2D6FD959" w:rsidR="00240889" w:rsidRPr="000F5DD3" w:rsidRDefault="00E25429" w:rsidP="00781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0F5DD3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0F5DD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Pr="000F5DD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7F2BE9" w:rsidRPr="000F5DD3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0F5DD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pacing w:val="-2"/>
          <w:sz w:val="30"/>
          <w:szCs w:val="30"/>
          <w:cs/>
        </w:rPr>
        <w:t>จำนวนเงิน</w:t>
      </w:r>
      <w:r w:rsidR="00C146CE" w:rsidRPr="000F5DD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A4D6C" w:rsidRPr="000F5DD3">
        <w:rPr>
          <w:rFonts w:asciiTheme="majorBidi" w:hAnsiTheme="majorBidi" w:cstheme="majorBidi"/>
          <w:spacing w:val="-2"/>
          <w:sz w:val="30"/>
          <w:szCs w:val="30"/>
        </w:rPr>
        <w:t>247</w:t>
      </w:r>
      <w:r w:rsidR="00D53E66" w:rsidRPr="000F5DD3">
        <w:rPr>
          <w:rFonts w:asciiTheme="majorBidi" w:hAnsiTheme="majorBidi" w:cstheme="majorBidi"/>
          <w:spacing w:val="-2"/>
          <w:sz w:val="30"/>
          <w:szCs w:val="30"/>
        </w:rPr>
        <w:t xml:space="preserve">.08 </w:t>
      </w:r>
      <w:r w:rsidRPr="000F5DD3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0F5DD3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>(</w:t>
      </w:r>
      <w:r w:rsidRPr="000F5DD3">
        <w:rPr>
          <w:rFonts w:asciiTheme="majorBidi" w:hAnsiTheme="majorBidi" w:cstheme="majorBidi"/>
          <w:i/>
          <w:iCs/>
          <w:spacing w:val="-2"/>
          <w:sz w:val="32"/>
          <w:szCs w:val="32"/>
        </w:rPr>
        <w:t>256</w:t>
      </w:r>
      <w:r w:rsidR="007F2BE9" w:rsidRPr="000F5DD3">
        <w:rPr>
          <w:rFonts w:asciiTheme="majorBidi" w:hAnsiTheme="majorBidi" w:cstheme="majorBidi"/>
          <w:i/>
          <w:iCs/>
          <w:spacing w:val="-2"/>
          <w:sz w:val="32"/>
          <w:szCs w:val="32"/>
        </w:rPr>
        <w:t>4</w:t>
      </w:r>
      <w:r w:rsidRPr="000F5DD3">
        <w:rPr>
          <w:rFonts w:asciiTheme="majorBidi" w:hAnsiTheme="majorBidi" w:cstheme="majorBidi"/>
          <w:i/>
          <w:iCs/>
          <w:spacing w:val="-2"/>
          <w:sz w:val="32"/>
          <w:szCs w:val="32"/>
        </w:rPr>
        <w:t xml:space="preserve">: </w:t>
      </w:r>
      <w:r w:rsidR="007F2BE9" w:rsidRPr="000F5DD3">
        <w:rPr>
          <w:rFonts w:asciiTheme="majorBidi" w:hAnsiTheme="majorBidi" w:cstheme="majorBidi"/>
          <w:i/>
          <w:iCs/>
          <w:spacing w:val="-2"/>
          <w:sz w:val="32"/>
          <w:szCs w:val="32"/>
        </w:rPr>
        <w:t>230.73</w:t>
      </w:r>
      <w:r w:rsidR="00E44115" w:rsidRPr="000F5DD3">
        <w:rPr>
          <w:rFonts w:asciiTheme="majorBidi" w:hAnsiTheme="majorBidi" w:cstheme="majorBidi"/>
          <w:spacing w:val="-2"/>
          <w:sz w:val="32"/>
          <w:szCs w:val="32"/>
        </w:rPr>
        <w:t xml:space="preserve">  </w:t>
      </w:r>
      <w:r w:rsidRPr="000F5DD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0F5DD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ประเมินราคาโดยผู้ประเมินราคาอิสระ</w:t>
      </w:r>
      <w:r w:rsidR="005B4745" w:rsidRPr="000F5DD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531B7" w:rsidRPr="000F5DD3">
        <w:rPr>
          <w:rFonts w:asciiTheme="majorBidi" w:hAnsiTheme="majorBidi" w:cstheme="majorBidi"/>
          <w:spacing w:val="-2"/>
          <w:sz w:val="30"/>
          <w:szCs w:val="30"/>
          <w:cs/>
        </w:rPr>
        <w:t>โดย</w:t>
      </w:r>
      <w:r w:rsidR="005B4745" w:rsidRPr="000F5DD3">
        <w:rPr>
          <w:rFonts w:asciiTheme="majorBidi" w:hAnsiTheme="majorBidi" w:cstheme="majorBidi"/>
          <w:sz w:val="30"/>
          <w:szCs w:val="30"/>
          <w:cs/>
        </w:rPr>
        <w:t xml:space="preserve">ใช้วิธีเปรียบเทียบราคาตลาด </w:t>
      </w:r>
      <w:r w:rsidR="005B4745" w:rsidRPr="000F5DD3">
        <w:rPr>
          <w:rFonts w:asciiTheme="majorBidi" w:hAnsiTheme="majorBidi" w:cstheme="majorBidi"/>
          <w:sz w:val="30"/>
          <w:szCs w:val="30"/>
        </w:rPr>
        <w:t xml:space="preserve">(Market Comparison Approach) </w:t>
      </w:r>
      <w:r w:rsidR="005B4745" w:rsidRPr="000F5DD3">
        <w:rPr>
          <w:rFonts w:asciiTheme="majorBidi" w:hAnsiTheme="majorBidi" w:cstheme="majorBidi"/>
          <w:sz w:val="30"/>
          <w:szCs w:val="30"/>
          <w:cs/>
        </w:rPr>
        <w:t xml:space="preserve">ในกรณีที่ดินว่างเปล่า และใช้วิธีต้นทุน </w:t>
      </w:r>
      <w:r w:rsidR="005B4745" w:rsidRPr="000F5DD3">
        <w:rPr>
          <w:rFonts w:asciiTheme="majorBidi" w:hAnsiTheme="majorBidi" w:cstheme="majorBidi"/>
          <w:sz w:val="30"/>
          <w:szCs w:val="30"/>
        </w:rPr>
        <w:t xml:space="preserve">(Cost Approach) </w:t>
      </w:r>
      <w:r w:rsidR="005B4745" w:rsidRPr="000F5DD3">
        <w:rPr>
          <w:rFonts w:asciiTheme="majorBidi" w:hAnsiTheme="majorBidi" w:cstheme="majorBidi"/>
          <w:sz w:val="30"/>
          <w:szCs w:val="30"/>
          <w:cs/>
        </w:rPr>
        <w:t>ใ</w:t>
      </w:r>
      <w:r w:rsidR="005B4745" w:rsidRPr="00CF3937">
        <w:rPr>
          <w:rFonts w:asciiTheme="majorBidi" w:hAnsiTheme="majorBidi" w:cstheme="majorBidi"/>
          <w:sz w:val="30"/>
          <w:szCs w:val="30"/>
          <w:cs/>
        </w:rPr>
        <w:t>นกรณีที่ดินพร้อมอาคารใน</w:t>
      </w:r>
      <w:r w:rsidR="005B4745" w:rsidRPr="000F5DD3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 </w:t>
      </w:r>
      <w:r w:rsidR="00240889" w:rsidRPr="000F5DD3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 อยู่ในระดับที่ </w:t>
      </w:r>
      <w:r w:rsidR="00240889" w:rsidRPr="000F5DD3">
        <w:rPr>
          <w:rFonts w:asciiTheme="majorBidi" w:hAnsiTheme="majorBidi" w:cstheme="majorBidi"/>
          <w:sz w:val="30"/>
          <w:szCs w:val="30"/>
        </w:rPr>
        <w:t>3</w:t>
      </w:r>
      <w:r w:rsidR="00240889" w:rsidRPr="000F5DD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94F74F1" w14:textId="77777777" w:rsidR="001F332E" w:rsidRPr="000F5DD3" w:rsidRDefault="001F332E" w:rsidP="00240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756B4F01" w14:textId="2015A816" w:rsidR="00706D68" w:rsidRPr="000F5DD3" w:rsidRDefault="00706D68" w:rsidP="007F2BE9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</w:rPr>
        <w:tab/>
      </w:r>
      <w:r w:rsidRPr="000F5DD3">
        <w:rPr>
          <w:rFonts w:asciiTheme="majorBidi" w:hAnsiTheme="majorBidi" w:cstheme="majorBidi"/>
          <w:szCs w:val="30"/>
          <w:cs/>
        </w:rPr>
        <w:t xml:space="preserve">ที่ดิน อาคารและอุปกรณ์  </w:t>
      </w:r>
    </w:p>
    <w:p w14:paraId="23956FFE" w14:textId="77777777" w:rsidR="001F332E" w:rsidRPr="000F5DD3" w:rsidRDefault="001F332E" w:rsidP="001F332E">
      <w:pPr>
        <w:pStyle w:val="ListParagraph"/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4"/>
          <w:szCs w:val="24"/>
        </w:rPr>
      </w:pPr>
    </w:p>
    <w:p w14:paraId="1114E351" w14:textId="3D35F31F" w:rsidR="001F332E" w:rsidRPr="000F5DD3" w:rsidRDefault="001F332E" w:rsidP="001F332E">
      <w:pPr>
        <w:pStyle w:val="ListParagraph"/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59BCCFD7" w14:textId="77777777" w:rsidR="001F332E" w:rsidRPr="000F5DD3" w:rsidRDefault="001F332E" w:rsidP="001F332E">
      <w:pPr>
        <w:pStyle w:val="ListParagraph"/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4"/>
          <w:szCs w:val="24"/>
        </w:rPr>
      </w:pPr>
    </w:p>
    <w:p w14:paraId="27363EBD" w14:textId="77777777" w:rsidR="001F332E" w:rsidRPr="000F5DD3" w:rsidRDefault="001F33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</w:p>
    <w:p w14:paraId="2C1F3401" w14:textId="77777777" w:rsidR="001F332E" w:rsidRPr="000F5DD3" w:rsidRDefault="001F33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64599EBC" w14:textId="51D1E8B0" w:rsidR="001F332E" w:rsidRPr="000F5DD3" w:rsidRDefault="001F33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์ซอฟท์แวร์ซึ่งไม่สามารถทำงานได้โดยปราศจากลิขสิทธ์ซอฟท์แวร์นั้นให้ถือว่า ลิขสิทธ์ซอฟท์แวร์ดังกล่าวเป็นส่วนหนึ่งของอุปกรณ์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</w:p>
    <w:p w14:paraId="7CD89927" w14:textId="587764B2" w:rsidR="001F332E" w:rsidRPr="000F5DD3" w:rsidRDefault="001F33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0E306A2F" w14:textId="77777777" w:rsidR="0015182E" w:rsidRPr="000F5DD3" w:rsidRDefault="0015182E" w:rsidP="00151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ส่วนประกอบของรายการที่ดิน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อาคาร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</w:p>
    <w:p w14:paraId="775EE2D1" w14:textId="77777777" w:rsidR="0015182E" w:rsidRPr="000F5DD3" w:rsidRDefault="001518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4FEC6B28" w14:textId="5E63003F" w:rsidR="001F332E" w:rsidRPr="000F5DD3" w:rsidRDefault="001F33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170D554B" w14:textId="54AC61EC" w:rsidR="001F332E" w:rsidRPr="000F5DD3" w:rsidRDefault="001F33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743588A7" w14:textId="44C85A6A" w:rsidR="007A6B49" w:rsidRPr="000F5DD3" w:rsidRDefault="007A6B49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55417623" w14:textId="4B5E108E" w:rsidR="007A6B49" w:rsidRPr="000F5DD3" w:rsidRDefault="007A6B49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72ADEA61" w14:textId="1505806E" w:rsidR="007A6B49" w:rsidRPr="000F5DD3" w:rsidRDefault="007A6B49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0F1CB2BD" w14:textId="746B9027" w:rsidR="007A6B49" w:rsidRPr="000F5DD3" w:rsidRDefault="007A6B49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5D861231" w14:textId="77777777" w:rsidR="007A6B49" w:rsidRPr="000F5DD3" w:rsidRDefault="007A6B49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698A2F00" w14:textId="77777777" w:rsidR="007A6B49" w:rsidRPr="000F5DD3" w:rsidRDefault="007A6B49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64C07875" w14:textId="77777777" w:rsidR="004754FA" w:rsidRDefault="00475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C272DF9" w14:textId="7D3B3DD8" w:rsidR="001F332E" w:rsidRPr="000F5DD3" w:rsidRDefault="001F33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161B8552" w14:textId="77777777" w:rsidR="001F332E" w:rsidRPr="000F5DD3" w:rsidRDefault="001F33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7709FDF" w14:textId="061A123E" w:rsidR="007A6B49" w:rsidRPr="000F5DD3" w:rsidRDefault="001F332E" w:rsidP="001F4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</w:t>
      </w:r>
      <w:r w:rsidR="007A6B49" w:rsidRPr="000F5DD3">
        <w:rPr>
          <w:rFonts w:asciiTheme="majorBidi" w:hAnsiTheme="majorBidi" w:cstheme="majorBidi"/>
          <w:sz w:val="30"/>
          <w:szCs w:val="30"/>
          <w:cs/>
        </w:rPr>
        <w:t>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="007A6B49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7A6B49" w:rsidRPr="000F5DD3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61739D1A" w14:textId="77777777" w:rsidR="007A6B49" w:rsidRPr="000F5DD3" w:rsidRDefault="007A6B49" w:rsidP="007A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36B236FB" w14:textId="77777777" w:rsidR="007A6B49" w:rsidRPr="000F5DD3" w:rsidRDefault="007A6B49" w:rsidP="007A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6DF41685" w14:textId="77777777" w:rsidR="007A6B49" w:rsidRPr="000F5DD3" w:rsidRDefault="007A6B49" w:rsidP="007A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810D644" w14:textId="77777777" w:rsidR="007A6B49" w:rsidRPr="000F5DD3" w:rsidRDefault="007A6B49" w:rsidP="007A6B49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0F5DD3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48F8C28C" w14:textId="77777777" w:rsidR="007A6B49" w:rsidRPr="000F5DD3" w:rsidRDefault="007A6B49" w:rsidP="007A6B49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0A4C5885" w14:textId="77777777" w:rsidR="007A6B49" w:rsidRPr="000F5DD3" w:rsidRDefault="007A6B49" w:rsidP="007A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2DEC89C2" w14:textId="77777777" w:rsidR="007A6B49" w:rsidRPr="000F5DD3" w:rsidRDefault="007A6B49" w:rsidP="007A6B49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</w:rPr>
      </w:pPr>
    </w:p>
    <w:tbl>
      <w:tblPr>
        <w:tblW w:w="75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160"/>
      </w:tblGrid>
      <w:tr w:rsidR="007A6B49" w:rsidRPr="000F5DD3" w14:paraId="1878C92D" w14:textId="77777777" w:rsidTr="00406EC7">
        <w:tc>
          <w:tcPr>
            <w:tcW w:w="5400" w:type="dxa"/>
          </w:tcPr>
          <w:p w14:paraId="666DAE17" w14:textId="77777777" w:rsidR="007A6B49" w:rsidRPr="000F5DD3" w:rsidRDefault="007A6B49" w:rsidP="00406EC7">
            <w:pPr>
              <w:pStyle w:val="BodyText3"/>
              <w:spacing w:line="240" w:lineRule="auto"/>
              <w:ind w:left="-126" w:right="-43" w:firstLine="126"/>
              <w:rPr>
                <w:rFonts w:asciiTheme="majorBidi" w:hAnsiTheme="majorBidi" w:cstheme="majorBidi"/>
                <w:cs/>
              </w:rPr>
            </w:pPr>
            <w:r w:rsidRPr="000F5DD3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2160" w:type="dxa"/>
          </w:tcPr>
          <w:p w14:paraId="18BCA7A9" w14:textId="77777777" w:rsidR="007A6B49" w:rsidRPr="000F5DD3" w:rsidRDefault="007A6B49" w:rsidP="00406EC7">
            <w:pPr>
              <w:pStyle w:val="BodyText3"/>
              <w:spacing w:line="240" w:lineRule="auto"/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proofErr w:type="gramStart"/>
            <w:r w:rsidRPr="000F5DD3">
              <w:rPr>
                <w:rFonts w:asciiTheme="majorBidi" w:hAnsiTheme="majorBidi" w:cstheme="majorBidi"/>
                <w:lang w:val="en-US"/>
              </w:rPr>
              <w:t>5</w:t>
            </w:r>
            <w:r w:rsidRPr="000F5DD3">
              <w:rPr>
                <w:rFonts w:asciiTheme="majorBidi" w:hAnsiTheme="majorBidi" w:cstheme="majorBidi"/>
                <w:cs/>
              </w:rPr>
              <w:t xml:space="preserve">  ปี</w:t>
            </w:r>
            <w:proofErr w:type="gramEnd"/>
          </w:p>
        </w:tc>
      </w:tr>
      <w:tr w:rsidR="007A6B49" w:rsidRPr="000F5DD3" w14:paraId="2C015C04" w14:textId="77777777" w:rsidTr="00406EC7">
        <w:tc>
          <w:tcPr>
            <w:tcW w:w="5400" w:type="dxa"/>
          </w:tcPr>
          <w:p w14:paraId="6CCA8176" w14:textId="77777777" w:rsidR="007A6B49" w:rsidRPr="000F5DD3" w:rsidRDefault="007A6B49" w:rsidP="00406EC7">
            <w:pPr>
              <w:pStyle w:val="BodyText3"/>
              <w:spacing w:line="240" w:lineRule="auto"/>
              <w:ind w:left="-126" w:right="-43" w:firstLine="126"/>
              <w:rPr>
                <w:rFonts w:asciiTheme="majorBidi" w:hAnsiTheme="majorBidi" w:cstheme="majorBidi"/>
                <w:cs/>
              </w:rPr>
            </w:pPr>
            <w:r w:rsidRPr="000F5DD3">
              <w:rPr>
                <w:rFonts w:asciiTheme="majorBidi" w:hAnsiTheme="majorBidi" w:cstheme="majorBidi"/>
                <w:cs/>
              </w:rPr>
              <w:t>อาคารและส่วนปรับปรุง</w:t>
            </w:r>
          </w:p>
        </w:tc>
        <w:tc>
          <w:tcPr>
            <w:tcW w:w="2160" w:type="dxa"/>
          </w:tcPr>
          <w:p w14:paraId="2FD57BF6" w14:textId="77777777" w:rsidR="007A6B49" w:rsidRPr="000F5DD3" w:rsidRDefault="007A6B49" w:rsidP="00406EC7">
            <w:pPr>
              <w:pStyle w:val="BodyText3"/>
              <w:spacing w:line="240" w:lineRule="auto"/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0F5DD3">
              <w:rPr>
                <w:rFonts w:asciiTheme="majorBidi" w:hAnsiTheme="majorBidi" w:cstheme="majorBidi"/>
                <w:lang w:val="en-US"/>
              </w:rPr>
              <w:t xml:space="preserve">5 - </w:t>
            </w:r>
            <w:proofErr w:type="gramStart"/>
            <w:r w:rsidRPr="000F5DD3">
              <w:rPr>
                <w:rFonts w:asciiTheme="majorBidi" w:hAnsiTheme="majorBidi" w:cstheme="majorBidi"/>
                <w:lang w:val="en-US"/>
              </w:rPr>
              <w:t>26</w:t>
            </w:r>
            <w:r w:rsidRPr="000F5DD3">
              <w:rPr>
                <w:rFonts w:asciiTheme="majorBidi" w:hAnsiTheme="majorBidi" w:cstheme="majorBidi"/>
                <w:cs/>
              </w:rPr>
              <w:t xml:space="preserve">  ปี</w:t>
            </w:r>
            <w:proofErr w:type="gramEnd"/>
          </w:p>
        </w:tc>
      </w:tr>
      <w:tr w:rsidR="007A6B49" w:rsidRPr="000F5DD3" w14:paraId="4332070F" w14:textId="77777777" w:rsidTr="00406EC7">
        <w:tc>
          <w:tcPr>
            <w:tcW w:w="5400" w:type="dxa"/>
          </w:tcPr>
          <w:p w14:paraId="4B33E284" w14:textId="77777777" w:rsidR="007A6B49" w:rsidRPr="000F5DD3" w:rsidRDefault="007A6B49" w:rsidP="00406EC7">
            <w:pPr>
              <w:pStyle w:val="BodyText3"/>
              <w:spacing w:line="240" w:lineRule="auto"/>
              <w:ind w:left="-126" w:right="-43" w:firstLine="126"/>
              <w:rPr>
                <w:rFonts w:asciiTheme="majorBidi" w:hAnsiTheme="majorBidi" w:cstheme="majorBidi"/>
                <w:cs/>
              </w:rPr>
            </w:pPr>
            <w:r w:rsidRPr="000F5DD3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2160" w:type="dxa"/>
          </w:tcPr>
          <w:p w14:paraId="2085AC5C" w14:textId="77777777" w:rsidR="007A6B49" w:rsidRPr="000F5DD3" w:rsidRDefault="007A6B49" w:rsidP="00406EC7">
            <w:pPr>
              <w:pStyle w:val="BodyText3"/>
              <w:spacing w:line="240" w:lineRule="auto"/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0F5DD3">
              <w:rPr>
                <w:rFonts w:asciiTheme="majorBidi" w:hAnsiTheme="majorBidi" w:cstheme="majorBidi"/>
                <w:lang w:val="en-US"/>
              </w:rPr>
              <w:t xml:space="preserve">5 - </w:t>
            </w:r>
            <w:proofErr w:type="gramStart"/>
            <w:r w:rsidRPr="000F5DD3">
              <w:rPr>
                <w:rFonts w:asciiTheme="majorBidi" w:hAnsiTheme="majorBidi" w:cstheme="majorBidi"/>
                <w:lang w:val="en-US"/>
              </w:rPr>
              <w:t>21</w:t>
            </w:r>
            <w:r w:rsidRPr="000F5DD3">
              <w:rPr>
                <w:rFonts w:asciiTheme="majorBidi" w:hAnsiTheme="majorBidi" w:cstheme="majorBidi"/>
                <w:cs/>
              </w:rPr>
              <w:t xml:space="preserve">  ปี</w:t>
            </w:r>
            <w:proofErr w:type="gramEnd"/>
          </w:p>
        </w:tc>
      </w:tr>
      <w:tr w:rsidR="007A6B49" w:rsidRPr="000F5DD3" w14:paraId="0D83FE92" w14:textId="77777777" w:rsidTr="00406EC7">
        <w:tc>
          <w:tcPr>
            <w:tcW w:w="5400" w:type="dxa"/>
          </w:tcPr>
          <w:p w14:paraId="7145A8C8" w14:textId="77777777" w:rsidR="007A6B49" w:rsidRPr="000F5DD3" w:rsidRDefault="007A6B49" w:rsidP="00406EC7">
            <w:pPr>
              <w:pStyle w:val="BodyText3"/>
              <w:spacing w:line="240" w:lineRule="auto"/>
              <w:ind w:left="-126" w:right="-43" w:firstLine="126"/>
              <w:rPr>
                <w:rFonts w:asciiTheme="majorBidi" w:hAnsiTheme="majorBidi" w:cstheme="majorBidi"/>
                <w:lang w:val="en-US"/>
              </w:rPr>
            </w:pPr>
            <w:r w:rsidRPr="000F5DD3">
              <w:rPr>
                <w:rFonts w:asciiTheme="majorBidi" w:hAnsiTheme="majorBidi" w:cstheme="majorBidi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160" w:type="dxa"/>
          </w:tcPr>
          <w:p w14:paraId="1868F4CC" w14:textId="77777777" w:rsidR="007A6B49" w:rsidRPr="000F5DD3" w:rsidRDefault="007A6B49" w:rsidP="00406EC7">
            <w:pPr>
              <w:pStyle w:val="BodyText3"/>
              <w:spacing w:line="240" w:lineRule="auto"/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proofErr w:type="gramStart"/>
            <w:r w:rsidRPr="000F5DD3">
              <w:rPr>
                <w:rFonts w:asciiTheme="majorBidi" w:hAnsiTheme="majorBidi" w:cstheme="majorBidi"/>
                <w:lang w:val="en-US"/>
              </w:rPr>
              <w:t>5</w:t>
            </w:r>
            <w:r w:rsidRPr="000F5DD3">
              <w:rPr>
                <w:rFonts w:asciiTheme="majorBidi" w:hAnsiTheme="majorBidi" w:cstheme="majorBidi"/>
                <w:cs/>
              </w:rPr>
              <w:t xml:space="preserve">  ปี</w:t>
            </w:r>
            <w:proofErr w:type="gramEnd"/>
          </w:p>
        </w:tc>
      </w:tr>
      <w:tr w:rsidR="007A6B49" w:rsidRPr="000F5DD3" w14:paraId="5257B44E" w14:textId="77777777" w:rsidTr="00406EC7">
        <w:tc>
          <w:tcPr>
            <w:tcW w:w="5400" w:type="dxa"/>
          </w:tcPr>
          <w:p w14:paraId="1BC9CCF5" w14:textId="77777777" w:rsidR="007A6B49" w:rsidRPr="000F5DD3" w:rsidRDefault="007A6B49" w:rsidP="00406EC7">
            <w:pPr>
              <w:pStyle w:val="BodyText3"/>
              <w:spacing w:line="240" w:lineRule="auto"/>
              <w:ind w:left="-126" w:right="-43" w:firstLine="126"/>
              <w:rPr>
                <w:rFonts w:asciiTheme="majorBidi" w:hAnsiTheme="majorBidi" w:cstheme="majorBidi"/>
                <w:cs/>
              </w:rPr>
            </w:pPr>
            <w:r w:rsidRPr="000F5DD3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2160" w:type="dxa"/>
          </w:tcPr>
          <w:p w14:paraId="27C88309" w14:textId="77777777" w:rsidR="007A6B49" w:rsidRPr="000F5DD3" w:rsidRDefault="007A6B49" w:rsidP="00406EC7">
            <w:pPr>
              <w:pStyle w:val="BodyText3"/>
              <w:spacing w:line="240" w:lineRule="auto"/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proofErr w:type="gramStart"/>
            <w:r w:rsidRPr="000F5DD3">
              <w:rPr>
                <w:rFonts w:asciiTheme="majorBidi" w:hAnsiTheme="majorBidi" w:cstheme="majorBidi"/>
                <w:lang w:val="en-US"/>
              </w:rPr>
              <w:t>5</w:t>
            </w:r>
            <w:r w:rsidRPr="000F5DD3">
              <w:rPr>
                <w:rFonts w:asciiTheme="majorBidi" w:hAnsiTheme="majorBidi" w:cstheme="majorBidi"/>
                <w:cs/>
              </w:rPr>
              <w:t xml:space="preserve">  ปี</w:t>
            </w:r>
            <w:proofErr w:type="gramEnd"/>
          </w:p>
        </w:tc>
      </w:tr>
    </w:tbl>
    <w:p w14:paraId="62B473E2" w14:textId="77777777" w:rsidR="007A6B49" w:rsidRPr="000F5DD3" w:rsidRDefault="007A6B49" w:rsidP="00CD1F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55EC52A6" w14:textId="77777777" w:rsidR="000F5DD3" w:rsidRDefault="000F5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2E5D37A" w14:textId="74C8C9A2" w:rsidR="007A6B49" w:rsidRPr="000F5DD3" w:rsidRDefault="007A6B49" w:rsidP="007A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ขาดทุนจากการด้อยค่า</w:t>
      </w:r>
    </w:p>
    <w:p w14:paraId="15EEAF63" w14:textId="77777777" w:rsidR="007A6B49" w:rsidRPr="000F5DD3" w:rsidRDefault="007A6B49" w:rsidP="007A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  <w:cs/>
        </w:rPr>
      </w:pPr>
      <w:r w:rsidRPr="000F5DD3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  <w:t xml:space="preserve"> </w:t>
      </w:r>
    </w:p>
    <w:p w14:paraId="00CB280F" w14:textId="77777777" w:rsidR="007A6B49" w:rsidRPr="000F5DD3" w:rsidRDefault="007A6B49" w:rsidP="007A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Pr="000F5DD3">
        <w:rPr>
          <w:rFonts w:asciiTheme="majorBidi" w:hAnsiTheme="majorBidi" w:cstheme="majorBidi"/>
          <w:sz w:val="30"/>
          <w:szCs w:val="30"/>
        </w:rPr>
        <w:t xml:space="preserve">     </w:t>
      </w:r>
      <w:r w:rsidRPr="000F5DD3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กลุ่มบริษัทจะทำการประมาณมูลค่าที่คาดว่าจะได้รับคืน ขาดทุนจากการด้อยค่ารับรู้ในกำไรหรือขาดทุนเมื่อมูลค่าตามบัญชีสูงกว่ามูลค่าที่คาดว่าจะได้รับคืน </w:t>
      </w:r>
      <w:bookmarkStart w:id="1" w:name="_Hlk87298023"/>
      <w:r w:rsidRPr="000F5DD3">
        <w:rPr>
          <w:rFonts w:asciiTheme="majorBidi" w:hAnsiTheme="majorBidi" w:cstheme="majorBidi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  <w:bookmarkEnd w:id="1"/>
      <w:r w:rsidRPr="000F5DD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994B20E" w14:textId="77777777" w:rsidR="007A6B49" w:rsidRPr="000F5DD3" w:rsidRDefault="007A6B49" w:rsidP="007A6B49">
      <w:pPr>
        <w:rPr>
          <w:rFonts w:asciiTheme="majorBidi" w:hAnsiTheme="majorBidi" w:cstheme="majorBidi"/>
          <w:sz w:val="30"/>
          <w:szCs w:val="30"/>
        </w:rPr>
      </w:pPr>
    </w:p>
    <w:p w14:paraId="76757130" w14:textId="4E999BEC" w:rsidR="007A6B49" w:rsidRPr="000F5DD3" w:rsidRDefault="007A6B49" w:rsidP="007A6B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2D2BE01E" w14:textId="77777777" w:rsidR="007A6B49" w:rsidRDefault="007A6B49" w:rsidP="007A6B49">
      <w:pPr>
        <w:rPr>
          <w:rFonts w:asciiTheme="majorBidi" w:hAnsiTheme="majorBidi" w:cstheme="majorBidi"/>
          <w:sz w:val="30"/>
          <w:szCs w:val="30"/>
        </w:rPr>
      </w:pPr>
    </w:p>
    <w:p w14:paraId="7C2E60CC" w14:textId="77777777" w:rsidR="000F5DD3" w:rsidRDefault="000F5DD3" w:rsidP="007A6B49">
      <w:pPr>
        <w:rPr>
          <w:rFonts w:asciiTheme="majorBidi" w:hAnsiTheme="majorBidi" w:cstheme="majorBidi"/>
          <w:sz w:val="30"/>
          <w:szCs w:val="30"/>
        </w:rPr>
      </w:pPr>
    </w:p>
    <w:p w14:paraId="6BE24570" w14:textId="0741A39D" w:rsidR="000F5DD3" w:rsidRPr="000F5DD3" w:rsidRDefault="000F5DD3" w:rsidP="007A6B49">
      <w:pPr>
        <w:rPr>
          <w:rFonts w:asciiTheme="majorBidi" w:hAnsiTheme="majorBidi" w:cstheme="majorBidi"/>
          <w:sz w:val="30"/>
          <w:szCs w:val="30"/>
          <w:cs/>
        </w:rPr>
        <w:sectPr w:rsidR="000F5DD3" w:rsidRPr="000F5DD3" w:rsidSect="000F5DD3">
          <w:headerReference w:type="default" r:id="rId20"/>
          <w:footerReference w:type="default" r:id="rId21"/>
          <w:pgSz w:w="11909" w:h="16834" w:code="9"/>
          <w:pgMar w:top="691" w:right="1109" w:bottom="576" w:left="1152" w:header="720" w:footer="720" w:gutter="0"/>
          <w:cols w:space="720"/>
        </w:sectPr>
      </w:pPr>
    </w:p>
    <w:p w14:paraId="7373FC64" w14:textId="77777777" w:rsidR="00EA6CFD" w:rsidRPr="000F5DD3" w:rsidRDefault="00EA6CFD" w:rsidP="007A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D81402A" w14:textId="77777777" w:rsidR="00EF4566" w:rsidRPr="000F5DD3" w:rsidRDefault="00EF4566" w:rsidP="000E69F1">
      <w:pPr>
        <w:pStyle w:val="a"/>
        <w:tabs>
          <w:tab w:val="clear" w:pos="1080"/>
          <w:tab w:val="left" w:pos="540"/>
        </w:tabs>
        <w:ind w:right="-43"/>
        <w:jc w:val="both"/>
        <w:rPr>
          <w:rFonts w:asciiTheme="majorBidi" w:hAnsiTheme="majorBidi" w:cstheme="majorBidi"/>
          <w:b/>
          <w:bCs/>
          <w:sz w:val="2"/>
          <w:szCs w:val="2"/>
          <w:lang w:val="en-US"/>
        </w:rPr>
      </w:pPr>
    </w:p>
    <w:tbl>
      <w:tblPr>
        <w:tblW w:w="142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109"/>
        <w:gridCol w:w="34"/>
        <w:gridCol w:w="236"/>
        <w:gridCol w:w="1107"/>
        <w:gridCol w:w="270"/>
        <w:gridCol w:w="1154"/>
        <w:gridCol w:w="270"/>
        <w:gridCol w:w="1159"/>
        <w:gridCol w:w="270"/>
        <w:gridCol w:w="1051"/>
        <w:gridCol w:w="270"/>
        <w:gridCol w:w="11"/>
        <w:gridCol w:w="1087"/>
        <w:gridCol w:w="11"/>
        <w:gridCol w:w="259"/>
        <w:gridCol w:w="11"/>
        <w:gridCol w:w="1159"/>
        <w:gridCol w:w="11"/>
      </w:tblGrid>
      <w:tr w:rsidR="00014212" w:rsidRPr="000F5DD3" w14:paraId="5800362D" w14:textId="77777777" w:rsidTr="001E6411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42878637" w14:textId="77777777" w:rsidR="00014212" w:rsidRPr="000F5DD3" w:rsidRDefault="0001421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8" w:type="dxa"/>
            <w:gridSpan w:val="19"/>
          </w:tcPr>
          <w:p w14:paraId="6434C897" w14:textId="77777777" w:rsidR="00014212" w:rsidRPr="000F5DD3" w:rsidRDefault="0001421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2166C" w:rsidRPr="000F5DD3" w14:paraId="0624EF9F" w14:textId="77777777" w:rsidTr="00666F0E">
        <w:trPr>
          <w:trHeight w:hRule="exact" w:val="360"/>
        </w:trPr>
        <w:tc>
          <w:tcPr>
            <w:tcW w:w="3330" w:type="dxa"/>
          </w:tcPr>
          <w:p w14:paraId="1B2B36B7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DEC03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3806DCB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2100FBF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3DCEBF8B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F9713A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D9FDE8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2EE7A02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CB7891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05DD245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FC843B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0DADE6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" w:type="dxa"/>
            <w:gridSpan w:val="2"/>
          </w:tcPr>
          <w:p w14:paraId="3794141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6D30F3E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  <w:gridSpan w:val="2"/>
          </w:tcPr>
          <w:p w14:paraId="29FC9E68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B55D04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166C" w:rsidRPr="000F5DD3" w14:paraId="1C8D614A" w14:textId="77777777" w:rsidTr="00666F0E">
        <w:trPr>
          <w:trHeight w:hRule="exact" w:val="360"/>
        </w:trPr>
        <w:tc>
          <w:tcPr>
            <w:tcW w:w="3330" w:type="dxa"/>
          </w:tcPr>
          <w:p w14:paraId="52094B7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A1614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F1EF34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7168EED8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619FC9CE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A0DCF0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ECD498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48A295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60C70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62BFF18B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8A23C88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02F921D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" w:type="dxa"/>
            <w:gridSpan w:val="2"/>
          </w:tcPr>
          <w:p w14:paraId="2A943FC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1460574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70" w:type="dxa"/>
            <w:gridSpan w:val="2"/>
          </w:tcPr>
          <w:p w14:paraId="4F00BA99" w14:textId="3E6A286C" w:rsidR="0042166C" w:rsidRPr="000F5DD3" w:rsidRDefault="00997E3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6A0352D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166C" w:rsidRPr="000F5DD3" w14:paraId="5A62D111" w14:textId="77777777" w:rsidTr="00666F0E">
        <w:trPr>
          <w:trHeight w:hRule="exact" w:val="360"/>
        </w:trPr>
        <w:tc>
          <w:tcPr>
            <w:tcW w:w="3330" w:type="dxa"/>
          </w:tcPr>
          <w:p w14:paraId="76DA184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E2C8DE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240BB6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48620E3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74C8763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96B6608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3836232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FEED49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585DE397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24F1100B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F0136F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7CA6415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" w:type="dxa"/>
            <w:gridSpan w:val="2"/>
          </w:tcPr>
          <w:p w14:paraId="1125E63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75FCF78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04B127C7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B4FAB1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166C" w:rsidRPr="000F5DD3" w14:paraId="79E2EE9B" w14:textId="77777777" w:rsidTr="00666F0E">
        <w:trPr>
          <w:trHeight w:hRule="exact" w:val="360"/>
        </w:trPr>
        <w:tc>
          <w:tcPr>
            <w:tcW w:w="3330" w:type="dxa"/>
          </w:tcPr>
          <w:p w14:paraId="1BFB58D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8CC80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77E2F27C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587D6A7E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5E6B4FE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5E4E227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8C4C377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F8B892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67190CE8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711108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74B3C24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2F307F8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1" w:type="dxa"/>
            <w:gridSpan w:val="2"/>
          </w:tcPr>
          <w:p w14:paraId="729902D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730E865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  <w:gridSpan w:val="2"/>
          </w:tcPr>
          <w:p w14:paraId="0F446CE2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F11D34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2166C" w:rsidRPr="000F5DD3" w14:paraId="2BD68071" w14:textId="77777777" w:rsidTr="001E6411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11E8A9C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08" w:type="dxa"/>
            <w:gridSpan w:val="19"/>
          </w:tcPr>
          <w:p w14:paraId="25C5AEF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166C" w:rsidRPr="000F5DD3" w14:paraId="66D392C5" w14:textId="77777777" w:rsidTr="00666F0E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5F0A3DC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26F1B7A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EE41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16206A0C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4910A3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7B4231E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824FC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633C4B4E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1D56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7C041FF0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A2662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48AF6288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63C89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0E12D96B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42B96D2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745AB91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44394" w:rsidRPr="000F5DD3" w14:paraId="3B166FD4" w14:textId="77777777" w:rsidTr="00666F0E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5DB27924" w14:textId="5B25A1CB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0F5DD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22DE314C" w14:textId="17BF8B71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35,785</w:t>
            </w:r>
          </w:p>
        </w:tc>
        <w:tc>
          <w:tcPr>
            <w:tcW w:w="270" w:type="dxa"/>
          </w:tcPr>
          <w:p w14:paraId="4115F492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02545537" w14:textId="2A552AF8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3,043</w:t>
            </w:r>
          </w:p>
        </w:tc>
        <w:tc>
          <w:tcPr>
            <w:tcW w:w="236" w:type="dxa"/>
          </w:tcPr>
          <w:p w14:paraId="7855E017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182CCA5" w14:textId="205E396C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483,563</w:t>
            </w:r>
          </w:p>
        </w:tc>
        <w:tc>
          <w:tcPr>
            <w:tcW w:w="270" w:type="dxa"/>
          </w:tcPr>
          <w:p w14:paraId="61F18AEA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0A6B1CF6" w14:textId="59CDA918" w:rsidR="00D44394" w:rsidRPr="000F5DD3" w:rsidRDefault="00D44394" w:rsidP="00460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1,044,625</w:t>
            </w:r>
          </w:p>
        </w:tc>
        <w:tc>
          <w:tcPr>
            <w:tcW w:w="270" w:type="dxa"/>
          </w:tcPr>
          <w:p w14:paraId="4A42B6B3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C67C6BE" w14:textId="41DCD4C9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33,367</w:t>
            </w:r>
          </w:p>
        </w:tc>
        <w:tc>
          <w:tcPr>
            <w:tcW w:w="270" w:type="dxa"/>
          </w:tcPr>
          <w:p w14:paraId="34405F6F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499FB45" w14:textId="4FDBFF68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36,783</w:t>
            </w:r>
          </w:p>
        </w:tc>
        <w:tc>
          <w:tcPr>
            <w:tcW w:w="270" w:type="dxa"/>
          </w:tcPr>
          <w:p w14:paraId="424946A8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1028648A" w14:textId="45E21132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85,626</w:t>
            </w:r>
          </w:p>
        </w:tc>
        <w:tc>
          <w:tcPr>
            <w:tcW w:w="270" w:type="dxa"/>
            <w:gridSpan w:val="2"/>
          </w:tcPr>
          <w:p w14:paraId="78A5BCE0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94BC6CE" w14:textId="0CBA91E5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1,722,792</w:t>
            </w:r>
          </w:p>
        </w:tc>
      </w:tr>
      <w:tr w:rsidR="00D44394" w:rsidRPr="000F5DD3" w14:paraId="2BD4251D" w14:textId="77777777" w:rsidTr="00666F0E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66CCEB2F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E675BBD" w14:textId="6C7BB2CA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19,534</w:t>
            </w:r>
          </w:p>
        </w:tc>
        <w:tc>
          <w:tcPr>
            <w:tcW w:w="270" w:type="dxa"/>
          </w:tcPr>
          <w:p w14:paraId="3E37508E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6B1A2AD4" w14:textId="6598B277" w:rsidR="00D44394" w:rsidRPr="000F5DD3" w:rsidRDefault="008F03C0" w:rsidP="008F0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D44394"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E9FFA6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D016E3A" w14:textId="30D37F92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1,268</w:t>
            </w:r>
          </w:p>
        </w:tc>
        <w:tc>
          <w:tcPr>
            <w:tcW w:w="270" w:type="dxa"/>
          </w:tcPr>
          <w:p w14:paraId="1AEE88A1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4BFC4EFF" w14:textId="3CD1DEDA" w:rsidR="00D44394" w:rsidRPr="000F5DD3" w:rsidRDefault="00D44394" w:rsidP="00460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27,076</w:t>
            </w:r>
          </w:p>
        </w:tc>
        <w:tc>
          <w:tcPr>
            <w:tcW w:w="270" w:type="dxa"/>
          </w:tcPr>
          <w:p w14:paraId="296F638E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14B0D09" w14:textId="5A5F30BA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270" w:type="dxa"/>
          </w:tcPr>
          <w:p w14:paraId="273FF2EE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B575413" w14:textId="10DD401E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2,322</w:t>
            </w:r>
          </w:p>
        </w:tc>
        <w:tc>
          <w:tcPr>
            <w:tcW w:w="270" w:type="dxa"/>
          </w:tcPr>
          <w:p w14:paraId="40413EE9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22173A9A" w14:textId="12F16BA2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84,157</w:t>
            </w:r>
          </w:p>
        </w:tc>
        <w:tc>
          <w:tcPr>
            <w:tcW w:w="270" w:type="dxa"/>
            <w:gridSpan w:val="2"/>
          </w:tcPr>
          <w:p w14:paraId="702FE422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84FE369" w14:textId="52BAEA2F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137,007</w:t>
            </w:r>
          </w:p>
        </w:tc>
      </w:tr>
      <w:tr w:rsidR="00D44394" w:rsidRPr="000F5DD3" w14:paraId="3BDE3E70" w14:textId="77777777" w:rsidTr="00666F0E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04A087A8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 </w:t>
            </w:r>
          </w:p>
        </w:tc>
        <w:tc>
          <w:tcPr>
            <w:tcW w:w="1170" w:type="dxa"/>
          </w:tcPr>
          <w:p w14:paraId="1D80DB66" w14:textId="67B70016" w:rsidR="00D44394" w:rsidRPr="000F5DD3" w:rsidRDefault="00D44394" w:rsidP="008F0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6DA7B3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50C78173" w14:textId="728B4539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7,290</w:t>
            </w:r>
          </w:p>
        </w:tc>
        <w:tc>
          <w:tcPr>
            <w:tcW w:w="236" w:type="dxa"/>
          </w:tcPr>
          <w:p w14:paraId="10BE09B3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6586C13C" w14:textId="63EB97DD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33,183</w:t>
            </w:r>
          </w:p>
        </w:tc>
        <w:tc>
          <w:tcPr>
            <w:tcW w:w="270" w:type="dxa"/>
          </w:tcPr>
          <w:p w14:paraId="7DB01740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6778E723" w14:textId="602DD260" w:rsidR="00D44394" w:rsidRPr="000F5DD3" w:rsidRDefault="00D44394" w:rsidP="00460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89,242</w:t>
            </w:r>
          </w:p>
        </w:tc>
        <w:tc>
          <w:tcPr>
            <w:tcW w:w="270" w:type="dxa"/>
          </w:tcPr>
          <w:p w14:paraId="24481158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7BCE1875" w14:textId="58EC859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14:paraId="2C8D4940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433FE2C2" w14:textId="04CDCE19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270" w:type="dxa"/>
          </w:tcPr>
          <w:p w14:paraId="04EB0366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46EE0824" w14:textId="365B2B4D" w:rsidR="00D44394" w:rsidRPr="000F5DD3" w:rsidRDefault="00997E3A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6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D44394" w:rsidRPr="000F5DD3">
              <w:rPr>
                <w:rFonts w:asciiTheme="majorBidi" w:hAnsiTheme="majorBidi" w:cstheme="majorBidi"/>
                <w:sz w:val="30"/>
                <w:szCs w:val="30"/>
              </w:rPr>
              <w:t>(130,281)</w:t>
            </w:r>
          </w:p>
        </w:tc>
        <w:tc>
          <w:tcPr>
            <w:tcW w:w="270" w:type="dxa"/>
            <w:gridSpan w:val="2"/>
          </w:tcPr>
          <w:p w14:paraId="34BB2DBD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BD66B47" w14:textId="2AA2DD72" w:rsidR="00D44394" w:rsidRPr="000F5DD3" w:rsidRDefault="00EF4BA9" w:rsidP="00D5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="008F03C0"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4394" w:rsidRPr="000F5DD3" w14:paraId="7F78C9EF" w14:textId="77777777" w:rsidTr="00666F0E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580E18A4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D43022" w14:textId="214B5020" w:rsidR="00D44394" w:rsidRPr="000F5DD3" w:rsidRDefault="008F03C0" w:rsidP="008F0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14:paraId="7A47590C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14:paraId="1E301341" w14:textId="2CA724D4" w:rsidR="00D44394" w:rsidRPr="000F5DD3" w:rsidRDefault="00D44394" w:rsidP="008F0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5F5BB0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64D35D2" w14:textId="233C9DCD" w:rsidR="00D44394" w:rsidRPr="000F5DD3" w:rsidRDefault="00D44394" w:rsidP="0099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(1,292)  </w:t>
            </w:r>
          </w:p>
        </w:tc>
        <w:tc>
          <w:tcPr>
            <w:tcW w:w="270" w:type="dxa"/>
          </w:tcPr>
          <w:p w14:paraId="7B168CAE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B1FF5C9" w14:textId="677E9192" w:rsidR="00D44394" w:rsidRPr="000F5DD3" w:rsidRDefault="00D44394" w:rsidP="00460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(19,738)</w:t>
            </w:r>
          </w:p>
        </w:tc>
        <w:tc>
          <w:tcPr>
            <w:tcW w:w="270" w:type="dxa"/>
          </w:tcPr>
          <w:p w14:paraId="0424DC31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51FF1CF" w14:textId="7DA36E8B" w:rsidR="00D44394" w:rsidRPr="000F5DD3" w:rsidRDefault="00D44394" w:rsidP="00997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(50)</w:t>
            </w:r>
          </w:p>
        </w:tc>
        <w:tc>
          <w:tcPr>
            <w:tcW w:w="270" w:type="dxa"/>
          </w:tcPr>
          <w:p w14:paraId="058C59E9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7461EC99" w14:textId="01D4C8E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(250)</w:t>
            </w:r>
          </w:p>
        </w:tc>
        <w:tc>
          <w:tcPr>
            <w:tcW w:w="270" w:type="dxa"/>
          </w:tcPr>
          <w:p w14:paraId="6BBEA92F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0C6D56CE" w14:textId="5B2C09E0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9A7D182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61D5CAB" w14:textId="4383CCEA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(21,330)</w:t>
            </w:r>
          </w:p>
        </w:tc>
      </w:tr>
      <w:tr w:rsidR="00D44394" w:rsidRPr="000F5DD3" w14:paraId="50183FD6" w14:textId="77777777" w:rsidTr="00666F0E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57E7D068" w14:textId="608143A2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2564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3305E9" w14:textId="514B8560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76BD93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14:paraId="715362AD" w14:textId="245E50B9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6FD827B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683776E" w14:textId="720AD36F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9B37E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29B7BE45" w14:textId="2497E3CC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0B1A36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9F9457D" w14:textId="62EFCCFD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EB84E8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8569078" w14:textId="7F0AF898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143C8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61C2109E" w14:textId="2FD0F9C6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D0469BE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5D5990E3" w14:textId="3A6E2D69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44394" w:rsidRPr="000F5DD3" w14:paraId="3573A47C" w14:textId="77777777" w:rsidTr="00666F0E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4D55D9BF" w14:textId="2D1BDEAC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718F4887" w14:textId="0C17382B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55,319</w:t>
            </w:r>
          </w:p>
        </w:tc>
        <w:tc>
          <w:tcPr>
            <w:tcW w:w="270" w:type="dxa"/>
          </w:tcPr>
          <w:p w14:paraId="20DE6293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0E785AE0" w14:textId="71D27740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10,333</w:t>
            </w:r>
          </w:p>
        </w:tc>
        <w:tc>
          <w:tcPr>
            <w:tcW w:w="236" w:type="dxa"/>
          </w:tcPr>
          <w:p w14:paraId="3A430311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37D965CA" w14:textId="3235C3D8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516,722</w:t>
            </w:r>
          </w:p>
        </w:tc>
        <w:tc>
          <w:tcPr>
            <w:tcW w:w="270" w:type="dxa"/>
          </w:tcPr>
          <w:p w14:paraId="2A22BC38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119B6EE9" w14:textId="53A6F708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1,141,205</w:t>
            </w:r>
          </w:p>
        </w:tc>
        <w:tc>
          <w:tcPr>
            <w:tcW w:w="270" w:type="dxa"/>
          </w:tcPr>
          <w:p w14:paraId="12FAADD3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35EB2E93" w14:textId="475FC546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36,063</w:t>
            </w:r>
          </w:p>
        </w:tc>
        <w:tc>
          <w:tcPr>
            <w:tcW w:w="270" w:type="dxa"/>
          </w:tcPr>
          <w:p w14:paraId="1A669CB7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6D96CDC1" w14:textId="401FE054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39,325</w:t>
            </w:r>
          </w:p>
        </w:tc>
        <w:tc>
          <w:tcPr>
            <w:tcW w:w="270" w:type="dxa"/>
          </w:tcPr>
          <w:p w14:paraId="4D604492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01337EC4" w14:textId="21EDBE73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39,502</w:t>
            </w:r>
          </w:p>
        </w:tc>
        <w:tc>
          <w:tcPr>
            <w:tcW w:w="270" w:type="dxa"/>
            <w:gridSpan w:val="2"/>
          </w:tcPr>
          <w:p w14:paraId="2F92E3FF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141695B" w14:textId="38B003A4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1,838,469</w:t>
            </w:r>
          </w:p>
        </w:tc>
      </w:tr>
      <w:tr w:rsidR="00D44394" w:rsidRPr="000F5DD3" w14:paraId="47AE44B4" w14:textId="77777777" w:rsidTr="00666F0E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3079F1C4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13CBDB9" w14:textId="2AD233DB" w:rsidR="00D44394" w:rsidRPr="000F5DD3" w:rsidRDefault="008F03C0" w:rsidP="008F0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</w:tcPr>
          <w:p w14:paraId="22475406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256F40A6" w14:textId="6DC5791E" w:rsidR="00D44394" w:rsidRPr="000F5DD3" w:rsidRDefault="008F03C0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0FEB4F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5C308B8" w14:textId="73C20696" w:rsidR="00D44394" w:rsidRPr="000F5DD3" w:rsidRDefault="00D505F7" w:rsidP="00D5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325E93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4562FE2D" w14:textId="1767EB3C" w:rsidR="00D44394" w:rsidRPr="000F5DD3" w:rsidRDefault="00AD7987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50,0</w:t>
            </w:r>
            <w:r w:rsidR="00867951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01BDD6D9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AE7F5C8" w14:textId="1B691036" w:rsidR="00D44394" w:rsidRPr="000F5DD3" w:rsidRDefault="000162F0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5,48</w:t>
            </w:r>
            <w:r w:rsidR="007478C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FCCE747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2D175AB" w14:textId="606DC0E7" w:rsidR="00D44394" w:rsidRPr="000F5DD3" w:rsidRDefault="000162F0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860</w:t>
            </w:r>
          </w:p>
        </w:tc>
        <w:tc>
          <w:tcPr>
            <w:tcW w:w="270" w:type="dxa"/>
          </w:tcPr>
          <w:p w14:paraId="489C0A05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20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2539470C" w14:textId="3F5A4D21" w:rsidR="00D44394" w:rsidRPr="000F5DD3" w:rsidRDefault="000162F0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111,29</w:t>
            </w:r>
            <w:r w:rsidR="005E685A" w:rsidRPr="000F5DD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21675A0C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4F64B2A" w14:textId="637CA9FB" w:rsidR="00D44394" w:rsidRPr="000F5DD3" w:rsidRDefault="00835270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167,7</w:t>
            </w:r>
            <w:r w:rsidR="00F64AC1" w:rsidRPr="000F5DD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275115" w:rsidRPr="000F5DD3" w14:paraId="1F9F5B01" w14:textId="77777777" w:rsidTr="00666F0E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038E7AF2" w14:textId="77777777" w:rsidR="00275115" w:rsidRPr="000F5DD3" w:rsidRDefault="00275115" w:rsidP="0027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 </w:t>
            </w:r>
          </w:p>
        </w:tc>
        <w:tc>
          <w:tcPr>
            <w:tcW w:w="1170" w:type="dxa"/>
          </w:tcPr>
          <w:p w14:paraId="0C0F4952" w14:textId="4CE5BA0E" w:rsidR="00275115" w:rsidRPr="000F5DD3" w:rsidRDefault="00275115" w:rsidP="0027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</w:tcPr>
          <w:p w14:paraId="417C7321" w14:textId="77777777" w:rsidR="00275115" w:rsidRPr="000F5DD3" w:rsidRDefault="00275115" w:rsidP="0027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5E59967F" w14:textId="326ACF9B" w:rsidR="00275115" w:rsidRPr="000F5DD3" w:rsidRDefault="00275115" w:rsidP="0027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EF7A5A" w14:textId="77777777" w:rsidR="00275115" w:rsidRPr="000F5DD3" w:rsidRDefault="00275115" w:rsidP="0027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57359DF8" w14:textId="7190E930" w:rsidR="00275115" w:rsidRPr="000F5DD3" w:rsidRDefault="00275115" w:rsidP="0027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65,050</w:t>
            </w:r>
          </w:p>
        </w:tc>
        <w:tc>
          <w:tcPr>
            <w:tcW w:w="270" w:type="dxa"/>
          </w:tcPr>
          <w:p w14:paraId="3EFA13AD" w14:textId="77777777" w:rsidR="00275115" w:rsidRPr="000F5DD3" w:rsidRDefault="00275115" w:rsidP="0027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1AD1B2DC" w14:textId="52BD63B5" w:rsidR="00275115" w:rsidRPr="000F5DD3" w:rsidRDefault="00275115" w:rsidP="0027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32,870</w:t>
            </w:r>
          </w:p>
        </w:tc>
        <w:tc>
          <w:tcPr>
            <w:tcW w:w="270" w:type="dxa"/>
          </w:tcPr>
          <w:p w14:paraId="79C761AF" w14:textId="77777777" w:rsidR="00275115" w:rsidRPr="000F5DD3" w:rsidRDefault="00275115" w:rsidP="0027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70FB6684" w14:textId="0916D334" w:rsidR="00275115" w:rsidRPr="000F5DD3" w:rsidRDefault="00275115" w:rsidP="0027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7798BE2D" w14:textId="77777777" w:rsidR="00275115" w:rsidRPr="000F5DD3" w:rsidRDefault="00275115" w:rsidP="0027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39C4B7AA" w14:textId="5E7F75FC" w:rsidR="00275115" w:rsidRPr="000F5DD3" w:rsidRDefault="00275115" w:rsidP="0027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C6BD37" w14:textId="77777777" w:rsidR="00275115" w:rsidRPr="000F5DD3" w:rsidRDefault="00275115" w:rsidP="0027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4555B342" w14:textId="005004E2" w:rsidR="00275115" w:rsidRPr="000F5DD3" w:rsidRDefault="00275115" w:rsidP="0027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(97,961)</w:t>
            </w:r>
          </w:p>
        </w:tc>
        <w:tc>
          <w:tcPr>
            <w:tcW w:w="270" w:type="dxa"/>
            <w:gridSpan w:val="2"/>
          </w:tcPr>
          <w:p w14:paraId="03CAC15F" w14:textId="77777777" w:rsidR="00275115" w:rsidRPr="000F5DD3" w:rsidRDefault="00275115" w:rsidP="0027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2"/>
          </w:tcPr>
          <w:p w14:paraId="14691D8D" w14:textId="15CAF61F" w:rsidR="00275115" w:rsidRPr="000F5DD3" w:rsidRDefault="00275115" w:rsidP="0027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     -</w:t>
            </w:r>
          </w:p>
        </w:tc>
      </w:tr>
      <w:tr w:rsidR="00D44394" w:rsidRPr="000F5DD3" w14:paraId="14A3FAF0" w14:textId="77777777" w:rsidTr="00666F0E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14:paraId="3F72F25B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37C8615B" w14:textId="29139950" w:rsidR="00D44394" w:rsidRPr="000F5DD3" w:rsidRDefault="008F03C0" w:rsidP="008F0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14:paraId="1D4BA0CD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7964898C" w14:textId="46AB383D" w:rsidR="00D44394" w:rsidRPr="000F5DD3" w:rsidRDefault="00D505F7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FDBF17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41989951" w14:textId="7583AA6A" w:rsidR="00D44394" w:rsidRPr="000F5DD3" w:rsidRDefault="00D505F7" w:rsidP="00D5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3E889A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80B3D0E" w14:textId="2DFC38F7" w:rsidR="00D44394" w:rsidRPr="000F5DD3" w:rsidRDefault="001520E8" w:rsidP="00460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(9,750)</w:t>
            </w:r>
          </w:p>
        </w:tc>
        <w:tc>
          <w:tcPr>
            <w:tcW w:w="270" w:type="dxa"/>
          </w:tcPr>
          <w:p w14:paraId="62323C5E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3C42CCC6" w14:textId="04BF266F" w:rsidR="00D44394" w:rsidRPr="000F5DD3" w:rsidRDefault="001520E8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(176)</w:t>
            </w:r>
          </w:p>
        </w:tc>
        <w:tc>
          <w:tcPr>
            <w:tcW w:w="270" w:type="dxa"/>
          </w:tcPr>
          <w:p w14:paraId="69B68D9C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1B639708" w14:textId="649A8E91" w:rsidR="00D44394" w:rsidRPr="000F5DD3" w:rsidRDefault="001520E8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(3,789)</w:t>
            </w:r>
          </w:p>
        </w:tc>
        <w:tc>
          <w:tcPr>
            <w:tcW w:w="270" w:type="dxa"/>
          </w:tcPr>
          <w:p w14:paraId="56A5BCF6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2F4F05E8" w14:textId="55C47655" w:rsidR="00D44394" w:rsidRPr="000F5DD3" w:rsidRDefault="00D505F7" w:rsidP="00D5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5A25546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FAE168D" w14:textId="04F632FF" w:rsidR="00D44394" w:rsidRPr="000F5DD3" w:rsidRDefault="00E07AA1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(13,715)</w:t>
            </w:r>
          </w:p>
        </w:tc>
      </w:tr>
      <w:tr w:rsidR="00D44394" w:rsidRPr="000F5DD3" w14:paraId="069C0E18" w14:textId="77777777" w:rsidTr="002B3206">
        <w:trPr>
          <w:gridAfter w:val="1"/>
          <w:wAfter w:w="11" w:type="dxa"/>
          <w:trHeight w:hRule="exact" w:val="444"/>
        </w:trPr>
        <w:tc>
          <w:tcPr>
            <w:tcW w:w="3330" w:type="dxa"/>
          </w:tcPr>
          <w:p w14:paraId="71DE8940" w14:textId="4E9E09E4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31 ธันวาคม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4441B5" w14:textId="364DE57C" w:rsidR="00D44394" w:rsidRPr="000F5DD3" w:rsidRDefault="00D61346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55,319</w:t>
            </w:r>
          </w:p>
        </w:tc>
        <w:tc>
          <w:tcPr>
            <w:tcW w:w="270" w:type="dxa"/>
          </w:tcPr>
          <w:p w14:paraId="32996E22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2DCBA" w14:textId="1ED95634" w:rsidR="00D44394" w:rsidRPr="000F5DD3" w:rsidRDefault="00D61346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10,333</w:t>
            </w:r>
          </w:p>
        </w:tc>
        <w:tc>
          <w:tcPr>
            <w:tcW w:w="236" w:type="dxa"/>
          </w:tcPr>
          <w:p w14:paraId="2B7AB0C3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1CDBFB43" w14:textId="086CE6E9" w:rsidR="00D44394" w:rsidRPr="000F5DD3" w:rsidRDefault="00277A9C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581,77</w:t>
            </w:r>
            <w:r w:rsidR="00AC6050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E430BB0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2D242A51" w14:textId="18B3FAD6" w:rsidR="00D44394" w:rsidRPr="000F5DD3" w:rsidRDefault="00277A9C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1,214,39</w:t>
            </w:r>
            <w:r w:rsidR="008679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F7834EC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21933739" w14:textId="6D0493A8" w:rsidR="00D44394" w:rsidRPr="000F5DD3" w:rsidRDefault="00277A9C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41,41</w:t>
            </w:r>
            <w:r w:rsidR="008679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7BA585B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32DC5BF3" w14:textId="65202245" w:rsidR="00D44394" w:rsidRPr="000F5DD3" w:rsidRDefault="00277A9C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36,396</w:t>
            </w:r>
          </w:p>
        </w:tc>
        <w:tc>
          <w:tcPr>
            <w:tcW w:w="270" w:type="dxa"/>
          </w:tcPr>
          <w:p w14:paraId="4AC0384B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3C65DE" w14:textId="41BCA1F9" w:rsidR="00D44394" w:rsidRPr="000F5DD3" w:rsidRDefault="00277A9C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52,83</w:t>
            </w:r>
            <w:r w:rsidR="00D6264B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671CE092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E02298" w14:textId="3995629E" w:rsidR="00D44394" w:rsidRPr="000F5DD3" w:rsidRDefault="009F5B58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1,992,46</w:t>
            </w:r>
            <w:r w:rsidR="00F64AC1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3A716E65" w14:textId="53638086" w:rsidR="00BB2623" w:rsidRPr="000F5DD3" w:rsidRDefault="00BB2623" w:rsidP="00BB2623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DD90A29" w14:textId="77777777" w:rsidR="007F2BE9" w:rsidRPr="000F5DD3" w:rsidRDefault="007F2BE9">
      <w:pPr>
        <w:rPr>
          <w:rFonts w:asciiTheme="majorBidi" w:hAnsiTheme="majorBidi" w:cstheme="majorBidi"/>
        </w:rPr>
      </w:pPr>
      <w:r w:rsidRPr="000F5DD3">
        <w:rPr>
          <w:rFonts w:asciiTheme="majorBidi" w:hAnsiTheme="majorBidi" w:cstheme="majorBidi"/>
        </w:rPr>
        <w:br w:type="page"/>
      </w:r>
    </w:p>
    <w:tbl>
      <w:tblPr>
        <w:tblW w:w="142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109"/>
        <w:gridCol w:w="34"/>
        <w:gridCol w:w="236"/>
        <w:gridCol w:w="1107"/>
        <w:gridCol w:w="270"/>
        <w:gridCol w:w="1154"/>
        <w:gridCol w:w="270"/>
        <w:gridCol w:w="1159"/>
        <w:gridCol w:w="270"/>
        <w:gridCol w:w="1051"/>
        <w:gridCol w:w="270"/>
        <w:gridCol w:w="1098"/>
        <w:gridCol w:w="270"/>
        <w:gridCol w:w="1170"/>
      </w:tblGrid>
      <w:tr w:rsidR="00B043CB" w:rsidRPr="000F5DD3" w14:paraId="460E0EBC" w14:textId="77777777" w:rsidTr="001E6411">
        <w:trPr>
          <w:trHeight w:hRule="exact" w:val="360"/>
        </w:trPr>
        <w:tc>
          <w:tcPr>
            <w:tcW w:w="3330" w:type="dxa"/>
          </w:tcPr>
          <w:p w14:paraId="5083E542" w14:textId="04A23507" w:rsidR="00B043CB" w:rsidRPr="000F5DD3" w:rsidRDefault="00B043C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8" w:type="dxa"/>
            <w:gridSpan w:val="16"/>
          </w:tcPr>
          <w:p w14:paraId="6EFEF51B" w14:textId="5256C226" w:rsidR="00B043CB" w:rsidRPr="000F5DD3" w:rsidRDefault="00B043C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2166C" w:rsidRPr="000F5DD3" w14:paraId="2570B045" w14:textId="77777777" w:rsidTr="001E6411">
        <w:trPr>
          <w:trHeight w:hRule="exact" w:val="360"/>
        </w:trPr>
        <w:tc>
          <w:tcPr>
            <w:tcW w:w="3330" w:type="dxa"/>
          </w:tcPr>
          <w:p w14:paraId="6F42F91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5B5181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552B3D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50C9B07E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6484C1D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40E314C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F860DAC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4C749E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6A7177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A8FC090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57DB487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277527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A2C41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D4A918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20BDF80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E20F4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166C" w:rsidRPr="000F5DD3" w14:paraId="68EA52DF" w14:textId="77777777" w:rsidTr="001E6411">
        <w:trPr>
          <w:trHeight w:hRule="exact" w:val="360"/>
        </w:trPr>
        <w:tc>
          <w:tcPr>
            <w:tcW w:w="3330" w:type="dxa"/>
          </w:tcPr>
          <w:p w14:paraId="6F27179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C1C5F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9D560B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79ED06B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15280622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B8003DE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9213A5C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AC8A5A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88B7E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2E044C3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5ECF3BB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E4F42A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1BC9B91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BA8EB8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70" w:type="dxa"/>
          </w:tcPr>
          <w:p w14:paraId="3A60A2C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51E5D1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166C" w:rsidRPr="000F5DD3" w14:paraId="0214D403" w14:textId="77777777" w:rsidTr="001E6411">
        <w:trPr>
          <w:trHeight w:hRule="exact" w:val="360"/>
        </w:trPr>
        <w:tc>
          <w:tcPr>
            <w:tcW w:w="3330" w:type="dxa"/>
          </w:tcPr>
          <w:p w14:paraId="007A2DF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417D32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D6CD0A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028DE57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18A9130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94B8C4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525121A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D852E22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49478ABE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8A2844C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6DBA3950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C35ACD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235B5C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18AD001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755AB238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73F1E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166C" w:rsidRPr="000F5DD3" w14:paraId="407C233E" w14:textId="77777777" w:rsidTr="001E6411">
        <w:trPr>
          <w:trHeight w:hRule="exact" w:val="360"/>
        </w:trPr>
        <w:tc>
          <w:tcPr>
            <w:tcW w:w="3330" w:type="dxa"/>
          </w:tcPr>
          <w:p w14:paraId="7416326E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99A0C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AB98B3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2B1FB60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7A96B840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32778AC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C4D170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47A533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73D87C9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3308B7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0864242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04CB1182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7D6B63F1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BE60BD7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6360F12C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111C6C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2166C" w:rsidRPr="000F5DD3" w14:paraId="33C78CCA" w14:textId="77777777" w:rsidTr="001E6411">
        <w:trPr>
          <w:trHeight w:hRule="exact" w:val="360"/>
        </w:trPr>
        <w:tc>
          <w:tcPr>
            <w:tcW w:w="3330" w:type="dxa"/>
          </w:tcPr>
          <w:p w14:paraId="7560CA5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08" w:type="dxa"/>
            <w:gridSpan w:val="16"/>
          </w:tcPr>
          <w:p w14:paraId="1D3FCDD1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166C" w:rsidRPr="000F5DD3" w14:paraId="2579A7D7" w14:textId="77777777" w:rsidTr="001E6411">
        <w:trPr>
          <w:trHeight w:hRule="exact" w:val="360"/>
        </w:trPr>
        <w:tc>
          <w:tcPr>
            <w:tcW w:w="3330" w:type="dxa"/>
          </w:tcPr>
          <w:p w14:paraId="0970EE43" w14:textId="77777777" w:rsidR="0042166C" w:rsidRPr="000F5DD3" w:rsidRDefault="008848CD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4C7141C0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F4528B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4B0F78A2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B93CC6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60152DF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910618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01A3846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1A903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0B1CA94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9655C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536525A8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62759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5E473B90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C4E53E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9B64E0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44394" w:rsidRPr="000F5DD3" w14:paraId="2F7C01B2" w14:textId="77777777" w:rsidTr="001E6411">
        <w:trPr>
          <w:trHeight w:hRule="exact" w:val="360"/>
        </w:trPr>
        <w:tc>
          <w:tcPr>
            <w:tcW w:w="3330" w:type="dxa"/>
          </w:tcPr>
          <w:p w14:paraId="47289B00" w14:textId="4271E0E5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0F5DD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7BCF3C2B" w14:textId="3F6BAB84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443069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4B021079" w14:textId="210C6AB4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3,043</w:t>
            </w:r>
          </w:p>
        </w:tc>
        <w:tc>
          <w:tcPr>
            <w:tcW w:w="236" w:type="dxa"/>
          </w:tcPr>
          <w:p w14:paraId="293ED41D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A5C346C" w14:textId="74663FA6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308,241</w:t>
            </w:r>
          </w:p>
        </w:tc>
        <w:tc>
          <w:tcPr>
            <w:tcW w:w="270" w:type="dxa"/>
          </w:tcPr>
          <w:p w14:paraId="6E5415E8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AD95D18" w14:textId="11A4AF5B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802,613</w:t>
            </w:r>
          </w:p>
        </w:tc>
        <w:tc>
          <w:tcPr>
            <w:tcW w:w="270" w:type="dxa"/>
          </w:tcPr>
          <w:p w14:paraId="6FD52647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F2A5359" w14:textId="75E7E6D5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26,432</w:t>
            </w:r>
          </w:p>
        </w:tc>
        <w:tc>
          <w:tcPr>
            <w:tcW w:w="270" w:type="dxa"/>
          </w:tcPr>
          <w:p w14:paraId="75CC6A5A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3E18E38D" w14:textId="5C8F8318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37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32,472</w:t>
            </w:r>
          </w:p>
        </w:tc>
        <w:tc>
          <w:tcPr>
            <w:tcW w:w="270" w:type="dxa"/>
          </w:tcPr>
          <w:p w14:paraId="5BDE5E94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CDF431B" w14:textId="276F8E31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1E5FDE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508144" w14:textId="2A33D890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1,172,801</w:t>
            </w:r>
          </w:p>
        </w:tc>
      </w:tr>
      <w:tr w:rsidR="00D44394" w:rsidRPr="000F5DD3" w14:paraId="1E0B3952" w14:textId="77777777" w:rsidTr="001E6411">
        <w:trPr>
          <w:trHeight w:hRule="exact" w:val="360"/>
        </w:trPr>
        <w:tc>
          <w:tcPr>
            <w:tcW w:w="3330" w:type="dxa"/>
          </w:tcPr>
          <w:p w14:paraId="4359C409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65C253DA" w14:textId="15EF402A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17B014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06CADFF6" w14:textId="08A52A88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2FFE9B0A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558E8AB9" w14:textId="435D4BB8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16,612</w:t>
            </w:r>
          </w:p>
        </w:tc>
        <w:tc>
          <w:tcPr>
            <w:tcW w:w="270" w:type="dxa"/>
          </w:tcPr>
          <w:p w14:paraId="586CCEF8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14CF248" w14:textId="6D2EA10A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66,975</w:t>
            </w:r>
          </w:p>
        </w:tc>
        <w:tc>
          <w:tcPr>
            <w:tcW w:w="270" w:type="dxa"/>
          </w:tcPr>
          <w:p w14:paraId="5FF7AD77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BC68AFE" w14:textId="30E4FC9D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2,425</w:t>
            </w:r>
          </w:p>
        </w:tc>
        <w:tc>
          <w:tcPr>
            <w:tcW w:w="270" w:type="dxa"/>
          </w:tcPr>
          <w:p w14:paraId="4ACF072B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0352CEBF" w14:textId="5BBBCFCD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37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1,348</w:t>
            </w:r>
          </w:p>
        </w:tc>
        <w:tc>
          <w:tcPr>
            <w:tcW w:w="270" w:type="dxa"/>
          </w:tcPr>
          <w:p w14:paraId="1AD22BDD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BE972CA" w14:textId="10B3BD71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E56E07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BAB054" w14:textId="2207E614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87,368</w:t>
            </w:r>
          </w:p>
        </w:tc>
      </w:tr>
      <w:tr w:rsidR="00D44394" w:rsidRPr="000F5DD3" w14:paraId="40E089BD" w14:textId="77777777" w:rsidTr="001E6411">
        <w:trPr>
          <w:trHeight w:hRule="exact" w:val="360"/>
        </w:trPr>
        <w:tc>
          <w:tcPr>
            <w:tcW w:w="3330" w:type="dxa"/>
          </w:tcPr>
          <w:p w14:paraId="2FA2B81C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7DE24A" w14:textId="284B3150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5EFBBC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14:paraId="7EEC46BE" w14:textId="6EA8DB73" w:rsidR="00D44394" w:rsidRPr="000F5DD3" w:rsidRDefault="003137FE" w:rsidP="00460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44394"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62D2FF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F4550BC" w14:textId="12AA6B2D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(1,199)</w:t>
            </w:r>
          </w:p>
        </w:tc>
        <w:tc>
          <w:tcPr>
            <w:tcW w:w="270" w:type="dxa"/>
          </w:tcPr>
          <w:p w14:paraId="51371CCE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A58E2E0" w14:textId="2EDE4D4E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(19,623)</w:t>
            </w:r>
          </w:p>
        </w:tc>
        <w:tc>
          <w:tcPr>
            <w:tcW w:w="270" w:type="dxa"/>
          </w:tcPr>
          <w:p w14:paraId="4F04959F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DECE454" w14:textId="21486668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(50)</w:t>
            </w:r>
          </w:p>
        </w:tc>
        <w:tc>
          <w:tcPr>
            <w:tcW w:w="270" w:type="dxa"/>
          </w:tcPr>
          <w:p w14:paraId="0400561E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1BF46A15" w14:textId="718D58AE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37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(250)</w:t>
            </w:r>
          </w:p>
        </w:tc>
        <w:tc>
          <w:tcPr>
            <w:tcW w:w="270" w:type="dxa"/>
          </w:tcPr>
          <w:p w14:paraId="0A966F6A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83CE96F" w14:textId="3FCE7AD2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D41C71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540213" w14:textId="241257F9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(21,122)</w:t>
            </w:r>
          </w:p>
        </w:tc>
      </w:tr>
      <w:tr w:rsidR="00D44394" w:rsidRPr="000F5DD3" w14:paraId="17F73F9A" w14:textId="77777777" w:rsidTr="001E6411">
        <w:trPr>
          <w:trHeight w:hRule="exact" w:val="354"/>
        </w:trPr>
        <w:tc>
          <w:tcPr>
            <w:tcW w:w="3330" w:type="dxa"/>
          </w:tcPr>
          <w:p w14:paraId="0110F4A6" w14:textId="586A0E71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2564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8647BF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7B09C8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14:paraId="2F33271E" w14:textId="1F12B680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87072F4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CF6D84C" w14:textId="1AF75F60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D4DDC2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054C48F3" w14:textId="3CD6E40B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975437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A8695D2" w14:textId="34F52D48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2EA34F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503BD7A7" w14:textId="0FFE970B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CD0639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2E748968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C8264F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728222" w14:textId="0BB676AF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44394" w:rsidRPr="000F5DD3" w14:paraId="57DFF820" w14:textId="77777777" w:rsidTr="00CD297C">
        <w:trPr>
          <w:trHeight w:hRule="exact" w:val="360"/>
        </w:trPr>
        <w:tc>
          <w:tcPr>
            <w:tcW w:w="3330" w:type="dxa"/>
          </w:tcPr>
          <w:p w14:paraId="034FA3FB" w14:textId="0A5CE1BA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1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21528E08" w14:textId="42E8FD0F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1F8513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0F411547" w14:textId="62C1AFEE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3,051</w:t>
            </w:r>
          </w:p>
        </w:tc>
        <w:tc>
          <w:tcPr>
            <w:tcW w:w="236" w:type="dxa"/>
          </w:tcPr>
          <w:p w14:paraId="4EDA0382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1CC56D58" w14:textId="3B871E1E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323,654</w:t>
            </w:r>
          </w:p>
        </w:tc>
        <w:tc>
          <w:tcPr>
            <w:tcW w:w="270" w:type="dxa"/>
          </w:tcPr>
          <w:p w14:paraId="5D0077A6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75FAFB5C" w14:textId="499B4AE0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849,965</w:t>
            </w:r>
          </w:p>
        </w:tc>
        <w:tc>
          <w:tcPr>
            <w:tcW w:w="270" w:type="dxa"/>
          </w:tcPr>
          <w:p w14:paraId="3889F361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1F4AACED" w14:textId="65945561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28,807</w:t>
            </w:r>
          </w:p>
        </w:tc>
        <w:tc>
          <w:tcPr>
            <w:tcW w:w="270" w:type="dxa"/>
          </w:tcPr>
          <w:p w14:paraId="0ED8CE07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2E64926C" w14:textId="069C5A8F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33,570</w:t>
            </w:r>
          </w:p>
        </w:tc>
        <w:tc>
          <w:tcPr>
            <w:tcW w:w="270" w:type="dxa"/>
          </w:tcPr>
          <w:p w14:paraId="635215B2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5F172D0C" w14:textId="19126128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2807F8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C66A11" w14:textId="7E75582E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1,239,047</w:t>
            </w:r>
          </w:p>
        </w:tc>
      </w:tr>
      <w:tr w:rsidR="00D44394" w:rsidRPr="000F5DD3" w14:paraId="52F9922E" w14:textId="77777777" w:rsidTr="001E6411">
        <w:trPr>
          <w:trHeight w:hRule="exact" w:val="360"/>
        </w:trPr>
        <w:tc>
          <w:tcPr>
            <w:tcW w:w="3330" w:type="dxa"/>
          </w:tcPr>
          <w:p w14:paraId="463EB778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6F115A3F" w14:textId="5CDF09A1" w:rsidR="00D44394" w:rsidRPr="000F5DD3" w:rsidRDefault="008F03C0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C0130F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6EA7D6C7" w14:textId="2BDC865E" w:rsidR="00D44394" w:rsidRPr="000F5DD3" w:rsidRDefault="002A2A2E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1,458</w:t>
            </w:r>
          </w:p>
        </w:tc>
        <w:tc>
          <w:tcPr>
            <w:tcW w:w="236" w:type="dxa"/>
          </w:tcPr>
          <w:p w14:paraId="37E77034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4C8418C" w14:textId="534DF1B6" w:rsidR="00D44394" w:rsidRPr="000F5DD3" w:rsidRDefault="002107F6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18,09</w:t>
            </w:r>
            <w:r w:rsidR="00D37F1E" w:rsidRPr="000F5DD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51877CB6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5C83EB0" w14:textId="1D8B76E5" w:rsidR="00D44394" w:rsidRPr="000F5DD3" w:rsidRDefault="002107F6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79,662</w:t>
            </w:r>
          </w:p>
        </w:tc>
        <w:tc>
          <w:tcPr>
            <w:tcW w:w="270" w:type="dxa"/>
          </w:tcPr>
          <w:p w14:paraId="7E19C757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E0159E7" w14:textId="3FE93402" w:rsidR="00D44394" w:rsidRPr="000F5DD3" w:rsidRDefault="00114738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3,114</w:t>
            </w:r>
          </w:p>
        </w:tc>
        <w:tc>
          <w:tcPr>
            <w:tcW w:w="270" w:type="dxa"/>
          </w:tcPr>
          <w:p w14:paraId="54E2D227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CA4F6D7" w14:textId="6483337C" w:rsidR="00D44394" w:rsidRPr="000F5DD3" w:rsidRDefault="00114738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1,78</w:t>
            </w:r>
            <w:r w:rsidR="00681584" w:rsidRPr="000F5DD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F9E5351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7EF59FC" w14:textId="7125FBD1" w:rsidR="00D44394" w:rsidRPr="000F5DD3" w:rsidRDefault="00A61A0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5C19A6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50CDF2" w14:textId="3FC30C04" w:rsidR="00D44394" w:rsidRPr="000F5DD3" w:rsidRDefault="00114738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104,10</w:t>
            </w:r>
            <w:r w:rsidR="008B780D" w:rsidRPr="000F5DD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44394" w:rsidRPr="000F5DD3" w14:paraId="70DF5FDF" w14:textId="77777777" w:rsidTr="001E6411">
        <w:trPr>
          <w:trHeight w:hRule="exact" w:val="360"/>
        </w:trPr>
        <w:tc>
          <w:tcPr>
            <w:tcW w:w="3330" w:type="dxa"/>
          </w:tcPr>
          <w:p w14:paraId="4B69E3AC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38502C14" w14:textId="294C267C" w:rsidR="00D44394" w:rsidRPr="000F5DD3" w:rsidRDefault="008F03C0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B7D8FF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060CB7C2" w14:textId="2D50A0CA" w:rsidR="00D44394" w:rsidRPr="000F5DD3" w:rsidRDefault="008F03C0" w:rsidP="008F0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F2508A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B088769" w14:textId="09352BF8" w:rsidR="00D44394" w:rsidRPr="000F5DD3" w:rsidRDefault="008F03C0" w:rsidP="008F0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3FB9B5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34C44A8B" w14:textId="372FCF2F" w:rsidR="00D44394" w:rsidRPr="000F5DD3" w:rsidRDefault="0068158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(9,750)</w:t>
            </w:r>
          </w:p>
        </w:tc>
        <w:tc>
          <w:tcPr>
            <w:tcW w:w="270" w:type="dxa"/>
          </w:tcPr>
          <w:p w14:paraId="696C7EA6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0243A370" w14:textId="5E519D2A" w:rsidR="00D44394" w:rsidRPr="000F5DD3" w:rsidRDefault="0068158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(176)</w:t>
            </w:r>
          </w:p>
        </w:tc>
        <w:tc>
          <w:tcPr>
            <w:tcW w:w="270" w:type="dxa"/>
          </w:tcPr>
          <w:p w14:paraId="77E1C033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2A974D6E" w14:textId="29B0C5DD" w:rsidR="00D44394" w:rsidRPr="000F5DD3" w:rsidRDefault="0068158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(3,78</w:t>
            </w:r>
            <w:r w:rsidR="00A15565" w:rsidRPr="000F5DD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F5DD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9824AE8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68066DE" w14:textId="593A7B48" w:rsidR="00D44394" w:rsidRPr="000F5DD3" w:rsidRDefault="00A61A0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F74284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BFA310" w14:textId="1A01E13F" w:rsidR="00D44394" w:rsidRPr="000F5DD3" w:rsidRDefault="0068158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(13,715)</w:t>
            </w:r>
          </w:p>
        </w:tc>
      </w:tr>
      <w:tr w:rsidR="00D44394" w:rsidRPr="000F5DD3" w14:paraId="7CC2F0B0" w14:textId="77777777" w:rsidTr="001E6411">
        <w:trPr>
          <w:trHeight w:hRule="exact" w:val="360"/>
        </w:trPr>
        <w:tc>
          <w:tcPr>
            <w:tcW w:w="3330" w:type="dxa"/>
          </w:tcPr>
          <w:p w14:paraId="446DDDA8" w14:textId="14A19746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5DD4262" w14:textId="696D34A5" w:rsidR="00D44394" w:rsidRPr="000F5DD3" w:rsidRDefault="008F03C0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4886F6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E71A4" w14:textId="501576BA" w:rsidR="00D44394" w:rsidRPr="000F5DD3" w:rsidRDefault="002A2A2E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4,509</w:t>
            </w:r>
          </w:p>
        </w:tc>
        <w:tc>
          <w:tcPr>
            <w:tcW w:w="236" w:type="dxa"/>
          </w:tcPr>
          <w:p w14:paraId="110A9E76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5F6DCE56" w14:textId="01F7D3EB" w:rsidR="00D44394" w:rsidRPr="000F5DD3" w:rsidRDefault="00387310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341,74</w:t>
            </w:r>
            <w:r w:rsidR="00A15565"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2919F4C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7798E938" w14:textId="5CBC0C69" w:rsidR="00D44394" w:rsidRPr="000F5DD3" w:rsidRDefault="00387310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919,877</w:t>
            </w:r>
          </w:p>
        </w:tc>
        <w:tc>
          <w:tcPr>
            <w:tcW w:w="270" w:type="dxa"/>
          </w:tcPr>
          <w:p w14:paraId="4037F58A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3DD39410" w14:textId="7A1C4708" w:rsidR="00D44394" w:rsidRPr="000F5DD3" w:rsidRDefault="00387310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31,745</w:t>
            </w:r>
          </w:p>
        </w:tc>
        <w:tc>
          <w:tcPr>
            <w:tcW w:w="270" w:type="dxa"/>
          </w:tcPr>
          <w:p w14:paraId="78E3F6FC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5C872532" w14:textId="7D62F299" w:rsidR="00D44394" w:rsidRPr="000F5DD3" w:rsidRDefault="00387310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31,56</w:t>
            </w:r>
            <w:r w:rsidR="008B780D"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7AACE8C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7EC2B376" w14:textId="4DF0E366" w:rsidR="00D44394" w:rsidRPr="000F5DD3" w:rsidRDefault="008F03C0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6BB792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56E1FB3" w14:textId="0AC88E06" w:rsidR="00D44394" w:rsidRPr="000F5DD3" w:rsidRDefault="00387310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1,329,43</w:t>
            </w:r>
            <w:r w:rsidR="007B285D"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D44394" w:rsidRPr="000F5DD3" w14:paraId="448F1E99" w14:textId="77777777" w:rsidTr="001E6411">
        <w:trPr>
          <w:trHeight w:hRule="exact" w:val="360"/>
        </w:trPr>
        <w:tc>
          <w:tcPr>
            <w:tcW w:w="3330" w:type="dxa"/>
          </w:tcPr>
          <w:p w14:paraId="5D9887E5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A2550D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A5AD09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14:paraId="5BEC1FE3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C903DB5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49BEDFF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060DAE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2C478EF9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44BA3A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7A91FC1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342367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213EFCAA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86FBBDC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1869FF1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4B2C328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F5B0DF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44394" w:rsidRPr="000F5DD3" w14:paraId="2A270368" w14:textId="77777777" w:rsidTr="001E6411">
        <w:trPr>
          <w:trHeight w:hRule="exact" w:val="360"/>
        </w:trPr>
        <w:tc>
          <w:tcPr>
            <w:tcW w:w="3330" w:type="dxa"/>
          </w:tcPr>
          <w:p w14:paraId="6BA97F9B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915C9C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9ABDE3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227398EA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BE0E9E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6143936C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B6FC5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327BDB18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0EB61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56A2C2E7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BE984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72DA3F5F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BE1839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4CB40E29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90115D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F6E7C9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44394" w:rsidRPr="000F5DD3" w14:paraId="1B7612B5" w14:textId="77777777" w:rsidTr="00545B5C">
        <w:trPr>
          <w:trHeight w:hRule="exact" w:val="623"/>
        </w:trPr>
        <w:tc>
          <w:tcPr>
            <w:tcW w:w="3330" w:type="dxa"/>
          </w:tcPr>
          <w:p w14:paraId="35BA6A26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870494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C77444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C407A8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3E667F4A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2E09C1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6A392314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039ABF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7E545B1D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385D8D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5E69A0FE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522803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0BD5B89C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17F105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2E861712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2FE79A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D4E585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44394" w:rsidRPr="000F5DD3" w14:paraId="48F48A2A" w14:textId="77777777" w:rsidTr="00545B5C">
        <w:trPr>
          <w:trHeight w:hRule="exact" w:val="623"/>
        </w:trPr>
        <w:tc>
          <w:tcPr>
            <w:tcW w:w="3330" w:type="dxa"/>
          </w:tcPr>
          <w:p w14:paraId="28BB4A48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1D7151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90FD00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5701875D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A7C4E4E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D46DB45" w14:textId="70B2E80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256999E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5498819B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61719D9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F501B0B" w14:textId="79B0FE42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2A23E8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5EB02384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F6D8D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502A7198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4B6FA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57FC57BB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BE82A5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55A6A205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A28EDA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4F36C3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44394" w:rsidRPr="000F5DD3" w14:paraId="45A7CD42" w14:textId="77777777" w:rsidTr="00545B5C">
        <w:trPr>
          <w:trHeight w:hRule="exact" w:val="623"/>
        </w:trPr>
        <w:tc>
          <w:tcPr>
            <w:tcW w:w="3330" w:type="dxa"/>
          </w:tcPr>
          <w:p w14:paraId="24F7BC7D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4C893C2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72DDAE9" w14:textId="4F06D93B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33F642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7B251B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104B6291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710FB90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218FA792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C40DE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19F13A4D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6518C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48833CD4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16A1A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30106686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39FEEC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4BF547D9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23ECE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C02712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44394" w:rsidRPr="000F5DD3" w14:paraId="2AC12E87" w14:textId="77777777" w:rsidTr="001E6411">
        <w:tc>
          <w:tcPr>
            <w:tcW w:w="3330" w:type="dxa"/>
          </w:tcPr>
          <w:p w14:paraId="1BB8791B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8" w:type="dxa"/>
            <w:gridSpan w:val="16"/>
          </w:tcPr>
          <w:p w14:paraId="08241C28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F0AC200" w14:textId="2DD965D3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งบการเงินรวม</w:t>
            </w:r>
          </w:p>
        </w:tc>
      </w:tr>
      <w:tr w:rsidR="00D44394" w:rsidRPr="000F5DD3" w14:paraId="32E30167" w14:textId="77777777" w:rsidTr="001E6411">
        <w:tc>
          <w:tcPr>
            <w:tcW w:w="3330" w:type="dxa"/>
          </w:tcPr>
          <w:p w14:paraId="5022B12E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F41E21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934D1D2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7A624C76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281C4FB8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12AFB44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8F64D19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BF8996A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224F78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6E4FB83C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35BC991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73506536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E47C8E4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2F2D1D5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4868ADB9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DD67C6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394" w:rsidRPr="000F5DD3" w14:paraId="3F98350C" w14:textId="77777777" w:rsidTr="001E6411">
        <w:tc>
          <w:tcPr>
            <w:tcW w:w="3330" w:type="dxa"/>
          </w:tcPr>
          <w:p w14:paraId="49B9AA9A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D2BC25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988CE5B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306136BA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1C7D43DB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CA0EA93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53BDDB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BA733BA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78571E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0BB2C6C9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6480B8ED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394346DF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502ACA1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2A5919A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70" w:type="dxa"/>
          </w:tcPr>
          <w:p w14:paraId="14CF971E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E50906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394" w:rsidRPr="000F5DD3" w14:paraId="07295345" w14:textId="77777777" w:rsidTr="001E6411">
        <w:tc>
          <w:tcPr>
            <w:tcW w:w="3330" w:type="dxa"/>
          </w:tcPr>
          <w:p w14:paraId="4D37EF97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EF52B6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9450EAB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6950AE61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573EAD9B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A970281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2E47D79F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527B08D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69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2EACD722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7C5F8E3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0E9E585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6816FCFA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4F3DE9B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AAFCDB5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357353B9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5FB82D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4394" w:rsidRPr="000F5DD3" w14:paraId="6F9F7ECB" w14:textId="77777777" w:rsidTr="001E6411">
        <w:tc>
          <w:tcPr>
            <w:tcW w:w="3330" w:type="dxa"/>
          </w:tcPr>
          <w:p w14:paraId="576C2507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D568C3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1820FE46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44C7799A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3390EF4C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A391518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AEB156E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7A20364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69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6D68D26A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695D2A76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3632D7BF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578B7CEC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1D444EF7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0961C6A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79CD01AB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C6044B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44394" w:rsidRPr="000F5DD3" w14:paraId="37388185" w14:textId="77777777" w:rsidTr="001E6411">
        <w:tc>
          <w:tcPr>
            <w:tcW w:w="3330" w:type="dxa"/>
          </w:tcPr>
          <w:p w14:paraId="54D031DF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08" w:type="dxa"/>
            <w:gridSpan w:val="16"/>
          </w:tcPr>
          <w:p w14:paraId="5216293A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44394" w:rsidRPr="000F5DD3" w14:paraId="284D059A" w14:textId="77777777" w:rsidTr="001E6411">
        <w:tc>
          <w:tcPr>
            <w:tcW w:w="3330" w:type="dxa"/>
          </w:tcPr>
          <w:p w14:paraId="0DCD90EE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223DA420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CE12CD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49B41EA2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0816BA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75CAA4C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FDFF72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33DB073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exact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A70551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1283D097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E5F45D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41DC86E0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320" w:lineRule="exact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2F1937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DE724A7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exact"/>
              <w:ind w:left="-108" w:right="-16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75F410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20B1AC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320" w:lineRule="exact"/>
              <w:ind w:left="-227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1C5C" w:rsidRPr="000F5DD3" w14:paraId="1D835A15" w14:textId="77777777" w:rsidTr="001E6411">
        <w:tc>
          <w:tcPr>
            <w:tcW w:w="3330" w:type="dxa"/>
          </w:tcPr>
          <w:p w14:paraId="625AD6D7" w14:textId="29570918" w:rsidR="00961C5C" w:rsidRPr="000F5DD3" w:rsidRDefault="00D7090E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2564 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1F0E9CB" w14:textId="631AE0F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55,319</w:t>
            </w:r>
          </w:p>
        </w:tc>
        <w:tc>
          <w:tcPr>
            <w:tcW w:w="270" w:type="dxa"/>
          </w:tcPr>
          <w:p w14:paraId="2245FBF8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bottom w:val="double" w:sz="4" w:space="0" w:color="auto"/>
            </w:tcBorders>
          </w:tcPr>
          <w:p w14:paraId="71E03028" w14:textId="19353E52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7,282</w:t>
            </w:r>
          </w:p>
        </w:tc>
        <w:tc>
          <w:tcPr>
            <w:tcW w:w="236" w:type="dxa"/>
          </w:tcPr>
          <w:p w14:paraId="40A47148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7F9AAFA5" w14:textId="2AA49A6B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193,068</w:t>
            </w:r>
          </w:p>
        </w:tc>
        <w:tc>
          <w:tcPr>
            <w:tcW w:w="270" w:type="dxa"/>
          </w:tcPr>
          <w:p w14:paraId="6C513AA2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03435610" w14:textId="07C4D16B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291,240</w:t>
            </w:r>
          </w:p>
        </w:tc>
        <w:tc>
          <w:tcPr>
            <w:tcW w:w="270" w:type="dxa"/>
          </w:tcPr>
          <w:p w14:paraId="49494501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1AE9231D" w14:textId="24A2A17B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7,256</w:t>
            </w:r>
          </w:p>
        </w:tc>
        <w:tc>
          <w:tcPr>
            <w:tcW w:w="270" w:type="dxa"/>
          </w:tcPr>
          <w:p w14:paraId="7CF4E1A7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5981C6DE" w14:textId="0E19BA96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5,755</w:t>
            </w:r>
          </w:p>
        </w:tc>
        <w:tc>
          <w:tcPr>
            <w:tcW w:w="270" w:type="dxa"/>
          </w:tcPr>
          <w:p w14:paraId="62B70E95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23B76577" w14:textId="0C17CA3D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00" w:lineRule="exact"/>
              <w:ind w:left="-108" w:right="-16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39,502</w:t>
            </w:r>
          </w:p>
        </w:tc>
        <w:tc>
          <w:tcPr>
            <w:tcW w:w="270" w:type="dxa"/>
          </w:tcPr>
          <w:p w14:paraId="4DBC38F5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8E1E7B8" w14:textId="07B62D0D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599,422</w:t>
            </w:r>
          </w:p>
        </w:tc>
      </w:tr>
      <w:tr w:rsidR="00961C5C" w:rsidRPr="000F5DD3" w14:paraId="783E94B7" w14:textId="77777777" w:rsidTr="00622BAC">
        <w:tc>
          <w:tcPr>
            <w:tcW w:w="3330" w:type="dxa"/>
          </w:tcPr>
          <w:p w14:paraId="5323A21B" w14:textId="3BE29DCC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90ED4C8" w14:textId="11B02FB4" w:rsidR="00961C5C" w:rsidRPr="000F5DD3" w:rsidRDefault="00B44B8E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55,319</w:t>
            </w:r>
          </w:p>
        </w:tc>
        <w:tc>
          <w:tcPr>
            <w:tcW w:w="270" w:type="dxa"/>
          </w:tcPr>
          <w:p w14:paraId="6905B081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bottom w:val="double" w:sz="4" w:space="0" w:color="auto"/>
            </w:tcBorders>
          </w:tcPr>
          <w:p w14:paraId="1A513961" w14:textId="758B559E" w:rsidR="00961C5C" w:rsidRPr="000F5DD3" w:rsidRDefault="002313EA" w:rsidP="0023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5,824</w:t>
            </w:r>
          </w:p>
        </w:tc>
        <w:tc>
          <w:tcPr>
            <w:tcW w:w="236" w:type="dxa"/>
          </w:tcPr>
          <w:p w14:paraId="39130306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2967CD48" w14:textId="3DAE272D" w:rsidR="00961C5C" w:rsidRPr="000F5DD3" w:rsidRDefault="00241E5B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240,028</w:t>
            </w:r>
          </w:p>
        </w:tc>
        <w:tc>
          <w:tcPr>
            <w:tcW w:w="270" w:type="dxa"/>
          </w:tcPr>
          <w:p w14:paraId="0E3AFD4E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08144B04" w14:textId="10BCD17D" w:rsidR="00961C5C" w:rsidRPr="000F5DD3" w:rsidRDefault="00241E5B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294,51</w:t>
            </w:r>
            <w:r w:rsidR="007478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D8E9C57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33107ED0" w14:textId="19EDDFF7" w:rsidR="00961C5C" w:rsidRPr="000F5DD3" w:rsidRDefault="00241E5B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9,67</w:t>
            </w:r>
            <w:r w:rsidR="007478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ADDB6CD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46BA83A8" w14:textId="376AF9B3" w:rsidR="00961C5C" w:rsidRPr="000F5DD3" w:rsidRDefault="005B6828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4,834</w:t>
            </w:r>
          </w:p>
        </w:tc>
        <w:tc>
          <w:tcPr>
            <w:tcW w:w="270" w:type="dxa"/>
          </w:tcPr>
          <w:p w14:paraId="7C598BCF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125584DB" w14:textId="208985B0" w:rsidR="00961C5C" w:rsidRPr="000F5DD3" w:rsidRDefault="00F06DE1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00" w:lineRule="exact"/>
              <w:ind w:left="-108" w:right="-16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52,83</w:t>
            </w:r>
            <w:r w:rsidR="009852DB"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5D67463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3BE7F6" w14:textId="7247C48D" w:rsidR="00961C5C" w:rsidRPr="000F5DD3" w:rsidRDefault="00B03452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663,027</w:t>
            </w:r>
          </w:p>
        </w:tc>
      </w:tr>
    </w:tbl>
    <w:p w14:paraId="13DC3435" w14:textId="77777777" w:rsidR="0042166C" w:rsidRPr="000F5DD3" w:rsidRDefault="0042166C" w:rsidP="006E3BD7">
      <w:pPr>
        <w:pStyle w:val="a"/>
        <w:tabs>
          <w:tab w:val="clear" w:pos="1080"/>
          <w:tab w:val="left" w:pos="450"/>
        </w:tabs>
        <w:ind w:right="-4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14:paraId="01CB9552" w14:textId="77777777" w:rsidR="00C80F9F" w:rsidRPr="000F5DD3" w:rsidRDefault="00C80F9F" w:rsidP="00C97496">
      <w:pPr>
        <w:pStyle w:val="NoSpacing"/>
        <w:rPr>
          <w:rFonts w:asciiTheme="majorBidi" w:hAnsiTheme="majorBidi" w:cstheme="majorBidi"/>
        </w:rPr>
      </w:pPr>
    </w:p>
    <w:p w14:paraId="0B4F7456" w14:textId="77777777" w:rsidR="008B0B0A" w:rsidRPr="000F5DD3" w:rsidRDefault="008B0B0A" w:rsidP="00886B2F">
      <w:pPr>
        <w:pStyle w:val="a"/>
        <w:tabs>
          <w:tab w:val="clear" w:pos="1080"/>
          <w:tab w:val="left" w:pos="450"/>
        </w:tabs>
        <w:spacing w:line="340" w:lineRule="exact"/>
        <w:ind w:left="547" w:right="-144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7F14B1B4" w14:textId="77777777" w:rsidR="00DF426D" w:rsidRPr="000F5DD3" w:rsidRDefault="00DF426D" w:rsidP="00352DFA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0F5DD3">
        <w:rPr>
          <w:rFonts w:asciiTheme="majorBidi" w:hAnsiTheme="majorBidi" w:cstheme="majorBidi"/>
        </w:rPr>
        <w:br w:type="page"/>
      </w:r>
    </w:p>
    <w:tbl>
      <w:tblPr>
        <w:tblW w:w="1422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28"/>
        <w:gridCol w:w="1169"/>
        <w:gridCol w:w="270"/>
        <w:gridCol w:w="1109"/>
        <w:gridCol w:w="34"/>
        <w:gridCol w:w="236"/>
        <w:gridCol w:w="1107"/>
        <w:gridCol w:w="270"/>
        <w:gridCol w:w="1154"/>
        <w:gridCol w:w="270"/>
        <w:gridCol w:w="1159"/>
        <w:gridCol w:w="239"/>
        <w:gridCol w:w="1067"/>
        <w:gridCol w:w="270"/>
        <w:gridCol w:w="1080"/>
        <w:gridCol w:w="270"/>
        <w:gridCol w:w="1197"/>
      </w:tblGrid>
      <w:tr w:rsidR="0094306F" w:rsidRPr="000F5DD3" w14:paraId="0DA2AD44" w14:textId="77777777" w:rsidTr="00961C5C">
        <w:trPr>
          <w:trHeight w:val="360"/>
        </w:trPr>
        <w:tc>
          <w:tcPr>
            <w:tcW w:w="3328" w:type="dxa"/>
          </w:tcPr>
          <w:p w14:paraId="57F25368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  <w:r w:rsidR="00C36619" w:rsidRPr="000F5DD3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0901" w:type="dxa"/>
            <w:gridSpan w:val="16"/>
          </w:tcPr>
          <w:p w14:paraId="067690EE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306F" w:rsidRPr="000F5DD3" w14:paraId="19880EC7" w14:textId="77777777" w:rsidTr="00961C5C">
        <w:trPr>
          <w:trHeight w:val="360"/>
        </w:trPr>
        <w:tc>
          <w:tcPr>
            <w:tcW w:w="3328" w:type="dxa"/>
          </w:tcPr>
          <w:p w14:paraId="34DDC306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A8F954C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15F4F77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30784D51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123AE20A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7FE434A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686DC8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1489441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6C7289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3729B0E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9" w:type="dxa"/>
          </w:tcPr>
          <w:p w14:paraId="1EB34526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E708D35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EE61242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5725F2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5957A90D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2FD468B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306F" w:rsidRPr="000F5DD3" w14:paraId="11AA3F25" w14:textId="77777777" w:rsidTr="00961C5C">
        <w:trPr>
          <w:trHeight w:val="360"/>
        </w:trPr>
        <w:tc>
          <w:tcPr>
            <w:tcW w:w="3328" w:type="dxa"/>
          </w:tcPr>
          <w:p w14:paraId="13AB9853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8FF6C30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9E64494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51E1C51F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5D540A8E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C25D0AF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1C3C761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EC4AD2D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34887D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0C6507E4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9" w:type="dxa"/>
          </w:tcPr>
          <w:p w14:paraId="1AEC7F8F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7DE66098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A14AAA6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E3467E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70" w:type="dxa"/>
          </w:tcPr>
          <w:p w14:paraId="0B1445B7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3C32D36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306F" w:rsidRPr="000F5DD3" w14:paraId="5254980F" w14:textId="77777777" w:rsidTr="00961C5C">
        <w:trPr>
          <w:trHeight w:val="360"/>
        </w:trPr>
        <w:tc>
          <w:tcPr>
            <w:tcW w:w="3328" w:type="dxa"/>
          </w:tcPr>
          <w:p w14:paraId="4B452FB4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843EE3F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17C945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28912280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62E55872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37F065A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0B23649E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7D7C488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5B9B8C04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795763E5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9" w:type="dxa"/>
          </w:tcPr>
          <w:p w14:paraId="28A03E5B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2684EDC5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4A267B2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70FC4A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0A8BA0EA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9A8F891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306F" w:rsidRPr="000F5DD3" w14:paraId="07BB792B" w14:textId="77777777" w:rsidTr="00961C5C">
        <w:trPr>
          <w:trHeight w:val="360"/>
        </w:trPr>
        <w:tc>
          <w:tcPr>
            <w:tcW w:w="3328" w:type="dxa"/>
          </w:tcPr>
          <w:p w14:paraId="125A58EF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F12885D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750632D2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09D896BB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551B41E6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1BBF6B7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2F47C01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846350A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286D9215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0E89F41E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9" w:type="dxa"/>
          </w:tcPr>
          <w:p w14:paraId="5D66D71F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4D57B141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3837E128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C58D81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7FD25CC2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43D88F2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4306F" w:rsidRPr="000F5DD3" w14:paraId="1D53FE4F" w14:textId="77777777" w:rsidTr="00961C5C">
        <w:trPr>
          <w:trHeight w:val="360"/>
        </w:trPr>
        <w:tc>
          <w:tcPr>
            <w:tcW w:w="3328" w:type="dxa"/>
          </w:tcPr>
          <w:p w14:paraId="3E242483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01" w:type="dxa"/>
            <w:gridSpan w:val="16"/>
          </w:tcPr>
          <w:p w14:paraId="0B9990C8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4306F" w:rsidRPr="000F5DD3" w14:paraId="661B23A6" w14:textId="77777777" w:rsidTr="00961C5C">
        <w:trPr>
          <w:trHeight w:val="360"/>
        </w:trPr>
        <w:tc>
          <w:tcPr>
            <w:tcW w:w="3328" w:type="dxa"/>
          </w:tcPr>
          <w:p w14:paraId="3A4FD246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69" w:type="dxa"/>
          </w:tcPr>
          <w:p w14:paraId="23429C67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76CE25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61CF3A28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5F6ECC4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CE60C0B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68F0F7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44F10DF2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B0CB10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0F6B0FF7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1950209E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</w:tcPr>
          <w:p w14:paraId="3200157B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44DF7B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3E5CAF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667BD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1D76800D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61C5C" w:rsidRPr="000F5DD3" w14:paraId="74DCBA5E" w14:textId="77777777" w:rsidTr="00961C5C">
        <w:trPr>
          <w:trHeight w:val="360"/>
        </w:trPr>
        <w:tc>
          <w:tcPr>
            <w:tcW w:w="3328" w:type="dxa"/>
          </w:tcPr>
          <w:p w14:paraId="3A338899" w14:textId="12C13E5D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0F5DD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69" w:type="dxa"/>
            <w:vAlign w:val="bottom"/>
          </w:tcPr>
          <w:p w14:paraId="660C21A2" w14:textId="2EBC3CF5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35,785</w:t>
            </w:r>
          </w:p>
        </w:tc>
        <w:tc>
          <w:tcPr>
            <w:tcW w:w="270" w:type="dxa"/>
            <w:vAlign w:val="bottom"/>
          </w:tcPr>
          <w:p w14:paraId="7A732BB3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2F6068CA" w14:textId="067B3E33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3,043</w:t>
            </w:r>
          </w:p>
        </w:tc>
        <w:tc>
          <w:tcPr>
            <w:tcW w:w="236" w:type="dxa"/>
            <w:vAlign w:val="bottom"/>
          </w:tcPr>
          <w:p w14:paraId="20A0E37A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7438DD8" w14:textId="410DF109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472,221</w:t>
            </w:r>
          </w:p>
        </w:tc>
        <w:tc>
          <w:tcPr>
            <w:tcW w:w="270" w:type="dxa"/>
            <w:vAlign w:val="bottom"/>
          </w:tcPr>
          <w:p w14:paraId="55A57F18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49099D93" w14:textId="4EE4BD30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1,041,697</w:t>
            </w:r>
          </w:p>
        </w:tc>
        <w:tc>
          <w:tcPr>
            <w:tcW w:w="270" w:type="dxa"/>
            <w:vAlign w:val="bottom"/>
          </w:tcPr>
          <w:p w14:paraId="10EEF2C9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9E4CF74" w14:textId="383AA8E3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31,652</w:t>
            </w:r>
          </w:p>
        </w:tc>
        <w:tc>
          <w:tcPr>
            <w:tcW w:w="239" w:type="dxa"/>
            <w:vAlign w:val="bottom"/>
          </w:tcPr>
          <w:p w14:paraId="19F76517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42EDF5ED" w14:textId="3D6DED1F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34,494</w:t>
            </w:r>
          </w:p>
        </w:tc>
        <w:tc>
          <w:tcPr>
            <w:tcW w:w="270" w:type="dxa"/>
            <w:vAlign w:val="bottom"/>
          </w:tcPr>
          <w:p w14:paraId="3E006562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3E23BD" w14:textId="3D2EA43D" w:rsidR="00961C5C" w:rsidRPr="000F5DD3" w:rsidRDefault="00961C5C" w:rsidP="00687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85,626</w:t>
            </w:r>
          </w:p>
        </w:tc>
        <w:tc>
          <w:tcPr>
            <w:tcW w:w="270" w:type="dxa"/>
            <w:vAlign w:val="bottom"/>
          </w:tcPr>
          <w:p w14:paraId="5AEDD9E8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71CD87B9" w14:textId="415F9A2B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1,704,518</w:t>
            </w:r>
          </w:p>
        </w:tc>
      </w:tr>
      <w:tr w:rsidR="00961C5C" w:rsidRPr="000F5DD3" w14:paraId="50FC482A" w14:textId="77777777" w:rsidTr="00961C5C">
        <w:trPr>
          <w:trHeight w:val="360"/>
        </w:trPr>
        <w:tc>
          <w:tcPr>
            <w:tcW w:w="3328" w:type="dxa"/>
          </w:tcPr>
          <w:p w14:paraId="52E69338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69" w:type="dxa"/>
            <w:vAlign w:val="bottom"/>
          </w:tcPr>
          <w:p w14:paraId="72AABAE9" w14:textId="0BAA2D94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19,534</w:t>
            </w:r>
          </w:p>
        </w:tc>
        <w:tc>
          <w:tcPr>
            <w:tcW w:w="270" w:type="dxa"/>
            <w:vAlign w:val="bottom"/>
          </w:tcPr>
          <w:p w14:paraId="1AD1683F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6E98E611" w14:textId="1AA344F5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ABF0851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DAF0C3B" w14:textId="04993BB5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270" w:type="dxa"/>
            <w:vAlign w:val="bottom"/>
          </w:tcPr>
          <w:p w14:paraId="0F74F034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142FBA48" w14:textId="059433EC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27,076</w:t>
            </w:r>
          </w:p>
        </w:tc>
        <w:tc>
          <w:tcPr>
            <w:tcW w:w="270" w:type="dxa"/>
            <w:vAlign w:val="bottom"/>
          </w:tcPr>
          <w:p w14:paraId="060A2943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EDD9F4B" w14:textId="21989BCF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2,622</w:t>
            </w:r>
          </w:p>
        </w:tc>
        <w:tc>
          <w:tcPr>
            <w:tcW w:w="239" w:type="dxa"/>
            <w:vAlign w:val="bottom"/>
          </w:tcPr>
          <w:p w14:paraId="2734E3AE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330F3F1D" w14:textId="769E1B14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2,322</w:t>
            </w:r>
          </w:p>
        </w:tc>
        <w:tc>
          <w:tcPr>
            <w:tcW w:w="270" w:type="dxa"/>
            <w:vAlign w:val="bottom"/>
          </w:tcPr>
          <w:p w14:paraId="6AF4F826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E0C7FC" w14:textId="2A81C807" w:rsidR="00961C5C" w:rsidRPr="000F5DD3" w:rsidRDefault="00961C5C" w:rsidP="00994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84,157</w:t>
            </w:r>
          </w:p>
        </w:tc>
        <w:tc>
          <w:tcPr>
            <w:tcW w:w="270" w:type="dxa"/>
            <w:vAlign w:val="bottom"/>
          </w:tcPr>
          <w:p w14:paraId="1464E3E5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7D877765" w14:textId="4FE36E76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136,160</w:t>
            </w:r>
          </w:p>
        </w:tc>
      </w:tr>
      <w:tr w:rsidR="00961C5C" w:rsidRPr="000F5DD3" w14:paraId="7FA01B3A" w14:textId="77777777" w:rsidTr="00961C5C">
        <w:trPr>
          <w:trHeight w:val="360"/>
        </w:trPr>
        <w:tc>
          <w:tcPr>
            <w:tcW w:w="3328" w:type="dxa"/>
          </w:tcPr>
          <w:p w14:paraId="79695171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69" w:type="dxa"/>
          </w:tcPr>
          <w:p w14:paraId="58664240" w14:textId="63118E5D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6088829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705C70D9" w14:textId="338F7C66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7,290</w:t>
            </w:r>
          </w:p>
        </w:tc>
        <w:tc>
          <w:tcPr>
            <w:tcW w:w="236" w:type="dxa"/>
            <w:vAlign w:val="bottom"/>
          </w:tcPr>
          <w:p w14:paraId="25621A83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F9FD9CC" w14:textId="22A41D23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33,183</w:t>
            </w:r>
          </w:p>
        </w:tc>
        <w:tc>
          <w:tcPr>
            <w:tcW w:w="270" w:type="dxa"/>
            <w:vAlign w:val="bottom"/>
          </w:tcPr>
          <w:p w14:paraId="72734883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4BB1CEE3" w14:textId="0CFE9784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89,242</w:t>
            </w:r>
          </w:p>
        </w:tc>
        <w:tc>
          <w:tcPr>
            <w:tcW w:w="270" w:type="dxa"/>
            <w:vAlign w:val="bottom"/>
          </w:tcPr>
          <w:p w14:paraId="7F5AB9B2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5692DCB2" w14:textId="1E07679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39" w:type="dxa"/>
            <w:vAlign w:val="bottom"/>
          </w:tcPr>
          <w:p w14:paraId="5B297C64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</w:tcPr>
          <w:p w14:paraId="6195FF76" w14:textId="1D1DCE05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270" w:type="dxa"/>
            <w:vAlign w:val="bottom"/>
          </w:tcPr>
          <w:p w14:paraId="52764ABA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1D9AE3" w14:textId="1B755835" w:rsidR="00961C5C" w:rsidRPr="000F5DD3" w:rsidRDefault="00961C5C" w:rsidP="00994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(130,281)</w:t>
            </w:r>
          </w:p>
        </w:tc>
        <w:tc>
          <w:tcPr>
            <w:tcW w:w="270" w:type="dxa"/>
            <w:vAlign w:val="bottom"/>
          </w:tcPr>
          <w:p w14:paraId="4DCBBDB9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1C3A3215" w14:textId="7FC59A2E" w:rsidR="00961C5C" w:rsidRPr="000F5DD3" w:rsidRDefault="00961C5C" w:rsidP="00486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61C5C" w:rsidRPr="000F5DD3" w14:paraId="2715CBCE" w14:textId="77777777" w:rsidTr="00961C5C">
        <w:trPr>
          <w:trHeight w:val="360"/>
        </w:trPr>
        <w:tc>
          <w:tcPr>
            <w:tcW w:w="3328" w:type="dxa"/>
          </w:tcPr>
          <w:p w14:paraId="3C418AD7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9781CDE" w14:textId="5AB8C800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FF8446B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14:paraId="02659990" w14:textId="7DDD9A69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EC0D0E1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619F79F" w14:textId="3979BC5C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(1,292)</w:t>
            </w:r>
          </w:p>
        </w:tc>
        <w:tc>
          <w:tcPr>
            <w:tcW w:w="270" w:type="dxa"/>
            <w:vAlign w:val="bottom"/>
          </w:tcPr>
          <w:p w14:paraId="7D3D5BDC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5FA039A" w14:textId="0E3BE5F9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(19,738)</w:t>
            </w:r>
          </w:p>
        </w:tc>
        <w:tc>
          <w:tcPr>
            <w:tcW w:w="270" w:type="dxa"/>
            <w:vAlign w:val="bottom"/>
          </w:tcPr>
          <w:p w14:paraId="53690E60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00595424" w14:textId="2AF23F0D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(50)</w:t>
            </w:r>
          </w:p>
        </w:tc>
        <w:tc>
          <w:tcPr>
            <w:tcW w:w="239" w:type="dxa"/>
            <w:vAlign w:val="bottom"/>
          </w:tcPr>
          <w:p w14:paraId="7DFDA5B1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06CA757C" w14:textId="2A69950A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(250)</w:t>
            </w:r>
          </w:p>
        </w:tc>
        <w:tc>
          <w:tcPr>
            <w:tcW w:w="270" w:type="dxa"/>
            <w:vAlign w:val="bottom"/>
          </w:tcPr>
          <w:p w14:paraId="2009D36A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005A48" w14:textId="2F8766C4" w:rsidR="00961C5C" w:rsidRPr="000F5DD3" w:rsidRDefault="00961C5C" w:rsidP="00486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C944EA8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309A35FC" w14:textId="787E47A3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(21,330)</w:t>
            </w:r>
          </w:p>
        </w:tc>
      </w:tr>
      <w:tr w:rsidR="00961C5C" w:rsidRPr="000F5DD3" w14:paraId="70D53C6F" w14:textId="77777777" w:rsidTr="00961C5C">
        <w:trPr>
          <w:trHeight w:val="360"/>
        </w:trPr>
        <w:tc>
          <w:tcPr>
            <w:tcW w:w="3328" w:type="dxa"/>
          </w:tcPr>
          <w:p w14:paraId="0A386DB7" w14:textId="12837254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2564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31D5AAB9" w14:textId="7C32071C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03393F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  <w:vAlign w:val="bottom"/>
          </w:tcPr>
          <w:p w14:paraId="2FB80F03" w14:textId="5D46B246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24B9EF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72FDE97A" w14:textId="3765F3CC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F2DD7E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2D27DB1B" w14:textId="086575D4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0D545A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3369EDB8" w14:textId="7959E2F9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1D16A6A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59EC0B52" w14:textId="11A4C658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7B2614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709D37" w14:textId="2041A6B2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54C198C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037D1682" w14:textId="20C0D1E9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61C5C" w:rsidRPr="000F5DD3" w14:paraId="58562320" w14:textId="77777777" w:rsidTr="00961C5C">
        <w:trPr>
          <w:trHeight w:val="360"/>
        </w:trPr>
        <w:tc>
          <w:tcPr>
            <w:tcW w:w="3328" w:type="dxa"/>
          </w:tcPr>
          <w:p w14:paraId="3F7C6BE8" w14:textId="57CA7B1B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69" w:type="dxa"/>
            <w:vAlign w:val="bottom"/>
          </w:tcPr>
          <w:p w14:paraId="2344673E" w14:textId="01A4309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55,319</w:t>
            </w:r>
          </w:p>
        </w:tc>
        <w:tc>
          <w:tcPr>
            <w:tcW w:w="270" w:type="dxa"/>
            <w:vAlign w:val="bottom"/>
          </w:tcPr>
          <w:p w14:paraId="123985B3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43CAE524" w14:textId="12E8C409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10,333</w:t>
            </w:r>
          </w:p>
        </w:tc>
        <w:tc>
          <w:tcPr>
            <w:tcW w:w="236" w:type="dxa"/>
            <w:vAlign w:val="bottom"/>
          </w:tcPr>
          <w:p w14:paraId="59C569FF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05804643" w14:textId="06B54313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504,561</w:t>
            </w:r>
          </w:p>
        </w:tc>
        <w:tc>
          <w:tcPr>
            <w:tcW w:w="270" w:type="dxa"/>
            <w:vAlign w:val="bottom"/>
          </w:tcPr>
          <w:p w14:paraId="25143E06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149C432D" w14:textId="72DAD88C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1,138,277</w:t>
            </w:r>
          </w:p>
        </w:tc>
        <w:tc>
          <w:tcPr>
            <w:tcW w:w="270" w:type="dxa"/>
            <w:vAlign w:val="bottom"/>
          </w:tcPr>
          <w:p w14:paraId="49C9C467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5C807FF4" w14:textId="50B27499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34,320</w:t>
            </w:r>
          </w:p>
        </w:tc>
        <w:tc>
          <w:tcPr>
            <w:tcW w:w="239" w:type="dxa"/>
            <w:vAlign w:val="bottom"/>
          </w:tcPr>
          <w:p w14:paraId="48B999FE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135583C3" w14:textId="692FEBDE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37,036</w:t>
            </w:r>
          </w:p>
        </w:tc>
        <w:tc>
          <w:tcPr>
            <w:tcW w:w="270" w:type="dxa"/>
            <w:vAlign w:val="bottom"/>
          </w:tcPr>
          <w:p w14:paraId="52AC8530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7E68DD" w14:textId="6E789F21" w:rsidR="00961C5C" w:rsidRPr="000F5DD3" w:rsidRDefault="00961C5C" w:rsidP="00687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39,502</w:t>
            </w:r>
          </w:p>
        </w:tc>
        <w:tc>
          <w:tcPr>
            <w:tcW w:w="270" w:type="dxa"/>
            <w:vAlign w:val="bottom"/>
          </w:tcPr>
          <w:p w14:paraId="6F89CBBC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1459E941" w14:textId="247D9C04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1,819,348</w:t>
            </w:r>
          </w:p>
        </w:tc>
      </w:tr>
      <w:tr w:rsidR="00961C5C" w:rsidRPr="000F5DD3" w14:paraId="231C63A7" w14:textId="77777777" w:rsidTr="00961C5C">
        <w:trPr>
          <w:trHeight w:val="360"/>
        </w:trPr>
        <w:tc>
          <w:tcPr>
            <w:tcW w:w="3328" w:type="dxa"/>
          </w:tcPr>
          <w:p w14:paraId="7B8E6B85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69" w:type="dxa"/>
            <w:vAlign w:val="bottom"/>
          </w:tcPr>
          <w:p w14:paraId="21BFD8E9" w14:textId="24660D17" w:rsidR="00961C5C" w:rsidRPr="000F5DD3" w:rsidRDefault="00486DAE" w:rsidP="00486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              -</w:t>
            </w:r>
          </w:p>
        </w:tc>
        <w:tc>
          <w:tcPr>
            <w:tcW w:w="270" w:type="dxa"/>
            <w:vAlign w:val="bottom"/>
          </w:tcPr>
          <w:p w14:paraId="57F12568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5934DA8D" w14:textId="2D703F72" w:rsidR="00961C5C" w:rsidRPr="000F5DD3" w:rsidRDefault="00486DAE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BB12FE8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787CB92" w14:textId="2447EDCB" w:rsidR="00961C5C" w:rsidRPr="000F5DD3" w:rsidRDefault="00486DAE" w:rsidP="00486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           -</w:t>
            </w:r>
          </w:p>
        </w:tc>
        <w:tc>
          <w:tcPr>
            <w:tcW w:w="270" w:type="dxa"/>
            <w:vAlign w:val="bottom"/>
          </w:tcPr>
          <w:p w14:paraId="6F997647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6D5B849E" w14:textId="26024CDB" w:rsidR="00961C5C" w:rsidRPr="000F5DD3" w:rsidRDefault="00296F05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50,0</w:t>
            </w:r>
            <w:r w:rsidR="00546CDE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270" w:type="dxa"/>
            <w:vAlign w:val="bottom"/>
          </w:tcPr>
          <w:p w14:paraId="6AFB80EE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D8E1B14" w14:textId="77AB5907" w:rsidR="00961C5C" w:rsidRPr="000F5DD3" w:rsidRDefault="00112254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5,391</w:t>
            </w:r>
          </w:p>
        </w:tc>
        <w:tc>
          <w:tcPr>
            <w:tcW w:w="239" w:type="dxa"/>
            <w:vAlign w:val="bottom"/>
          </w:tcPr>
          <w:p w14:paraId="5FB1A867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3D9664F7" w14:textId="574D3447" w:rsidR="00961C5C" w:rsidRPr="000F5DD3" w:rsidRDefault="009E431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860</w:t>
            </w:r>
          </w:p>
        </w:tc>
        <w:tc>
          <w:tcPr>
            <w:tcW w:w="270" w:type="dxa"/>
            <w:vAlign w:val="bottom"/>
          </w:tcPr>
          <w:p w14:paraId="4DAC20A3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6CDCF0" w14:textId="77C2AB37" w:rsidR="00961C5C" w:rsidRPr="000F5DD3" w:rsidRDefault="00F17FAF" w:rsidP="00687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111,29</w:t>
            </w:r>
            <w:r w:rsidR="00B9115B" w:rsidRPr="000F5DD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6E64C737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2B3B75A1" w14:textId="46874D59" w:rsidR="00961C5C" w:rsidRPr="000F5DD3" w:rsidRDefault="00D8492E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167,61</w:t>
            </w:r>
            <w:r w:rsidR="00546CD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F6963" w:rsidRPr="000F5DD3" w14:paraId="664AE020" w14:textId="77777777" w:rsidTr="00DD3807">
        <w:trPr>
          <w:trHeight w:val="100"/>
        </w:trPr>
        <w:tc>
          <w:tcPr>
            <w:tcW w:w="3328" w:type="dxa"/>
          </w:tcPr>
          <w:p w14:paraId="1327C00F" w14:textId="77777777" w:rsidR="00DF6963" w:rsidRPr="000F5DD3" w:rsidRDefault="00DF6963" w:rsidP="00DF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69" w:type="dxa"/>
          </w:tcPr>
          <w:p w14:paraId="76FFB060" w14:textId="677BBB79" w:rsidR="00DF6963" w:rsidRPr="000F5DD3" w:rsidRDefault="00DF6963" w:rsidP="00DF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A1E442B" w14:textId="77777777" w:rsidR="00DF6963" w:rsidRPr="000F5DD3" w:rsidRDefault="00DF6963" w:rsidP="00DF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0629F1AD" w14:textId="521F057D" w:rsidR="00DF6963" w:rsidRPr="000F5DD3" w:rsidRDefault="00DF6963" w:rsidP="00DF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           -</w:t>
            </w:r>
          </w:p>
        </w:tc>
        <w:tc>
          <w:tcPr>
            <w:tcW w:w="236" w:type="dxa"/>
            <w:vAlign w:val="bottom"/>
          </w:tcPr>
          <w:p w14:paraId="12293B57" w14:textId="77777777" w:rsidR="00DF6963" w:rsidRPr="000F5DD3" w:rsidRDefault="00DF6963" w:rsidP="00DF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2D622A4" w14:textId="1B70D2DE" w:rsidR="00DF6963" w:rsidRPr="000F5DD3" w:rsidRDefault="00DF6963" w:rsidP="00DF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65,050</w:t>
            </w:r>
          </w:p>
        </w:tc>
        <w:tc>
          <w:tcPr>
            <w:tcW w:w="270" w:type="dxa"/>
            <w:vAlign w:val="bottom"/>
          </w:tcPr>
          <w:p w14:paraId="7BFBC398" w14:textId="77777777" w:rsidR="00DF6963" w:rsidRPr="000F5DD3" w:rsidRDefault="00DF6963" w:rsidP="00DF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048B8C24" w14:textId="63042E95" w:rsidR="00DF6963" w:rsidRPr="000F5DD3" w:rsidRDefault="00DF6963" w:rsidP="00DF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32,870</w:t>
            </w:r>
          </w:p>
        </w:tc>
        <w:tc>
          <w:tcPr>
            <w:tcW w:w="270" w:type="dxa"/>
            <w:vAlign w:val="bottom"/>
          </w:tcPr>
          <w:p w14:paraId="788C0689" w14:textId="77777777" w:rsidR="00DF6963" w:rsidRPr="000F5DD3" w:rsidRDefault="00DF6963" w:rsidP="00DF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2EE39E39" w14:textId="6AA722BE" w:rsidR="00DF6963" w:rsidRPr="000F5DD3" w:rsidRDefault="00DF6963" w:rsidP="00DF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39" w:type="dxa"/>
            <w:vAlign w:val="bottom"/>
          </w:tcPr>
          <w:p w14:paraId="6D39AC46" w14:textId="77777777" w:rsidR="00DF6963" w:rsidRPr="000F5DD3" w:rsidRDefault="00DF6963" w:rsidP="00DF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</w:tcPr>
          <w:p w14:paraId="5892E2C7" w14:textId="2843C15D" w:rsidR="00DF6963" w:rsidRPr="000F5DD3" w:rsidRDefault="00DF6963" w:rsidP="00DF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            - </w:t>
            </w:r>
          </w:p>
        </w:tc>
        <w:tc>
          <w:tcPr>
            <w:tcW w:w="270" w:type="dxa"/>
            <w:vAlign w:val="bottom"/>
          </w:tcPr>
          <w:p w14:paraId="1612D51F" w14:textId="77777777" w:rsidR="00DF6963" w:rsidRPr="000F5DD3" w:rsidRDefault="00DF6963" w:rsidP="00DF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86BE28" w14:textId="71DFCFD3" w:rsidR="00DF6963" w:rsidRPr="000F5DD3" w:rsidRDefault="00DF6963" w:rsidP="00DF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(97,961)</w:t>
            </w:r>
          </w:p>
        </w:tc>
        <w:tc>
          <w:tcPr>
            <w:tcW w:w="270" w:type="dxa"/>
            <w:vAlign w:val="bottom"/>
          </w:tcPr>
          <w:p w14:paraId="2B39F1B4" w14:textId="77777777" w:rsidR="00DF6963" w:rsidRPr="000F5DD3" w:rsidRDefault="00DF6963" w:rsidP="00DF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68FA52E4" w14:textId="6DE5A4D4" w:rsidR="00DF6963" w:rsidRPr="000F5DD3" w:rsidRDefault="00DF6963" w:rsidP="00DF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61C5C" w:rsidRPr="000F5DD3" w14:paraId="0F839770" w14:textId="77777777" w:rsidTr="00961C5C">
        <w:trPr>
          <w:trHeight w:val="360"/>
        </w:trPr>
        <w:tc>
          <w:tcPr>
            <w:tcW w:w="3328" w:type="dxa"/>
          </w:tcPr>
          <w:p w14:paraId="618509A9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69" w:type="dxa"/>
          </w:tcPr>
          <w:p w14:paraId="47D070A9" w14:textId="10D3EE79" w:rsidR="00961C5C" w:rsidRPr="000F5DD3" w:rsidRDefault="00486DAE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27EDC30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77D1DA47" w14:textId="717F8B84" w:rsidR="00961C5C" w:rsidRPr="000F5DD3" w:rsidRDefault="00486DAE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8AFC284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9C60B03" w14:textId="20E35D99" w:rsidR="00961C5C" w:rsidRPr="000F5DD3" w:rsidRDefault="00486DAE" w:rsidP="00486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             -</w:t>
            </w:r>
          </w:p>
        </w:tc>
        <w:tc>
          <w:tcPr>
            <w:tcW w:w="270" w:type="dxa"/>
            <w:vAlign w:val="bottom"/>
          </w:tcPr>
          <w:p w14:paraId="5DA12963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0ABD96C1" w14:textId="5FF3A6ED" w:rsidR="00961C5C" w:rsidRPr="000F5DD3" w:rsidRDefault="00296F05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(9,750)</w:t>
            </w:r>
          </w:p>
        </w:tc>
        <w:tc>
          <w:tcPr>
            <w:tcW w:w="270" w:type="dxa"/>
            <w:vAlign w:val="bottom"/>
          </w:tcPr>
          <w:p w14:paraId="264D3126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7A6339C5" w14:textId="1C908E65" w:rsidR="00961C5C" w:rsidRPr="000F5DD3" w:rsidRDefault="00112254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(176)</w:t>
            </w:r>
          </w:p>
        </w:tc>
        <w:tc>
          <w:tcPr>
            <w:tcW w:w="239" w:type="dxa"/>
            <w:vAlign w:val="bottom"/>
          </w:tcPr>
          <w:p w14:paraId="4BAC38E5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</w:tcPr>
          <w:p w14:paraId="290F8C9F" w14:textId="6BED2E24" w:rsidR="00961C5C" w:rsidRPr="000F5DD3" w:rsidRDefault="009E431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(3,789)</w:t>
            </w:r>
          </w:p>
        </w:tc>
        <w:tc>
          <w:tcPr>
            <w:tcW w:w="270" w:type="dxa"/>
            <w:vAlign w:val="bottom"/>
          </w:tcPr>
          <w:p w14:paraId="54928B06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EC482A" w14:textId="734D9353" w:rsidR="00961C5C" w:rsidRPr="000F5DD3" w:rsidRDefault="00486DAE" w:rsidP="00486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79924B6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59222F76" w14:textId="71184E30" w:rsidR="00961C5C" w:rsidRPr="000F5DD3" w:rsidRDefault="00295AE1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(13,715)</w:t>
            </w:r>
          </w:p>
        </w:tc>
      </w:tr>
      <w:tr w:rsidR="00961C5C" w:rsidRPr="000F5DD3" w14:paraId="5DC1E609" w14:textId="77777777" w:rsidTr="00961C5C">
        <w:trPr>
          <w:trHeight w:val="360"/>
        </w:trPr>
        <w:tc>
          <w:tcPr>
            <w:tcW w:w="3328" w:type="dxa"/>
          </w:tcPr>
          <w:p w14:paraId="465567CC" w14:textId="24E7B542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BDB38" w14:textId="5AEB8A5F" w:rsidR="00961C5C" w:rsidRPr="000F5DD3" w:rsidRDefault="00AF086A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55,319</w:t>
            </w:r>
          </w:p>
        </w:tc>
        <w:tc>
          <w:tcPr>
            <w:tcW w:w="270" w:type="dxa"/>
            <w:vAlign w:val="bottom"/>
          </w:tcPr>
          <w:p w14:paraId="0B95D295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C4C70" w14:textId="43525376" w:rsidR="00961C5C" w:rsidRPr="000F5DD3" w:rsidRDefault="00AF086A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10,333</w:t>
            </w:r>
          </w:p>
        </w:tc>
        <w:tc>
          <w:tcPr>
            <w:tcW w:w="236" w:type="dxa"/>
            <w:vAlign w:val="bottom"/>
          </w:tcPr>
          <w:p w14:paraId="0BCD21E8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A841E" w14:textId="63991811" w:rsidR="00961C5C" w:rsidRPr="000F5DD3" w:rsidRDefault="00E746B0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569,61</w:t>
            </w:r>
            <w:r w:rsidR="00C52DB3"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5DCB4DA3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E3EC7" w14:textId="7C4490A9" w:rsidR="00961C5C" w:rsidRPr="000F5DD3" w:rsidRDefault="00296F05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1,211,46</w:t>
            </w:r>
            <w:r w:rsidR="00546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2F6B4CF5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425BA" w14:textId="5E389456" w:rsidR="00961C5C" w:rsidRPr="000F5DD3" w:rsidRDefault="00112254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39,576</w:t>
            </w:r>
          </w:p>
        </w:tc>
        <w:tc>
          <w:tcPr>
            <w:tcW w:w="239" w:type="dxa"/>
            <w:vAlign w:val="bottom"/>
          </w:tcPr>
          <w:p w14:paraId="7CD8186C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DEEDC" w14:textId="655A6B05" w:rsidR="00961C5C" w:rsidRPr="000F5DD3" w:rsidRDefault="00F17FAF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34,107</w:t>
            </w:r>
          </w:p>
        </w:tc>
        <w:tc>
          <w:tcPr>
            <w:tcW w:w="270" w:type="dxa"/>
            <w:vAlign w:val="bottom"/>
          </w:tcPr>
          <w:p w14:paraId="423118B5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DA6BA" w14:textId="6E97FFED" w:rsidR="00961C5C" w:rsidRPr="000F5DD3" w:rsidRDefault="00F17FAF" w:rsidP="00687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52,83</w:t>
            </w:r>
            <w:r w:rsidR="00B9115B"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054218A6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83B25" w14:textId="0F7A7B43" w:rsidR="00961C5C" w:rsidRPr="000F5DD3" w:rsidRDefault="000211F3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1,973,24</w:t>
            </w:r>
            <w:r w:rsidR="00546C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961C5C" w:rsidRPr="000F5DD3" w14:paraId="1A8EC890" w14:textId="77777777" w:rsidTr="00961C5C">
        <w:trPr>
          <w:trHeight w:hRule="exact" w:val="360"/>
        </w:trPr>
        <w:tc>
          <w:tcPr>
            <w:tcW w:w="3328" w:type="dxa"/>
          </w:tcPr>
          <w:p w14:paraId="516D7363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0901" w:type="dxa"/>
            <w:gridSpan w:val="16"/>
          </w:tcPr>
          <w:p w14:paraId="6EF07A3F" w14:textId="5397971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61C5C" w:rsidRPr="000F5DD3" w14:paraId="41D7BB0B" w14:textId="77777777" w:rsidTr="00961C5C">
        <w:trPr>
          <w:trHeight w:hRule="exact" w:val="360"/>
        </w:trPr>
        <w:tc>
          <w:tcPr>
            <w:tcW w:w="3328" w:type="dxa"/>
          </w:tcPr>
          <w:p w14:paraId="1396818E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1" w:type="dxa"/>
            <w:gridSpan w:val="16"/>
          </w:tcPr>
          <w:p w14:paraId="0FF4EA93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61C5C" w:rsidRPr="000F5DD3" w14:paraId="40CC62D5" w14:textId="77777777" w:rsidTr="00961C5C">
        <w:trPr>
          <w:trHeight w:hRule="exact" w:val="360"/>
        </w:trPr>
        <w:tc>
          <w:tcPr>
            <w:tcW w:w="3328" w:type="dxa"/>
          </w:tcPr>
          <w:p w14:paraId="5AEE9E57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1" w:type="dxa"/>
            <w:gridSpan w:val="16"/>
          </w:tcPr>
          <w:p w14:paraId="0F3D615A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61C5C" w:rsidRPr="000F5DD3" w14:paraId="78D1E5A1" w14:textId="77777777" w:rsidTr="00961C5C">
        <w:trPr>
          <w:trHeight w:hRule="exact" w:val="360"/>
        </w:trPr>
        <w:tc>
          <w:tcPr>
            <w:tcW w:w="3328" w:type="dxa"/>
          </w:tcPr>
          <w:p w14:paraId="63E1F9CC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1" w:type="dxa"/>
            <w:gridSpan w:val="16"/>
          </w:tcPr>
          <w:p w14:paraId="6F39006A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61C5C" w:rsidRPr="000F5DD3" w14:paraId="430CE5BA" w14:textId="77777777" w:rsidTr="00961C5C">
        <w:trPr>
          <w:trHeight w:hRule="exact" w:val="360"/>
        </w:trPr>
        <w:tc>
          <w:tcPr>
            <w:tcW w:w="3328" w:type="dxa"/>
          </w:tcPr>
          <w:p w14:paraId="572ED4D2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1" w:type="dxa"/>
            <w:gridSpan w:val="16"/>
          </w:tcPr>
          <w:p w14:paraId="3AA76650" w14:textId="27634CE6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1C5C" w:rsidRPr="000F5DD3" w14:paraId="6F507370" w14:textId="77777777" w:rsidTr="00961C5C">
        <w:trPr>
          <w:trHeight w:hRule="exact" w:val="360"/>
        </w:trPr>
        <w:tc>
          <w:tcPr>
            <w:tcW w:w="3328" w:type="dxa"/>
          </w:tcPr>
          <w:p w14:paraId="72B0F195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930E6F4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418E201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39A2FF27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3D235D40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0BD312D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514456B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5B7EAF2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BD0DEB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ECBDF90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9" w:type="dxa"/>
          </w:tcPr>
          <w:p w14:paraId="7E4C866D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8CE121C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499A897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E5A2B0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159F2144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4CBF3B0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1C5C" w:rsidRPr="000F5DD3" w14:paraId="71F33808" w14:textId="77777777" w:rsidTr="00961C5C">
        <w:trPr>
          <w:trHeight w:hRule="exact" w:val="360"/>
        </w:trPr>
        <w:tc>
          <w:tcPr>
            <w:tcW w:w="3328" w:type="dxa"/>
          </w:tcPr>
          <w:p w14:paraId="7C697AFB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59FF394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507379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6D6AA26D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2EE615A7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BD96A6E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ED4D1BA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57ECF9E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EFD4C4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7C21A20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9" w:type="dxa"/>
          </w:tcPr>
          <w:p w14:paraId="2C711CEF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0A6FD877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FD00652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8F87B9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70" w:type="dxa"/>
          </w:tcPr>
          <w:p w14:paraId="1F56C1DD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E580636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1C5C" w:rsidRPr="000F5DD3" w14:paraId="0E0DED87" w14:textId="77777777" w:rsidTr="00961C5C">
        <w:trPr>
          <w:trHeight w:hRule="exact" w:val="360"/>
        </w:trPr>
        <w:tc>
          <w:tcPr>
            <w:tcW w:w="3328" w:type="dxa"/>
          </w:tcPr>
          <w:p w14:paraId="1AB972C2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7744D06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3BBC323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7539D507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46AE5A0A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9C10C13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6DF8F197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2593302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33067EA9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1B35F64F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9" w:type="dxa"/>
          </w:tcPr>
          <w:p w14:paraId="0037082C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A4140CC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5FB086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03C173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4921182B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5A8F6BA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1C5C" w:rsidRPr="000F5DD3" w14:paraId="28E832E6" w14:textId="77777777" w:rsidTr="00961C5C">
        <w:trPr>
          <w:trHeight w:hRule="exact" w:val="360"/>
        </w:trPr>
        <w:tc>
          <w:tcPr>
            <w:tcW w:w="3328" w:type="dxa"/>
          </w:tcPr>
          <w:p w14:paraId="475E111C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EC33A6E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2A5974E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45AA633A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34AD8462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FBC750C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BE33834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6F023FE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55A19FEA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480A947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9" w:type="dxa"/>
          </w:tcPr>
          <w:p w14:paraId="46EAD765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3A5605EC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112E0C79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A13A5A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7A48519A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36F8904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61C5C" w:rsidRPr="000F5DD3" w14:paraId="0B0B5E8B" w14:textId="77777777" w:rsidTr="00961C5C">
        <w:trPr>
          <w:trHeight w:hRule="exact" w:val="360"/>
        </w:trPr>
        <w:tc>
          <w:tcPr>
            <w:tcW w:w="3328" w:type="dxa"/>
          </w:tcPr>
          <w:p w14:paraId="6EF5703A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01" w:type="dxa"/>
            <w:gridSpan w:val="16"/>
          </w:tcPr>
          <w:p w14:paraId="58DF56A2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61C5C" w:rsidRPr="000F5DD3" w14:paraId="19035F75" w14:textId="77777777" w:rsidTr="00961C5C">
        <w:trPr>
          <w:trHeight w:hRule="exact" w:val="360"/>
        </w:trPr>
        <w:tc>
          <w:tcPr>
            <w:tcW w:w="3328" w:type="dxa"/>
          </w:tcPr>
          <w:p w14:paraId="4E36BE3B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69" w:type="dxa"/>
          </w:tcPr>
          <w:p w14:paraId="252CBF11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AABCA7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71142576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CEE150E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4AA9739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783714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21E5DE26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881028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20E0726D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5D92734C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</w:tcPr>
          <w:p w14:paraId="565E112F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C62B76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7E4394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F36C64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6D921A2F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167FD" w:rsidRPr="000F5DD3" w14:paraId="1F8EBA78" w14:textId="77777777" w:rsidTr="00961C5C">
        <w:trPr>
          <w:trHeight w:hRule="exact" w:val="360"/>
        </w:trPr>
        <w:tc>
          <w:tcPr>
            <w:tcW w:w="3328" w:type="dxa"/>
          </w:tcPr>
          <w:p w14:paraId="3171D203" w14:textId="759D9EC3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0F5DD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69" w:type="dxa"/>
          </w:tcPr>
          <w:p w14:paraId="76929401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44DF2D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1D32A215" w14:textId="3847D381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3,043</w:t>
            </w:r>
          </w:p>
        </w:tc>
        <w:tc>
          <w:tcPr>
            <w:tcW w:w="236" w:type="dxa"/>
          </w:tcPr>
          <w:p w14:paraId="3A80C649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943C35F" w14:textId="622E3CAC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298,087</w:t>
            </w:r>
          </w:p>
        </w:tc>
        <w:tc>
          <w:tcPr>
            <w:tcW w:w="270" w:type="dxa"/>
          </w:tcPr>
          <w:p w14:paraId="37AB0015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62F071D" w14:textId="31A8503F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798,744</w:t>
            </w:r>
          </w:p>
        </w:tc>
        <w:tc>
          <w:tcPr>
            <w:tcW w:w="270" w:type="dxa"/>
          </w:tcPr>
          <w:p w14:paraId="4530A313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75ECEAF0" w14:textId="2FC81683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24,948</w:t>
            </w:r>
          </w:p>
        </w:tc>
        <w:tc>
          <w:tcPr>
            <w:tcW w:w="239" w:type="dxa"/>
          </w:tcPr>
          <w:p w14:paraId="1CFDEDA1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491F774" w14:textId="6E7AA305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31,798</w:t>
            </w:r>
          </w:p>
        </w:tc>
        <w:tc>
          <w:tcPr>
            <w:tcW w:w="270" w:type="dxa"/>
          </w:tcPr>
          <w:p w14:paraId="7ECEFF4B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24DE80" w14:textId="7FB4C338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78B0E3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426CCE1" w14:textId="3C223ADD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1,156,620</w:t>
            </w:r>
          </w:p>
        </w:tc>
      </w:tr>
      <w:tr w:rsidR="00A167FD" w:rsidRPr="000F5DD3" w14:paraId="7AF784F0" w14:textId="77777777" w:rsidTr="00961C5C">
        <w:trPr>
          <w:trHeight w:hRule="exact" w:val="360"/>
        </w:trPr>
        <w:tc>
          <w:tcPr>
            <w:tcW w:w="3328" w:type="dxa"/>
          </w:tcPr>
          <w:p w14:paraId="41944232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</w:tcPr>
          <w:p w14:paraId="6FBC3F45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D4225E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1C3743FF" w14:textId="5B369A4A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0F384AEE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7D9F5643" w14:textId="559E12C6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16,401</w:t>
            </w:r>
          </w:p>
        </w:tc>
        <w:tc>
          <w:tcPr>
            <w:tcW w:w="270" w:type="dxa"/>
          </w:tcPr>
          <w:p w14:paraId="64BD4551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4C1933BB" w14:textId="23760D9A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66,975</w:t>
            </w:r>
          </w:p>
        </w:tc>
        <w:tc>
          <w:tcPr>
            <w:tcW w:w="270" w:type="dxa"/>
          </w:tcPr>
          <w:p w14:paraId="7DE257B5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6F4BC598" w14:textId="7D6D4D2C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2,318</w:t>
            </w:r>
          </w:p>
        </w:tc>
        <w:tc>
          <w:tcPr>
            <w:tcW w:w="239" w:type="dxa"/>
          </w:tcPr>
          <w:p w14:paraId="48E84863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</w:tcPr>
          <w:p w14:paraId="122DD4A9" w14:textId="798985D1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270" w:type="dxa"/>
          </w:tcPr>
          <w:p w14:paraId="034410F2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4AB435" w14:textId="15CF661F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F03A1B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0D355719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86,667</w:t>
            </w:r>
          </w:p>
          <w:p w14:paraId="03F22163" w14:textId="0838FC5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67FD" w:rsidRPr="000F5DD3" w14:paraId="7F9B4934" w14:textId="77777777" w:rsidTr="00646EAA">
        <w:trPr>
          <w:trHeight w:hRule="exact" w:val="360"/>
        </w:trPr>
        <w:tc>
          <w:tcPr>
            <w:tcW w:w="3328" w:type="dxa"/>
          </w:tcPr>
          <w:p w14:paraId="04B3F150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63D42F0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3D9F7D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14:paraId="121C885B" w14:textId="3BA7B026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A7CDF8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F9584CD" w14:textId="258D5592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(1,199)</w:t>
            </w:r>
          </w:p>
        </w:tc>
        <w:tc>
          <w:tcPr>
            <w:tcW w:w="270" w:type="dxa"/>
            <w:vAlign w:val="bottom"/>
          </w:tcPr>
          <w:p w14:paraId="461480EB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1BA2860C" w14:textId="5BF8C5BB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(19,623)</w:t>
            </w:r>
          </w:p>
        </w:tc>
        <w:tc>
          <w:tcPr>
            <w:tcW w:w="270" w:type="dxa"/>
          </w:tcPr>
          <w:p w14:paraId="44FD498F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43FBCC90" w14:textId="652ECA1C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(50)</w:t>
            </w:r>
          </w:p>
        </w:tc>
        <w:tc>
          <w:tcPr>
            <w:tcW w:w="239" w:type="dxa"/>
          </w:tcPr>
          <w:p w14:paraId="2DE39372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0E9C3BCF" w14:textId="2B6974D0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(250)</w:t>
            </w:r>
          </w:p>
        </w:tc>
        <w:tc>
          <w:tcPr>
            <w:tcW w:w="270" w:type="dxa"/>
          </w:tcPr>
          <w:p w14:paraId="1AAF1AF1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A93F81" w14:textId="3DD51A89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F61B4B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181E782" w14:textId="08B9C8EB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(21,122)</w:t>
            </w:r>
          </w:p>
        </w:tc>
      </w:tr>
      <w:tr w:rsidR="00A167FD" w:rsidRPr="000F5DD3" w14:paraId="2BF97A32" w14:textId="77777777" w:rsidTr="00961C5C">
        <w:trPr>
          <w:trHeight w:hRule="exact" w:val="360"/>
        </w:trPr>
        <w:tc>
          <w:tcPr>
            <w:tcW w:w="3328" w:type="dxa"/>
          </w:tcPr>
          <w:p w14:paraId="03544E13" w14:textId="5536E6D8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2564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443DDE2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3FCAC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14:paraId="10212D9A" w14:textId="73D10EFF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3DF1BA0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133A930" w14:textId="7A3F9200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EE44AB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10CD30BD" w14:textId="22C853B2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D36EB8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C4B5B32" w14:textId="68D3DCBE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41F6322E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1CEFDE36" w14:textId="57656B5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92C8CBE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2027AA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9EB25F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442DCC0A" w14:textId="01DB8255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167FD" w:rsidRPr="000F5DD3" w14:paraId="45E8B58F" w14:textId="77777777" w:rsidTr="00961C5C">
        <w:trPr>
          <w:trHeight w:hRule="exact" w:val="360"/>
        </w:trPr>
        <w:tc>
          <w:tcPr>
            <w:tcW w:w="3328" w:type="dxa"/>
          </w:tcPr>
          <w:p w14:paraId="1CD18C7C" w14:textId="3CB59FBD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1 มกราคม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69" w:type="dxa"/>
          </w:tcPr>
          <w:p w14:paraId="2E072CFE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55CBBC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4A75E5BB" w14:textId="603678BA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3,051</w:t>
            </w:r>
          </w:p>
        </w:tc>
        <w:tc>
          <w:tcPr>
            <w:tcW w:w="236" w:type="dxa"/>
          </w:tcPr>
          <w:p w14:paraId="27FB0922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649A1ACA" w14:textId="24C26B7D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313,289</w:t>
            </w:r>
          </w:p>
        </w:tc>
        <w:tc>
          <w:tcPr>
            <w:tcW w:w="270" w:type="dxa"/>
          </w:tcPr>
          <w:p w14:paraId="0702B57E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0DF94ACA" w14:textId="51A24DCF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846,096</w:t>
            </w:r>
          </w:p>
        </w:tc>
        <w:tc>
          <w:tcPr>
            <w:tcW w:w="270" w:type="dxa"/>
          </w:tcPr>
          <w:p w14:paraId="2FB6DAB6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14F13BDB" w14:textId="5A8FEF44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27,216</w:t>
            </w:r>
          </w:p>
        </w:tc>
        <w:tc>
          <w:tcPr>
            <w:tcW w:w="239" w:type="dxa"/>
          </w:tcPr>
          <w:p w14:paraId="0591FBD5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</w:tcPr>
          <w:p w14:paraId="4C76C17E" w14:textId="5EDAE136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32,513</w:t>
            </w:r>
          </w:p>
        </w:tc>
        <w:tc>
          <w:tcPr>
            <w:tcW w:w="270" w:type="dxa"/>
          </w:tcPr>
          <w:p w14:paraId="02E9D193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199CDD" w14:textId="43513C78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A3A76C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455AC29C" w14:textId="484F9B35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1,222,165</w:t>
            </w:r>
          </w:p>
        </w:tc>
      </w:tr>
      <w:tr w:rsidR="00A167FD" w:rsidRPr="000F5DD3" w14:paraId="1F2FE1B7" w14:textId="77777777" w:rsidTr="00961C5C">
        <w:trPr>
          <w:trHeight w:hRule="exact" w:val="360"/>
        </w:trPr>
        <w:tc>
          <w:tcPr>
            <w:tcW w:w="3328" w:type="dxa"/>
          </w:tcPr>
          <w:p w14:paraId="0B8A1574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</w:tcPr>
          <w:p w14:paraId="4B65C933" w14:textId="44EFEED8" w:rsidR="00A167FD" w:rsidRPr="000F5DD3" w:rsidRDefault="00DE7D7C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E47D00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4A9C29D0" w14:textId="6D8DD43F" w:rsidR="00A167FD" w:rsidRPr="000F5DD3" w:rsidRDefault="00165ECA" w:rsidP="00093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1,458</w:t>
            </w:r>
          </w:p>
        </w:tc>
        <w:tc>
          <w:tcPr>
            <w:tcW w:w="236" w:type="dxa"/>
          </w:tcPr>
          <w:p w14:paraId="63FCEEF8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79689B33" w14:textId="31A8278A" w:rsidR="00A167FD" w:rsidRPr="000F5DD3" w:rsidRDefault="00165ECA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17,879</w:t>
            </w:r>
          </w:p>
        </w:tc>
        <w:tc>
          <w:tcPr>
            <w:tcW w:w="270" w:type="dxa"/>
          </w:tcPr>
          <w:p w14:paraId="3D16DE13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31526422" w14:textId="32E3EE21" w:rsidR="00A167FD" w:rsidRPr="000F5DD3" w:rsidRDefault="00165ECA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79,662</w:t>
            </w:r>
          </w:p>
        </w:tc>
        <w:tc>
          <w:tcPr>
            <w:tcW w:w="270" w:type="dxa"/>
          </w:tcPr>
          <w:p w14:paraId="40D82F0A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40915F6F" w14:textId="75A877CE" w:rsidR="00A167FD" w:rsidRPr="000F5DD3" w:rsidRDefault="00165ECA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3,023</w:t>
            </w:r>
          </w:p>
        </w:tc>
        <w:tc>
          <w:tcPr>
            <w:tcW w:w="239" w:type="dxa"/>
          </w:tcPr>
          <w:p w14:paraId="24070622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</w:tcPr>
          <w:p w14:paraId="3C8313E7" w14:textId="009457D3" w:rsidR="00A167FD" w:rsidRPr="000F5DD3" w:rsidRDefault="00DB0863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1,38</w:t>
            </w:r>
            <w:r w:rsidR="00092F8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B9F5EB0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002A46" w14:textId="480AB9B8" w:rsidR="00A167FD" w:rsidRPr="000F5DD3" w:rsidRDefault="00DE7D7C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62C34E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40EB5530" w14:textId="394AA077" w:rsidR="00A167FD" w:rsidRPr="000F5DD3" w:rsidRDefault="00DB0863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103,41</w:t>
            </w:r>
            <w:r w:rsidR="00092F8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A167FD" w:rsidRPr="000F5DD3" w14:paraId="5D72FB51" w14:textId="77777777" w:rsidTr="00961C5C">
        <w:trPr>
          <w:trHeight w:hRule="exact" w:val="360"/>
        </w:trPr>
        <w:tc>
          <w:tcPr>
            <w:tcW w:w="3328" w:type="dxa"/>
          </w:tcPr>
          <w:p w14:paraId="0AF2E3B4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69" w:type="dxa"/>
          </w:tcPr>
          <w:p w14:paraId="2316290A" w14:textId="43AAA22B" w:rsidR="00A167FD" w:rsidRPr="000F5DD3" w:rsidRDefault="00DE7D7C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312466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0C4E26A3" w14:textId="041C3353" w:rsidR="00A167FD" w:rsidRPr="000F5DD3" w:rsidRDefault="00DE7D7C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2CFCEE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31EFF567" w14:textId="49829A4B" w:rsidR="00A167FD" w:rsidRPr="000F5DD3" w:rsidRDefault="00DE7D7C" w:rsidP="00DE7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DA63A12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4D0EB395" w14:textId="39154ADD" w:rsidR="00A167FD" w:rsidRPr="000F5DD3" w:rsidRDefault="00802696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(9,750)</w:t>
            </w:r>
          </w:p>
        </w:tc>
        <w:tc>
          <w:tcPr>
            <w:tcW w:w="270" w:type="dxa"/>
          </w:tcPr>
          <w:p w14:paraId="480C3C50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18729318" w14:textId="0909EE38" w:rsidR="00A167FD" w:rsidRPr="000F5DD3" w:rsidRDefault="00802696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(176)</w:t>
            </w:r>
          </w:p>
        </w:tc>
        <w:tc>
          <w:tcPr>
            <w:tcW w:w="239" w:type="dxa"/>
          </w:tcPr>
          <w:p w14:paraId="7E81C4E0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</w:tcPr>
          <w:p w14:paraId="536AB850" w14:textId="10C9FCC1" w:rsidR="00A167FD" w:rsidRPr="000F5DD3" w:rsidRDefault="00802696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(3,789)</w:t>
            </w:r>
          </w:p>
        </w:tc>
        <w:tc>
          <w:tcPr>
            <w:tcW w:w="270" w:type="dxa"/>
          </w:tcPr>
          <w:p w14:paraId="402DC77A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4A7B2C" w14:textId="52D8B1DC" w:rsidR="00A167FD" w:rsidRPr="000F5DD3" w:rsidRDefault="00DE7D7C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641762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7DE1E09E" w14:textId="3519211C" w:rsidR="00A167FD" w:rsidRPr="000F5DD3" w:rsidRDefault="00802696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(13,715)</w:t>
            </w:r>
          </w:p>
        </w:tc>
      </w:tr>
      <w:tr w:rsidR="00A167FD" w:rsidRPr="000F5DD3" w14:paraId="2636095C" w14:textId="77777777" w:rsidTr="00961C5C">
        <w:trPr>
          <w:trHeight w:hRule="exact" w:val="360"/>
        </w:trPr>
        <w:tc>
          <w:tcPr>
            <w:tcW w:w="3328" w:type="dxa"/>
          </w:tcPr>
          <w:p w14:paraId="1F203E40" w14:textId="78B0A6A0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3300DF56" w14:textId="48E9B99D" w:rsidR="00A167FD" w:rsidRPr="000F5DD3" w:rsidRDefault="00DE7D7C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84C806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FA6997" w14:textId="30CD463E" w:rsidR="00A167FD" w:rsidRPr="000F5DD3" w:rsidRDefault="00802696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4,509</w:t>
            </w:r>
          </w:p>
        </w:tc>
        <w:tc>
          <w:tcPr>
            <w:tcW w:w="236" w:type="dxa"/>
          </w:tcPr>
          <w:p w14:paraId="3CB1B6C6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08BD9982" w14:textId="5EAFBED7" w:rsidR="00A167FD" w:rsidRPr="000F5DD3" w:rsidRDefault="00802696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331,168</w:t>
            </w:r>
          </w:p>
        </w:tc>
        <w:tc>
          <w:tcPr>
            <w:tcW w:w="270" w:type="dxa"/>
          </w:tcPr>
          <w:p w14:paraId="6CB6BFF4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39EEE888" w14:textId="7615FE3E" w:rsidR="00A167FD" w:rsidRPr="000F5DD3" w:rsidRDefault="00802696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916,008</w:t>
            </w:r>
          </w:p>
        </w:tc>
        <w:tc>
          <w:tcPr>
            <w:tcW w:w="270" w:type="dxa"/>
          </w:tcPr>
          <w:p w14:paraId="1D5B6AAC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571803FA" w14:textId="1AEF90BE" w:rsidR="00A167FD" w:rsidRPr="000F5DD3" w:rsidRDefault="00F24307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30,063</w:t>
            </w:r>
          </w:p>
        </w:tc>
        <w:tc>
          <w:tcPr>
            <w:tcW w:w="239" w:type="dxa"/>
          </w:tcPr>
          <w:p w14:paraId="4F5D7033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4EA64153" w14:textId="70DF9317" w:rsidR="00A167FD" w:rsidRPr="000F5DD3" w:rsidRDefault="00E42492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30,11</w:t>
            </w:r>
            <w:r w:rsidR="00092F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B24DD19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430104" w14:textId="63F77404" w:rsidR="00A167FD" w:rsidRPr="000F5DD3" w:rsidRDefault="00DE7D7C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8AD6BD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0A5CD3CD" w14:textId="7379FEA7" w:rsidR="00A167FD" w:rsidRPr="000F5DD3" w:rsidRDefault="00477106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1,311,86</w:t>
            </w:r>
            <w:r w:rsidR="00092F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  <w:tr w:rsidR="00A167FD" w:rsidRPr="000F5DD3" w14:paraId="30F4D842" w14:textId="77777777" w:rsidTr="00961C5C">
        <w:trPr>
          <w:trHeight w:hRule="exact" w:val="360"/>
        </w:trPr>
        <w:tc>
          <w:tcPr>
            <w:tcW w:w="3328" w:type="dxa"/>
          </w:tcPr>
          <w:p w14:paraId="0211D682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8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15EE2AB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2A5865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14:paraId="638DF3D9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7D0BEBC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E320DDB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4A8969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03866EEB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759E4D1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2EAC0FA7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19E13876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703FC295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18C56A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5A53F1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53159F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8716321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167FD" w:rsidRPr="000F5DD3" w14:paraId="08BCBDA2" w14:textId="77777777" w:rsidTr="00961C5C">
        <w:trPr>
          <w:trHeight w:hRule="exact" w:val="360"/>
        </w:trPr>
        <w:tc>
          <w:tcPr>
            <w:tcW w:w="3328" w:type="dxa"/>
          </w:tcPr>
          <w:p w14:paraId="65D2376B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69" w:type="dxa"/>
          </w:tcPr>
          <w:p w14:paraId="4CA4E6ED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3BF0E1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2F94DF53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484917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592904AB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A50424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769CA1C1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F670A8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164CCD80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B7473B4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</w:tcPr>
          <w:p w14:paraId="5D878FD0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A50D15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F3B566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82CA92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5EA20593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 w:hanging="3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1A55" w:rsidRPr="000F5DD3" w14:paraId="51736C26" w14:textId="77777777" w:rsidTr="00961C5C">
        <w:trPr>
          <w:trHeight w:hRule="exact" w:val="360"/>
        </w:trPr>
        <w:tc>
          <w:tcPr>
            <w:tcW w:w="3328" w:type="dxa"/>
          </w:tcPr>
          <w:p w14:paraId="7476E023" w14:textId="12624B8B" w:rsidR="003B1A55" w:rsidRPr="000F5DD3" w:rsidRDefault="003B1A55" w:rsidP="003B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0F818A2A" w14:textId="73C839E9" w:rsidR="003B1A55" w:rsidRPr="000F5DD3" w:rsidRDefault="003B1A55" w:rsidP="003B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55,319</w:t>
            </w:r>
          </w:p>
        </w:tc>
        <w:tc>
          <w:tcPr>
            <w:tcW w:w="270" w:type="dxa"/>
          </w:tcPr>
          <w:p w14:paraId="779E3303" w14:textId="77777777" w:rsidR="003B1A55" w:rsidRPr="000F5DD3" w:rsidRDefault="003B1A55" w:rsidP="003B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bottom w:val="double" w:sz="4" w:space="0" w:color="auto"/>
            </w:tcBorders>
          </w:tcPr>
          <w:p w14:paraId="0B17FE6B" w14:textId="636292F5" w:rsidR="003B1A55" w:rsidRPr="000F5DD3" w:rsidRDefault="003B1A55" w:rsidP="003B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7,282</w:t>
            </w:r>
          </w:p>
        </w:tc>
        <w:tc>
          <w:tcPr>
            <w:tcW w:w="236" w:type="dxa"/>
          </w:tcPr>
          <w:p w14:paraId="3287F9F5" w14:textId="77777777" w:rsidR="003B1A55" w:rsidRPr="000F5DD3" w:rsidRDefault="003B1A55" w:rsidP="003B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258CF07E" w14:textId="57ACAFD2" w:rsidR="003B1A55" w:rsidRPr="000F5DD3" w:rsidRDefault="003B1A55" w:rsidP="003B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191,272</w:t>
            </w:r>
          </w:p>
        </w:tc>
        <w:tc>
          <w:tcPr>
            <w:tcW w:w="270" w:type="dxa"/>
          </w:tcPr>
          <w:p w14:paraId="2AF2C600" w14:textId="77777777" w:rsidR="003B1A55" w:rsidRPr="000F5DD3" w:rsidRDefault="003B1A55" w:rsidP="003B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3EA2B8A1" w14:textId="16E1FDEF" w:rsidR="003B1A55" w:rsidRPr="000F5DD3" w:rsidRDefault="003B1A55" w:rsidP="003B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292,181</w:t>
            </w:r>
          </w:p>
        </w:tc>
        <w:tc>
          <w:tcPr>
            <w:tcW w:w="270" w:type="dxa"/>
          </w:tcPr>
          <w:p w14:paraId="0391CF09" w14:textId="77777777" w:rsidR="003B1A55" w:rsidRPr="000F5DD3" w:rsidRDefault="003B1A55" w:rsidP="003B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0BC037E2" w14:textId="76D769DA" w:rsidR="003B1A55" w:rsidRPr="000F5DD3" w:rsidRDefault="003B1A55" w:rsidP="003B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7,104</w:t>
            </w:r>
          </w:p>
        </w:tc>
        <w:tc>
          <w:tcPr>
            <w:tcW w:w="239" w:type="dxa"/>
          </w:tcPr>
          <w:p w14:paraId="682C81A3" w14:textId="77777777" w:rsidR="003B1A55" w:rsidRPr="000F5DD3" w:rsidRDefault="003B1A55" w:rsidP="003B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0E762E53" w14:textId="4104BA98" w:rsidR="003B1A55" w:rsidRPr="000F5DD3" w:rsidRDefault="003B1A55" w:rsidP="003B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4,523</w:t>
            </w:r>
          </w:p>
        </w:tc>
        <w:tc>
          <w:tcPr>
            <w:tcW w:w="270" w:type="dxa"/>
          </w:tcPr>
          <w:p w14:paraId="66DBCD0A" w14:textId="77777777" w:rsidR="003B1A55" w:rsidRPr="000F5DD3" w:rsidRDefault="003B1A55" w:rsidP="003B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955DCE4" w14:textId="6D77305C" w:rsidR="003B1A55" w:rsidRPr="000F5DD3" w:rsidRDefault="003B1A55" w:rsidP="003B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90" w:right="-43" w:firstLine="1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39,502</w:t>
            </w:r>
          </w:p>
        </w:tc>
        <w:tc>
          <w:tcPr>
            <w:tcW w:w="270" w:type="dxa"/>
          </w:tcPr>
          <w:p w14:paraId="0E07CBA8" w14:textId="77777777" w:rsidR="003B1A55" w:rsidRPr="000F5DD3" w:rsidRDefault="003B1A55" w:rsidP="003B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5C1CA1AE" w14:textId="10871CC8" w:rsidR="003B1A55" w:rsidRPr="000F5DD3" w:rsidRDefault="003B1A55" w:rsidP="003B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597,183</w:t>
            </w:r>
          </w:p>
        </w:tc>
      </w:tr>
      <w:tr w:rsidR="00A167FD" w:rsidRPr="000F5DD3" w14:paraId="2C59A605" w14:textId="77777777" w:rsidTr="00B41EB8">
        <w:trPr>
          <w:trHeight w:hRule="exact" w:val="360"/>
        </w:trPr>
        <w:tc>
          <w:tcPr>
            <w:tcW w:w="3328" w:type="dxa"/>
          </w:tcPr>
          <w:p w14:paraId="5408C2C6" w14:textId="7B43EF56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6F24FF04" w14:textId="066EB8A2" w:rsidR="00A167FD" w:rsidRPr="000F5DD3" w:rsidRDefault="007979AA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55,319</w:t>
            </w:r>
          </w:p>
        </w:tc>
        <w:tc>
          <w:tcPr>
            <w:tcW w:w="270" w:type="dxa"/>
          </w:tcPr>
          <w:p w14:paraId="79583B87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bottom w:val="double" w:sz="4" w:space="0" w:color="auto"/>
            </w:tcBorders>
          </w:tcPr>
          <w:p w14:paraId="48F0ACA5" w14:textId="657C21BF" w:rsidR="00A167FD" w:rsidRPr="000F5DD3" w:rsidRDefault="00C4486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5,824</w:t>
            </w:r>
          </w:p>
        </w:tc>
        <w:tc>
          <w:tcPr>
            <w:tcW w:w="236" w:type="dxa"/>
          </w:tcPr>
          <w:p w14:paraId="541C007F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514BD7B6" w14:textId="119DBECD" w:rsidR="00A167FD" w:rsidRPr="000F5DD3" w:rsidRDefault="00B66CF8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238,44</w:t>
            </w:r>
            <w:r w:rsidR="00031BEE"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59F3735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2815E125" w14:textId="4F0D6362" w:rsidR="00A167FD" w:rsidRPr="000F5DD3" w:rsidRDefault="00B66CF8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295,45</w:t>
            </w:r>
            <w:r w:rsidR="003C3E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A6B09B4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27602040" w14:textId="1806FE77" w:rsidR="00A167FD" w:rsidRPr="000F5DD3" w:rsidRDefault="00B66CF8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9,513</w:t>
            </w:r>
          </w:p>
        </w:tc>
        <w:tc>
          <w:tcPr>
            <w:tcW w:w="239" w:type="dxa"/>
          </w:tcPr>
          <w:p w14:paraId="2DC1F345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049E6481" w14:textId="591FD6F7" w:rsidR="00A167FD" w:rsidRPr="000F5DD3" w:rsidRDefault="00B66CF8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3,99</w:t>
            </w:r>
            <w:r w:rsidR="003C3E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B825273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1A1D859" w14:textId="056025D9" w:rsidR="00A167FD" w:rsidRPr="000F5DD3" w:rsidRDefault="00AD3AA8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52,83</w:t>
            </w:r>
            <w:r w:rsidR="00031BEE"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8F5AE9E" w14:textId="77777777" w:rsidR="00A167FD" w:rsidRPr="000F5DD3" w:rsidRDefault="00A167FD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2438A689" w14:textId="122DCFA8" w:rsidR="00A167FD" w:rsidRPr="000F5DD3" w:rsidRDefault="002D71C8" w:rsidP="00A1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661,385</w:t>
            </w:r>
          </w:p>
        </w:tc>
      </w:tr>
    </w:tbl>
    <w:p w14:paraId="0642D5E7" w14:textId="77777777" w:rsidR="008F5124" w:rsidRPr="000F5DD3" w:rsidRDefault="008F5124" w:rsidP="000E69F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both"/>
        <w:rPr>
          <w:rFonts w:asciiTheme="majorBidi" w:hAnsiTheme="majorBidi" w:cstheme="majorBidi"/>
          <w:sz w:val="28"/>
          <w:szCs w:val="28"/>
        </w:rPr>
      </w:pPr>
    </w:p>
    <w:p w14:paraId="2C8B6FB2" w14:textId="77777777" w:rsidR="005D2B3B" w:rsidRPr="000F5DD3" w:rsidRDefault="005D2B3B" w:rsidP="00B30C4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5D2B3B" w:rsidRPr="000F5DD3" w:rsidSect="00B125C3">
          <w:footerReference w:type="default" r:id="rId22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52AEFE67" w14:textId="77777777" w:rsidR="001140B2" w:rsidRPr="000F5DD3" w:rsidRDefault="001140B2" w:rsidP="00302D0D">
      <w:pPr>
        <w:tabs>
          <w:tab w:val="clear" w:pos="454"/>
          <w:tab w:val="left" w:pos="990"/>
        </w:tabs>
        <w:ind w:left="540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การค้ำประกัน</w:t>
      </w:r>
    </w:p>
    <w:p w14:paraId="1E6286DE" w14:textId="77777777" w:rsidR="001140B2" w:rsidRPr="000F5DD3" w:rsidRDefault="001140B2" w:rsidP="00302D0D">
      <w:pPr>
        <w:tabs>
          <w:tab w:val="clear" w:pos="454"/>
          <w:tab w:val="left" w:pos="990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44DCB722" w14:textId="6043999A" w:rsidR="001140B2" w:rsidRPr="000F5DD3" w:rsidRDefault="001140B2" w:rsidP="00302D0D">
      <w:pPr>
        <w:tabs>
          <w:tab w:val="clear" w:pos="454"/>
          <w:tab w:val="left" w:pos="990"/>
        </w:tabs>
        <w:ind w:left="540" w:right="-72"/>
        <w:jc w:val="thaiDistribute"/>
        <w:rPr>
          <w:rFonts w:asciiTheme="majorBidi" w:hAnsiTheme="majorBidi" w:cstheme="majorBidi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0F5DD3">
        <w:rPr>
          <w:rFonts w:asciiTheme="majorBidi" w:hAnsiTheme="majorBidi" w:cstheme="majorBidi"/>
          <w:sz w:val="30"/>
          <w:szCs w:val="30"/>
        </w:rPr>
        <w:t xml:space="preserve">31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F5DD3">
        <w:rPr>
          <w:rFonts w:asciiTheme="majorBidi" w:hAnsiTheme="majorBidi" w:cstheme="majorBidi"/>
          <w:sz w:val="30"/>
          <w:szCs w:val="30"/>
        </w:rPr>
        <w:t>256</w:t>
      </w:r>
      <w:r w:rsidR="00AD23B7" w:rsidRPr="000F5DD3">
        <w:rPr>
          <w:rFonts w:asciiTheme="majorBidi" w:hAnsiTheme="majorBidi" w:cstheme="majorBidi"/>
          <w:sz w:val="30"/>
          <w:szCs w:val="30"/>
        </w:rPr>
        <w:t>5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ทรัพย์สินของกลุ่มบริษัทและบริษัทมูลค่าตามบัญชีจำนวนเงิน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171B68">
        <w:rPr>
          <w:rFonts w:asciiTheme="majorBidi" w:hAnsiTheme="majorBidi" w:cstheme="majorBidi"/>
          <w:sz w:val="30"/>
          <w:szCs w:val="30"/>
        </w:rPr>
        <w:t>151.54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0F5DD3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AD23B7" w:rsidRPr="000F5DD3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0F5DD3">
        <w:rPr>
          <w:rFonts w:asciiTheme="majorBidi" w:hAnsiTheme="majorBidi" w:cstheme="majorBidi"/>
          <w:i/>
          <w:iCs/>
          <w:sz w:val="30"/>
          <w:szCs w:val="30"/>
        </w:rPr>
        <w:t xml:space="preserve">: 2.87 </w:t>
      </w: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0F5DD3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0F5DD3">
        <w:rPr>
          <w:rFonts w:asciiTheme="majorBidi" w:hAnsiTheme="majorBidi" w:cstheme="majorBidi"/>
          <w:cs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ได้ใช้เป็นหลักประกันเงินกู้ยืมจากสถาบันการเงิน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Pr="000F5DD3">
        <w:rPr>
          <w:rFonts w:asciiTheme="majorBidi" w:hAnsiTheme="majorBidi" w:cstheme="majorBidi"/>
          <w:sz w:val="30"/>
          <w:szCs w:val="30"/>
        </w:rPr>
        <w:t>1</w:t>
      </w:r>
      <w:r w:rsidR="00C83AC8" w:rsidRPr="000F5DD3">
        <w:rPr>
          <w:rFonts w:asciiTheme="majorBidi" w:hAnsiTheme="majorBidi" w:cstheme="majorBidi"/>
          <w:sz w:val="30"/>
          <w:szCs w:val="30"/>
        </w:rPr>
        <w:t>1</w:t>
      </w:r>
      <w:r w:rsidRPr="000F5DD3">
        <w:rPr>
          <w:rFonts w:asciiTheme="majorBidi" w:hAnsiTheme="majorBidi" w:cstheme="majorBidi"/>
          <w:sz w:val="30"/>
          <w:szCs w:val="30"/>
          <w:cs/>
        </w:rPr>
        <w:t>)</w:t>
      </w:r>
    </w:p>
    <w:p w14:paraId="6485006E" w14:textId="77777777" w:rsidR="00C60F16" w:rsidRPr="000F5DD3" w:rsidRDefault="00C60F16" w:rsidP="001140B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D5CF6C" w14:textId="29C31BA7" w:rsidR="004248B5" w:rsidRPr="000F5DD3" w:rsidRDefault="004248B5" w:rsidP="00302D0D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t>สัญญาเช่า</w:t>
      </w:r>
    </w:p>
    <w:p w14:paraId="3D0892F6" w14:textId="0CFAB12D" w:rsidR="000B7B09" w:rsidRPr="000F5DD3" w:rsidRDefault="000B7B09" w:rsidP="000B7B09">
      <w:pPr>
        <w:rPr>
          <w:rFonts w:asciiTheme="majorBidi" w:hAnsiTheme="majorBidi" w:cstheme="majorBidi"/>
          <w:sz w:val="22"/>
          <w:szCs w:val="22"/>
        </w:rPr>
      </w:pPr>
    </w:p>
    <w:p w14:paraId="2808DBE3" w14:textId="3B8A5F47" w:rsidR="000B7B09" w:rsidRPr="000F5DD3" w:rsidRDefault="000B7B09" w:rsidP="000B7B09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4675F5C4" w14:textId="77777777" w:rsidR="004019DC" w:rsidRPr="000F5DD3" w:rsidRDefault="004019DC" w:rsidP="000B7B0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</w:p>
    <w:p w14:paraId="76E85E3E" w14:textId="3EC1A701" w:rsidR="000B7B09" w:rsidRPr="000F5DD3" w:rsidRDefault="000B7B09" w:rsidP="000B7B0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 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B745500" w14:textId="77777777" w:rsidR="000B7B09" w:rsidRPr="000F5DD3" w:rsidRDefault="000B7B09" w:rsidP="000B7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8EDD12B" w14:textId="2672013E" w:rsidR="000B7B09" w:rsidRPr="000F5DD3" w:rsidRDefault="000B7B09" w:rsidP="000B7B0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</w:p>
    <w:p w14:paraId="667E353C" w14:textId="77777777" w:rsidR="000B7B09" w:rsidRPr="000F5DD3" w:rsidRDefault="000B7B09" w:rsidP="000B7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15C264C" w14:textId="77777777" w:rsidR="000B7B09" w:rsidRPr="000F5DD3" w:rsidRDefault="000B7B09" w:rsidP="000B7B0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F5DD3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6D43639" w14:textId="77777777" w:rsidR="000B7B09" w:rsidRPr="000F5DD3" w:rsidRDefault="000B7B09" w:rsidP="000B7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46F571F7" w14:textId="230F682E" w:rsidR="000B7B09" w:rsidRDefault="000B7B09" w:rsidP="000B7B0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F5DD3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</w:t>
      </w:r>
      <w:r w:rsidRPr="000F5DD3">
        <w:rPr>
          <w:rFonts w:asciiTheme="majorBidi" w:hAnsiTheme="majorBidi" w:cstheme="majorBidi"/>
          <w:b/>
          <w:sz w:val="30"/>
          <w:szCs w:val="30"/>
        </w:rPr>
        <w:t xml:space="preserve">    </w:t>
      </w:r>
      <w:r w:rsidRPr="000F5DD3">
        <w:rPr>
          <w:rFonts w:asciiTheme="majorBidi" w:hAnsiTheme="majorBidi" w:cstheme="majorBidi"/>
          <w:b/>
          <w:sz w:val="30"/>
          <w:szCs w:val="30"/>
          <w:cs/>
        </w:rPr>
        <w:t>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Pr="000F5DD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</w:t>
      </w:r>
      <w:r w:rsidRPr="000F5DD3">
        <w:rPr>
          <w:rFonts w:asciiTheme="majorBidi" w:hAnsiTheme="majorBidi" w:cstheme="majorBidi"/>
          <w:b/>
          <w:sz w:val="30"/>
          <w:szCs w:val="30"/>
        </w:rPr>
        <w:t xml:space="preserve">      </w:t>
      </w:r>
      <w:r w:rsidRPr="000F5DD3">
        <w:rPr>
          <w:rFonts w:asciiTheme="majorBidi" w:hAnsiTheme="majorBidi" w:cstheme="majorBidi"/>
          <w:b/>
          <w:sz w:val="30"/>
          <w:szCs w:val="30"/>
          <w:cs/>
        </w:rPr>
        <w:t>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</w:t>
      </w:r>
      <w:r w:rsidRPr="000F5DD3">
        <w:rPr>
          <w:rFonts w:asciiTheme="majorBidi" w:hAnsiTheme="majorBidi" w:cstheme="majorBidi"/>
          <w:b/>
          <w:sz w:val="30"/>
          <w:szCs w:val="30"/>
        </w:rPr>
        <w:t xml:space="preserve">    </w:t>
      </w:r>
      <w:r w:rsidRPr="000F5DD3">
        <w:rPr>
          <w:rFonts w:asciiTheme="majorBidi" w:hAnsiTheme="majorBidi" w:cstheme="majorBidi"/>
          <w:b/>
          <w:sz w:val="30"/>
          <w:szCs w:val="30"/>
          <w:cs/>
        </w:rPr>
        <w:t xml:space="preserve">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211C67D5" w14:textId="77777777" w:rsidR="003E519F" w:rsidRPr="000F5DD3" w:rsidRDefault="003E519F" w:rsidP="000B7B0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1EB3A546" w14:textId="35C18C44" w:rsidR="000B7B09" w:rsidRPr="000F5DD3" w:rsidRDefault="000B7B09" w:rsidP="000B7B0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F5DD3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 ในการคิดลดเป็นมูลค่าปัจจุบัน</w:t>
      </w:r>
      <w:r w:rsidRPr="000F5DD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0F5DD3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6CD82520" w14:textId="77777777" w:rsidR="000B7B09" w:rsidRPr="000F5DD3" w:rsidRDefault="000B7B09" w:rsidP="000B7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sz w:val="20"/>
          <w:szCs w:val="20"/>
        </w:rPr>
      </w:pPr>
    </w:p>
    <w:p w14:paraId="086BBB9B" w14:textId="4CBD0BDE" w:rsidR="000B7B09" w:rsidRPr="000F5DD3" w:rsidRDefault="000B7B09" w:rsidP="00302D0D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F5DD3">
        <w:rPr>
          <w:rFonts w:asciiTheme="majorBidi" w:hAnsiTheme="majorBidi" w:cstheme="majorBidi"/>
          <w:b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Pr="000F5DD3">
        <w:rPr>
          <w:rFonts w:asciiTheme="majorBidi" w:hAnsiTheme="majorBidi" w:cstheme="majorBidi"/>
          <w:b/>
          <w:spacing w:val="-4"/>
          <w:sz w:val="30"/>
          <w:szCs w:val="30"/>
          <w:cs/>
        </w:rPr>
        <w:t>วัดมูลค่าใหม่เมื่อมีการเปลี่ยนแปลงสัญญาเช่า</w:t>
      </w:r>
      <w:r w:rsidRPr="000F5DD3">
        <w:rPr>
          <w:rFonts w:asciiTheme="majorBidi" w:hAnsiTheme="majorBidi" w:cstheme="majorBidi"/>
          <w:b/>
          <w:spacing w:val="-4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b/>
          <w:spacing w:val="-4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Pr="000F5DD3">
        <w:rPr>
          <w:rFonts w:asciiTheme="majorBidi" w:hAnsiTheme="majorBidi" w:cstheme="majorBidi"/>
          <w:b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56BED23F" w14:textId="77777777" w:rsidR="00077E0E" w:rsidRPr="000F5DD3" w:rsidRDefault="00077E0E" w:rsidP="006675BC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sz w:val="20"/>
          <w:cs/>
          <w:lang w:val="en-US" w:bidi="th-TH"/>
        </w:rPr>
      </w:pPr>
    </w:p>
    <w:tbl>
      <w:tblPr>
        <w:tblW w:w="9501" w:type="dxa"/>
        <w:tblInd w:w="450" w:type="dxa"/>
        <w:tblLook w:val="01E0" w:firstRow="1" w:lastRow="1" w:firstColumn="1" w:lastColumn="1" w:noHBand="0" w:noVBand="0"/>
      </w:tblPr>
      <w:tblGrid>
        <w:gridCol w:w="3236"/>
        <w:gridCol w:w="410"/>
        <w:gridCol w:w="311"/>
        <w:gridCol w:w="1211"/>
        <w:gridCol w:w="267"/>
        <w:gridCol w:w="1171"/>
        <w:gridCol w:w="236"/>
        <w:gridCol w:w="1198"/>
        <w:gridCol w:w="270"/>
        <w:gridCol w:w="1191"/>
      </w:tblGrid>
      <w:tr w:rsidR="006675BC" w:rsidRPr="000F5DD3" w14:paraId="1F9DC100" w14:textId="77777777" w:rsidTr="00F021D9">
        <w:tc>
          <w:tcPr>
            <w:tcW w:w="3236" w:type="dxa"/>
          </w:tcPr>
          <w:p w14:paraId="3405E77E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0" w:type="dxa"/>
          </w:tcPr>
          <w:p w14:paraId="618E9F58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3783D341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4" w:type="dxa"/>
            <w:gridSpan w:val="7"/>
          </w:tcPr>
          <w:p w14:paraId="574C27BF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75BC" w:rsidRPr="000F5DD3" w14:paraId="06AD76E8" w14:textId="77777777" w:rsidTr="00F021D9">
        <w:tc>
          <w:tcPr>
            <w:tcW w:w="3236" w:type="dxa"/>
          </w:tcPr>
          <w:p w14:paraId="0201E516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10" w:type="dxa"/>
          </w:tcPr>
          <w:p w14:paraId="1DBE266E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22D50E9A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629DDCBF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67" w:type="dxa"/>
          </w:tcPr>
          <w:p w14:paraId="5D2A6B12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F5A69A8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0A941CE3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F24F58C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77ECE7D4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686A67A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675BC" w:rsidRPr="000F5DD3" w14:paraId="031C6C9F" w14:textId="77777777" w:rsidTr="00F021D9">
        <w:tc>
          <w:tcPr>
            <w:tcW w:w="3236" w:type="dxa"/>
          </w:tcPr>
          <w:p w14:paraId="47B75AED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0" w:type="dxa"/>
          </w:tcPr>
          <w:p w14:paraId="60281C39" w14:textId="06EAD0C0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7DCFA6A5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4" w:type="dxa"/>
            <w:gridSpan w:val="7"/>
          </w:tcPr>
          <w:p w14:paraId="22391662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21D9" w:rsidRPr="000F5DD3" w14:paraId="40F29FDC" w14:textId="77777777" w:rsidTr="00F021D9">
        <w:tc>
          <w:tcPr>
            <w:tcW w:w="3236" w:type="dxa"/>
          </w:tcPr>
          <w:p w14:paraId="747FBA05" w14:textId="4D2A9F5C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410" w:type="dxa"/>
          </w:tcPr>
          <w:p w14:paraId="63103CBD" w14:textId="79571390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00F71739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2242A326" w14:textId="5BFA0E85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8,757</w:t>
            </w:r>
          </w:p>
        </w:tc>
        <w:tc>
          <w:tcPr>
            <w:tcW w:w="267" w:type="dxa"/>
          </w:tcPr>
          <w:p w14:paraId="7179C08B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6DC94BC" w14:textId="1C8111BC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12,255</w:t>
            </w:r>
          </w:p>
        </w:tc>
        <w:tc>
          <w:tcPr>
            <w:tcW w:w="236" w:type="dxa"/>
          </w:tcPr>
          <w:p w14:paraId="3742D8AC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1A7F194D" w14:textId="68002B8F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3,038</w:t>
            </w:r>
          </w:p>
        </w:tc>
        <w:tc>
          <w:tcPr>
            <w:tcW w:w="270" w:type="dxa"/>
          </w:tcPr>
          <w:p w14:paraId="18FA5825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7144D9F" w14:textId="6E53B3A6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24,050</w:t>
            </w:r>
          </w:p>
        </w:tc>
      </w:tr>
      <w:tr w:rsidR="00F021D9" w:rsidRPr="000F5DD3" w14:paraId="3A91E556" w14:textId="77777777" w:rsidTr="00F021D9">
        <w:tc>
          <w:tcPr>
            <w:tcW w:w="3236" w:type="dxa"/>
          </w:tcPr>
          <w:p w14:paraId="36EB7F42" w14:textId="02BDFED2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10" w:type="dxa"/>
          </w:tcPr>
          <w:p w14:paraId="037DD3A2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0D2C9A5D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032A9138" w14:textId="0EBC3B15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828 </w:t>
            </w:r>
          </w:p>
        </w:tc>
        <w:tc>
          <w:tcPr>
            <w:tcW w:w="267" w:type="dxa"/>
            <w:shd w:val="clear" w:color="auto" w:fill="auto"/>
          </w:tcPr>
          <w:p w14:paraId="1311C400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B98DF63" w14:textId="56EF362A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537</w:t>
            </w:r>
          </w:p>
        </w:tc>
        <w:tc>
          <w:tcPr>
            <w:tcW w:w="236" w:type="dxa"/>
            <w:shd w:val="clear" w:color="auto" w:fill="auto"/>
          </w:tcPr>
          <w:p w14:paraId="22BEA9F7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078B29C6" w14:textId="6E4F51F8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00CE3786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0234B1B4" w14:textId="059BD339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1,365 </w:t>
            </w:r>
          </w:p>
        </w:tc>
      </w:tr>
      <w:tr w:rsidR="00F021D9" w:rsidRPr="000F5DD3" w14:paraId="2921A1CA" w14:textId="77777777" w:rsidTr="00F021D9">
        <w:tc>
          <w:tcPr>
            <w:tcW w:w="3236" w:type="dxa"/>
          </w:tcPr>
          <w:p w14:paraId="29332C57" w14:textId="5FB586C1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410" w:type="dxa"/>
          </w:tcPr>
          <w:p w14:paraId="2B38D149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3DC1A287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4884FA0C" w14:textId="798EFD30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(100)</w:t>
            </w:r>
          </w:p>
        </w:tc>
        <w:tc>
          <w:tcPr>
            <w:tcW w:w="267" w:type="dxa"/>
            <w:shd w:val="clear" w:color="auto" w:fill="auto"/>
          </w:tcPr>
          <w:p w14:paraId="30797281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3E2A9807" w14:textId="6B6EB68D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17243B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29D59D30" w14:textId="24B5634E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02FC054C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1963EA56" w14:textId="2D2A18FE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(100)</w:t>
            </w:r>
          </w:p>
        </w:tc>
      </w:tr>
      <w:tr w:rsidR="00F021D9" w:rsidRPr="000F5DD3" w14:paraId="409A5555" w14:textId="77777777" w:rsidTr="00F021D9">
        <w:tc>
          <w:tcPr>
            <w:tcW w:w="3236" w:type="dxa"/>
          </w:tcPr>
          <w:p w14:paraId="2D66E8D2" w14:textId="6402D550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410" w:type="dxa"/>
          </w:tcPr>
          <w:p w14:paraId="5FFE9D0C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1" w:type="dxa"/>
          </w:tcPr>
          <w:p w14:paraId="45DBD09E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1CDF0F86" w14:textId="391BE3DC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34633E27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E543A07" w14:textId="49756E79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4312E8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08392B7F" w14:textId="472AA129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46591E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69D58D4B" w14:textId="5B7F8BFF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21D9" w:rsidRPr="000F5DD3" w14:paraId="21EE80DF" w14:textId="77777777" w:rsidTr="00F021D9">
        <w:tc>
          <w:tcPr>
            <w:tcW w:w="3236" w:type="dxa"/>
          </w:tcPr>
          <w:p w14:paraId="6DB9E826" w14:textId="5696E446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10" w:type="dxa"/>
          </w:tcPr>
          <w:p w14:paraId="100BE75A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1" w:type="dxa"/>
          </w:tcPr>
          <w:p w14:paraId="33B730C0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15D6136A" w14:textId="3A6E6C28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9,485</w:t>
            </w:r>
          </w:p>
        </w:tc>
        <w:tc>
          <w:tcPr>
            <w:tcW w:w="267" w:type="dxa"/>
            <w:shd w:val="clear" w:color="auto" w:fill="auto"/>
          </w:tcPr>
          <w:p w14:paraId="50B37EEE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1195DDC" w14:textId="393818B8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12,792</w:t>
            </w:r>
          </w:p>
        </w:tc>
        <w:tc>
          <w:tcPr>
            <w:tcW w:w="236" w:type="dxa"/>
            <w:shd w:val="clear" w:color="auto" w:fill="auto"/>
          </w:tcPr>
          <w:p w14:paraId="15327BE5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4CC7B1CB" w14:textId="38190AAF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3,038</w:t>
            </w:r>
          </w:p>
        </w:tc>
        <w:tc>
          <w:tcPr>
            <w:tcW w:w="270" w:type="dxa"/>
            <w:shd w:val="clear" w:color="auto" w:fill="auto"/>
          </w:tcPr>
          <w:p w14:paraId="23FC9C07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2CFA85DF" w14:textId="33BBAC20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25,315</w:t>
            </w:r>
          </w:p>
        </w:tc>
      </w:tr>
      <w:tr w:rsidR="00F021D9" w:rsidRPr="000F5DD3" w14:paraId="23169DFE" w14:textId="77777777" w:rsidTr="00F021D9">
        <w:tc>
          <w:tcPr>
            <w:tcW w:w="3236" w:type="dxa"/>
          </w:tcPr>
          <w:p w14:paraId="53B0C7C0" w14:textId="077F5D4A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410" w:type="dxa"/>
          </w:tcPr>
          <w:p w14:paraId="3FEBFFB8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5BBE100E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257ADD9A" w14:textId="1B868A26" w:rsidR="00F021D9" w:rsidRPr="000F5DD3" w:rsidRDefault="0029035E" w:rsidP="00ED4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6,280</w:t>
            </w:r>
          </w:p>
        </w:tc>
        <w:tc>
          <w:tcPr>
            <w:tcW w:w="267" w:type="dxa"/>
            <w:shd w:val="clear" w:color="auto" w:fill="auto"/>
          </w:tcPr>
          <w:p w14:paraId="759421BA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EDED308" w14:textId="580B7100" w:rsidR="00F021D9" w:rsidRPr="000F5DD3" w:rsidRDefault="00BD2E59" w:rsidP="00BD2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  <w:tc>
          <w:tcPr>
            <w:tcW w:w="236" w:type="dxa"/>
            <w:shd w:val="clear" w:color="auto" w:fill="auto"/>
          </w:tcPr>
          <w:p w14:paraId="5552BA7D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61C92C6B" w14:textId="4B121B3A" w:rsidR="00F021D9" w:rsidRPr="000F5DD3" w:rsidRDefault="007C405A" w:rsidP="007C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B9EAFF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60792894" w14:textId="45AA1C98" w:rsidR="00F021D9" w:rsidRPr="000F5DD3" w:rsidRDefault="005B6997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7,247</w:t>
            </w:r>
          </w:p>
        </w:tc>
      </w:tr>
      <w:tr w:rsidR="00F021D9" w:rsidRPr="000F5DD3" w14:paraId="1027FE24" w14:textId="77777777" w:rsidTr="00F021D9">
        <w:tc>
          <w:tcPr>
            <w:tcW w:w="3236" w:type="dxa"/>
          </w:tcPr>
          <w:p w14:paraId="4E95D6DD" w14:textId="3C2A9A41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410" w:type="dxa"/>
          </w:tcPr>
          <w:p w14:paraId="6560C5DB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4C936023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4CDC090A" w14:textId="48804C84" w:rsidR="00F021D9" w:rsidRPr="000F5DD3" w:rsidRDefault="0029035E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1884" w:rsidRPr="000F5DD3">
              <w:rPr>
                <w:rFonts w:asciiTheme="majorBidi" w:hAnsiTheme="majorBidi" w:cstheme="majorBidi"/>
                <w:sz w:val="30"/>
                <w:szCs w:val="30"/>
              </w:rPr>
              <w:t>4,320)</w:t>
            </w:r>
          </w:p>
        </w:tc>
        <w:tc>
          <w:tcPr>
            <w:tcW w:w="267" w:type="dxa"/>
            <w:shd w:val="clear" w:color="auto" w:fill="auto"/>
          </w:tcPr>
          <w:p w14:paraId="305394CF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1808A51" w14:textId="5C51A4E8" w:rsidR="00F021D9" w:rsidRPr="000F5DD3" w:rsidRDefault="00BD2E59" w:rsidP="00BD2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46F2FC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3BE471CF" w14:textId="6BC5A646" w:rsidR="00F021D9" w:rsidRPr="000F5DD3" w:rsidRDefault="007C405A" w:rsidP="007C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EED7E2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76DCD017" w14:textId="0D38AF99" w:rsidR="00F021D9" w:rsidRPr="000F5DD3" w:rsidRDefault="007C405A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(4,320)</w:t>
            </w:r>
          </w:p>
        </w:tc>
      </w:tr>
      <w:tr w:rsidR="00F021D9" w:rsidRPr="000F5DD3" w14:paraId="4B6422B9" w14:textId="77777777" w:rsidTr="00F021D9">
        <w:tc>
          <w:tcPr>
            <w:tcW w:w="3236" w:type="dxa"/>
          </w:tcPr>
          <w:p w14:paraId="72394638" w14:textId="15FC561F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10" w:type="dxa"/>
          </w:tcPr>
          <w:p w14:paraId="1A47B421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4BD60B1D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6D75290E" w14:textId="2CA79674" w:rsidR="00F021D9" w:rsidRPr="000F5DD3" w:rsidRDefault="00991884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11,445</w:t>
            </w:r>
          </w:p>
        </w:tc>
        <w:tc>
          <w:tcPr>
            <w:tcW w:w="267" w:type="dxa"/>
            <w:shd w:val="clear" w:color="auto" w:fill="auto"/>
          </w:tcPr>
          <w:p w14:paraId="42B4EFE7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32644776" w14:textId="6F13742A" w:rsidR="00F021D9" w:rsidRPr="000F5DD3" w:rsidRDefault="00BD2E5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13,759</w:t>
            </w:r>
          </w:p>
        </w:tc>
        <w:tc>
          <w:tcPr>
            <w:tcW w:w="236" w:type="dxa"/>
            <w:shd w:val="clear" w:color="auto" w:fill="auto"/>
          </w:tcPr>
          <w:p w14:paraId="4C164BD7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0E684602" w14:textId="2499D693" w:rsidR="00F021D9" w:rsidRPr="000F5DD3" w:rsidRDefault="007C405A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3,038</w:t>
            </w:r>
          </w:p>
        </w:tc>
        <w:tc>
          <w:tcPr>
            <w:tcW w:w="270" w:type="dxa"/>
            <w:shd w:val="clear" w:color="auto" w:fill="auto"/>
          </w:tcPr>
          <w:p w14:paraId="51527877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63E460D8" w14:textId="503A6C21" w:rsidR="00F021D9" w:rsidRPr="000F5DD3" w:rsidRDefault="005062CE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28,242</w:t>
            </w:r>
          </w:p>
        </w:tc>
      </w:tr>
      <w:tr w:rsidR="00F021D9" w:rsidRPr="000F5DD3" w14:paraId="7DA188DD" w14:textId="77777777" w:rsidTr="00F021D9">
        <w:tc>
          <w:tcPr>
            <w:tcW w:w="3236" w:type="dxa"/>
          </w:tcPr>
          <w:p w14:paraId="168D8A93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0" w:type="dxa"/>
          </w:tcPr>
          <w:p w14:paraId="4F09EB1D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4A8D9CD6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35C6ADC3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2204DA86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2F400180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865587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4D8C0791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0B1241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13C81385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21D9" w:rsidRPr="000F5DD3" w14:paraId="3ED6B377" w14:textId="77777777" w:rsidTr="00F021D9">
        <w:tc>
          <w:tcPr>
            <w:tcW w:w="3236" w:type="dxa"/>
          </w:tcPr>
          <w:p w14:paraId="7AD79337" w14:textId="3F87BB4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410" w:type="dxa"/>
          </w:tcPr>
          <w:p w14:paraId="3B37917A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5DD4CFC2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48332888" w14:textId="05799B4D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2,421</w:t>
            </w:r>
          </w:p>
        </w:tc>
        <w:tc>
          <w:tcPr>
            <w:tcW w:w="267" w:type="dxa"/>
            <w:shd w:val="clear" w:color="auto" w:fill="auto"/>
          </w:tcPr>
          <w:p w14:paraId="6DA6C830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25AD106" w14:textId="25478389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3,557</w:t>
            </w:r>
          </w:p>
        </w:tc>
        <w:tc>
          <w:tcPr>
            <w:tcW w:w="236" w:type="dxa"/>
            <w:shd w:val="clear" w:color="auto" w:fill="auto"/>
          </w:tcPr>
          <w:p w14:paraId="6111A91F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7D91F136" w14:textId="438DD8D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70" w:type="dxa"/>
            <w:shd w:val="clear" w:color="auto" w:fill="auto"/>
          </w:tcPr>
          <w:p w14:paraId="62DF947C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36503A3B" w14:textId="33C4812E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6,061</w:t>
            </w:r>
          </w:p>
        </w:tc>
      </w:tr>
      <w:tr w:rsidR="00F021D9" w:rsidRPr="000F5DD3" w14:paraId="3D5DCDA1" w14:textId="77777777" w:rsidTr="00F021D9">
        <w:tc>
          <w:tcPr>
            <w:tcW w:w="3236" w:type="dxa"/>
          </w:tcPr>
          <w:p w14:paraId="559E2B0C" w14:textId="1065E837" w:rsidR="00F021D9" w:rsidRPr="000F5DD3" w:rsidRDefault="00F12952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</w:t>
            </w:r>
            <w:r w:rsidR="00FB034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สำหรับปี</w:t>
            </w:r>
            <w:r w:rsidR="00F021D9"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10" w:type="dxa"/>
          </w:tcPr>
          <w:p w14:paraId="2FE6450D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2FF3C776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3637B523" w14:textId="26687E0C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2,544</w:t>
            </w:r>
          </w:p>
        </w:tc>
        <w:tc>
          <w:tcPr>
            <w:tcW w:w="267" w:type="dxa"/>
            <w:shd w:val="clear" w:color="auto" w:fill="auto"/>
          </w:tcPr>
          <w:p w14:paraId="122CCD32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BC8A398" w14:textId="11B84CF5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3,722</w:t>
            </w:r>
          </w:p>
        </w:tc>
        <w:tc>
          <w:tcPr>
            <w:tcW w:w="236" w:type="dxa"/>
            <w:shd w:val="clear" w:color="auto" w:fill="auto"/>
          </w:tcPr>
          <w:p w14:paraId="3B38F368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12DEB9EC" w14:textId="666D0820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1,014</w:t>
            </w:r>
          </w:p>
        </w:tc>
        <w:tc>
          <w:tcPr>
            <w:tcW w:w="270" w:type="dxa"/>
            <w:shd w:val="clear" w:color="auto" w:fill="auto"/>
          </w:tcPr>
          <w:p w14:paraId="058F3DBF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634085E7" w14:textId="7FDDAB82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7,280</w:t>
            </w:r>
          </w:p>
        </w:tc>
      </w:tr>
      <w:tr w:rsidR="00F021D9" w:rsidRPr="000F5DD3" w14:paraId="43CF60BF" w14:textId="77777777" w:rsidTr="00F021D9">
        <w:tc>
          <w:tcPr>
            <w:tcW w:w="3236" w:type="dxa"/>
          </w:tcPr>
          <w:p w14:paraId="0A17FA42" w14:textId="4F9A70AD" w:rsidR="00F021D9" w:rsidRPr="000F5DD3" w:rsidRDefault="000D546A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10" w:type="dxa"/>
          </w:tcPr>
          <w:p w14:paraId="54E87152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74502B3B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42976B79" w14:textId="76098C0A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(100)</w:t>
            </w:r>
          </w:p>
        </w:tc>
        <w:tc>
          <w:tcPr>
            <w:tcW w:w="267" w:type="dxa"/>
            <w:shd w:val="clear" w:color="auto" w:fill="auto"/>
          </w:tcPr>
          <w:p w14:paraId="4602D04E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4FE27E2" w14:textId="674E5889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   -</w:t>
            </w:r>
          </w:p>
        </w:tc>
        <w:tc>
          <w:tcPr>
            <w:tcW w:w="236" w:type="dxa"/>
            <w:shd w:val="clear" w:color="auto" w:fill="auto"/>
          </w:tcPr>
          <w:p w14:paraId="554D0A5A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07930547" w14:textId="43A7782E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2E3E1B75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1FB026DB" w14:textId="0ABA5295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(100)</w:t>
            </w:r>
          </w:p>
        </w:tc>
      </w:tr>
      <w:tr w:rsidR="00F021D9" w:rsidRPr="000F5DD3" w14:paraId="6F3CC5AD" w14:textId="77777777" w:rsidTr="00F021D9">
        <w:tc>
          <w:tcPr>
            <w:tcW w:w="3236" w:type="dxa"/>
          </w:tcPr>
          <w:p w14:paraId="19B4A204" w14:textId="439E9FDE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410" w:type="dxa"/>
          </w:tcPr>
          <w:p w14:paraId="41B83B16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1" w:type="dxa"/>
          </w:tcPr>
          <w:p w14:paraId="53BF8758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75B81854" w14:textId="26396B79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328A34CB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B182756" w14:textId="2F7E957B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A9F50B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5B2A88ED" w14:textId="621735FA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D3D573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1EB05F17" w14:textId="3C6DF9DC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21D9" w:rsidRPr="000F5DD3" w14:paraId="15396778" w14:textId="77777777" w:rsidTr="00F021D9">
        <w:tc>
          <w:tcPr>
            <w:tcW w:w="3236" w:type="dxa"/>
          </w:tcPr>
          <w:p w14:paraId="5DF22463" w14:textId="54FA3610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1 มกราคม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10" w:type="dxa"/>
          </w:tcPr>
          <w:p w14:paraId="2D6AC3A8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1" w:type="dxa"/>
          </w:tcPr>
          <w:p w14:paraId="73E0C7C3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115C8BD6" w14:textId="0377D9A1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4,865</w:t>
            </w:r>
          </w:p>
        </w:tc>
        <w:tc>
          <w:tcPr>
            <w:tcW w:w="267" w:type="dxa"/>
            <w:shd w:val="clear" w:color="auto" w:fill="auto"/>
          </w:tcPr>
          <w:p w14:paraId="266D5E4B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CC73D02" w14:textId="27E4BA59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7,279</w:t>
            </w:r>
          </w:p>
        </w:tc>
        <w:tc>
          <w:tcPr>
            <w:tcW w:w="236" w:type="dxa"/>
            <w:shd w:val="clear" w:color="auto" w:fill="auto"/>
          </w:tcPr>
          <w:p w14:paraId="127C66CC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49805742" w14:textId="0CCDBF6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1,097</w:t>
            </w:r>
          </w:p>
        </w:tc>
        <w:tc>
          <w:tcPr>
            <w:tcW w:w="270" w:type="dxa"/>
            <w:shd w:val="clear" w:color="auto" w:fill="auto"/>
          </w:tcPr>
          <w:p w14:paraId="5BA04CD3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2FB0304B" w14:textId="4C348871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13,241</w:t>
            </w:r>
          </w:p>
        </w:tc>
      </w:tr>
      <w:tr w:rsidR="00F021D9" w:rsidRPr="000F5DD3" w14:paraId="7B4AE414" w14:textId="77777777" w:rsidTr="00F021D9">
        <w:tc>
          <w:tcPr>
            <w:tcW w:w="3236" w:type="dxa"/>
          </w:tcPr>
          <w:p w14:paraId="531CCF33" w14:textId="3CC23C6F" w:rsidR="00F021D9" w:rsidRPr="000F5DD3" w:rsidRDefault="00F12952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</w:t>
            </w:r>
            <w:r w:rsidR="00FB034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สำหรับปี</w:t>
            </w:r>
            <w:r w:rsidR="00F021D9"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10" w:type="dxa"/>
          </w:tcPr>
          <w:p w14:paraId="1345C094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75F9BA90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08772D7D" w14:textId="7E7D9B4E" w:rsidR="00F021D9" w:rsidRPr="000F5DD3" w:rsidRDefault="00023478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2,751</w:t>
            </w:r>
          </w:p>
        </w:tc>
        <w:tc>
          <w:tcPr>
            <w:tcW w:w="267" w:type="dxa"/>
            <w:shd w:val="clear" w:color="auto" w:fill="auto"/>
          </w:tcPr>
          <w:p w14:paraId="5F18BB99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2E1B658" w14:textId="390C57B2" w:rsidR="00F021D9" w:rsidRPr="000F5DD3" w:rsidRDefault="00FC5616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4,389</w:t>
            </w:r>
          </w:p>
        </w:tc>
        <w:tc>
          <w:tcPr>
            <w:tcW w:w="236" w:type="dxa"/>
            <w:shd w:val="clear" w:color="auto" w:fill="auto"/>
          </w:tcPr>
          <w:p w14:paraId="381D3F09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550819C7" w14:textId="11D41185" w:rsidR="00F021D9" w:rsidRPr="000F5DD3" w:rsidRDefault="001A6681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1,013</w:t>
            </w:r>
          </w:p>
        </w:tc>
        <w:tc>
          <w:tcPr>
            <w:tcW w:w="270" w:type="dxa"/>
            <w:shd w:val="clear" w:color="auto" w:fill="auto"/>
          </w:tcPr>
          <w:p w14:paraId="32D1DB82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37DED980" w14:textId="319EF83A" w:rsidR="00F021D9" w:rsidRPr="000F5DD3" w:rsidRDefault="000949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8,153</w:t>
            </w:r>
          </w:p>
        </w:tc>
      </w:tr>
      <w:tr w:rsidR="00F021D9" w:rsidRPr="000F5DD3" w14:paraId="61B71028" w14:textId="77777777" w:rsidTr="00F021D9">
        <w:tc>
          <w:tcPr>
            <w:tcW w:w="3236" w:type="dxa"/>
          </w:tcPr>
          <w:p w14:paraId="74FD42C8" w14:textId="2694122D" w:rsidR="00F021D9" w:rsidRPr="000D546A" w:rsidRDefault="000D546A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46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10" w:type="dxa"/>
          </w:tcPr>
          <w:p w14:paraId="32F7D9AF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" w:type="dxa"/>
          </w:tcPr>
          <w:p w14:paraId="6966DF1F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2A8A8C38" w14:textId="5EF10E0F" w:rsidR="00F021D9" w:rsidRPr="000F5DD3" w:rsidRDefault="00945556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(4,320)</w:t>
            </w:r>
          </w:p>
        </w:tc>
        <w:tc>
          <w:tcPr>
            <w:tcW w:w="267" w:type="dxa"/>
            <w:shd w:val="clear" w:color="auto" w:fill="auto"/>
          </w:tcPr>
          <w:p w14:paraId="2031FFA9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3929BC87" w14:textId="4CB016E4" w:rsidR="00F021D9" w:rsidRPr="000F5DD3" w:rsidRDefault="00FC5616" w:rsidP="00FC5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32617C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54D28EBD" w14:textId="32E97410" w:rsidR="00F021D9" w:rsidRPr="000F5DD3" w:rsidRDefault="000C5F42" w:rsidP="000C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BAC772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148231A4" w14:textId="00BF30F7" w:rsidR="00F021D9" w:rsidRPr="000F5DD3" w:rsidRDefault="000949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(4,320)</w:t>
            </w:r>
          </w:p>
        </w:tc>
      </w:tr>
      <w:tr w:rsidR="00F021D9" w:rsidRPr="000F5DD3" w14:paraId="72824801" w14:textId="77777777" w:rsidTr="00F021D9">
        <w:tc>
          <w:tcPr>
            <w:tcW w:w="3236" w:type="dxa"/>
            <w:vAlign w:val="bottom"/>
          </w:tcPr>
          <w:p w14:paraId="05BF5A47" w14:textId="3EFEDCB0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10" w:type="dxa"/>
          </w:tcPr>
          <w:p w14:paraId="18F715EF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" w:type="dxa"/>
          </w:tcPr>
          <w:p w14:paraId="5A1137E2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6199AC92" w14:textId="6EF43BE9" w:rsidR="00F021D9" w:rsidRPr="000F5DD3" w:rsidRDefault="00101604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3,296</w:t>
            </w:r>
          </w:p>
        </w:tc>
        <w:tc>
          <w:tcPr>
            <w:tcW w:w="267" w:type="dxa"/>
          </w:tcPr>
          <w:p w14:paraId="5F7E4437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A0BD065" w14:textId="3FEAEE58" w:rsidR="00F021D9" w:rsidRPr="000F5DD3" w:rsidRDefault="001445C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11,668</w:t>
            </w:r>
          </w:p>
        </w:tc>
        <w:tc>
          <w:tcPr>
            <w:tcW w:w="236" w:type="dxa"/>
          </w:tcPr>
          <w:p w14:paraId="02466113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6106DA16" w14:textId="3DE31F98" w:rsidR="00F021D9" w:rsidRPr="000F5DD3" w:rsidRDefault="000C5F42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2,110</w:t>
            </w:r>
          </w:p>
        </w:tc>
        <w:tc>
          <w:tcPr>
            <w:tcW w:w="270" w:type="dxa"/>
          </w:tcPr>
          <w:p w14:paraId="5EE96312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A8A9BA8" w14:textId="51FEFB86" w:rsidR="00F021D9" w:rsidRPr="000F5DD3" w:rsidRDefault="0001224D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</w:t>
            </w:r>
            <w:r w:rsidR="00CD3FFC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074</w:t>
            </w:r>
          </w:p>
        </w:tc>
      </w:tr>
    </w:tbl>
    <w:p w14:paraId="0F158995" w14:textId="77777777" w:rsidR="00F021D9" w:rsidRPr="000F5DD3" w:rsidRDefault="00F021D9">
      <w:pPr>
        <w:rPr>
          <w:rFonts w:asciiTheme="majorBidi" w:hAnsiTheme="majorBidi" w:cstheme="majorBidi"/>
        </w:rPr>
      </w:pPr>
      <w:r w:rsidRPr="000F5DD3">
        <w:rPr>
          <w:rFonts w:asciiTheme="majorBidi" w:hAnsiTheme="majorBidi" w:cstheme="majorBidi"/>
        </w:rPr>
        <w:br w:type="page"/>
      </w:r>
    </w:p>
    <w:tbl>
      <w:tblPr>
        <w:tblW w:w="9501" w:type="dxa"/>
        <w:tblInd w:w="450" w:type="dxa"/>
        <w:tblLook w:val="01E0" w:firstRow="1" w:lastRow="1" w:firstColumn="1" w:lastColumn="1" w:noHBand="0" w:noVBand="0"/>
      </w:tblPr>
      <w:tblGrid>
        <w:gridCol w:w="3236"/>
        <w:gridCol w:w="410"/>
        <w:gridCol w:w="311"/>
        <w:gridCol w:w="1211"/>
        <w:gridCol w:w="267"/>
        <w:gridCol w:w="1171"/>
        <w:gridCol w:w="236"/>
        <w:gridCol w:w="1198"/>
        <w:gridCol w:w="270"/>
        <w:gridCol w:w="1191"/>
      </w:tblGrid>
      <w:tr w:rsidR="00F021D9" w:rsidRPr="000F5DD3" w14:paraId="23D1955E" w14:textId="77777777" w:rsidTr="00F021D9">
        <w:tc>
          <w:tcPr>
            <w:tcW w:w="3236" w:type="dxa"/>
          </w:tcPr>
          <w:p w14:paraId="631C84BD" w14:textId="20B9B305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0" w:type="dxa"/>
          </w:tcPr>
          <w:p w14:paraId="581D40B8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" w:type="dxa"/>
          </w:tcPr>
          <w:p w14:paraId="7548A88F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44" w:type="dxa"/>
            <w:gridSpan w:val="7"/>
          </w:tcPr>
          <w:p w14:paraId="7F776E5B" w14:textId="0200B142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21D9" w:rsidRPr="000F5DD3" w14:paraId="2C252257" w14:textId="77777777" w:rsidTr="00F021D9">
        <w:tc>
          <w:tcPr>
            <w:tcW w:w="3236" w:type="dxa"/>
          </w:tcPr>
          <w:p w14:paraId="65620D25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10" w:type="dxa"/>
          </w:tcPr>
          <w:p w14:paraId="7D9F246C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" w:type="dxa"/>
          </w:tcPr>
          <w:p w14:paraId="5D453739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43646671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67" w:type="dxa"/>
          </w:tcPr>
          <w:p w14:paraId="7DBAC3A1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00EFFBBE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11994C11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107E9D0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67A1BA66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</w:tcPr>
          <w:p w14:paraId="4278B784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021D9" w:rsidRPr="000F5DD3" w14:paraId="08E675C4" w14:textId="77777777" w:rsidTr="00F021D9">
        <w:tc>
          <w:tcPr>
            <w:tcW w:w="3236" w:type="dxa"/>
          </w:tcPr>
          <w:p w14:paraId="058EFC83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0" w:type="dxa"/>
          </w:tcPr>
          <w:p w14:paraId="5979F286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" w:type="dxa"/>
          </w:tcPr>
          <w:p w14:paraId="3659DCB7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44" w:type="dxa"/>
            <w:gridSpan w:val="7"/>
          </w:tcPr>
          <w:p w14:paraId="05C59B60" w14:textId="58EC768A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21D9" w:rsidRPr="000F5DD3" w14:paraId="15F8FF94" w14:textId="77777777" w:rsidTr="00F021D9">
        <w:tc>
          <w:tcPr>
            <w:tcW w:w="3236" w:type="dxa"/>
          </w:tcPr>
          <w:p w14:paraId="27A31FDA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10" w:type="dxa"/>
          </w:tcPr>
          <w:p w14:paraId="3809A32C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" w:type="dxa"/>
          </w:tcPr>
          <w:p w14:paraId="64C59291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0A94BEBD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07660805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704E537F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7E62B5F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241A9549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DDC6B8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</w:tcPr>
          <w:p w14:paraId="191D5956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21D9" w:rsidRPr="000F5DD3" w14:paraId="439E3FA5" w14:textId="77777777" w:rsidTr="00F021D9">
        <w:tc>
          <w:tcPr>
            <w:tcW w:w="3236" w:type="dxa"/>
          </w:tcPr>
          <w:p w14:paraId="0C71813F" w14:textId="7620CEF4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410" w:type="dxa"/>
          </w:tcPr>
          <w:p w14:paraId="7978155D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" w:type="dxa"/>
          </w:tcPr>
          <w:p w14:paraId="0ED89BEE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26E2B8C7" w14:textId="70D707F0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4,620</w:t>
            </w:r>
          </w:p>
        </w:tc>
        <w:tc>
          <w:tcPr>
            <w:tcW w:w="267" w:type="dxa"/>
          </w:tcPr>
          <w:p w14:paraId="62D7706D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7E00E008" w14:textId="530202E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5,513</w:t>
            </w:r>
          </w:p>
        </w:tc>
        <w:tc>
          <w:tcPr>
            <w:tcW w:w="236" w:type="dxa"/>
          </w:tcPr>
          <w:p w14:paraId="029F9C54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403CFB16" w14:textId="2C64D98E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1,941</w:t>
            </w:r>
          </w:p>
        </w:tc>
        <w:tc>
          <w:tcPr>
            <w:tcW w:w="270" w:type="dxa"/>
          </w:tcPr>
          <w:p w14:paraId="7E795A26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10846EE0" w14:textId="3DA16736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12,074</w:t>
            </w:r>
          </w:p>
        </w:tc>
      </w:tr>
      <w:tr w:rsidR="00F021D9" w:rsidRPr="000F5DD3" w14:paraId="1F02372A" w14:textId="77777777" w:rsidTr="00F021D9">
        <w:tc>
          <w:tcPr>
            <w:tcW w:w="3236" w:type="dxa"/>
          </w:tcPr>
          <w:p w14:paraId="28FC8698" w14:textId="01915C5B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10" w:type="dxa"/>
          </w:tcPr>
          <w:p w14:paraId="7AC42D09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" w:type="dxa"/>
          </w:tcPr>
          <w:p w14:paraId="5300BED6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14:paraId="5EA5E84A" w14:textId="726A170B" w:rsidR="00F021D9" w:rsidRPr="000F5DD3" w:rsidRDefault="00886085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8,149</w:t>
            </w:r>
          </w:p>
        </w:tc>
        <w:tc>
          <w:tcPr>
            <w:tcW w:w="267" w:type="dxa"/>
          </w:tcPr>
          <w:p w14:paraId="1DCD42D7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689F16B" w14:textId="474B20E3" w:rsidR="00F021D9" w:rsidRPr="000F5DD3" w:rsidRDefault="00A0780F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2,091</w:t>
            </w:r>
          </w:p>
        </w:tc>
        <w:tc>
          <w:tcPr>
            <w:tcW w:w="236" w:type="dxa"/>
          </w:tcPr>
          <w:p w14:paraId="54FF825E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69392A96" w14:textId="484B9899" w:rsidR="00F021D9" w:rsidRPr="000F5DD3" w:rsidRDefault="000949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928</w:t>
            </w:r>
          </w:p>
        </w:tc>
        <w:tc>
          <w:tcPr>
            <w:tcW w:w="270" w:type="dxa"/>
          </w:tcPr>
          <w:p w14:paraId="51239F8C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5EAC9CA4" w14:textId="1D202D6C" w:rsidR="00F021D9" w:rsidRPr="000F5DD3" w:rsidRDefault="00BC4340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11,168</w:t>
            </w:r>
          </w:p>
        </w:tc>
      </w:tr>
    </w:tbl>
    <w:p w14:paraId="5723472F" w14:textId="77777777" w:rsidR="00E76774" w:rsidRPr="000F5DD3" w:rsidRDefault="00E76774" w:rsidP="00B150C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61E0377" w14:textId="7F460D99" w:rsidR="00F6015E" w:rsidRPr="000F5DD3" w:rsidRDefault="00F6015E" w:rsidP="006C50B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กลุ่มบริษัทเช่าที่ดินเป็นระยะเวลา</w:t>
      </w:r>
      <w:r w:rsidR="00865D38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9C58FD" w:rsidRPr="000F5DD3">
        <w:rPr>
          <w:rFonts w:asciiTheme="majorBidi" w:hAnsiTheme="majorBidi" w:cstheme="majorBidi"/>
          <w:sz w:val="30"/>
          <w:szCs w:val="30"/>
        </w:rPr>
        <w:t xml:space="preserve">3 </w:t>
      </w:r>
      <w:r w:rsidR="009C58FD" w:rsidRPr="000F5DD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65D38" w:rsidRPr="000F5DD3">
        <w:rPr>
          <w:rFonts w:asciiTheme="majorBidi" w:hAnsiTheme="majorBidi" w:cstheme="majorBidi"/>
          <w:sz w:val="30"/>
          <w:szCs w:val="30"/>
        </w:rPr>
        <w:t>20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</w:t>
      </w:r>
      <w:r w:rsidR="0002392C" w:rsidRPr="000F5DD3">
        <w:rPr>
          <w:rFonts w:asciiTheme="majorBidi" w:hAnsiTheme="majorBidi" w:cstheme="majorBidi"/>
          <w:sz w:val="30"/>
          <w:szCs w:val="30"/>
          <w:cs/>
        </w:rPr>
        <w:t>ปี</w:t>
      </w:r>
      <w:r w:rsidRPr="000F5DD3">
        <w:rPr>
          <w:rFonts w:asciiTheme="majorBidi" w:hAnsiTheme="majorBidi" w:cstheme="majorBidi"/>
          <w:sz w:val="30"/>
          <w:szCs w:val="30"/>
          <w:cs/>
        </w:rPr>
        <w:t>ตามอัตราที่ระบุไว้ในสัญญา</w:t>
      </w:r>
    </w:p>
    <w:p w14:paraId="48779F42" w14:textId="77777777" w:rsidR="00F6015E" w:rsidRPr="000F5DD3" w:rsidRDefault="00F6015E" w:rsidP="006C50B5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1D30415" w14:textId="3BCD5059" w:rsidR="001B0C12" w:rsidRPr="000F5DD3" w:rsidRDefault="00F6015E" w:rsidP="006C50B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กลุ่มบริษัทเช่าเครื่องจักรเป็น</w:t>
      </w:r>
      <w:r w:rsidR="0013378B" w:rsidRPr="000F5DD3">
        <w:rPr>
          <w:rFonts w:asciiTheme="majorBidi" w:hAnsiTheme="majorBidi" w:cstheme="majorBidi"/>
          <w:sz w:val="30"/>
          <w:szCs w:val="30"/>
          <w:cs/>
        </w:rPr>
        <w:t>ระยะ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เวลา </w:t>
      </w:r>
      <w:r w:rsidR="00865D38" w:rsidRPr="000F5DD3">
        <w:rPr>
          <w:rFonts w:asciiTheme="majorBidi" w:hAnsiTheme="majorBidi" w:cstheme="majorBidi"/>
          <w:sz w:val="30"/>
          <w:szCs w:val="30"/>
        </w:rPr>
        <w:t>5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865D38" w:rsidRPr="000F5DD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65D38" w:rsidRPr="000F5DD3">
        <w:rPr>
          <w:rFonts w:asciiTheme="majorBidi" w:hAnsiTheme="majorBidi" w:cstheme="majorBidi"/>
          <w:sz w:val="30"/>
          <w:szCs w:val="30"/>
        </w:rPr>
        <w:t xml:space="preserve">7 </w:t>
      </w:r>
      <w:r w:rsidR="00865D38" w:rsidRPr="000F5DD3">
        <w:rPr>
          <w:rFonts w:asciiTheme="majorBidi" w:hAnsiTheme="majorBidi" w:cstheme="majorBidi"/>
          <w:sz w:val="30"/>
          <w:szCs w:val="30"/>
          <w:cs/>
        </w:rPr>
        <w:t>ปี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ยานพาหนะเป็นเวลา </w:t>
      </w:r>
      <w:r w:rsidR="009405F9" w:rsidRPr="000F5DD3">
        <w:rPr>
          <w:rFonts w:asciiTheme="majorBidi" w:hAnsiTheme="majorBidi" w:cstheme="majorBidi"/>
          <w:sz w:val="30"/>
          <w:szCs w:val="30"/>
        </w:rPr>
        <w:t>3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ปี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และจ่ายค่าเช่าคงที่</w:t>
      </w:r>
      <w:r w:rsidR="00480DAA" w:rsidRPr="000F5DD3">
        <w:rPr>
          <w:rFonts w:asciiTheme="majorBidi" w:hAnsiTheme="majorBidi" w:cstheme="majorBidi"/>
          <w:sz w:val="30"/>
          <w:szCs w:val="30"/>
          <w:cs/>
        </w:rPr>
        <w:t>ตามที่ระบุไว้ในสัญญา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โดยเงื่อนไขในการจ่ายชำระเป็นเงื่อนไขปกติทั่วไป</w:t>
      </w:r>
    </w:p>
    <w:p w14:paraId="4E903B9A" w14:textId="77777777" w:rsidR="006C50B5" w:rsidRPr="000F5DD3" w:rsidRDefault="006C50B5" w:rsidP="006C50B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260"/>
        <w:gridCol w:w="180"/>
        <w:gridCol w:w="1260"/>
        <w:gridCol w:w="1350"/>
      </w:tblGrid>
      <w:tr w:rsidR="00F54BCB" w:rsidRPr="000F5DD3" w14:paraId="286F3039" w14:textId="77777777" w:rsidTr="001613AE">
        <w:trPr>
          <w:cantSplit/>
          <w:trHeight w:val="144"/>
          <w:tblHeader/>
        </w:trPr>
        <w:tc>
          <w:tcPr>
            <w:tcW w:w="3780" w:type="dxa"/>
            <w:vAlign w:val="bottom"/>
          </w:tcPr>
          <w:p w14:paraId="11E00E6A" w14:textId="77777777" w:rsidR="00F54BCB" w:rsidRPr="000F5DD3" w:rsidRDefault="00F54BCB" w:rsidP="001613AE">
            <w:pPr>
              <w:ind w:firstLine="1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5B95A949" w14:textId="77777777" w:rsidR="00F54BCB" w:rsidRPr="000F5DD3" w:rsidRDefault="00F54BCB" w:rsidP="001E05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78C38E1" w14:textId="77777777" w:rsidR="00F54BCB" w:rsidRPr="000F5DD3" w:rsidRDefault="00F54BCB" w:rsidP="001E05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96EBDAB" w14:textId="77777777" w:rsidR="00F54BCB" w:rsidRPr="000F5DD3" w:rsidRDefault="00F54BCB" w:rsidP="001E05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54BCB" w:rsidRPr="000F5DD3" w14:paraId="2D341BEF" w14:textId="77777777" w:rsidTr="001613AE">
        <w:trPr>
          <w:cantSplit/>
          <w:trHeight w:val="144"/>
          <w:tblHeader/>
        </w:trPr>
        <w:tc>
          <w:tcPr>
            <w:tcW w:w="3780" w:type="dxa"/>
            <w:vAlign w:val="bottom"/>
          </w:tcPr>
          <w:p w14:paraId="4C99D226" w14:textId="7F4DF344" w:rsidR="00F54BCB" w:rsidRPr="000F5DD3" w:rsidRDefault="00F54BCB" w:rsidP="00F54BC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142E8E4C" w14:textId="56DDD32E" w:rsidR="00F54BCB" w:rsidRPr="000F5DD3" w:rsidRDefault="00F021D9" w:rsidP="00F54B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60" w:type="dxa"/>
          </w:tcPr>
          <w:p w14:paraId="31D43D30" w14:textId="39E376A4" w:rsidR="00F54BCB" w:rsidRPr="000F5DD3" w:rsidRDefault="00F54BCB" w:rsidP="00F54B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021D9" w:rsidRPr="000F5DD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363C2D9C" w14:textId="0A5E4AA6" w:rsidR="00F54BCB" w:rsidRPr="000F5DD3" w:rsidRDefault="00F54BCB" w:rsidP="00F021D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303359" w14:textId="479B4CB4" w:rsidR="00F54BCB" w:rsidRPr="000F5DD3" w:rsidRDefault="00F021D9" w:rsidP="00F54B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350" w:type="dxa"/>
          </w:tcPr>
          <w:p w14:paraId="26F8ADE6" w14:textId="70C15562" w:rsidR="00F54BCB" w:rsidRPr="000F5DD3" w:rsidRDefault="00F021D9" w:rsidP="00F54B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54BCB" w:rsidRPr="000F5DD3" w14:paraId="2A078071" w14:textId="77777777" w:rsidTr="001613AE">
        <w:trPr>
          <w:cantSplit/>
          <w:trHeight w:val="144"/>
        </w:trPr>
        <w:tc>
          <w:tcPr>
            <w:tcW w:w="3780" w:type="dxa"/>
          </w:tcPr>
          <w:p w14:paraId="43206F53" w14:textId="0E0A45A5" w:rsidR="00F54BCB" w:rsidRPr="000F5DD3" w:rsidRDefault="00F54BCB" w:rsidP="001E05E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จำนวนรับรู้ในกำไรหรือขาดทุน</w:t>
            </w:r>
          </w:p>
        </w:tc>
        <w:tc>
          <w:tcPr>
            <w:tcW w:w="5400" w:type="dxa"/>
            <w:gridSpan w:val="5"/>
          </w:tcPr>
          <w:p w14:paraId="4E5B9247" w14:textId="77777777" w:rsidR="00F54BCB" w:rsidRPr="000F5DD3" w:rsidRDefault="00F54BCB" w:rsidP="001E05E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0F5DD3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F5DD3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021D9" w:rsidRPr="000F5DD3" w14:paraId="432C2A51" w14:textId="77777777" w:rsidTr="001613AE">
        <w:trPr>
          <w:cantSplit/>
          <w:trHeight w:val="191"/>
        </w:trPr>
        <w:tc>
          <w:tcPr>
            <w:tcW w:w="3780" w:type="dxa"/>
          </w:tcPr>
          <w:p w14:paraId="7CD72FEF" w14:textId="77777777" w:rsidR="00F021D9" w:rsidRPr="000F5DD3" w:rsidRDefault="00F021D9" w:rsidP="00F021D9">
            <w:pPr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0F5DD3" w:rsidDel="009A4744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6656EF90" w14:textId="1DCBDA2B" w:rsidR="00F021D9" w:rsidRPr="000F5DD3" w:rsidRDefault="00FA4310" w:rsidP="00F021D9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456</w:t>
            </w:r>
          </w:p>
        </w:tc>
        <w:tc>
          <w:tcPr>
            <w:tcW w:w="1260" w:type="dxa"/>
          </w:tcPr>
          <w:p w14:paraId="30315E60" w14:textId="3BF3F1B4" w:rsidR="00F021D9" w:rsidRPr="000F5DD3" w:rsidRDefault="00F021D9" w:rsidP="00F021D9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609</w:t>
            </w:r>
          </w:p>
        </w:tc>
        <w:tc>
          <w:tcPr>
            <w:tcW w:w="180" w:type="dxa"/>
          </w:tcPr>
          <w:p w14:paraId="70FE5466" w14:textId="77777777" w:rsidR="00F021D9" w:rsidRPr="000F5DD3" w:rsidRDefault="00F021D9" w:rsidP="00F021D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F8D0DA" w14:textId="41F30531" w:rsidR="00F021D9" w:rsidRPr="000F5DD3" w:rsidRDefault="00322F7E" w:rsidP="00F021D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  <w:tc>
          <w:tcPr>
            <w:tcW w:w="1350" w:type="dxa"/>
          </w:tcPr>
          <w:p w14:paraId="4F712884" w14:textId="546F4B80" w:rsidR="00F021D9" w:rsidRPr="000F5DD3" w:rsidRDefault="00F021D9" w:rsidP="00F021D9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</w:tr>
      <w:tr w:rsidR="00F021D9" w:rsidRPr="000F5DD3" w14:paraId="7362FA84" w14:textId="77777777" w:rsidTr="001613AE">
        <w:trPr>
          <w:cantSplit/>
          <w:trHeight w:val="191"/>
        </w:trPr>
        <w:tc>
          <w:tcPr>
            <w:tcW w:w="3780" w:type="dxa"/>
          </w:tcPr>
          <w:p w14:paraId="10604184" w14:textId="77777777" w:rsidR="00F021D9" w:rsidRPr="000F5DD3" w:rsidRDefault="00F021D9" w:rsidP="00F021D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  <w:shd w:val="clear" w:color="auto" w:fill="auto"/>
          </w:tcPr>
          <w:p w14:paraId="57BE217E" w14:textId="633813D3" w:rsidR="00F021D9" w:rsidRPr="000F5DD3" w:rsidRDefault="00322F7E" w:rsidP="00F021D9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A46F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912</w:t>
            </w:r>
          </w:p>
        </w:tc>
        <w:tc>
          <w:tcPr>
            <w:tcW w:w="1260" w:type="dxa"/>
            <w:shd w:val="clear" w:color="auto" w:fill="auto"/>
          </w:tcPr>
          <w:p w14:paraId="3417D5FC" w14:textId="58BF925C" w:rsidR="00F021D9" w:rsidRPr="000F5DD3" w:rsidRDefault="00F021D9" w:rsidP="00F021D9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7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864</w:t>
            </w:r>
          </w:p>
        </w:tc>
        <w:tc>
          <w:tcPr>
            <w:tcW w:w="180" w:type="dxa"/>
            <w:shd w:val="clear" w:color="auto" w:fill="auto"/>
          </w:tcPr>
          <w:p w14:paraId="1178FE04" w14:textId="77777777" w:rsidR="00F021D9" w:rsidRPr="000F5DD3" w:rsidRDefault="00F021D9" w:rsidP="00F021D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9B58E48" w14:textId="22A0C069" w:rsidR="00F021D9" w:rsidRPr="000F5DD3" w:rsidRDefault="00322F7E" w:rsidP="00322F7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868</w:t>
            </w:r>
          </w:p>
        </w:tc>
        <w:tc>
          <w:tcPr>
            <w:tcW w:w="1350" w:type="dxa"/>
          </w:tcPr>
          <w:p w14:paraId="75204E26" w14:textId="0CD0B2D1" w:rsidR="00F021D9" w:rsidRPr="000F5DD3" w:rsidRDefault="00245979" w:rsidP="00F021D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021D9"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AA11CF0" w14:textId="1E60BC6C" w:rsidR="00F54BCB" w:rsidRPr="000F5DD3" w:rsidRDefault="00F54BCB" w:rsidP="00F6015E">
      <w:pPr>
        <w:ind w:left="360"/>
        <w:rPr>
          <w:rFonts w:asciiTheme="majorBidi" w:hAnsiTheme="majorBidi" w:cstheme="majorBidi"/>
          <w:sz w:val="30"/>
          <w:szCs w:val="30"/>
        </w:rPr>
      </w:pPr>
    </w:p>
    <w:p w14:paraId="1D82B49B" w14:textId="4BAF4546" w:rsidR="0048742E" w:rsidRPr="000F5DD3" w:rsidRDefault="00D545E4" w:rsidP="004754FA">
      <w:pPr>
        <w:tabs>
          <w:tab w:val="clear" w:pos="454"/>
        </w:tabs>
        <w:ind w:left="360" w:firstLine="1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bookmarkStart w:id="2" w:name="_Hlk60826333"/>
      <w:r w:rsidRPr="000F5DD3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ในปี </w:t>
      </w:r>
      <w:r w:rsidRPr="000F5DD3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F021D9" w:rsidRPr="000F5DD3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0F5DD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bookmarkEnd w:id="2"/>
      <w:r w:rsidRPr="000F5DD3">
        <w:rPr>
          <w:rFonts w:asciiTheme="majorBidi" w:hAnsiTheme="majorBidi" w:cstheme="majorBidi"/>
          <w:spacing w:val="-4"/>
          <w:sz w:val="30"/>
          <w:szCs w:val="30"/>
          <w:cs/>
        </w:rPr>
        <w:t>กระแสเงินสดจ่ายทั้งหมดของสัญญาเช่าของกลุ่มบริษัท มีจำนวน</w:t>
      </w:r>
      <w:r w:rsidR="00571676" w:rsidRPr="000F5DD3">
        <w:rPr>
          <w:rFonts w:asciiTheme="majorBidi" w:hAnsiTheme="majorBidi" w:cstheme="majorBidi"/>
          <w:spacing w:val="-4"/>
          <w:sz w:val="30"/>
          <w:szCs w:val="30"/>
          <w:cs/>
        </w:rPr>
        <w:t>เงิน</w:t>
      </w:r>
      <w:r w:rsidRPr="000F5DD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D576B">
        <w:rPr>
          <w:rFonts w:asciiTheme="majorBidi" w:hAnsiTheme="majorBidi" w:cstheme="majorBidi"/>
          <w:spacing w:val="-4"/>
          <w:sz w:val="30"/>
          <w:szCs w:val="30"/>
        </w:rPr>
        <w:t>8.</w:t>
      </w:r>
      <w:r w:rsidR="00F12952">
        <w:rPr>
          <w:rFonts w:asciiTheme="majorBidi" w:hAnsiTheme="majorBidi" w:cstheme="majorBidi"/>
          <w:spacing w:val="-4"/>
          <w:sz w:val="30"/>
          <w:szCs w:val="30"/>
        </w:rPr>
        <w:t>91</w:t>
      </w:r>
      <w:r w:rsidR="003170D1" w:rsidRPr="000F5DD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6A5665" w:rsidRPr="000F5DD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A5665" w:rsidRPr="000F5DD3">
        <w:rPr>
          <w:rFonts w:asciiTheme="majorBidi" w:hAnsiTheme="majorBidi" w:cstheme="majorBidi"/>
          <w:i/>
          <w:iCs/>
          <w:spacing w:val="-4"/>
          <w:sz w:val="30"/>
          <w:szCs w:val="30"/>
        </w:rPr>
        <w:t>(256</w:t>
      </w:r>
      <w:r w:rsidR="00F021D9" w:rsidRPr="000F5DD3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="006A5665" w:rsidRPr="000F5DD3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F021D9" w:rsidRPr="000F5DD3">
        <w:rPr>
          <w:rFonts w:asciiTheme="majorBidi" w:hAnsiTheme="majorBidi" w:cstheme="majorBidi"/>
          <w:i/>
          <w:iCs/>
          <w:spacing w:val="-4"/>
          <w:sz w:val="30"/>
          <w:szCs w:val="30"/>
        </w:rPr>
        <w:t>7.86</w:t>
      </w:r>
      <w:r w:rsidR="006A5665" w:rsidRPr="000F5DD3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6A5665" w:rsidRPr="000F5DD3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ล้านบาท)</w:t>
      </w:r>
    </w:p>
    <w:p w14:paraId="0C60015F" w14:textId="46DA1D69" w:rsidR="001613AE" w:rsidRPr="000F5DD3" w:rsidRDefault="00D545E4" w:rsidP="0046779F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</w:p>
    <w:p w14:paraId="7C48C1D3" w14:textId="1E48D310" w:rsidR="00014212" w:rsidRPr="000F5DD3" w:rsidRDefault="00FF215D" w:rsidP="002B3428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t>หนี้สินที่มีภาระดอกเบี้ย</w:t>
      </w:r>
    </w:p>
    <w:p w14:paraId="0E40A468" w14:textId="62274B8F" w:rsidR="00475B0F" w:rsidRPr="000F5DD3" w:rsidRDefault="00475B0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677BEAC" w14:textId="7429E972" w:rsidR="00363F87" w:rsidRPr="000F5DD3" w:rsidRDefault="002B3428" w:rsidP="002B3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363F87"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09836EE1" w14:textId="77777777" w:rsidR="00363F87" w:rsidRPr="000F5DD3" w:rsidRDefault="00363F87" w:rsidP="002B3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both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cs/>
        </w:rPr>
      </w:pPr>
    </w:p>
    <w:p w14:paraId="188AAAAE" w14:textId="06EDA903" w:rsidR="00363F87" w:rsidRPr="000F5DD3" w:rsidRDefault="002B3428" w:rsidP="002B3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363F87" w:rsidRPr="000F5DD3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กลุ่มบริษัทรับรู้รายการและวัดมูลค่าหนี้สินทางการเงินตามที่เปิดเผยในหมายเหตุข้อ </w:t>
      </w:r>
      <w:r w:rsidR="00363F87" w:rsidRPr="000F5DD3">
        <w:rPr>
          <w:rFonts w:asciiTheme="majorBidi" w:hAnsiTheme="majorBidi" w:cstheme="majorBidi"/>
          <w:sz w:val="30"/>
          <w:szCs w:val="30"/>
        </w:rPr>
        <w:t>2</w:t>
      </w:r>
      <w:r w:rsidR="00EA079B" w:rsidRPr="000F5DD3">
        <w:rPr>
          <w:rFonts w:asciiTheme="majorBidi" w:hAnsiTheme="majorBidi" w:cstheme="majorBidi"/>
          <w:sz w:val="30"/>
          <w:szCs w:val="30"/>
        </w:rPr>
        <w:t>2</w:t>
      </w:r>
    </w:p>
    <w:p w14:paraId="390AB300" w14:textId="77777777" w:rsidR="00363F87" w:rsidRPr="000F5DD3" w:rsidRDefault="00363F87" w:rsidP="00363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5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169"/>
        <w:gridCol w:w="236"/>
        <w:gridCol w:w="1079"/>
        <w:gridCol w:w="240"/>
        <w:gridCol w:w="990"/>
        <w:gridCol w:w="244"/>
        <w:gridCol w:w="1169"/>
        <w:gridCol w:w="240"/>
        <w:gridCol w:w="1079"/>
        <w:gridCol w:w="240"/>
        <w:gridCol w:w="994"/>
      </w:tblGrid>
      <w:tr w:rsidR="003343EE" w:rsidRPr="000F5DD3" w14:paraId="1DF3C332" w14:textId="77777777" w:rsidTr="00360035">
        <w:trPr>
          <w:trHeight w:val="411"/>
          <w:tblHeader/>
        </w:trPr>
        <w:tc>
          <w:tcPr>
            <w:tcW w:w="1890" w:type="dxa"/>
          </w:tcPr>
          <w:p w14:paraId="60EFDADC" w14:textId="77777777" w:rsidR="003343EE" w:rsidRPr="000F5DD3" w:rsidRDefault="003343EE" w:rsidP="00B4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 w:hanging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80" w:type="dxa"/>
            <w:gridSpan w:val="11"/>
          </w:tcPr>
          <w:p w14:paraId="6CAC02C9" w14:textId="0B419263" w:rsidR="003343EE" w:rsidRPr="000F5DD3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="00452458" w:rsidRPr="000F5DD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/ </w:t>
            </w:r>
            <w:r w:rsidR="00452458"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43EE" w:rsidRPr="000F5DD3" w14:paraId="2A92CB86" w14:textId="77777777" w:rsidTr="00360035">
        <w:trPr>
          <w:trHeight w:val="119"/>
          <w:tblHeader/>
        </w:trPr>
        <w:tc>
          <w:tcPr>
            <w:tcW w:w="1890" w:type="dxa"/>
          </w:tcPr>
          <w:p w14:paraId="2B94177A" w14:textId="77777777" w:rsidR="003343EE" w:rsidRPr="000F5DD3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14" w:type="dxa"/>
            <w:gridSpan w:val="5"/>
          </w:tcPr>
          <w:p w14:paraId="6B5573A4" w14:textId="3D7DDE26" w:rsidR="003343EE" w:rsidRPr="000F5DD3" w:rsidRDefault="00926DD4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4" w:type="dxa"/>
          </w:tcPr>
          <w:p w14:paraId="48424FFE" w14:textId="77777777" w:rsidR="003343EE" w:rsidRPr="000F5DD3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22" w:type="dxa"/>
            <w:gridSpan w:val="5"/>
          </w:tcPr>
          <w:p w14:paraId="33038F07" w14:textId="49166946" w:rsidR="003343EE" w:rsidRPr="000F5DD3" w:rsidRDefault="00926DD4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E0D4A" w:rsidRPr="000F5DD3" w14:paraId="28B86295" w14:textId="77777777" w:rsidTr="00360035">
        <w:trPr>
          <w:trHeight w:val="623"/>
          <w:tblHeader/>
        </w:trPr>
        <w:tc>
          <w:tcPr>
            <w:tcW w:w="1890" w:type="dxa"/>
          </w:tcPr>
          <w:p w14:paraId="5C968E33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6DA0F0D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6801501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AB29271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2"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0" w:type="dxa"/>
            <w:vAlign w:val="bottom"/>
          </w:tcPr>
          <w:p w14:paraId="6FA8D309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B5063E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4" w:type="dxa"/>
            <w:vAlign w:val="center"/>
          </w:tcPr>
          <w:p w14:paraId="4DBD49AC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1C01A75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14:paraId="71C3E593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34B27F9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2"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0" w:type="dxa"/>
            <w:vAlign w:val="bottom"/>
          </w:tcPr>
          <w:p w14:paraId="754940C3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164679B9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343EE" w:rsidRPr="000F5DD3" w14:paraId="0CE89E74" w14:textId="77777777" w:rsidTr="00360035">
        <w:trPr>
          <w:trHeight w:val="396"/>
          <w:tblHeader/>
        </w:trPr>
        <w:tc>
          <w:tcPr>
            <w:tcW w:w="1890" w:type="dxa"/>
          </w:tcPr>
          <w:p w14:paraId="44AAC6B2" w14:textId="77777777" w:rsidR="003343EE" w:rsidRPr="000F5DD3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80" w:type="dxa"/>
            <w:gridSpan w:val="11"/>
            <w:vAlign w:val="bottom"/>
          </w:tcPr>
          <w:p w14:paraId="669568F6" w14:textId="77777777" w:rsidR="003343EE" w:rsidRPr="000F5DD3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85DC6"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26DD4" w:rsidRPr="000F5DD3" w14:paraId="56C0A151" w14:textId="77777777" w:rsidTr="00360035">
        <w:trPr>
          <w:trHeight w:val="209"/>
        </w:trPr>
        <w:tc>
          <w:tcPr>
            <w:tcW w:w="1890" w:type="dxa"/>
          </w:tcPr>
          <w:p w14:paraId="53138FFF" w14:textId="77777777" w:rsidR="00926DD4" w:rsidRPr="000F5DD3" w:rsidRDefault="00926DD4" w:rsidP="0092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169" w:type="dxa"/>
            <w:vAlign w:val="bottom"/>
          </w:tcPr>
          <w:p w14:paraId="30880AE5" w14:textId="32EA9FF4" w:rsidR="00926DD4" w:rsidRPr="000F5DD3" w:rsidRDefault="004C68B2" w:rsidP="0092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5,438</w:t>
            </w:r>
          </w:p>
        </w:tc>
        <w:tc>
          <w:tcPr>
            <w:tcW w:w="236" w:type="dxa"/>
            <w:vAlign w:val="bottom"/>
          </w:tcPr>
          <w:p w14:paraId="6E16C430" w14:textId="77777777" w:rsidR="00926DD4" w:rsidRPr="000F5DD3" w:rsidRDefault="00926DD4" w:rsidP="0092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A714CD6" w14:textId="606FA16D" w:rsidR="00926DD4" w:rsidRPr="000F5DD3" w:rsidRDefault="00E16550" w:rsidP="00E1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5D43AC"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679DA10E" w14:textId="77777777" w:rsidR="00926DD4" w:rsidRPr="000F5DD3" w:rsidRDefault="00926DD4" w:rsidP="0092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3884E8" w14:textId="5C2EAA4C" w:rsidR="00926DD4" w:rsidRPr="000F5DD3" w:rsidRDefault="00A43F65" w:rsidP="0092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5,438</w:t>
            </w:r>
          </w:p>
        </w:tc>
        <w:tc>
          <w:tcPr>
            <w:tcW w:w="244" w:type="dxa"/>
            <w:vAlign w:val="bottom"/>
          </w:tcPr>
          <w:p w14:paraId="044F8490" w14:textId="77777777" w:rsidR="00926DD4" w:rsidRPr="000F5DD3" w:rsidRDefault="00926DD4" w:rsidP="0092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99D3857" w14:textId="07B731AC" w:rsidR="00926DD4" w:rsidRPr="000F5DD3" w:rsidRDefault="00926DD4" w:rsidP="0092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2,946</w:t>
            </w:r>
          </w:p>
        </w:tc>
        <w:tc>
          <w:tcPr>
            <w:tcW w:w="240" w:type="dxa"/>
            <w:vAlign w:val="bottom"/>
          </w:tcPr>
          <w:p w14:paraId="1F874C02" w14:textId="77777777" w:rsidR="00926DD4" w:rsidRPr="000F5DD3" w:rsidRDefault="00926DD4" w:rsidP="0092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47B9982" w14:textId="09CAAB84" w:rsidR="00926DD4" w:rsidRPr="000F5DD3" w:rsidRDefault="00926DD4" w:rsidP="005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5D0E15"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  <w:tc>
          <w:tcPr>
            <w:tcW w:w="240" w:type="dxa"/>
            <w:vAlign w:val="bottom"/>
          </w:tcPr>
          <w:p w14:paraId="34BCCD38" w14:textId="77777777" w:rsidR="00926DD4" w:rsidRPr="000F5DD3" w:rsidRDefault="00926DD4" w:rsidP="0092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A19B1A3" w14:textId="0B71B98D" w:rsidR="00926DD4" w:rsidRPr="000F5DD3" w:rsidRDefault="00926DD4" w:rsidP="0092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2,946</w:t>
            </w:r>
          </w:p>
        </w:tc>
      </w:tr>
      <w:tr w:rsidR="00926DD4" w:rsidRPr="000F5DD3" w14:paraId="5D85C25E" w14:textId="77777777" w:rsidTr="00DB67CB">
        <w:trPr>
          <w:trHeight w:val="209"/>
        </w:trPr>
        <w:tc>
          <w:tcPr>
            <w:tcW w:w="1890" w:type="dxa"/>
            <w:vAlign w:val="bottom"/>
          </w:tcPr>
          <w:p w14:paraId="5EC56FAC" w14:textId="2083E523" w:rsidR="00926DD4" w:rsidRPr="000F5DD3" w:rsidRDefault="00926DD4" w:rsidP="0092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="00194443"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2034EA" w:rsidRPr="000F5DD3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69" w:type="dxa"/>
            <w:vAlign w:val="bottom"/>
          </w:tcPr>
          <w:p w14:paraId="5759FCD7" w14:textId="6BE896B8" w:rsidR="00926DD4" w:rsidRPr="000F5DD3" w:rsidRDefault="005D43AC" w:rsidP="007F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2459867" w14:textId="77777777" w:rsidR="00926DD4" w:rsidRPr="000F5DD3" w:rsidRDefault="00926DD4" w:rsidP="0092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2F46828" w14:textId="5DB6B3BF" w:rsidR="00926DD4" w:rsidRPr="000F5DD3" w:rsidRDefault="00E16550" w:rsidP="00E16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   -</w:t>
            </w:r>
          </w:p>
        </w:tc>
        <w:tc>
          <w:tcPr>
            <w:tcW w:w="240" w:type="dxa"/>
            <w:vAlign w:val="bottom"/>
          </w:tcPr>
          <w:p w14:paraId="654C9DF8" w14:textId="1BA61CE5" w:rsidR="00926DD4" w:rsidRPr="000F5DD3" w:rsidRDefault="00926DD4" w:rsidP="0092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553252" w14:textId="4EAF3FBA" w:rsidR="00926DD4" w:rsidRPr="000F5DD3" w:rsidRDefault="005D43AC" w:rsidP="007F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3"/>
              </w:tabs>
              <w:ind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2A785DF7" w14:textId="77777777" w:rsidR="00926DD4" w:rsidRPr="000F5DD3" w:rsidRDefault="00926DD4" w:rsidP="0092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6B98EF7" w14:textId="39B458A2" w:rsidR="00926DD4" w:rsidRPr="000F5DD3" w:rsidRDefault="00B4770C" w:rsidP="00B47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="00926DD4"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77AE8972" w14:textId="77777777" w:rsidR="00926DD4" w:rsidRPr="000F5DD3" w:rsidRDefault="00926DD4" w:rsidP="0092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DDBD3F2" w14:textId="754A43E0" w:rsidR="00926DD4" w:rsidRPr="000F5DD3" w:rsidRDefault="00926DD4" w:rsidP="00D6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16,797</w:t>
            </w:r>
          </w:p>
        </w:tc>
        <w:tc>
          <w:tcPr>
            <w:tcW w:w="240" w:type="dxa"/>
            <w:vAlign w:val="bottom"/>
          </w:tcPr>
          <w:p w14:paraId="755EDCBA" w14:textId="77777777" w:rsidR="00926DD4" w:rsidRPr="000F5DD3" w:rsidRDefault="00926DD4" w:rsidP="0092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5346C87A" w14:textId="3D1AEE7F" w:rsidR="00926DD4" w:rsidRPr="000F5DD3" w:rsidRDefault="00926DD4" w:rsidP="0092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16,797</w:t>
            </w:r>
          </w:p>
        </w:tc>
      </w:tr>
      <w:tr w:rsidR="00194443" w:rsidRPr="000F5DD3" w14:paraId="7FC3CD36" w14:textId="77777777" w:rsidTr="00704D0E">
        <w:trPr>
          <w:trHeight w:val="209"/>
        </w:trPr>
        <w:tc>
          <w:tcPr>
            <w:tcW w:w="1890" w:type="dxa"/>
          </w:tcPr>
          <w:p w14:paraId="083ECCDC" w14:textId="27BC391A" w:rsidR="00194443" w:rsidRPr="000F5DD3" w:rsidRDefault="00194443" w:rsidP="00194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  <w:r w:rsidR="002034EA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705B926F" w14:textId="0362B7D2" w:rsidR="00194443" w:rsidRPr="000F5DD3" w:rsidRDefault="00194443" w:rsidP="00194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69" w:type="dxa"/>
            <w:vAlign w:val="bottom"/>
          </w:tcPr>
          <w:p w14:paraId="040DAF3A" w14:textId="6B0FF277" w:rsidR="00194443" w:rsidRPr="000F5DD3" w:rsidRDefault="00F345EB" w:rsidP="00F34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36" w:type="dxa"/>
            <w:vAlign w:val="bottom"/>
          </w:tcPr>
          <w:p w14:paraId="1C080423" w14:textId="77777777" w:rsidR="00194443" w:rsidRPr="000F5DD3" w:rsidRDefault="00194443" w:rsidP="00194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A9371CD" w14:textId="2388687E" w:rsidR="00194443" w:rsidRPr="000F5DD3" w:rsidRDefault="007F071F" w:rsidP="007F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E16550"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345EB"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0581C36E" w14:textId="77777777" w:rsidR="00194443" w:rsidRPr="000F5DD3" w:rsidRDefault="00194443" w:rsidP="00194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18F07A" w14:textId="77777777" w:rsidR="00816962" w:rsidRPr="000F5DD3" w:rsidRDefault="00816962" w:rsidP="0092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4"/>
              </w:tabs>
              <w:ind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E331379" w14:textId="1CE5DC67" w:rsidR="00194443" w:rsidRPr="000F5DD3" w:rsidRDefault="00F345EB" w:rsidP="00F34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ind w:right="-1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100,000</w:t>
            </w:r>
          </w:p>
        </w:tc>
        <w:tc>
          <w:tcPr>
            <w:tcW w:w="244" w:type="dxa"/>
            <w:vAlign w:val="bottom"/>
          </w:tcPr>
          <w:p w14:paraId="687EF1DB" w14:textId="77777777" w:rsidR="00194443" w:rsidRPr="000F5DD3" w:rsidRDefault="00194443" w:rsidP="00194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91143C9" w14:textId="28DA9F0E" w:rsidR="00194443" w:rsidRPr="000F5DD3" w:rsidRDefault="00B4770C" w:rsidP="00B47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="007F071F"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56625F11" w14:textId="77777777" w:rsidR="00194443" w:rsidRPr="000F5DD3" w:rsidRDefault="00194443" w:rsidP="00194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6E60258" w14:textId="21219D6D" w:rsidR="00194443" w:rsidRPr="000F5DD3" w:rsidRDefault="005D0E15" w:rsidP="005D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7F071F"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10F4A46B" w14:textId="77777777" w:rsidR="00194443" w:rsidRPr="000F5DD3" w:rsidRDefault="00194443" w:rsidP="00194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14544410" w14:textId="2EB4A0D1" w:rsidR="00194443" w:rsidRPr="000F5DD3" w:rsidRDefault="00316007" w:rsidP="0031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</w:t>
            </w:r>
            <w:r w:rsidR="007F071F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94443" w:rsidRPr="000F5DD3" w14:paraId="1D6F2F6B" w14:textId="77777777" w:rsidTr="00646EAA">
        <w:trPr>
          <w:trHeight w:val="209"/>
        </w:trPr>
        <w:tc>
          <w:tcPr>
            <w:tcW w:w="1890" w:type="dxa"/>
            <w:vAlign w:val="bottom"/>
          </w:tcPr>
          <w:p w14:paraId="753A9CE6" w14:textId="7CA4ED2A" w:rsidR="00194443" w:rsidRPr="000F5DD3" w:rsidRDefault="00194443" w:rsidP="00194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9" w:type="dxa"/>
            <w:vAlign w:val="bottom"/>
          </w:tcPr>
          <w:p w14:paraId="64A225A1" w14:textId="0A2E10E6" w:rsidR="00194443" w:rsidRPr="000F5DD3" w:rsidRDefault="00962CDB" w:rsidP="00194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1,47</w:t>
            </w:r>
            <w:r w:rsidR="00155774" w:rsidRPr="000F5DD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3B8A77EA" w14:textId="77777777" w:rsidR="00194443" w:rsidRPr="000F5DD3" w:rsidRDefault="00194443" w:rsidP="00194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A273176" w14:textId="116D0234" w:rsidR="00194443" w:rsidRPr="000F5DD3" w:rsidRDefault="00962CDB" w:rsidP="00194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9,790</w:t>
            </w:r>
          </w:p>
        </w:tc>
        <w:tc>
          <w:tcPr>
            <w:tcW w:w="240" w:type="dxa"/>
            <w:vAlign w:val="bottom"/>
          </w:tcPr>
          <w:p w14:paraId="5CA15375" w14:textId="77777777" w:rsidR="00194443" w:rsidRPr="000F5DD3" w:rsidRDefault="00194443" w:rsidP="00194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0B964E" w14:textId="36DA4F17" w:rsidR="00194443" w:rsidRPr="000F5DD3" w:rsidRDefault="00962CDB" w:rsidP="00194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11,266</w:t>
            </w:r>
          </w:p>
        </w:tc>
        <w:tc>
          <w:tcPr>
            <w:tcW w:w="244" w:type="dxa"/>
            <w:vAlign w:val="bottom"/>
          </w:tcPr>
          <w:p w14:paraId="3B921045" w14:textId="77777777" w:rsidR="00194443" w:rsidRPr="000F5DD3" w:rsidRDefault="00194443" w:rsidP="00194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D86EA0D" w14:textId="4D3C5D5F" w:rsidR="00194443" w:rsidRPr="000F5DD3" w:rsidRDefault="00194443" w:rsidP="00194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1,335</w:t>
            </w:r>
          </w:p>
        </w:tc>
        <w:tc>
          <w:tcPr>
            <w:tcW w:w="240" w:type="dxa"/>
            <w:vAlign w:val="bottom"/>
          </w:tcPr>
          <w:p w14:paraId="6BCDDD65" w14:textId="77777777" w:rsidR="00194443" w:rsidRPr="000F5DD3" w:rsidRDefault="00194443" w:rsidP="00194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3B36274" w14:textId="2376284F" w:rsidR="00194443" w:rsidRPr="000F5DD3" w:rsidRDefault="00D65C53" w:rsidP="00D6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94443" w:rsidRPr="000F5DD3">
              <w:rPr>
                <w:rFonts w:asciiTheme="majorBidi" w:hAnsiTheme="majorBidi" w:cstheme="majorBidi"/>
                <w:sz w:val="30"/>
                <w:szCs w:val="30"/>
              </w:rPr>
              <w:t>10,905</w:t>
            </w:r>
          </w:p>
        </w:tc>
        <w:tc>
          <w:tcPr>
            <w:tcW w:w="240" w:type="dxa"/>
            <w:vAlign w:val="bottom"/>
          </w:tcPr>
          <w:p w14:paraId="23D4D23C" w14:textId="77777777" w:rsidR="00194443" w:rsidRPr="000F5DD3" w:rsidRDefault="00194443" w:rsidP="00194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36921653" w14:textId="107CFA4B" w:rsidR="00194443" w:rsidRPr="000F5DD3" w:rsidRDefault="00194443" w:rsidP="00194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12,240</w:t>
            </w:r>
          </w:p>
        </w:tc>
      </w:tr>
      <w:tr w:rsidR="00194443" w:rsidRPr="000F5DD3" w14:paraId="1FD44E27" w14:textId="77777777" w:rsidTr="00360035">
        <w:trPr>
          <w:trHeight w:val="807"/>
        </w:trPr>
        <w:tc>
          <w:tcPr>
            <w:tcW w:w="1890" w:type="dxa"/>
            <w:vAlign w:val="bottom"/>
          </w:tcPr>
          <w:p w14:paraId="063862C9" w14:textId="6004CCE2" w:rsidR="00194443" w:rsidRPr="000F5DD3" w:rsidRDefault="00194443" w:rsidP="00194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71" w:right="-43" w:hanging="107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 ดอกเบี้ย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279E8" w14:textId="5BA36AA9" w:rsidR="00194443" w:rsidRPr="000F5DD3" w:rsidRDefault="008F13E1" w:rsidP="00194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106,91</w:t>
            </w:r>
            <w:r w:rsidR="00306D45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777B9EA8" w14:textId="77777777" w:rsidR="00194443" w:rsidRPr="000F5DD3" w:rsidRDefault="00194443" w:rsidP="00194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28A04" w14:textId="3E3769E8" w:rsidR="00194443" w:rsidRPr="000F5DD3" w:rsidRDefault="008F13E1" w:rsidP="00194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9,790</w:t>
            </w:r>
          </w:p>
        </w:tc>
        <w:tc>
          <w:tcPr>
            <w:tcW w:w="240" w:type="dxa"/>
            <w:vAlign w:val="bottom"/>
          </w:tcPr>
          <w:p w14:paraId="16F5A661" w14:textId="77777777" w:rsidR="00194443" w:rsidRPr="000F5DD3" w:rsidRDefault="00194443" w:rsidP="00194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C926E" w14:textId="0DD5B6C8" w:rsidR="00194443" w:rsidRPr="000F5DD3" w:rsidRDefault="00A71BB3" w:rsidP="00194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116,70</w:t>
            </w:r>
            <w:r w:rsidR="00306D45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4" w:type="dxa"/>
            <w:vAlign w:val="bottom"/>
          </w:tcPr>
          <w:p w14:paraId="3C8A72D5" w14:textId="77777777" w:rsidR="00194443" w:rsidRPr="000F5DD3" w:rsidRDefault="00194443" w:rsidP="00194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42C4C" w14:textId="259AD216" w:rsidR="00194443" w:rsidRPr="000F5DD3" w:rsidRDefault="00194443" w:rsidP="00194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4,281</w:t>
            </w:r>
          </w:p>
        </w:tc>
        <w:tc>
          <w:tcPr>
            <w:tcW w:w="240" w:type="dxa"/>
            <w:vAlign w:val="bottom"/>
          </w:tcPr>
          <w:p w14:paraId="6C042E0F" w14:textId="77777777" w:rsidR="00194443" w:rsidRPr="000F5DD3" w:rsidRDefault="00194443" w:rsidP="00194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7D61B" w14:textId="3F7A4A5E" w:rsidR="00194443" w:rsidRPr="000F5DD3" w:rsidRDefault="00194443" w:rsidP="00194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27,702</w:t>
            </w:r>
          </w:p>
        </w:tc>
        <w:tc>
          <w:tcPr>
            <w:tcW w:w="240" w:type="dxa"/>
            <w:vAlign w:val="bottom"/>
          </w:tcPr>
          <w:p w14:paraId="658DAFEF" w14:textId="77777777" w:rsidR="00194443" w:rsidRPr="000F5DD3" w:rsidRDefault="00194443" w:rsidP="00194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353D9" w14:textId="5183D0B7" w:rsidR="00194443" w:rsidRPr="000F5DD3" w:rsidRDefault="00194443" w:rsidP="00194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31,983</w:t>
            </w:r>
          </w:p>
        </w:tc>
      </w:tr>
    </w:tbl>
    <w:p w14:paraId="07BE2F1B" w14:textId="5D5D1A9B" w:rsidR="001F553E" w:rsidRDefault="001F553E" w:rsidP="001F553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0" w:right="-43"/>
        <w:jc w:val="both"/>
        <w:rPr>
          <w:rFonts w:asciiTheme="majorBidi" w:hAnsiTheme="majorBidi" w:cstheme="majorBidi"/>
          <w:spacing w:val="-2"/>
          <w:sz w:val="28"/>
          <w:szCs w:val="28"/>
        </w:rPr>
      </w:pPr>
    </w:p>
    <w:p w14:paraId="57D29DD3" w14:textId="1E38B11F" w:rsidR="005A179B" w:rsidRDefault="005A179B" w:rsidP="00ED428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after="0" w:line="240" w:lineRule="auto"/>
        <w:ind w:left="0" w:right="-43"/>
        <w:jc w:val="both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28"/>
          <w:szCs w:val="28"/>
          <w:cs/>
        </w:rPr>
        <w:tab/>
      </w:r>
      <w:r w:rsidRPr="000120E8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เงินกู้ยืมระยะยาวจากสถาบันการเงิน</w:t>
      </w:r>
    </w:p>
    <w:p w14:paraId="0E5CF643" w14:textId="77777777" w:rsidR="000120E8" w:rsidRPr="00B129D5" w:rsidRDefault="000120E8" w:rsidP="000120E8">
      <w:pPr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page" w:tblpX="1518" w:tblpY="56"/>
        <w:tblW w:w="9445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197"/>
        <w:gridCol w:w="270"/>
        <w:gridCol w:w="1233"/>
        <w:gridCol w:w="262"/>
        <w:gridCol w:w="1173"/>
      </w:tblGrid>
      <w:tr w:rsidR="000120E8" w:rsidRPr="005D6F1A" w14:paraId="11B52888" w14:textId="77777777" w:rsidTr="00B41517">
        <w:trPr>
          <w:tblHeader/>
        </w:trPr>
        <w:tc>
          <w:tcPr>
            <w:tcW w:w="3780" w:type="dxa"/>
            <w:shd w:val="clear" w:color="auto" w:fill="auto"/>
          </w:tcPr>
          <w:p w14:paraId="1F602F26" w14:textId="77777777" w:rsidR="000120E8" w:rsidRPr="005D6F1A" w:rsidRDefault="000120E8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23" w:lineRule="auto"/>
              <w:ind w:left="1780"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27" w:type="dxa"/>
            <w:gridSpan w:val="3"/>
          </w:tcPr>
          <w:p w14:paraId="47FD913B" w14:textId="77777777" w:rsidR="000120E8" w:rsidRPr="005D6F1A" w:rsidRDefault="000120E8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B968C3" w14:textId="77777777" w:rsidR="000120E8" w:rsidRPr="005D6F1A" w:rsidRDefault="000120E8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8" w:type="dxa"/>
            <w:gridSpan w:val="3"/>
          </w:tcPr>
          <w:p w14:paraId="14F4E300" w14:textId="77777777" w:rsidR="000120E8" w:rsidRPr="005D6F1A" w:rsidRDefault="000120E8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20E8" w:rsidRPr="005D6F1A" w14:paraId="144C7E0B" w14:textId="77777777" w:rsidTr="00B41517">
        <w:trPr>
          <w:tblHeader/>
        </w:trPr>
        <w:tc>
          <w:tcPr>
            <w:tcW w:w="3780" w:type="dxa"/>
          </w:tcPr>
          <w:p w14:paraId="6DE09F5A" w14:textId="77777777" w:rsidR="000120E8" w:rsidRPr="005D6F1A" w:rsidRDefault="000120E8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4E3781" w14:textId="777DC600" w:rsidR="000120E8" w:rsidRPr="005D6F1A" w:rsidRDefault="00970018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2647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B43ACA" w14:textId="77777777" w:rsidR="000120E8" w:rsidRPr="005D6F1A" w:rsidRDefault="000120E8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9401293" w14:textId="77777777" w:rsidR="000120E8" w:rsidRPr="005D6F1A" w:rsidRDefault="000120E8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2647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A157E46" w14:textId="77777777" w:rsidR="000120E8" w:rsidRPr="005D6F1A" w:rsidRDefault="000120E8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59A1A58" w14:textId="4074B867" w:rsidR="000120E8" w:rsidRPr="005D6F1A" w:rsidRDefault="00970018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2647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3F196C8" w14:textId="77777777" w:rsidR="000120E8" w:rsidRPr="005D6F1A" w:rsidRDefault="000120E8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6325750" w14:textId="77777777" w:rsidR="000120E8" w:rsidRPr="005D6F1A" w:rsidRDefault="000120E8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2647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120E8" w:rsidRPr="005D6F1A" w14:paraId="04BCA5B5" w14:textId="77777777" w:rsidTr="00B41517">
        <w:trPr>
          <w:tblHeader/>
        </w:trPr>
        <w:tc>
          <w:tcPr>
            <w:tcW w:w="3780" w:type="dxa"/>
          </w:tcPr>
          <w:p w14:paraId="558C27A3" w14:textId="77777777" w:rsidR="000120E8" w:rsidRPr="005D6F1A" w:rsidRDefault="000120E8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CD98887" w14:textId="77777777" w:rsidR="000120E8" w:rsidRPr="005D6F1A" w:rsidRDefault="000120E8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57ADF6" w14:textId="77777777" w:rsidR="000120E8" w:rsidRPr="005D6F1A" w:rsidRDefault="000120E8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7EB98736" w14:textId="77777777" w:rsidR="000120E8" w:rsidRPr="005D6F1A" w:rsidRDefault="000120E8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E852272" w14:textId="77777777" w:rsidR="000120E8" w:rsidRPr="005D6F1A" w:rsidRDefault="000120E8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448744C2" w14:textId="77777777" w:rsidR="000120E8" w:rsidRPr="005D6F1A" w:rsidRDefault="000120E8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14659C0C" w14:textId="77777777" w:rsidR="000120E8" w:rsidRPr="005D6F1A" w:rsidRDefault="000120E8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19203C79" w14:textId="77777777" w:rsidR="000120E8" w:rsidRPr="005D6F1A" w:rsidRDefault="000120E8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120E8" w:rsidRPr="005D6F1A" w14:paraId="4A75F653" w14:textId="77777777" w:rsidTr="000120E8">
        <w:trPr>
          <w:tblHeader/>
        </w:trPr>
        <w:tc>
          <w:tcPr>
            <w:tcW w:w="3780" w:type="dxa"/>
          </w:tcPr>
          <w:p w14:paraId="542DC9A0" w14:textId="77777777" w:rsidR="000120E8" w:rsidRPr="005D6F1A" w:rsidRDefault="000120E8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65" w:type="dxa"/>
            <w:gridSpan w:val="7"/>
          </w:tcPr>
          <w:p w14:paraId="7B9CD3CA" w14:textId="77777777" w:rsidR="000120E8" w:rsidRPr="005D6F1A" w:rsidRDefault="000120E8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628C" w:rsidRPr="005D6F1A" w14:paraId="52F1AF71" w14:textId="77777777" w:rsidTr="000120E8">
        <w:trPr>
          <w:trHeight w:val="180"/>
        </w:trPr>
        <w:tc>
          <w:tcPr>
            <w:tcW w:w="3780" w:type="dxa"/>
          </w:tcPr>
          <w:p w14:paraId="5C136C9A" w14:textId="4553451D" w:rsidR="00CB628C" w:rsidRPr="000D546A" w:rsidRDefault="00CB628C" w:rsidP="00CB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46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703A4967" w14:textId="399B2560" w:rsidR="00CB628C" w:rsidRPr="00CB628C" w:rsidRDefault="00CB628C" w:rsidP="00CB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CB628C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70" w:type="dxa"/>
          </w:tcPr>
          <w:p w14:paraId="071EDF1F" w14:textId="77777777" w:rsidR="00CB628C" w:rsidRPr="00CB628C" w:rsidRDefault="00CB628C" w:rsidP="00CB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46624E8D" w14:textId="0FF5B43C" w:rsidR="00CB628C" w:rsidRPr="00CB628C" w:rsidRDefault="00CB628C" w:rsidP="00CB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3" w:lineRule="auto"/>
              <w:ind w:left="-106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B628C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6C4A18" w14:textId="77777777" w:rsidR="00CB628C" w:rsidRPr="00CB628C" w:rsidRDefault="00CB628C" w:rsidP="00CB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9635084" w14:textId="60102BE6" w:rsidR="00CB628C" w:rsidRPr="00CB628C" w:rsidRDefault="00CB628C" w:rsidP="0055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CB628C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62" w:type="dxa"/>
          </w:tcPr>
          <w:p w14:paraId="42148A9B" w14:textId="77777777" w:rsidR="00CB628C" w:rsidRPr="00CB628C" w:rsidRDefault="00CB628C" w:rsidP="00CB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29162E0F" w14:textId="6771090B" w:rsidR="00CB628C" w:rsidRPr="00CB628C" w:rsidRDefault="00CB628C" w:rsidP="00CB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23" w:lineRule="auto"/>
              <w:ind w:left="-106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B628C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CB628C" w:rsidRPr="005D6F1A" w14:paraId="4E1177FC" w14:textId="77777777" w:rsidTr="000120E8">
        <w:trPr>
          <w:trHeight w:val="180"/>
        </w:trPr>
        <w:tc>
          <w:tcPr>
            <w:tcW w:w="3780" w:type="dxa"/>
          </w:tcPr>
          <w:p w14:paraId="640D2260" w14:textId="77777777" w:rsidR="0040246B" w:rsidRDefault="00CB628C" w:rsidP="00CB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/>
                <w:sz w:val="30"/>
                <w:szCs w:val="30"/>
              </w:rPr>
            </w:pPr>
            <w:r w:rsidRPr="005562C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0D546A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39677BB2" w14:textId="454E3326" w:rsidR="00CB628C" w:rsidRPr="000D546A" w:rsidRDefault="00CB628C" w:rsidP="00402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0D546A">
              <w:rPr>
                <w:rFonts w:asciiTheme="majorBidi" w:hAnsiTheme="majorBidi"/>
                <w:sz w:val="30"/>
                <w:szCs w:val="30"/>
                <w:cs/>
              </w:rPr>
              <w:t>ที่ถึงกำหนดชำระ</w:t>
            </w:r>
            <w:r w:rsidRPr="000D546A">
              <w:rPr>
                <w:rFonts w:asciiTheme="majorBidi" w:hAnsi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2CAC95" w14:textId="77777777" w:rsidR="00CB628C" w:rsidRPr="000D546A" w:rsidRDefault="00CB628C" w:rsidP="00CB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  <w:p w14:paraId="520130A2" w14:textId="014764EE" w:rsidR="00CB628C" w:rsidRPr="000D546A" w:rsidRDefault="005562C6" w:rsidP="00CB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B628C" w:rsidRPr="000D546A">
              <w:rPr>
                <w:rFonts w:ascii="Angsana New" w:hAnsi="Angsana New"/>
                <w:sz w:val="30"/>
                <w:szCs w:val="30"/>
              </w:rPr>
              <w:t>22,200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2B38FF2" w14:textId="77777777" w:rsidR="00CB628C" w:rsidRPr="005D6F1A" w:rsidRDefault="00CB628C" w:rsidP="00CB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5166E972" w14:textId="77777777" w:rsidR="00CB628C" w:rsidRDefault="00CB628C" w:rsidP="00CB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3" w:lineRule="auto"/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0DA5E945" w14:textId="7416A209" w:rsidR="00CB628C" w:rsidRPr="000D546A" w:rsidRDefault="00CB628C" w:rsidP="00CB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3" w:lineRule="auto"/>
              <w:ind w:left="-106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D546A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F2B1F1" w14:textId="77777777" w:rsidR="00CB628C" w:rsidRPr="005D6F1A" w:rsidRDefault="00CB628C" w:rsidP="00CB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3533B7E" w14:textId="77777777" w:rsidR="00CB628C" w:rsidRPr="000D546A" w:rsidRDefault="00CB628C" w:rsidP="00CB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  <w:p w14:paraId="69A13507" w14:textId="7B1BD9BD" w:rsidR="00CB628C" w:rsidRPr="000D546A" w:rsidRDefault="005562C6" w:rsidP="00CB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B628C" w:rsidRPr="000D546A">
              <w:rPr>
                <w:rFonts w:ascii="Angsana New" w:hAnsi="Angsana New"/>
                <w:sz w:val="30"/>
                <w:szCs w:val="30"/>
              </w:rPr>
              <w:t>22,200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687C3C82" w14:textId="77777777" w:rsidR="00CB628C" w:rsidRPr="005D6F1A" w:rsidRDefault="00CB628C" w:rsidP="00CB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AE34DEB" w14:textId="77777777" w:rsidR="00CB628C" w:rsidRDefault="00CB628C" w:rsidP="00CB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3" w:lineRule="auto"/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012A47CF" w14:textId="5D311E70" w:rsidR="00CB628C" w:rsidRPr="000D546A" w:rsidRDefault="00CB628C" w:rsidP="00CB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23" w:lineRule="auto"/>
              <w:ind w:left="-106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D546A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CB628C" w:rsidRPr="005D6F1A" w14:paraId="5D1B8563" w14:textId="77777777" w:rsidTr="000120E8">
        <w:trPr>
          <w:trHeight w:val="180"/>
        </w:trPr>
        <w:tc>
          <w:tcPr>
            <w:tcW w:w="3780" w:type="dxa"/>
          </w:tcPr>
          <w:p w14:paraId="2A77B76E" w14:textId="0A9C2762" w:rsidR="00CB628C" w:rsidRPr="005D6F1A" w:rsidRDefault="00CB628C" w:rsidP="00CB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C4B24E" w14:textId="2F5ED8A0" w:rsidR="00CB628C" w:rsidRPr="00CB628C" w:rsidRDefault="00CB628C" w:rsidP="0055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B628C">
              <w:rPr>
                <w:rFonts w:ascii="Angsana New" w:hAnsi="Angsana New"/>
                <w:b/>
                <w:bCs/>
                <w:sz w:val="30"/>
                <w:szCs w:val="30"/>
              </w:rPr>
              <w:t>77,800</w:t>
            </w:r>
          </w:p>
        </w:tc>
        <w:tc>
          <w:tcPr>
            <w:tcW w:w="270" w:type="dxa"/>
          </w:tcPr>
          <w:p w14:paraId="0DF92EC9" w14:textId="77777777" w:rsidR="00CB628C" w:rsidRPr="00CB628C" w:rsidRDefault="00CB628C" w:rsidP="00CB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847D55" w14:textId="4B673056" w:rsidR="00CB628C" w:rsidRPr="00CB628C" w:rsidRDefault="00CB628C" w:rsidP="00CB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3" w:lineRule="auto"/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CB628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C8F515" w14:textId="77777777" w:rsidR="00CB628C" w:rsidRPr="00CB628C" w:rsidRDefault="00CB628C" w:rsidP="00CB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7C6ED9E0" w14:textId="790603A0" w:rsidR="00CB628C" w:rsidRPr="00CB628C" w:rsidRDefault="00CB628C" w:rsidP="00CB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B628C">
              <w:rPr>
                <w:rFonts w:ascii="Angsana New" w:hAnsi="Angsana New"/>
                <w:b/>
                <w:bCs/>
                <w:sz w:val="30"/>
                <w:szCs w:val="30"/>
              </w:rPr>
              <w:t>77,800</w:t>
            </w:r>
          </w:p>
        </w:tc>
        <w:tc>
          <w:tcPr>
            <w:tcW w:w="262" w:type="dxa"/>
          </w:tcPr>
          <w:p w14:paraId="43A96FDE" w14:textId="77777777" w:rsidR="00CB628C" w:rsidRPr="00CB628C" w:rsidRDefault="00CB628C" w:rsidP="00CB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56357D7A" w14:textId="247A38F5" w:rsidR="00CB628C" w:rsidRPr="00CB628C" w:rsidRDefault="00CB628C" w:rsidP="00CB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23" w:lineRule="auto"/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B628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DC76683" w14:textId="77777777" w:rsidR="005A179B" w:rsidRDefault="005A179B" w:rsidP="001F553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0" w:right="-43"/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p w14:paraId="6F28F3ED" w14:textId="6F18EFD5" w:rsidR="005A179B" w:rsidRDefault="005A179B" w:rsidP="00540E2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04" w:right="-25" w:hanging="23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tab/>
      </w:r>
      <w:r w:rsidRPr="00540E2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ณ วันที่ </w:t>
      </w:r>
      <w:r w:rsidRPr="00540E2E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540E2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ธันวาคม </w:t>
      </w:r>
      <w:r w:rsidRPr="00540E2E">
        <w:rPr>
          <w:rFonts w:asciiTheme="majorBidi" w:hAnsiTheme="majorBidi" w:cstheme="majorBidi"/>
          <w:spacing w:val="-6"/>
          <w:sz w:val="30"/>
          <w:szCs w:val="30"/>
        </w:rPr>
        <w:t>2565</w:t>
      </w:r>
      <w:r w:rsidRPr="00540E2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บริษัทได้ทำสัญญาเงินกู้ยืมกับ</w:t>
      </w:r>
      <w:r w:rsidRPr="00540E2E">
        <w:rPr>
          <w:rFonts w:asciiTheme="majorBidi" w:hAnsiTheme="majorBidi" w:cstheme="majorBidi"/>
          <w:spacing w:val="-6"/>
          <w:sz w:val="30"/>
          <w:szCs w:val="30"/>
          <w:cs/>
        </w:rPr>
        <w:t>สถาบันการเงิน</w:t>
      </w:r>
      <w:r w:rsidRPr="00540E2E">
        <w:rPr>
          <w:rFonts w:asciiTheme="majorBidi" w:hAnsiTheme="majorBidi" w:cstheme="majorBidi" w:hint="cs"/>
          <w:spacing w:val="-6"/>
          <w:sz w:val="30"/>
          <w:szCs w:val="30"/>
          <w:cs/>
        </w:rPr>
        <w:t>ในประเทศแห่งหนึ่ง เป็นจำนวน</w:t>
      </w:r>
      <w:r w:rsidRPr="00540E2E">
        <w:rPr>
          <w:rFonts w:asciiTheme="majorBidi" w:hAnsiTheme="majorBidi" w:cstheme="majorBidi"/>
          <w:spacing w:val="-6"/>
          <w:sz w:val="30"/>
          <w:szCs w:val="30"/>
          <w:cs/>
        </w:rPr>
        <w:t>เงิน</w:t>
      </w:r>
      <w:r w:rsidRPr="00540E2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540E2E">
        <w:rPr>
          <w:rFonts w:asciiTheme="majorBidi" w:hAnsiTheme="majorBidi" w:cstheme="majorBidi"/>
          <w:spacing w:val="-6"/>
          <w:sz w:val="30"/>
          <w:szCs w:val="30"/>
        </w:rPr>
        <w:t xml:space="preserve">100 </w:t>
      </w:r>
      <w:r w:rsidRPr="00540E2E">
        <w:rPr>
          <w:rFonts w:asciiTheme="majorBidi" w:hAnsiTheme="majorBidi" w:cstheme="majorBidi" w:hint="cs"/>
          <w:spacing w:val="-6"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>โ</w:t>
      </w:r>
      <w:r w:rsidRPr="00D038ED">
        <w:rPr>
          <w:rFonts w:asciiTheme="majorBidi" w:hAnsiTheme="majorBidi" w:cstheme="majorBidi" w:hint="cs"/>
          <w:spacing w:val="-2"/>
          <w:sz w:val="30"/>
          <w:szCs w:val="30"/>
          <w:cs/>
        </w:rPr>
        <w:t>ดย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Pr="00D038ED">
        <w:rPr>
          <w:rFonts w:asciiTheme="majorBidi" w:hAnsiTheme="majorBidi" w:cstheme="majorBidi" w:hint="cs"/>
          <w:spacing w:val="-2"/>
          <w:sz w:val="30"/>
          <w:szCs w:val="30"/>
          <w:cs/>
        </w:rPr>
        <w:t>อัตราดอกเบี้ยลอยตัว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และมีกำหนดชำระ</w:t>
      </w:r>
      <w:r w:rsidRPr="00114693">
        <w:rPr>
          <w:rFonts w:asciiTheme="majorBidi" w:hAnsiTheme="majorBidi" w:cstheme="majorBidi" w:hint="cs"/>
          <w:sz w:val="30"/>
          <w:szCs w:val="30"/>
          <w:cs/>
        </w:rPr>
        <w:t>ภายใน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>
        <w:rPr>
          <w:rFonts w:asciiTheme="majorBidi" w:hAnsiTheme="majorBidi" w:cstheme="majorBidi"/>
          <w:sz w:val="30"/>
          <w:szCs w:val="30"/>
        </w:rPr>
        <w:t xml:space="preserve">2570 </w:t>
      </w:r>
      <w:r>
        <w:rPr>
          <w:rFonts w:asciiTheme="majorBidi" w:hAnsiTheme="majorBidi" w:cstheme="majorBidi" w:hint="cs"/>
          <w:sz w:val="30"/>
          <w:szCs w:val="30"/>
          <w:cs/>
        </w:rPr>
        <w:t>เงินกู้ยืมดังกล่าวมีวัตถุประสงค์เพื่อจ่ายซื้อเครื่องจักรและ</w:t>
      </w:r>
      <w:r w:rsidRPr="00D038ED">
        <w:rPr>
          <w:rFonts w:asciiTheme="majorBidi" w:hAnsiTheme="majorBidi" w:cstheme="majorBidi" w:hint="cs"/>
          <w:spacing w:val="-4"/>
          <w:sz w:val="30"/>
          <w:szCs w:val="30"/>
          <w:cs/>
        </w:rPr>
        <w:t>อุปกรณ์สำหรับ</w:t>
      </w:r>
      <w:r w:rsidRPr="003572D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สายการผลิต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ทั้งนี้</w:t>
      </w:r>
      <w:r w:rsidRPr="003572D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</w:t>
      </w:r>
      <w:r w:rsidRPr="003572D8">
        <w:rPr>
          <w:rFonts w:asciiTheme="majorBidi" w:hAnsiTheme="majorBidi" w:cstheme="majorBidi"/>
          <w:spacing w:val="-4"/>
          <w:sz w:val="30"/>
          <w:szCs w:val="30"/>
        </w:rPr>
        <w:t xml:space="preserve">24 </w:t>
      </w:r>
      <w:r w:rsidRPr="003572D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Pr="003572D8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3572D8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Pr="00D038ED">
        <w:rPr>
          <w:rFonts w:asciiTheme="majorBidi" w:hAnsiTheme="majorBidi" w:cstheme="majorBidi" w:hint="cs"/>
          <w:spacing w:val="-4"/>
          <w:sz w:val="30"/>
          <w:szCs w:val="30"/>
          <w:cs/>
        </w:rPr>
        <w:t>ได้ทำสัญญาแลกเปลี่ยนอัตร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า</w:t>
      </w:r>
      <w:r w:rsidRPr="00D038ED">
        <w:rPr>
          <w:rFonts w:asciiTheme="majorBidi" w:hAnsiTheme="majorBidi" w:cstheme="majorBidi" w:hint="cs"/>
          <w:spacing w:val="-4"/>
          <w:sz w:val="30"/>
          <w:szCs w:val="30"/>
          <w:cs/>
        </w:rPr>
        <w:t>ดอกเบี้ยกับสถาบันการเงินในประเทศแห่งหนึ่ง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038ED">
        <w:rPr>
          <w:rFonts w:asciiTheme="majorBidi" w:hAnsiTheme="majorBidi" w:cstheme="majorBidi" w:hint="cs"/>
          <w:spacing w:val="-2"/>
          <w:sz w:val="30"/>
          <w:szCs w:val="30"/>
          <w:cs/>
        </w:rPr>
        <w:t>มูลค่าตามสัญญาจำนวน</w:t>
      </w:r>
      <w:r w:rsidRPr="00DA1832">
        <w:rPr>
          <w:rFonts w:asciiTheme="majorBidi" w:hAnsiTheme="majorBidi" w:cstheme="majorBidi"/>
          <w:sz w:val="30"/>
          <w:szCs w:val="30"/>
          <w:cs/>
        </w:rPr>
        <w:t>เงิน</w:t>
      </w:r>
      <w:r w:rsidRPr="00D038E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D038ED">
        <w:rPr>
          <w:rFonts w:asciiTheme="majorBidi" w:hAnsiTheme="majorBidi" w:cstheme="majorBidi"/>
          <w:spacing w:val="-2"/>
          <w:sz w:val="30"/>
          <w:szCs w:val="30"/>
        </w:rPr>
        <w:t xml:space="preserve">100 </w:t>
      </w:r>
      <w:r w:rsidRPr="00D038ED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038ED">
        <w:rPr>
          <w:rFonts w:asciiTheme="majorBidi" w:hAnsiTheme="majorBidi" w:cstheme="majorBidi" w:hint="cs"/>
          <w:spacing w:val="-2"/>
          <w:sz w:val="30"/>
          <w:szCs w:val="30"/>
          <w:cs/>
        </w:rPr>
        <w:t>โดยแลกเปลี่ยนอัตราดอกเบี้ยลอยตัวเป็นอัตราดอกเบี้ยคงที่</w:t>
      </w:r>
    </w:p>
    <w:p w14:paraId="0E94C80B" w14:textId="58887E16" w:rsidR="005A179B" w:rsidRDefault="005A179B" w:rsidP="005A179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2204061" w14:textId="77777777" w:rsidR="005A179B" w:rsidRDefault="005A179B" w:rsidP="005A179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110955525"/>
      <w:r w:rsidRPr="008A082F">
        <w:rPr>
          <w:rFonts w:asciiTheme="majorBidi" w:hAnsiTheme="majorBidi" w:cstheme="majorBidi" w:hint="cs"/>
          <w:sz w:val="30"/>
          <w:szCs w:val="30"/>
          <w:cs/>
        </w:rPr>
        <w:lastRenderedPageBreak/>
        <w:t>ภายใต้สัญญา</w:t>
      </w:r>
      <w:r w:rsidRPr="00E9724A">
        <w:rPr>
          <w:rFonts w:asciiTheme="majorBidi" w:hAnsiTheme="majorBidi" w:cstheme="majorBidi" w:hint="cs"/>
          <w:spacing w:val="-6"/>
          <w:sz w:val="30"/>
          <w:szCs w:val="30"/>
          <w:cs/>
        </w:rPr>
        <w:t>เงิน</w:t>
      </w:r>
      <w:r w:rsidRPr="008A082F">
        <w:rPr>
          <w:rFonts w:asciiTheme="majorBidi" w:hAnsiTheme="majorBidi" w:cstheme="majorBidi" w:hint="cs"/>
          <w:sz w:val="30"/>
          <w:szCs w:val="30"/>
          <w:cs/>
        </w:rPr>
        <w:t>กู้ยืมระยะยาว</w:t>
      </w:r>
      <w:r w:rsidRPr="008A082F">
        <w:rPr>
          <w:rFonts w:asciiTheme="majorBidi" w:hAnsiTheme="majorBidi" w:cstheme="majorBidi"/>
          <w:sz w:val="30"/>
          <w:szCs w:val="30"/>
        </w:rPr>
        <w:t xml:space="preserve"> </w:t>
      </w:r>
      <w:r w:rsidRPr="0069563D">
        <w:rPr>
          <w:rFonts w:ascii="Angsana New" w:hAnsi="Angsana New"/>
          <w:sz w:val="30"/>
          <w:szCs w:val="30"/>
          <w:cs/>
        </w:rPr>
        <w:t>บริษัทมี</w:t>
      </w:r>
      <w:r>
        <w:rPr>
          <w:rFonts w:ascii="Angsana New" w:hAnsi="Angsana New" w:hint="cs"/>
          <w:sz w:val="30"/>
          <w:szCs w:val="30"/>
          <w:cs/>
        </w:rPr>
        <w:t>ภาระ</w:t>
      </w:r>
      <w:r w:rsidRPr="0069563D">
        <w:rPr>
          <w:rFonts w:ascii="Angsana New" w:hAnsi="Angsana New"/>
          <w:sz w:val="30"/>
          <w:szCs w:val="30"/>
          <w:cs/>
        </w:rPr>
        <w:t>ผูกพันที่จะต้องปฏิบัติตามเงื่อนไขและข้อกำหนดในสัญญาเงินกู้ยืม</w:t>
      </w:r>
      <w:r w:rsidRPr="008A08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ทั้งนี้เงื่อนไขที่สำคัญได้แก่ </w:t>
      </w:r>
      <w:r w:rsidRPr="008A082F">
        <w:rPr>
          <w:rFonts w:asciiTheme="majorBidi" w:hAnsiTheme="majorBidi" w:cstheme="majorBidi" w:hint="cs"/>
          <w:sz w:val="30"/>
          <w:szCs w:val="30"/>
          <w:cs/>
        </w:rPr>
        <w:t>บริษัทต้องดำรงอัตราส่วนทางการเงินตามที่สถาบันการเงินกำหนดไว้ในสัญญา</w:t>
      </w:r>
      <w:r w:rsidRPr="00E9724A">
        <w:rPr>
          <w:rFonts w:asciiTheme="majorBidi" w:hAnsiTheme="majorBidi" w:cstheme="majorBidi" w:hint="cs"/>
          <w:spacing w:val="-6"/>
          <w:sz w:val="30"/>
          <w:szCs w:val="30"/>
          <w:cs/>
        </w:rPr>
        <w:t>เงิน</w:t>
      </w:r>
      <w:r w:rsidRPr="008A082F">
        <w:rPr>
          <w:rFonts w:asciiTheme="majorBidi" w:hAnsiTheme="majorBidi" w:cstheme="majorBidi" w:hint="cs"/>
          <w:sz w:val="30"/>
          <w:szCs w:val="30"/>
          <w:cs/>
        </w:rPr>
        <w:t xml:space="preserve">กู้ยืม </w:t>
      </w:r>
      <w:r w:rsidRPr="0051440A">
        <w:rPr>
          <w:rFonts w:asciiTheme="majorBidi" w:hAnsiTheme="majorBidi" w:cstheme="majorBidi" w:hint="cs"/>
          <w:spacing w:val="-10"/>
          <w:sz w:val="30"/>
          <w:szCs w:val="30"/>
          <w:cs/>
        </w:rPr>
        <w:t>นอกจากนี้บริษัทจดจำนำเครื่องจักรและอุปกรณ์เพื่อเป็นหลักประกันแก่สถาบันการเงินดังกล่าว</w:t>
      </w:r>
      <w:r w:rsidRPr="0051440A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51440A">
        <w:rPr>
          <w:rFonts w:asciiTheme="majorBidi" w:hAnsiTheme="majorBidi" w:cstheme="majorBidi" w:hint="cs"/>
          <w:spacing w:val="-10"/>
          <w:sz w:val="30"/>
          <w:szCs w:val="30"/>
          <w:cs/>
        </w:rPr>
        <w:t>จำนวนเงิน</w:t>
      </w:r>
      <w:r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51440A">
        <w:rPr>
          <w:rFonts w:asciiTheme="majorBidi" w:hAnsiTheme="majorBidi" w:cstheme="majorBidi"/>
          <w:spacing w:val="-10"/>
          <w:sz w:val="30"/>
          <w:szCs w:val="30"/>
        </w:rPr>
        <w:t xml:space="preserve">148.67 </w:t>
      </w:r>
      <w:r w:rsidRPr="0051440A">
        <w:rPr>
          <w:rFonts w:asciiTheme="majorBidi" w:hAnsiTheme="majorBidi" w:cstheme="majorBidi" w:hint="cs"/>
          <w:spacing w:val="-10"/>
          <w:sz w:val="30"/>
          <w:szCs w:val="30"/>
          <w:cs/>
        </w:rPr>
        <w:t>ล้านบาท</w:t>
      </w:r>
      <w:r w:rsidRPr="008A082F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</w:p>
    <w:bookmarkEnd w:id="3"/>
    <w:p w14:paraId="1C4F4597" w14:textId="1122AC6F" w:rsidR="005A179B" w:rsidRPr="005A179B" w:rsidRDefault="005A179B" w:rsidP="001F553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0" w:right="-43"/>
        <w:jc w:val="both"/>
        <w:rPr>
          <w:rFonts w:asciiTheme="majorBidi" w:hAnsiTheme="majorBidi" w:cstheme="majorBidi"/>
          <w:spacing w:val="-2"/>
          <w:sz w:val="30"/>
          <w:szCs w:val="30"/>
          <w:cs/>
        </w:rPr>
      </w:pPr>
    </w:p>
    <w:tbl>
      <w:tblPr>
        <w:tblW w:w="9204" w:type="dxa"/>
        <w:tblInd w:w="360" w:type="dxa"/>
        <w:tblLook w:val="01E0" w:firstRow="1" w:lastRow="1" w:firstColumn="1" w:lastColumn="1" w:noHBand="0" w:noVBand="0"/>
      </w:tblPr>
      <w:tblGrid>
        <w:gridCol w:w="3312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644FB3" w:rsidRPr="000F5DD3" w14:paraId="39D73CC8" w14:textId="77777777" w:rsidTr="00146354">
        <w:trPr>
          <w:tblHeader/>
        </w:trPr>
        <w:tc>
          <w:tcPr>
            <w:tcW w:w="3312" w:type="dxa"/>
            <w:vMerge w:val="restart"/>
            <w:shd w:val="clear" w:color="auto" w:fill="auto"/>
          </w:tcPr>
          <w:p w14:paraId="3B22C347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3FAA4905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</w:tcPr>
          <w:p w14:paraId="02C01093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7" w:type="dxa"/>
            <w:gridSpan w:val="3"/>
          </w:tcPr>
          <w:p w14:paraId="1D487D05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F0E358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14:paraId="344E45C4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4FB3" w:rsidRPr="000F5DD3" w14:paraId="76BA1E22" w14:textId="77777777" w:rsidTr="00146354">
        <w:trPr>
          <w:tblHeader/>
        </w:trPr>
        <w:tc>
          <w:tcPr>
            <w:tcW w:w="3312" w:type="dxa"/>
            <w:vMerge/>
          </w:tcPr>
          <w:p w14:paraId="11439C10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69C6D40C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0BC1C015" w14:textId="1665CCCA" w:rsidR="00644FB3" w:rsidRPr="000F5DD3" w:rsidRDefault="00926DD4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2F29270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4EE89DFD" w14:textId="22DDD5D4" w:rsidR="00644FB3" w:rsidRPr="000F5DD3" w:rsidRDefault="00926DD4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D01E1CE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5C406F14" w14:textId="3BD6AD3B" w:rsidR="00644FB3" w:rsidRPr="000F5DD3" w:rsidRDefault="00926DD4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F24AE7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20304454" w14:textId="228A11D3" w:rsidR="00644FB3" w:rsidRPr="000F5DD3" w:rsidRDefault="00926DD4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44FB3" w:rsidRPr="000F5DD3" w14:paraId="7BED3040" w14:textId="77777777" w:rsidTr="00146354">
        <w:trPr>
          <w:tblHeader/>
        </w:trPr>
        <w:tc>
          <w:tcPr>
            <w:tcW w:w="3312" w:type="dxa"/>
          </w:tcPr>
          <w:p w14:paraId="5D22F377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20E2F27A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0" w:type="dxa"/>
            <w:gridSpan w:val="7"/>
          </w:tcPr>
          <w:p w14:paraId="3D7CE86B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26DD4" w:rsidRPr="000F5DD3" w14:paraId="1EA89C25" w14:textId="77777777" w:rsidTr="00146354">
        <w:tc>
          <w:tcPr>
            <w:tcW w:w="3312" w:type="dxa"/>
          </w:tcPr>
          <w:p w14:paraId="55611038" w14:textId="77777777" w:rsidR="00926DD4" w:rsidRPr="000F5DD3" w:rsidRDefault="00926DD4" w:rsidP="00926DD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02" w:type="dxa"/>
          </w:tcPr>
          <w:p w14:paraId="07B80FAF" w14:textId="77777777" w:rsidR="00926DD4" w:rsidRPr="000F5DD3" w:rsidRDefault="00926DD4" w:rsidP="00926D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09" w:type="dxa"/>
          </w:tcPr>
          <w:p w14:paraId="3B3E7029" w14:textId="74E59445" w:rsidR="00926DD4" w:rsidRPr="000F5DD3" w:rsidRDefault="007956EC" w:rsidP="00926DD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69" w:type="dxa"/>
          </w:tcPr>
          <w:p w14:paraId="6561A896" w14:textId="77777777" w:rsidR="00926DD4" w:rsidRPr="000F5DD3" w:rsidRDefault="00926DD4" w:rsidP="0092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6E8D7E92" w14:textId="2BF7B487" w:rsidR="00926DD4" w:rsidRPr="000F5DD3" w:rsidRDefault="00926DD4" w:rsidP="00926DD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70" w:type="dxa"/>
          </w:tcPr>
          <w:p w14:paraId="453D9F73" w14:textId="77777777" w:rsidR="00926DD4" w:rsidRPr="000F5DD3" w:rsidRDefault="00926DD4" w:rsidP="0092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681AD4B8" w14:textId="2D4DA588" w:rsidR="00926DD4" w:rsidRPr="000F5DD3" w:rsidRDefault="007956EC" w:rsidP="00926DD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70" w:type="dxa"/>
          </w:tcPr>
          <w:p w14:paraId="685F7DCB" w14:textId="77777777" w:rsidR="00926DD4" w:rsidRPr="000F5DD3" w:rsidRDefault="00926DD4" w:rsidP="0092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3269C49D" w14:textId="5BE84E92" w:rsidR="00926DD4" w:rsidRPr="000F5DD3" w:rsidRDefault="00926DD4" w:rsidP="00926DD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</w:tr>
      <w:tr w:rsidR="00926DD4" w:rsidRPr="000F5DD3" w14:paraId="548DB44E" w14:textId="77777777" w:rsidTr="00146354">
        <w:tc>
          <w:tcPr>
            <w:tcW w:w="3312" w:type="dxa"/>
          </w:tcPr>
          <w:p w14:paraId="457AFA81" w14:textId="77777777" w:rsidR="00926DD4" w:rsidRPr="000F5DD3" w:rsidRDefault="00926DD4" w:rsidP="00926DD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02" w:type="dxa"/>
          </w:tcPr>
          <w:p w14:paraId="19E8F025" w14:textId="77777777" w:rsidR="00926DD4" w:rsidRPr="000F5DD3" w:rsidRDefault="00926DD4" w:rsidP="00926D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85187A5" w14:textId="5FEC7CED" w:rsidR="00926DD4" w:rsidRPr="000F5DD3" w:rsidRDefault="00786C33" w:rsidP="00926DD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149,340</w:t>
            </w:r>
          </w:p>
        </w:tc>
        <w:tc>
          <w:tcPr>
            <w:tcW w:w="269" w:type="dxa"/>
          </w:tcPr>
          <w:p w14:paraId="0ACD945E" w14:textId="77777777" w:rsidR="00926DD4" w:rsidRPr="000F5DD3" w:rsidRDefault="00926DD4" w:rsidP="0092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0BC1A24F" w14:textId="0CC8531A" w:rsidR="00926DD4" w:rsidRPr="000F5DD3" w:rsidRDefault="00926DD4" w:rsidP="00926DD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  <w:tc>
          <w:tcPr>
            <w:tcW w:w="270" w:type="dxa"/>
          </w:tcPr>
          <w:p w14:paraId="1E7C611B" w14:textId="77777777" w:rsidR="00926DD4" w:rsidRPr="000F5DD3" w:rsidRDefault="00926DD4" w:rsidP="0092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4A60953" w14:textId="37BC6B30" w:rsidR="00926DD4" w:rsidRPr="000F5DD3" w:rsidRDefault="00786C33" w:rsidP="00926DD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149,340</w:t>
            </w:r>
          </w:p>
        </w:tc>
        <w:tc>
          <w:tcPr>
            <w:tcW w:w="270" w:type="dxa"/>
          </w:tcPr>
          <w:p w14:paraId="10C077B1" w14:textId="77777777" w:rsidR="00926DD4" w:rsidRPr="000F5DD3" w:rsidRDefault="00926DD4" w:rsidP="0092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2BC802A" w14:textId="7C54CE8B" w:rsidR="00926DD4" w:rsidRPr="000F5DD3" w:rsidRDefault="00926DD4" w:rsidP="00926DD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</w:tr>
      <w:tr w:rsidR="00926DD4" w:rsidRPr="000F5DD3" w14:paraId="6CE4979E" w14:textId="77777777" w:rsidTr="00146354">
        <w:tc>
          <w:tcPr>
            <w:tcW w:w="3312" w:type="dxa"/>
          </w:tcPr>
          <w:p w14:paraId="5B4B0780" w14:textId="77777777" w:rsidR="00926DD4" w:rsidRPr="000F5DD3" w:rsidRDefault="00926DD4" w:rsidP="0092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2" w:type="dxa"/>
          </w:tcPr>
          <w:p w14:paraId="686B9A4E" w14:textId="77777777" w:rsidR="00926DD4" w:rsidRPr="000F5DD3" w:rsidRDefault="00926DD4" w:rsidP="00926DD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030B9641" w14:textId="4A780F00" w:rsidR="00926DD4" w:rsidRPr="000F5DD3" w:rsidRDefault="00DB3762" w:rsidP="00926DD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151,540</w:t>
            </w:r>
          </w:p>
        </w:tc>
        <w:tc>
          <w:tcPr>
            <w:tcW w:w="269" w:type="dxa"/>
          </w:tcPr>
          <w:p w14:paraId="6E8FEF03" w14:textId="77777777" w:rsidR="00926DD4" w:rsidRPr="000F5DD3" w:rsidRDefault="00926DD4" w:rsidP="0092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22D13729" w14:textId="42323416" w:rsidR="00926DD4" w:rsidRPr="000F5DD3" w:rsidRDefault="00926DD4" w:rsidP="00926DD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2,868</w:t>
            </w:r>
          </w:p>
        </w:tc>
        <w:tc>
          <w:tcPr>
            <w:tcW w:w="270" w:type="dxa"/>
          </w:tcPr>
          <w:p w14:paraId="4F3DEE0B" w14:textId="77777777" w:rsidR="00926DD4" w:rsidRPr="000F5DD3" w:rsidRDefault="00926DD4" w:rsidP="0092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5E20725" w14:textId="3714D0C5" w:rsidR="00926DD4" w:rsidRPr="000F5DD3" w:rsidRDefault="00DB3762" w:rsidP="00926DD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151,540</w:t>
            </w:r>
          </w:p>
        </w:tc>
        <w:tc>
          <w:tcPr>
            <w:tcW w:w="270" w:type="dxa"/>
          </w:tcPr>
          <w:p w14:paraId="1B38E68B" w14:textId="77777777" w:rsidR="00926DD4" w:rsidRPr="000F5DD3" w:rsidRDefault="00926DD4" w:rsidP="0092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70F11CA3" w14:textId="686768D7" w:rsidR="00926DD4" w:rsidRPr="000F5DD3" w:rsidRDefault="00926DD4" w:rsidP="00926DD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2,868</w:t>
            </w:r>
          </w:p>
        </w:tc>
      </w:tr>
    </w:tbl>
    <w:p w14:paraId="4964CD3F" w14:textId="77777777" w:rsidR="00644FB3" w:rsidRPr="000F5DD3" w:rsidRDefault="00644FB3" w:rsidP="001F553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0" w:right="-43"/>
        <w:jc w:val="both"/>
        <w:rPr>
          <w:rFonts w:asciiTheme="majorBidi" w:hAnsiTheme="majorBidi" w:cstheme="majorBidi"/>
          <w:spacing w:val="-2"/>
          <w:sz w:val="28"/>
          <w:szCs w:val="28"/>
        </w:rPr>
      </w:pPr>
    </w:p>
    <w:p w14:paraId="2621C878" w14:textId="6D2963C9" w:rsidR="001F553E" w:rsidRPr="000F5DD3" w:rsidRDefault="001F553E" w:rsidP="001F553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0F5DD3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0F5DD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Pr="000F5DD3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500D1" w:rsidRPr="000F5DD3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0F5DD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กลุ่มบริษัทและบริษัทมีวงเงินสินเชื่อ ซึ่งยังมิได้เบิกใช้เป็นจำนวนเงินรวม</w:t>
      </w:r>
      <w:r w:rsidRPr="000F5DD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A4FE8">
        <w:rPr>
          <w:rFonts w:asciiTheme="majorBidi" w:hAnsiTheme="majorBidi" w:cstheme="majorBidi"/>
          <w:spacing w:val="-2"/>
          <w:sz w:val="30"/>
          <w:szCs w:val="30"/>
        </w:rPr>
        <w:t>1,</w:t>
      </w:r>
      <w:r w:rsidR="00D95B04">
        <w:rPr>
          <w:rFonts w:asciiTheme="majorBidi" w:hAnsiTheme="majorBidi" w:cstheme="majorBidi"/>
          <w:spacing w:val="-2"/>
          <w:sz w:val="30"/>
          <w:szCs w:val="30"/>
        </w:rPr>
        <w:t>358</w:t>
      </w:r>
      <w:r w:rsidR="00EF4E29" w:rsidRPr="000F5DD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ล้านบาทและ </w:t>
      </w:r>
      <w:r w:rsidR="001A4FE8">
        <w:rPr>
          <w:rFonts w:asciiTheme="majorBidi" w:hAnsiTheme="majorBidi" w:cstheme="majorBidi"/>
          <w:spacing w:val="-2"/>
          <w:sz w:val="30"/>
          <w:szCs w:val="30"/>
        </w:rPr>
        <w:t>1,</w:t>
      </w:r>
      <w:r w:rsidR="00D95B04">
        <w:rPr>
          <w:rFonts w:asciiTheme="majorBidi" w:hAnsiTheme="majorBidi" w:cstheme="majorBidi"/>
          <w:spacing w:val="-2"/>
          <w:sz w:val="30"/>
          <w:szCs w:val="30"/>
        </w:rPr>
        <w:t>353</w:t>
      </w:r>
      <w:r w:rsidR="005C38E4" w:rsidRPr="000F5DD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ตามลำดับ </w:t>
      </w:r>
      <w:r w:rsidRPr="000F5DD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Pr="000F5DD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500D1" w:rsidRPr="000F5DD3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0F5DD3">
        <w:rPr>
          <w:rFonts w:asciiTheme="majorBidi" w:hAnsiTheme="majorBidi" w:cstheme="majorBidi"/>
          <w:i/>
          <w:iCs/>
          <w:sz w:val="30"/>
          <w:szCs w:val="30"/>
        </w:rPr>
        <w:t>: 1,</w:t>
      </w:r>
      <w:r w:rsidR="009500D1" w:rsidRPr="000F5DD3">
        <w:rPr>
          <w:rFonts w:asciiTheme="majorBidi" w:hAnsiTheme="majorBidi" w:cstheme="majorBidi"/>
          <w:i/>
          <w:iCs/>
          <w:sz w:val="30"/>
          <w:szCs w:val="30"/>
        </w:rPr>
        <w:t>441</w:t>
      </w:r>
      <w:r w:rsidRPr="000F5DD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Pr="000F5DD3">
        <w:rPr>
          <w:rFonts w:asciiTheme="majorBidi" w:hAnsiTheme="majorBidi" w:cstheme="majorBidi"/>
          <w:i/>
          <w:iCs/>
          <w:sz w:val="30"/>
          <w:szCs w:val="30"/>
        </w:rPr>
        <w:t xml:space="preserve"> 1,</w:t>
      </w:r>
      <w:r w:rsidR="009500D1" w:rsidRPr="000F5DD3">
        <w:rPr>
          <w:rFonts w:asciiTheme="majorBidi" w:hAnsiTheme="majorBidi" w:cstheme="majorBidi"/>
          <w:i/>
          <w:iCs/>
          <w:sz w:val="30"/>
          <w:szCs w:val="30"/>
        </w:rPr>
        <w:t>436</w:t>
      </w:r>
      <w:r w:rsidRPr="000F5DD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Pr="000F5DD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67681CB" w14:textId="1C370554" w:rsidR="00C60F16" w:rsidRPr="000F5DD3" w:rsidRDefault="00C60F16" w:rsidP="00C60F16">
      <w:pPr>
        <w:pStyle w:val="ListParagraph"/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115D84" w14:textId="7585901A" w:rsidR="00384808" w:rsidRPr="002B3428" w:rsidRDefault="00B70ABF" w:rsidP="002B3428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b w:val="0"/>
          <w:bCs w:val="0"/>
          <w:szCs w:val="30"/>
        </w:rPr>
      </w:pPr>
      <w:r w:rsidRPr="002B3428">
        <w:rPr>
          <w:rFonts w:asciiTheme="majorBidi" w:hAnsiTheme="majorBidi" w:cstheme="majorBidi"/>
          <w:szCs w:val="30"/>
          <w:cs/>
        </w:rPr>
        <w:t>ประมาณการหนี้สินไม่หมุนเวียนสำหรับ</w:t>
      </w:r>
      <w:r w:rsidR="00384808" w:rsidRPr="002B3428">
        <w:rPr>
          <w:rFonts w:asciiTheme="majorBidi" w:hAnsiTheme="majorBidi" w:cstheme="majorBidi"/>
          <w:szCs w:val="30"/>
          <w:cs/>
        </w:rPr>
        <w:t xml:space="preserve">ผลประโยชน์พนักงาน </w:t>
      </w:r>
    </w:p>
    <w:p w14:paraId="0F3D549E" w14:textId="5C5155AA" w:rsidR="00384808" w:rsidRPr="002B3428" w:rsidRDefault="0038480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632CF78" w14:textId="4A2E582E" w:rsidR="008140A6" w:rsidRPr="002B3428" w:rsidRDefault="008140A6" w:rsidP="008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B34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6EF9AE9B" w14:textId="267E2BD9" w:rsidR="008140A6" w:rsidRPr="002B3428" w:rsidRDefault="008140A6" w:rsidP="008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11A770" w14:textId="77777777" w:rsidR="008140A6" w:rsidRPr="002B3428" w:rsidRDefault="008140A6" w:rsidP="008140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both"/>
        <w:rPr>
          <w:rFonts w:asciiTheme="majorBidi" w:hAnsiTheme="majorBidi" w:cstheme="majorBidi"/>
          <w:iCs/>
          <w:sz w:val="30"/>
          <w:szCs w:val="30"/>
        </w:rPr>
      </w:pPr>
      <w:r w:rsidRPr="002B3428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6B514548" w14:textId="77777777" w:rsidR="008140A6" w:rsidRPr="002B3428" w:rsidRDefault="008140A6" w:rsidP="008140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375E96E6" w14:textId="4FDC7990" w:rsidR="008140A6" w:rsidRDefault="008140A6" w:rsidP="00330320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B3428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8305E81" w14:textId="77777777" w:rsidR="003B7F8D" w:rsidRPr="002B3428" w:rsidRDefault="003B7F8D" w:rsidP="00330320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2CFC0EF" w14:textId="4C5ED687" w:rsidR="008140A6" w:rsidRPr="002B3428" w:rsidRDefault="008140A6" w:rsidP="008140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2B3428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6D58CF5C" w14:textId="0317DFDB" w:rsidR="008140A6" w:rsidRPr="002B3428" w:rsidRDefault="008140A6" w:rsidP="008140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2AF0105C" w14:textId="4439219F" w:rsidR="008140A6" w:rsidRPr="000F5DD3" w:rsidRDefault="008140A6" w:rsidP="008140A6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2B3428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</w:t>
      </w:r>
      <w:r w:rsidRPr="000F5DD3">
        <w:rPr>
          <w:rFonts w:asciiTheme="majorBidi" w:hAnsiTheme="majorBidi" w:cstheme="majorBidi"/>
          <w:i/>
          <w:sz w:val="30"/>
          <w:szCs w:val="30"/>
          <w:cs/>
        </w:rPr>
        <w:t xml:space="preserve">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14:paraId="56B05DC1" w14:textId="16CF6F54" w:rsidR="008140A6" w:rsidRDefault="008140A6" w:rsidP="008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sz w:val="30"/>
          <w:szCs w:val="30"/>
        </w:rPr>
      </w:pPr>
    </w:p>
    <w:p w14:paraId="2EEEB3C5" w14:textId="77777777" w:rsidR="00833CEA" w:rsidRPr="000F5DD3" w:rsidRDefault="00833CEA" w:rsidP="008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sz w:val="30"/>
          <w:szCs w:val="30"/>
        </w:rPr>
      </w:pPr>
    </w:p>
    <w:p w14:paraId="45F38988" w14:textId="6BA88CE5" w:rsidR="008140A6" w:rsidRPr="000F5DD3" w:rsidRDefault="008140A6" w:rsidP="008140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F5DD3">
        <w:rPr>
          <w:rFonts w:asciiTheme="majorBidi" w:hAnsiTheme="majorBidi" w:cstheme="majorBidi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0F5DD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F5DD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36DD742C" w14:textId="77777777" w:rsidR="002B3428" w:rsidRDefault="002B3428" w:rsidP="009243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9EE4B08" w14:textId="2DD09B2A" w:rsidR="00924361" w:rsidRPr="000F5DD3" w:rsidRDefault="00924361" w:rsidP="009243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F5DD3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161092AD" w14:textId="14D7C659" w:rsidR="00924361" w:rsidRPr="000F5DD3" w:rsidRDefault="00924361" w:rsidP="009243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4C86577" w14:textId="77777777" w:rsidR="00924361" w:rsidRPr="000F5DD3" w:rsidRDefault="00924361" w:rsidP="008928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72" w:firstLine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0F5DD3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26E956DB" w14:textId="77777777" w:rsidR="00924361" w:rsidRPr="000F5DD3" w:rsidRDefault="00924361" w:rsidP="009243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750471B" w14:textId="6F0281AE" w:rsidR="00EC3935" w:rsidRDefault="00924361" w:rsidP="00330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72"/>
        <w:jc w:val="thaiDistribute"/>
        <w:rPr>
          <w:rFonts w:asciiTheme="majorBidi" w:hAnsiTheme="majorBidi" w:cstheme="majorBidi"/>
          <w:sz w:val="20"/>
          <w:szCs w:val="20"/>
        </w:rPr>
      </w:pPr>
      <w:r w:rsidRPr="000F5DD3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</w:t>
      </w:r>
      <w:r w:rsidRPr="000F5DD3">
        <w:rPr>
          <w:rFonts w:asciiTheme="majorBidi" w:hAnsiTheme="majorBidi" w:cstheme="majorBidi"/>
          <w:i/>
          <w:sz w:val="30"/>
          <w:szCs w:val="30"/>
        </w:rPr>
        <w:br/>
      </w:r>
      <w:r w:rsidRPr="000F5DD3">
        <w:rPr>
          <w:rFonts w:asciiTheme="majorBidi" w:hAnsiTheme="majorBidi" w:cstheme="majorBidi"/>
          <w:i/>
          <w:sz w:val="30"/>
          <w:szCs w:val="30"/>
          <w:cs/>
        </w:rPr>
        <w:t>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0F5DD3">
        <w:rPr>
          <w:rFonts w:asciiTheme="majorBidi" w:hAnsiTheme="majorBidi" w:cstheme="majorBidi"/>
          <w:sz w:val="20"/>
          <w:szCs w:val="20"/>
          <w:cs/>
        </w:rPr>
        <w:t xml:space="preserve"> </w:t>
      </w:r>
    </w:p>
    <w:p w14:paraId="4E35D9EF" w14:textId="77777777" w:rsidR="00EB07E5" w:rsidRPr="000F5DD3" w:rsidRDefault="00EB07E5" w:rsidP="00330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72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3"/>
      </w:tblGrid>
      <w:tr w:rsidR="00384808" w:rsidRPr="000F5DD3" w14:paraId="7E618AA1" w14:textId="77777777" w:rsidTr="009C437F">
        <w:trPr>
          <w:trHeight w:val="346"/>
        </w:trPr>
        <w:tc>
          <w:tcPr>
            <w:tcW w:w="4050" w:type="dxa"/>
          </w:tcPr>
          <w:p w14:paraId="3EE3E5B3" w14:textId="77777777" w:rsidR="00384808" w:rsidRPr="000F5DD3" w:rsidRDefault="00384808" w:rsidP="000E69F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7EFD5A0" w14:textId="77777777" w:rsidR="00384808" w:rsidRPr="000F5DD3" w:rsidRDefault="0038480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6E32D8C" w14:textId="77777777" w:rsidR="00384808" w:rsidRPr="000F5DD3" w:rsidRDefault="00384808" w:rsidP="000E69F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vAlign w:val="bottom"/>
          </w:tcPr>
          <w:p w14:paraId="64572634" w14:textId="77777777" w:rsidR="00384808" w:rsidRPr="000F5DD3" w:rsidRDefault="00384808" w:rsidP="000E69F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00EE2" w:rsidRPr="000F5DD3" w14:paraId="556FEAFF" w14:textId="77777777" w:rsidTr="00400EE2">
        <w:trPr>
          <w:trHeight w:val="346"/>
        </w:trPr>
        <w:tc>
          <w:tcPr>
            <w:tcW w:w="4050" w:type="dxa"/>
          </w:tcPr>
          <w:p w14:paraId="7F103859" w14:textId="77777777" w:rsidR="00400EE2" w:rsidRPr="000F5DD3" w:rsidRDefault="00400EE2" w:rsidP="00400EE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C4EA3E5" w14:textId="38AA75D3" w:rsidR="00400EE2" w:rsidRPr="000F5DD3" w:rsidRDefault="009500D1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F261E1" w14:textId="77777777" w:rsidR="00400EE2" w:rsidRPr="000F5DD3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A1DED6" w14:textId="0FB18BE1" w:rsidR="00400EE2" w:rsidRPr="000F5DD3" w:rsidRDefault="009500D1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CEE9961" w14:textId="77777777" w:rsidR="00400EE2" w:rsidRPr="000F5DD3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7EC56D" w14:textId="0336B4AE" w:rsidR="00400EE2" w:rsidRPr="000F5DD3" w:rsidRDefault="009500D1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68C05C" w14:textId="77777777" w:rsidR="00400EE2" w:rsidRPr="000F5DD3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37A87A7D" w14:textId="70CAD4EF" w:rsidR="00400EE2" w:rsidRPr="000F5DD3" w:rsidRDefault="009500D1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11A83" w:rsidRPr="000F5DD3" w14:paraId="2CAE69FD" w14:textId="77777777" w:rsidTr="009C437F">
        <w:trPr>
          <w:trHeight w:val="346"/>
        </w:trPr>
        <w:tc>
          <w:tcPr>
            <w:tcW w:w="4050" w:type="dxa"/>
          </w:tcPr>
          <w:p w14:paraId="41970D75" w14:textId="77777777" w:rsidR="00511A83" w:rsidRPr="000F5DD3" w:rsidRDefault="00511A83" w:rsidP="00511A8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3" w:type="dxa"/>
            <w:gridSpan w:val="7"/>
            <w:vAlign w:val="bottom"/>
          </w:tcPr>
          <w:p w14:paraId="5AEC0CA8" w14:textId="77777777" w:rsidR="00511A83" w:rsidRPr="000F5DD3" w:rsidRDefault="00511A83" w:rsidP="00511A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500D1" w:rsidRPr="000F5DD3" w14:paraId="57F47EB1" w14:textId="77777777" w:rsidTr="009C437F">
        <w:trPr>
          <w:trHeight w:val="346"/>
        </w:trPr>
        <w:tc>
          <w:tcPr>
            <w:tcW w:w="4050" w:type="dxa"/>
            <w:vAlign w:val="bottom"/>
          </w:tcPr>
          <w:p w14:paraId="3A24EA66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5411C94" w14:textId="6F2B71D1" w:rsidR="009500D1" w:rsidRPr="000F5DD3" w:rsidRDefault="00367FDD" w:rsidP="009500D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180,151</w:t>
            </w:r>
          </w:p>
        </w:tc>
        <w:tc>
          <w:tcPr>
            <w:tcW w:w="270" w:type="dxa"/>
            <w:vAlign w:val="bottom"/>
          </w:tcPr>
          <w:p w14:paraId="1DF22539" w14:textId="77777777" w:rsidR="009500D1" w:rsidRPr="000F5DD3" w:rsidRDefault="009500D1" w:rsidP="009500D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D8AABCF" w14:textId="5877F818" w:rsidR="009500D1" w:rsidRPr="000F5DD3" w:rsidRDefault="009500D1" w:rsidP="009500D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185,524</w:t>
            </w:r>
          </w:p>
        </w:tc>
        <w:tc>
          <w:tcPr>
            <w:tcW w:w="270" w:type="dxa"/>
            <w:vAlign w:val="bottom"/>
          </w:tcPr>
          <w:p w14:paraId="7BEE1590" w14:textId="77777777" w:rsidR="009500D1" w:rsidRPr="000F5DD3" w:rsidRDefault="009500D1" w:rsidP="009500D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7BE2EC5" w14:textId="3FAE7071" w:rsidR="009500D1" w:rsidRPr="000F5DD3" w:rsidRDefault="00F8799E" w:rsidP="009500D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178,85</w:t>
            </w:r>
            <w:r w:rsidR="00F023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56152657" w14:textId="77777777" w:rsidR="009500D1" w:rsidRPr="000F5DD3" w:rsidRDefault="009500D1" w:rsidP="009500D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046CAB4E" w14:textId="1B9B8381" w:rsidR="009500D1" w:rsidRPr="000F5DD3" w:rsidRDefault="009500D1" w:rsidP="009500D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184,407</w:t>
            </w:r>
          </w:p>
        </w:tc>
      </w:tr>
    </w:tbl>
    <w:p w14:paraId="7165D8B9" w14:textId="77777777" w:rsidR="002B3428" w:rsidRPr="002B3428" w:rsidRDefault="002B3428" w:rsidP="00B92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1721233" w14:textId="11793152" w:rsidR="0088267E" w:rsidRPr="000F5DD3" w:rsidRDefault="0088267E" w:rsidP="00B92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14:paraId="21205038" w14:textId="77777777" w:rsidR="002B3428" w:rsidRPr="002B3428" w:rsidRDefault="002B3428" w:rsidP="0050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64351510" w14:textId="77777777" w:rsidR="00833CEA" w:rsidRDefault="00F63433" w:rsidP="0050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กลุ่มบริษัทจัดการโครงการ</w:t>
      </w:r>
      <w:r w:rsidR="0088267E" w:rsidRPr="000F5DD3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0F5DD3">
        <w:rPr>
          <w:rFonts w:asciiTheme="majorBidi" w:hAnsiTheme="majorBidi" w:cstheme="majorBidi"/>
          <w:sz w:val="30"/>
          <w:szCs w:val="30"/>
        </w:rPr>
        <w:t xml:space="preserve">2541 </w:t>
      </w:r>
      <w:r w:rsidRPr="000F5DD3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49583F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DB05DC" w:rsidRPr="000F5DD3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CA26A4" w:rsidRPr="000F5DD3">
        <w:rPr>
          <w:rFonts w:asciiTheme="majorBidi" w:hAnsiTheme="majorBidi" w:cstheme="majorBidi"/>
          <w:sz w:val="30"/>
          <w:szCs w:val="30"/>
          <w:cs/>
        </w:rPr>
        <w:t>และ</w:t>
      </w:r>
      <w:r w:rsidR="00DB05DC" w:rsidRPr="000F5DD3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14:paraId="400C6C3D" w14:textId="77777777" w:rsidR="00833CEA" w:rsidRDefault="00833CEA" w:rsidP="0050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48EC01" w14:textId="77777777" w:rsidR="00833CEA" w:rsidRDefault="00833CEA" w:rsidP="0050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B30B2B6" w14:textId="77777777" w:rsidR="00833CEA" w:rsidRDefault="00833CEA" w:rsidP="0050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1507AE1" w14:textId="77777777" w:rsidR="00833CEA" w:rsidRDefault="00833CEA" w:rsidP="0050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3448C55" w14:textId="77777777" w:rsidR="00833CEA" w:rsidRDefault="00833CEA" w:rsidP="0050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6316FB7" w14:textId="31442ABC" w:rsidR="00D74C6A" w:rsidRPr="00833CEA" w:rsidRDefault="00D74C6A" w:rsidP="00EB0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1" w:type="dxa"/>
        <w:tblInd w:w="450" w:type="dxa"/>
        <w:tblLook w:val="01E0" w:firstRow="1" w:lastRow="1" w:firstColumn="1" w:lastColumn="1" w:noHBand="0" w:noVBand="0"/>
      </w:tblPr>
      <w:tblGrid>
        <w:gridCol w:w="3595"/>
        <w:gridCol w:w="1162"/>
        <w:gridCol w:w="258"/>
        <w:gridCol w:w="1162"/>
        <w:gridCol w:w="28"/>
        <w:gridCol w:w="270"/>
        <w:gridCol w:w="1162"/>
        <w:gridCol w:w="292"/>
        <w:gridCol w:w="1162"/>
      </w:tblGrid>
      <w:tr w:rsidR="00A86BD2" w:rsidRPr="000F5DD3" w14:paraId="7462D2D5" w14:textId="77777777" w:rsidTr="00833CEA">
        <w:tc>
          <w:tcPr>
            <w:tcW w:w="3595" w:type="dxa"/>
            <w:vMerge w:val="restart"/>
            <w:shd w:val="clear" w:color="auto" w:fill="auto"/>
          </w:tcPr>
          <w:p w14:paraId="31978610" w14:textId="77777777" w:rsidR="00A9046E" w:rsidRPr="000F5DD3" w:rsidRDefault="00A9046E" w:rsidP="00A9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1CFEF1B3" w14:textId="77777777" w:rsidR="00A86BD2" w:rsidRPr="000F5DD3" w:rsidRDefault="00A9046E" w:rsidP="00A9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</w:t>
            </w:r>
          </w:p>
        </w:tc>
        <w:tc>
          <w:tcPr>
            <w:tcW w:w="2582" w:type="dxa"/>
            <w:gridSpan w:val="3"/>
          </w:tcPr>
          <w:p w14:paraId="7B8B2A5A" w14:textId="77777777" w:rsidR="00A86BD2" w:rsidRPr="000F5DD3" w:rsidRDefault="00A86BD2" w:rsidP="00D7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8" w:type="dxa"/>
            <w:gridSpan w:val="2"/>
          </w:tcPr>
          <w:p w14:paraId="24E4C618" w14:textId="77777777" w:rsidR="00A86BD2" w:rsidRPr="000F5DD3" w:rsidRDefault="00A86B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3"/>
          </w:tcPr>
          <w:p w14:paraId="779042E2" w14:textId="77777777" w:rsidR="00A86BD2" w:rsidRPr="000F5DD3" w:rsidRDefault="00A86BD2" w:rsidP="00D7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F5DD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400EE2" w:rsidRPr="000F5DD3" w14:paraId="470CD677" w14:textId="77777777" w:rsidTr="00833CEA">
        <w:tc>
          <w:tcPr>
            <w:tcW w:w="3595" w:type="dxa"/>
            <w:vMerge/>
          </w:tcPr>
          <w:p w14:paraId="0E3F239A" w14:textId="77777777" w:rsidR="00400EE2" w:rsidRPr="000F5DD3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274585EA" w14:textId="461EFD3E" w:rsidR="00400EE2" w:rsidRPr="000F5DD3" w:rsidRDefault="009500D1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8" w:type="dxa"/>
            <w:shd w:val="clear" w:color="auto" w:fill="auto"/>
            <w:vAlign w:val="center"/>
          </w:tcPr>
          <w:p w14:paraId="312F39FA" w14:textId="77777777" w:rsidR="00400EE2" w:rsidRPr="000F5DD3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7BCFE8BC" w14:textId="32419DA6" w:rsidR="00400EE2" w:rsidRPr="000F5DD3" w:rsidRDefault="009500D1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98" w:type="dxa"/>
            <w:gridSpan w:val="2"/>
            <w:shd w:val="clear" w:color="auto" w:fill="auto"/>
          </w:tcPr>
          <w:p w14:paraId="722067FC" w14:textId="77777777" w:rsidR="00400EE2" w:rsidRPr="000F5DD3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604219C5" w14:textId="5A13F850" w:rsidR="00400EE2" w:rsidRPr="000F5DD3" w:rsidRDefault="009500D1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92" w:type="dxa"/>
            <w:shd w:val="clear" w:color="auto" w:fill="auto"/>
            <w:vAlign w:val="center"/>
          </w:tcPr>
          <w:p w14:paraId="62E371B5" w14:textId="77777777" w:rsidR="00400EE2" w:rsidRPr="000F5DD3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4A8E101C" w14:textId="62E5B972" w:rsidR="00400EE2" w:rsidRPr="000F5DD3" w:rsidRDefault="009500D1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86BD2" w:rsidRPr="000F5DD3" w14:paraId="4BB9B0A7" w14:textId="77777777" w:rsidTr="00833CEA">
        <w:tc>
          <w:tcPr>
            <w:tcW w:w="3595" w:type="dxa"/>
          </w:tcPr>
          <w:p w14:paraId="528C7A55" w14:textId="77777777" w:rsidR="00A86BD2" w:rsidRPr="000F5DD3" w:rsidRDefault="00A86BD2" w:rsidP="00511A8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6" w:type="dxa"/>
            <w:gridSpan w:val="8"/>
          </w:tcPr>
          <w:p w14:paraId="723DE651" w14:textId="77777777" w:rsidR="00A86BD2" w:rsidRPr="000F5DD3" w:rsidRDefault="00A86BD2" w:rsidP="00511A8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500D1" w:rsidRPr="000F5DD3" w14:paraId="43E3549C" w14:textId="77777777" w:rsidTr="00833CEA">
        <w:tc>
          <w:tcPr>
            <w:tcW w:w="3595" w:type="dxa"/>
          </w:tcPr>
          <w:p w14:paraId="2DBAE0FE" w14:textId="77777777" w:rsidR="009500D1" w:rsidRPr="000F5DD3" w:rsidRDefault="009500D1" w:rsidP="009500D1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2" w:type="dxa"/>
            <w:vAlign w:val="bottom"/>
          </w:tcPr>
          <w:p w14:paraId="75564072" w14:textId="0A8AC1ED" w:rsidR="009500D1" w:rsidRPr="000F5DD3" w:rsidRDefault="00654186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185,524</w:t>
            </w:r>
          </w:p>
        </w:tc>
        <w:tc>
          <w:tcPr>
            <w:tcW w:w="258" w:type="dxa"/>
          </w:tcPr>
          <w:p w14:paraId="08F33CE5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673CAD2" w14:textId="63CFF048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193,566</w:t>
            </w:r>
          </w:p>
        </w:tc>
        <w:tc>
          <w:tcPr>
            <w:tcW w:w="298" w:type="dxa"/>
            <w:gridSpan w:val="2"/>
          </w:tcPr>
          <w:p w14:paraId="5338CBE1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4F25EAA" w14:textId="46478181" w:rsidR="009500D1" w:rsidRPr="000F5DD3" w:rsidRDefault="00654186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184,407</w:t>
            </w:r>
          </w:p>
        </w:tc>
        <w:tc>
          <w:tcPr>
            <w:tcW w:w="292" w:type="dxa"/>
          </w:tcPr>
          <w:p w14:paraId="21267720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5BB4D885" w14:textId="4B909F0D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192,504</w:t>
            </w:r>
          </w:p>
        </w:tc>
      </w:tr>
      <w:tr w:rsidR="009500D1" w:rsidRPr="000F5DD3" w14:paraId="208C89A5" w14:textId="77777777" w:rsidTr="00833CEA">
        <w:tc>
          <w:tcPr>
            <w:tcW w:w="3595" w:type="dxa"/>
          </w:tcPr>
          <w:p w14:paraId="0331CCE7" w14:textId="77777777" w:rsidR="009500D1" w:rsidRPr="000F5DD3" w:rsidRDefault="009500D1" w:rsidP="009500D1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288E606F" w14:textId="77777777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8" w:type="dxa"/>
          </w:tcPr>
          <w:p w14:paraId="791643BC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66318A17" w14:textId="77777777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98" w:type="dxa"/>
            <w:gridSpan w:val="2"/>
          </w:tcPr>
          <w:p w14:paraId="158B8BDE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258192A0" w14:textId="77777777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92" w:type="dxa"/>
          </w:tcPr>
          <w:p w14:paraId="76E2C8D5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753F82DF" w14:textId="77777777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500D1" w:rsidRPr="000F5DD3" w14:paraId="3F74734F" w14:textId="77777777" w:rsidTr="00833CEA">
        <w:tc>
          <w:tcPr>
            <w:tcW w:w="3595" w:type="dxa"/>
          </w:tcPr>
          <w:p w14:paraId="4A893052" w14:textId="77777777" w:rsidR="009500D1" w:rsidRPr="000F5DD3" w:rsidRDefault="009500D1" w:rsidP="009500D1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62" w:type="dxa"/>
          </w:tcPr>
          <w:p w14:paraId="0C0F882B" w14:textId="77777777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8" w:type="dxa"/>
          </w:tcPr>
          <w:p w14:paraId="4AE78CF2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30170A04" w14:textId="77777777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8" w:type="dxa"/>
            <w:gridSpan w:val="2"/>
          </w:tcPr>
          <w:p w14:paraId="7EE7F6B8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23F0E4AF" w14:textId="77777777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92" w:type="dxa"/>
          </w:tcPr>
          <w:p w14:paraId="6B81E084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708F2B13" w14:textId="77777777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500D1" w:rsidRPr="000F5DD3" w14:paraId="131AABEF" w14:textId="77777777" w:rsidTr="00833CEA">
        <w:tc>
          <w:tcPr>
            <w:tcW w:w="3595" w:type="dxa"/>
          </w:tcPr>
          <w:p w14:paraId="71787DD4" w14:textId="77777777" w:rsidR="009500D1" w:rsidRPr="000F5DD3" w:rsidRDefault="009500D1" w:rsidP="009500D1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62" w:type="dxa"/>
          </w:tcPr>
          <w:p w14:paraId="36802FF1" w14:textId="22AF74AC" w:rsidR="009500D1" w:rsidRPr="000F5DD3" w:rsidRDefault="00654186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10,256</w:t>
            </w:r>
          </w:p>
        </w:tc>
        <w:tc>
          <w:tcPr>
            <w:tcW w:w="258" w:type="dxa"/>
          </w:tcPr>
          <w:p w14:paraId="6EBC0930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3EB97212" w14:textId="6B3A4398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9,549</w:t>
            </w:r>
          </w:p>
        </w:tc>
        <w:tc>
          <w:tcPr>
            <w:tcW w:w="298" w:type="dxa"/>
            <w:gridSpan w:val="2"/>
          </w:tcPr>
          <w:p w14:paraId="6B59EB49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73A44C0C" w14:textId="35939F4F" w:rsidR="009500D1" w:rsidRPr="000F5DD3" w:rsidRDefault="00654186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10,112</w:t>
            </w:r>
          </w:p>
        </w:tc>
        <w:tc>
          <w:tcPr>
            <w:tcW w:w="292" w:type="dxa"/>
          </w:tcPr>
          <w:p w14:paraId="0106645F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6D45354D" w14:textId="4B2F38CA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9,43</w:t>
            </w:r>
            <w:r w:rsidR="009759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9500D1" w:rsidRPr="000F5DD3" w14:paraId="2149EEC5" w14:textId="77777777" w:rsidTr="00833CEA">
        <w:tc>
          <w:tcPr>
            <w:tcW w:w="3595" w:type="dxa"/>
          </w:tcPr>
          <w:p w14:paraId="0142B07E" w14:textId="77777777" w:rsidR="009500D1" w:rsidRPr="000F5DD3" w:rsidRDefault="009500D1" w:rsidP="009500D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162" w:type="dxa"/>
          </w:tcPr>
          <w:p w14:paraId="76797BE1" w14:textId="2E4DFA48" w:rsidR="009500D1" w:rsidRPr="000F5DD3" w:rsidRDefault="003755CA" w:rsidP="004D4D2F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    </w:t>
            </w:r>
            <w:r w:rsidR="00654186"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8" w:type="dxa"/>
          </w:tcPr>
          <w:p w14:paraId="2D926A17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64FCC367" w14:textId="76047C30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2,267</w:t>
            </w:r>
          </w:p>
        </w:tc>
        <w:tc>
          <w:tcPr>
            <w:tcW w:w="298" w:type="dxa"/>
            <w:gridSpan w:val="2"/>
          </w:tcPr>
          <w:p w14:paraId="4FE13875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0E3FCBE1" w14:textId="25B84921" w:rsidR="009500D1" w:rsidRPr="000F5DD3" w:rsidRDefault="003755CA" w:rsidP="003755CA">
            <w:pPr>
              <w:pStyle w:val="acctfourfigures"/>
              <w:tabs>
                <w:tab w:val="clear" w:pos="765"/>
                <w:tab w:val="decimal" w:pos="-18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     </w:t>
            </w:r>
            <w:r w:rsidR="00654186"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292" w:type="dxa"/>
          </w:tcPr>
          <w:p w14:paraId="407D3561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1E759E63" w14:textId="5649668E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2,267</w:t>
            </w:r>
          </w:p>
        </w:tc>
      </w:tr>
      <w:tr w:rsidR="009500D1" w:rsidRPr="000F5DD3" w14:paraId="1A442693" w14:textId="77777777" w:rsidTr="00833CEA">
        <w:tc>
          <w:tcPr>
            <w:tcW w:w="3595" w:type="dxa"/>
          </w:tcPr>
          <w:p w14:paraId="2C59B4E3" w14:textId="77777777" w:rsidR="009500D1" w:rsidRPr="000F5DD3" w:rsidRDefault="009500D1" w:rsidP="009500D1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087D4096" w14:textId="755C4CD7" w:rsidR="009500D1" w:rsidRPr="000F5DD3" w:rsidRDefault="00654186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3,05</w:t>
            </w:r>
            <w:r w:rsidR="00BD7D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8" w:type="dxa"/>
          </w:tcPr>
          <w:p w14:paraId="48235EFB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0FFFAEA2" w14:textId="6C993C7E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4,442</w:t>
            </w:r>
          </w:p>
        </w:tc>
        <w:tc>
          <w:tcPr>
            <w:tcW w:w="298" w:type="dxa"/>
            <w:gridSpan w:val="2"/>
          </w:tcPr>
          <w:p w14:paraId="5EDB4275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C9178E5" w14:textId="3E130D9A" w:rsidR="009500D1" w:rsidRPr="000F5DD3" w:rsidRDefault="00654186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3,024</w:t>
            </w:r>
          </w:p>
        </w:tc>
        <w:tc>
          <w:tcPr>
            <w:tcW w:w="292" w:type="dxa"/>
          </w:tcPr>
          <w:p w14:paraId="13D79C5F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1969E4F" w14:textId="0AE76CDA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4,41</w:t>
            </w:r>
            <w:r w:rsidR="009759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9500D1" w:rsidRPr="000F5DD3" w14:paraId="12B6B99D" w14:textId="77777777" w:rsidTr="00833CEA">
        <w:tc>
          <w:tcPr>
            <w:tcW w:w="3595" w:type="dxa"/>
          </w:tcPr>
          <w:p w14:paraId="4388A221" w14:textId="77777777" w:rsidR="009500D1" w:rsidRPr="000F5DD3" w:rsidRDefault="009500D1" w:rsidP="009500D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6BC0A5D3" w14:textId="039FC02A" w:rsidR="009500D1" w:rsidRPr="000F5DD3" w:rsidRDefault="00654186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13,31</w:t>
            </w:r>
            <w:r w:rsidR="005A17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8" w:type="dxa"/>
          </w:tcPr>
          <w:p w14:paraId="58A687B0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07B0447B" w14:textId="5B223DA2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16,258</w:t>
            </w:r>
          </w:p>
        </w:tc>
        <w:tc>
          <w:tcPr>
            <w:tcW w:w="298" w:type="dxa"/>
            <w:gridSpan w:val="2"/>
          </w:tcPr>
          <w:p w14:paraId="103FD87C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7C60D08E" w14:textId="031AA25D" w:rsidR="009500D1" w:rsidRPr="000F5DD3" w:rsidRDefault="00654186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13,136</w:t>
            </w:r>
          </w:p>
        </w:tc>
        <w:tc>
          <w:tcPr>
            <w:tcW w:w="292" w:type="dxa"/>
          </w:tcPr>
          <w:p w14:paraId="292DCAAD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5CC528AF" w14:textId="09B19260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16,114</w:t>
            </w:r>
          </w:p>
        </w:tc>
      </w:tr>
      <w:tr w:rsidR="00A81DF5" w:rsidRPr="002B3428" w14:paraId="688F1624" w14:textId="77777777" w:rsidTr="00833CEA">
        <w:tc>
          <w:tcPr>
            <w:tcW w:w="3595" w:type="dxa"/>
          </w:tcPr>
          <w:p w14:paraId="4B37D508" w14:textId="5E359009" w:rsidR="00A81DF5" w:rsidRPr="004737A1" w:rsidRDefault="00A81DF5" w:rsidP="004737A1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37F474CA" w14:textId="77777777" w:rsidR="00A81DF5" w:rsidRPr="002B3428" w:rsidRDefault="00A81DF5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58" w:type="dxa"/>
          </w:tcPr>
          <w:p w14:paraId="38313DE7" w14:textId="77777777" w:rsidR="00A81DF5" w:rsidRPr="002B3428" w:rsidRDefault="00A81DF5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4209C8F" w14:textId="77777777" w:rsidR="00A81DF5" w:rsidRPr="002B3428" w:rsidRDefault="00A81DF5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98" w:type="dxa"/>
            <w:gridSpan w:val="2"/>
          </w:tcPr>
          <w:p w14:paraId="02230B65" w14:textId="77777777" w:rsidR="00A81DF5" w:rsidRPr="002B3428" w:rsidRDefault="00A81DF5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1578D552" w14:textId="77777777" w:rsidR="00A81DF5" w:rsidRPr="002B3428" w:rsidRDefault="00A81DF5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92" w:type="dxa"/>
          </w:tcPr>
          <w:p w14:paraId="579C6409" w14:textId="77777777" w:rsidR="00A81DF5" w:rsidRPr="002B3428" w:rsidRDefault="00A81DF5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25B6956C" w14:textId="77777777" w:rsidR="00A81DF5" w:rsidRPr="002B3428" w:rsidRDefault="00A81DF5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9500D1" w:rsidRPr="000F5DD3" w14:paraId="6C676B05" w14:textId="77777777" w:rsidTr="00833CEA">
        <w:tc>
          <w:tcPr>
            <w:tcW w:w="3595" w:type="dxa"/>
          </w:tcPr>
          <w:p w14:paraId="0CDD2196" w14:textId="222D60B6" w:rsidR="009500D1" w:rsidRPr="000F5DD3" w:rsidRDefault="009500D1" w:rsidP="009500D1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62" w:type="dxa"/>
          </w:tcPr>
          <w:p w14:paraId="1A5E36E2" w14:textId="77777777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8" w:type="dxa"/>
          </w:tcPr>
          <w:p w14:paraId="2B6C4934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74412635" w14:textId="77777777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98" w:type="dxa"/>
            <w:gridSpan w:val="2"/>
          </w:tcPr>
          <w:p w14:paraId="0263A2B0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4364EEE9" w14:textId="77777777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92" w:type="dxa"/>
          </w:tcPr>
          <w:p w14:paraId="122E4A99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14F093EB" w14:textId="77777777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9500D1" w:rsidRPr="000F5DD3" w14:paraId="5DC5F919" w14:textId="77777777" w:rsidTr="00833CEA">
        <w:tc>
          <w:tcPr>
            <w:tcW w:w="3595" w:type="dxa"/>
          </w:tcPr>
          <w:p w14:paraId="1CE884F2" w14:textId="7BD9C3E1" w:rsidR="009500D1" w:rsidRPr="000F5DD3" w:rsidRDefault="009500D1" w:rsidP="009500D1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ขาดทุนจากการประมาณการตามหลักคณิตศาสตร์ประกันภัย </w:t>
            </w:r>
          </w:p>
        </w:tc>
        <w:tc>
          <w:tcPr>
            <w:tcW w:w="1162" w:type="dxa"/>
          </w:tcPr>
          <w:p w14:paraId="1F40F775" w14:textId="77777777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8" w:type="dxa"/>
            <w:vAlign w:val="bottom"/>
          </w:tcPr>
          <w:p w14:paraId="1A61F82E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3B7ACAC9" w14:textId="77777777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8" w:type="dxa"/>
            <w:gridSpan w:val="2"/>
            <w:vAlign w:val="bottom"/>
          </w:tcPr>
          <w:p w14:paraId="70C26532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6CB129BF" w14:textId="77777777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vAlign w:val="bottom"/>
          </w:tcPr>
          <w:p w14:paraId="639B6485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5B6C1DF4" w14:textId="77777777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500D1" w:rsidRPr="000F5DD3" w14:paraId="487E9671" w14:textId="77777777" w:rsidTr="00833CEA">
        <w:tc>
          <w:tcPr>
            <w:tcW w:w="3595" w:type="dxa"/>
          </w:tcPr>
          <w:p w14:paraId="6520F974" w14:textId="17668794" w:rsidR="009500D1" w:rsidRPr="000F5DD3" w:rsidRDefault="009500D1" w:rsidP="009500D1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162" w:type="dxa"/>
          </w:tcPr>
          <w:p w14:paraId="3D0EB8D9" w14:textId="2FD3819C" w:rsidR="009500D1" w:rsidRPr="000F5DD3" w:rsidRDefault="00654186" w:rsidP="008146A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78D63146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4C2D3F78" w14:textId="20A2CD10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3,406</w:t>
            </w:r>
          </w:p>
        </w:tc>
        <w:tc>
          <w:tcPr>
            <w:tcW w:w="298" w:type="dxa"/>
            <w:gridSpan w:val="2"/>
            <w:vAlign w:val="bottom"/>
          </w:tcPr>
          <w:p w14:paraId="7EE8ADF0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3F65DE1A" w14:textId="3B40632D" w:rsidR="009500D1" w:rsidRPr="000F5DD3" w:rsidRDefault="0037268C" w:rsidP="008146A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2" w:type="dxa"/>
            <w:vAlign w:val="bottom"/>
          </w:tcPr>
          <w:p w14:paraId="4206667C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0A967120" w14:textId="68372BDB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3,406</w:t>
            </w:r>
          </w:p>
        </w:tc>
      </w:tr>
      <w:tr w:rsidR="009500D1" w:rsidRPr="000F5DD3" w14:paraId="1AC3D786" w14:textId="77777777" w:rsidTr="00833CEA">
        <w:tc>
          <w:tcPr>
            <w:tcW w:w="3595" w:type="dxa"/>
          </w:tcPr>
          <w:p w14:paraId="3EA7BBEB" w14:textId="6E5E57AD" w:rsidR="009500D1" w:rsidRPr="000F5DD3" w:rsidRDefault="009500D1" w:rsidP="009500D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62" w:type="dxa"/>
          </w:tcPr>
          <w:p w14:paraId="43E0F1E6" w14:textId="73A11F9C" w:rsidR="009500D1" w:rsidRPr="000F5DD3" w:rsidRDefault="0037268C" w:rsidP="008146A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27ACE1FE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2E669428" w14:textId="721CAB0D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(14,461)</w:t>
            </w:r>
          </w:p>
        </w:tc>
        <w:tc>
          <w:tcPr>
            <w:tcW w:w="298" w:type="dxa"/>
            <w:gridSpan w:val="2"/>
          </w:tcPr>
          <w:p w14:paraId="304E95ED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51DA854E" w14:textId="30298346" w:rsidR="009500D1" w:rsidRPr="000F5DD3" w:rsidRDefault="0037268C" w:rsidP="008146A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2" w:type="dxa"/>
          </w:tcPr>
          <w:p w14:paraId="4738E3DE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6C8A9004" w14:textId="6A85DEC7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(14,289)</w:t>
            </w:r>
          </w:p>
        </w:tc>
      </w:tr>
      <w:tr w:rsidR="009500D1" w:rsidRPr="000F5DD3" w14:paraId="39C30701" w14:textId="77777777" w:rsidTr="00833CEA">
        <w:tc>
          <w:tcPr>
            <w:tcW w:w="3595" w:type="dxa"/>
          </w:tcPr>
          <w:p w14:paraId="36DA41BC" w14:textId="742489B2" w:rsidR="009500D1" w:rsidRPr="000F5DD3" w:rsidRDefault="009500D1" w:rsidP="009500D1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6E188ADB" w14:textId="07469EA2" w:rsidR="009500D1" w:rsidRPr="000F5DD3" w:rsidRDefault="0037268C" w:rsidP="008146A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3E93F14A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C9C75EE" w14:textId="7DE712E1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(971)</w:t>
            </w:r>
          </w:p>
        </w:tc>
        <w:tc>
          <w:tcPr>
            <w:tcW w:w="298" w:type="dxa"/>
            <w:gridSpan w:val="2"/>
          </w:tcPr>
          <w:p w14:paraId="29650155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2F0D380" w14:textId="439DEAAC" w:rsidR="009500D1" w:rsidRPr="000F5DD3" w:rsidRDefault="0037268C" w:rsidP="008146A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92" w:type="dxa"/>
          </w:tcPr>
          <w:p w14:paraId="0BEEA321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CF4E35B" w14:textId="6C2C70B7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(1,054)</w:t>
            </w:r>
          </w:p>
        </w:tc>
      </w:tr>
      <w:tr w:rsidR="009500D1" w:rsidRPr="000F5DD3" w14:paraId="40D8EC1E" w14:textId="77777777" w:rsidTr="00833CEA">
        <w:tc>
          <w:tcPr>
            <w:tcW w:w="3595" w:type="dxa"/>
          </w:tcPr>
          <w:p w14:paraId="09F08F41" w14:textId="77777777" w:rsidR="009500D1" w:rsidRPr="000F5DD3" w:rsidRDefault="009500D1" w:rsidP="009500D1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CB45494" w14:textId="1C40A4F3" w:rsidR="009500D1" w:rsidRPr="000F5DD3" w:rsidRDefault="0037268C" w:rsidP="008146A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5D1D92CC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2957EA4" w14:textId="481C4E20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(12,026)</w:t>
            </w:r>
          </w:p>
        </w:tc>
        <w:tc>
          <w:tcPr>
            <w:tcW w:w="298" w:type="dxa"/>
            <w:gridSpan w:val="2"/>
          </w:tcPr>
          <w:p w14:paraId="4C282DF2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3C778AFC" w14:textId="7704B74B" w:rsidR="009500D1" w:rsidRPr="000F5DD3" w:rsidRDefault="0037268C" w:rsidP="008146A8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92" w:type="dxa"/>
          </w:tcPr>
          <w:p w14:paraId="511BB8DE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2F8FF5E4" w14:textId="4480EDC5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(11,937)</w:t>
            </w:r>
          </w:p>
        </w:tc>
      </w:tr>
      <w:tr w:rsidR="009500D1" w:rsidRPr="002B3428" w14:paraId="2FBEAF1A" w14:textId="77777777" w:rsidTr="00833CEA">
        <w:tc>
          <w:tcPr>
            <w:tcW w:w="3595" w:type="dxa"/>
          </w:tcPr>
          <w:p w14:paraId="1D903113" w14:textId="77777777" w:rsidR="009500D1" w:rsidRPr="002B3428" w:rsidRDefault="009500D1" w:rsidP="009500D1">
            <w:pPr>
              <w:ind w:left="342" w:hanging="34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3FB77673" w14:textId="77777777" w:rsidR="009500D1" w:rsidRPr="002B3428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58" w:type="dxa"/>
          </w:tcPr>
          <w:p w14:paraId="7C47FDBA" w14:textId="77777777" w:rsidR="009500D1" w:rsidRPr="002B3428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40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70DDD49C" w14:textId="77777777" w:rsidR="009500D1" w:rsidRPr="002B3428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98" w:type="dxa"/>
            <w:gridSpan w:val="2"/>
          </w:tcPr>
          <w:p w14:paraId="0932513F" w14:textId="77777777" w:rsidR="009500D1" w:rsidRPr="002B3428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40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A639901" w14:textId="77777777" w:rsidR="009500D1" w:rsidRPr="002B3428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24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92" w:type="dxa"/>
          </w:tcPr>
          <w:p w14:paraId="09F1A145" w14:textId="77777777" w:rsidR="009500D1" w:rsidRPr="002B3428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40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15C488BE" w14:textId="77777777" w:rsidR="009500D1" w:rsidRPr="002B3428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24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500D1" w:rsidRPr="000F5DD3" w14:paraId="0E86F1CC" w14:textId="77777777" w:rsidTr="00833CEA">
        <w:tc>
          <w:tcPr>
            <w:tcW w:w="3595" w:type="dxa"/>
          </w:tcPr>
          <w:p w14:paraId="5CE70EE4" w14:textId="77777777" w:rsidR="009500D1" w:rsidRPr="000F5DD3" w:rsidRDefault="009500D1" w:rsidP="009500D1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733326C" w14:textId="4CDF993C" w:rsidR="009500D1" w:rsidRPr="000F5DD3" w:rsidRDefault="00F53237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(18,68</w:t>
            </w:r>
            <w:r w:rsidR="005A17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58" w:type="dxa"/>
          </w:tcPr>
          <w:p w14:paraId="72221ACB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16ADB7A" w14:textId="4710DC2B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(12,274)</w:t>
            </w:r>
          </w:p>
        </w:tc>
        <w:tc>
          <w:tcPr>
            <w:tcW w:w="298" w:type="dxa"/>
            <w:gridSpan w:val="2"/>
          </w:tcPr>
          <w:p w14:paraId="1B72A95F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8D85105" w14:textId="46ECD61A" w:rsidR="009500D1" w:rsidRPr="000F5DD3" w:rsidRDefault="00AF5934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(18,68</w:t>
            </w:r>
            <w:r w:rsidR="005A17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92" w:type="dxa"/>
          </w:tcPr>
          <w:p w14:paraId="3DA8E670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39D2451" w14:textId="0E720398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(12,274)</w:t>
            </w:r>
          </w:p>
        </w:tc>
      </w:tr>
      <w:tr w:rsidR="009500D1" w:rsidRPr="002B3428" w14:paraId="78A2AB34" w14:textId="77777777" w:rsidTr="00833CEA">
        <w:tc>
          <w:tcPr>
            <w:tcW w:w="3595" w:type="dxa"/>
          </w:tcPr>
          <w:p w14:paraId="69F6E5B1" w14:textId="77777777" w:rsidR="009500D1" w:rsidRPr="002B3428" w:rsidRDefault="009500D1" w:rsidP="009500D1">
            <w:pPr>
              <w:ind w:left="342" w:hanging="34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3FD69530" w14:textId="77777777" w:rsidR="009500D1" w:rsidRPr="002B3428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58" w:type="dxa"/>
          </w:tcPr>
          <w:p w14:paraId="26261CC5" w14:textId="77777777" w:rsidR="009500D1" w:rsidRPr="002B3428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1F2A6C3D" w14:textId="77777777" w:rsidR="009500D1" w:rsidRPr="002B3428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98" w:type="dxa"/>
            <w:gridSpan w:val="2"/>
          </w:tcPr>
          <w:p w14:paraId="39871C41" w14:textId="77777777" w:rsidR="009500D1" w:rsidRPr="002B3428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0F53B704" w14:textId="77777777" w:rsidR="009500D1" w:rsidRPr="002B3428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92" w:type="dxa"/>
          </w:tcPr>
          <w:p w14:paraId="19A0E049" w14:textId="77777777" w:rsidR="009500D1" w:rsidRPr="002B3428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4BC8FD1A" w14:textId="77777777" w:rsidR="009500D1" w:rsidRPr="002B3428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9500D1" w:rsidRPr="000F5DD3" w14:paraId="0C2DF5A0" w14:textId="77777777" w:rsidTr="00833CEA">
        <w:tc>
          <w:tcPr>
            <w:tcW w:w="3595" w:type="dxa"/>
          </w:tcPr>
          <w:p w14:paraId="138EE527" w14:textId="77777777" w:rsidR="009500D1" w:rsidRPr="000F5DD3" w:rsidRDefault="009500D1" w:rsidP="009500D1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6BF9B500" w14:textId="48D56952" w:rsidR="009500D1" w:rsidRPr="000F5DD3" w:rsidRDefault="00AF5934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180,151</w:t>
            </w:r>
          </w:p>
        </w:tc>
        <w:tc>
          <w:tcPr>
            <w:tcW w:w="258" w:type="dxa"/>
          </w:tcPr>
          <w:p w14:paraId="65A1A4CD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053C4A95" w14:textId="2EAF80BE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185,524</w:t>
            </w:r>
          </w:p>
        </w:tc>
        <w:tc>
          <w:tcPr>
            <w:tcW w:w="298" w:type="dxa"/>
            <w:gridSpan w:val="2"/>
          </w:tcPr>
          <w:p w14:paraId="7505DE23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7D27E4C4" w14:textId="2A4D9BC8" w:rsidR="009500D1" w:rsidRPr="000F5DD3" w:rsidRDefault="00AF5934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178,85</w:t>
            </w:r>
            <w:r w:rsidR="00BD7DB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92" w:type="dxa"/>
          </w:tcPr>
          <w:p w14:paraId="7E801D5F" w14:textId="77777777" w:rsidR="009500D1" w:rsidRPr="000F5DD3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13F3D48E" w14:textId="7E54CF24" w:rsidR="009500D1" w:rsidRPr="000F5DD3" w:rsidRDefault="009500D1" w:rsidP="009500D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184,407</w:t>
            </w:r>
          </w:p>
        </w:tc>
      </w:tr>
      <w:tr w:rsidR="00384808" w:rsidRPr="000F5DD3" w14:paraId="050492F7" w14:textId="77777777" w:rsidTr="00833CEA">
        <w:trPr>
          <w:trHeight w:val="389"/>
        </w:trPr>
        <w:tc>
          <w:tcPr>
            <w:tcW w:w="3595" w:type="dxa"/>
          </w:tcPr>
          <w:p w14:paraId="3A56FA44" w14:textId="666E292C" w:rsidR="00384808" w:rsidRPr="000F5DD3" w:rsidRDefault="00384808" w:rsidP="00C6085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35CBE89B" w14:textId="4AB39529" w:rsidR="00384808" w:rsidRPr="000F5DD3" w:rsidRDefault="0038480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A75D58" w14:textId="77777777" w:rsidR="00384808" w:rsidRPr="000F5DD3" w:rsidRDefault="0038480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3"/>
          </w:tcPr>
          <w:p w14:paraId="31B4ED69" w14:textId="0AD93ADB" w:rsidR="00384808" w:rsidRPr="000F5DD3" w:rsidRDefault="0038480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CFD42A2" w14:textId="3F4A2363" w:rsidR="004D180A" w:rsidRDefault="004D180A" w:rsidP="004D1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3C64EF" w14:textId="19F8E1BE" w:rsidR="004737A1" w:rsidRDefault="004737A1" w:rsidP="004D1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F90359" w14:textId="1B02588F" w:rsidR="004737A1" w:rsidRDefault="004737A1" w:rsidP="004D1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0C16BA" w14:textId="1ED0C0ED" w:rsidR="004737A1" w:rsidRDefault="004737A1" w:rsidP="004D1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861864" w14:textId="38629B6E" w:rsidR="004737A1" w:rsidRDefault="004737A1" w:rsidP="004D1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F1A267" w14:textId="05F02249" w:rsidR="004737A1" w:rsidRDefault="004737A1" w:rsidP="004D1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600E54" w14:textId="4812951E" w:rsidR="004737A1" w:rsidRDefault="004737A1" w:rsidP="004D1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EF6942" w14:textId="7AA5B5C8" w:rsidR="004737A1" w:rsidRDefault="004737A1" w:rsidP="004D1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3BAB53" w14:textId="77777777" w:rsidR="004737A1" w:rsidRDefault="004737A1" w:rsidP="004D1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1" w:type="dxa"/>
        <w:tblInd w:w="450" w:type="dxa"/>
        <w:tblLook w:val="01E0" w:firstRow="1" w:lastRow="1" w:firstColumn="1" w:lastColumn="1" w:noHBand="0" w:noVBand="0"/>
      </w:tblPr>
      <w:tblGrid>
        <w:gridCol w:w="3595"/>
        <w:gridCol w:w="1170"/>
        <w:gridCol w:w="270"/>
        <w:gridCol w:w="1170"/>
        <w:gridCol w:w="270"/>
        <w:gridCol w:w="1170"/>
        <w:gridCol w:w="270"/>
        <w:gridCol w:w="14"/>
        <w:gridCol w:w="1162"/>
      </w:tblGrid>
      <w:tr w:rsidR="004737A1" w:rsidRPr="000F5DD3" w14:paraId="036AA65A" w14:textId="77777777" w:rsidTr="00B41517">
        <w:trPr>
          <w:trHeight w:val="389"/>
        </w:trPr>
        <w:tc>
          <w:tcPr>
            <w:tcW w:w="3595" w:type="dxa"/>
          </w:tcPr>
          <w:p w14:paraId="62299094" w14:textId="77777777" w:rsidR="004737A1" w:rsidRPr="000F5DD3" w:rsidRDefault="004737A1" w:rsidP="00B4151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ข้อสมมติในการประมาณการตามหลัก</w:t>
            </w:r>
          </w:p>
        </w:tc>
        <w:tc>
          <w:tcPr>
            <w:tcW w:w="2610" w:type="dxa"/>
            <w:gridSpan w:val="3"/>
          </w:tcPr>
          <w:p w14:paraId="6F9C7400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1B15F7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4"/>
          </w:tcPr>
          <w:p w14:paraId="0A268937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37A1" w:rsidRPr="000F5DD3" w14:paraId="53BD2997" w14:textId="77777777" w:rsidTr="00B41517">
        <w:tc>
          <w:tcPr>
            <w:tcW w:w="3595" w:type="dxa"/>
          </w:tcPr>
          <w:p w14:paraId="2D7C73FB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A7A413F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25D84A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9E776E2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FC89A70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DD98876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550588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41C23D79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737A1" w:rsidRPr="000F5DD3" w14:paraId="74D6608F" w14:textId="77777777" w:rsidTr="00B41517">
        <w:tc>
          <w:tcPr>
            <w:tcW w:w="3595" w:type="dxa"/>
          </w:tcPr>
          <w:p w14:paraId="1AF16F82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6" w:type="dxa"/>
            <w:gridSpan w:val="8"/>
          </w:tcPr>
          <w:p w14:paraId="3B4F860C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4737A1" w:rsidRPr="000F5DD3" w14:paraId="0A92E843" w14:textId="77777777" w:rsidTr="00B41517">
        <w:tc>
          <w:tcPr>
            <w:tcW w:w="3595" w:type="dxa"/>
          </w:tcPr>
          <w:p w14:paraId="5F4344DC" w14:textId="77777777" w:rsidR="004737A1" w:rsidRPr="000F5DD3" w:rsidRDefault="004737A1" w:rsidP="00B415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32B58FF4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0.52 - 3.59</w:t>
            </w:r>
          </w:p>
        </w:tc>
        <w:tc>
          <w:tcPr>
            <w:tcW w:w="270" w:type="dxa"/>
          </w:tcPr>
          <w:p w14:paraId="7A6049EC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00CB1C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0.52 - 3.59</w:t>
            </w:r>
          </w:p>
        </w:tc>
        <w:tc>
          <w:tcPr>
            <w:tcW w:w="270" w:type="dxa"/>
          </w:tcPr>
          <w:p w14:paraId="487CCC0F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AD41F3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0.52 - 3.59</w:t>
            </w:r>
          </w:p>
        </w:tc>
        <w:tc>
          <w:tcPr>
            <w:tcW w:w="284" w:type="dxa"/>
            <w:gridSpan w:val="2"/>
          </w:tcPr>
          <w:p w14:paraId="6FC7F3B2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64DCED92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</w:rPr>
              <w:t>0.52 - 3.59</w:t>
            </w:r>
          </w:p>
        </w:tc>
      </w:tr>
      <w:tr w:rsidR="004737A1" w:rsidRPr="000F5DD3" w14:paraId="42327A38" w14:textId="77777777" w:rsidTr="00B41517">
        <w:tc>
          <w:tcPr>
            <w:tcW w:w="3595" w:type="dxa"/>
          </w:tcPr>
          <w:p w14:paraId="40E50D3C" w14:textId="77777777" w:rsidR="004737A1" w:rsidRPr="000F5DD3" w:rsidRDefault="004737A1" w:rsidP="00B415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14:paraId="2E3987CC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3.0 - 6.0</w:t>
            </w:r>
          </w:p>
        </w:tc>
        <w:tc>
          <w:tcPr>
            <w:tcW w:w="270" w:type="dxa"/>
          </w:tcPr>
          <w:p w14:paraId="701B5E25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F7A4C1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3.0 - 6.0</w:t>
            </w:r>
          </w:p>
        </w:tc>
        <w:tc>
          <w:tcPr>
            <w:tcW w:w="270" w:type="dxa"/>
          </w:tcPr>
          <w:p w14:paraId="0B786EF0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44931A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3.0 - 6.0</w:t>
            </w:r>
          </w:p>
        </w:tc>
        <w:tc>
          <w:tcPr>
            <w:tcW w:w="284" w:type="dxa"/>
            <w:gridSpan w:val="2"/>
          </w:tcPr>
          <w:p w14:paraId="2FCC22D7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5615624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3.0 - 6.0</w:t>
            </w:r>
          </w:p>
        </w:tc>
      </w:tr>
      <w:tr w:rsidR="004737A1" w:rsidRPr="000F5DD3" w14:paraId="51611A4E" w14:textId="77777777" w:rsidTr="00B41517">
        <w:tc>
          <w:tcPr>
            <w:tcW w:w="3595" w:type="dxa"/>
          </w:tcPr>
          <w:p w14:paraId="258799B3" w14:textId="77777777" w:rsidR="004737A1" w:rsidRPr="000F5DD3" w:rsidRDefault="004737A1" w:rsidP="00B415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5E203C52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0 - 30</w:t>
            </w:r>
          </w:p>
        </w:tc>
        <w:tc>
          <w:tcPr>
            <w:tcW w:w="270" w:type="dxa"/>
          </w:tcPr>
          <w:p w14:paraId="15B6FCE5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108E45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0 - 30</w:t>
            </w:r>
          </w:p>
        </w:tc>
        <w:tc>
          <w:tcPr>
            <w:tcW w:w="270" w:type="dxa"/>
          </w:tcPr>
          <w:p w14:paraId="1E2EC5EF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6C25A3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0 - 30</w:t>
            </w:r>
          </w:p>
        </w:tc>
        <w:tc>
          <w:tcPr>
            <w:tcW w:w="284" w:type="dxa"/>
            <w:gridSpan w:val="2"/>
          </w:tcPr>
          <w:p w14:paraId="66ECA073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ED44B7F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0 - 30</w:t>
            </w:r>
          </w:p>
        </w:tc>
      </w:tr>
      <w:tr w:rsidR="004737A1" w:rsidRPr="000F5DD3" w14:paraId="6EF3C895" w14:textId="77777777" w:rsidTr="00B41517">
        <w:tc>
          <w:tcPr>
            <w:tcW w:w="3595" w:type="dxa"/>
          </w:tcPr>
          <w:p w14:paraId="153B1401" w14:textId="77777777" w:rsidR="004737A1" w:rsidRPr="000F5DD3" w:rsidRDefault="004737A1" w:rsidP="00B415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1170" w:type="dxa"/>
          </w:tcPr>
          <w:p w14:paraId="167B32E6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3.0</w:t>
            </w:r>
          </w:p>
        </w:tc>
        <w:tc>
          <w:tcPr>
            <w:tcW w:w="270" w:type="dxa"/>
          </w:tcPr>
          <w:p w14:paraId="0F5C4E71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39F0F5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3.0</w:t>
            </w:r>
          </w:p>
        </w:tc>
        <w:tc>
          <w:tcPr>
            <w:tcW w:w="270" w:type="dxa"/>
          </w:tcPr>
          <w:p w14:paraId="40DDD1C7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C592EA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3.0</w:t>
            </w:r>
          </w:p>
        </w:tc>
        <w:tc>
          <w:tcPr>
            <w:tcW w:w="284" w:type="dxa"/>
            <w:gridSpan w:val="2"/>
          </w:tcPr>
          <w:p w14:paraId="6EA1E9C1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4918DA5" w14:textId="77777777" w:rsidR="004737A1" w:rsidRPr="000F5DD3" w:rsidRDefault="004737A1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3.0</w:t>
            </w:r>
          </w:p>
        </w:tc>
      </w:tr>
    </w:tbl>
    <w:p w14:paraId="434C536F" w14:textId="77777777" w:rsidR="004737A1" w:rsidRPr="000F5DD3" w:rsidRDefault="004737A1" w:rsidP="004D1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F1FA8B" w14:textId="19B7817F" w:rsidR="00BA08FE" w:rsidRPr="000F5DD3" w:rsidRDefault="001F0F11" w:rsidP="00773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ข้อสมม</w:t>
      </w:r>
      <w:r w:rsidR="00384808" w:rsidRPr="000F5DD3">
        <w:rPr>
          <w:rFonts w:asciiTheme="majorBidi" w:hAnsiTheme="majorBidi" w:cstheme="majorBidi"/>
          <w:sz w:val="30"/>
          <w:szCs w:val="30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  <w:r w:rsidR="004D180A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CA72C7" w:rsidRPr="000F5DD3">
        <w:rPr>
          <w:rFonts w:asciiTheme="majorBidi" w:hAnsiTheme="majorBidi" w:cstheme="majorBidi"/>
          <w:sz w:val="30"/>
          <w:szCs w:val="30"/>
          <w:cs/>
        </w:rPr>
        <w:t xml:space="preserve">ปรับปรุงด้วยอัตราดอกเบี้ยร้อยละ </w:t>
      </w:r>
      <w:r w:rsidR="008E5A45" w:rsidRPr="000F5DD3">
        <w:rPr>
          <w:rFonts w:asciiTheme="majorBidi" w:hAnsiTheme="majorBidi" w:cstheme="majorBidi"/>
          <w:sz w:val="30"/>
          <w:szCs w:val="30"/>
        </w:rPr>
        <w:t>2.26</w:t>
      </w:r>
      <w:r w:rsidR="00047235">
        <w:rPr>
          <w:rFonts w:asciiTheme="majorBidi" w:hAnsiTheme="majorBidi" w:cstheme="majorBidi"/>
          <w:sz w:val="30"/>
          <w:szCs w:val="30"/>
        </w:rPr>
        <w:t xml:space="preserve"> </w:t>
      </w:r>
      <w:r w:rsidR="00CA72C7" w:rsidRPr="000F5DD3">
        <w:rPr>
          <w:rFonts w:asciiTheme="majorBidi" w:hAnsiTheme="majorBidi" w:cstheme="majorBidi"/>
          <w:sz w:val="30"/>
          <w:szCs w:val="30"/>
          <w:cs/>
        </w:rPr>
        <w:t>อัตราดอกเบี้ยคิดลดใช้อัตราดอกเบี้ยพันธบัตรรัฐบาลระยะยาว</w:t>
      </w:r>
      <w:r w:rsidR="004443C8" w:rsidRPr="000F5D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443C8" w:rsidRPr="000F5DD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75FE1" w:rsidRPr="000F5DD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2742B" w:rsidRPr="000F5DD3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4443C8" w:rsidRPr="000F5DD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443C8" w:rsidRPr="000F5DD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64765D" w:rsidRPr="000F5DD3">
        <w:rPr>
          <w:rFonts w:asciiTheme="majorBidi" w:hAnsiTheme="majorBidi" w:cstheme="majorBidi"/>
          <w:i/>
          <w:iCs/>
          <w:sz w:val="30"/>
          <w:szCs w:val="30"/>
        </w:rPr>
        <w:t>2.</w:t>
      </w:r>
      <w:r w:rsidR="00E2742B" w:rsidRPr="000F5DD3">
        <w:rPr>
          <w:rFonts w:asciiTheme="majorBidi" w:hAnsiTheme="majorBidi" w:cstheme="majorBidi"/>
          <w:i/>
          <w:iCs/>
          <w:sz w:val="30"/>
          <w:szCs w:val="30"/>
        </w:rPr>
        <w:t>26</w:t>
      </w:r>
      <w:r w:rsidR="004443C8" w:rsidRPr="000F5DD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6025A174" w14:textId="77777777" w:rsidR="002C273C" w:rsidRPr="000F5DD3" w:rsidRDefault="002C273C" w:rsidP="00773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8C047A8" w14:textId="63DEA7CA" w:rsidR="004B1A6C" w:rsidRPr="000F5DD3" w:rsidRDefault="00223424" w:rsidP="002C2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75FE1" w:rsidRPr="000F5DD3">
        <w:rPr>
          <w:rFonts w:asciiTheme="majorBidi" w:hAnsiTheme="majorBidi" w:cstheme="majorBidi"/>
          <w:sz w:val="30"/>
          <w:szCs w:val="30"/>
        </w:rPr>
        <w:t>31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75FE1" w:rsidRPr="000F5DD3">
        <w:rPr>
          <w:rFonts w:asciiTheme="majorBidi" w:hAnsiTheme="majorBidi" w:cstheme="majorBidi"/>
          <w:sz w:val="30"/>
          <w:szCs w:val="30"/>
        </w:rPr>
        <w:t>256</w:t>
      </w:r>
      <w:r w:rsidR="00E2742B" w:rsidRPr="000F5DD3">
        <w:rPr>
          <w:rFonts w:asciiTheme="majorBidi" w:hAnsiTheme="majorBidi" w:cstheme="majorBidi"/>
          <w:sz w:val="30"/>
          <w:szCs w:val="30"/>
        </w:rPr>
        <w:t>5</w:t>
      </w:r>
      <w:r w:rsidR="00C62B38" w:rsidRPr="000F5DD3">
        <w:rPr>
          <w:rFonts w:asciiTheme="majorBidi" w:hAnsiTheme="majorBidi" w:cstheme="majorBidi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ระยะเวลาถัวเฉลี่ยถ่วงน้ำหนักของภาระผูกพันผลประโยชน์ที่กำหนดไว้เป็น</w:t>
      </w:r>
      <w:r w:rsidR="003154D9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8E5A45" w:rsidRPr="000F5DD3">
        <w:rPr>
          <w:rFonts w:asciiTheme="majorBidi" w:hAnsiTheme="majorBidi" w:cstheme="majorBidi"/>
          <w:sz w:val="30"/>
          <w:szCs w:val="30"/>
        </w:rPr>
        <w:t>12.1</w:t>
      </w:r>
      <w:r w:rsidR="00F75FE1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F54172" w:rsidRPr="000F5DD3">
        <w:rPr>
          <w:rFonts w:asciiTheme="majorBidi" w:hAnsiTheme="majorBidi" w:cstheme="majorBidi"/>
          <w:sz w:val="30"/>
          <w:szCs w:val="30"/>
          <w:cs/>
        </w:rPr>
        <w:t>ปี</w:t>
      </w:r>
      <w:r w:rsidR="00F75FE1" w:rsidRPr="000F5DD3">
        <w:rPr>
          <w:rFonts w:asciiTheme="majorBidi" w:hAnsiTheme="majorBidi" w:cstheme="majorBidi"/>
          <w:sz w:val="30"/>
          <w:szCs w:val="30"/>
        </w:rPr>
        <w:t xml:space="preserve">    </w:t>
      </w:r>
      <w:r w:rsidR="00F54172" w:rsidRPr="000F5D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4172" w:rsidRPr="000F5DD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75FE1" w:rsidRPr="000F5DD3">
        <w:rPr>
          <w:rFonts w:asciiTheme="majorBidi" w:hAnsiTheme="majorBidi" w:cstheme="majorBidi"/>
          <w:i/>
          <w:iCs/>
          <w:sz w:val="30"/>
          <w:szCs w:val="30"/>
        </w:rPr>
        <w:t>25</w:t>
      </w:r>
      <w:r w:rsidRPr="000F5DD3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E2742B" w:rsidRPr="000F5DD3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F54172" w:rsidRPr="000F5DD3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511A83" w:rsidRPr="000F5DD3">
        <w:rPr>
          <w:rFonts w:asciiTheme="majorBidi" w:hAnsiTheme="majorBidi" w:cstheme="majorBidi"/>
          <w:i/>
          <w:iCs/>
          <w:sz w:val="30"/>
          <w:szCs w:val="30"/>
        </w:rPr>
        <w:t>12.</w:t>
      </w:r>
      <w:r w:rsidR="00E2742B" w:rsidRPr="000F5DD3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C62B38" w:rsidRPr="000F5DD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62B38" w:rsidRPr="000F5DD3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62071D19" w14:textId="77777777" w:rsidR="004B1A6C" w:rsidRPr="000F5DD3" w:rsidRDefault="004B1A6C" w:rsidP="002C2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1EAFBBD4" w14:textId="5389A18A" w:rsidR="00C80F9F" w:rsidRPr="000F5DD3" w:rsidRDefault="00924181" w:rsidP="002C2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56C581F1" w14:textId="77777777" w:rsidR="00530C0C" w:rsidRPr="000F5DD3" w:rsidRDefault="00530C0C" w:rsidP="00CA701C">
      <w:pPr>
        <w:spacing w:line="276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7216D0CA" w14:textId="3437345B" w:rsidR="00F059F5" w:rsidRPr="000F5DD3" w:rsidRDefault="00392269" w:rsidP="00F0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  <w:r w:rsidR="00B658E1" w:rsidRPr="000F5DD3">
        <w:rPr>
          <w:rFonts w:asciiTheme="majorBidi" w:hAnsiTheme="majorBidi" w:cstheme="majorBidi"/>
          <w:sz w:val="30"/>
          <w:szCs w:val="30"/>
          <w:cs/>
        </w:rPr>
        <w:t xml:space="preserve"> จะมีผลกระทบต่อภาระผูกพันของโครงการผลประโยชน์เป็นจำนวนเงินดังต่อไปนี้</w:t>
      </w:r>
    </w:p>
    <w:p w14:paraId="7054D834" w14:textId="77777777" w:rsidR="00392269" w:rsidRPr="000F5DD3" w:rsidRDefault="00392269" w:rsidP="00F0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D515D9" w14:textId="77777777" w:rsidR="002B3428" w:rsidRDefault="002B3428">
      <w:r>
        <w:br w:type="page"/>
      </w:r>
    </w:p>
    <w:tbl>
      <w:tblPr>
        <w:tblW w:w="9385" w:type="dxa"/>
        <w:tblInd w:w="450" w:type="dxa"/>
        <w:tblLook w:val="01E0" w:firstRow="1" w:lastRow="1" w:firstColumn="1" w:lastColumn="1" w:noHBand="0" w:noVBand="0"/>
      </w:tblPr>
      <w:tblGrid>
        <w:gridCol w:w="4452"/>
        <w:gridCol w:w="1050"/>
        <w:gridCol w:w="233"/>
        <w:gridCol w:w="1082"/>
        <w:gridCol w:w="236"/>
        <w:gridCol w:w="1042"/>
        <w:gridCol w:w="235"/>
        <w:gridCol w:w="1055"/>
      </w:tblGrid>
      <w:tr w:rsidR="0007719E" w:rsidRPr="000F5DD3" w14:paraId="31534248" w14:textId="77777777" w:rsidTr="00E2742B">
        <w:trPr>
          <w:trHeight w:val="20"/>
          <w:tblHeader/>
        </w:trPr>
        <w:tc>
          <w:tcPr>
            <w:tcW w:w="4452" w:type="dxa"/>
          </w:tcPr>
          <w:p w14:paraId="01F748CB" w14:textId="0581DBAC" w:rsidR="0007719E" w:rsidRPr="000F5DD3" w:rsidRDefault="0007719E" w:rsidP="0007719E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33" w:type="dxa"/>
            <w:gridSpan w:val="7"/>
          </w:tcPr>
          <w:p w14:paraId="06B037A4" w14:textId="77777777" w:rsidR="0007719E" w:rsidRPr="000F5DD3" w:rsidRDefault="0007719E" w:rsidP="0007719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7719E" w:rsidRPr="000F5DD3" w14:paraId="23FDAD21" w14:textId="77777777" w:rsidTr="00E2742B">
        <w:trPr>
          <w:trHeight w:val="20"/>
          <w:tblHeader/>
        </w:trPr>
        <w:tc>
          <w:tcPr>
            <w:tcW w:w="4452" w:type="dxa"/>
          </w:tcPr>
          <w:p w14:paraId="62229B5D" w14:textId="77777777" w:rsidR="0007719E" w:rsidRPr="000F5DD3" w:rsidRDefault="0007719E" w:rsidP="00530C0C">
            <w:pPr>
              <w:ind w:left="164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65" w:type="dxa"/>
            <w:gridSpan w:val="3"/>
          </w:tcPr>
          <w:p w14:paraId="64AF19DC" w14:textId="77777777" w:rsidR="0007719E" w:rsidRPr="000F5DD3" w:rsidRDefault="0007719E" w:rsidP="000771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2C7FF1A1" w14:textId="77777777" w:rsidR="0007719E" w:rsidRPr="000F5DD3" w:rsidRDefault="0007719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32" w:type="dxa"/>
            <w:gridSpan w:val="3"/>
          </w:tcPr>
          <w:p w14:paraId="436565C2" w14:textId="77777777" w:rsidR="0007719E" w:rsidRPr="000F5DD3" w:rsidRDefault="0007719E" w:rsidP="0007719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400EE2" w:rsidRPr="000F5DD3" w14:paraId="300D15BE" w14:textId="77777777" w:rsidTr="00E2742B">
        <w:trPr>
          <w:trHeight w:val="20"/>
          <w:tblHeader/>
        </w:trPr>
        <w:tc>
          <w:tcPr>
            <w:tcW w:w="4452" w:type="dxa"/>
          </w:tcPr>
          <w:p w14:paraId="55E782CF" w14:textId="77777777" w:rsidR="00400EE2" w:rsidRPr="000F5DD3" w:rsidRDefault="00400EE2" w:rsidP="00400E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2D922567" w14:textId="5235FD43" w:rsidR="00400EE2" w:rsidRPr="000F5DD3" w:rsidRDefault="00E2742B" w:rsidP="00400EE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5AB1B0F7" w14:textId="77777777" w:rsidR="00400EE2" w:rsidRPr="000F5DD3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6DDED7AF" w14:textId="30E698C0" w:rsidR="00400EE2" w:rsidRPr="000F5DD3" w:rsidRDefault="00E2742B" w:rsidP="00400E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9053A41" w14:textId="77777777" w:rsidR="00400EE2" w:rsidRPr="000F5DD3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789895D1" w14:textId="763F7273" w:rsidR="00400EE2" w:rsidRPr="000F5DD3" w:rsidRDefault="00E2742B" w:rsidP="00400E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10B87AB3" w14:textId="77777777" w:rsidR="00400EE2" w:rsidRPr="000F5DD3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1047DD9A" w14:textId="1020B891" w:rsidR="00400EE2" w:rsidRPr="000F5DD3" w:rsidRDefault="00E2742B" w:rsidP="00400EE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30C0C" w:rsidRPr="000F5DD3" w14:paraId="7E712C1B" w14:textId="77777777" w:rsidTr="00E2742B">
        <w:trPr>
          <w:trHeight w:val="20"/>
          <w:tblHeader/>
        </w:trPr>
        <w:tc>
          <w:tcPr>
            <w:tcW w:w="4452" w:type="dxa"/>
          </w:tcPr>
          <w:p w14:paraId="0107E7BA" w14:textId="77777777" w:rsidR="00530C0C" w:rsidRPr="000F5DD3" w:rsidRDefault="00530C0C" w:rsidP="00530C0C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33" w:type="dxa"/>
            <w:gridSpan w:val="7"/>
          </w:tcPr>
          <w:p w14:paraId="27518BE9" w14:textId="77777777" w:rsidR="00530C0C" w:rsidRPr="000F5DD3" w:rsidRDefault="00530C0C" w:rsidP="00530C0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0F5DD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2742B" w:rsidRPr="000F5DD3" w14:paraId="0672BE38" w14:textId="77777777" w:rsidTr="00E2742B">
        <w:trPr>
          <w:trHeight w:val="20"/>
        </w:trPr>
        <w:tc>
          <w:tcPr>
            <w:tcW w:w="4452" w:type="dxa"/>
          </w:tcPr>
          <w:p w14:paraId="56B5F192" w14:textId="77777777" w:rsidR="00E2742B" w:rsidRPr="000F5DD3" w:rsidRDefault="00E2742B" w:rsidP="00E2742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50" w:type="dxa"/>
            <w:vAlign w:val="center"/>
          </w:tcPr>
          <w:p w14:paraId="1D014389" w14:textId="4085F1E3" w:rsidR="00E2742B" w:rsidRPr="000F5DD3" w:rsidRDefault="00D911A9" w:rsidP="00E2742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B2390" w:rsidRPr="000F5DD3">
              <w:rPr>
                <w:rFonts w:asciiTheme="majorBidi" w:hAnsiTheme="majorBidi" w:cstheme="majorBidi"/>
                <w:sz w:val="30"/>
                <w:szCs w:val="30"/>
              </w:rPr>
              <w:t>13,93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  <w:tc>
          <w:tcPr>
            <w:tcW w:w="233" w:type="dxa"/>
            <w:vAlign w:val="center"/>
          </w:tcPr>
          <w:p w14:paraId="54889BE9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7D21BE1" w14:textId="77788033" w:rsidR="00E2742B" w:rsidRPr="000F5DD3" w:rsidRDefault="00E2742B" w:rsidP="00E2742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(14,274)</w:t>
            </w:r>
          </w:p>
        </w:tc>
        <w:tc>
          <w:tcPr>
            <w:tcW w:w="236" w:type="dxa"/>
            <w:vAlign w:val="center"/>
          </w:tcPr>
          <w:p w14:paraId="72843F3B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center"/>
          </w:tcPr>
          <w:p w14:paraId="567AB8FD" w14:textId="3C3180C7" w:rsidR="00E2742B" w:rsidRPr="000F5DD3" w:rsidRDefault="00D911A9" w:rsidP="00E2742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15,926</w:t>
            </w:r>
          </w:p>
        </w:tc>
        <w:tc>
          <w:tcPr>
            <w:tcW w:w="235" w:type="dxa"/>
            <w:vAlign w:val="center"/>
          </w:tcPr>
          <w:p w14:paraId="3D1793CF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4C8E3421" w14:textId="3986D4D6" w:rsidR="00E2742B" w:rsidRPr="000F5DD3" w:rsidRDefault="00E2742B" w:rsidP="00E2742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16,145</w:t>
            </w:r>
          </w:p>
        </w:tc>
      </w:tr>
      <w:tr w:rsidR="00E2742B" w:rsidRPr="000F5DD3" w14:paraId="6D8E2A9F" w14:textId="77777777" w:rsidTr="00E2742B">
        <w:trPr>
          <w:trHeight w:val="20"/>
        </w:trPr>
        <w:tc>
          <w:tcPr>
            <w:tcW w:w="4452" w:type="dxa"/>
          </w:tcPr>
          <w:p w14:paraId="7AF810DB" w14:textId="77777777" w:rsidR="00E2742B" w:rsidRPr="000F5DD3" w:rsidRDefault="00E2742B" w:rsidP="00E2742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50" w:type="dxa"/>
          </w:tcPr>
          <w:p w14:paraId="19AB8956" w14:textId="53E2A589" w:rsidR="00E2742B" w:rsidRPr="000F5DD3" w:rsidRDefault="00D911A9" w:rsidP="00E2742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17,465</w:t>
            </w:r>
          </w:p>
        </w:tc>
        <w:tc>
          <w:tcPr>
            <w:tcW w:w="233" w:type="dxa"/>
          </w:tcPr>
          <w:p w14:paraId="64C071BF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45D88D7E" w14:textId="43F50483" w:rsidR="00E2742B" w:rsidRPr="000F5DD3" w:rsidRDefault="00E2742B" w:rsidP="00E2742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16,021</w:t>
            </w:r>
          </w:p>
        </w:tc>
        <w:tc>
          <w:tcPr>
            <w:tcW w:w="236" w:type="dxa"/>
          </w:tcPr>
          <w:p w14:paraId="1FB90433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17E2E1CF" w14:textId="3B0D07C6" w:rsidR="00E2742B" w:rsidRPr="000F5DD3" w:rsidRDefault="00D911A9" w:rsidP="00E2742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(15,450)</w:t>
            </w:r>
          </w:p>
        </w:tc>
        <w:tc>
          <w:tcPr>
            <w:tcW w:w="235" w:type="dxa"/>
          </w:tcPr>
          <w:p w14:paraId="75FD8E66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1B4CD4D8" w14:textId="051ECB2B" w:rsidR="00E2742B" w:rsidRPr="000F5DD3" w:rsidRDefault="00E2742B" w:rsidP="00E2742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(14,247)</w:t>
            </w:r>
          </w:p>
        </w:tc>
      </w:tr>
      <w:tr w:rsidR="00E2742B" w:rsidRPr="000F5DD3" w14:paraId="6426C52D" w14:textId="77777777" w:rsidTr="00E2742B">
        <w:trPr>
          <w:trHeight w:val="20"/>
        </w:trPr>
        <w:tc>
          <w:tcPr>
            <w:tcW w:w="4452" w:type="dxa"/>
          </w:tcPr>
          <w:p w14:paraId="020612E5" w14:textId="77777777" w:rsidR="00E2742B" w:rsidRPr="000F5DD3" w:rsidRDefault="00E2742B" w:rsidP="00E2742B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50" w:type="dxa"/>
          </w:tcPr>
          <w:p w14:paraId="3E0F9BDB" w14:textId="00141BAB" w:rsidR="00E2742B" w:rsidRPr="000F5DD3" w:rsidRDefault="00D911A9" w:rsidP="00E2742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(16,177)</w:t>
            </w:r>
          </w:p>
        </w:tc>
        <w:tc>
          <w:tcPr>
            <w:tcW w:w="233" w:type="dxa"/>
            <w:vAlign w:val="bottom"/>
          </w:tcPr>
          <w:p w14:paraId="77DAF108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255DB3E6" w14:textId="02524E37" w:rsidR="00E2742B" w:rsidRPr="000F5DD3" w:rsidRDefault="00E2742B" w:rsidP="00E2742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(14,992)</w:t>
            </w:r>
          </w:p>
        </w:tc>
        <w:tc>
          <w:tcPr>
            <w:tcW w:w="236" w:type="dxa"/>
            <w:vAlign w:val="bottom"/>
          </w:tcPr>
          <w:p w14:paraId="16CB38ED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0D53A2AF" w14:textId="57CEBA8C" w:rsidR="00E2742B" w:rsidRPr="000F5DD3" w:rsidRDefault="00D911A9" w:rsidP="00E2742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10,529</w:t>
            </w:r>
          </w:p>
        </w:tc>
        <w:tc>
          <w:tcPr>
            <w:tcW w:w="235" w:type="dxa"/>
            <w:vAlign w:val="bottom"/>
          </w:tcPr>
          <w:p w14:paraId="5C94CB18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53404869" w14:textId="7FF3D4B7" w:rsidR="00E2742B" w:rsidRPr="000F5DD3" w:rsidRDefault="00E2742B" w:rsidP="00E2742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9,384</w:t>
            </w:r>
          </w:p>
        </w:tc>
      </w:tr>
      <w:tr w:rsidR="00E2742B" w:rsidRPr="000F5DD3" w14:paraId="4B17665D" w14:textId="77777777" w:rsidTr="00E2742B">
        <w:trPr>
          <w:trHeight w:val="20"/>
        </w:trPr>
        <w:tc>
          <w:tcPr>
            <w:tcW w:w="4452" w:type="dxa"/>
          </w:tcPr>
          <w:p w14:paraId="3E6731CE" w14:textId="77777777" w:rsidR="00E2742B" w:rsidRPr="000F5DD3" w:rsidRDefault="00E2742B" w:rsidP="00E2742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050" w:type="dxa"/>
            <w:vAlign w:val="center"/>
          </w:tcPr>
          <w:p w14:paraId="17EE793D" w14:textId="0EB3BB7E" w:rsidR="00E2742B" w:rsidRPr="000F5DD3" w:rsidRDefault="007A0BA3" w:rsidP="00E2742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911A9" w:rsidRPr="000F5DD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E5A45" w:rsidRPr="000F5DD3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</w:tcPr>
          <w:p w14:paraId="32ADE4FD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43690DB" w14:textId="573EF376" w:rsidR="00E2742B" w:rsidRPr="000F5DD3" w:rsidRDefault="00E2742B" w:rsidP="00E2742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531)</w:t>
            </w:r>
          </w:p>
        </w:tc>
        <w:tc>
          <w:tcPr>
            <w:tcW w:w="236" w:type="dxa"/>
          </w:tcPr>
          <w:p w14:paraId="4C5FFE52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vAlign w:val="center"/>
          </w:tcPr>
          <w:p w14:paraId="19AC64AF" w14:textId="4E5AF20C" w:rsidR="00E2742B" w:rsidRPr="000F5DD3" w:rsidRDefault="00D911A9" w:rsidP="00E2742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E5A45" w:rsidRPr="000F5DD3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35" w:type="dxa"/>
          </w:tcPr>
          <w:p w14:paraId="059F5FB3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4E270C80" w14:textId="1CEB114F" w:rsidR="00E2742B" w:rsidRPr="000F5DD3" w:rsidRDefault="00E2742B" w:rsidP="00E2742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</w:tr>
    </w:tbl>
    <w:p w14:paraId="5BBECBC9" w14:textId="77777777" w:rsidR="0007719E" w:rsidRPr="000F5DD3" w:rsidRDefault="0007719E" w:rsidP="00C80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95"/>
        <w:gridCol w:w="995"/>
        <w:gridCol w:w="236"/>
        <w:gridCol w:w="1114"/>
        <w:gridCol w:w="236"/>
        <w:gridCol w:w="1024"/>
        <w:gridCol w:w="236"/>
        <w:gridCol w:w="1204"/>
      </w:tblGrid>
      <w:tr w:rsidR="00530C0C" w:rsidRPr="000F5DD3" w14:paraId="6922F1B0" w14:textId="77777777" w:rsidTr="00223019">
        <w:trPr>
          <w:trHeight w:val="20"/>
          <w:tblHeader/>
        </w:trPr>
        <w:tc>
          <w:tcPr>
            <w:tcW w:w="4495" w:type="dxa"/>
          </w:tcPr>
          <w:p w14:paraId="419CBB3B" w14:textId="77777777" w:rsidR="00530C0C" w:rsidRPr="000F5DD3" w:rsidRDefault="00530C0C" w:rsidP="00530C0C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5" w:type="dxa"/>
            <w:gridSpan w:val="7"/>
          </w:tcPr>
          <w:p w14:paraId="34C79EC6" w14:textId="77777777" w:rsidR="00530C0C" w:rsidRPr="000F5DD3" w:rsidRDefault="00530C0C" w:rsidP="0053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C0C" w:rsidRPr="000F5DD3" w14:paraId="744C6BDC" w14:textId="77777777" w:rsidTr="00223019">
        <w:trPr>
          <w:trHeight w:val="20"/>
          <w:tblHeader/>
        </w:trPr>
        <w:tc>
          <w:tcPr>
            <w:tcW w:w="4495" w:type="dxa"/>
          </w:tcPr>
          <w:p w14:paraId="7C9ECC05" w14:textId="77777777" w:rsidR="00530C0C" w:rsidRPr="000F5DD3" w:rsidRDefault="00530C0C" w:rsidP="0087713D">
            <w:pPr>
              <w:ind w:left="164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5" w:type="dxa"/>
            <w:gridSpan w:val="3"/>
          </w:tcPr>
          <w:p w14:paraId="7305C8E9" w14:textId="77777777" w:rsidR="00530C0C" w:rsidRPr="000F5DD3" w:rsidRDefault="00530C0C" w:rsidP="008771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3FF97E77" w14:textId="77777777" w:rsidR="00530C0C" w:rsidRPr="000F5DD3" w:rsidRDefault="00530C0C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617583C1" w14:textId="77777777" w:rsidR="00530C0C" w:rsidRPr="000F5DD3" w:rsidRDefault="00530C0C" w:rsidP="0087713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E2742B" w:rsidRPr="000F5DD3" w14:paraId="030042DA" w14:textId="77777777" w:rsidTr="00223019">
        <w:trPr>
          <w:trHeight w:val="20"/>
          <w:tblHeader/>
        </w:trPr>
        <w:tc>
          <w:tcPr>
            <w:tcW w:w="4495" w:type="dxa"/>
          </w:tcPr>
          <w:p w14:paraId="32D2D494" w14:textId="77777777" w:rsidR="00E2742B" w:rsidRPr="000F5DD3" w:rsidRDefault="00E2742B" w:rsidP="00E2742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D31FCC4" w14:textId="23438AE0" w:rsidR="00E2742B" w:rsidRPr="000F5DD3" w:rsidRDefault="00E2742B" w:rsidP="00E2742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BAE496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59E03238" w14:textId="5FE5DDDC" w:rsidR="00E2742B" w:rsidRPr="000F5DD3" w:rsidRDefault="00E2742B" w:rsidP="00E2742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8F3857C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154922F" w14:textId="2DF9542A" w:rsidR="00E2742B" w:rsidRPr="000F5DD3" w:rsidRDefault="00E2742B" w:rsidP="00E2742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78C807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489E7BCD" w14:textId="1D41D8AD" w:rsidR="00E2742B" w:rsidRPr="000F5DD3" w:rsidRDefault="00E2742B" w:rsidP="00E2742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30C0C" w:rsidRPr="000F5DD3" w14:paraId="799E5060" w14:textId="77777777" w:rsidTr="00223019">
        <w:trPr>
          <w:trHeight w:val="20"/>
          <w:tblHeader/>
        </w:trPr>
        <w:tc>
          <w:tcPr>
            <w:tcW w:w="4495" w:type="dxa"/>
          </w:tcPr>
          <w:p w14:paraId="3C11590C" w14:textId="77777777" w:rsidR="00530C0C" w:rsidRPr="000F5DD3" w:rsidRDefault="00530C0C" w:rsidP="0087713D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5" w:type="dxa"/>
            <w:gridSpan w:val="7"/>
          </w:tcPr>
          <w:p w14:paraId="0091EF84" w14:textId="77777777" w:rsidR="00530C0C" w:rsidRPr="000F5DD3" w:rsidRDefault="00530C0C" w:rsidP="0087713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0F5DD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3A2DC1" w:rsidRPr="000F5DD3" w14:paraId="108F5B50" w14:textId="77777777" w:rsidTr="00223019">
        <w:trPr>
          <w:trHeight w:val="20"/>
        </w:trPr>
        <w:tc>
          <w:tcPr>
            <w:tcW w:w="4495" w:type="dxa"/>
          </w:tcPr>
          <w:p w14:paraId="497E6045" w14:textId="77777777" w:rsidR="003A2DC1" w:rsidRPr="000F5DD3" w:rsidRDefault="003A2DC1" w:rsidP="003A2DC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5" w:type="dxa"/>
            <w:vAlign w:val="center"/>
          </w:tcPr>
          <w:p w14:paraId="104023F1" w14:textId="2F6E34A0" w:rsidR="003A2DC1" w:rsidRPr="000F5DD3" w:rsidRDefault="003A2DC1" w:rsidP="003A2DC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(13,703)</w:t>
            </w:r>
          </w:p>
        </w:tc>
        <w:tc>
          <w:tcPr>
            <w:tcW w:w="236" w:type="dxa"/>
            <w:vAlign w:val="center"/>
          </w:tcPr>
          <w:p w14:paraId="07AF851C" w14:textId="77777777" w:rsidR="003A2DC1" w:rsidRPr="000F5DD3" w:rsidRDefault="003A2DC1" w:rsidP="003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73922B41" w14:textId="468F29E1" w:rsidR="003A2DC1" w:rsidRPr="000F5DD3" w:rsidRDefault="003A2DC1" w:rsidP="003A2DC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2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(14,065)</w:t>
            </w:r>
          </w:p>
        </w:tc>
        <w:tc>
          <w:tcPr>
            <w:tcW w:w="236" w:type="dxa"/>
            <w:vAlign w:val="center"/>
          </w:tcPr>
          <w:p w14:paraId="499263A2" w14:textId="77777777" w:rsidR="003A2DC1" w:rsidRPr="000F5DD3" w:rsidRDefault="003A2DC1" w:rsidP="003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100523FB" w14:textId="6A912AA4" w:rsidR="003A2DC1" w:rsidRPr="000F5DD3" w:rsidRDefault="003A2DC1" w:rsidP="002230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22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15,</w:t>
            </w:r>
            <w:r w:rsidR="00F86664" w:rsidRPr="000F5DD3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  <w:tc>
          <w:tcPr>
            <w:tcW w:w="236" w:type="dxa"/>
            <w:vAlign w:val="center"/>
          </w:tcPr>
          <w:p w14:paraId="30421DC4" w14:textId="77777777" w:rsidR="003A2DC1" w:rsidRPr="000F5DD3" w:rsidRDefault="003A2DC1" w:rsidP="003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737CA9EA" w14:textId="793A6869" w:rsidR="003A2DC1" w:rsidRPr="000F5DD3" w:rsidRDefault="003A2DC1" w:rsidP="003A2DC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2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15,880</w:t>
            </w:r>
          </w:p>
        </w:tc>
      </w:tr>
      <w:tr w:rsidR="003A2DC1" w:rsidRPr="000F5DD3" w14:paraId="6BF15E5E" w14:textId="77777777" w:rsidTr="00223019">
        <w:trPr>
          <w:trHeight w:val="20"/>
        </w:trPr>
        <w:tc>
          <w:tcPr>
            <w:tcW w:w="4495" w:type="dxa"/>
          </w:tcPr>
          <w:p w14:paraId="66AED5B7" w14:textId="77777777" w:rsidR="003A2DC1" w:rsidRPr="000F5DD3" w:rsidRDefault="003A2DC1" w:rsidP="003A2DC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5" w:type="dxa"/>
          </w:tcPr>
          <w:p w14:paraId="5C49BC86" w14:textId="6FE34857" w:rsidR="003A2DC1" w:rsidRPr="000F5DD3" w:rsidRDefault="003A2DC1" w:rsidP="003A2DC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17,162</w:t>
            </w:r>
          </w:p>
        </w:tc>
        <w:tc>
          <w:tcPr>
            <w:tcW w:w="236" w:type="dxa"/>
          </w:tcPr>
          <w:p w14:paraId="13D241DD" w14:textId="77777777" w:rsidR="003A2DC1" w:rsidRPr="000F5DD3" w:rsidRDefault="003A2DC1" w:rsidP="003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4358551" w14:textId="131A7F1F" w:rsidR="003A2DC1" w:rsidRPr="000F5DD3" w:rsidRDefault="003A2DC1" w:rsidP="003A2DC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15,762</w:t>
            </w:r>
          </w:p>
        </w:tc>
        <w:tc>
          <w:tcPr>
            <w:tcW w:w="236" w:type="dxa"/>
          </w:tcPr>
          <w:p w14:paraId="14483996" w14:textId="77777777" w:rsidR="003A2DC1" w:rsidRPr="000F5DD3" w:rsidRDefault="003A2DC1" w:rsidP="003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31D5FC12" w14:textId="12D9F2ED" w:rsidR="003A2DC1" w:rsidRPr="000F5DD3" w:rsidRDefault="00F86664" w:rsidP="0022301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10" w:right="-22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(15,205)</w:t>
            </w:r>
          </w:p>
        </w:tc>
        <w:tc>
          <w:tcPr>
            <w:tcW w:w="236" w:type="dxa"/>
          </w:tcPr>
          <w:p w14:paraId="79340A70" w14:textId="77777777" w:rsidR="003A2DC1" w:rsidRPr="000F5DD3" w:rsidRDefault="003A2DC1" w:rsidP="003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5C816AF7" w14:textId="1D473C52" w:rsidR="003A2DC1" w:rsidRPr="000F5DD3" w:rsidRDefault="003A2DC1" w:rsidP="003A2DC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2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(14,038)</w:t>
            </w:r>
          </w:p>
        </w:tc>
      </w:tr>
      <w:tr w:rsidR="003A2DC1" w:rsidRPr="000F5DD3" w14:paraId="5D821892" w14:textId="77777777" w:rsidTr="00223019">
        <w:trPr>
          <w:trHeight w:val="20"/>
        </w:trPr>
        <w:tc>
          <w:tcPr>
            <w:tcW w:w="4495" w:type="dxa"/>
          </w:tcPr>
          <w:p w14:paraId="25BE37C8" w14:textId="77777777" w:rsidR="003A2DC1" w:rsidRPr="000F5DD3" w:rsidRDefault="003A2DC1" w:rsidP="003A2DC1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5" w:type="dxa"/>
          </w:tcPr>
          <w:p w14:paraId="0D6EC269" w14:textId="524B6D5F" w:rsidR="003A2DC1" w:rsidRPr="000F5DD3" w:rsidRDefault="003A2DC1" w:rsidP="003A2DC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(15,921)</w:t>
            </w:r>
          </w:p>
        </w:tc>
        <w:tc>
          <w:tcPr>
            <w:tcW w:w="236" w:type="dxa"/>
            <w:vAlign w:val="bottom"/>
          </w:tcPr>
          <w:p w14:paraId="6D24E5F2" w14:textId="77777777" w:rsidR="003A2DC1" w:rsidRPr="000F5DD3" w:rsidRDefault="003A2DC1" w:rsidP="003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3B9670C5" w14:textId="564FF9B9" w:rsidR="003A2DC1" w:rsidRPr="000F5DD3" w:rsidRDefault="003A2DC1" w:rsidP="003A2DC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2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(14,702)</w:t>
            </w:r>
          </w:p>
        </w:tc>
        <w:tc>
          <w:tcPr>
            <w:tcW w:w="236" w:type="dxa"/>
            <w:vAlign w:val="bottom"/>
          </w:tcPr>
          <w:p w14:paraId="15711926" w14:textId="77777777" w:rsidR="003A2DC1" w:rsidRPr="000F5DD3" w:rsidRDefault="003A2DC1" w:rsidP="003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EDE89A4" w14:textId="758A8C9F" w:rsidR="003A2DC1" w:rsidRPr="000F5DD3" w:rsidRDefault="00846EE5" w:rsidP="002230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22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10,285</w:t>
            </w:r>
          </w:p>
        </w:tc>
        <w:tc>
          <w:tcPr>
            <w:tcW w:w="236" w:type="dxa"/>
            <w:vAlign w:val="bottom"/>
          </w:tcPr>
          <w:p w14:paraId="2A533351" w14:textId="77777777" w:rsidR="003A2DC1" w:rsidRPr="000F5DD3" w:rsidRDefault="003A2DC1" w:rsidP="003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54E482FD" w14:textId="03BEC72D" w:rsidR="003A2DC1" w:rsidRPr="000F5DD3" w:rsidRDefault="003A2DC1" w:rsidP="003A2DC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2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9,176</w:t>
            </w:r>
          </w:p>
        </w:tc>
      </w:tr>
      <w:tr w:rsidR="003A2DC1" w:rsidRPr="000F5DD3" w14:paraId="14C373E8" w14:textId="77777777" w:rsidTr="00223019">
        <w:trPr>
          <w:trHeight w:val="20"/>
        </w:trPr>
        <w:tc>
          <w:tcPr>
            <w:tcW w:w="4495" w:type="dxa"/>
          </w:tcPr>
          <w:p w14:paraId="62F5921F" w14:textId="77777777" w:rsidR="003A2DC1" w:rsidRPr="000F5DD3" w:rsidRDefault="003A2DC1" w:rsidP="003A2DC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995" w:type="dxa"/>
            <w:vAlign w:val="center"/>
          </w:tcPr>
          <w:p w14:paraId="01F39D7C" w14:textId="57362772" w:rsidR="003A2DC1" w:rsidRPr="000F5DD3" w:rsidRDefault="00662BD4" w:rsidP="003A2DC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A2DC1" w:rsidRPr="000F5DD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80617" w:rsidRPr="000F5DD3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9ED58F0" w14:textId="77777777" w:rsidR="003A2DC1" w:rsidRPr="000F5DD3" w:rsidRDefault="003A2DC1" w:rsidP="003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2179E68E" w14:textId="195F5671" w:rsidR="003A2DC1" w:rsidRPr="000F5DD3" w:rsidRDefault="003A2DC1" w:rsidP="003A2DC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(524)</w:t>
            </w:r>
          </w:p>
        </w:tc>
        <w:tc>
          <w:tcPr>
            <w:tcW w:w="236" w:type="dxa"/>
          </w:tcPr>
          <w:p w14:paraId="5C8E8743" w14:textId="77777777" w:rsidR="003A2DC1" w:rsidRPr="000F5DD3" w:rsidRDefault="003A2DC1" w:rsidP="003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62E7FF96" w14:textId="752FF0BA" w:rsidR="003A2DC1" w:rsidRPr="000F5DD3" w:rsidRDefault="00846EE5" w:rsidP="002230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22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880617" w:rsidRPr="000F5DD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9450D0F" w14:textId="77777777" w:rsidR="003A2DC1" w:rsidRPr="000F5DD3" w:rsidRDefault="003A2DC1" w:rsidP="003A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6912E40B" w14:textId="18194C6B" w:rsidR="003A2DC1" w:rsidRPr="000F5DD3" w:rsidRDefault="003A2DC1" w:rsidP="003A2DC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2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</w:tr>
    </w:tbl>
    <w:p w14:paraId="6E12D6CE" w14:textId="63C7A1FB" w:rsidR="0044306F" w:rsidRPr="000F5DD3" w:rsidRDefault="0044306F" w:rsidP="0044306F">
      <w:pPr>
        <w:rPr>
          <w:rFonts w:asciiTheme="majorBidi" w:hAnsiTheme="majorBidi" w:cstheme="majorBidi"/>
          <w:sz w:val="36"/>
          <w:szCs w:val="36"/>
        </w:rPr>
      </w:pPr>
    </w:p>
    <w:p w14:paraId="6A9B1EAE" w14:textId="65536930" w:rsidR="0044306F" w:rsidRPr="000F5DD3" w:rsidRDefault="00014212" w:rsidP="002B3428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</w:rPr>
        <w:tab/>
      </w:r>
      <w:r w:rsidR="0044306F" w:rsidRPr="000F5DD3">
        <w:rPr>
          <w:rFonts w:asciiTheme="majorBidi" w:hAnsiTheme="majorBidi" w:cstheme="majorBidi"/>
          <w:szCs w:val="30"/>
          <w:cs/>
        </w:rPr>
        <w:t>ประมาณการหนี้สิน</w:t>
      </w:r>
    </w:p>
    <w:p w14:paraId="4BF75152" w14:textId="4A947C0E" w:rsidR="0044306F" w:rsidRPr="002B3428" w:rsidRDefault="0044306F" w:rsidP="0044306F">
      <w:pPr>
        <w:rPr>
          <w:rFonts w:asciiTheme="majorBidi" w:hAnsiTheme="majorBidi" w:cstheme="majorBidi"/>
          <w:sz w:val="30"/>
          <w:szCs w:val="30"/>
        </w:rPr>
      </w:pPr>
    </w:p>
    <w:p w14:paraId="5C0460BD" w14:textId="77777777" w:rsidR="00F13C1A" w:rsidRPr="002B3428" w:rsidRDefault="00F13C1A" w:rsidP="00F13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B34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3D680E96" w14:textId="77777777" w:rsidR="00F13C1A" w:rsidRPr="002B3428" w:rsidRDefault="00F13C1A" w:rsidP="0044306F">
      <w:pPr>
        <w:rPr>
          <w:rFonts w:asciiTheme="majorBidi" w:hAnsiTheme="majorBidi" w:cstheme="majorBidi"/>
          <w:sz w:val="30"/>
          <w:szCs w:val="30"/>
        </w:rPr>
      </w:pPr>
    </w:p>
    <w:p w14:paraId="345C08BB" w14:textId="77777777" w:rsidR="0044306F" w:rsidRPr="000F5DD3" w:rsidRDefault="0044306F" w:rsidP="004430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2B3428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 หรือภาระผูกพันจากการอนุมานที่เกิดขึ้นในปัจจุบันอันเป็นผลมาจากเหตุการณ์ในอดีต ซึ่งสามารถประมาณจำนวนของภาระผูกพันได้อย่างน่าเชื่อถือ และมี</w:t>
      </w:r>
      <w:r w:rsidRPr="000F5DD3">
        <w:rPr>
          <w:rFonts w:asciiTheme="majorBidi" w:hAnsiTheme="majorBidi" w:cstheme="majorBidi"/>
          <w:sz w:val="30"/>
          <w:szCs w:val="30"/>
          <w:cs/>
        </w:rPr>
        <w:t>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680EC4F" w14:textId="77777777" w:rsidR="0044272E" w:rsidRPr="000F5DD3" w:rsidRDefault="0044272E" w:rsidP="00443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Theme="majorBidi" w:hAnsiTheme="majorBidi" w:cstheme="majorBidi"/>
          <w:iCs/>
          <w:sz w:val="30"/>
          <w:szCs w:val="30"/>
          <w:cs/>
        </w:rPr>
      </w:pPr>
    </w:p>
    <w:p w14:paraId="4058126A" w14:textId="77777777" w:rsidR="002B3428" w:rsidRDefault="002B3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  <w:r>
        <w:rPr>
          <w:rFonts w:asciiTheme="majorBidi" w:hAnsiTheme="majorBidi" w:cstheme="majorBidi"/>
          <w:iCs/>
          <w:sz w:val="30"/>
          <w:szCs w:val="30"/>
          <w:cs/>
        </w:rPr>
        <w:br w:type="page"/>
      </w:r>
    </w:p>
    <w:p w14:paraId="0E539F1C" w14:textId="316665B1" w:rsidR="0044306F" w:rsidRPr="000F5DD3" w:rsidRDefault="0044306F" w:rsidP="004430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0F5DD3">
        <w:rPr>
          <w:rFonts w:asciiTheme="majorBidi" w:hAnsiTheme="majorBidi" w:cstheme="majorBidi"/>
          <w:iCs/>
          <w:sz w:val="30"/>
          <w:szCs w:val="30"/>
          <w:cs/>
        </w:rPr>
        <w:lastRenderedPageBreak/>
        <w:t>ประมาณการค่าใช้จ่ายจากสัญญาที่เสียเปรียบหรือก่อให้เกิดภาระ</w:t>
      </w:r>
    </w:p>
    <w:p w14:paraId="390B9C5C" w14:textId="77777777" w:rsidR="0044306F" w:rsidRPr="000F5DD3" w:rsidRDefault="0044306F" w:rsidP="004430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0D7A4F30" w14:textId="77777777" w:rsidR="0044306F" w:rsidRPr="000F5DD3" w:rsidRDefault="0044306F" w:rsidP="004430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กลุ่มบริษัทพึงได้รับน้อยกว่าต้นทุนที่จำเป็นในการดำเนินการตามข้อผูกพันในสัญญา การประมาณค่าใช้จ่ายรับรู้ด้วยมูลค่าปัจจุบันของต้นทุนที่คาดว่าจะเกิดขึ้นเมื่อสิ้นสุดสัญญา หรือต้นทุนสุทธิที่คาดว่าจะเกิดขึ้นเมื่อดำเนินสัญญาต่อ แล้วแต่มูลค่าใดจะต่ำกว่า กลุ่มบริษัทรับรู้ผลขาดทุนจากการด้อยค่าที่เกิดขึ้นจากสินทรัพย์ที่ระบุไว้ในสัญญาก่อนที่</w:t>
      </w:r>
      <w:r w:rsidRPr="000F5DD3">
        <w:rPr>
          <w:rFonts w:asciiTheme="majorBidi" w:hAnsiTheme="majorBidi" w:cstheme="majorBidi"/>
          <w:sz w:val="30"/>
          <w:szCs w:val="30"/>
        </w:rPr>
        <w:br/>
      </w:r>
      <w:r w:rsidRPr="000F5DD3">
        <w:rPr>
          <w:rFonts w:asciiTheme="majorBidi" w:hAnsiTheme="majorBidi" w:cstheme="majorBidi"/>
          <w:sz w:val="30"/>
          <w:szCs w:val="30"/>
          <w:cs/>
        </w:rPr>
        <w:t>จะรับรู้และวัดมูลค่าประมาณการหนี้สิน</w:t>
      </w:r>
      <w:r w:rsidRPr="000F5DD3">
        <w:rPr>
          <w:rFonts w:asciiTheme="majorBidi" w:hAnsiTheme="majorBidi" w:cstheme="majorBidi"/>
          <w:sz w:val="30"/>
          <w:szCs w:val="30"/>
        </w:rPr>
        <w:t xml:space="preserve">  </w:t>
      </w:r>
    </w:p>
    <w:p w14:paraId="190BA2A3" w14:textId="77777777" w:rsidR="00E15E90" w:rsidRPr="002B3428" w:rsidRDefault="00E15E90" w:rsidP="0044306F">
      <w:pPr>
        <w:rPr>
          <w:rFonts w:asciiTheme="majorBidi" w:hAnsiTheme="majorBidi" w:cstheme="majorBidi"/>
          <w:sz w:val="30"/>
          <w:szCs w:val="30"/>
        </w:rPr>
      </w:pPr>
    </w:p>
    <w:p w14:paraId="70796719" w14:textId="09FFD4D0" w:rsidR="00014212" w:rsidRPr="002B3428" w:rsidRDefault="0044306F" w:rsidP="002B3428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2B3428">
        <w:rPr>
          <w:rFonts w:asciiTheme="majorBidi" w:hAnsiTheme="majorBidi" w:cstheme="majorBidi"/>
          <w:szCs w:val="30"/>
        </w:rPr>
        <w:tab/>
      </w:r>
      <w:r w:rsidRPr="002B3428">
        <w:rPr>
          <w:rFonts w:asciiTheme="majorBidi" w:hAnsiTheme="majorBidi" w:cstheme="majorBidi"/>
          <w:szCs w:val="30"/>
          <w:cs/>
        </w:rPr>
        <w:t>ทุนเรือนหุ้น</w:t>
      </w:r>
    </w:p>
    <w:p w14:paraId="7C75258F" w14:textId="77777777" w:rsidR="00CA701C" w:rsidRPr="002B3428" w:rsidRDefault="00CA701C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52EEC57" w14:textId="77777777" w:rsidR="00F801EA" w:rsidRPr="002B3428" w:rsidRDefault="00F801EA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B34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642D9627" w14:textId="77777777" w:rsidR="00F801EA" w:rsidRPr="000F5DD3" w:rsidRDefault="00F801EA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3E63A1F" w14:textId="2106157F" w:rsidR="00002C06" w:rsidRPr="000F5DD3" w:rsidRDefault="004C7D71" w:rsidP="005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4A1CBF" w:rsidRPr="000F5DD3">
        <w:rPr>
          <w:rFonts w:asciiTheme="majorBidi" w:hAnsiTheme="majorBidi" w:cstheme="majorBidi"/>
          <w:sz w:val="30"/>
          <w:szCs w:val="30"/>
        </w:rPr>
        <w:t>2535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4A1CBF" w:rsidRPr="000F5DD3">
        <w:rPr>
          <w:rFonts w:asciiTheme="majorBidi" w:hAnsiTheme="majorBidi" w:cstheme="majorBidi"/>
          <w:sz w:val="30"/>
          <w:szCs w:val="30"/>
        </w:rPr>
        <w:t>51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0F5DD3">
        <w:rPr>
          <w:rFonts w:asciiTheme="majorBidi" w:hAnsiTheme="majorBidi" w:cstheme="majorBidi"/>
          <w:sz w:val="30"/>
          <w:szCs w:val="30"/>
        </w:rPr>
        <w:t>“</w:t>
      </w:r>
      <w:r w:rsidRPr="000F5DD3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0F5DD3">
        <w:rPr>
          <w:rFonts w:asciiTheme="majorBidi" w:hAnsiTheme="majorBidi" w:cstheme="majorBidi"/>
          <w:sz w:val="30"/>
          <w:szCs w:val="30"/>
        </w:rPr>
        <w:t>”</w:t>
      </w:r>
      <w:r w:rsidRPr="000F5DD3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01735AAB" w14:textId="77777777" w:rsidR="00F13C1A" w:rsidRPr="000F5DD3" w:rsidRDefault="00F13C1A" w:rsidP="005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2509CF0" w14:textId="186A8AD7" w:rsidR="00014212" w:rsidRPr="000F5DD3" w:rsidRDefault="00014212" w:rsidP="002B3428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  <w:cs/>
        </w:rPr>
      </w:pPr>
      <w:r w:rsidRPr="000F5DD3">
        <w:rPr>
          <w:rFonts w:asciiTheme="majorBidi" w:hAnsiTheme="majorBidi" w:cstheme="majorBidi"/>
          <w:szCs w:val="30"/>
        </w:rPr>
        <w:tab/>
      </w:r>
      <w:r w:rsidR="008F3C35" w:rsidRPr="000F5DD3">
        <w:rPr>
          <w:rFonts w:asciiTheme="majorBidi" w:hAnsiTheme="majorBidi" w:cstheme="majorBidi"/>
          <w:szCs w:val="30"/>
          <w:cs/>
        </w:rPr>
        <w:t>สำรอง</w:t>
      </w:r>
      <w:r w:rsidR="00B03021" w:rsidRPr="000F5DD3">
        <w:rPr>
          <w:rFonts w:asciiTheme="majorBidi" w:hAnsiTheme="majorBidi" w:cstheme="majorBidi"/>
          <w:szCs w:val="30"/>
          <w:cs/>
        </w:rPr>
        <w:t>ตามกฎหมาย</w:t>
      </w:r>
    </w:p>
    <w:p w14:paraId="26001F80" w14:textId="77777777" w:rsidR="002B3428" w:rsidRDefault="002B3428" w:rsidP="00391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6120703" w14:textId="6A8907E0" w:rsidR="003913F0" w:rsidRPr="000F5DD3" w:rsidRDefault="00014212" w:rsidP="00391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>ตามบทบัญญัติแห่ง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พระราชบัญญัติบริษัทมหาชนจำกัด พ.ศ. </w:t>
      </w:r>
      <w:r w:rsidR="004A1CBF" w:rsidRPr="000F5DD3">
        <w:rPr>
          <w:rFonts w:asciiTheme="majorBidi" w:hAnsiTheme="majorBidi" w:cstheme="majorBidi"/>
          <w:sz w:val="30"/>
          <w:szCs w:val="30"/>
        </w:rPr>
        <w:t>2535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4A1CBF" w:rsidRPr="000F5DD3">
        <w:rPr>
          <w:rFonts w:asciiTheme="majorBidi" w:hAnsiTheme="majorBidi" w:cstheme="majorBidi"/>
          <w:sz w:val="30"/>
          <w:szCs w:val="30"/>
        </w:rPr>
        <w:t>116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>ต้อง</w:t>
      </w:r>
      <w:r w:rsidRPr="000F5DD3">
        <w:rPr>
          <w:rFonts w:asciiTheme="majorBidi" w:hAnsiTheme="majorBidi" w:cstheme="majorBidi"/>
          <w:sz w:val="30"/>
          <w:szCs w:val="30"/>
          <w:cs/>
        </w:rPr>
        <w:t>จัดสรร</w:t>
      </w: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 xml:space="preserve">ทุนสำรอง </w:t>
      </w:r>
      <w:r w:rsidR="00EF02ED" w:rsidRPr="000F5DD3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>(“สำรองตามกฎหมาย</w:t>
      </w:r>
      <w:r w:rsidR="006F177D" w:rsidRPr="000F5DD3">
        <w:rPr>
          <w:rFonts w:asciiTheme="majorBidi" w:hAnsiTheme="majorBidi" w:cstheme="majorBidi"/>
          <w:sz w:val="30"/>
          <w:szCs w:val="30"/>
          <w:cs/>
          <w:lang w:val="th-TH"/>
        </w:rPr>
        <w:t>”</w:t>
      </w: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 xml:space="preserve">) </w:t>
      </w:r>
      <w:r w:rsidRPr="000F5DD3">
        <w:rPr>
          <w:rFonts w:asciiTheme="majorBidi" w:hAnsiTheme="majorBidi" w:cstheme="majorBidi"/>
          <w:sz w:val="30"/>
          <w:szCs w:val="30"/>
          <w:cs/>
        </w:rPr>
        <w:t>อย่างน้อยร้อยละ 5 ของกำไรสุทธิ</w:t>
      </w:r>
      <w:r w:rsidR="00167732" w:rsidRPr="000F5DD3">
        <w:rPr>
          <w:rFonts w:asciiTheme="majorBidi" w:hAnsiTheme="majorBidi" w:cstheme="majorBidi"/>
          <w:sz w:val="30"/>
          <w:szCs w:val="30"/>
          <w:cs/>
        </w:rPr>
        <w:t>ประจำ</w:t>
      </w:r>
      <w:r w:rsidRPr="000F5DD3">
        <w:rPr>
          <w:rFonts w:asciiTheme="majorBidi" w:hAnsiTheme="majorBidi" w:cstheme="majorBidi"/>
          <w:sz w:val="30"/>
          <w:szCs w:val="30"/>
          <w:cs/>
        </w:rPr>
        <w:t>ปีหลังจากหักยอดขาดทุนสะสม</w:t>
      </w: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>ยกมา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</w:rPr>
        <w:t>(</w:t>
      </w:r>
      <w:r w:rsidRPr="000F5DD3">
        <w:rPr>
          <w:rFonts w:asciiTheme="majorBidi" w:hAnsiTheme="majorBidi" w:cstheme="majorBidi"/>
          <w:sz w:val="30"/>
          <w:szCs w:val="30"/>
          <w:cs/>
        </w:rPr>
        <w:t>ถ้ามี</w:t>
      </w:r>
      <w:r w:rsidRPr="000F5DD3">
        <w:rPr>
          <w:rFonts w:asciiTheme="majorBidi" w:hAnsiTheme="majorBidi" w:cstheme="majorBidi"/>
          <w:sz w:val="30"/>
          <w:szCs w:val="30"/>
        </w:rPr>
        <w:t xml:space="preserve">) </w:t>
      </w:r>
      <w:r w:rsidRPr="000F5DD3">
        <w:rPr>
          <w:rFonts w:asciiTheme="majorBidi" w:hAnsiTheme="majorBidi" w:cstheme="majorBidi"/>
          <w:sz w:val="30"/>
          <w:szCs w:val="30"/>
          <w:cs/>
        </w:rPr>
        <w:t>จนกว่าสำรอง</w:t>
      </w:r>
      <w:r w:rsidR="002B667C" w:rsidRPr="000F5DD3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>มีจำนวนไม่น้อยกว่า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0F5DD3">
        <w:rPr>
          <w:rFonts w:asciiTheme="majorBidi" w:hAnsiTheme="majorBidi" w:cstheme="majorBidi"/>
          <w:sz w:val="30"/>
          <w:szCs w:val="30"/>
        </w:rPr>
        <w:t>10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 </w:t>
      </w:r>
      <w:r w:rsidR="00DB7A62" w:rsidRPr="000F5DD3">
        <w:rPr>
          <w:rFonts w:asciiTheme="majorBidi" w:hAnsiTheme="majorBidi" w:cstheme="majorBidi"/>
          <w:sz w:val="30"/>
          <w:szCs w:val="30"/>
          <w:cs/>
          <w:lang w:val="th-TH"/>
        </w:rPr>
        <w:t>เงินสำรอง</w:t>
      </w: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>นี้จะนำไปจ่ายเป็นเงินปันผลไม่ได้</w:t>
      </w:r>
    </w:p>
    <w:p w14:paraId="7A2C8612" w14:textId="19206B3C" w:rsidR="0044272E" w:rsidRPr="000F5DD3" w:rsidRDefault="0044272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0BBE98AB" w14:textId="77777777" w:rsidR="0044272E" w:rsidRPr="000F5DD3" w:rsidRDefault="0044272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6C1B0982" w14:textId="77777777" w:rsidR="002B3428" w:rsidRDefault="002B3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1601273B" w14:textId="6E2A696A" w:rsidR="00014212" w:rsidRPr="002B3428" w:rsidRDefault="000C1982" w:rsidP="002B3428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2B3428">
        <w:rPr>
          <w:rFonts w:asciiTheme="majorBidi" w:hAnsiTheme="majorBidi" w:cstheme="majorBidi"/>
          <w:szCs w:val="30"/>
          <w:cs/>
        </w:rPr>
        <w:lastRenderedPageBreak/>
        <w:t>ส่วนงานดำเนิน</w:t>
      </w:r>
      <w:r w:rsidR="00014212" w:rsidRPr="002B3428">
        <w:rPr>
          <w:rFonts w:asciiTheme="majorBidi" w:hAnsiTheme="majorBidi" w:cstheme="majorBidi"/>
          <w:szCs w:val="30"/>
          <w:cs/>
        </w:rPr>
        <w:t>งาน</w:t>
      </w:r>
      <w:r w:rsidR="00530C0C" w:rsidRPr="002B3428">
        <w:rPr>
          <w:rFonts w:asciiTheme="majorBidi" w:hAnsiTheme="majorBidi" w:cstheme="majorBidi"/>
          <w:szCs w:val="30"/>
          <w:cs/>
        </w:rPr>
        <w:t>และการจำแนกรายได้</w:t>
      </w:r>
    </w:p>
    <w:p w14:paraId="454AAD4B" w14:textId="26BCA6A1" w:rsidR="00B953C4" w:rsidRPr="002B3428" w:rsidRDefault="00B953C4" w:rsidP="00CA701C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1FD0FD0C" w14:textId="41F08302" w:rsidR="00887321" w:rsidRPr="002B3428" w:rsidRDefault="00887321" w:rsidP="00887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B34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492D6DCC" w14:textId="77777777" w:rsidR="00977820" w:rsidRPr="002B3428" w:rsidRDefault="00977820" w:rsidP="00977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CB9A9FC" w14:textId="497A8AE8" w:rsidR="00887321" w:rsidRPr="000F5DD3" w:rsidRDefault="00977820" w:rsidP="00887321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87321" w:rsidRPr="000F5DD3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02F087C2" w14:textId="77777777" w:rsidR="00887321" w:rsidRPr="000F5DD3" w:rsidRDefault="00887321" w:rsidP="00887321">
      <w:pPr>
        <w:pStyle w:val="BodyText"/>
        <w:shd w:val="clear" w:color="auto" w:fill="FFFFFF"/>
        <w:tabs>
          <w:tab w:val="clear" w:pos="454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9CBF4" w14:textId="36AC16B9" w:rsidR="00887321" w:rsidRPr="000F5DD3" w:rsidRDefault="00887321" w:rsidP="00887321">
      <w:pPr>
        <w:pStyle w:val="BodyText"/>
        <w:shd w:val="clear" w:color="auto" w:fill="FFFFFF"/>
        <w:tabs>
          <w:tab w:val="clear" w:pos="454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1856F307" w14:textId="77777777" w:rsidR="00E15E90" w:rsidRPr="000F5DD3" w:rsidRDefault="00E15E90" w:rsidP="00A269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49DBCA58" w14:textId="13CA07AB" w:rsidR="00887321" w:rsidRPr="000F5DD3" w:rsidRDefault="00887321" w:rsidP="008873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</w:p>
    <w:p w14:paraId="290EFF0F" w14:textId="77777777" w:rsidR="00A26935" w:rsidRPr="000F5DD3" w:rsidRDefault="00A26935" w:rsidP="008873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391D4EC9" w14:textId="77777777" w:rsidR="00A26935" w:rsidRPr="000F5DD3" w:rsidRDefault="00A26935" w:rsidP="00A26935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34644977" w14:textId="77777777" w:rsidR="00A26935" w:rsidRPr="000F5DD3" w:rsidRDefault="00A26935" w:rsidP="00A269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66328E9" w14:textId="137F23FB" w:rsidR="00A26935" w:rsidRPr="000F5DD3" w:rsidRDefault="00A26935" w:rsidP="00A26935">
      <w:pPr>
        <w:tabs>
          <w:tab w:val="clear" w:pos="454"/>
          <w:tab w:val="left" w:pos="540"/>
        </w:tabs>
        <w:spacing w:line="240" w:lineRule="auto"/>
        <w:ind w:left="90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F5DD3">
        <w:rPr>
          <w:rFonts w:asciiTheme="majorBidi" w:hAnsiTheme="majorBidi" w:cstheme="majorBidi"/>
          <w:b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รายการที่ไม่สามารถปันส่วนได้ส่วนใหญ่เป็นรายการค่าใช้จ่ายของ</w:t>
      </w:r>
      <w:r w:rsidR="003E19AB" w:rsidRPr="000F5DD3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</w:p>
    <w:p w14:paraId="7C59D859" w14:textId="77777777" w:rsidR="00BE5059" w:rsidRPr="000F5DD3" w:rsidRDefault="00BE5059" w:rsidP="008873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10C6C4E6" w14:textId="40F25F19" w:rsidR="009460A1" w:rsidRPr="000F5DD3" w:rsidRDefault="00FD2689" w:rsidP="00FD2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0F5DD3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 xml:space="preserve">          </w:t>
      </w:r>
      <w:r w:rsidR="005F3AE7" w:rsidRPr="000F5DD3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 xml:space="preserve"> </w:t>
      </w:r>
      <w:r w:rsidR="00A26935" w:rsidRPr="000F5DD3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(2.</w:t>
      </w:r>
      <w:r w:rsidR="00A26935" w:rsidRPr="000F5DD3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 xml:space="preserve">ก) </w:t>
      </w:r>
      <w:r w:rsidR="009460A1" w:rsidRPr="000F5DD3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21FFD464" w14:textId="77777777" w:rsidR="00B953C4" w:rsidRPr="000F5DD3" w:rsidRDefault="00B953C4" w:rsidP="00FD2689">
      <w:pPr>
        <w:pStyle w:val="NoSpacing"/>
        <w:ind w:left="540" w:hanging="360"/>
        <w:rPr>
          <w:rFonts w:asciiTheme="majorBidi" w:hAnsiTheme="majorBidi" w:cstheme="majorBidi"/>
          <w:sz w:val="30"/>
          <w:szCs w:val="30"/>
        </w:rPr>
      </w:pPr>
    </w:p>
    <w:p w14:paraId="6E83C9D5" w14:textId="6281EF6F" w:rsidR="00C41DCF" w:rsidRPr="000F5DD3" w:rsidRDefault="00C41DCF" w:rsidP="00FD2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ผู้บริหารเห็นว่า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ดำเนินกิจการในส่วนงานเดียวคือส่วนงานธุรกิจผลิตและจำหน่ายอาหารทะเลบรรจุกระป๋องและบรรจุซอง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50E2D17C" w14:textId="77777777" w:rsidR="00141256" w:rsidRPr="000F5DD3" w:rsidRDefault="00141256" w:rsidP="00FD2689">
      <w:pPr>
        <w:pStyle w:val="NoSpacing"/>
        <w:ind w:left="540" w:hanging="360"/>
        <w:rPr>
          <w:rFonts w:asciiTheme="majorBidi" w:hAnsiTheme="majorBidi" w:cstheme="majorBidi"/>
          <w:sz w:val="30"/>
          <w:szCs w:val="30"/>
        </w:rPr>
      </w:pPr>
    </w:p>
    <w:p w14:paraId="07A6CA3E" w14:textId="4C8EF8A6" w:rsidR="00141256" w:rsidRPr="000F5DD3" w:rsidRDefault="00A26935" w:rsidP="00FD2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0F5DD3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(2.</w:t>
      </w:r>
      <w:r w:rsidRPr="000F5DD3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 xml:space="preserve">ข) </w:t>
      </w:r>
      <w:r w:rsidR="009460A1" w:rsidRPr="000F5DD3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ส่วนงานภูมิศาสตร์</w:t>
      </w:r>
    </w:p>
    <w:p w14:paraId="478F3B11" w14:textId="77777777" w:rsidR="009460A1" w:rsidRPr="000F5DD3" w:rsidRDefault="009460A1" w:rsidP="00FD26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360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</w:p>
    <w:p w14:paraId="24A9525D" w14:textId="77777777" w:rsidR="000372F0" w:rsidRPr="000F5DD3" w:rsidRDefault="00A85104" w:rsidP="00FD2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ในการนำเสนอ</w:t>
      </w:r>
      <w:r w:rsidR="0043329D" w:rsidRPr="000F5DD3">
        <w:rPr>
          <w:rFonts w:asciiTheme="majorBidi" w:hAnsiTheme="majorBidi" w:cstheme="majorBidi"/>
          <w:sz w:val="30"/>
          <w:szCs w:val="30"/>
          <w:cs/>
        </w:rPr>
        <w:t>ข้อมูลจำแนกทางภู</w:t>
      </w:r>
      <w:r w:rsidR="00D27715" w:rsidRPr="000F5DD3">
        <w:rPr>
          <w:rFonts w:asciiTheme="majorBidi" w:hAnsiTheme="majorBidi" w:cstheme="majorBidi"/>
          <w:sz w:val="30"/>
          <w:szCs w:val="30"/>
          <w:cs/>
        </w:rPr>
        <w:t>มิศาสตร์</w:t>
      </w:r>
      <w:r w:rsidR="006D2E62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2809E2" w:rsidRPr="000F5DD3">
        <w:rPr>
          <w:rFonts w:asciiTheme="majorBidi" w:hAnsiTheme="majorBidi" w:cstheme="majorBidi"/>
          <w:sz w:val="30"/>
          <w:szCs w:val="30"/>
          <w:cs/>
        </w:rPr>
        <w:t>รายได้แยกตามที่ตั้งทาง</w:t>
      </w:r>
      <w:r w:rsidR="00D27715" w:rsidRPr="000F5DD3">
        <w:rPr>
          <w:rFonts w:asciiTheme="majorBidi" w:hAnsiTheme="majorBidi" w:cstheme="majorBidi"/>
          <w:sz w:val="30"/>
          <w:szCs w:val="30"/>
          <w:cs/>
        </w:rPr>
        <w:t>ภูมิศาสตร์ของลูกค้า</w:t>
      </w:r>
      <w:r w:rsidR="00805D52" w:rsidRPr="000F5DD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EC98936" w14:textId="77777777" w:rsidR="00141256" w:rsidRPr="000F5DD3" w:rsidRDefault="00141256" w:rsidP="00FD2689">
      <w:pPr>
        <w:pStyle w:val="NoSpacing"/>
        <w:ind w:left="900"/>
        <w:rPr>
          <w:rFonts w:asciiTheme="majorBidi" w:hAnsiTheme="majorBidi" w:cstheme="majorBidi"/>
          <w:sz w:val="28"/>
          <w:szCs w:val="28"/>
        </w:rPr>
      </w:pPr>
    </w:p>
    <w:p w14:paraId="64A1A4C5" w14:textId="1DCDC971" w:rsidR="007E7FBA" w:rsidRPr="000F5DD3" w:rsidRDefault="005C1D96" w:rsidP="00FD2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สิน</w:t>
      </w:r>
      <w:r w:rsidR="00D27715" w:rsidRPr="000F5DD3">
        <w:rPr>
          <w:rFonts w:asciiTheme="majorBidi" w:hAnsiTheme="majorBidi" w:cstheme="majorBidi"/>
          <w:sz w:val="30"/>
          <w:szCs w:val="30"/>
          <w:cs/>
        </w:rPr>
        <w:t>ทรัพย์</w:t>
      </w:r>
      <w:r w:rsidR="002809E2" w:rsidRPr="000F5DD3">
        <w:rPr>
          <w:rFonts w:asciiTheme="majorBidi" w:hAnsiTheme="majorBidi" w:cstheme="majorBidi"/>
          <w:sz w:val="30"/>
          <w:szCs w:val="30"/>
          <w:cs/>
        </w:rPr>
        <w:t>ตามส่วนงาน</w:t>
      </w:r>
      <w:r w:rsidR="00D27715" w:rsidRPr="000F5DD3">
        <w:rPr>
          <w:rFonts w:asciiTheme="majorBidi" w:hAnsiTheme="majorBidi" w:cstheme="majorBidi"/>
          <w:sz w:val="30"/>
          <w:szCs w:val="30"/>
          <w:cs/>
        </w:rPr>
        <w:t>แยกตามสถานที่ตั้งทางภูมิศาสตร์ของสินทรัพย์</w:t>
      </w:r>
      <w:r w:rsidR="00F375C5" w:rsidRPr="000F5DD3">
        <w:rPr>
          <w:rFonts w:asciiTheme="majorBidi" w:hAnsiTheme="majorBidi" w:cstheme="majorBidi"/>
          <w:sz w:val="30"/>
          <w:szCs w:val="30"/>
          <w:cs/>
        </w:rPr>
        <w:t xml:space="preserve"> เนื่องจากกลุ่มบริษัทและบริษัทตั้งอยู่</w:t>
      </w:r>
      <w:r w:rsidR="0083253D" w:rsidRPr="000F5DD3">
        <w:rPr>
          <w:rFonts w:asciiTheme="majorBidi" w:hAnsiTheme="majorBidi" w:cstheme="majorBidi"/>
          <w:sz w:val="30"/>
          <w:szCs w:val="30"/>
        </w:rPr>
        <w:br/>
      </w:r>
      <w:r w:rsidR="00F375C5" w:rsidRPr="000F5DD3">
        <w:rPr>
          <w:rFonts w:asciiTheme="majorBidi" w:hAnsiTheme="majorBidi" w:cstheme="majorBidi"/>
          <w:sz w:val="30"/>
          <w:szCs w:val="30"/>
          <w:cs/>
        </w:rPr>
        <w:t>ในประเทศไทยจึงไม่มีการแสดงสินทรัพย์ตามส่วนงาน</w:t>
      </w:r>
    </w:p>
    <w:p w14:paraId="7AB5B84F" w14:textId="5AB61A80" w:rsidR="00BE5059" w:rsidRPr="000F5DD3" w:rsidRDefault="00BE5059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7237ADE" w14:textId="472D4C5F" w:rsidR="00E15E90" w:rsidRPr="000F5DD3" w:rsidRDefault="00E15E90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FD7BB6B" w14:textId="023DC8B9" w:rsidR="00E15E90" w:rsidRPr="000F5DD3" w:rsidRDefault="00E15E90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E2918A" w14:textId="6F90C8BC" w:rsidR="003D5801" w:rsidRPr="000F5DD3" w:rsidRDefault="00905E5C" w:rsidP="00946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77F64408" w14:textId="51E4FBA7" w:rsidR="00F94EB4" w:rsidRPr="000F5DD3" w:rsidRDefault="00F94EB4" w:rsidP="00923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48"/>
        <w:gridCol w:w="1282"/>
        <w:gridCol w:w="267"/>
        <w:gridCol w:w="1173"/>
        <w:gridCol w:w="236"/>
        <w:gridCol w:w="1204"/>
      </w:tblGrid>
      <w:tr w:rsidR="00F94EB4" w:rsidRPr="000F5DD3" w14:paraId="5106B3FF" w14:textId="77777777" w:rsidTr="00F94EB4">
        <w:trPr>
          <w:trHeight w:val="87"/>
          <w:tblHeader/>
        </w:trPr>
        <w:tc>
          <w:tcPr>
            <w:tcW w:w="3600" w:type="dxa"/>
            <w:vAlign w:val="bottom"/>
          </w:tcPr>
          <w:p w14:paraId="3D9CCC23" w14:textId="77777777" w:rsidR="00F94EB4" w:rsidRPr="000F5DD3" w:rsidRDefault="00F94EB4" w:rsidP="00F94EB4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43501D7A" w14:textId="73D4DF78" w:rsidR="00F94EB4" w:rsidRPr="000F5DD3" w:rsidRDefault="00F94EB4" w:rsidP="00F94EB4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7387A516" w14:textId="77777777" w:rsidR="00F94EB4" w:rsidRPr="000F5DD3" w:rsidRDefault="00F94EB4" w:rsidP="00F94EB4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3" w:type="dxa"/>
            <w:gridSpan w:val="3"/>
          </w:tcPr>
          <w:p w14:paraId="35D5400B" w14:textId="77777777" w:rsidR="00F94EB4" w:rsidRPr="000F5DD3" w:rsidRDefault="00F94EB4" w:rsidP="00F94EB4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742B" w:rsidRPr="000F5DD3" w14:paraId="635ADD20" w14:textId="77777777" w:rsidTr="00493C09">
        <w:trPr>
          <w:trHeight w:val="87"/>
          <w:tblHeader/>
        </w:trPr>
        <w:tc>
          <w:tcPr>
            <w:tcW w:w="3600" w:type="dxa"/>
            <w:vAlign w:val="bottom"/>
          </w:tcPr>
          <w:p w14:paraId="09341ADA" w14:textId="77777777" w:rsidR="00E2742B" w:rsidRPr="000F5DD3" w:rsidRDefault="00E2742B" w:rsidP="00E2742B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EF6CF2D" w14:textId="5996BD20" w:rsidR="00E2742B" w:rsidRPr="000F5DD3" w:rsidRDefault="00E2742B" w:rsidP="00E2742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4D76AABE" w14:textId="1DB6CC93" w:rsidR="00E2742B" w:rsidRPr="000F5DD3" w:rsidRDefault="00E2742B" w:rsidP="00E2742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5C811A1B" w14:textId="358F5E62" w:rsidR="00E2742B" w:rsidRPr="000F5DD3" w:rsidRDefault="00E2742B" w:rsidP="00E2742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7" w:type="dxa"/>
            <w:shd w:val="clear" w:color="auto" w:fill="auto"/>
          </w:tcPr>
          <w:p w14:paraId="5FD36AE7" w14:textId="77777777" w:rsidR="00E2742B" w:rsidRPr="000F5DD3" w:rsidRDefault="00E2742B" w:rsidP="00E2742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CB90BBD" w14:textId="1054ABC8" w:rsidR="00E2742B" w:rsidRPr="000F5DD3" w:rsidRDefault="00E2742B" w:rsidP="00E2742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2043A1C" w14:textId="77777777" w:rsidR="00E2742B" w:rsidRPr="000F5DD3" w:rsidRDefault="00E2742B" w:rsidP="00E2742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273625F5" w14:textId="38A5AB18" w:rsidR="00E2742B" w:rsidRPr="000F5DD3" w:rsidRDefault="00E2742B" w:rsidP="00E2742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94EB4" w:rsidRPr="000F5DD3" w14:paraId="355B8177" w14:textId="77777777" w:rsidTr="00F94EB4">
        <w:trPr>
          <w:trHeight w:val="87"/>
          <w:tblHeader/>
        </w:trPr>
        <w:tc>
          <w:tcPr>
            <w:tcW w:w="3600" w:type="dxa"/>
            <w:vAlign w:val="bottom"/>
          </w:tcPr>
          <w:p w14:paraId="2FE20C83" w14:textId="77777777" w:rsidR="00F94EB4" w:rsidRPr="000F5DD3" w:rsidRDefault="00F94EB4" w:rsidP="00F94EB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  <w:gridSpan w:val="7"/>
            <w:hideMark/>
          </w:tcPr>
          <w:p w14:paraId="0E06C90C" w14:textId="3171337A" w:rsidR="00F94EB4" w:rsidRPr="000F5DD3" w:rsidRDefault="00F94EB4" w:rsidP="00F94EB4">
            <w:pPr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F94EB4" w:rsidRPr="000F5DD3" w14:paraId="4408A00D" w14:textId="77777777" w:rsidTr="00F94EB4">
        <w:tc>
          <w:tcPr>
            <w:tcW w:w="3600" w:type="dxa"/>
            <w:hideMark/>
          </w:tcPr>
          <w:p w14:paraId="12827D3D" w14:textId="77777777" w:rsidR="00F94EB4" w:rsidRPr="000F5DD3" w:rsidRDefault="00F94EB4" w:rsidP="00F94EB4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ส่วนงานภูมิศาสตร์หลัก </w:t>
            </w:r>
          </w:p>
        </w:tc>
        <w:tc>
          <w:tcPr>
            <w:tcW w:w="1260" w:type="dxa"/>
          </w:tcPr>
          <w:p w14:paraId="330B39D2" w14:textId="107F37F1" w:rsidR="00F94EB4" w:rsidRPr="000F5DD3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50B5EAA8" w14:textId="77777777" w:rsidR="00F94EB4" w:rsidRPr="000F5DD3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6DF7FFCD" w14:textId="77777777" w:rsidR="00F94EB4" w:rsidRPr="000F5DD3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5E1D5455" w14:textId="77777777" w:rsidR="00F94EB4" w:rsidRPr="000F5DD3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26391A45" w14:textId="77777777" w:rsidR="00F94EB4" w:rsidRPr="000F5DD3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77B1974A" w14:textId="77777777" w:rsidR="00F94EB4" w:rsidRPr="000F5DD3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7305E3FF" w14:textId="77777777" w:rsidR="00F94EB4" w:rsidRPr="000F5DD3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E2742B" w:rsidRPr="000F5DD3" w14:paraId="74FEA0E8" w14:textId="77777777" w:rsidTr="00F94EB4">
        <w:tc>
          <w:tcPr>
            <w:tcW w:w="3600" w:type="dxa"/>
            <w:hideMark/>
          </w:tcPr>
          <w:p w14:paraId="19F0FAA7" w14:textId="77777777" w:rsidR="00E2742B" w:rsidRPr="000F5DD3" w:rsidRDefault="00E2742B" w:rsidP="00E2742B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F5DD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ทวีปเอเชีย </w:t>
            </w:r>
            <w:r w:rsidRPr="000F5DD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(</w:t>
            </w:r>
            <w:r w:rsidRPr="000F5DD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ไม่รวมประเทศไทย</w:t>
            </w:r>
            <w:r w:rsidRPr="000F5DD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260" w:type="dxa"/>
          </w:tcPr>
          <w:p w14:paraId="4CCC89AC" w14:textId="68FAB8FB" w:rsidR="00E2742B" w:rsidRPr="000F5DD3" w:rsidRDefault="002E69D5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4,013,</w:t>
            </w:r>
            <w:r w:rsidR="00A81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010</w:t>
            </w:r>
          </w:p>
        </w:tc>
        <w:tc>
          <w:tcPr>
            <w:tcW w:w="248" w:type="dxa"/>
            <w:vAlign w:val="bottom"/>
          </w:tcPr>
          <w:p w14:paraId="5DCA5D61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376D4089" w14:textId="44EBDFF1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3,007,5</w:t>
            </w:r>
            <w:r w:rsidR="00C7306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99</w:t>
            </w:r>
          </w:p>
        </w:tc>
        <w:tc>
          <w:tcPr>
            <w:tcW w:w="267" w:type="dxa"/>
            <w:vAlign w:val="bottom"/>
          </w:tcPr>
          <w:p w14:paraId="755189A1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5419D8BA" w14:textId="78012B17" w:rsidR="00E2742B" w:rsidRPr="000F5DD3" w:rsidRDefault="00A3310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3,989,</w:t>
            </w:r>
            <w:r w:rsidR="00A81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390</w:t>
            </w:r>
          </w:p>
        </w:tc>
        <w:tc>
          <w:tcPr>
            <w:tcW w:w="236" w:type="dxa"/>
            <w:vAlign w:val="bottom"/>
          </w:tcPr>
          <w:p w14:paraId="7E9C3F7E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4B3CC281" w14:textId="6C6FE0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2,995,491</w:t>
            </w:r>
          </w:p>
        </w:tc>
      </w:tr>
      <w:tr w:rsidR="00E2742B" w:rsidRPr="000F5DD3" w14:paraId="3B0ECBB2" w14:textId="77777777" w:rsidTr="00752DFF">
        <w:tc>
          <w:tcPr>
            <w:tcW w:w="3600" w:type="dxa"/>
            <w:shd w:val="clear" w:color="auto" w:fill="auto"/>
          </w:tcPr>
          <w:p w14:paraId="7F31FDB2" w14:textId="77777777" w:rsidR="00E2742B" w:rsidRPr="000F5DD3" w:rsidRDefault="00E2742B" w:rsidP="00E2742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ทวีปยุโรป</w:t>
            </w:r>
          </w:p>
        </w:tc>
        <w:tc>
          <w:tcPr>
            <w:tcW w:w="1260" w:type="dxa"/>
            <w:shd w:val="clear" w:color="auto" w:fill="auto"/>
          </w:tcPr>
          <w:p w14:paraId="3BDEA3E1" w14:textId="6617869C" w:rsidR="00E2742B" w:rsidRPr="000F5DD3" w:rsidRDefault="002F50D9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1,098,380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741BF49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auto"/>
          </w:tcPr>
          <w:p w14:paraId="60543779" w14:textId="5043EB71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483,531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9E102A3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</w:tcPr>
          <w:p w14:paraId="682EED58" w14:textId="62A82518" w:rsidR="00E2742B" w:rsidRPr="000F5DD3" w:rsidRDefault="0025361A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1,098,380</w:t>
            </w:r>
          </w:p>
        </w:tc>
        <w:tc>
          <w:tcPr>
            <w:tcW w:w="236" w:type="dxa"/>
            <w:vAlign w:val="bottom"/>
          </w:tcPr>
          <w:p w14:paraId="6B5449C5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1B9EEDA0" w14:textId="605A4C3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483,531</w:t>
            </w:r>
          </w:p>
        </w:tc>
      </w:tr>
      <w:tr w:rsidR="00E2742B" w:rsidRPr="000F5DD3" w14:paraId="60159D0A" w14:textId="77777777" w:rsidTr="00752DFF">
        <w:tc>
          <w:tcPr>
            <w:tcW w:w="3600" w:type="dxa"/>
            <w:shd w:val="clear" w:color="auto" w:fill="auto"/>
          </w:tcPr>
          <w:p w14:paraId="0D3CF86F" w14:textId="77777777" w:rsidR="00E2742B" w:rsidRPr="000F5DD3" w:rsidRDefault="00E2742B" w:rsidP="00E2742B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F5DD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ทวีปแอฟริกา</w:t>
            </w:r>
          </w:p>
        </w:tc>
        <w:tc>
          <w:tcPr>
            <w:tcW w:w="1260" w:type="dxa"/>
            <w:shd w:val="clear" w:color="auto" w:fill="auto"/>
          </w:tcPr>
          <w:p w14:paraId="77138447" w14:textId="42753F10" w:rsidR="00E2742B" w:rsidRPr="000F5DD3" w:rsidRDefault="00AE6D64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363,209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2C67C59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auto"/>
          </w:tcPr>
          <w:p w14:paraId="539D332E" w14:textId="5F6C2888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432,561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0C1452D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</w:tcPr>
          <w:p w14:paraId="2187A48B" w14:textId="7A1C5217" w:rsidR="00E2742B" w:rsidRPr="000F5DD3" w:rsidRDefault="0025361A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363,209</w:t>
            </w:r>
          </w:p>
        </w:tc>
        <w:tc>
          <w:tcPr>
            <w:tcW w:w="236" w:type="dxa"/>
            <w:vAlign w:val="bottom"/>
          </w:tcPr>
          <w:p w14:paraId="6BC03020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47032E57" w14:textId="1D2F3830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432,561</w:t>
            </w:r>
          </w:p>
        </w:tc>
      </w:tr>
      <w:tr w:rsidR="00E2742B" w:rsidRPr="000F5DD3" w14:paraId="22A8B20D" w14:textId="77777777" w:rsidTr="00752DFF">
        <w:trPr>
          <w:trHeight w:val="81"/>
        </w:trPr>
        <w:tc>
          <w:tcPr>
            <w:tcW w:w="3600" w:type="dxa"/>
            <w:shd w:val="clear" w:color="auto" w:fill="auto"/>
          </w:tcPr>
          <w:p w14:paraId="383675E1" w14:textId="77777777" w:rsidR="00E2742B" w:rsidRPr="000F5DD3" w:rsidRDefault="00E2742B" w:rsidP="00E2742B">
            <w:pPr>
              <w:ind w:left="162" w:hanging="162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260" w:type="dxa"/>
            <w:shd w:val="clear" w:color="auto" w:fill="auto"/>
          </w:tcPr>
          <w:p w14:paraId="1C550C23" w14:textId="11987514" w:rsidR="00E2742B" w:rsidRPr="000F5DD3" w:rsidRDefault="002F50D9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261,836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5BF5490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auto"/>
          </w:tcPr>
          <w:p w14:paraId="181BD47C" w14:textId="073DA16F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234,998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EB3470D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</w:tcPr>
          <w:p w14:paraId="3EB9ABCB" w14:textId="290E9A73" w:rsidR="00E2742B" w:rsidRPr="000F5DD3" w:rsidRDefault="0025361A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258,001</w:t>
            </w:r>
          </w:p>
        </w:tc>
        <w:tc>
          <w:tcPr>
            <w:tcW w:w="236" w:type="dxa"/>
            <w:vAlign w:val="bottom"/>
          </w:tcPr>
          <w:p w14:paraId="74005E23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4D286B49" w14:textId="78726EB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223,948</w:t>
            </w:r>
          </w:p>
        </w:tc>
      </w:tr>
      <w:tr w:rsidR="00E2742B" w:rsidRPr="000F5DD3" w14:paraId="78420762" w14:textId="77777777" w:rsidTr="00752DFF">
        <w:tc>
          <w:tcPr>
            <w:tcW w:w="3600" w:type="dxa"/>
            <w:shd w:val="clear" w:color="auto" w:fill="auto"/>
          </w:tcPr>
          <w:p w14:paraId="42776A49" w14:textId="77777777" w:rsidR="00E2742B" w:rsidRPr="000F5DD3" w:rsidRDefault="00E2742B" w:rsidP="00E2742B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F5DD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ทวีปอเมริกา</w:t>
            </w:r>
          </w:p>
        </w:tc>
        <w:tc>
          <w:tcPr>
            <w:tcW w:w="1260" w:type="dxa"/>
            <w:shd w:val="clear" w:color="auto" w:fill="auto"/>
          </w:tcPr>
          <w:p w14:paraId="7A353A73" w14:textId="458C8598" w:rsidR="00E2742B" w:rsidRPr="000F5DD3" w:rsidRDefault="002F50D9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261,167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7103600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auto"/>
          </w:tcPr>
          <w:p w14:paraId="73F49150" w14:textId="1FCE3BD5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146,673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87798CF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</w:tcPr>
          <w:p w14:paraId="6F2E02A8" w14:textId="3047F184" w:rsidR="00E2742B" w:rsidRPr="000F5DD3" w:rsidRDefault="0025361A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261,167</w:t>
            </w:r>
          </w:p>
        </w:tc>
        <w:tc>
          <w:tcPr>
            <w:tcW w:w="236" w:type="dxa"/>
            <w:vAlign w:val="bottom"/>
          </w:tcPr>
          <w:p w14:paraId="5328CF7B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5FAC839D" w14:textId="187C5EDC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146,673</w:t>
            </w:r>
          </w:p>
        </w:tc>
      </w:tr>
      <w:tr w:rsidR="00E2742B" w:rsidRPr="000F5DD3" w14:paraId="3EE4DD41" w14:textId="77777777" w:rsidTr="00752DFF">
        <w:tc>
          <w:tcPr>
            <w:tcW w:w="3600" w:type="dxa"/>
            <w:shd w:val="clear" w:color="auto" w:fill="auto"/>
          </w:tcPr>
          <w:p w14:paraId="099CE224" w14:textId="4AF3A265" w:rsidR="00E2742B" w:rsidRPr="000F5DD3" w:rsidRDefault="00E2742B" w:rsidP="00E2742B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F5DD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ทวีปออสเตรเลีย</w:t>
            </w:r>
          </w:p>
        </w:tc>
        <w:tc>
          <w:tcPr>
            <w:tcW w:w="1260" w:type="dxa"/>
            <w:shd w:val="clear" w:color="auto" w:fill="auto"/>
          </w:tcPr>
          <w:p w14:paraId="629C27D6" w14:textId="333272CB" w:rsidR="00E2742B" w:rsidRPr="000F5DD3" w:rsidRDefault="002F50D9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56,</w:t>
            </w:r>
            <w:r w:rsidR="00A81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958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BB135C1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auto"/>
          </w:tcPr>
          <w:p w14:paraId="7867EE00" w14:textId="5DE167B9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16,907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6225B61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</w:tcPr>
          <w:p w14:paraId="2F1868F0" w14:textId="3E7AFDE2" w:rsidR="00E2742B" w:rsidRPr="000F5DD3" w:rsidRDefault="0025361A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56,</w:t>
            </w:r>
            <w:r w:rsidR="00A81D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958</w:t>
            </w:r>
          </w:p>
        </w:tc>
        <w:tc>
          <w:tcPr>
            <w:tcW w:w="236" w:type="dxa"/>
            <w:vAlign w:val="bottom"/>
          </w:tcPr>
          <w:p w14:paraId="567E8AB7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4F9C6BEA" w14:textId="6DF8F50B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16,907</w:t>
            </w:r>
          </w:p>
        </w:tc>
      </w:tr>
      <w:tr w:rsidR="00E2742B" w:rsidRPr="000F5DD3" w14:paraId="625EB327" w14:textId="77777777" w:rsidTr="00F94EB4">
        <w:tc>
          <w:tcPr>
            <w:tcW w:w="3600" w:type="dxa"/>
            <w:hideMark/>
          </w:tcPr>
          <w:p w14:paraId="34303C79" w14:textId="77777777" w:rsidR="00E2742B" w:rsidRPr="000F5DD3" w:rsidRDefault="00E2742B" w:rsidP="00E2742B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8CB8A9" w14:textId="6947C76F" w:rsidR="00E2742B" w:rsidRPr="000F5DD3" w:rsidRDefault="00A3310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6,054,560</w:t>
            </w:r>
          </w:p>
        </w:tc>
        <w:tc>
          <w:tcPr>
            <w:tcW w:w="248" w:type="dxa"/>
          </w:tcPr>
          <w:p w14:paraId="669508E7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837A21" w14:textId="78CACB33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4,322,269</w:t>
            </w:r>
          </w:p>
        </w:tc>
        <w:tc>
          <w:tcPr>
            <w:tcW w:w="267" w:type="dxa"/>
          </w:tcPr>
          <w:p w14:paraId="14F139A1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3C8FDD" w14:textId="1008B38B" w:rsidR="00E2742B" w:rsidRPr="000F5DD3" w:rsidRDefault="00A3310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6,027,105</w:t>
            </w:r>
          </w:p>
        </w:tc>
        <w:tc>
          <w:tcPr>
            <w:tcW w:w="236" w:type="dxa"/>
          </w:tcPr>
          <w:p w14:paraId="7F67B180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117FC0" w14:textId="0CB49DA8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4,299,111</w:t>
            </w:r>
          </w:p>
        </w:tc>
      </w:tr>
    </w:tbl>
    <w:p w14:paraId="660BC72B" w14:textId="77777777" w:rsidR="006B492A" w:rsidRPr="000F5DD3" w:rsidRDefault="006B492A" w:rsidP="00AF7957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75EFF8A" w14:textId="521E6612" w:rsidR="00953251" w:rsidRPr="000F5DD3" w:rsidRDefault="002F2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61315" behindDoc="1" locked="0" layoutInCell="1" allowOverlap="1" wp14:anchorId="46919EA6" wp14:editId="35752635">
            <wp:simplePos x="0" y="0"/>
            <wp:positionH relativeFrom="column">
              <wp:posOffset>-470984</wp:posOffset>
            </wp:positionH>
            <wp:positionV relativeFrom="paragraph">
              <wp:posOffset>223520</wp:posOffset>
            </wp:positionV>
            <wp:extent cx="4279392" cy="2377440"/>
            <wp:effectExtent l="0" t="0" r="0" b="0"/>
            <wp:wrapTight wrapText="bothSides">
              <wp:wrapPolygon edited="0">
                <wp:start x="8077" y="0"/>
                <wp:lineTo x="7500" y="346"/>
                <wp:lineTo x="7693" y="2077"/>
                <wp:lineTo x="10770" y="3115"/>
                <wp:lineTo x="10385" y="3288"/>
                <wp:lineTo x="8269" y="5712"/>
                <wp:lineTo x="4616" y="8481"/>
                <wp:lineTo x="3654" y="9000"/>
                <wp:lineTo x="3558" y="9865"/>
                <wp:lineTo x="3942" y="11423"/>
                <wp:lineTo x="3942" y="12288"/>
                <wp:lineTo x="5866" y="14192"/>
                <wp:lineTo x="6731" y="14192"/>
                <wp:lineTo x="7693" y="17308"/>
                <wp:lineTo x="10289" y="19731"/>
                <wp:lineTo x="9520" y="20077"/>
                <wp:lineTo x="9616" y="20942"/>
                <wp:lineTo x="12020" y="20942"/>
                <wp:lineTo x="12116" y="20250"/>
                <wp:lineTo x="11731" y="19904"/>
                <wp:lineTo x="11154" y="19731"/>
                <wp:lineTo x="13750" y="17308"/>
                <wp:lineTo x="13750" y="16962"/>
                <wp:lineTo x="16539" y="15923"/>
                <wp:lineTo x="17885" y="15058"/>
                <wp:lineTo x="17693" y="14192"/>
                <wp:lineTo x="18751" y="11423"/>
                <wp:lineTo x="17789" y="8654"/>
                <wp:lineTo x="16635" y="6577"/>
                <wp:lineTo x="16443" y="5365"/>
                <wp:lineTo x="15674" y="4846"/>
                <wp:lineTo x="10770" y="3115"/>
                <wp:lineTo x="12404" y="3115"/>
                <wp:lineTo x="14039" y="1558"/>
                <wp:lineTo x="13847" y="0"/>
                <wp:lineTo x="8077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392" cy="237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5DF788" w14:textId="733EA52A" w:rsidR="00CE05BE" w:rsidRPr="000F5DD3" w:rsidRDefault="002F2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63363" behindDoc="1" locked="0" layoutInCell="1" allowOverlap="1" wp14:anchorId="69ACE322" wp14:editId="560B736F">
            <wp:simplePos x="0" y="0"/>
            <wp:positionH relativeFrom="column">
              <wp:posOffset>2551430</wp:posOffset>
            </wp:positionH>
            <wp:positionV relativeFrom="paragraph">
              <wp:posOffset>5715</wp:posOffset>
            </wp:positionV>
            <wp:extent cx="4279265" cy="2377440"/>
            <wp:effectExtent l="0" t="0" r="0" b="0"/>
            <wp:wrapThrough wrapText="bothSides">
              <wp:wrapPolygon edited="0">
                <wp:start x="8077" y="0"/>
                <wp:lineTo x="7500" y="346"/>
                <wp:lineTo x="7693" y="2077"/>
                <wp:lineTo x="10770" y="3115"/>
                <wp:lineTo x="10385" y="3288"/>
                <wp:lineTo x="8173" y="5712"/>
                <wp:lineTo x="6346" y="7269"/>
                <wp:lineTo x="4616" y="8481"/>
                <wp:lineTo x="3654" y="9000"/>
                <wp:lineTo x="3558" y="9865"/>
                <wp:lineTo x="3942" y="11423"/>
                <wp:lineTo x="3942" y="12288"/>
                <wp:lineTo x="5866" y="14192"/>
                <wp:lineTo x="6731" y="14192"/>
                <wp:lineTo x="7693" y="17308"/>
                <wp:lineTo x="10289" y="19731"/>
                <wp:lineTo x="9231" y="19904"/>
                <wp:lineTo x="8846" y="20077"/>
                <wp:lineTo x="8943" y="20942"/>
                <wp:lineTo x="12693" y="20942"/>
                <wp:lineTo x="12885" y="20077"/>
                <wp:lineTo x="12212" y="19904"/>
                <wp:lineTo x="10770" y="19731"/>
                <wp:lineTo x="11154" y="19731"/>
                <wp:lineTo x="13750" y="17308"/>
                <wp:lineTo x="16250" y="16615"/>
                <wp:lineTo x="17693" y="15577"/>
                <wp:lineTo x="17501" y="14192"/>
                <wp:lineTo x="18462" y="11596"/>
                <wp:lineTo x="18462" y="11423"/>
                <wp:lineTo x="17885" y="8481"/>
                <wp:lineTo x="16635" y="6231"/>
                <wp:lineTo x="16154" y="5885"/>
                <wp:lineTo x="16347" y="5019"/>
                <wp:lineTo x="15097" y="4500"/>
                <wp:lineTo x="10770" y="3115"/>
                <wp:lineTo x="12404" y="3115"/>
                <wp:lineTo x="14039" y="1558"/>
                <wp:lineTo x="13847" y="0"/>
                <wp:lineTo x="8077" y="0"/>
              </wp:wrapPolygon>
            </wp:wrapThrough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265" cy="237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49437E" w14:textId="7531C1AF" w:rsidR="00395A95" w:rsidRPr="000F5DD3" w:rsidRDefault="00395A95" w:rsidP="009C3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432" w:right="-835" w:firstLine="162"/>
        <w:jc w:val="both"/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</w:pPr>
    </w:p>
    <w:p w14:paraId="794E999D" w14:textId="56FF9532" w:rsidR="00DE5BD2" w:rsidRPr="000F5DD3" w:rsidRDefault="00DE5BD2" w:rsidP="009C3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432" w:right="-835" w:firstLine="162"/>
        <w:jc w:val="both"/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</w:pPr>
    </w:p>
    <w:p w14:paraId="325D7642" w14:textId="09399D21" w:rsidR="00DE5BD2" w:rsidRPr="000F5DD3" w:rsidRDefault="00DE5BD2" w:rsidP="009C3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432" w:right="-835" w:firstLine="162"/>
        <w:jc w:val="both"/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</w:pPr>
    </w:p>
    <w:p w14:paraId="68E5481F" w14:textId="39D05284" w:rsidR="00DE5BD2" w:rsidRPr="000F5DD3" w:rsidRDefault="00DE5BD2" w:rsidP="009C3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432" w:right="-835" w:firstLine="162"/>
        <w:jc w:val="both"/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</w:pPr>
    </w:p>
    <w:p w14:paraId="6519EF1B" w14:textId="5E9A97BC" w:rsidR="00DE5BD2" w:rsidRPr="000F5DD3" w:rsidRDefault="00DE5BD2" w:rsidP="009C3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432" w:right="-835" w:firstLine="162"/>
        <w:jc w:val="both"/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</w:pPr>
    </w:p>
    <w:p w14:paraId="4B38DCEA" w14:textId="30BFC65D" w:rsidR="00DE5BD2" w:rsidRPr="000F5DD3" w:rsidRDefault="00DE5BD2" w:rsidP="009C3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432" w:right="-835" w:firstLine="162"/>
        <w:jc w:val="both"/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</w:pPr>
    </w:p>
    <w:p w14:paraId="472E2B52" w14:textId="58E717E7" w:rsidR="00DE5BD2" w:rsidRPr="000F5DD3" w:rsidRDefault="00DE5BD2" w:rsidP="009C3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432" w:right="-835" w:firstLine="162"/>
        <w:jc w:val="both"/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</w:pPr>
    </w:p>
    <w:p w14:paraId="3E8B343C" w14:textId="10C69363" w:rsidR="00DE5BD2" w:rsidRPr="000F5DD3" w:rsidRDefault="00DE5BD2" w:rsidP="009C3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432" w:right="-835" w:firstLine="162"/>
        <w:jc w:val="both"/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</w:pPr>
    </w:p>
    <w:p w14:paraId="5D57C641" w14:textId="6B00A160" w:rsidR="00DE5BD2" w:rsidRPr="000F5DD3" w:rsidRDefault="00DE5BD2" w:rsidP="009C3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432" w:right="-835" w:firstLine="162"/>
        <w:jc w:val="both"/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</w:pPr>
    </w:p>
    <w:p w14:paraId="2195999F" w14:textId="2DF8B83A" w:rsidR="00DE5BD2" w:rsidRPr="000F5DD3" w:rsidRDefault="00DE5BD2" w:rsidP="009C3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432" w:right="-835" w:firstLine="162"/>
        <w:jc w:val="both"/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</w:pPr>
    </w:p>
    <w:p w14:paraId="5B701A97" w14:textId="48D570A1" w:rsidR="00DE5BD2" w:rsidRPr="000F5DD3" w:rsidRDefault="00DE5BD2" w:rsidP="009C3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432" w:right="-835" w:firstLine="162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ACBC9D1" w14:textId="7CC587AB" w:rsidR="00395A95" w:rsidRPr="000F5DD3" w:rsidRDefault="00395A95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522505AA" w14:textId="4A16FF83" w:rsidR="00395A95" w:rsidRPr="000F5DD3" w:rsidRDefault="00395A95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48AAAD5" w14:textId="6D53386D" w:rsidR="00BE5059" w:rsidRPr="000F5DD3" w:rsidRDefault="00BE5059" w:rsidP="00510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490F12F" w14:textId="54BE9FFD" w:rsidR="00BE5059" w:rsidRPr="000F5DD3" w:rsidRDefault="00BE5059" w:rsidP="00510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C07F413" w14:textId="460CDD73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76B468F" w14:textId="39F074DB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84B2F05" w14:textId="07579EF3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779725F" w14:textId="192572CB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778FD90" w14:textId="47A423AD" w:rsidR="00BE5059" w:rsidRPr="000F5DD3" w:rsidRDefault="00BE5059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48"/>
        <w:gridCol w:w="1282"/>
        <w:gridCol w:w="267"/>
        <w:gridCol w:w="1173"/>
        <w:gridCol w:w="242"/>
        <w:gridCol w:w="1198"/>
      </w:tblGrid>
      <w:tr w:rsidR="00BE5059" w:rsidRPr="000F5DD3" w14:paraId="5AA933ED" w14:textId="77777777" w:rsidTr="00092E1D">
        <w:trPr>
          <w:trHeight w:val="92"/>
        </w:trPr>
        <w:tc>
          <w:tcPr>
            <w:tcW w:w="3600" w:type="dxa"/>
            <w:vAlign w:val="bottom"/>
          </w:tcPr>
          <w:p w14:paraId="3E8DD0F4" w14:textId="77777777" w:rsidR="00BE5059" w:rsidRPr="000F5DD3" w:rsidRDefault="00BE5059" w:rsidP="00092E1D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6195F30F" w14:textId="77777777" w:rsidR="00BE5059" w:rsidRPr="000F5DD3" w:rsidRDefault="00BE5059" w:rsidP="00092E1D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509A7F28" w14:textId="77777777" w:rsidR="00BE5059" w:rsidRPr="000F5DD3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13" w:type="dxa"/>
            <w:gridSpan w:val="3"/>
          </w:tcPr>
          <w:p w14:paraId="520D1346" w14:textId="77777777" w:rsidR="00BE5059" w:rsidRPr="000F5DD3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742B" w:rsidRPr="000F5DD3" w14:paraId="58F57AC2" w14:textId="77777777" w:rsidTr="00092E1D">
        <w:trPr>
          <w:trHeight w:val="92"/>
        </w:trPr>
        <w:tc>
          <w:tcPr>
            <w:tcW w:w="3600" w:type="dxa"/>
            <w:vAlign w:val="bottom"/>
          </w:tcPr>
          <w:p w14:paraId="283A0096" w14:textId="77777777" w:rsidR="00E2742B" w:rsidRPr="000F5DD3" w:rsidRDefault="00E2742B" w:rsidP="00E2742B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4354D23" w14:textId="5D08FAA4" w:rsidR="00E2742B" w:rsidRPr="000F5DD3" w:rsidRDefault="00E2742B" w:rsidP="00E2742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1BDD1EF8" w14:textId="77777777" w:rsidR="00E2742B" w:rsidRPr="000F5DD3" w:rsidRDefault="00E2742B" w:rsidP="00E2742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0CF9CF1D" w14:textId="3D1688C7" w:rsidR="00E2742B" w:rsidRPr="000F5DD3" w:rsidRDefault="00E2742B" w:rsidP="00E2742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7" w:type="dxa"/>
            <w:shd w:val="clear" w:color="auto" w:fill="auto"/>
          </w:tcPr>
          <w:p w14:paraId="668B35CB" w14:textId="77777777" w:rsidR="00E2742B" w:rsidRPr="000F5DD3" w:rsidRDefault="00E2742B" w:rsidP="00E2742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059B97AC" w14:textId="611EE36B" w:rsidR="00E2742B" w:rsidRPr="000F5DD3" w:rsidRDefault="00E2742B" w:rsidP="00E2742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3D165CAE" w14:textId="77777777" w:rsidR="00E2742B" w:rsidRPr="000F5DD3" w:rsidRDefault="00E2742B" w:rsidP="00E2742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1DEE45B9" w14:textId="2B11E0E5" w:rsidR="00E2742B" w:rsidRPr="000F5DD3" w:rsidRDefault="00E2742B" w:rsidP="00E2742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E5059" w:rsidRPr="000F5DD3" w14:paraId="27C6301D" w14:textId="77777777" w:rsidTr="00092E1D">
        <w:trPr>
          <w:trHeight w:val="92"/>
        </w:trPr>
        <w:tc>
          <w:tcPr>
            <w:tcW w:w="3600" w:type="dxa"/>
            <w:vAlign w:val="bottom"/>
          </w:tcPr>
          <w:p w14:paraId="5C73594A" w14:textId="77777777" w:rsidR="00BE5059" w:rsidRPr="000F5DD3" w:rsidRDefault="00BE5059" w:rsidP="00092E1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50354C8A" w14:textId="77777777" w:rsidR="00BE5059" w:rsidRPr="000F5DD3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BE5059" w:rsidRPr="000F5DD3" w14:paraId="62D8E26D" w14:textId="77777777" w:rsidTr="00092E1D">
        <w:trPr>
          <w:trHeight w:val="92"/>
        </w:trPr>
        <w:tc>
          <w:tcPr>
            <w:tcW w:w="3600" w:type="dxa"/>
            <w:hideMark/>
          </w:tcPr>
          <w:p w14:paraId="7930842D" w14:textId="77777777" w:rsidR="00BE5059" w:rsidRPr="000F5DD3" w:rsidRDefault="00BE5059" w:rsidP="00092E1D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60" w:type="dxa"/>
          </w:tcPr>
          <w:p w14:paraId="554BA2AA" w14:textId="77777777" w:rsidR="00BE5059" w:rsidRPr="000F5DD3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51AC3863" w14:textId="77777777" w:rsidR="00BE5059" w:rsidRPr="000F5DD3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56FC05A1" w14:textId="77777777" w:rsidR="00BE5059" w:rsidRPr="000F5DD3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1D70DF43" w14:textId="77777777" w:rsidR="00BE5059" w:rsidRPr="000F5DD3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14:paraId="0E31C4CA" w14:textId="77777777" w:rsidR="00BE5059" w:rsidRPr="000F5DD3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42" w:type="dxa"/>
          </w:tcPr>
          <w:p w14:paraId="26573CBF" w14:textId="77777777" w:rsidR="00BE5059" w:rsidRPr="000F5DD3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  <w:vAlign w:val="bottom"/>
          </w:tcPr>
          <w:p w14:paraId="7BC22A2C" w14:textId="77777777" w:rsidR="00BE5059" w:rsidRPr="000F5DD3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2742B" w:rsidRPr="000F5DD3" w14:paraId="0D8AED15" w14:textId="77777777" w:rsidTr="00092E1D">
        <w:tc>
          <w:tcPr>
            <w:tcW w:w="3600" w:type="dxa"/>
            <w:hideMark/>
          </w:tcPr>
          <w:p w14:paraId="171C63C1" w14:textId="77777777" w:rsidR="00E2742B" w:rsidRPr="000F5DD3" w:rsidRDefault="00E2742B" w:rsidP="00E2742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อาหารสัตว์เลี้ยงบรรจุกระป๋องและ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บรรจุซอง</w:t>
            </w:r>
          </w:p>
        </w:tc>
        <w:tc>
          <w:tcPr>
            <w:tcW w:w="1260" w:type="dxa"/>
          </w:tcPr>
          <w:p w14:paraId="3320D14F" w14:textId="5A777D58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372B9611" w14:textId="78961BDB" w:rsidR="00E2742B" w:rsidRPr="000F5DD3" w:rsidRDefault="00793752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   </w:t>
            </w:r>
            <w:r w:rsidR="001B3443"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2,651,208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248" w:type="dxa"/>
          </w:tcPr>
          <w:p w14:paraId="1E28D16F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407D3475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130BF322" w14:textId="1E523928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1,529,815</w:t>
            </w:r>
          </w:p>
        </w:tc>
        <w:tc>
          <w:tcPr>
            <w:tcW w:w="267" w:type="dxa"/>
          </w:tcPr>
          <w:p w14:paraId="4C7B1D64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73F2C2B3" w14:textId="6EE7D9A9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2A236E74" w14:textId="6CFB8D1D" w:rsidR="00E2742B" w:rsidRPr="000F5DD3" w:rsidRDefault="00EC48FD" w:rsidP="00EC48FD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1E1EE8"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 2,642,974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    </w:t>
            </w:r>
          </w:p>
        </w:tc>
        <w:tc>
          <w:tcPr>
            <w:tcW w:w="242" w:type="dxa"/>
          </w:tcPr>
          <w:p w14:paraId="2C512BE9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98" w:type="dxa"/>
          </w:tcPr>
          <w:p w14:paraId="6CF8053E" w14:textId="77777777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  <w:p w14:paraId="607898CD" w14:textId="01EDFCC9" w:rsidR="00E2742B" w:rsidRPr="000F5DD3" w:rsidRDefault="00E2742B" w:rsidP="00E2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1,521,014</w:t>
            </w:r>
          </w:p>
        </w:tc>
      </w:tr>
      <w:tr w:rsidR="00B90F70" w:rsidRPr="000F5DD3" w14:paraId="0CEAFCC8" w14:textId="77777777" w:rsidTr="00092E1D">
        <w:tc>
          <w:tcPr>
            <w:tcW w:w="3600" w:type="dxa"/>
          </w:tcPr>
          <w:p w14:paraId="2AA1432D" w14:textId="277A1649" w:rsidR="00B90F70" w:rsidRPr="000F5DD3" w:rsidRDefault="00B90F70" w:rsidP="00B90F7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ปลาทูน่าบรรจุกระป๋องและบรรจุซอง</w:t>
            </w:r>
          </w:p>
        </w:tc>
        <w:tc>
          <w:tcPr>
            <w:tcW w:w="1260" w:type="dxa"/>
          </w:tcPr>
          <w:p w14:paraId="079ADE09" w14:textId="11B5AC43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2,635,189</w:t>
            </w:r>
          </w:p>
        </w:tc>
        <w:tc>
          <w:tcPr>
            <w:tcW w:w="248" w:type="dxa"/>
          </w:tcPr>
          <w:p w14:paraId="5B44AABA" w14:textId="77777777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745688E5" w14:textId="019E5398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2,324,103</w:t>
            </w:r>
          </w:p>
        </w:tc>
        <w:tc>
          <w:tcPr>
            <w:tcW w:w="267" w:type="dxa"/>
          </w:tcPr>
          <w:p w14:paraId="36CEA58A" w14:textId="77777777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14:paraId="30B16BC9" w14:textId="31F9AC1C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2,633,131</w:t>
            </w:r>
          </w:p>
        </w:tc>
        <w:tc>
          <w:tcPr>
            <w:tcW w:w="242" w:type="dxa"/>
          </w:tcPr>
          <w:p w14:paraId="2180D0E4" w14:textId="77777777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</w:tcPr>
          <w:p w14:paraId="65DA909E" w14:textId="524C895C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2,318,075</w:t>
            </w:r>
          </w:p>
        </w:tc>
      </w:tr>
      <w:tr w:rsidR="00B90F70" w:rsidRPr="000F5DD3" w14:paraId="66A5B8C7" w14:textId="77777777" w:rsidTr="00092E1D">
        <w:tc>
          <w:tcPr>
            <w:tcW w:w="3600" w:type="dxa"/>
          </w:tcPr>
          <w:p w14:paraId="25B5F4BB" w14:textId="77777777" w:rsidR="00B90F70" w:rsidRPr="000F5DD3" w:rsidRDefault="00B90F70" w:rsidP="00B90F7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อาหารทะเลบรรจุกระป๋องและบรรจุซอง</w:t>
            </w:r>
          </w:p>
        </w:tc>
        <w:tc>
          <w:tcPr>
            <w:tcW w:w="1260" w:type="dxa"/>
          </w:tcPr>
          <w:p w14:paraId="507A62F4" w14:textId="23FD5BD1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624,579</w:t>
            </w:r>
          </w:p>
        </w:tc>
        <w:tc>
          <w:tcPr>
            <w:tcW w:w="248" w:type="dxa"/>
          </w:tcPr>
          <w:p w14:paraId="02330D40" w14:textId="77777777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7B900539" w14:textId="459BF336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346,436</w:t>
            </w:r>
          </w:p>
        </w:tc>
        <w:tc>
          <w:tcPr>
            <w:tcW w:w="267" w:type="dxa"/>
          </w:tcPr>
          <w:p w14:paraId="5F2545A8" w14:textId="77777777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14:paraId="33EE28CE" w14:textId="49248106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624,579</w:t>
            </w:r>
          </w:p>
        </w:tc>
        <w:tc>
          <w:tcPr>
            <w:tcW w:w="242" w:type="dxa"/>
          </w:tcPr>
          <w:p w14:paraId="52A03A75" w14:textId="77777777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</w:tcPr>
          <w:p w14:paraId="67EF6940" w14:textId="0E738ED1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346,436</w:t>
            </w:r>
          </w:p>
        </w:tc>
      </w:tr>
      <w:tr w:rsidR="00B90F70" w:rsidRPr="000F5DD3" w14:paraId="5DEB2FC4" w14:textId="77777777" w:rsidTr="00092E1D">
        <w:tc>
          <w:tcPr>
            <w:tcW w:w="3600" w:type="dxa"/>
            <w:hideMark/>
          </w:tcPr>
          <w:p w14:paraId="7EAEA625" w14:textId="77777777" w:rsidR="00B90F70" w:rsidRPr="000F5DD3" w:rsidRDefault="00B90F70" w:rsidP="00B90F70">
            <w:pPr>
              <w:ind w:right="-115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28E350" w14:textId="0FA2A33E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143,584</w:t>
            </w:r>
          </w:p>
        </w:tc>
        <w:tc>
          <w:tcPr>
            <w:tcW w:w="248" w:type="dxa"/>
          </w:tcPr>
          <w:p w14:paraId="74A52FED" w14:textId="77777777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C9C53" w14:textId="2439139A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121,915</w:t>
            </w:r>
          </w:p>
        </w:tc>
        <w:tc>
          <w:tcPr>
            <w:tcW w:w="267" w:type="dxa"/>
          </w:tcPr>
          <w:p w14:paraId="4A75CE21" w14:textId="77777777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1A7C0" w14:textId="0277830A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126,421</w:t>
            </w:r>
          </w:p>
        </w:tc>
        <w:tc>
          <w:tcPr>
            <w:tcW w:w="242" w:type="dxa"/>
          </w:tcPr>
          <w:p w14:paraId="373D37DC" w14:textId="77777777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4B4DC" w14:textId="1DB06CDC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113,586</w:t>
            </w:r>
          </w:p>
        </w:tc>
      </w:tr>
      <w:tr w:rsidR="00B90F70" w:rsidRPr="000F5DD3" w14:paraId="781AE0BF" w14:textId="77777777" w:rsidTr="00092E1D">
        <w:tc>
          <w:tcPr>
            <w:tcW w:w="3600" w:type="dxa"/>
            <w:hideMark/>
          </w:tcPr>
          <w:p w14:paraId="229455DC" w14:textId="77777777" w:rsidR="00B90F70" w:rsidRPr="000F5DD3" w:rsidRDefault="00B90F70" w:rsidP="00B90F70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AEA2BA" w14:textId="5F466AF5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6,054,560</w:t>
            </w:r>
          </w:p>
        </w:tc>
        <w:tc>
          <w:tcPr>
            <w:tcW w:w="248" w:type="dxa"/>
          </w:tcPr>
          <w:p w14:paraId="59A59030" w14:textId="77777777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995A61" w14:textId="08774BA9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4,322,269</w:t>
            </w:r>
          </w:p>
        </w:tc>
        <w:tc>
          <w:tcPr>
            <w:tcW w:w="267" w:type="dxa"/>
          </w:tcPr>
          <w:p w14:paraId="792D0603" w14:textId="77777777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4CABEE" w14:textId="705F23BB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6,027,105</w:t>
            </w:r>
          </w:p>
        </w:tc>
        <w:tc>
          <w:tcPr>
            <w:tcW w:w="242" w:type="dxa"/>
          </w:tcPr>
          <w:p w14:paraId="4B6CB9A1" w14:textId="77777777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1A2C1B" w14:textId="6713A8AF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4,299,111</w:t>
            </w:r>
          </w:p>
        </w:tc>
      </w:tr>
      <w:tr w:rsidR="00B90F70" w:rsidRPr="000F5DD3" w14:paraId="03F340EB" w14:textId="77777777" w:rsidTr="00092E1D">
        <w:trPr>
          <w:trHeight w:val="78"/>
        </w:trPr>
        <w:tc>
          <w:tcPr>
            <w:tcW w:w="3600" w:type="dxa"/>
          </w:tcPr>
          <w:p w14:paraId="3A2CF087" w14:textId="77777777" w:rsidR="00B90F70" w:rsidRPr="000F5DD3" w:rsidRDefault="00B90F70" w:rsidP="00B90F7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44FAB" w14:textId="77777777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4B415126" w14:textId="77777777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30C94" w14:textId="77777777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72964136" w14:textId="77777777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09E58" w14:textId="77777777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2" w:type="dxa"/>
          </w:tcPr>
          <w:p w14:paraId="74D754D5" w14:textId="77777777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E586F" w14:textId="77777777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B90F70" w:rsidRPr="000F5DD3" w14:paraId="3F4511E5" w14:textId="77777777" w:rsidTr="00092E1D">
        <w:tc>
          <w:tcPr>
            <w:tcW w:w="3600" w:type="dxa"/>
            <w:hideMark/>
          </w:tcPr>
          <w:p w14:paraId="260E1964" w14:textId="77777777" w:rsidR="00B90F70" w:rsidRPr="000F5DD3" w:rsidRDefault="00B90F70" w:rsidP="00B90F70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14:paraId="05F0D6A4" w14:textId="140BCE7D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8" w:type="dxa"/>
          </w:tcPr>
          <w:p w14:paraId="036705BB" w14:textId="77777777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22539A99" w14:textId="77777777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7C5E93E1" w14:textId="77777777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535C16B3" w14:textId="66724741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2" w:type="dxa"/>
          </w:tcPr>
          <w:p w14:paraId="0EDFA387" w14:textId="77777777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98" w:type="dxa"/>
          </w:tcPr>
          <w:p w14:paraId="349124FF" w14:textId="77777777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B90F70" w:rsidRPr="000F5DD3" w14:paraId="7A597E6B" w14:textId="77777777" w:rsidTr="00092E1D">
        <w:tc>
          <w:tcPr>
            <w:tcW w:w="3600" w:type="dxa"/>
            <w:vAlign w:val="bottom"/>
            <w:hideMark/>
          </w:tcPr>
          <w:p w14:paraId="57CC4E10" w14:textId="77777777" w:rsidR="00B90F70" w:rsidRPr="000F5DD3" w:rsidRDefault="00B90F70" w:rsidP="00B90F70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</w:tcPr>
          <w:p w14:paraId="53DBADC7" w14:textId="52B74354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93"/>
              <w:rPr>
                <w:rFonts w:asciiTheme="majorBidi" w:hAnsiTheme="majorBidi" w:cstheme="majorBidi"/>
                <w:sz w:val="22"/>
                <w:szCs w:val="22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6,054,560</w:t>
            </w:r>
          </w:p>
        </w:tc>
        <w:tc>
          <w:tcPr>
            <w:tcW w:w="248" w:type="dxa"/>
          </w:tcPr>
          <w:p w14:paraId="2DA68FB3" w14:textId="77777777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69E388C9" w14:textId="09512051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4,322,269</w:t>
            </w:r>
          </w:p>
        </w:tc>
        <w:tc>
          <w:tcPr>
            <w:tcW w:w="267" w:type="dxa"/>
          </w:tcPr>
          <w:p w14:paraId="59038127" w14:textId="77777777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767E91DA" w14:textId="3ACE310A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6,027,105</w:t>
            </w:r>
          </w:p>
        </w:tc>
        <w:tc>
          <w:tcPr>
            <w:tcW w:w="242" w:type="dxa"/>
          </w:tcPr>
          <w:p w14:paraId="70AE4C7B" w14:textId="77777777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98" w:type="dxa"/>
          </w:tcPr>
          <w:p w14:paraId="69B9074A" w14:textId="3A519095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4,299,111</w:t>
            </w:r>
          </w:p>
        </w:tc>
      </w:tr>
      <w:tr w:rsidR="00B90F70" w:rsidRPr="000F5DD3" w14:paraId="7B00B0F7" w14:textId="77777777" w:rsidTr="00092E1D">
        <w:tc>
          <w:tcPr>
            <w:tcW w:w="3600" w:type="dxa"/>
            <w:hideMark/>
          </w:tcPr>
          <w:p w14:paraId="5653B539" w14:textId="77777777" w:rsidR="00B90F70" w:rsidRPr="000F5DD3" w:rsidRDefault="00B90F70" w:rsidP="00B90F70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5C2A57" w14:textId="682FBFA4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6,054,560</w:t>
            </w:r>
          </w:p>
        </w:tc>
        <w:tc>
          <w:tcPr>
            <w:tcW w:w="248" w:type="dxa"/>
          </w:tcPr>
          <w:p w14:paraId="3ED13541" w14:textId="77777777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F4DCCB" w14:textId="35ECC8E1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4,322,269</w:t>
            </w:r>
          </w:p>
        </w:tc>
        <w:tc>
          <w:tcPr>
            <w:tcW w:w="267" w:type="dxa"/>
          </w:tcPr>
          <w:p w14:paraId="1EC76450" w14:textId="77777777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60219C" w14:textId="220DF051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6,027,105</w:t>
            </w:r>
          </w:p>
        </w:tc>
        <w:tc>
          <w:tcPr>
            <w:tcW w:w="242" w:type="dxa"/>
          </w:tcPr>
          <w:p w14:paraId="1CF641A1" w14:textId="77777777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07CCE" w14:textId="1E6962A4" w:rsidR="00B90F70" w:rsidRPr="000F5DD3" w:rsidRDefault="00B90F70" w:rsidP="00B9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4,299,111</w:t>
            </w:r>
          </w:p>
        </w:tc>
      </w:tr>
    </w:tbl>
    <w:p w14:paraId="7EF97DAF" w14:textId="361DBCE2" w:rsidR="00BE5059" w:rsidRPr="000F5DD3" w:rsidRDefault="00BE5059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576F41A" w14:textId="5F759B56" w:rsidR="0044306F" w:rsidRPr="000F5DD3" w:rsidRDefault="000C2FDD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64387" behindDoc="1" locked="0" layoutInCell="1" allowOverlap="1" wp14:anchorId="794E1A8F" wp14:editId="188B8411">
            <wp:simplePos x="0" y="0"/>
            <wp:positionH relativeFrom="column">
              <wp:posOffset>2578735</wp:posOffset>
            </wp:positionH>
            <wp:positionV relativeFrom="paragraph">
              <wp:posOffset>171126</wp:posOffset>
            </wp:positionV>
            <wp:extent cx="4251960" cy="2377440"/>
            <wp:effectExtent l="0" t="0" r="0" b="0"/>
            <wp:wrapTight wrapText="bothSides">
              <wp:wrapPolygon edited="0">
                <wp:start x="7258" y="0"/>
                <wp:lineTo x="6677" y="519"/>
                <wp:lineTo x="6968" y="2077"/>
                <wp:lineTo x="10742" y="3115"/>
                <wp:lineTo x="6484" y="5885"/>
                <wp:lineTo x="4839" y="6231"/>
                <wp:lineTo x="4839" y="8135"/>
                <wp:lineTo x="5710" y="8654"/>
                <wp:lineTo x="6484" y="11423"/>
                <wp:lineTo x="5129" y="12808"/>
                <wp:lineTo x="4548" y="13673"/>
                <wp:lineTo x="4548" y="15923"/>
                <wp:lineTo x="5806" y="16962"/>
                <wp:lineTo x="7742" y="17308"/>
                <wp:lineTo x="10355" y="19731"/>
                <wp:lineTo x="9387" y="19904"/>
                <wp:lineTo x="8806" y="20077"/>
                <wp:lineTo x="8903" y="20942"/>
                <wp:lineTo x="12677" y="20942"/>
                <wp:lineTo x="12774" y="20077"/>
                <wp:lineTo x="13742" y="19731"/>
                <wp:lineTo x="15677" y="18692"/>
                <wp:lineTo x="14903" y="11423"/>
                <wp:lineTo x="16548" y="10038"/>
                <wp:lineTo x="16742" y="8827"/>
                <wp:lineTo x="15581" y="7788"/>
                <wp:lineTo x="13161" y="5885"/>
                <wp:lineTo x="11032" y="3288"/>
                <wp:lineTo x="12097" y="3115"/>
                <wp:lineTo x="14710" y="1212"/>
                <wp:lineTo x="14613" y="0"/>
                <wp:lineTo x="7258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237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206F"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62339" behindDoc="1" locked="0" layoutInCell="1" allowOverlap="1" wp14:anchorId="5849B5C8" wp14:editId="06A3F886">
            <wp:simplePos x="0" y="0"/>
            <wp:positionH relativeFrom="column">
              <wp:posOffset>-351206</wp:posOffset>
            </wp:positionH>
            <wp:positionV relativeFrom="paragraph">
              <wp:posOffset>172734</wp:posOffset>
            </wp:positionV>
            <wp:extent cx="4251960" cy="2377440"/>
            <wp:effectExtent l="0" t="0" r="0" b="0"/>
            <wp:wrapTight wrapText="bothSides">
              <wp:wrapPolygon edited="0">
                <wp:start x="7258" y="0"/>
                <wp:lineTo x="6677" y="519"/>
                <wp:lineTo x="6968" y="2077"/>
                <wp:lineTo x="10742" y="3115"/>
                <wp:lineTo x="10355" y="3288"/>
                <wp:lineTo x="8032" y="5712"/>
                <wp:lineTo x="4548" y="6231"/>
                <wp:lineTo x="3871" y="6750"/>
                <wp:lineTo x="4065" y="8654"/>
                <wp:lineTo x="6387" y="11423"/>
                <wp:lineTo x="4355" y="12808"/>
                <wp:lineTo x="3581" y="13500"/>
                <wp:lineTo x="3581" y="15577"/>
                <wp:lineTo x="5710" y="16962"/>
                <wp:lineTo x="7839" y="17135"/>
                <wp:lineTo x="10645" y="19731"/>
                <wp:lineTo x="9484" y="20077"/>
                <wp:lineTo x="9581" y="20942"/>
                <wp:lineTo x="12000" y="20942"/>
                <wp:lineTo x="12097" y="20250"/>
                <wp:lineTo x="11710" y="19904"/>
                <wp:lineTo x="10742" y="19731"/>
                <wp:lineTo x="15774" y="19038"/>
                <wp:lineTo x="16645" y="18000"/>
                <wp:lineTo x="16452" y="16962"/>
                <wp:lineTo x="14613" y="14192"/>
                <wp:lineTo x="14903" y="11423"/>
                <wp:lineTo x="16161" y="10038"/>
                <wp:lineTo x="16452" y="9346"/>
                <wp:lineTo x="15968" y="8654"/>
                <wp:lineTo x="11032" y="3288"/>
                <wp:lineTo x="12097" y="3115"/>
                <wp:lineTo x="14710" y="1212"/>
                <wp:lineTo x="14613" y="0"/>
                <wp:lineTo x="7258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237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AED213" w14:textId="47EC7244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FCB6F2D" w14:textId="1F0A0BDB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5CADB98" w14:textId="3E6E3466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171D3F3" w14:textId="44B9D89A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FA5A413" w14:textId="6A40BA8A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6E010F1" w14:textId="6E206413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D07F5A8" w14:textId="0567EFAC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F625174" w14:textId="79DBC347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EDF699C" w14:textId="5BE37863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08E4B67" w14:textId="2DEF754D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673DE5E" w14:textId="36269C5B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2493198" w14:textId="4D004239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DF972C8" w14:textId="32805EE3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1974B93" w14:textId="17238C9A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79C26E0" w14:textId="348CE229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73FE9E7" w14:textId="4D2FBC2D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8181747" w14:textId="17DCB576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27E202F" w14:textId="77777777" w:rsidR="006E38B5" w:rsidRPr="000F5DD3" w:rsidRDefault="006E38B5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2BA576C1" w14:textId="77777777" w:rsidR="006D6485" w:rsidRPr="000F5DD3" w:rsidRDefault="006D6485" w:rsidP="00CD04D6">
      <w:pPr>
        <w:pStyle w:val="NoSpacing"/>
        <w:rPr>
          <w:rFonts w:asciiTheme="majorBidi" w:hAnsiTheme="majorBidi" w:cstheme="majorBidi"/>
          <w:sz w:val="14"/>
          <w:szCs w:val="14"/>
          <w:cs/>
        </w:rPr>
      </w:pPr>
    </w:p>
    <w:p w14:paraId="05C98F20" w14:textId="0F1A6ECE" w:rsidR="00A75487" w:rsidRPr="000F5DD3" w:rsidRDefault="00AD057D" w:rsidP="00CD04D6">
      <w:pPr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676D57">
        <w:rPr>
          <w:rFonts w:asciiTheme="majorBidi" w:hAnsiTheme="majorBidi" w:cstheme="majorBidi"/>
          <w:sz w:val="30"/>
          <w:szCs w:val="30"/>
          <w:cs/>
        </w:rPr>
        <w:t>รายได้จากลูกค้าสองราย</w:t>
      </w:r>
      <w:r w:rsidR="00E80E28" w:rsidRPr="00676D57">
        <w:rPr>
          <w:rFonts w:asciiTheme="majorBidi" w:hAnsiTheme="majorBidi" w:cstheme="majorBidi"/>
          <w:sz w:val="30"/>
          <w:szCs w:val="30"/>
          <w:cs/>
        </w:rPr>
        <w:t>ใหญ่</w:t>
      </w:r>
      <w:r w:rsidRPr="00676D57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E80E28" w:rsidRPr="00676D57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676D57">
        <w:rPr>
          <w:rFonts w:asciiTheme="majorBidi" w:hAnsiTheme="majorBidi" w:cstheme="majorBidi"/>
          <w:sz w:val="30"/>
          <w:szCs w:val="30"/>
          <w:cs/>
        </w:rPr>
        <w:t>เงิน</w:t>
      </w:r>
      <w:r w:rsidR="00E138F4" w:rsidRPr="00676D57">
        <w:rPr>
          <w:rFonts w:asciiTheme="majorBidi" w:hAnsiTheme="majorBidi" w:cstheme="majorBidi"/>
          <w:sz w:val="30"/>
          <w:szCs w:val="30"/>
        </w:rPr>
        <w:t xml:space="preserve"> </w:t>
      </w:r>
      <w:r w:rsidR="00B82A9D" w:rsidRPr="00676D57">
        <w:rPr>
          <w:rFonts w:asciiTheme="majorBidi" w:hAnsiTheme="majorBidi" w:cstheme="majorBidi"/>
          <w:sz w:val="30"/>
          <w:szCs w:val="30"/>
        </w:rPr>
        <w:t>3,13</w:t>
      </w:r>
      <w:r w:rsidR="007E57C9" w:rsidRPr="00676D57">
        <w:rPr>
          <w:rFonts w:asciiTheme="majorBidi" w:hAnsiTheme="majorBidi" w:cstheme="majorBidi"/>
          <w:sz w:val="30"/>
          <w:szCs w:val="30"/>
        </w:rPr>
        <w:t>1</w:t>
      </w:r>
      <w:r w:rsidR="00D76449" w:rsidRPr="00676D57">
        <w:rPr>
          <w:rFonts w:asciiTheme="majorBidi" w:hAnsiTheme="majorBidi" w:cstheme="majorBidi"/>
          <w:sz w:val="30"/>
          <w:szCs w:val="30"/>
        </w:rPr>
        <w:t xml:space="preserve"> </w:t>
      </w:r>
      <w:r w:rsidRPr="00676D57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="00F877D3" w:rsidRPr="00676D57">
        <w:rPr>
          <w:rFonts w:asciiTheme="majorBidi" w:hAnsiTheme="majorBidi" w:cstheme="majorBidi"/>
          <w:sz w:val="30"/>
          <w:szCs w:val="30"/>
        </w:rPr>
        <w:t>482</w:t>
      </w:r>
      <w:r w:rsidR="0091221C" w:rsidRPr="00676D57">
        <w:rPr>
          <w:rFonts w:asciiTheme="majorBidi" w:hAnsiTheme="majorBidi" w:cstheme="majorBidi"/>
          <w:sz w:val="30"/>
          <w:szCs w:val="30"/>
        </w:rPr>
        <w:t xml:space="preserve"> </w:t>
      </w:r>
      <w:r w:rsidRPr="00676D5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676DB" w:rsidRPr="00676D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31F5" w:rsidRPr="00676D57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676D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6F07" w:rsidRPr="00676D5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25EA0" w:rsidRPr="00800AC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B09D3" w:rsidRPr="00800AC1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336F07" w:rsidRPr="00800AC1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336A54" w:rsidRPr="00800AC1">
        <w:rPr>
          <w:rFonts w:asciiTheme="majorBidi" w:hAnsiTheme="majorBidi" w:cstheme="majorBidi"/>
          <w:i/>
          <w:iCs/>
          <w:sz w:val="30"/>
          <w:szCs w:val="30"/>
          <w:cs/>
        </w:rPr>
        <w:t>สอง</w:t>
      </w:r>
      <w:r w:rsidR="00336F07" w:rsidRPr="00800AC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รายจำนวนเงิน </w:t>
      </w:r>
      <w:r w:rsidR="00025EA0" w:rsidRPr="00800AC1">
        <w:rPr>
          <w:rFonts w:asciiTheme="majorBidi" w:hAnsiTheme="majorBidi" w:cstheme="majorBidi"/>
          <w:i/>
          <w:iCs/>
          <w:sz w:val="30"/>
          <w:szCs w:val="30"/>
        </w:rPr>
        <w:t>2,</w:t>
      </w:r>
      <w:r w:rsidR="00EB09D3" w:rsidRPr="00800AC1">
        <w:rPr>
          <w:rFonts w:asciiTheme="majorBidi" w:hAnsiTheme="majorBidi" w:cstheme="majorBidi"/>
          <w:i/>
          <w:iCs/>
          <w:sz w:val="30"/>
          <w:szCs w:val="30"/>
        </w:rPr>
        <w:t>340</w:t>
      </w:r>
      <w:r w:rsidR="00025EA0" w:rsidRPr="00800A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36F07" w:rsidRPr="00800AC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6B492A" w:rsidRPr="00800AC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="00800AC1" w:rsidRPr="00800AC1">
        <w:rPr>
          <w:rFonts w:asciiTheme="majorBidi" w:hAnsiTheme="majorBidi" w:cstheme="majorBidi"/>
          <w:i/>
          <w:iCs/>
          <w:sz w:val="30"/>
          <w:szCs w:val="30"/>
        </w:rPr>
        <w:t>308</w:t>
      </w:r>
      <w:r w:rsidR="006B492A" w:rsidRPr="00800AC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D676DB" w:rsidRPr="00800AC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6B492A" w:rsidRPr="00800AC1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676D5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676D57">
        <w:rPr>
          <w:rFonts w:asciiTheme="majorBidi" w:hAnsiTheme="majorBidi" w:cstheme="majorBidi"/>
          <w:sz w:val="30"/>
          <w:szCs w:val="30"/>
          <w:cs/>
        </w:rPr>
        <w:t xml:space="preserve"> จากรายได้รวมของกลุ่มบริษัท</w:t>
      </w:r>
    </w:p>
    <w:p w14:paraId="513CBA27" w14:textId="77777777" w:rsidR="00683412" w:rsidRPr="000F5DD3" w:rsidRDefault="00683412" w:rsidP="00CD04D6">
      <w:pPr>
        <w:spacing w:line="240" w:lineRule="auto"/>
        <w:ind w:left="547" w:right="58"/>
        <w:jc w:val="thaiDistribute"/>
        <w:rPr>
          <w:rFonts w:asciiTheme="majorBidi" w:hAnsiTheme="majorBidi" w:cstheme="majorBidi"/>
          <w:sz w:val="20"/>
          <w:szCs w:val="20"/>
        </w:rPr>
      </w:pPr>
    </w:p>
    <w:p w14:paraId="07CDC743" w14:textId="77777777" w:rsidR="00514E49" w:rsidRPr="000F5DD3" w:rsidRDefault="00514E49" w:rsidP="00514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สิทธิประโยชน์จากการส่งเสริมการลงทุน</w:t>
      </w:r>
    </w:p>
    <w:p w14:paraId="7C61F854" w14:textId="77777777" w:rsidR="00514E49" w:rsidRPr="000F5DD3" w:rsidRDefault="00514E49" w:rsidP="00514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5580A80C" w14:textId="70A13E2E" w:rsidR="00514E49" w:rsidRPr="000F5DD3" w:rsidRDefault="00514E49" w:rsidP="00514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72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>บริษัทได้รับบัตรส่งเสริมการลงทุนจากสำนักงานคณะกรรมการส่งเสริมการลงทุน  เกี่ยวกับการผลิตผลิตภัณฑ์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ปลาทูน่า </w:t>
      </w: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>ผลิตภัณฑ์</w:t>
      </w:r>
      <w:r w:rsidRPr="000F5DD3">
        <w:rPr>
          <w:rFonts w:asciiTheme="majorBidi" w:hAnsiTheme="majorBidi" w:cstheme="majorBidi"/>
          <w:sz w:val="30"/>
          <w:szCs w:val="30"/>
          <w:cs/>
        </w:rPr>
        <w:t>อาหารทะเล และ</w:t>
      </w: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>ผลิตภัณฑ์</w:t>
      </w:r>
      <w:r w:rsidRPr="000F5DD3">
        <w:rPr>
          <w:rFonts w:asciiTheme="majorBidi" w:hAnsiTheme="majorBidi" w:cstheme="majorBidi"/>
          <w:sz w:val="30"/>
          <w:szCs w:val="30"/>
          <w:cs/>
        </w:rPr>
        <w:t>อาหารสัตว์เลี้ยง</w:t>
      </w: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จึงได้รับสิทธิประโยชน์หลายประการรวมถึงการยกเว้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  </w:t>
      </w:r>
    </w:p>
    <w:p w14:paraId="43BBC62D" w14:textId="77777777" w:rsidR="00514E49" w:rsidRPr="000F5DD3" w:rsidRDefault="00514E49" w:rsidP="00514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4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53"/>
        <w:gridCol w:w="236"/>
        <w:gridCol w:w="990"/>
        <w:gridCol w:w="236"/>
        <w:gridCol w:w="1017"/>
        <w:gridCol w:w="236"/>
        <w:gridCol w:w="999"/>
        <w:gridCol w:w="236"/>
        <w:gridCol w:w="1026"/>
        <w:gridCol w:w="236"/>
        <w:gridCol w:w="972"/>
      </w:tblGrid>
      <w:tr w:rsidR="00514E49" w:rsidRPr="000F5DD3" w14:paraId="605CBB7B" w14:textId="77777777" w:rsidTr="00704D0E">
        <w:trPr>
          <w:cantSplit/>
        </w:trPr>
        <w:tc>
          <w:tcPr>
            <w:tcW w:w="2250" w:type="dxa"/>
          </w:tcPr>
          <w:p w14:paraId="15AE82D1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237" w:type="dxa"/>
            <w:gridSpan w:val="11"/>
          </w:tcPr>
          <w:p w14:paraId="62DD56ED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14E49" w:rsidRPr="000F5DD3" w14:paraId="7157A923" w14:textId="77777777" w:rsidTr="00704D0E">
        <w:trPr>
          <w:cantSplit/>
        </w:trPr>
        <w:tc>
          <w:tcPr>
            <w:tcW w:w="2250" w:type="dxa"/>
          </w:tcPr>
          <w:p w14:paraId="60914169" w14:textId="17407F1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</w:t>
            </w:r>
            <w:r w:rsidR="008E1110" w:rsidRPr="000F5DD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ปี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สิ้นสุด</w:t>
            </w:r>
          </w:p>
          <w:p w14:paraId="3F875048" w14:textId="0670496B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วันที่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3</w:t>
            </w:r>
            <w:r w:rsidR="008E1110" w:rsidRPr="000F5DD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1 </w:t>
            </w:r>
            <w:r w:rsidR="008E1110" w:rsidRPr="000F5DD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532" w:type="dxa"/>
            <w:gridSpan w:val="5"/>
            <w:tcBorders>
              <w:bottom w:val="single" w:sz="4" w:space="0" w:color="auto"/>
            </w:tcBorders>
          </w:tcPr>
          <w:p w14:paraId="451FACA7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6B2F5BFB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236" w:type="dxa"/>
          </w:tcPr>
          <w:p w14:paraId="12E899CF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3469" w:type="dxa"/>
            <w:gridSpan w:val="5"/>
            <w:tcBorders>
              <w:bottom w:val="single" w:sz="4" w:space="0" w:color="auto"/>
            </w:tcBorders>
          </w:tcPr>
          <w:p w14:paraId="006143CA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2E724898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</w:tr>
      <w:tr w:rsidR="00514E49" w:rsidRPr="000F5DD3" w14:paraId="0E41AD07" w14:textId="77777777" w:rsidTr="00704D0E">
        <w:trPr>
          <w:cantSplit/>
        </w:trPr>
        <w:tc>
          <w:tcPr>
            <w:tcW w:w="2250" w:type="dxa"/>
          </w:tcPr>
          <w:p w14:paraId="4B009B9A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715E2E65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526D586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DA40D4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8F60C56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52441AE1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236" w:type="dxa"/>
          </w:tcPr>
          <w:p w14:paraId="19C80933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2A15ACBD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90A5E1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74386CB2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3AEDF34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56B58F27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</w:tr>
      <w:tr w:rsidR="00514E49" w:rsidRPr="000F5DD3" w14:paraId="2DC4EE8E" w14:textId="77777777" w:rsidTr="00704D0E">
        <w:trPr>
          <w:cantSplit/>
        </w:trPr>
        <w:tc>
          <w:tcPr>
            <w:tcW w:w="2250" w:type="dxa"/>
          </w:tcPr>
          <w:p w14:paraId="0897A190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C1DD7BF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ได้รับการ</w:t>
            </w:r>
          </w:p>
        </w:tc>
        <w:tc>
          <w:tcPr>
            <w:tcW w:w="236" w:type="dxa"/>
          </w:tcPr>
          <w:p w14:paraId="5FEA8A55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0" w:type="dxa"/>
          </w:tcPr>
          <w:p w14:paraId="43C9D7D0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ไม่ได้รับ</w:t>
            </w:r>
          </w:p>
        </w:tc>
        <w:tc>
          <w:tcPr>
            <w:tcW w:w="236" w:type="dxa"/>
          </w:tcPr>
          <w:p w14:paraId="316926D9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17" w:type="dxa"/>
          </w:tcPr>
          <w:p w14:paraId="2A0415F8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236" w:type="dxa"/>
          </w:tcPr>
          <w:p w14:paraId="79CB9B57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9" w:type="dxa"/>
          </w:tcPr>
          <w:p w14:paraId="1313470E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ได้รับการ</w:t>
            </w:r>
          </w:p>
        </w:tc>
        <w:tc>
          <w:tcPr>
            <w:tcW w:w="236" w:type="dxa"/>
          </w:tcPr>
          <w:p w14:paraId="65998DAB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26" w:type="dxa"/>
          </w:tcPr>
          <w:p w14:paraId="4EDCD20E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ไม่ได้รับ</w:t>
            </w:r>
          </w:p>
        </w:tc>
        <w:tc>
          <w:tcPr>
            <w:tcW w:w="236" w:type="dxa"/>
          </w:tcPr>
          <w:p w14:paraId="0873435F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72" w:type="dxa"/>
          </w:tcPr>
          <w:p w14:paraId="48EC56A6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</w:tr>
      <w:tr w:rsidR="00514E49" w:rsidRPr="000F5DD3" w14:paraId="0C320053" w14:textId="77777777" w:rsidTr="00704D0E">
        <w:trPr>
          <w:cantSplit/>
        </w:trPr>
        <w:tc>
          <w:tcPr>
            <w:tcW w:w="2250" w:type="dxa"/>
          </w:tcPr>
          <w:p w14:paraId="770085AA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53" w:type="dxa"/>
          </w:tcPr>
          <w:p w14:paraId="6A14C0EB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ส่งเสริม</w:t>
            </w:r>
          </w:p>
        </w:tc>
        <w:tc>
          <w:tcPr>
            <w:tcW w:w="236" w:type="dxa"/>
          </w:tcPr>
          <w:p w14:paraId="3939E272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0" w:type="dxa"/>
          </w:tcPr>
          <w:p w14:paraId="7CB0F88A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การส่งเสริม</w:t>
            </w:r>
          </w:p>
        </w:tc>
        <w:tc>
          <w:tcPr>
            <w:tcW w:w="236" w:type="dxa"/>
          </w:tcPr>
          <w:p w14:paraId="2C3BD120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17" w:type="dxa"/>
          </w:tcPr>
          <w:p w14:paraId="0DD2905F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รวม</w:t>
            </w:r>
          </w:p>
        </w:tc>
        <w:tc>
          <w:tcPr>
            <w:tcW w:w="236" w:type="dxa"/>
          </w:tcPr>
          <w:p w14:paraId="61F93486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9" w:type="dxa"/>
          </w:tcPr>
          <w:p w14:paraId="3060D25F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ส่งเสริม</w:t>
            </w:r>
          </w:p>
        </w:tc>
        <w:tc>
          <w:tcPr>
            <w:tcW w:w="236" w:type="dxa"/>
          </w:tcPr>
          <w:p w14:paraId="0D734A40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26" w:type="dxa"/>
          </w:tcPr>
          <w:p w14:paraId="1AF43485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การส่งเสริม</w:t>
            </w:r>
          </w:p>
        </w:tc>
        <w:tc>
          <w:tcPr>
            <w:tcW w:w="236" w:type="dxa"/>
          </w:tcPr>
          <w:p w14:paraId="258F9FCB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72" w:type="dxa"/>
          </w:tcPr>
          <w:p w14:paraId="11F2018C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รวม</w:t>
            </w:r>
          </w:p>
        </w:tc>
      </w:tr>
      <w:tr w:rsidR="00514E49" w:rsidRPr="000F5DD3" w14:paraId="271296A0" w14:textId="77777777" w:rsidTr="00704D0E">
        <w:trPr>
          <w:cantSplit/>
        </w:trPr>
        <w:tc>
          <w:tcPr>
            <w:tcW w:w="2250" w:type="dxa"/>
          </w:tcPr>
          <w:p w14:paraId="754326EC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7237" w:type="dxa"/>
            <w:gridSpan w:val="11"/>
          </w:tcPr>
          <w:p w14:paraId="2C392379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03650C" w:rsidRPr="000F5DD3" w14:paraId="1CCC4FE2" w14:textId="77777777" w:rsidTr="00704D0E">
        <w:trPr>
          <w:cantSplit/>
        </w:trPr>
        <w:tc>
          <w:tcPr>
            <w:tcW w:w="2250" w:type="dxa"/>
          </w:tcPr>
          <w:p w14:paraId="0F293E69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</w:rPr>
              <w:t>ขายต่างประเทศ</w:t>
            </w:r>
          </w:p>
        </w:tc>
        <w:tc>
          <w:tcPr>
            <w:tcW w:w="1053" w:type="dxa"/>
            <w:vAlign w:val="bottom"/>
          </w:tcPr>
          <w:p w14:paraId="3C4C0428" w14:textId="5120E52A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5,734,712</w:t>
            </w:r>
          </w:p>
        </w:tc>
        <w:tc>
          <w:tcPr>
            <w:tcW w:w="236" w:type="dxa"/>
          </w:tcPr>
          <w:p w14:paraId="4B484D58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2FCC0881" w14:textId="226D0BF8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58,012</w:t>
            </w:r>
          </w:p>
        </w:tc>
        <w:tc>
          <w:tcPr>
            <w:tcW w:w="236" w:type="dxa"/>
          </w:tcPr>
          <w:p w14:paraId="416F070B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17" w:type="dxa"/>
            <w:vAlign w:val="bottom"/>
          </w:tcPr>
          <w:p w14:paraId="5B6E0417" w14:textId="456B6042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5,792,724</w:t>
            </w:r>
          </w:p>
        </w:tc>
        <w:tc>
          <w:tcPr>
            <w:tcW w:w="236" w:type="dxa"/>
          </w:tcPr>
          <w:p w14:paraId="269FD10E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9" w:type="dxa"/>
          </w:tcPr>
          <w:p w14:paraId="5C23D2BC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65586F87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6" w:type="dxa"/>
            <w:vAlign w:val="bottom"/>
          </w:tcPr>
          <w:p w14:paraId="0CBB8A34" w14:textId="127FAF5D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</w:rPr>
              <w:t>4,087,271</w:t>
            </w:r>
          </w:p>
        </w:tc>
        <w:tc>
          <w:tcPr>
            <w:tcW w:w="236" w:type="dxa"/>
          </w:tcPr>
          <w:p w14:paraId="11B19F8C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72" w:type="dxa"/>
            <w:vAlign w:val="bottom"/>
          </w:tcPr>
          <w:p w14:paraId="6642693E" w14:textId="22927F8A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</w:rPr>
              <w:t>4,087,271</w:t>
            </w:r>
          </w:p>
        </w:tc>
      </w:tr>
      <w:tr w:rsidR="0003650C" w:rsidRPr="000F5DD3" w14:paraId="157FDB90" w14:textId="77777777" w:rsidTr="00704D0E">
        <w:trPr>
          <w:cantSplit/>
        </w:trPr>
        <w:tc>
          <w:tcPr>
            <w:tcW w:w="2250" w:type="dxa"/>
          </w:tcPr>
          <w:p w14:paraId="65215B34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</w:rPr>
              <w:t>ขายในประเทศ</w:t>
            </w:r>
          </w:p>
        </w:tc>
        <w:tc>
          <w:tcPr>
            <w:tcW w:w="1053" w:type="dxa"/>
            <w:vAlign w:val="bottom"/>
          </w:tcPr>
          <w:p w14:paraId="4BB4CC61" w14:textId="76046A40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83,353</w:t>
            </w:r>
          </w:p>
        </w:tc>
        <w:tc>
          <w:tcPr>
            <w:tcW w:w="236" w:type="dxa"/>
          </w:tcPr>
          <w:p w14:paraId="7211940E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2769CFBA" w14:textId="4C70E02A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178,483</w:t>
            </w:r>
          </w:p>
        </w:tc>
        <w:tc>
          <w:tcPr>
            <w:tcW w:w="236" w:type="dxa"/>
          </w:tcPr>
          <w:p w14:paraId="2152E91D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17" w:type="dxa"/>
            <w:vAlign w:val="bottom"/>
          </w:tcPr>
          <w:p w14:paraId="04C5CF83" w14:textId="4358A42F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261,836</w:t>
            </w:r>
          </w:p>
        </w:tc>
        <w:tc>
          <w:tcPr>
            <w:tcW w:w="236" w:type="dxa"/>
          </w:tcPr>
          <w:p w14:paraId="33B67D21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9" w:type="dxa"/>
          </w:tcPr>
          <w:p w14:paraId="7AEB18BA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28208B30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6" w:type="dxa"/>
            <w:vAlign w:val="bottom"/>
          </w:tcPr>
          <w:p w14:paraId="03886E68" w14:textId="47773A9B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</w:rPr>
              <w:t>234,998</w:t>
            </w:r>
          </w:p>
        </w:tc>
        <w:tc>
          <w:tcPr>
            <w:tcW w:w="236" w:type="dxa"/>
          </w:tcPr>
          <w:p w14:paraId="24004793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72" w:type="dxa"/>
            <w:vAlign w:val="bottom"/>
          </w:tcPr>
          <w:p w14:paraId="39C6AA4B" w14:textId="69339218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</w:rPr>
              <w:t>234,998</w:t>
            </w:r>
          </w:p>
        </w:tc>
      </w:tr>
      <w:tr w:rsidR="0003650C" w:rsidRPr="000F5DD3" w14:paraId="46F0B407" w14:textId="77777777" w:rsidTr="00704D0E">
        <w:trPr>
          <w:cantSplit/>
        </w:trPr>
        <w:tc>
          <w:tcPr>
            <w:tcW w:w="2250" w:type="dxa"/>
          </w:tcPr>
          <w:p w14:paraId="6516CE65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F8E38A" w14:textId="16385D75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5,818,065</w:t>
            </w:r>
          </w:p>
        </w:tc>
        <w:tc>
          <w:tcPr>
            <w:tcW w:w="236" w:type="dxa"/>
          </w:tcPr>
          <w:p w14:paraId="053DFFBA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826D6" w14:textId="140ABC95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236,495</w:t>
            </w:r>
          </w:p>
        </w:tc>
        <w:tc>
          <w:tcPr>
            <w:tcW w:w="236" w:type="dxa"/>
          </w:tcPr>
          <w:p w14:paraId="2046B649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BE07D" w14:textId="106717CE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6,054,560</w:t>
            </w:r>
          </w:p>
        </w:tc>
        <w:tc>
          <w:tcPr>
            <w:tcW w:w="236" w:type="dxa"/>
          </w:tcPr>
          <w:p w14:paraId="4F7010AC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93C7A97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4037C01B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1B010" w14:textId="3C6E9C23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4,322,269</w:t>
            </w:r>
          </w:p>
        </w:tc>
        <w:tc>
          <w:tcPr>
            <w:tcW w:w="236" w:type="dxa"/>
          </w:tcPr>
          <w:p w14:paraId="485C3100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0A904" w14:textId="7A788F10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4,322,269</w:t>
            </w:r>
          </w:p>
        </w:tc>
      </w:tr>
    </w:tbl>
    <w:p w14:paraId="1B374584" w14:textId="77777777" w:rsidR="00514E49" w:rsidRPr="000F5DD3" w:rsidRDefault="00514E49" w:rsidP="00514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53"/>
        <w:gridCol w:w="236"/>
        <w:gridCol w:w="990"/>
        <w:gridCol w:w="236"/>
        <w:gridCol w:w="1017"/>
        <w:gridCol w:w="236"/>
        <w:gridCol w:w="999"/>
        <w:gridCol w:w="236"/>
        <w:gridCol w:w="1026"/>
        <w:gridCol w:w="236"/>
        <w:gridCol w:w="972"/>
      </w:tblGrid>
      <w:tr w:rsidR="00514E49" w:rsidRPr="000F5DD3" w14:paraId="20C3E256" w14:textId="77777777" w:rsidTr="00704D0E">
        <w:trPr>
          <w:cantSplit/>
        </w:trPr>
        <w:tc>
          <w:tcPr>
            <w:tcW w:w="2250" w:type="dxa"/>
          </w:tcPr>
          <w:p w14:paraId="32728BAE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237" w:type="dxa"/>
            <w:gridSpan w:val="11"/>
          </w:tcPr>
          <w:p w14:paraId="6F656AEC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514E49" w:rsidRPr="000F5DD3" w14:paraId="7D8FEAB4" w14:textId="77777777" w:rsidTr="00704D0E">
        <w:trPr>
          <w:cantSplit/>
        </w:trPr>
        <w:tc>
          <w:tcPr>
            <w:tcW w:w="2250" w:type="dxa"/>
          </w:tcPr>
          <w:p w14:paraId="6C00560D" w14:textId="77777777" w:rsidR="008E1110" w:rsidRPr="000F5DD3" w:rsidRDefault="008E1110" w:rsidP="008E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สำหรับปีสิ้นสุด</w:t>
            </w:r>
          </w:p>
          <w:p w14:paraId="38D3ACAF" w14:textId="63F227B5" w:rsidR="00514E49" w:rsidRPr="000F5DD3" w:rsidRDefault="008E1110" w:rsidP="008E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วันที่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532" w:type="dxa"/>
            <w:gridSpan w:val="5"/>
            <w:tcBorders>
              <w:bottom w:val="single" w:sz="4" w:space="0" w:color="auto"/>
            </w:tcBorders>
          </w:tcPr>
          <w:p w14:paraId="2B948BAB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7CBEEDA4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236" w:type="dxa"/>
          </w:tcPr>
          <w:p w14:paraId="43AFBA91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3469" w:type="dxa"/>
            <w:gridSpan w:val="5"/>
            <w:tcBorders>
              <w:bottom w:val="single" w:sz="4" w:space="0" w:color="auto"/>
            </w:tcBorders>
          </w:tcPr>
          <w:p w14:paraId="47952E9B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4129D9A8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</w:tr>
      <w:tr w:rsidR="00514E49" w:rsidRPr="000F5DD3" w14:paraId="6ECB1F60" w14:textId="77777777" w:rsidTr="00704D0E">
        <w:trPr>
          <w:cantSplit/>
        </w:trPr>
        <w:tc>
          <w:tcPr>
            <w:tcW w:w="2250" w:type="dxa"/>
          </w:tcPr>
          <w:p w14:paraId="152BF214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1F2B850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795C71A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8041BD1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AC05EE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726C4F9A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236" w:type="dxa"/>
          </w:tcPr>
          <w:p w14:paraId="4036C679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1068EFCB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4C3FE70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0E04D14D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9DE3CCE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0DCF8FC5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</w:tr>
      <w:tr w:rsidR="00514E49" w:rsidRPr="000F5DD3" w14:paraId="43735DC6" w14:textId="77777777" w:rsidTr="00704D0E">
        <w:trPr>
          <w:cantSplit/>
        </w:trPr>
        <w:tc>
          <w:tcPr>
            <w:tcW w:w="2250" w:type="dxa"/>
          </w:tcPr>
          <w:p w14:paraId="017FA987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9975911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ได้รับการ</w:t>
            </w:r>
          </w:p>
        </w:tc>
        <w:tc>
          <w:tcPr>
            <w:tcW w:w="236" w:type="dxa"/>
          </w:tcPr>
          <w:p w14:paraId="5E409D6B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0" w:type="dxa"/>
          </w:tcPr>
          <w:p w14:paraId="6FE3F8B5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ไม่ได้รับ</w:t>
            </w:r>
          </w:p>
        </w:tc>
        <w:tc>
          <w:tcPr>
            <w:tcW w:w="236" w:type="dxa"/>
          </w:tcPr>
          <w:p w14:paraId="17C93064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17" w:type="dxa"/>
          </w:tcPr>
          <w:p w14:paraId="1C5230E4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236" w:type="dxa"/>
          </w:tcPr>
          <w:p w14:paraId="182A5606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9" w:type="dxa"/>
          </w:tcPr>
          <w:p w14:paraId="2B32EAB0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ได้รับการ</w:t>
            </w:r>
          </w:p>
        </w:tc>
        <w:tc>
          <w:tcPr>
            <w:tcW w:w="236" w:type="dxa"/>
          </w:tcPr>
          <w:p w14:paraId="5B6238DA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26" w:type="dxa"/>
          </w:tcPr>
          <w:p w14:paraId="622BF802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ไม่ได้รับ</w:t>
            </w:r>
          </w:p>
        </w:tc>
        <w:tc>
          <w:tcPr>
            <w:tcW w:w="236" w:type="dxa"/>
          </w:tcPr>
          <w:p w14:paraId="4BD64562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72" w:type="dxa"/>
          </w:tcPr>
          <w:p w14:paraId="7630A693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</w:tr>
      <w:tr w:rsidR="00514E49" w:rsidRPr="000F5DD3" w14:paraId="4371737A" w14:textId="77777777" w:rsidTr="00704D0E">
        <w:trPr>
          <w:cantSplit/>
          <w:trHeight w:val="87"/>
        </w:trPr>
        <w:tc>
          <w:tcPr>
            <w:tcW w:w="2250" w:type="dxa"/>
          </w:tcPr>
          <w:p w14:paraId="3BE13EE2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  </w:t>
            </w:r>
          </w:p>
        </w:tc>
        <w:tc>
          <w:tcPr>
            <w:tcW w:w="1053" w:type="dxa"/>
          </w:tcPr>
          <w:p w14:paraId="4B3648A8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ส่งเสริม</w:t>
            </w:r>
          </w:p>
        </w:tc>
        <w:tc>
          <w:tcPr>
            <w:tcW w:w="236" w:type="dxa"/>
          </w:tcPr>
          <w:p w14:paraId="7C8E25BA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0" w:type="dxa"/>
          </w:tcPr>
          <w:p w14:paraId="744A4275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การส่งเสริม</w:t>
            </w:r>
          </w:p>
        </w:tc>
        <w:tc>
          <w:tcPr>
            <w:tcW w:w="236" w:type="dxa"/>
          </w:tcPr>
          <w:p w14:paraId="5FE4864D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17" w:type="dxa"/>
          </w:tcPr>
          <w:p w14:paraId="5D01254B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รวม</w:t>
            </w:r>
          </w:p>
        </w:tc>
        <w:tc>
          <w:tcPr>
            <w:tcW w:w="236" w:type="dxa"/>
          </w:tcPr>
          <w:p w14:paraId="1000889D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9" w:type="dxa"/>
          </w:tcPr>
          <w:p w14:paraId="7F85A4C1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ส่งเสริม</w:t>
            </w:r>
          </w:p>
        </w:tc>
        <w:tc>
          <w:tcPr>
            <w:tcW w:w="236" w:type="dxa"/>
          </w:tcPr>
          <w:p w14:paraId="450E8962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26" w:type="dxa"/>
          </w:tcPr>
          <w:p w14:paraId="59B94573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การส่งเสริม</w:t>
            </w:r>
          </w:p>
        </w:tc>
        <w:tc>
          <w:tcPr>
            <w:tcW w:w="236" w:type="dxa"/>
          </w:tcPr>
          <w:p w14:paraId="33AA263E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72" w:type="dxa"/>
          </w:tcPr>
          <w:p w14:paraId="2189EDB8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รวม</w:t>
            </w:r>
          </w:p>
        </w:tc>
      </w:tr>
      <w:tr w:rsidR="00514E49" w:rsidRPr="000F5DD3" w14:paraId="19A26EE6" w14:textId="77777777" w:rsidTr="00704D0E">
        <w:trPr>
          <w:cantSplit/>
        </w:trPr>
        <w:tc>
          <w:tcPr>
            <w:tcW w:w="2250" w:type="dxa"/>
          </w:tcPr>
          <w:p w14:paraId="7267DBAB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7237" w:type="dxa"/>
            <w:gridSpan w:val="11"/>
          </w:tcPr>
          <w:p w14:paraId="156332D9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03650C" w:rsidRPr="000F5DD3" w14:paraId="5B5DEBBD" w14:textId="77777777" w:rsidTr="00704D0E">
        <w:trPr>
          <w:cantSplit/>
        </w:trPr>
        <w:tc>
          <w:tcPr>
            <w:tcW w:w="2250" w:type="dxa"/>
          </w:tcPr>
          <w:p w14:paraId="07852CA6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</w:rPr>
              <w:t>ขายต่างประเทศ</w:t>
            </w:r>
          </w:p>
        </w:tc>
        <w:tc>
          <w:tcPr>
            <w:tcW w:w="1053" w:type="dxa"/>
            <w:vAlign w:val="bottom"/>
          </w:tcPr>
          <w:p w14:paraId="1B0E8D89" w14:textId="5B9FFFE2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</w:rPr>
              <w:t>5,734,712</w:t>
            </w:r>
          </w:p>
        </w:tc>
        <w:tc>
          <w:tcPr>
            <w:tcW w:w="236" w:type="dxa"/>
          </w:tcPr>
          <w:p w14:paraId="18588136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1661B030" w14:textId="4D7A4D99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</w:rPr>
              <w:t>34,392</w:t>
            </w:r>
          </w:p>
        </w:tc>
        <w:tc>
          <w:tcPr>
            <w:tcW w:w="236" w:type="dxa"/>
          </w:tcPr>
          <w:p w14:paraId="3CB0E46D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7" w:type="dxa"/>
            <w:vAlign w:val="bottom"/>
          </w:tcPr>
          <w:p w14:paraId="6937EBE8" w14:textId="232ED52E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</w:rPr>
              <w:t>5,769,104</w:t>
            </w:r>
          </w:p>
        </w:tc>
        <w:tc>
          <w:tcPr>
            <w:tcW w:w="236" w:type="dxa"/>
          </w:tcPr>
          <w:p w14:paraId="216219F8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9" w:type="dxa"/>
          </w:tcPr>
          <w:p w14:paraId="4B8B0E25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30AA6D1F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6" w:type="dxa"/>
            <w:vAlign w:val="bottom"/>
          </w:tcPr>
          <w:p w14:paraId="15290346" w14:textId="21CD5BCD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</w:rPr>
              <w:t>4,075,163</w:t>
            </w:r>
          </w:p>
        </w:tc>
        <w:tc>
          <w:tcPr>
            <w:tcW w:w="236" w:type="dxa"/>
          </w:tcPr>
          <w:p w14:paraId="616F5311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72" w:type="dxa"/>
            <w:vAlign w:val="bottom"/>
          </w:tcPr>
          <w:p w14:paraId="06D2ADB0" w14:textId="63DE3BDF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</w:rPr>
              <w:t>4,075,163</w:t>
            </w:r>
          </w:p>
        </w:tc>
      </w:tr>
      <w:tr w:rsidR="0003650C" w:rsidRPr="000F5DD3" w14:paraId="708C8472" w14:textId="77777777" w:rsidTr="00704D0E">
        <w:trPr>
          <w:cantSplit/>
        </w:trPr>
        <w:tc>
          <w:tcPr>
            <w:tcW w:w="2250" w:type="dxa"/>
          </w:tcPr>
          <w:p w14:paraId="3D299158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</w:rPr>
              <w:t>ขายในประเทศ</w:t>
            </w:r>
          </w:p>
        </w:tc>
        <w:tc>
          <w:tcPr>
            <w:tcW w:w="1053" w:type="dxa"/>
            <w:vAlign w:val="bottom"/>
          </w:tcPr>
          <w:p w14:paraId="7EB9B515" w14:textId="527D6B91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</w:rPr>
              <w:t>145,539</w:t>
            </w:r>
          </w:p>
        </w:tc>
        <w:tc>
          <w:tcPr>
            <w:tcW w:w="236" w:type="dxa"/>
          </w:tcPr>
          <w:p w14:paraId="3564D7D9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78B964FD" w14:textId="71EDCC75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</w:rPr>
              <w:t>112,462</w:t>
            </w:r>
          </w:p>
        </w:tc>
        <w:tc>
          <w:tcPr>
            <w:tcW w:w="236" w:type="dxa"/>
          </w:tcPr>
          <w:p w14:paraId="7B6430D9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7" w:type="dxa"/>
            <w:vAlign w:val="bottom"/>
          </w:tcPr>
          <w:p w14:paraId="4DB2E73F" w14:textId="739FC1AF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</w:rPr>
              <w:t>258,001</w:t>
            </w:r>
          </w:p>
        </w:tc>
        <w:tc>
          <w:tcPr>
            <w:tcW w:w="236" w:type="dxa"/>
          </w:tcPr>
          <w:p w14:paraId="635E43CF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9" w:type="dxa"/>
          </w:tcPr>
          <w:p w14:paraId="325C59EE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1BF2D15C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6" w:type="dxa"/>
            <w:vAlign w:val="bottom"/>
          </w:tcPr>
          <w:p w14:paraId="4D567E5A" w14:textId="5E478DAE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</w:rPr>
              <w:t>223,948</w:t>
            </w:r>
          </w:p>
        </w:tc>
        <w:tc>
          <w:tcPr>
            <w:tcW w:w="236" w:type="dxa"/>
          </w:tcPr>
          <w:p w14:paraId="0A3A2AED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72" w:type="dxa"/>
            <w:vAlign w:val="bottom"/>
          </w:tcPr>
          <w:p w14:paraId="748D6C9C" w14:textId="5FABCDC6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</w:rPr>
              <w:t>223,948</w:t>
            </w:r>
          </w:p>
        </w:tc>
      </w:tr>
      <w:tr w:rsidR="0003650C" w:rsidRPr="000F5DD3" w14:paraId="57C773DE" w14:textId="77777777" w:rsidTr="00704D0E">
        <w:trPr>
          <w:cantSplit/>
        </w:trPr>
        <w:tc>
          <w:tcPr>
            <w:tcW w:w="2250" w:type="dxa"/>
          </w:tcPr>
          <w:p w14:paraId="59C1F948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52058" w14:textId="3DBEE5CB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5,880,251</w:t>
            </w:r>
          </w:p>
        </w:tc>
        <w:tc>
          <w:tcPr>
            <w:tcW w:w="236" w:type="dxa"/>
          </w:tcPr>
          <w:p w14:paraId="6B3673A2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EF960" w14:textId="0C7B5793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146,854</w:t>
            </w:r>
          </w:p>
        </w:tc>
        <w:tc>
          <w:tcPr>
            <w:tcW w:w="236" w:type="dxa"/>
          </w:tcPr>
          <w:p w14:paraId="2AB1B011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C4DFE" w14:textId="62EEE67A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6,027,105</w:t>
            </w:r>
          </w:p>
        </w:tc>
        <w:tc>
          <w:tcPr>
            <w:tcW w:w="236" w:type="dxa"/>
          </w:tcPr>
          <w:p w14:paraId="3C0916F7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43C2C7CA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227763DB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E895F" w14:textId="4CC9E555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4,299,111</w:t>
            </w:r>
          </w:p>
        </w:tc>
        <w:tc>
          <w:tcPr>
            <w:tcW w:w="236" w:type="dxa"/>
          </w:tcPr>
          <w:p w14:paraId="4F28DFEC" w14:textId="77777777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23357A" w14:textId="5D02171E" w:rsidR="0003650C" w:rsidRPr="000F5DD3" w:rsidRDefault="0003650C" w:rsidP="0003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4,299,111</w:t>
            </w:r>
          </w:p>
        </w:tc>
      </w:tr>
    </w:tbl>
    <w:p w14:paraId="20847D44" w14:textId="77777777" w:rsidR="003A507D" w:rsidRPr="000F5DD3" w:rsidRDefault="00517E1C" w:rsidP="002B3428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lastRenderedPageBreak/>
        <w:tab/>
      </w:r>
      <w:r w:rsidR="0018582E" w:rsidRPr="000F5DD3">
        <w:rPr>
          <w:rFonts w:asciiTheme="majorBidi" w:hAnsiTheme="majorBidi" w:cstheme="majorBidi"/>
          <w:szCs w:val="30"/>
          <w:cs/>
        </w:rPr>
        <w:t>ค่าใช้จ่ายผลประโยชน์ของ</w:t>
      </w:r>
      <w:r w:rsidR="003A507D" w:rsidRPr="000F5DD3">
        <w:rPr>
          <w:rFonts w:asciiTheme="majorBidi" w:hAnsiTheme="majorBidi" w:cstheme="majorBidi"/>
          <w:szCs w:val="30"/>
          <w:cs/>
        </w:rPr>
        <w:t>พนักงาน</w:t>
      </w:r>
    </w:p>
    <w:p w14:paraId="15C66DDA" w14:textId="77777777" w:rsidR="003A507D" w:rsidRPr="002B3428" w:rsidRDefault="003A507D" w:rsidP="000E122B">
      <w:pPr>
        <w:pStyle w:val="NoSpacing"/>
        <w:rPr>
          <w:rFonts w:asciiTheme="majorBidi" w:hAnsiTheme="majorBidi" w:cstheme="majorBidi"/>
          <w:sz w:val="30"/>
          <w:szCs w:val="30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1079"/>
        <w:gridCol w:w="243"/>
        <w:gridCol w:w="1084"/>
        <w:gridCol w:w="236"/>
        <w:gridCol w:w="1080"/>
        <w:gridCol w:w="241"/>
        <w:gridCol w:w="1080"/>
      </w:tblGrid>
      <w:tr w:rsidR="00320C3B" w:rsidRPr="000F5DD3" w14:paraId="4E6F8549" w14:textId="77777777" w:rsidTr="00CD04D6">
        <w:tc>
          <w:tcPr>
            <w:tcW w:w="3240" w:type="dxa"/>
          </w:tcPr>
          <w:p w14:paraId="7870F6FE" w14:textId="77777777" w:rsidR="00320C3B" w:rsidRPr="000F5DD3" w:rsidRDefault="00320C3B" w:rsidP="000E69F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0C07453" w14:textId="77777777" w:rsidR="00320C3B" w:rsidRPr="000F5DD3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6" w:type="dxa"/>
            <w:gridSpan w:val="3"/>
          </w:tcPr>
          <w:p w14:paraId="123B45FC" w14:textId="77777777" w:rsidR="00320C3B" w:rsidRPr="000F5DD3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6F88002" w14:textId="77777777" w:rsidR="00320C3B" w:rsidRPr="000F5DD3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1" w:type="dxa"/>
            <w:gridSpan w:val="3"/>
          </w:tcPr>
          <w:p w14:paraId="06538DB1" w14:textId="77777777" w:rsidR="00320C3B" w:rsidRPr="000F5DD3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09D3" w:rsidRPr="000F5DD3" w14:paraId="0BFF23FA" w14:textId="77777777" w:rsidTr="00CD04D6">
        <w:tc>
          <w:tcPr>
            <w:tcW w:w="3240" w:type="dxa"/>
          </w:tcPr>
          <w:p w14:paraId="27590E06" w14:textId="77777777" w:rsidR="00EB09D3" w:rsidRPr="000F5DD3" w:rsidRDefault="00EB09D3" w:rsidP="00EB09D3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E7BC11E" w14:textId="77777777" w:rsidR="00EB09D3" w:rsidRPr="000F5DD3" w:rsidRDefault="00EB09D3" w:rsidP="00EB0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0CAC5393" w14:textId="4B461163" w:rsidR="00EB09D3" w:rsidRPr="000F5DD3" w:rsidRDefault="00EB09D3" w:rsidP="00EB0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A0EE04E" w14:textId="77777777" w:rsidR="00EB09D3" w:rsidRPr="000F5DD3" w:rsidRDefault="00EB09D3" w:rsidP="00EB0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37BFE920" w14:textId="15C1659F" w:rsidR="00EB09D3" w:rsidRPr="000F5DD3" w:rsidRDefault="00EB09D3" w:rsidP="00EB0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585F53D4" w14:textId="77777777" w:rsidR="00EB09D3" w:rsidRPr="000F5DD3" w:rsidRDefault="00EB09D3" w:rsidP="00EB0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C1FD8BC" w14:textId="1AA8EF84" w:rsidR="00EB09D3" w:rsidRPr="000F5DD3" w:rsidRDefault="00EB09D3" w:rsidP="00EB0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4CCA93A4" w14:textId="77777777" w:rsidR="00EB09D3" w:rsidRPr="000F5DD3" w:rsidRDefault="00EB09D3" w:rsidP="00EB0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8ED146" w14:textId="4278EA28" w:rsidR="00EB09D3" w:rsidRPr="000F5DD3" w:rsidRDefault="00EB09D3" w:rsidP="00EB0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11A83" w:rsidRPr="000F5DD3" w14:paraId="1A8835FF" w14:textId="77777777" w:rsidTr="00CD04D6">
        <w:trPr>
          <w:cantSplit/>
        </w:trPr>
        <w:tc>
          <w:tcPr>
            <w:tcW w:w="3240" w:type="dxa"/>
          </w:tcPr>
          <w:p w14:paraId="5613F47A" w14:textId="77777777" w:rsidR="00511A83" w:rsidRPr="000F5DD3" w:rsidRDefault="00511A83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5696D12C" w14:textId="77777777" w:rsidR="00511A83" w:rsidRPr="000F5DD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043" w:type="dxa"/>
            <w:gridSpan w:val="7"/>
          </w:tcPr>
          <w:p w14:paraId="72E3718D" w14:textId="77777777" w:rsidR="00511A83" w:rsidRPr="000F5DD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B09D3" w:rsidRPr="000F5DD3" w14:paraId="55C51E71" w14:textId="77777777" w:rsidTr="00CD04D6">
        <w:trPr>
          <w:cantSplit/>
        </w:trPr>
        <w:tc>
          <w:tcPr>
            <w:tcW w:w="3240" w:type="dxa"/>
          </w:tcPr>
          <w:p w14:paraId="768C3034" w14:textId="77777777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เงินเดือน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ค่าแรงและโบนัส</w:t>
            </w:r>
          </w:p>
        </w:tc>
        <w:tc>
          <w:tcPr>
            <w:tcW w:w="990" w:type="dxa"/>
          </w:tcPr>
          <w:p w14:paraId="7B224069" w14:textId="77777777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79" w:type="dxa"/>
          </w:tcPr>
          <w:p w14:paraId="6C0DF05B" w14:textId="7A9CE664" w:rsidR="00EB09D3" w:rsidRPr="000F5DD3" w:rsidRDefault="00764C9D" w:rsidP="00EB09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690,313</w:t>
            </w:r>
          </w:p>
        </w:tc>
        <w:tc>
          <w:tcPr>
            <w:tcW w:w="243" w:type="dxa"/>
          </w:tcPr>
          <w:p w14:paraId="6DCAC8C5" w14:textId="77777777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17851532" w14:textId="06F81826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586,926</w:t>
            </w:r>
          </w:p>
        </w:tc>
        <w:tc>
          <w:tcPr>
            <w:tcW w:w="236" w:type="dxa"/>
          </w:tcPr>
          <w:p w14:paraId="678ADABB" w14:textId="77777777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F62148" w14:textId="4F16702E" w:rsidR="00EB09D3" w:rsidRPr="000F5DD3" w:rsidRDefault="003F06AB" w:rsidP="00EB09D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682,264</w:t>
            </w:r>
          </w:p>
        </w:tc>
        <w:tc>
          <w:tcPr>
            <w:tcW w:w="241" w:type="dxa"/>
          </w:tcPr>
          <w:p w14:paraId="0167AFD6" w14:textId="77777777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D14EB5" w14:textId="281A0AF3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579,819</w:t>
            </w:r>
          </w:p>
        </w:tc>
      </w:tr>
      <w:tr w:rsidR="00EB09D3" w:rsidRPr="000F5DD3" w14:paraId="4F2287FC" w14:textId="77777777" w:rsidTr="00CD04D6">
        <w:trPr>
          <w:cantSplit/>
        </w:trPr>
        <w:tc>
          <w:tcPr>
            <w:tcW w:w="3240" w:type="dxa"/>
          </w:tcPr>
          <w:p w14:paraId="062DAC3B" w14:textId="77777777" w:rsidR="00EB09D3" w:rsidRPr="000F5DD3" w:rsidRDefault="00EB09D3" w:rsidP="00EB09D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1351021" w14:textId="57B75B33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12</w:t>
            </w:r>
          </w:p>
        </w:tc>
        <w:tc>
          <w:tcPr>
            <w:tcW w:w="1079" w:type="dxa"/>
          </w:tcPr>
          <w:p w14:paraId="0BB87A6A" w14:textId="0B988F2C" w:rsidR="00EB09D3" w:rsidRPr="000F5DD3" w:rsidRDefault="00764C9D" w:rsidP="00EB09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13,31</w:t>
            </w:r>
            <w:r w:rsidR="002249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43" w:type="dxa"/>
          </w:tcPr>
          <w:p w14:paraId="3F3CDF5E" w14:textId="77777777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1D51EF18" w14:textId="374CB90F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16,258</w:t>
            </w:r>
          </w:p>
        </w:tc>
        <w:tc>
          <w:tcPr>
            <w:tcW w:w="236" w:type="dxa"/>
          </w:tcPr>
          <w:p w14:paraId="6B4E2C4E" w14:textId="77777777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069C35" w14:textId="04463B4B" w:rsidR="00EB09D3" w:rsidRPr="000F5DD3" w:rsidRDefault="003F06AB" w:rsidP="00EB09D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13,136</w:t>
            </w:r>
          </w:p>
        </w:tc>
        <w:tc>
          <w:tcPr>
            <w:tcW w:w="241" w:type="dxa"/>
          </w:tcPr>
          <w:p w14:paraId="65A35812" w14:textId="77777777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6769AEE" w14:textId="74C3C285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16,114</w:t>
            </w:r>
          </w:p>
        </w:tc>
      </w:tr>
      <w:tr w:rsidR="00EB09D3" w:rsidRPr="000F5DD3" w14:paraId="3F2EA1DE" w14:textId="77777777" w:rsidTr="00CD04D6">
        <w:trPr>
          <w:cantSplit/>
        </w:trPr>
        <w:tc>
          <w:tcPr>
            <w:tcW w:w="3240" w:type="dxa"/>
          </w:tcPr>
          <w:p w14:paraId="7AC79B1F" w14:textId="77777777" w:rsidR="00EB09D3" w:rsidRPr="000F5DD3" w:rsidRDefault="00EB09D3" w:rsidP="00EB09D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990" w:type="dxa"/>
          </w:tcPr>
          <w:p w14:paraId="5696E687" w14:textId="77777777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14:paraId="7616A307" w14:textId="575EBDA3" w:rsidR="00EB09D3" w:rsidRPr="000F5DD3" w:rsidRDefault="00764C9D" w:rsidP="00EB09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11,446</w:t>
            </w:r>
          </w:p>
        </w:tc>
        <w:tc>
          <w:tcPr>
            <w:tcW w:w="243" w:type="dxa"/>
          </w:tcPr>
          <w:p w14:paraId="5D794983" w14:textId="77777777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11061E1B" w14:textId="45587054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9,547</w:t>
            </w:r>
          </w:p>
        </w:tc>
        <w:tc>
          <w:tcPr>
            <w:tcW w:w="236" w:type="dxa"/>
          </w:tcPr>
          <w:p w14:paraId="32BD9A6C" w14:textId="77777777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D9E5F2" w14:textId="77921D47" w:rsidR="00EB09D3" w:rsidRPr="000F5DD3" w:rsidRDefault="003F06AB" w:rsidP="00EB09D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11,168</w:t>
            </w:r>
          </w:p>
        </w:tc>
        <w:tc>
          <w:tcPr>
            <w:tcW w:w="241" w:type="dxa"/>
          </w:tcPr>
          <w:p w14:paraId="78573E0A" w14:textId="77777777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5F410A0" w14:textId="4A7E11E4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9,294</w:t>
            </w:r>
          </w:p>
        </w:tc>
      </w:tr>
      <w:tr w:rsidR="00EB09D3" w:rsidRPr="000F5DD3" w14:paraId="7496B10C" w14:textId="77777777" w:rsidTr="00CD04D6">
        <w:trPr>
          <w:cantSplit/>
        </w:trPr>
        <w:tc>
          <w:tcPr>
            <w:tcW w:w="3240" w:type="dxa"/>
          </w:tcPr>
          <w:p w14:paraId="7B049005" w14:textId="77777777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990" w:type="dxa"/>
          </w:tcPr>
          <w:p w14:paraId="79160FDE" w14:textId="77777777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E6BA1D2" w14:textId="28E3E2F5" w:rsidR="00EB09D3" w:rsidRPr="000F5DD3" w:rsidRDefault="003F06AB" w:rsidP="00EB09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45,918</w:t>
            </w:r>
          </w:p>
        </w:tc>
        <w:tc>
          <w:tcPr>
            <w:tcW w:w="243" w:type="dxa"/>
          </w:tcPr>
          <w:p w14:paraId="622BDDF6" w14:textId="77777777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47EF1D0E" w14:textId="0815095A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41,700</w:t>
            </w:r>
          </w:p>
        </w:tc>
        <w:tc>
          <w:tcPr>
            <w:tcW w:w="236" w:type="dxa"/>
          </w:tcPr>
          <w:p w14:paraId="3B3A7123" w14:textId="77777777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C131764" w14:textId="725CA1D4" w:rsidR="00EB09D3" w:rsidRPr="000F5DD3" w:rsidRDefault="00B25501" w:rsidP="00EB09D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45,770</w:t>
            </w:r>
          </w:p>
        </w:tc>
        <w:tc>
          <w:tcPr>
            <w:tcW w:w="241" w:type="dxa"/>
          </w:tcPr>
          <w:p w14:paraId="137542B4" w14:textId="77777777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8CB209" w14:textId="3646C8AE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41,588</w:t>
            </w:r>
          </w:p>
        </w:tc>
      </w:tr>
      <w:tr w:rsidR="00EB09D3" w:rsidRPr="000F5DD3" w14:paraId="1AFF85E4" w14:textId="77777777" w:rsidTr="00CD04D6">
        <w:trPr>
          <w:cantSplit/>
        </w:trPr>
        <w:tc>
          <w:tcPr>
            <w:tcW w:w="3240" w:type="dxa"/>
          </w:tcPr>
          <w:p w14:paraId="541318E3" w14:textId="77777777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0" w:type="dxa"/>
          </w:tcPr>
          <w:p w14:paraId="7BAE9C4B" w14:textId="77777777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4AEF5A9" w14:textId="46FA8455" w:rsidR="00EB09D3" w:rsidRPr="000F5DD3" w:rsidRDefault="003F06AB" w:rsidP="00EB09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760,9</w:t>
            </w:r>
            <w:r w:rsid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</w:p>
        </w:tc>
        <w:tc>
          <w:tcPr>
            <w:tcW w:w="243" w:type="dxa"/>
          </w:tcPr>
          <w:p w14:paraId="77133D84" w14:textId="77777777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82BEB29" w14:textId="70F946F6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654,431</w:t>
            </w:r>
          </w:p>
        </w:tc>
        <w:tc>
          <w:tcPr>
            <w:tcW w:w="236" w:type="dxa"/>
          </w:tcPr>
          <w:p w14:paraId="07E967A1" w14:textId="77777777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3935E6" w14:textId="69977E09" w:rsidR="00EB09D3" w:rsidRPr="000F5DD3" w:rsidRDefault="00B25501" w:rsidP="00EB09D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752,338</w:t>
            </w:r>
          </w:p>
        </w:tc>
        <w:tc>
          <w:tcPr>
            <w:tcW w:w="241" w:type="dxa"/>
          </w:tcPr>
          <w:p w14:paraId="4DD58B0D" w14:textId="77777777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444B0A" w14:textId="546B5E9D" w:rsidR="00EB09D3" w:rsidRPr="000F5DD3" w:rsidRDefault="00EB09D3" w:rsidP="00EB09D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646,815</w:t>
            </w:r>
          </w:p>
        </w:tc>
      </w:tr>
    </w:tbl>
    <w:p w14:paraId="7065ECA6" w14:textId="77777777" w:rsidR="00BE5059" w:rsidRPr="000F5DD3" w:rsidRDefault="00BE5059" w:rsidP="00382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32170BAE" w14:textId="4FBBBD9C" w:rsidR="009063FF" w:rsidRPr="000F5DD3" w:rsidRDefault="00FE260F" w:rsidP="00E24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 w:rsidRPr="000F5DD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โครงการสมทบเงิน</w:t>
      </w:r>
      <w:r w:rsidR="00255423" w:rsidRPr="000F5DD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ที่กำหนดไว้</w:t>
      </w:r>
    </w:p>
    <w:p w14:paraId="3DD0986A" w14:textId="77777777" w:rsidR="002B3428" w:rsidRDefault="002B3428" w:rsidP="00763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C35351D" w14:textId="3FF6065C" w:rsidR="00232E72" w:rsidRPr="000F5DD3" w:rsidRDefault="003A507D" w:rsidP="00763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กลุ่มบริษัทได้จัดตั้งกองทุนสำรองเลี้ยงชีพ</w:t>
      </w:r>
      <w:r w:rsidR="009063FF" w:rsidRPr="000F5DD3">
        <w:rPr>
          <w:rFonts w:asciiTheme="majorBidi" w:hAnsiTheme="majorBidi" w:cstheme="majorBidi"/>
          <w:sz w:val="30"/>
          <w:szCs w:val="30"/>
          <w:cs/>
        </w:rPr>
        <w:t>สำหรับพนักงานของกลุ่มบริษัท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บนพื้นฐานความสมัครใจของพนักงานในการเป็นสมาชิกของกองทุน </w:t>
      </w:r>
      <w:r w:rsidR="00B4070D" w:rsidRPr="00B4070D">
        <w:rPr>
          <w:rFonts w:asciiTheme="majorBidi" w:hAnsiTheme="majorBidi"/>
          <w:sz w:val="30"/>
          <w:szCs w:val="30"/>
          <w:cs/>
        </w:rPr>
        <w:t>โดยพนักงานสามารถจ่ายเงินสะสมได้ในอัตราร้อยละ 3 ถึงร้อยละ 15 และกลุ่มบริษัทจ่ายสมทบในอัตราร้อยละ 3 ถึง ร้อยละ 6 ของเงินเดือนของพนักงานทุกเดือน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กองทุนสำรองเลี้ยงชีพนี้ได้จดทะเบียนเป็นกอ</w:t>
      </w:r>
      <w:r w:rsidR="009840E3" w:rsidRPr="000F5DD3">
        <w:rPr>
          <w:rFonts w:asciiTheme="majorBidi" w:hAnsiTheme="majorBidi" w:cstheme="majorBidi"/>
          <w:sz w:val="30"/>
          <w:szCs w:val="30"/>
          <w:cs/>
        </w:rPr>
        <w:t>งทุนสำรองเลี้ยงชีพตามข้อกำหนดของ</w:t>
      </w:r>
      <w:r w:rsidRPr="000F5DD3">
        <w:rPr>
          <w:rFonts w:asciiTheme="majorBidi" w:hAnsiTheme="majorBidi" w:cstheme="majorBidi"/>
          <w:sz w:val="30"/>
          <w:szCs w:val="30"/>
          <w:cs/>
        </w:rPr>
        <w:t>กระทรวงการคลังและจัดการกองทุนโดยผู้จัดการกองทุนที่ได้รับอนุญาต</w:t>
      </w:r>
    </w:p>
    <w:p w14:paraId="67E0D9C6" w14:textId="77777777" w:rsidR="002C4C0F" w:rsidRPr="000F5DD3" w:rsidRDefault="002C4C0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D50314C" w14:textId="77777777" w:rsidR="002B3428" w:rsidRDefault="002B3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Cs w:val="30"/>
        </w:rPr>
        <w:br w:type="page"/>
      </w:r>
    </w:p>
    <w:p w14:paraId="57458167" w14:textId="73B9787C" w:rsidR="00470DE3" w:rsidRPr="000F5DD3" w:rsidRDefault="003A507D" w:rsidP="002B3428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</w:rPr>
        <w:lastRenderedPageBreak/>
        <w:tab/>
      </w:r>
      <w:r w:rsidRPr="000F5DD3">
        <w:rPr>
          <w:rFonts w:asciiTheme="majorBidi" w:hAnsiTheme="majorBidi" w:cstheme="majorBidi"/>
          <w:szCs w:val="30"/>
          <w:cs/>
        </w:rPr>
        <w:t>ค่าใช้จ่ายตามลักษณะ</w:t>
      </w:r>
    </w:p>
    <w:p w14:paraId="208222AA" w14:textId="77777777" w:rsidR="00D94A8D" w:rsidRPr="002B3428" w:rsidRDefault="00D94A8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1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80"/>
        <w:gridCol w:w="495"/>
        <w:gridCol w:w="1080"/>
        <w:gridCol w:w="243"/>
        <w:gridCol w:w="1080"/>
        <w:gridCol w:w="236"/>
        <w:gridCol w:w="1080"/>
        <w:gridCol w:w="243"/>
        <w:gridCol w:w="1080"/>
      </w:tblGrid>
      <w:tr w:rsidR="008357BE" w:rsidRPr="000F5DD3" w14:paraId="7C045D46" w14:textId="77777777" w:rsidTr="00906676">
        <w:tc>
          <w:tcPr>
            <w:tcW w:w="3780" w:type="dxa"/>
          </w:tcPr>
          <w:p w14:paraId="3B7889DB" w14:textId="77777777" w:rsidR="008357BE" w:rsidRPr="000F5DD3" w:rsidRDefault="008357BE" w:rsidP="000E69F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95" w:type="dxa"/>
          </w:tcPr>
          <w:p w14:paraId="1A4D75F2" w14:textId="77777777" w:rsidR="008357BE" w:rsidRPr="000F5DD3" w:rsidRDefault="008357BE" w:rsidP="000E69F1">
            <w:pPr>
              <w:pStyle w:val="a"/>
              <w:tabs>
                <w:tab w:val="clear" w:pos="1080"/>
              </w:tabs>
              <w:ind w:left="-108"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03" w:type="dxa"/>
            <w:gridSpan w:val="3"/>
          </w:tcPr>
          <w:p w14:paraId="28B28128" w14:textId="77777777" w:rsidR="008357BE" w:rsidRPr="000F5DD3" w:rsidRDefault="008357B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311B6DE" w14:textId="77777777" w:rsidR="008357BE" w:rsidRPr="000F5DD3" w:rsidRDefault="008357B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39A14C99" w14:textId="77777777" w:rsidR="008357BE" w:rsidRPr="000F5DD3" w:rsidRDefault="008357B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09D3" w:rsidRPr="000F5DD3" w14:paraId="127D13A2" w14:textId="77777777" w:rsidTr="00493C09">
        <w:tc>
          <w:tcPr>
            <w:tcW w:w="3780" w:type="dxa"/>
          </w:tcPr>
          <w:p w14:paraId="4E7B4283" w14:textId="77777777" w:rsidR="00EB09D3" w:rsidRPr="000F5DD3" w:rsidRDefault="00EB09D3" w:rsidP="00EB09D3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495" w:type="dxa"/>
          </w:tcPr>
          <w:p w14:paraId="69B36DA2" w14:textId="77777777" w:rsidR="00EB09D3" w:rsidRPr="000F5DD3" w:rsidRDefault="00EB09D3" w:rsidP="00EB09D3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left="-108" w:right="-43"/>
              <w:jc w:val="center"/>
              <w:rPr>
                <w:rFonts w:asciiTheme="majorBidi" w:eastAsia="Times New Roman" w:hAnsiTheme="majorBidi" w:cstheme="majorBidi"/>
                <w:i/>
                <w:iCs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81DC16" w14:textId="6D1510AE" w:rsidR="00EB09D3" w:rsidRPr="000F5DD3" w:rsidRDefault="00EB09D3" w:rsidP="00EB0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E4F19D" w14:textId="77777777" w:rsidR="00EB09D3" w:rsidRPr="000F5DD3" w:rsidRDefault="00EB09D3" w:rsidP="00EB0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515E1A9" w14:textId="641EB1D9" w:rsidR="00EB09D3" w:rsidRPr="000F5DD3" w:rsidRDefault="00EB09D3" w:rsidP="00EB0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237EF121" w14:textId="77777777" w:rsidR="00EB09D3" w:rsidRPr="000F5DD3" w:rsidRDefault="00EB09D3" w:rsidP="00EB0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7F54592" w14:textId="0AF9D00C" w:rsidR="00EB09D3" w:rsidRPr="000F5DD3" w:rsidRDefault="00EB09D3" w:rsidP="00EB0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77ACFEC" w14:textId="77777777" w:rsidR="00EB09D3" w:rsidRPr="000F5DD3" w:rsidRDefault="00EB09D3" w:rsidP="00EB0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D87816D" w14:textId="5375311C" w:rsidR="00EB09D3" w:rsidRPr="000F5DD3" w:rsidRDefault="00EB09D3" w:rsidP="00EB0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11A83" w:rsidRPr="000F5DD3" w14:paraId="4ABD498F" w14:textId="77777777" w:rsidTr="00906676">
        <w:tc>
          <w:tcPr>
            <w:tcW w:w="3780" w:type="dxa"/>
          </w:tcPr>
          <w:p w14:paraId="6366E9F1" w14:textId="77777777" w:rsidR="00511A83" w:rsidRPr="000F5DD3" w:rsidRDefault="00511A83" w:rsidP="00511A83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Theme="majorBidi" w:eastAsia="Times New Roman" w:hAnsiTheme="majorBidi" w:cstheme="majorBidi"/>
                <w:i/>
                <w:iCs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495" w:type="dxa"/>
          </w:tcPr>
          <w:p w14:paraId="7E29B650" w14:textId="77777777" w:rsidR="00511A83" w:rsidRPr="000F5DD3" w:rsidRDefault="00511A83" w:rsidP="00511A83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Theme="majorBidi" w:eastAsia="Times New Roman" w:hAnsiTheme="majorBidi" w:cstheme="majorBidi"/>
                <w:i/>
                <w:iCs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5042" w:type="dxa"/>
            <w:gridSpan w:val="7"/>
          </w:tcPr>
          <w:p w14:paraId="21440D41" w14:textId="77777777" w:rsidR="00511A83" w:rsidRPr="000F5DD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11A83" w:rsidRPr="000F5DD3" w14:paraId="52136A00" w14:textId="77777777" w:rsidTr="00906676">
        <w:trPr>
          <w:cantSplit/>
        </w:trPr>
        <w:tc>
          <w:tcPr>
            <w:tcW w:w="3780" w:type="dxa"/>
          </w:tcPr>
          <w:p w14:paraId="5ABBCFB6" w14:textId="77777777" w:rsidR="00511A83" w:rsidRPr="000F5DD3" w:rsidRDefault="00511A83" w:rsidP="00511A83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รวมอยู่ในต้นทุนขาย</w:t>
            </w:r>
          </w:p>
        </w:tc>
        <w:tc>
          <w:tcPr>
            <w:tcW w:w="495" w:type="dxa"/>
          </w:tcPr>
          <w:p w14:paraId="721C4E02" w14:textId="77777777" w:rsidR="00511A83" w:rsidRPr="000F5DD3" w:rsidRDefault="00511A83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2E99B36" w14:textId="77777777" w:rsidR="00511A83" w:rsidRPr="000F5DD3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16F44375" w14:textId="77777777" w:rsidR="00511A83" w:rsidRPr="000F5DD3" w:rsidRDefault="00511A83" w:rsidP="00511A83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CC9501" w14:textId="77777777" w:rsidR="00511A83" w:rsidRPr="000F5DD3" w:rsidRDefault="00511A83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A7D155D" w14:textId="77777777" w:rsidR="00511A83" w:rsidRPr="000F5DD3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BA96DFF" w14:textId="77777777" w:rsidR="00511A83" w:rsidRPr="000F5DD3" w:rsidRDefault="00511A83" w:rsidP="00511A83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6DEDA7FA" w14:textId="77777777" w:rsidR="00511A83" w:rsidRPr="000F5DD3" w:rsidRDefault="00511A83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1520194" w14:textId="77777777" w:rsidR="00511A83" w:rsidRPr="000F5DD3" w:rsidRDefault="00511A83" w:rsidP="00511A83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A3581" w:rsidRPr="000F5DD3" w14:paraId="7E8FB7DA" w14:textId="77777777" w:rsidTr="00906676">
        <w:trPr>
          <w:cantSplit/>
        </w:trPr>
        <w:tc>
          <w:tcPr>
            <w:tcW w:w="3780" w:type="dxa"/>
          </w:tcPr>
          <w:p w14:paraId="4DD656AB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495" w:type="dxa"/>
          </w:tcPr>
          <w:p w14:paraId="32C7C1B4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45ED93A" w14:textId="2F33A03D" w:rsidR="005A3581" w:rsidRPr="000F5DD3" w:rsidRDefault="0029799B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3,897,785</w:t>
            </w:r>
          </w:p>
        </w:tc>
        <w:tc>
          <w:tcPr>
            <w:tcW w:w="243" w:type="dxa"/>
          </w:tcPr>
          <w:p w14:paraId="35C060CF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4EBDC4" w14:textId="0618793C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2,973,186</w:t>
            </w:r>
          </w:p>
        </w:tc>
        <w:tc>
          <w:tcPr>
            <w:tcW w:w="236" w:type="dxa"/>
          </w:tcPr>
          <w:p w14:paraId="57D2D681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7BE595" w14:textId="4F5DED3D" w:rsidR="005A3581" w:rsidRPr="000F5DD3" w:rsidRDefault="00CC2A74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3,897,785</w:t>
            </w:r>
          </w:p>
        </w:tc>
        <w:tc>
          <w:tcPr>
            <w:tcW w:w="243" w:type="dxa"/>
          </w:tcPr>
          <w:p w14:paraId="0223735A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0CFE97" w14:textId="6EC00D9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2,973,186</w:t>
            </w:r>
          </w:p>
        </w:tc>
      </w:tr>
      <w:tr w:rsidR="005A3581" w:rsidRPr="000F5DD3" w14:paraId="5E9B1653" w14:textId="77777777" w:rsidTr="00906676">
        <w:trPr>
          <w:cantSplit/>
        </w:trPr>
        <w:tc>
          <w:tcPr>
            <w:tcW w:w="3780" w:type="dxa"/>
          </w:tcPr>
          <w:p w14:paraId="6A8D2499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left="72" w:right="-15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ค่าใช้จ่ายผลประโยชน์ตอบแทนพนักงาน</w:t>
            </w:r>
          </w:p>
        </w:tc>
        <w:tc>
          <w:tcPr>
            <w:tcW w:w="495" w:type="dxa"/>
          </w:tcPr>
          <w:p w14:paraId="43C1EBE8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183F375" w14:textId="063CA6AD" w:rsidR="005A3581" w:rsidRPr="000F5DD3" w:rsidRDefault="00863E26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655,926</w:t>
            </w:r>
          </w:p>
        </w:tc>
        <w:tc>
          <w:tcPr>
            <w:tcW w:w="243" w:type="dxa"/>
          </w:tcPr>
          <w:p w14:paraId="3E1F909E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FBD151" w14:textId="4C20D939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556,243</w:t>
            </w:r>
          </w:p>
        </w:tc>
        <w:tc>
          <w:tcPr>
            <w:tcW w:w="236" w:type="dxa"/>
          </w:tcPr>
          <w:p w14:paraId="669A0683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F8B39F" w14:textId="5179BA1E" w:rsidR="005A3581" w:rsidRPr="000F5DD3" w:rsidRDefault="00CC2A74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655,926</w:t>
            </w:r>
          </w:p>
        </w:tc>
        <w:tc>
          <w:tcPr>
            <w:tcW w:w="243" w:type="dxa"/>
          </w:tcPr>
          <w:p w14:paraId="090FA10C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A20B5F" w14:textId="31249063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556,243</w:t>
            </w:r>
          </w:p>
        </w:tc>
      </w:tr>
      <w:tr w:rsidR="005A3581" w:rsidRPr="000F5DD3" w14:paraId="786905C2" w14:textId="77777777" w:rsidTr="00906676">
        <w:trPr>
          <w:cantSplit/>
        </w:trPr>
        <w:tc>
          <w:tcPr>
            <w:tcW w:w="3780" w:type="dxa"/>
          </w:tcPr>
          <w:p w14:paraId="7EB44DAF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การเปลี่ยนแปลงในสินค้าสำเร็จรูป</w:t>
            </w:r>
          </w:p>
        </w:tc>
        <w:tc>
          <w:tcPr>
            <w:tcW w:w="495" w:type="dxa"/>
          </w:tcPr>
          <w:p w14:paraId="6615231D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3F10925" w14:textId="1E2F8118" w:rsidR="005A3581" w:rsidRPr="000F5DD3" w:rsidRDefault="00863E26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109,</w:t>
            </w:r>
            <w:r w:rsidR="00D935F6"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676A5"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43" w:type="dxa"/>
          </w:tcPr>
          <w:p w14:paraId="60F8A2B6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870AE4" w14:textId="0A65910E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(182,117)</w:t>
            </w:r>
          </w:p>
        </w:tc>
        <w:tc>
          <w:tcPr>
            <w:tcW w:w="236" w:type="dxa"/>
          </w:tcPr>
          <w:p w14:paraId="00B9A074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4D2A86" w14:textId="1780B4BF" w:rsidR="005A3581" w:rsidRPr="000F5DD3" w:rsidRDefault="00CC2A74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114,205</w:t>
            </w:r>
          </w:p>
        </w:tc>
        <w:tc>
          <w:tcPr>
            <w:tcW w:w="243" w:type="dxa"/>
          </w:tcPr>
          <w:p w14:paraId="67655336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361FA6" w14:textId="14F42B1B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(183,166)</w:t>
            </w:r>
          </w:p>
        </w:tc>
      </w:tr>
      <w:tr w:rsidR="005A3581" w:rsidRPr="000F5DD3" w14:paraId="2872CC84" w14:textId="77777777" w:rsidTr="00906676">
        <w:trPr>
          <w:cantSplit/>
        </w:trPr>
        <w:tc>
          <w:tcPr>
            <w:tcW w:w="3780" w:type="dxa"/>
          </w:tcPr>
          <w:p w14:paraId="700ED73D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495" w:type="dxa"/>
          </w:tcPr>
          <w:p w14:paraId="0464316E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2C8FC97" w14:textId="1056E1BA" w:rsidR="005A3581" w:rsidRPr="0043332E" w:rsidRDefault="00863E26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3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103,46</w:t>
            </w:r>
            <w:r w:rsidR="0043332E" w:rsidRPr="004333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43" w:type="dxa"/>
          </w:tcPr>
          <w:p w14:paraId="438EE61A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C1E4497" w14:textId="75E42300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87,371</w:t>
            </w:r>
          </w:p>
        </w:tc>
        <w:tc>
          <w:tcPr>
            <w:tcW w:w="236" w:type="dxa"/>
          </w:tcPr>
          <w:p w14:paraId="103A4A32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73D24E0" w14:textId="35196C7E" w:rsidR="005A3581" w:rsidRPr="000F5DD3" w:rsidRDefault="00B3566B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103,46</w:t>
            </w:r>
            <w:r w:rsidR="00B57C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43" w:type="dxa"/>
          </w:tcPr>
          <w:p w14:paraId="6FBC6E81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AE82F7E" w14:textId="390487CE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87,371</w:t>
            </w:r>
          </w:p>
        </w:tc>
      </w:tr>
      <w:tr w:rsidR="005A3581" w:rsidRPr="000F5DD3" w14:paraId="6902B7E8" w14:textId="77777777" w:rsidTr="00906676">
        <w:trPr>
          <w:cantSplit/>
        </w:trPr>
        <w:tc>
          <w:tcPr>
            <w:tcW w:w="3780" w:type="dxa"/>
          </w:tcPr>
          <w:p w14:paraId="571CB254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495" w:type="dxa"/>
          </w:tcPr>
          <w:p w14:paraId="02F21A35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E426FE" w14:textId="561FABF6" w:rsidR="005A3581" w:rsidRPr="0043332E" w:rsidRDefault="00863E26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3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571,85</w:t>
            </w:r>
            <w:r w:rsidR="0043332E" w:rsidRPr="004333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43" w:type="dxa"/>
          </w:tcPr>
          <w:p w14:paraId="77B8998A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E74DF9" w14:textId="75BEAEEA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478,213</w:t>
            </w:r>
          </w:p>
        </w:tc>
        <w:tc>
          <w:tcPr>
            <w:tcW w:w="236" w:type="dxa"/>
          </w:tcPr>
          <w:p w14:paraId="67A7399F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5A85D2" w14:textId="3441BDAB" w:rsidR="005A3581" w:rsidRPr="000F5DD3" w:rsidRDefault="00B3566B" w:rsidP="005A3581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3B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556,14</w:t>
            </w:r>
            <w:r w:rsidR="00B57C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43" w:type="dxa"/>
          </w:tcPr>
          <w:p w14:paraId="4CCC82D5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C41266" w14:textId="4AA8EB81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471,776</w:t>
            </w:r>
          </w:p>
        </w:tc>
      </w:tr>
      <w:tr w:rsidR="005A3581" w:rsidRPr="000F5DD3" w14:paraId="564DAFAA" w14:textId="77777777" w:rsidTr="00097EE1">
        <w:trPr>
          <w:cantSplit/>
          <w:trHeight w:val="280"/>
        </w:trPr>
        <w:tc>
          <w:tcPr>
            <w:tcW w:w="3780" w:type="dxa"/>
          </w:tcPr>
          <w:p w14:paraId="28562BDB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95" w:type="dxa"/>
          </w:tcPr>
          <w:p w14:paraId="0CDD2B9B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DE91E2" w14:textId="0132DAC2" w:rsidR="005A3581" w:rsidRPr="000F5DD3" w:rsidRDefault="00CC2A74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5,338,</w:t>
            </w:r>
            <w:r w:rsidR="00A615AE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7864CC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</w:t>
            </w:r>
          </w:p>
        </w:tc>
        <w:tc>
          <w:tcPr>
            <w:tcW w:w="243" w:type="dxa"/>
          </w:tcPr>
          <w:p w14:paraId="448F43E6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2C9C41" w14:textId="26667529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3,912,896</w:t>
            </w:r>
          </w:p>
        </w:tc>
        <w:tc>
          <w:tcPr>
            <w:tcW w:w="236" w:type="dxa"/>
          </w:tcPr>
          <w:p w14:paraId="15735151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0352E4" w14:textId="20F666C7" w:rsidR="005A3581" w:rsidRPr="000F5DD3" w:rsidRDefault="00B3566B" w:rsidP="005A3581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5,327,527</w:t>
            </w:r>
          </w:p>
        </w:tc>
        <w:tc>
          <w:tcPr>
            <w:tcW w:w="243" w:type="dxa"/>
          </w:tcPr>
          <w:p w14:paraId="0E8FACBA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E22261" w14:textId="673BF382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3,905,410</w:t>
            </w:r>
          </w:p>
        </w:tc>
      </w:tr>
      <w:tr w:rsidR="005A3581" w:rsidRPr="000F5DD3" w14:paraId="4A17F1DC" w14:textId="77777777" w:rsidTr="003A4C54">
        <w:trPr>
          <w:cantSplit/>
          <w:trHeight w:hRule="exact" w:val="288"/>
        </w:trPr>
        <w:tc>
          <w:tcPr>
            <w:tcW w:w="3780" w:type="dxa"/>
          </w:tcPr>
          <w:p w14:paraId="7D58F115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5" w:type="dxa"/>
          </w:tcPr>
          <w:p w14:paraId="5825BB26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A8978D9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6EDE0B8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D2BC0D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58503F4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AF5A18D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C436600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AD0EA7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A3581" w:rsidRPr="000F5DD3" w14:paraId="0AC500FF" w14:textId="77777777" w:rsidTr="00906676">
        <w:trPr>
          <w:cantSplit/>
        </w:trPr>
        <w:tc>
          <w:tcPr>
            <w:tcW w:w="3780" w:type="dxa"/>
          </w:tcPr>
          <w:p w14:paraId="13A672EB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รวมอยู่ใน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95" w:type="dxa"/>
          </w:tcPr>
          <w:p w14:paraId="73936DB8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9E52F91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685EB41A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302EFA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1786E505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0CAD23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5A5AD3A8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76B9DB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A3581" w:rsidRPr="000F5DD3" w14:paraId="6649247F" w14:textId="77777777" w:rsidTr="00906676">
        <w:trPr>
          <w:cantSplit/>
        </w:trPr>
        <w:tc>
          <w:tcPr>
            <w:tcW w:w="3780" w:type="dxa"/>
          </w:tcPr>
          <w:p w14:paraId="42C3E278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ค่าใช้จ่ายในการส่งออก</w:t>
            </w:r>
          </w:p>
        </w:tc>
        <w:tc>
          <w:tcPr>
            <w:tcW w:w="495" w:type="dxa"/>
          </w:tcPr>
          <w:p w14:paraId="6FD3F965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1395CC" w14:textId="2705428B" w:rsidR="005A3581" w:rsidRPr="000F5DD3" w:rsidRDefault="006A5716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66,628</w:t>
            </w:r>
          </w:p>
        </w:tc>
        <w:tc>
          <w:tcPr>
            <w:tcW w:w="243" w:type="dxa"/>
          </w:tcPr>
          <w:p w14:paraId="3466818F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852B9B" w14:textId="5BD64651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77,443</w:t>
            </w:r>
          </w:p>
        </w:tc>
        <w:tc>
          <w:tcPr>
            <w:tcW w:w="236" w:type="dxa"/>
          </w:tcPr>
          <w:p w14:paraId="1EE6BF4A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453587" w14:textId="26A7E663" w:rsidR="005A3581" w:rsidRPr="000F5DD3" w:rsidRDefault="00AA74BC" w:rsidP="005A3581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67,840</w:t>
            </w:r>
          </w:p>
        </w:tc>
        <w:tc>
          <w:tcPr>
            <w:tcW w:w="243" w:type="dxa"/>
          </w:tcPr>
          <w:p w14:paraId="1B234600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412C31" w14:textId="36783E70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78,464</w:t>
            </w:r>
          </w:p>
        </w:tc>
      </w:tr>
      <w:tr w:rsidR="005A3581" w:rsidRPr="000F5DD3" w14:paraId="712D948E" w14:textId="77777777" w:rsidTr="00906676">
        <w:trPr>
          <w:cantSplit/>
        </w:trPr>
        <w:tc>
          <w:tcPr>
            <w:tcW w:w="3780" w:type="dxa"/>
          </w:tcPr>
          <w:p w14:paraId="1F0A0E08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ค่าขนส่ง</w:t>
            </w:r>
          </w:p>
        </w:tc>
        <w:tc>
          <w:tcPr>
            <w:tcW w:w="495" w:type="dxa"/>
          </w:tcPr>
          <w:p w14:paraId="5FC8FFFA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D110711" w14:textId="1479AF94" w:rsidR="005A3581" w:rsidRPr="000F5DD3" w:rsidRDefault="00B3566B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3,995</w:t>
            </w:r>
          </w:p>
        </w:tc>
        <w:tc>
          <w:tcPr>
            <w:tcW w:w="243" w:type="dxa"/>
          </w:tcPr>
          <w:p w14:paraId="5148EA92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55BC33E" w14:textId="33DF909F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2,371</w:t>
            </w:r>
          </w:p>
        </w:tc>
        <w:tc>
          <w:tcPr>
            <w:tcW w:w="236" w:type="dxa"/>
          </w:tcPr>
          <w:p w14:paraId="5C5E2A6B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38E1F51" w14:textId="19352C67" w:rsidR="005A3581" w:rsidRPr="000F5DD3" w:rsidRDefault="00415BD8" w:rsidP="005A3581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3,739</w:t>
            </w:r>
          </w:p>
        </w:tc>
        <w:tc>
          <w:tcPr>
            <w:tcW w:w="243" w:type="dxa"/>
          </w:tcPr>
          <w:p w14:paraId="1E54351A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F85F5A6" w14:textId="2833884D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1,860</w:t>
            </w:r>
          </w:p>
        </w:tc>
      </w:tr>
      <w:tr w:rsidR="005A3581" w:rsidRPr="000F5DD3" w14:paraId="2E04F33F" w14:textId="77777777" w:rsidTr="00906676">
        <w:trPr>
          <w:cantSplit/>
        </w:trPr>
        <w:tc>
          <w:tcPr>
            <w:tcW w:w="3780" w:type="dxa"/>
          </w:tcPr>
          <w:p w14:paraId="7CA8EEB6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ค่าโฆษณาและส่งเสริมการขาย</w:t>
            </w:r>
          </w:p>
        </w:tc>
        <w:tc>
          <w:tcPr>
            <w:tcW w:w="495" w:type="dxa"/>
          </w:tcPr>
          <w:p w14:paraId="77DAC84E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F4352D9" w14:textId="45B56CAD" w:rsidR="005A3581" w:rsidRPr="000F5DD3" w:rsidRDefault="00AA74BC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3,818</w:t>
            </w:r>
          </w:p>
        </w:tc>
        <w:tc>
          <w:tcPr>
            <w:tcW w:w="243" w:type="dxa"/>
          </w:tcPr>
          <w:p w14:paraId="74CE01B5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246368" w14:textId="1E0E9060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2,344</w:t>
            </w:r>
          </w:p>
        </w:tc>
        <w:tc>
          <w:tcPr>
            <w:tcW w:w="236" w:type="dxa"/>
          </w:tcPr>
          <w:p w14:paraId="750660EC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0C13D44" w14:textId="50E5A32B" w:rsidR="005A3581" w:rsidRPr="000F5DD3" w:rsidRDefault="00AA74BC" w:rsidP="005A3581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734</w:t>
            </w:r>
          </w:p>
        </w:tc>
        <w:tc>
          <w:tcPr>
            <w:tcW w:w="243" w:type="dxa"/>
          </w:tcPr>
          <w:p w14:paraId="6058132C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E4650A" w14:textId="23BA91B4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5A3581" w:rsidRPr="000F5DD3" w14:paraId="0CB5EC8C" w14:textId="77777777" w:rsidTr="00906676">
        <w:trPr>
          <w:cantSplit/>
        </w:trPr>
        <w:tc>
          <w:tcPr>
            <w:tcW w:w="3780" w:type="dxa"/>
          </w:tcPr>
          <w:p w14:paraId="0EF47DB9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left="72" w:right="-15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ค่าใช้จ่ายผลประโยชน์ตอบแทนพนักงาน</w:t>
            </w:r>
          </w:p>
        </w:tc>
        <w:tc>
          <w:tcPr>
            <w:tcW w:w="495" w:type="dxa"/>
          </w:tcPr>
          <w:p w14:paraId="5487E0C5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BC6D91A" w14:textId="1A52574F" w:rsidR="005A3581" w:rsidRPr="000F5DD3" w:rsidRDefault="00AA74BC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1,450</w:t>
            </w:r>
          </w:p>
        </w:tc>
        <w:tc>
          <w:tcPr>
            <w:tcW w:w="243" w:type="dxa"/>
          </w:tcPr>
          <w:p w14:paraId="1683BE19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7207E1A" w14:textId="4319BAB0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1,463</w:t>
            </w:r>
          </w:p>
        </w:tc>
        <w:tc>
          <w:tcPr>
            <w:tcW w:w="236" w:type="dxa"/>
          </w:tcPr>
          <w:p w14:paraId="14928E0E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60640F" w14:textId="08FC7176" w:rsidR="005A3581" w:rsidRPr="000F5DD3" w:rsidRDefault="00606BA9" w:rsidP="005A3581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14:paraId="6DEB7D65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E3685BF" w14:textId="5A5FB501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A3581" w:rsidRPr="000F5DD3" w14:paraId="705153E9" w14:textId="77777777" w:rsidTr="00906676">
        <w:trPr>
          <w:cantSplit/>
        </w:trPr>
        <w:tc>
          <w:tcPr>
            <w:tcW w:w="3780" w:type="dxa"/>
          </w:tcPr>
          <w:p w14:paraId="3A406996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495" w:type="dxa"/>
          </w:tcPr>
          <w:p w14:paraId="541F7835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53657D" w14:textId="37DCAA3C" w:rsidR="005A3581" w:rsidRPr="000F5DD3" w:rsidRDefault="00232D0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57,04</w:t>
            </w:r>
            <w:r w:rsidR="006A5716"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43" w:type="dxa"/>
          </w:tcPr>
          <w:p w14:paraId="58695D40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2B4F38" w14:textId="3C0C9DFF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39,305</w:t>
            </w:r>
          </w:p>
        </w:tc>
        <w:tc>
          <w:tcPr>
            <w:tcW w:w="236" w:type="dxa"/>
          </w:tcPr>
          <w:p w14:paraId="618AF18E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61C91A" w14:textId="222CCA63" w:rsidR="005A3581" w:rsidRPr="000F5DD3" w:rsidRDefault="00D53B36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54,928</w:t>
            </w:r>
          </w:p>
        </w:tc>
        <w:tc>
          <w:tcPr>
            <w:tcW w:w="243" w:type="dxa"/>
          </w:tcPr>
          <w:p w14:paraId="046CAF3C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8B3A88" w14:textId="04D6021A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38,346</w:t>
            </w:r>
          </w:p>
        </w:tc>
      </w:tr>
      <w:tr w:rsidR="005A3581" w:rsidRPr="000F5DD3" w14:paraId="0B9E2251" w14:textId="77777777" w:rsidTr="00906676">
        <w:trPr>
          <w:cantSplit/>
        </w:trPr>
        <w:tc>
          <w:tcPr>
            <w:tcW w:w="3780" w:type="dxa"/>
          </w:tcPr>
          <w:p w14:paraId="7B0D100C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95" w:type="dxa"/>
          </w:tcPr>
          <w:p w14:paraId="3F2D86AF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94B7D2" w14:textId="4020B21A" w:rsidR="005A3581" w:rsidRPr="000F5DD3" w:rsidRDefault="006A5716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132,939</w:t>
            </w:r>
          </w:p>
        </w:tc>
        <w:tc>
          <w:tcPr>
            <w:tcW w:w="243" w:type="dxa"/>
          </w:tcPr>
          <w:p w14:paraId="745CE1BB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4CB919" w14:textId="26A3341C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122,926</w:t>
            </w:r>
          </w:p>
        </w:tc>
        <w:tc>
          <w:tcPr>
            <w:tcW w:w="236" w:type="dxa"/>
          </w:tcPr>
          <w:p w14:paraId="5C65B8CA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6F0CE0" w14:textId="792564F0" w:rsidR="005A3581" w:rsidRPr="000F5DD3" w:rsidRDefault="006A5716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127,241</w:t>
            </w:r>
          </w:p>
        </w:tc>
        <w:tc>
          <w:tcPr>
            <w:tcW w:w="243" w:type="dxa"/>
          </w:tcPr>
          <w:p w14:paraId="504DD201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7E4807" w14:textId="30BBF43C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118,674</w:t>
            </w:r>
          </w:p>
        </w:tc>
      </w:tr>
      <w:tr w:rsidR="005A3581" w:rsidRPr="000F5DD3" w14:paraId="440EF592" w14:textId="77777777" w:rsidTr="003A4C54">
        <w:trPr>
          <w:cantSplit/>
          <w:trHeight w:hRule="exact" w:val="288"/>
        </w:trPr>
        <w:tc>
          <w:tcPr>
            <w:tcW w:w="3780" w:type="dxa"/>
          </w:tcPr>
          <w:p w14:paraId="4C9734DF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495" w:type="dxa"/>
          </w:tcPr>
          <w:p w14:paraId="5FD438BC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B916973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48742DC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1CC2EC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E6E98C6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E7B0E1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A79967B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8ED85B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A3581" w:rsidRPr="000F5DD3" w14:paraId="2C9A303B" w14:textId="77777777" w:rsidTr="00906676">
        <w:trPr>
          <w:cantSplit/>
        </w:trPr>
        <w:tc>
          <w:tcPr>
            <w:tcW w:w="3780" w:type="dxa"/>
          </w:tcPr>
          <w:p w14:paraId="0CEFCC11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รวมอยู่ในค่าใช้จ่ายในการบริหาร</w:t>
            </w:r>
          </w:p>
        </w:tc>
        <w:tc>
          <w:tcPr>
            <w:tcW w:w="495" w:type="dxa"/>
          </w:tcPr>
          <w:p w14:paraId="66745C79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90C85EC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107A5ACC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F9F018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F7C9419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4A5294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34EED41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F0A942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A3581" w:rsidRPr="000F5DD3" w14:paraId="3A9ECA9C" w14:textId="77777777" w:rsidTr="00906676">
        <w:trPr>
          <w:cantSplit/>
        </w:trPr>
        <w:tc>
          <w:tcPr>
            <w:tcW w:w="3780" w:type="dxa"/>
          </w:tcPr>
          <w:p w14:paraId="32390699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left="72" w:right="-15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ค่าใช้จ่ายผลประโยชน์ตอบแทนพนักงาน</w:t>
            </w:r>
          </w:p>
        </w:tc>
        <w:tc>
          <w:tcPr>
            <w:tcW w:w="495" w:type="dxa"/>
          </w:tcPr>
          <w:p w14:paraId="50BEFA24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98F19C2" w14:textId="11646D4E" w:rsidR="005A3581" w:rsidRPr="000F5DD3" w:rsidRDefault="00D53B36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103,614</w:t>
            </w:r>
          </w:p>
        </w:tc>
        <w:tc>
          <w:tcPr>
            <w:tcW w:w="243" w:type="dxa"/>
          </w:tcPr>
          <w:p w14:paraId="11DC09C9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70237C" w14:textId="1EEC989A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96,725</w:t>
            </w:r>
          </w:p>
        </w:tc>
        <w:tc>
          <w:tcPr>
            <w:tcW w:w="236" w:type="dxa"/>
          </w:tcPr>
          <w:p w14:paraId="060E201F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F2F118" w14:textId="0DA76DC7" w:rsidR="005A3581" w:rsidRPr="000F5DD3" w:rsidRDefault="006F7184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96,412</w:t>
            </w:r>
          </w:p>
        </w:tc>
        <w:tc>
          <w:tcPr>
            <w:tcW w:w="243" w:type="dxa"/>
          </w:tcPr>
          <w:p w14:paraId="11180987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32316B" w14:textId="1641D282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90,572</w:t>
            </w:r>
          </w:p>
        </w:tc>
      </w:tr>
      <w:tr w:rsidR="005A3581" w:rsidRPr="000F5DD3" w14:paraId="0F2C190D" w14:textId="77777777" w:rsidTr="007E2423">
        <w:trPr>
          <w:cantSplit/>
        </w:trPr>
        <w:tc>
          <w:tcPr>
            <w:tcW w:w="3780" w:type="dxa"/>
          </w:tcPr>
          <w:p w14:paraId="1B1ADA33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495" w:type="dxa"/>
          </w:tcPr>
          <w:p w14:paraId="70318894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7517C7E" w14:textId="73FCEED1" w:rsidR="005A3581" w:rsidRPr="0043332E" w:rsidRDefault="00D53B36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3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9,85</w:t>
            </w:r>
            <w:r w:rsidR="0043332E" w:rsidRPr="004333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43" w:type="dxa"/>
          </w:tcPr>
          <w:p w14:paraId="4C21C8D0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21A1A3" w14:textId="27338F46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7,973</w:t>
            </w:r>
          </w:p>
        </w:tc>
        <w:tc>
          <w:tcPr>
            <w:tcW w:w="236" w:type="dxa"/>
          </w:tcPr>
          <w:p w14:paraId="7042CE64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F4CCE9" w14:textId="2E9DB059" w:rsidR="005A3581" w:rsidRPr="000F5DD3" w:rsidRDefault="006F7184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9,11</w:t>
            </w:r>
            <w:r w:rsidR="00DF78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43" w:type="dxa"/>
          </w:tcPr>
          <w:p w14:paraId="4365E6C7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533BDB" w14:textId="7E754B43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7,237</w:t>
            </w:r>
          </w:p>
        </w:tc>
      </w:tr>
      <w:tr w:rsidR="005A3581" w:rsidRPr="000F5DD3" w14:paraId="74E5A3C0" w14:textId="77777777" w:rsidTr="00EA5FC2">
        <w:trPr>
          <w:cantSplit/>
        </w:trPr>
        <w:tc>
          <w:tcPr>
            <w:tcW w:w="3780" w:type="dxa"/>
          </w:tcPr>
          <w:p w14:paraId="78CF9C5C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ค่าธรรมเนียมวิชาชีพ</w:t>
            </w:r>
          </w:p>
        </w:tc>
        <w:tc>
          <w:tcPr>
            <w:tcW w:w="495" w:type="dxa"/>
          </w:tcPr>
          <w:p w14:paraId="4FAE5F85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9352F2" w14:textId="21D74B0E" w:rsidR="005A3581" w:rsidRPr="0043332E" w:rsidRDefault="00D53B36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3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5,889</w:t>
            </w:r>
          </w:p>
        </w:tc>
        <w:tc>
          <w:tcPr>
            <w:tcW w:w="243" w:type="dxa"/>
          </w:tcPr>
          <w:p w14:paraId="01E201C2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6A1C0F" w14:textId="6E56FB1B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5,444</w:t>
            </w:r>
          </w:p>
        </w:tc>
        <w:tc>
          <w:tcPr>
            <w:tcW w:w="236" w:type="dxa"/>
          </w:tcPr>
          <w:p w14:paraId="3FC34837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B62B84" w14:textId="4557B61D" w:rsidR="005A3581" w:rsidRPr="000F5DD3" w:rsidRDefault="006F7184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5,730</w:t>
            </w:r>
          </w:p>
        </w:tc>
        <w:tc>
          <w:tcPr>
            <w:tcW w:w="243" w:type="dxa"/>
          </w:tcPr>
          <w:p w14:paraId="04B03003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62E9A62" w14:textId="36C09C3E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5,194</w:t>
            </w:r>
          </w:p>
        </w:tc>
      </w:tr>
      <w:tr w:rsidR="005A3581" w:rsidRPr="000F5DD3" w14:paraId="2DD9A8ED" w14:textId="77777777" w:rsidTr="00906676">
        <w:trPr>
          <w:cantSplit/>
        </w:trPr>
        <w:tc>
          <w:tcPr>
            <w:tcW w:w="3780" w:type="dxa"/>
          </w:tcPr>
          <w:p w14:paraId="573ECE23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495" w:type="dxa"/>
          </w:tcPr>
          <w:p w14:paraId="1F76EA96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12361D" w14:textId="6D59AF18" w:rsidR="005A3581" w:rsidRPr="0043332E" w:rsidRDefault="00BD163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333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40,55</w:t>
            </w:r>
            <w:r w:rsidR="0043332E" w:rsidRPr="004333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43" w:type="dxa"/>
          </w:tcPr>
          <w:p w14:paraId="45B2C429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1C39A0" w14:textId="11D278D4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58,474</w:t>
            </w:r>
          </w:p>
        </w:tc>
        <w:tc>
          <w:tcPr>
            <w:tcW w:w="236" w:type="dxa"/>
          </w:tcPr>
          <w:p w14:paraId="33DB9C12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FF3C94" w14:textId="34B8F634" w:rsidR="005A3581" w:rsidRPr="000F5DD3" w:rsidRDefault="006F7184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41,69</w:t>
            </w:r>
            <w:r w:rsidR="006816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3" w:type="dxa"/>
          </w:tcPr>
          <w:p w14:paraId="7CC3ABAA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9D97E8" w14:textId="4E3AE499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59,976</w:t>
            </w:r>
          </w:p>
        </w:tc>
      </w:tr>
      <w:tr w:rsidR="005A3581" w:rsidRPr="000F5DD3" w14:paraId="70506DD5" w14:textId="77777777" w:rsidTr="00906676">
        <w:trPr>
          <w:cantSplit/>
        </w:trPr>
        <w:tc>
          <w:tcPr>
            <w:tcW w:w="3780" w:type="dxa"/>
          </w:tcPr>
          <w:p w14:paraId="12325980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95" w:type="dxa"/>
          </w:tcPr>
          <w:p w14:paraId="30A04F54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101C77" w14:textId="01E608BF" w:rsidR="005A3581" w:rsidRPr="000F5DD3" w:rsidRDefault="00BD163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159,907</w:t>
            </w:r>
          </w:p>
        </w:tc>
        <w:tc>
          <w:tcPr>
            <w:tcW w:w="243" w:type="dxa"/>
          </w:tcPr>
          <w:p w14:paraId="3220B7A1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317062" w14:textId="7E1D55DD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168,616</w:t>
            </w:r>
          </w:p>
        </w:tc>
        <w:tc>
          <w:tcPr>
            <w:tcW w:w="236" w:type="dxa"/>
          </w:tcPr>
          <w:p w14:paraId="7FB131B8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CD630B" w14:textId="2B8EB909" w:rsidR="005A3581" w:rsidRPr="000F5DD3" w:rsidRDefault="00161BEE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152,95</w:t>
            </w:r>
            <w:r w:rsidR="00CF3B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43" w:type="dxa"/>
          </w:tcPr>
          <w:p w14:paraId="215D78EF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F53DCC" w14:textId="48909768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162,979</w:t>
            </w:r>
          </w:p>
        </w:tc>
      </w:tr>
    </w:tbl>
    <w:p w14:paraId="53E74D15" w14:textId="6B8502F5" w:rsidR="0044306F" w:rsidRPr="000F5DD3" w:rsidRDefault="0044306F" w:rsidP="0044306F">
      <w:pPr>
        <w:pStyle w:val="Heading1"/>
        <w:numPr>
          <w:ilvl w:val="0"/>
          <w:numId w:val="0"/>
        </w:numPr>
        <w:ind w:left="540"/>
        <w:rPr>
          <w:rFonts w:asciiTheme="majorBidi" w:hAnsiTheme="majorBidi" w:cstheme="majorBidi"/>
          <w:szCs w:val="30"/>
        </w:rPr>
      </w:pPr>
    </w:p>
    <w:p w14:paraId="68CF5328" w14:textId="74B623EF" w:rsidR="0044306F" w:rsidRPr="000F5DD3" w:rsidRDefault="0044306F" w:rsidP="0044306F">
      <w:pPr>
        <w:rPr>
          <w:rFonts w:asciiTheme="majorBidi" w:hAnsiTheme="majorBidi" w:cstheme="majorBidi"/>
        </w:rPr>
      </w:pPr>
    </w:p>
    <w:p w14:paraId="0A8D7213" w14:textId="6F5E0C41" w:rsidR="0044306F" w:rsidRPr="000F5DD3" w:rsidRDefault="0044306F" w:rsidP="0044306F">
      <w:pPr>
        <w:rPr>
          <w:rFonts w:asciiTheme="majorBidi" w:hAnsiTheme="majorBidi" w:cstheme="majorBidi"/>
        </w:rPr>
      </w:pPr>
    </w:p>
    <w:p w14:paraId="06091327" w14:textId="25306442" w:rsidR="0044306F" w:rsidRPr="000F5DD3" w:rsidRDefault="0044306F" w:rsidP="0044306F">
      <w:pPr>
        <w:rPr>
          <w:rFonts w:asciiTheme="majorBidi" w:hAnsiTheme="majorBidi" w:cstheme="majorBidi"/>
        </w:rPr>
      </w:pPr>
    </w:p>
    <w:p w14:paraId="4C830E72" w14:textId="7BAEA7EE" w:rsidR="0044306F" w:rsidRPr="000F5DD3" w:rsidRDefault="0044306F" w:rsidP="0044306F">
      <w:pPr>
        <w:rPr>
          <w:rFonts w:asciiTheme="majorBidi" w:hAnsiTheme="majorBidi" w:cstheme="majorBidi"/>
        </w:rPr>
      </w:pPr>
    </w:p>
    <w:p w14:paraId="766D57AF" w14:textId="5BC9C916" w:rsidR="0044306F" w:rsidRPr="000F5DD3" w:rsidRDefault="0044306F" w:rsidP="0044306F">
      <w:pPr>
        <w:rPr>
          <w:rFonts w:asciiTheme="majorBidi" w:hAnsiTheme="majorBidi" w:cstheme="majorBidi"/>
        </w:rPr>
      </w:pPr>
    </w:p>
    <w:p w14:paraId="67343C36" w14:textId="59F6E10C" w:rsidR="0044306F" w:rsidRPr="000F5DD3" w:rsidRDefault="0044306F" w:rsidP="0044306F">
      <w:pPr>
        <w:rPr>
          <w:rFonts w:asciiTheme="majorBidi" w:hAnsiTheme="majorBidi" w:cstheme="majorBidi"/>
        </w:rPr>
      </w:pPr>
    </w:p>
    <w:p w14:paraId="6F2465BE" w14:textId="77777777" w:rsidR="0044306F" w:rsidRPr="000F5DD3" w:rsidRDefault="0044306F" w:rsidP="0044306F">
      <w:pPr>
        <w:rPr>
          <w:rFonts w:asciiTheme="majorBidi" w:hAnsiTheme="majorBidi" w:cstheme="majorBidi"/>
        </w:rPr>
      </w:pPr>
    </w:p>
    <w:p w14:paraId="58928375" w14:textId="15D628C8" w:rsidR="004F2C62" w:rsidRPr="000F5DD3" w:rsidRDefault="004F2C62" w:rsidP="002B3428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</w:rPr>
        <w:lastRenderedPageBreak/>
        <w:tab/>
      </w:r>
      <w:r w:rsidRPr="000F5DD3">
        <w:rPr>
          <w:rFonts w:asciiTheme="majorBidi" w:hAnsiTheme="majorBidi" w:cstheme="majorBidi"/>
          <w:szCs w:val="30"/>
          <w:cs/>
        </w:rPr>
        <w:t>ภาษีเงินได้</w:t>
      </w:r>
    </w:p>
    <w:p w14:paraId="07C9FBBF" w14:textId="58CD4623" w:rsidR="00004348" w:rsidRPr="000F5DD3" w:rsidRDefault="00004348" w:rsidP="00E80E28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201067E8" w14:textId="023A9454" w:rsidR="00FA48D0" w:rsidRPr="000F5DD3" w:rsidRDefault="00FA48D0" w:rsidP="00FA4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1C58FF28" w14:textId="77777777" w:rsidR="00AE6289" w:rsidRPr="000F5DD3" w:rsidRDefault="00AE6289" w:rsidP="00FA4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2DB1430" w14:textId="46745683" w:rsidR="00AE6289" w:rsidRPr="000F5DD3" w:rsidRDefault="00AE6289" w:rsidP="00AE6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0F5D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59A269BA" w14:textId="77777777" w:rsidR="00AE6289" w:rsidRPr="000F5DD3" w:rsidRDefault="00AE6289" w:rsidP="00AE6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46BEDAD0" w14:textId="1205C2E9" w:rsidR="00AE6289" w:rsidRPr="000F5DD3" w:rsidRDefault="00AE6289" w:rsidP="00AE6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0F5D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2DD3A07" w14:textId="77777777" w:rsidR="00AE6289" w:rsidRPr="000F5DD3" w:rsidRDefault="00AE6289" w:rsidP="00AE6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C07D791" w14:textId="65252CD0" w:rsidR="00AE6289" w:rsidRPr="000F5DD3" w:rsidRDefault="00AE6289" w:rsidP="00AE6289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7F4C7E" w:rsidRPr="000F5DD3">
        <w:rPr>
          <w:rFonts w:asciiTheme="majorBidi" w:hAnsiTheme="majorBidi" w:cstheme="majorBidi"/>
          <w:color w:val="000000"/>
          <w:sz w:val="30"/>
          <w:szCs w:val="30"/>
        </w:rPr>
        <w:t xml:space="preserve">              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ผลแตกต่างชั่วคราว</w:t>
      </w:r>
      <w:r w:rsidRPr="000F5D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สำหรับการรับรู้ค่าความนิยมในครั้งแรก</w:t>
      </w:r>
      <w:r w:rsidRPr="000F5D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73E591EA" w14:textId="77777777" w:rsidR="00AE6289" w:rsidRPr="000F5DD3" w:rsidRDefault="00AE6289" w:rsidP="00AE6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491BBFB5" w14:textId="53D65EBA" w:rsidR="00AE6289" w:rsidRPr="000F5DD3" w:rsidRDefault="00AE6289" w:rsidP="00AE6289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0F5D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0F5D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48966CC7" w14:textId="77777777" w:rsidR="00AE6289" w:rsidRPr="000F5DD3" w:rsidRDefault="00AE6289" w:rsidP="00AE6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5608862E" w14:textId="04B8F1ED" w:rsidR="00FA48D0" w:rsidRPr="000F5DD3" w:rsidRDefault="00AE6289" w:rsidP="007F4C7E">
      <w:pPr>
        <w:pStyle w:val="NoSpacing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625C5FF" w14:textId="295827CE" w:rsidR="00AE6289" w:rsidRPr="000F5DD3" w:rsidRDefault="00AE6289" w:rsidP="00AE6289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35FBC854" w14:textId="174104BA" w:rsidR="00892185" w:rsidRPr="000F5DD3" w:rsidRDefault="00892185" w:rsidP="00AE6289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1C60B841" w14:textId="45896350" w:rsidR="00892185" w:rsidRPr="000F5DD3" w:rsidRDefault="00892185" w:rsidP="00AE6289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42B3DBC3" w14:textId="0902B0AB" w:rsidR="00892185" w:rsidRPr="000F5DD3" w:rsidRDefault="00892185" w:rsidP="00AE6289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47404804" w14:textId="0817AEA1" w:rsidR="00892185" w:rsidRPr="000F5DD3" w:rsidRDefault="00892185" w:rsidP="00AE6289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13913B3E" w14:textId="77777777" w:rsidR="002B3428" w:rsidRDefault="002B3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6ACB7280" w14:textId="7C52E7BD" w:rsidR="00004348" w:rsidRPr="000F5DD3" w:rsidRDefault="0044272E" w:rsidP="009C5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 xml:space="preserve">         </w:t>
      </w:r>
      <w:r w:rsidR="00282087"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19F48779" w14:textId="77777777" w:rsidR="00626173" w:rsidRPr="000F5DD3" w:rsidRDefault="00626173" w:rsidP="009C5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924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573"/>
        <w:gridCol w:w="900"/>
        <w:gridCol w:w="990"/>
        <w:gridCol w:w="270"/>
        <w:gridCol w:w="990"/>
        <w:gridCol w:w="270"/>
        <w:gridCol w:w="990"/>
        <w:gridCol w:w="270"/>
        <w:gridCol w:w="990"/>
      </w:tblGrid>
      <w:tr w:rsidR="00282087" w:rsidRPr="000F5DD3" w14:paraId="6A0DD134" w14:textId="77777777" w:rsidTr="00B46433">
        <w:trPr>
          <w:trHeight w:val="346"/>
        </w:trPr>
        <w:tc>
          <w:tcPr>
            <w:tcW w:w="3573" w:type="dxa"/>
          </w:tcPr>
          <w:p w14:paraId="54FDE0E2" w14:textId="77777777" w:rsidR="00282087" w:rsidRPr="000F5DD3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A91339" w14:textId="77777777" w:rsidR="00282087" w:rsidRPr="000F5DD3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353325F" w14:textId="77777777" w:rsidR="00282087" w:rsidRPr="000F5DD3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C036FD" w14:textId="77777777" w:rsidR="00282087" w:rsidRPr="000F5DD3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7E0A3E88" w14:textId="77777777" w:rsidR="00282087" w:rsidRPr="000F5DD3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581" w:rsidRPr="000F5DD3" w14:paraId="49EF0902" w14:textId="77777777" w:rsidTr="00B46433">
        <w:trPr>
          <w:trHeight w:val="346"/>
        </w:trPr>
        <w:tc>
          <w:tcPr>
            <w:tcW w:w="3573" w:type="dxa"/>
          </w:tcPr>
          <w:p w14:paraId="2F1FA403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E3E50C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0D6F506" w14:textId="4CDEB421" w:rsidR="005A3581" w:rsidRPr="000F5DD3" w:rsidRDefault="005A3581" w:rsidP="005A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829DCD" w14:textId="77777777" w:rsidR="005A3581" w:rsidRPr="000F5DD3" w:rsidRDefault="005A3581" w:rsidP="005A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AECAB46" w14:textId="29368AA7" w:rsidR="005A3581" w:rsidRPr="000F5DD3" w:rsidRDefault="005A3581" w:rsidP="005A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4736231" w14:textId="77777777" w:rsidR="005A3581" w:rsidRPr="000F5DD3" w:rsidRDefault="005A3581" w:rsidP="005A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98AA965" w14:textId="2847FB68" w:rsidR="005A3581" w:rsidRPr="000F5DD3" w:rsidRDefault="005A3581" w:rsidP="005A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917F5A" w14:textId="77777777" w:rsidR="005A3581" w:rsidRPr="000F5DD3" w:rsidRDefault="005A3581" w:rsidP="005A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3CF7CAF" w14:textId="347BA5D1" w:rsidR="005A3581" w:rsidRPr="000F5DD3" w:rsidRDefault="005A3581" w:rsidP="005A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11A83" w:rsidRPr="000F5DD3" w14:paraId="069ACEA7" w14:textId="77777777" w:rsidTr="00B46433">
        <w:trPr>
          <w:trHeight w:val="346"/>
        </w:trPr>
        <w:tc>
          <w:tcPr>
            <w:tcW w:w="3573" w:type="dxa"/>
          </w:tcPr>
          <w:p w14:paraId="72397DD8" w14:textId="77777777" w:rsidR="00511A83" w:rsidRPr="000F5DD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29DCBCB" w14:textId="77777777" w:rsidR="00511A83" w:rsidRPr="000F5DD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1A9FFC32" w14:textId="77777777" w:rsidR="00511A83" w:rsidRPr="000F5DD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1A83" w:rsidRPr="000F5DD3" w14:paraId="0C05AB80" w14:textId="77777777" w:rsidTr="00B46433">
        <w:trPr>
          <w:trHeight w:val="346"/>
        </w:trPr>
        <w:tc>
          <w:tcPr>
            <w:tcW w:w="3573" w:type="dxa"/>
          </w:tcPr>
          <w:p w14:paraId="7BF690E4" w14:textId="77777777" w:rsidR="00511A83" w:rsidRPr="000F5DD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900" w:type="dxa"/>
          </w:tcPr>
          <w:p w14:paraId="3D216BD2" w14:textId="77777777" w:rsidR="00511A83" w:rsidRPr="000F5DD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6322DD5" w14:textId="77777777" w:rsidR="00511A83" w:rsidRPr="000F5DD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15165B" w14:textId="77777777" w:rsidR="00511A83" w:rsidRPr="000F5DD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A074998" w14:textId="77777777" w:rsidR="00511A83" w:rsidRPr="000F5DD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9F3052" w14:textId="77777777" w:rsidR="00511A83" w:rsidRPr="000F5DD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A0DAD67" w14:textId="77777777" w:rsidR="00511A83" w:rsidRPr="000F5DD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C22CAD" w14:textId="77777777" w:rsidR="00511A83" w:rsidRPr="000F5DD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9389DAB" w14:textId="77777777" w:rsidR="00511A83" w:rsidRPr="000F5DD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A3581" w:rsidRPr="000F5DD3" w14:paraId="680F05F2" w14:textId="77777777" w:rsidTr="00B46433">
        <w:trPr>
          <w:trHeight w:val="346"/>
        </w:trPr>
        <w:tc>
          <w:tcPr>
            <w:tcW w:w="3573" w:type="dxa"/>
          </w:tcPr>
          <w:p w14:paraId="50910313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900" w:type="dxa"/>
          </w:tcPr>
          <w:p w14:paraId="662FC4DE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1A0781A" w14:textId="08FD33B0" w:rsidR="005A3581" w:rsidRPr="000F5DD3" w:rsidRDefault="008B5564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01602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270" w:type="dxa"/>
          </w:tcPr>
          <w:p w14:paraId="142C562A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F23F23" w14:textId="4D3F0283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33,912</w:t>
            </w:r>
          </w:p>
        </w:tc>
        <w:tc>
          <w:tcPr>
            <w:tcW w:w="270" w:type="dxa"/>
          </w:tcPr>
          <w:p w14:paraId="7F6CC5D4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EE44FD" w14:textId="0F0D9F6E" w:rsidR="005A3581" w:rsidRPr="000F5DD3" w:rsidRDefault="00C5312E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154DEF" w:rsidRPr="000F5DD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71D951D5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2553DD" w14:textId="1BE36F84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32,374</w:t>
            </w:r>
          </w:p>
        </w:tc>
      </w:tr>
      <w:tr w:rsidR="005A3581" w:rsidRPr="000F5DD3" w14:paraId="4680BA8C" w14:textId="77777777" w:rsidTr="00B46433">
        <w:trPr>
          <w:trHeight w:val="346"/>
        </w:trPr>
        <w:tc>
          <w:tcPr>
            <w:tcW w:w="3573" w:type="dxa"/>
          </w:tcPr>
          <w:p w14:paraId="23640BC1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023A1BC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200931A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7EBD7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FBF7512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AF58D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CAAFD09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BA21CF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DAFA604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A3581" w:rsidRPr="000F5DD3" w14:paraId="676E9352" w14:textId="77777777" w:rsidTr="00B46433">
        <w:trPr>
          <w:trHeight w:val="346"/>
        </w:trPr>
        <w:tc>
          <w:tcPr>
            <w:tcW w:w="3573" w:type="dxa"/>
          </w:tcPr>
          <w:p w14:paraId="5381778E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</w:tcPr>
          <w:p w14:paraId="28D4759A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9B067D0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7F8B92B7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288875EF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16212A9E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116CAC3E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11188CE2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5E18314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</w:tr>
      <w:tr w:rsidR="005A3581" w:rsidRPr="000F5DD3" w14:paraId="19F49493" w14:textId="77777777" w:rsidTr="00B46433">
        <w:trPr>
          <w:trHeight w:val="346"/>
        </w:trPr>
        <w:tc>
          <w:tcPr>
            <w:tcW w:w="3573" w:type="dxa"/>
          </w:tcPr>
          <w:p w14:paraId="181690C6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900" w:type="dxa"/>
          </w:tcPr>
          <w:p w14:paraId="34BCC98E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98D2D51" w14:textId="5CDA110F" w:rsidR="005A3581" w:rsidRPr="000F5DD3" w:rsidRDefault="008B5564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01602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810695F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38A73F66" w14:textId="733256B4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5,126</w:t>
            </w:r>
          </w:p>
        </w:tc>
        <w:tc>
          <w:tcPr>
            <w:tcW w:w="270" w:type="dxa"/>
          </w:tcPr>
          <w:p w14:paraId="0337F663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4F3EEA3" w14:textId="6BF97576" w:rsidR="005A3581" w:rsidRPr="000F5DD3" w:rsidRDefault="007F7349" w:rsidP="005A3581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</w:t>
            </w:r>
            <w:r w:rsidR="00154DEF"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D169F4F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7EA7E1B" w14:textId="689CD90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5,083</w:t>
            </w:r>
          </w:p>
        </w:tc>
      </w:tr>
      <w:tr w:rsidR="005A3581" w:rsidRPr="000F5DD3" w14:paraId="61C1E5CA" w14:textId="77777777" w:rsidTr="00B46433">
        <w:trPr>
          <w:trHeight w:val="346"/>
        </w:trPr>
        <w:tc>
          <w:tcPr>
            <w:tcW w:w="3573" w:type="dxa"/>
          </w:tcPr>
          <w:p w14:paraId="60B3BE9F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00" w:type="dxa"/>
          </w:tcPr>
          <w:p w14:paraId="6AA4D22B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1FB7DA" w14:textId="0AB4DD26" w:rsidR="005A3581" w:rsidRPr="000F5DD3" w:rsidRDefault="008B5564" w:rsidP="005A3581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8,112</w:t>
            </w:r>
          </w:p>
        </w:tc>
        <w:tc>
          <w:tcPr>
            <w:tcW w:w="270" w:type="dxa"/>
          </w:tcPr>
          <w:p w14:paraId="6BDD062D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42E057" w14:textId="2E4C2C69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39,038</w:t>
            </w:r>
          </w:p>
        </w:tc>
        <w:tc>
          <w:tcPr>
            <w:tcW w:w="270" w:type="dxa"/>
          </w:tcPr>
          <w:p w14:paraId="35A523FA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61F468" w14:textId="2523FDC3" w:rsidR="005A3581" w:rsidRPr="000F5DD3" w:rsidRDefault="007F7349" w:rsidP="005A3581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6,833</w:t>
            </w:r>
          </w:p>
        </w:tc>
        <w:tc>
          <w:tcPr>
            <w:tcW w:w="270" w:type="dxa"/>
          </w:tcPr>
          <w:p w14:paraId="17E9F14E" w14:textId="77777777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DB07AB" w14:textId="56AFE460" w:rsidR="005A3581" w:rsidRPr="000F5DD3" w:rsidRDefault="005A3581" w:rsidP="005A3581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37,457</w:t>
            </w:r>
          </w:p>
        </w:tc>
      </w:tr>
    </w:tbl>
    <w:p w14:paraId="68D04659" w14:textId="77777777" w:rsidR="00895DFC" w:rsidRPr="000F5DD3" w:rsidRDefault="00895DFC" w:rsidP="00F028CB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23F1FD82" w14:textId="77777777" w:rsidR="00F028CB" w:rsidRPr="000F5DD3" w:rsidRDefault="00F028CB" w:rsidP="00410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1597300F" w14:textId="77777777" w:rsidR="00626173" w:rsidRPr="000F5DD3" w:rsidRDefault="00626173" w:rsidP="00410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horzAnchor="margin" w:tblpX="439" w:tblpY="1"/>
        <w:tblOverlap w:val="never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F028CB" w:rsidRPr="000F5DD3" w14:paraId="75E32403" w14:textId="77777777" w:rsidTr="00B46433">
        <w:trPr>
          <w:cantSplit/>
        </w:trPr>
        <w:tc>
          <w:tcPr>
            <w:tcW w:w="2790" w:type="dxa"/>
          </w:tcPr>
          <w:p w14:paraId="641B5C08" w14:textId="77777777" w:rsidR="00F028CB" w:rsidRPr="000F5DD3" w:rsidRDefault="00F028CB" w:rsidP="00B4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08A67BAC" w14:textId="77777777" w:rsidR="00F028CB" w:rsidRPr="000F5DD3" w:rsidRDefault="00F028CB" w:rsidP="00B4643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F028CB" w:rsidRPr="000F5DD3" w14:paraId="759448EB" w14:textId="77777777" w:rsidTr="00B46433">
        <w:trPr>
          <w:cantSplit/>
        </w:trPr>
        <w:tc>
          <w:tcPr>
            <w:tcW w:w="2790" w:type="dxa"/>
          </w:tcPr>
          <w:p w14:paraId="25E97F94" w14:textId="77777777" w:rsidR="00F028CB" w:rsidRPr="000F5DD3" w:rsidRDefault="00F028CB" w:rsidP="00B4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09D0073E" w14:textId="666AF370" w:rsidR="00F028CB" w:rsidRPr="000F5DD3" w:rsidRDefault="005A3581" w:rsidP="00B464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0CB28B07" w14:textId="77777777" w:rsidR="00F028CB" w:rsidRPr="000F5DD3" w:rsidRDefault="00F028CB" w:rsidP="00B464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388C332E" w14:textId="5CD448A3" w:rsidR="00F028CB" w:rsidRPr="000F5DD3" w:rsidRDefault="005A3581" w:rsidP="00B4643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57F45" w:rsidRPr="000F5DD3" w14:paraId="5E63CF16" w14:textId="77777777" w:rsidTr="00B46433">
        <w:trPr>
          <w:cantSplit/>
        </w:trPr>
        <w:tc>
          <w:tcPr>
            <w:tcW w:w="2790" w:type="dxa"/>
          </w:tcPr>
          <w:p w14:paraId="54BE5E13" w14:textId="77777777" w:rsidR="00C57F45" w:rsidRPr="000F5DD3" w:rsidRDefault="00C57F45" w:rsidP="00B4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2BDEBD" w14:textId="77777777" w:rsidR="00C57F45" w:rsidRPr="000F5DD3" w:rsidRDefault="00C57F45" w:rsidP="00B464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7C0CB859" w14:textId="77777777" w:rsidR="00C57F45" w:rsidRPr="000F5DD3" w:rsidRDefault="00C57F45" w:rsidP="00B464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F09174F" w14:textId="77777777" w:rsidR="00C57F45" w:rsidRPr="000F5DD3" w:rsidRDefault="00C57F45" w:rsidP="00B4643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CFF79B" w14:textId="77777777" w:rsidR="00C57F45" w:rsidRPr="000F5DD3" w:rsidRDefault="00C57F45" w:rsidP="00B464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75AE135" w14:textId="77777777" w:rsidR="00C57F45" w:rsidRPr="000F5DD3" w:rsidRDefault="00C57F45" w:rsidP="00B4643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7E7750" w14:textId="77777777" w:rsidR="00C57F45" w:rsidRPr="000F5DD3" w:rsidRDefault="00C57F45" w:rsidP="00B464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2B3EF5D" w14:textId="77777777" w:rsidR="00C57F45" w:rsidRPr="000F5DD3" w:rsidRDefault="00C57F45" w:rsidP="00B4643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BF27835" w14:textId="77777777" w:rsidR="00C57F45" w:rsidRPr="000F5DD3" w:rsidRDefault="00C57F45" w:rsidP="00B464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FFA76A7" w14:textId="77777777" w:rsidR="00C57F45" w:rsidRPr="000F5DD3" w:rsidRDefault="00C57F45" w:rsidP="00B464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6A6B6A4" w14:textId="77777777" w:rsidR="00C57F45" w:rsidRPr="000F5DD3" w:rsidRDefault="00C57F45" w:rsidP="00B4643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4B9807B" w14:textId="77777777" w:rsidR="00C57F45" w:rsidRPr="000F5DD3" w:rsidRDefault="00C57F45" w:rsidP="00B464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 ภาษีเงินได้</w:t>
            </w:r>
          </w:p>
        </w:tc>
        <w:tc>
          <w:tcPr>
            <w:tcW w:w="180" w:type="dxa"/>
            <w:vAlign w:val="bottom"/>
          </w:tcPr>
          <w:p w14:paraId="4B82AC6D" w14:textId="77777777" w:rsidR="00C57F45" w:rsidRPr="000F5DD3" w:rsidRDefault="00C57F45" w:rsidP="00B4643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1D9ED9" w14:textId="77777777" w:rsidR="00C57F45" w:rsidRPr="000F5DD3" w:rsidRDefault="00C57F45" w:rsidP="00B464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F028CB" w:rsidRPr="000F5DD3" w14:paraId="7086D2EC" w14:textId="77777777" w:rsidTr="00B46433">
        <w:trPr>
          <w:cantSplit/>
        </w:trPr>
        <w:tc>
          <w:tcPr>
            <w:tcW w:w="2790" w:type="dxa"/>
          </w:tcPr>
          <w:p w14:paraId="360C5A55" w14:textId="77777777" w:rsidR="00F028CB" w:rsidRPr="000F5DD3" w:rsidRDefault="00F028CB" w:rsidP="00B4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12F23278" w14:textId="77777777" w:rsidR="00F028CB" w:rsidRPr="000F5DD3" w:rsidRDefault="00F028CB" w:rsidP="00B464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A3581" w:rsidRPr="000F5DD3" w14:paraId="21CD256B" w14:textId="77777777" w:rsidTr="00B46433">
        <w:trPr>
          <w:cantSplit/>
        </w:trPr>
        <w:tc>
          <w:tcPr>
            <w:tcW w:w="2790" w:type="dxa"/>
            <w:vAlign w:val="bottom"/>
          </w:tcPr>
          <w:p w14:paraId="7F56A3D0" w14:textId="23509BCB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-16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กำไรจากการประมาณการตาม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9D75AF9" w14:textId="6C5D0BF6" w:rsidR="005A3581" w:rsidRPr="000F5DD3" w:rsidRDefault="004E5EF2" w:rsidP="004E5EF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5C9D867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7FA801" w14:textId="25C706F2" w:rsidR="005A3581" w:rsidRPr="000F5DD3" w:rsidRDefault="004E5EF2" w:rsidP="004E5EF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B5D1E3B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E5D9E9D" w14:textId="1090CA26" w:rsidR="005A3581" w:rsidRPr="000F5DD3" w:rsidRDefault="004E5EF2" w:rsidP="004E5EF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89ADD81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8306A12" w14:textId="57E0E389" w:rsidR="005A3581" w:rsidRPr="000F5DD3" w:rsidRDefault="005A3581" w:rsidP="005A358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12,026</w:t>
            </w:r>
          </w:p>
        </w:tc>
        <w:tc>
          <w:tcPr>
            <w:tcW w:w="180" w:type="dxa"/>
            <w:vAlign w:val="bottom"/>
          </w:tcPr>
          <w:p w14:paraId="4461DD9A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7F2519" w14:textId="4F01A846" w:rsidR="005A3581" w:rsidRPr="000F5DD3" w:rsidRDefault="005A3581" w:rsidP="005A358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(2,406)</w:t>
            </w:r>
          </w:p>
        </w:tc>
        <w:tc>
          <w:tcPr>
            <w:tcW w:w="180" w:type="dxa"/>
            <w:vAlign w:val="bottom"/>
          </w:tcPr>
          <w:p w14:paraId="1DBF2D37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A3657A5" w14:textId="045D59E5" w:rsidR="005A3581" w:rsidRPr="000F5DD3" w:rsidRDefault="005A3581" w:rsidP="005A358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9,620</w:t>
            </w:r>
          </w:p>
        </w:tc>
      </w:tr>
      <w:tr w:rsidR="005A3581" w:rsidRPr="000F5DD3" w14:paraId="74CDE09E" w14:textId="77777777" w:rsidTr="00646EAA">
        <w:trPr>
          <w:cantSplit/>
        </w:trPr>
        <w:tc>
          <w:tcPr>
            <w:tcW w:w="2790" w:type="dxa"/>
          </w:tcPr>
          <w:p w14:paraId="5621307E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E3B92" w14:textId="3F0AD45D" w:rsidR="005A3581" w:rsidRPr="000F5DD3" w:rsidRDefault="004E5EF2" w:rsidP="004E5EF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E503C2A" w14:textId="77777777" w:rsidR="005A3581" w:rsidRPr="000F5DD3" w:rsidRDefault="005A3581" w:rsidP="005A3581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0CEDC" w14:textId="14271D4E" w:rsidR="005A3581" w:rsidRPr="000F5DD3" w:rsidRDefault="004E5EF2" w:rsidP="004E5EF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0AC78DC" w14:textId="77777777" w:rsidR="005A3581" w:rsidRPr="000F5DD3" w:rsidRDefault="005A3581" w:rsidP="005A3581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54678" w14:textId="07733898" w:rsidR="005A3581" w:rsidRPr="000F5DD3" w:rsidRDefault="004E5EF2" w:rsidP="004E5EF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68D4C6D" w14:textId="77777777" w:rsidR="005A3581" w:rsidRPr="000F5DD3" w:rsidRDefault="005A3581" w:rsidP="005A3581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9BB7A" w14:textId="35C43BEE" w:rsidR="005A3581" w:rsidRPr="000F5DD3" w:rsidRDefault="005A3581" w:rsidP="005A358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12,026</w:t>
            </w:r>
          </w:p>
        </w:tc>
        <w:tc>
          <w:tcPr>
            <w:tcW w:w="180" w:type="dxa"/>
            <w:vAlign w:val="bottom"/>
          </w:tcPr>
          <w:p w14:paraId="215A14E8" w14:textId="77777777" w:rsidR="005A3581" w:rsidRPr="000F5DD3" w:rsidRDefault="005A3581" w:rsidP="005A358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0DD1A" w14:textId="4ABDE4F9" w:rsidR="005A3581" w:rsidRPr="000F5DD3" w:rsidRDefault="005A3581" w:rsidP="005A358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(2,406)</w:t>
            </w:r>
          </w:p>
        </w:tc>
        <w:tc>
          <w:tcPr>
            <w:tcW w:w="180" w:type="dxa"/>
            <w:vAlign w:val="bottom"/>
          </w:tcPr>
          <w:p w14:paraId="288EF99A" w14:textId="77777777" w:rsidR="005A3581" w:rsidRPr="000F5DD3" w:rsidRDefault="005A3581" w:rsidP="005A358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A438B" w14:textId="6A868074" w:rsidR="005A3581" w:rsidRPr="000F5DD3" w:rsidRDefault="005A3581" w:rsidP="005A358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9,620</w:t>
            </w:r>
          </w:p>
        </w:tc>
      </w:tr>
    </w:tbl>
    <w:p w14:paraId="212BF6DA" w14:textId="77777777" w:rsidR="003058F3" w:rsidRPr="000F5DD3" w:rsidRDefault="003058F3" w:rsidP="00410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horzAnchor="margin" w:tblpX="439" w:tblpY="1"/>
        <w:tblOverlap w:val="never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895DFC" w:rsidRPr="000F5DD3" w14:paraId="15AD93EB" w14:textId="77777777" w:rsidTr="00B46433">
        <w:trPr>
          <w:cantSplit/>
        </w:trPr>
        <w:tc>
          <w:tcPr>
            <w:tcW w:w="2790" w:type="dxa"/>
          </w:tcPr>
          <w:p w14:paraId="334D8822" w14:textId="77777777" w:rsidR="00895DFC" w:rsidRPr="000F5DD3" w:rsidRDefault="00895DFC" w:rsidP="00B4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406C4C08" w14:textId="77777777" w:rsidR="00895DFC" w:rsidRPr="000F5DD3" w:rsidRDefault="00895DFC" w:rsidP="00B4643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895DFC" w:rsidRPr="000F5DD3" w14:paraId="08D88995" w14:textId="77777777" w:rsidTr="00B46433">
        <w:trPr>
          <w:cantSplit/>
        </w:trPr>
        <w:tc>
          <w:tcPr>
            <w:tcW w:w="2790" w:type="dxa"/>
          </w:tcPr>
          <w:p w14:paraId="3F105D03" w14:textId="77777777" w:rsidR="00895DFC" w:rsidRPr="000F5DD3" w:rsidRDefault="00895DFC" w:rsidP="00B4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71CD103B" w14:textId="1D83A71F" w:rsidR="00895DFC" w:rsidRPr="000F5DD3" w:rsidRDefault="005A3581" w:rsidP="00B464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62F4A6F6" w14:textId="77777777" w:rsidR="00895DFC" w:rsidRPr="000F5DD3" w:rsidRDefault="00895DFC" w:rsidP="00B464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5EB60B33" w14:textId="04EE77BB" w:rsidR="00895DFC" w:rsidRPr="000F5DD3" w:rsidRDefault="005A3581" w:rsidP="00B4643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95DFC" w:rsidRPr="000F5DD3" w14:paraId="0909A800" w14:textId="77777777" w:rsidTr="00B46433">
        <w:trPr>
          <w:cantSplit/>
        </w:trPr>
        <w:tc>
          <w:tcPr>
            <w:tcW w:w="2790" w:type="dxa"/>
          </w:tcPr>
          <w:p w14:paraId="7622DBBD" w14:textId="77777777" w:rsidR="00895DFC" w:rsidRPr="000F5DD3" w:rsidRDefault="00895DFC" w:rsidP="00B4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254CDDC" w14:textId="77777777" w:rsidR="00895DFC" w:rsidRPr="000F5DD3" w:rsidRDefault="00895DFC" w:rsidP="00B464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7A6A2F7C" w14:textId="77777777" w:rsidR="00895DFC" w:rsidRPr="000F5DD3" w:rsidRDefault="00895DFC" w:rsidP="00B464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6AC9B96" w14:textId="77777777" w:rsidR="00895DFC" w:rsidRPr="000F5DD3" w:rsidRDefault="00895DFC" w:rsidP="00B4643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D9A6EE" w14:textId="77777777" w:rsidR="00895DFC" w:rsidRPr="000F5DD3" w:rsidRDefault="00895DFC" w:rsidP="00B464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6E5BF58" w14:textId="77777777" w:rsidR="00895DFC" w:rsidRPr="000F5DD3" w:rsidRDefault="00895DFC" w:rsidP="00B4643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EA665D" w14:textId="77777777" w:rsidR="00895DFC" w:rsidRPr="000F5DD3" w:rsidRDefault="00895DFC" w:rsidP="00B464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2965DDFF" w14:textId="77777777" w:rsidR="00895DFC" w:rsidRPr="000F5DD3" w:rsidRDefault="00895DFC" w:rsidP="00B4643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4023BCE" w14:textId="77777777" w:rsidR="00895DFC" w:rsidRPr="000F5DD3" w:rsidRDefault="00895DFC" w:rsidP="00B464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4BD2235" w14:textId="77777777" w:rsidR="00895DFC" w:rsidRPr="000F5DD3" w:rsidRDefault="00895DFC" w:rsidP="00B464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6D612F7" w14:textId="77777777" w:rsidR="00895DFC" w:rsidRPr="000F5DD3" w:rsidRDefault="00895DFC" w:rsidP="00B4643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DA23AB0" w14:textId="77777777" w:rsidR="00895DFC" w:rsidRPr="000F5DD3" w:rsidRDefault="00895DFC" w:rsidP="00B464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 ภาษีเงินได้</w:t>
            </w:r>
          </w:p>
        </w:tc>
        <w:tc>
          <w:tcPr>
            <w:tcW w:w="180" w:type="dxa"/>
            <w:vAlign w:val="bottom"/>
          </w:tcPr>
          <w:p w14:paraId="33B24B2E" w14:textId="77777777" w:rsidR="00895DFC" w:rsidRPr="000F5DD3" w:rsidRDefault="00895DFC" w:rsidP="00B4643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9FAE400" w14:textId="77777777" w:rsidR="00895DFC" w:rsidRPr="000F5DD3" w:rsidRDefault="00895DFC" w:rsidP="00B464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895DFC" w:rsidRPr="000F5DD3" w14:paraId="6E2228FB" w14:textId="77777777" w:rsidTr="00B46433">
        <w:trPr>
          <w:cantSplit/>
        </w:trPr>
        <w:tc>
          <w:tcPr>
            <w:tcW w:w="2790" w:type="dxa"/>
          </w:tcPr>
          <w:p w14:paraId="527EACDD" w14:textId="77777777" w:rsidR="00895DFC" w:rsidRPr="000F5DD3" w:rsidRDefault="00895DFC" w:rsidP="00B4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60BA8236" w14:textId="77777777" w:rsidR="00895DFC" w:rsidRPr="000F5DD3" w:rsidRDefault="00895DFC" w:rsidP="00B464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A3581" w:rsidRPr="000F5DD3" w14:paraId="57A6961A" w14:textId="77777777" w:rsidTr="00B46433">
        <w:trPr>
          <w:cantSplit/>
        </w:trPr>
        <w:tc>
          <w:tcPr>
            <w:tcW w:w="2790" w:type="dxa"/>
            <w:vAlign w:val="bottom"/>
          </w:tcPr>
          <w:p w14:paraId="2F8B1D72" w14:textId="4AE332CC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-7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6F5666D" w14:textId="6A8C2610" w:rsidR="005A3581" w:rsidRPr="000F5DD3" w:rsidRDefault="004E5EF2" w:rsidP="004E5EF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F670611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E6082ED" w14:textId="1D0DE601" w:rsidR="005A3581" w:rsidRPr="000F5DD3" w:rsidRDefault="000149E1" w:rsidP="000149E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78BCC9C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9356918" w14:textId="69EDFCB4" w:rsidR="005A3581" w:rsidRPr="000F5DD3" w:rsidRDefault="000149E1" w:rsidP="000149E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10D9131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087C59E" w14:textId="7C708A23" w:rsidR="005A3581" w:rsidRPr="000F5DD3" w:rsidRDefault="005A3581" w:rsidP="005A358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11,937</w:t>
            </w:r>
          </w:p>
        </w:tc>
        <w:tc>
          <w:tcPr>
            <w:tcW w:w="180" w:type="dxa"/>
            <w:vAlign w:val="bottom"/>
          </w:tcPr>
          <w:p w14:paraId="73B4F671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05F53A9" w14:textId="67A19957" w:rsidR="005A3581" w:rsidRPr="000F5DD3" w:rsidRDefault="005A3581" w:rsidP="005A358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(2,388)</w:t>
            </w:r>
          </w:p>
        </w:tc>
        <w:tc>
          <w:tcPr>
            <w:tcW w:w="180" w:type="dxa"/>
            <w:vAlign w:val="bottom"/>
          </w:tcPr>
          <w:p w14:paraId="64193643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6438734" w14:textId="1E6C5AD2" w:rsidR="005A3581" w:rsidRPr="000F5DD3" w:rsidRDefault="005A3581" w:rsidP="005A358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9,549</w:t>
            </w:r>
          </w:p>
        </w:tc>
      </w:tr>
      <w:tr w:rsidR="005A3581" w:rsidRPr="000F5DD3" w14:paraId="3C2690E0" w14:textId="77777777" w:rsidTr="00646EAA">
        <w:trPr>
          <w:cantSplit/>
        </w:trPr>
        <w:tc>
          <w:tcPr>
            <w:tcW w:w="2790" w:type="dxa"/>
          </w:tcPr>
          <w:p w14:paraId="2CD956D6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E51F18" w14:textId="063ABF63" w:rsidR="005A3581" w:rsidRPr="000F5DD3" w:rsidRDefault="004E5EF2" w:rsidP="004E5EF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8E69CE7" w14:textId="77777777" w:rsidR="005A3581" w:rsidRPr="000F5DD3" w:rsidRDefault="005A3581" w:rsidP="005A358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E4B2B" w14:textId="3D18E5C4" w:rsidR="005A3581" w:rsidRPr="000F5DD3" w:rsidRDefault="000149E1" w:rsidP="000149E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F369733" w14:textId="77777777" w:rsidR="005A3581" w:rsidRPr="000F5DD3" w:rsidRDefault="005A3581" w:rsidP="005A358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34C8F" w14:textId="30DC8002" w:rsidR="005A3581" w:rsidRPr="000F5DD3" w:rsidRDefault="000149E1" w:rsidP="000149E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2ACB2EF" w14:textId="77777777" w:rsidR="005A3581" w:rsidRPr="000F5DD3" w:rsidRDefault="005A3581" w:rsidP="005A358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96260" w14:textId="12A8FC85" w:rsidR="005A3581" w:rsidRPr="000F5DD3" w:rsidRDefault="005A3581" w:rsidP="005A358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11,937</w:t>
            </w:r>
          </w:p>
        </w:tc>
        <w:tc>
          <w:tcPr>
            <w:tcW w:w="180" w:type="dxa"/>
            <w:vAlign w:val="bottom"/>
          </w:tcPr>
          <w:p w14:paraId="0E1FD7EB" w14:textId="77777777" w:rsidR="005A3581" w:rsidRPr="000F5DD3" w:rsidRDefault="005A3581" w:rsidP="005A358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AAFA15" w14:textId="3E1DCE75" w:rsidR="005A3581" w:rsidRPr="000F5DD3" w:rsidRDefault="005A3581" w:rsidP="005A358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(2,388)</w:t>
            </w:r>
          </w:p>
        </w:tc>
        <w:tc>
          <w:tcPr>
            <w:tcW w:w="180" w:type="dxa"/>
            <w:vAlign w:val="bottom"/>
          </w:tcPr>
          <w:p w14:paraId="1848DBD0" w14:textId="77777777" w:rsidR="005A3581" w:rsidRPr="000F5DD3" w:rsidRDefault="005A3581" w:rsidP="005A358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5687E" w14:textId="6F016717" w:rsidR="005A3581" w:rsidRPr="000F5DD3" w:rsidRDefault="005A3581" w:rsidP="005A358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9,549</w:t>
            </w:r>
          </w:p>
        </w:tc>
      </w:tr>
    </w:tbl>
    <w:p w14:paraId="655D3E0D" w14:textId="181A2F5C" w:rsidR="00E42D4F" w:rsidRPr="000F5DD3" w:rsidRDefault="00E42D4F" w:rsidP="002B3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452256FC" w14:textId="77777777" w:rsidR="00D756AE" w:rsidRPr="00A16167" w:rsidRDefault="00D756AE" w:rsidP="00D756AE">
      <w:pPr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990"/>
        <w:gridCol w:w="241"/>
        <w:gridCol w:w="1244"/>
        <w:gridCol w:w="269"/>
        <w:gridCol w:w="1039"/>
        <w:gridCol w:w="269"/>
        <w:gridCol w:w="1183"/>
      </w:tblGrid>
      <w:tr w:rsidR="00E42D4F" w:rsidRPr="000F5DD3" w14:paraId="0F9FD461" w14:textId="77777777" w:rsidTr="00B46433">
        <w:tc>
          <w:tcPr>
            <w:tcW w:w="3960" w:type="dxa"/>
            <w:shd w:val="clear" w:color="auto" w:fill="auto"/>
          </w:tcPr>
          <w:p w14:paraId="516FC85A" w14:textId="77777777" w:rsidR="00E42D4F" w:rsidRPr="000F5DD3" w:rsidRDefault="00E42D4F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35" w:type="dxa"/>
            <w:gridSpan w:val="7"/>
            <w:shd w:val="clear" w:color="auto" w:fill="auto"/>
          </w:tcPr>
          <w:p w14:paraId="4866177C" w14:textId="77777777" w:rsidR="00E42D4F" w:rsidRPr="000F5DD3" w:rsidRDefault="00E42D4F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F5DD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A10C01" w:rsidRPr="000F5DD3" w14:paraId="217DD325" w14:textId="77777777" w:rsidTr="00B46433">
        <w:tc>
          <w:tcPr>
            <w:tcW w:w="3960" w:type="dxa"/>
            <w:shd w:val="clear" w:color="auto" w:fill="auto"/>
          </w:tcPr>
          <w:p w14:paraId="01A34909" w14:textId="77777777" w:rsidR="00A10C01" w:rsidRPr="000F5DD3" w:rsidRDefault="00A10C01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shd w:val="clear" w:color="auto" w:fill="auto"/>
          </w:tcPr>
          <w:p w14:paraId="70358FCB" w14:textId="1971DC2A" w:rsidR="00A10C01" w:rsidRPr="000F5DD3" w:rsidRDefault="0005737D" w:rsidP="00475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9" w:type="dxa"/>
            <w:shd w:val="clear" w:color="auto" w:fill="auto"/>
          </w:tcPr>
          <w:p w14:paraId="51DA616C" w14:textId="77777777" w:rsidR="00A10C01" w:rsidRPr="000F5DD3" w:rsidRDefault="00A10C01" w:rsidP="00475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1" w:type="dxa"/>
            <w:gridSpan w:val="3"/>
            <w:shd w:val="clear" w:color="auto" w:fill="auto"/>
          </w:tcPr>
          <w:p w14:paraId="41D84938" w14:textId="0D561118" w:rsidR="00A10C01" w:rsidRPr="000F5DD3" w:rsidRDefault="0005737D" w:rsidP="00475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10C01" w:rsidRPr="000F5DD3" w14:paraId="2F4CE64B" w14:textId="77777777" w:rsidTr="00B46433">
        <w:tc>
          <w:tcPr>
            <w:tcW w:w="3960" w:type="dxa"/>
            <w:shd w:val="clear" w:color="auto" w:fill="auto"/>
          </w:tcPr>
          <w:p w14:paraId="7319F832" w14:textId="77777777" w:rsidR="00A10C01" w:rsidRPr="000F5DD3" w:rsidRDefault="00A10C01" w:rsidP="00475B0B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539A7D" w14:textId="77777777" w:rsidR="00A10C01" w:rsidRPr="000F5DD3" w:rsidRDefault="00A10C01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41" w:type="dxa"/>
            <w:shd w:val="clear" w:color="auto" w:fill="auto"/>
          </w:tcPr>
          <w:p w14:paraId="105A7EDC" w14:textId="77777777" w:rsidR="00A10C01" w:rsidRPr="000F5DD3" w:rsidRDefault="00A10C01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</w:tcPr>
          <w:p w14:paraId="7AC18267" w14:textId="77777777" w:rsidR="00A10C01" w:rsidRPr="000F5DD3" w:rsidRDefault="00A10C01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CB4AA5E" w14:textId="77777777" w:rsidR="00A10C01" w:rsidRPr="000F5DD3" w:rsidRDefault="00A10C01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14:paraId="69F8C937" w14:textId="77777777" w:rsidR="00A10C01" w:rsidRPr="000F5DD3" w:rsidRDefault="00A10C01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9" w:type="dxa"/>
            <w:shd w:val="clear" w:color="auto" w:fill="auto"/>
          </w:tcPr>
          <w:p w14:paraId="084C2092" w14:textId="77777777" w:rsidR="00A10C01" w:rsidRPr="000F5DD3" w:rsidRDefault="00A10C01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B8A2F7E" w14:textId="77777777" w:rsidR="00A10C01" w:rsidRPr="000F5DD3" w:rsidRDefault="00A10C01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10C01" w:rsidRPr="000F5DD3" w14:paraId="0878BB5E" w14:textId="77777777" w:rsidTr="00B46433">
        <w:tc>
          <w:tcPr>
            <w:tcW w:w="3960" w:type="dxa"/>
            <w:shd w:val="clear" w:color="auto" w:fill="auto"/>
          </w:tcPr>
          <w:p w14:paraId="342B85EA" w14:textId="77777777" w:rsidR="00A10C01" w:rsidRPr="000F5DD3" w:rsidRDefault="00A10C01" w:rsidP="00475B0B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BD4478" w14:textId="77777777" w:rsidR="00A10C01" w:rsidRPr="000F5DD3" w:rsidRDefault="00A10C01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1" w:type="dxa"/>
            <w:shd w:val="clear" w:color="auto" w:fill="auto"/>
          </w:tcPr>
          <w:p w14:paraId="6BF856A1" w14:textId="77777777" w:rsidR="00A10C01" w:rsidRPr="000F5DD3" w:rsidRDefault="00A10C01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</w:tcPr>
          <w:p w14:paraId="312050AE" w14:textId="77777777" w:rsidR="00A10C01" w:rsidRPr="000F5DD3" w:rsidRDefault="00A10C01" w:rsidP="00475B0B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9" w:type="dxa"/>
            <w:shd w:val="clear" w:color="auto" w:fill="auto"/>
          </w:tcPr>
          <w:p w14:paraId="3FC3F628" w14:textId="77777777" w:rsidR="00A10C01" w:rsidRPr="000F5DD3" w:rsidRDefault="00A10C01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14:paraId="5BC7394B" w14:textId="77777777" w:rsidR="00A10C01" w:rsidRPr="000F5DD3" w:rsidRDefault="00A10C01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9" w:type="dxa"/>
            <w:shd w:val="clear" w:color="auto" w:fill="auto"/>
          </w:tcPr>
          <w:p w14:paraId="04EDC725" w14:textId="77777777" w:rsidR="00A10C01" w:rsidRPr="000F5DD3" w:rsidRDefault="00A10C01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0FD8233" w14:textId="77777777" w:rsidR="00A10C01" w:rsidRPr="000F5DD3" w:rsidRDefault="00A10C01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5737D" w:rsidRPr="000F5DD3" w14:paraId="396A290E" w14:textId="77777777" w:rsidTr="00B46433">
        <w:tc>
          <w:tcPr>
            <w:tcW w:w="3960" w:type="dxa"/>
            <w:shd w:val="clear" w:color="auto" w:fill="auto"/>
            <w:vAlign w:val="bottom"/>
          </w:tcPr>
          <w:p w14:paraId="1AB8BAA6" w14:textId="77777777" w:rsidR="0005737D" w:rsidRPr="000F5DD3" w:rsidRDefault="0005737D" w:rsidP="0005737D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DD404E" w14:textId="77777777" w:rsidR="0005737D" w:rsidRPr="000F5DD3" w:rsidRDefault="0005737D" w:rsidP="0005737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31F8CD8C" w14:textId="77777777" w:rsidR="0005737D" w:rsidRPr="000F5DD3" w:rsidRDefault="0005737D" w:rsidP="0005737D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F24C33" w14:textId="38C22ADB" w:rsidR="0005737D" w:rsidRPr="000F5DD3" w:rsidRDefault="008B5564" w:rsidP="0005737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465,985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A622049" w14:textId="77777777" w:rsidR="0005737D" w:rsidRPr="000F5DD3" w:rsidRDefault="0005737D" w:rsidP="0005737D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17D6F9C" w14:textId="77777777" w:rsidR="0005737D" w:rsidRPr="000F5DD3" w:rsidRDefault="0005737D" w:rsidP="0005737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442F540A" w14:textId="77777777" w:rsidR="0005737D" w:rsidRPr="000F5DD3" w:rsidRDefault="0005737D" w:rsidP="0005737D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B7EF74" w14:textId="7C3D1A67" w:rsidR="0005737D" w:rsidRPr="000F5DD3" w:rsidRDefault="0005737D" w:rsidP="0005737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192,739</w:t>
            </w:r>
          </w:p>
        </w:tc>
      </w:tr>
      <w:tr w:rsidR="008B5564" w:rsidRPr="000F5DD3" w14:paraId="329FA2AE" w14:textId="77777777" w:rsidTr="00646EAA">
        <w:tc>
          <w:tcPr>
            <w:tcW w:w="3960" w:type="dxa"/>
            <w:shd w:val="clear" w:color="auto" w:fill="auto"/>
            <w:vAlign w:val="bottom"/>
          </w:tcPr>
          <w:p w14:paraId="38B5D7DA" w14:textId="77777777" w:rsidR="008B5564" w:rsidRPr="000F5DD3" w:rsidRDefault="008B5564" w:rsidP="008B5564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bookmarkStart w:id="4" w:name="_Hlk254855846"/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2690E6" w14:textId="53468E3F" w:rsidR="008B5564" w:rsidRPr="000F5DD3" w:rsidRDefault="008B5564" w:rsidP="008B556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991A510" w14:textId="77777777" w:rsidR="008B5564" w:rsidRPr="000F5DD3" w:rsidRDefault="008B5564" w:rsidP="008B556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shd w:val="clear" w:color="auto" w:fill="auto"/>
          </w:tcPr>
          <w:p w14:paraId="13764B08" w14:textId="417B907A" w:rsidR="008B5564" w:rsidRPr="000F5DD3" w:rsidRDefault="008B5564" w:rsidP="008B55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93,197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C291AD1" w14:textId="77777777" w:rsidR="008B5564" w:rsidRPr="000F5DD3" w:rsidRDefault="008B5564" w:rsidP="008B556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FF6A483" w14:textId="3C5AAB36" w:rsidR="008B5564" w:rsidRPr="000F5DD3" w:rsidRDefault="008B5564" w:rsidP="008B5564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411EE3D" w14:textId="77777777" w:rsidR="008B5564" w:rsidRPr="000F5DD3" w:rsidRDefault="008B5564" w:rsidP="008B556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shd w:val="clear" w:color="auto" w:fill="auto"/>
          </w:tcPr>
          <w:p w14:paraId="3EED59ED" w14:textId="75904E71" w:rsidR="008B5564" w:rsidRPr="000F5DD3" w:rsidRDefault="008B5564" w:rsidP="008B55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38,548 </w:t>
            </w:r>
          </w:p>
        </w:tc>
      </w:tr>
      <w:bookmarkEnd w:id="4"/>
      <w:tr w:rsidR="008B5564" w:rsidRPr="000F5DD3" w14:paraId="2AA330E7" w14:textId="77777777" w:rsidTr="00646EAA">
        <w:tc>
          <w:tcPr>
            <w:tcW w:w="3960" w:type="dxa"/>
            <w:shd w:val="clear" w:color="auto" w:fill="auto"/>
            <w:vAlign w:val="bottom"/>
          </w:tcPr>
          <w:p w14:paraId="3130AEED" w14:textId="77777777" w:rsidR="008B5564" w:rsidRPr="000F5DD3" w:rsidRDefault="008B5564" w:rsidP="008B5564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B3790A" w14:textId="54CBDE54" w:rsidR="008B5564" w:rsidRPr="000F5DD3" w:rsidRDefault="008B5564" w:rsidP="008B556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7373E4B" w14:textId="77777777" w:rsidR="008B5564" w:rsidRPr="000F5DD3" w:rsidRDefault="008B5564" w:rsidP="008B556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6D5D6590" w14:textId="53196350" w:rsidR="008B5564" w:rsidRPr="000F5DD3" w:rsidRDefault="008B5564" w:rsidP="008B55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(85,683)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30E267F" w14:textId="77777777" w:rsidR="008B5564" w:rsidRPr="000F5DD3" w:rsidRDefault="008B5564" w:rsidP="008B556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0E7A03E" w14:textId="6DA77F23" w:rsidR="008B5564" w:rsidRPr="000F5DD3" w:rsidRDefault="008B5564" w:rsidP="008B556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0FB36A7" w14:textId="77777777" w:rsidR="008B5564" w:rsidRPr="000F5DD3" w:rsidRDefault="008B5564" w:rsidP="008B556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106C6D20" w14:textId="26C63781" w:rsidR="008B5564" w:rsidRPr="000F5DD3" w:rsidRDefault="008B5564" w:rsidP="008B55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(128)</w:t>
            </w:r>
          </w:p>
        </w:tc>
      </w:tr>
      <w:tr w:rsidR="008B5564" w:rsidRPr="000F5DD3" w14:paraId="27219979" w14:textId="77777777" w:rsidTr="00646EAA">
        <w:tc>
          <w:tcPr>
            <w:tcW w:w="3960" w:type="dxa"/>
            <w:shd w:val="clear" w:color="auto" w:fill="auto"/>
            <w:vAlign w:val="bottom"/>
          </w:tcPr>
          <w:p w14:paraId="5197E44F" w14:textId="77777777" w:rsidR="008B5564" w:rsidRPr="000F5DD3" w:rsidRDefault="008B5564" w:rsidP="008B5564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1E9519" w14:textId="2C1D1562" w:rsidR="008B5564" w:rsidRPr="000F5DD3" w:rsidRDefault="008B5564" w:rsidP="008B556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F4AB739" w14:textId="77777777" w:rsidR="008B5564" w:rsidRPr="000F5DD3" w:rsidRDefault="008B5564" w:rsidP="008B556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2063E910" w14:textId="2BFEE871" w:rsidR="008B5564" w:rsidRPr="000F5DD3" w:rsidRDefault="008B5564" w:rsidP="008B55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3F0DF42" w14:textId="77777777" w:rsidR="008B5564" w:rsidRPr="000F5DD3" w:rsidRDefault="008B5564" w:rsidP="008B556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AB1B5A7" w14:textId="0AFA71D2" w:rsidR="008B5564" w:rsidRPr="000F5DD3" w:rsidRDefault="008B5564" w:rsidP="008B556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E9296DE" w14:textId="77777777" w:rsidR="008B5564" w:rsidRPr="000F5DD3" w:rsidRDefault="008B5564" w:rsidP="008B556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68B29C43" w14:textId="5BCCE731" w:rsidR="008B5564" w:rsidRPr="000F5DD3" w:rsidRDefault="008B5564" w:rsidP="008B55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1,104 </w:t>
            </w:r>
          </w:p>
        </w:tc>
      </w:tr>
      <w:tr w:rsidR="008B5564" w:rsidRPr="000F5DD3" w14:paraId="16575FDA" w14:textId="77777777" w:rsidTr="00646EAA">
        <w:tc>
          <w:tcPr>
            <w:tcW w:w="3960" w:type="dxa"/>
            <w:shd w:val="clear" w:color="auto" w:fill="auto"/>
            <w:vAlign w:val="bottom"/>
          </w:tcPr>
          <w:p w14:paraId="4F097659" w14:textId="77777777" w:rsidR="008B5564" w:rsidRPr="000F5DD3" w:rsidRDefault="008B5564" w:rsidP="008B5564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ค่าใช้จ่ายทางภาษีที่หักได้สองเท่า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0E016F" w14:textId="72CA1469" w:rsidR="008B5564" w:rsidRPr="000F5DD3" w:rsidRDefault="008B5564" w:rsidP="008B556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959D5A4" w14:textId="77777777" w:rsidR="008B5564" w:rsidRPr="000F5DD3" w:rsidRDefault="008B5564" w:rsidP="008B556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665D802" w14:textId="69A31CF8" w:rsidR="008B5564" w:rsidRPr="000F5DD3" w:rsidRDefault="008B5564" w:rsidP="008B55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C1C9FFC" w14:textId="77777777" w:rsidR="008B5564" w:rsidRPr="000F5DD3" w:rsidRDefault="008B5564" w:rsidP="008B556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1328FE3" w14:textId="27948A11" w:rsidR="008B5564" w:rsidRPr="000F5DD3" w:rsidRDefault="008B5564" w:rsidP="008B556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BC6F5B8" w14:textId="77777777" w:rsidR="008B5564" w:rsidRPr="000F5DD3" w:rsidRDefault="008B5564" w:rsidP="008B556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5ACD703B" w14:textId="6912D83D" w:rsidR="008B5564" w:rsidRPr="000F5DD3" w:rsidRDefault="008B5564" w:rsidP="008B55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(502)</w:t>
            </w:r>
          </w:p>
        </w:tc>
      </w:tr>
      <w:tr w:rsidR="008B5564" w:rsidRPr="000F5DD3" w14:paraId="6F24839D" w14:textId="77777777" w:rsidTr="00646EAA">
        <w:tc>
          <w:tcPr>
            <w:tcW w:w="3960" w:type="dxa"/>
            <w:shd w:val="clear" w:color="auto" w:fill="auto"/>
            <w:vAlign w:val="bottom"/>
          </w:tcPr>
          <w:p w14:paraId="5A90076E" w14:textId="77777777" w:rsidR="008B5564" w:rsidRPr="000F5DD3" w:rsidRDefault="008B5564" w:rsidP="008B5564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9EB70" w14:textId="4D7DE8BE" w:rsidR="008B5564" w:rsidRPr="000F5DD3" w:rsidRDefault="008B5564" w:rsidP="008B556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A4A17C7" w14:textId="77777777" w:rsidR="008B5564" w:rsidRPr="000F5DD3" w:rsidRDefault="008B5564" w:rsidP="008B556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077F234F" w14:textId="792BE0A9" w:rsidR="008B5564" w:rsidRPr="000F5DD3" w:rsidRDefault="008B5564" w:rsidP="008B55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(268)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37A4479" w14:textId="77777777" w:rsidR="008B5564" w:rsidRPr="000F5DD3" w:rsidRDefault="008B5564" w:rsidP="008B556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1A754" w14:textId="4BB6197C" w:rsidR="008B5564" w:rsidRPr="000F5DD3" w:rsidRDefault="008B5564" w:rsidP="008B556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89D2564" w14:textId="77777777" w:rsidR="008B5564" w:rsidRPr="000F5DD3" w:rsidRDefault="008B5564" w:rsidP="008B556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3FB0727A" w14:textId="293CCE90" w:rsidR="008B5564" w:rsidRPr="000F5DD3" w:rsidRDefault="008B5564" w:rsidP="008B55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16 </w:t>
            </w:r>
          </w:p>
        </w:tc>
      </w:tr>
      <w:tr w:rsidR="008B5564" w:rsidRPr="000F5DD3" w14:paraId="73D10E92" w14:textId="77777777" w:rsidTr="00B46433">
        <w:tc>
          <w:tcPr>
            <w:tcW w:w="3960" w:type="dxa"/>
            <w:shd w:val="clear" w:color="auto" w:fill="auto"/>
            <w:vAlign w:val="bottom"/>
          </w:tcPr>
          <w:p w14:paraId="66DA214F" w14:textId="77777777" w:rsidR="008B5564" w:rsidRPr="000F5DD3" w:rsidRDefault="008B5564" w:rsidP="008B5564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3CB687" w14:textId="24128498" w:rsidR="008B5564" w:rsidRPr="000F5DD3" w:rsidRDefault="008B5564" w:rsidP="009672A9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DF786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933494A" w14:textId="77777777" w:rsidR="008B5564" w:rsidRPr="000F5DD3" w:rsidRDefault="008B5564" w:rsidP="008B556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8F531C" w14:textId="00C829FC" w:rsidR="008B5564" w:rsidRPr="000F5DD3" w:rsidRDefault="008B5564" w:rsidP="008B556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1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8,112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87407A2" w14:textId="77777777" w:rsidR="008B5564" w:rsidRPr="000F5DD3" w:rsidRDefault="008B5564" w:rsidP="008B556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5576A4" w14:textId="04F6B4CF" w:rsidR="008B5564" w:rsidRPr="000F5DD3" w:rsidRDefault="008B5564" w:rsidP="008B556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7B55288" w14:textId="77777777" w:rsidR="008B5564" w:rsidRPr="000F5DD3" w:rsidRDefault="008B5564" w:rsidP="008B5564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C2D43" w14:textId="49E1E230" w:rsidR="008B5564" w:rsidRPr="000F5DD3" w:rsidRDefault="008B5564" w:rsidP="008B556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39,038</w:t>
            </w:r>
          </w:p>
        </w:tc>
      </w:tr>
    </w:tbl>
    <w:p w14:paraId="06DF8004" w14:textId="77777777" w:rsidR="00B1400A" w:rsidRPr="002B3428" w:rsidRDefault="00B1400A">
      <w:pPr>
        <w:rPr>
          <w:rFonts w:asciiTheme="majorBidi" w:hAnsiTheme="majorBidi" w:cstheme="majorBidi"/>
          <w:sz w:val="30"/>
          <w:szCs w:val="30"/>
        </w:rPr>
      </w:pPr>
    </w:p>
    <w:p w14:paraId="1F5BED6A" w14:textId="2A13C69C" w:rsidR="00475B0B" w:rsidRPr="000F5DD3" w:rsidRDefault="00475B0B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990"/>
        <w:gridCol w:w="236"/>
        <w:gridCol w:w="1205"/>
        <w:gridCol w:w="359"/>
        <w:gridCol w:w="1023"/>
        <w:gridCol w:w="243"/>
        <w:gridCol w:w="1197"/>
      </w:tblGrid>
      <w:tr w:rsidR="006546AB" w:rsidRPr="000F5DD3" w14:paraId="566EA7FE" w14:textId="77777777" w:rsidTr="00D458F2">
        <w:tc>
          <w:tcPr>
            <w:tcW w:w="3960" w:type="dxa"/>
            <w:shd w:val="clear" w:color="auto" w:fill="auto"/>
          </w:tcPr>
          <w:p w14:paraId="2A9B12FB" w14:textId="05A829E5" w:rsidR="006546AB" w:rsidRPr="000F5DD3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53" w:type="dxa"/>
            <w:gridSpan w:val="7"/>
            <w:shd w:val="clear" w:color="auto" w:fill="auto"/>
          </w:tcPr>
          <w:p w14:paraId="1A33F5F0" w14:textId="77777777" w:rsidR="006546AB" w:rsidRPr="000F5DD3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F5DD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6546AB" w:rsidRPr="000F5DD3" w14:paraId="23DAEAF9" w14:textId="77777777" w:rsidTr="00DD0E75">
        <w:tc>
          <w:tcPr>
            <w:tcW w:w="3960" w:type="dxa"/>
            <w:shd w:val="clear" w:color="auto" w:fill="auto"/>
          </w:tcPr>
          <w:p w14:paraId="6E2F90C4" w14:textId="77777777" w:rsidR="006546AB" w:rsidRPr="000F5DD3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shd w:val="clear" w:color="auto" w:fill="auto"/>
          </w:tcPr>
          <w:p w14:paraId="31D192B6" w14:textId="24E02DD5" w:rsidR="006546AB" w:rsidRPr="000F5DD3" w:rsidRDefault="0005737D" w:rsidP="00475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359" w:type="dxa"/>
            <w:shd w:val="clear" w:color="auto" w:fill="auto"/>
          </w:tcPr>
          <w:p w14:paraId="4FF60BFC" w14:textId="77777777" w:rsidR="006546AB" w:rsidRPr="000F5DD3" w:rsidRDefault="006546AB" w:rsidP="00475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3"/>
            <w:shd w:val="clear" w:color="auto" w:fill="auto"/>
          </w:tcPr>
          <w:p w14:paraId="2D36A168" w14:textId="6AB4E721" w:rsidR="006546AB" w:rsidRPr="000F5DD3" w:rsidRDefault="0005737D" w:rsidP="00475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546AB" w:rsidRPr="000F5DD3" w14:paraId="20B3B3DB" w14:textId="77777777" w:rsidTr="00DD0E75">
        <w:tc>
          <w:tcPr>
            <w:tcW w:w="3960" w:type="dxa"/>
            <w:shd w:val="clear" w:color="auto" w:fill="auto"/>
          </w:tcPr>
          <w:p w14:paraId="20752448" w14:textId="77777777" w:rsidR="006546AB" w:rsidRPr="000F5DD3" w:rsidRDefault="006546AB" w:rsidP="00475B0B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FD9F1E" w14:textId="77777777" w:rsidR="006546AB" w:rsidRPr="000F5DD3" w:rsidRDefault="006546AB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14:paraId="44CE2E3F" w14:textId="77777777" w:rsidR="006546AB" w:rsidRPr="000F5DD3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34D0F364" w14:textId="77777777" w:rsidR="006546AB" w:rsidRPr="000F5DD3" w:rsidRDefault="006546AB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14:paraId="4F160843" w14:textId="77777777" w:rsidR="006546AB" w:rsidRPr="000F5DD3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1B47D061" w14:textId="77777777" w:rsidR="006546AB" w:rsidRPr="000F5DD3" w:rsidRDefault="006546AB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43" w:type="dxa"/>
            <w:shd w:val="clear" w:color="auto" w:fill="auto"/>
          </w:tcPr>
          <w:p w14:paraId="2D11CB24" w14:textId="77777777" w:rsidR="006546AB" w:rsidRPr="000F5DD3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1EAAFCDF" w14:textId="77777777" w:rsidR="006546AB" w:rsidRPr="000F5DD3" w:rsidRDefault="006546AB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546AB" w:rsidRPr="000F5DD3" w14:paraId="5B84A323" w14:textId="77777777" w:rsidTr="00DD0E75">
        <w:tc>
          <w:tcPr>
            <w:tcW w:w="3960" w:type="dxa"/>
            <w:shd w:val="clear" w:color="auto" w:fill="auto"/>
          </w:tcPr>
          <w:p w14:paraId="29079EEB" w14:textId="77777777" w:rsidR="006546AB" w:rsidRPr="000F5DD3" w:rsidRDefault="006546AB" w:rsidP="00475B0B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68665A" w14:textId="77777777" w:rsidR="006546AB" w:rsidRPr="000F5DD3" w:rsidRDefault="006546AB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42B6163" w14:textId="77777777" w:rsidR="006546AB" w:rsidRPr="000F5DD3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1F43F2E0" w14:textId="77777777" w:rsidR="006546AB" w:rsidRPr="000F5DD3" w:rsidRDefault="006546AB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359" w:type="dxa"/>
            <w:shd w:val="clear" w:color="auto" w:fill="auto"/>
          </w:tcPr>
          <w:p w14:paraId="0CC94209" w14:textId="77777777" w:rsidR="006546AB" w:rsidRPr="000F5DD3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1FF711C3" w14:textId="77777777" w:rsidR="006546AB" w:rsidRPr="000F5DD3" w:rsidRDefault="006546AB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14:paraId="64712C0C" w14:textId="77777777" w:rsidR="006546AB" w:rsidRPr="000F5DD3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64B3A9C4" w14:textId="77777777" w:rsidR="006546AB" w:rsidRPr="000F5DD3" w:rsidRDefault="006546AB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5737D" w:rsidRPr="000F5DD3" w14:paraId="561AA223" w14:textId="77777777" w:rsidTr="00646EAA">
        <w:tc>
          <w:tcPr>
            <w:tcW w:w="3960" w:type="dxa"/>
            <w:shd w:val="clear" w:color="auto" w:fill="auto"/>
          </w:tcPr>
          <w:p w14:paraId="0A7354E1" w14:textId="77777777" w:rsidR="0005737D" w:rsidRPr="000F5DD3" w:rsidRDefault="0005737D" w:rsidP="0005737D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8BE314" w14:textId="77777777" w:rsidR="0005737D" w:rsidRPr="000F5DD3" w:rsidRDefault="0005737D" w:rsidP="0005737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93379A" w14:textId="77777777" w:rsidR="0005737D" w:rsidRPr="000F5DD3" w:rsidRDefault="0005737D" w:rsidP="0005737D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auto"/>
          </w:tcPr>
          <w:p w14:paraId="44C8F7C5" w14:textId="5B34ED71" w:rsidR="0005737D" w:rsidRPr="000F5DD3" w:rsidRDefault="00812B88" w:rsidP="0005737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</w:t>
            </w:r>
            <w:r w:rsidR="007D23F0"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="00D138DF"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,621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6CD61ED3" w14:textId="77777777" w:rsidR="0005737D" w:rsidRPr="000F5DD3" w:rsidRDefault="0005737D" w:rsidP="0005737D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D6971D2" w14:textId="77777777" w:rsidR="0005737D" w:rsidRPr="000F5DD3" w:rsidRDefault="0005737D" w:rsidP="0005737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1407829" w14:textId="77777777" w:rsidR="0005737D" w:rsidRPr="000F5DD3" w:rsidRDefault="0005737D" w:rsidP="0005737D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214E5B8B" w14:textId="19F8DA4C" w:rsidR="0005737D" w:rsidRPr="000F5DD3" w:rsidRDefault="0005737D" w:rsidP="0005737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185,118 </w:t>
            </w:r>
          </w:p>
        </w:tc>
      </w:tr>
      <w:tr w:rsidR="0005737D" w:rsidRPr="000F5DD3" w14:paraId="0B5A8787" w14:textId="77777777" w:rsidTr="00646EAA">
        <w:tc>
          <w:tcPr>
            <w:tcW w:w="3960" w:type="dxa"/>
            <w:shd w:val="clear" w:color="auto" w:fill="auto"/>
          </w:tcPr>
          <w:p w14:paraId="56CAF85C" w14:textId="77777777" w:rsidR="0005737D" w:rsidRPr="000F5DD3" w:rsidRDefault="0005737D" w:rsidP="0005737D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3A6C946" w14:textId="666814C5" w:rsidR="0005737D" w:rsidRPr="000F5DD3" w:rsidRDefault="00D138DF" w:rsidP="0005737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8452D3" w14:textId="77777777" w:rsidR="0005737D" w:rsidRPr="000F5DD3" w:rsidRDefault="0005737D" w:rsidP="0005737D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  <w:shd w:val="clear" w:color="auto" w:fill="auto"/>
          </w:tcPr>
          <w:p w14:paraId="1F6A6509" w14:textId="3AB1F728" w:rsidR="0005737D" w:rsidRPr="000F5DD3" w:rsidRDefault="0058019E" w:rsidP="0005737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91,724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4FB2D1D3" w14:textId="77777777" w:rsidR="0005737D" w:rsidRPr="000F5DD3" w:rsidRDefault="0005737D" w:rsidP="0005737D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shd w:val="clear" w:color="auto" w:fill="auto"/>
          </w:tcPr>
          <w:p w14:paraId="1A287767" w14:textId="48A9AD03" w:rsidR="0005737D" w:rsidRPr="000F5DD3" w:rsidRDefault="0005737D" w:rsidP="0005737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D79658A" w14:textId="77777777" w:rsidR="0005737D" w:rsidRPr="000F5DD3" w:rsidRDefault="0005737D" w:rsidP="0005737D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</w:tcPr>
          <w:p w14:paraId="55391EAC" w14:textId="4ADD888D" w:rsidR="0005737D" w:rsidRPr="000F5DD3" w:rsidRDefault="0005737D" w:rsidP="0005737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37,024 </w:t>
            </w:r>
          </w:p>
        </w:tc>
      </w:tr>
      <w:tr w:rsidR="009672A9" w:rsidRPr="000F5DD3" w14:paraId="3C3F5AF5" w14:textId="77777777" w:rsidTr="00646EAA">
        <w:tc>
          <w:tcPr>
            <w:tcW w:w="3960" w:type="dxa"/>
            <w:shd w:val="clear" w:color="auto" w:fill="auto"/>
          </w:tcPr>
          <w:p w14:paraId="2B0DEDC2" w14:textId="77777777" w:rsidR="009672A9" w:rsidRPr="000F5DD3" w:rsidRDefault="009672A9" w:rsidP="009672A9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5066E94B" w14:textId="46892D8F" w:rsidR="009672A9" w:rsidRPr="000F5DD3" w:rsidRDefault="009672A9" w:rsidP="009672A9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10B678" w14:textId="77777777" w:rsidR="009672A9" w:rsidRPr="000F5DD3" w:rsidRDefault="009672A9" w:rsidP="009672A9">
            <w:pPr>
              <w:tabs>
                <w:tab w:val="clear" w:pos="454"/>
                <w:tab w:val="clear" w:pos="680"/>
                <w:tab w:val="left" w:pos="461"/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5" w:type="dxa"/>
            <w:shd w:val="clear" w:color="auto" w:fill="auto"/>
          </w:tcPr>
          <w:p w14:paraId="7734D35C" w14:textId="43AE4422" w:rsidR="009672A9" w:rsidRPr="000F5DD3" w:rsidRDefault="009672A9" w:rsidP="009672A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(85,683)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409D7259" w14:textId="77777777" w:rsidR="009672A9" w:rsidRPr="000F5DD3" w:rsidRDefault="009672A9" w:rsidP="009672A9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shd w:val="clear" w:color="auto" w:fill="auto"/>
          </w:tcPr>
          <w:p w14:paraId="733898F8" w14:textId="4DA27E43" w:rsidR="009672A9" w:rsidRPr="000F5DD3" w:rsidRDefault="009672A9" w:rsidP="009672A9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D515DB9" w14:textId="77777777" w:rsidR="009672A9" w:rsidRPr="000F5DD3" w:rsidRDefault="009672A9" w:rsidP="009672A9">
            <w:pPr>
              <w:tabs>
                <w:tab w:val="clear" w:pos="454"/>
                <w:tab w:val="clear" w:pos="680"/>
                <w:tab w:val="left" w:pos="461"/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  <w:shd w:val="clear" w:color="auto" w:fill="auto"/>
          </w:tcPr>
          <w:p w14:paraId="15857753" w14:textId="4661722D" w:rsidR="009672A9" w:rsidRPr="000F5DD3" w:rsidRDefault="009672A9" w:rsidP="00A1616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(128)</w:t>
            </w:r>
          </w:p>
        </w:tc>
      </w:tr>
      <w:tr w:rsidR="009672A9" w:rsidRPr="000F5DD3" w14:paraId="4C1C8CAD" w14:textId="77777777" w:rsidTr="00646EAA">
        <w:tc>
          <w:tcPr>
            <w:tcW w:w="3960" w:type="dxa"/>
            <w:shd w:val="clear" w:color="auto" w:fill="auto"/>
          </w:tcPr>
          <w:p w14:paraId="65913E7F" w14:textId="77777777" w:rsidR="009672A9" w:rsidRPr="000F5DD3" w:rsidRDefault="009672A9" w:rsidP="009672A9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101771A5" w14:textId="17A5B2A0" w:rsidR="009672A9" w:rsidRPr="000F5DD3" w:rsidRDefault="009672A9" w:rsidP="009672A9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6F82CE" w14:textId="77777777" w:rsidR="009672A9" w:rsidRPr="000F5DD3" w:rsidRDefault="009672A9" w:rsidP="009672A9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46FA1E0F" w14:textId="7CFA51C5" w:rsidR="009672A9" w:rsidRPr="000F5DD3" w:rsidRDefault="009672A9" w:rsidP="009672A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797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045FFDCB" w14:textId="77777777" w:rsidR="009672A9" w:rsidRPr="000F5DD3" w:rsidRDefault="009672A9" w:rsidP="009672A9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shd w:val="clear" w:color="auto" w:fill="auto"/>
          </w:tcPr>
          <w:p w14:paraId="71980E23" w14:textId="1A7D47FA" w:rsidR="009672A9" w:rsidRPr="000F5DD3" w:rsidRDefault="009672A9" w:rsidP="009672A9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1635A29" w14:textId="77777777" w:rsidR="009672A9" w:rsidRPr="000F5DD3" w:rsidRDefault="009672A9" w:rsidP="009672A9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0B86C412" w14:textId="31667582" w:rsidR="009672A9" w:rsidRPr="000F5DD3" w:rsidRDefault="009672A9" w:rsidP="009672A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1,057 </w:t>
            </w:r>
          </w:p>
        </w:tc>
      </w:tr>
      <w:tr w:rsidR="009672A9" w:rsidRPr="000F5DD3" w14:paraId="5D906B2F" w14:textId="77777777" w:rsidTr="00646EAA">
        <w:tc>
          <w:tcPr>
            <w:tcW w:w="3960" w:type="dxa"/>
            <w:shd w:val="clear" w:color="auto" w:fill="auto"/>
          </w:tcPr>
          <w:p w14:paraId="7E4DB424" w14:textId="77777777" w:rsidR="009672A9" w:rsidRPr="000F5DD3" w:rsidRDefault="009672A9" w:rsidP="009672A9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ค่าใช้จ่ายทางภาษีที่หักได้สองเท่า</w:t>
            </w:r>
          </w:p>
        </w:tc>
        <w:tc>
          <w:tcPr>
            <w:tcW w:w="990" w:type="dxa"/>
            <w:shd w:val="clear" w:color="auto" w:fill="auto"/>
          </w:tcPr>
          <w:p w14:paraId="0604CD7B" w14:textId="4AC25846" w:rsidR="009672A9" w:rsidRPr="000F5DD3" w:rsidRDefault="009672A9" w:rsidP="009672A9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4B99AA" w14:textId="77777777" w:rsidR="009672A9" w:rsidRPr="000F5DD3" w:rsidRDefault="009672A9" w:rsidP="009672A9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4C52C827" w14:textId="587EDFA5" w:rsidR="009672A9" w:rsidRPr="000F5DD3" w:rsidRDefault="009672A9" w:rsidP="009672A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(5)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1ED55F41" w14:textId="77777777" w:rsidR="009672A9" w:rsidRPr="000F5DD3" w:rsidRDefault="009672A9" w:rsidP="009672A9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shd w:val="clear" w:color="auto" w:fill="auto"/>
          </w:tcPr>
          <w:p w14:paraId="7AB412CE" w14:textId="7779474C" w:rsidR="009672A9" w:rsidRPr="000F5DD3" w:rsidRDefault="009672A9" w:rsidP="009672A9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9427300" w14:textId="77777777" w:rsidR="009672A9" w:rsidRPr="000F5DD3" w:rsidRDefault="009672A9" w:rsidP="009672A9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3542C51B" w14:textId="62D66DE0" w:rsidR="009672A9" w:rsidRPr="000F5DD3" w:rsidRDefault="009672A9" w:rsidP="009672A9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(496)</w:t>
            </w:r>
          </w:p>
        </w:tc>
      </w:tr>
      <w:tr w:rsidR="0005737D" w:rsidRPr="000F5DD3" w14:paraId="2920DD52" w14:textId="77777777" w:rsidTr="00DD0E75">
        <w:tc>
          <w:tcPr>
            <w:tcW w:w="3960" w:type="dxa"/>
            <w:shd w:val="clear" w:color="auto" w:fill="auto"/>
          </w:tcPr>
          <w:p w14:paraId="0C635510" w14:textId="77777777" w:rsidR="0005737D" w:rsidRPr="000F5DD3" w:rsidRDefault="0005737D" w:rsidP="0005737D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C2F1AC" w14:textId="715B790C" w:rsidR="0005737D" w:rsidRPr="009672A9" w:rsidRDefault="00DF7863" w:rsidP="0005737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vertAlign w:val="subscript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BE296E" w14:textId="77777777" w:rsidR="0005737D" w:rsidRPr="000F5DD3" w:rsidRDefault="0005737D" w:rsidP="0005737D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48218C" w14:textId="67DEC682" w:rsidR="0005737D" w:rsidRPr="000F5DD3" w:rsidRDefault="0037292D" w:rsidP="0005737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6,83</w:t>
            </w:r>
            <w:r w:rsidR="00C838DA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323BE7BA" w14:textId="77777777" w:rsidR="0005737D" w:rsidRPr="000F5DD3" w:rsidRDefault="0005737D" w:rsidP="0005737D">
            <w:pPr>
              <w:pStyle w:val="acctfourfigures"/>
              <w:tabs>
                <w:tab w:val="decimal" w:pos="684"/>
                <w:tab w:val="decimal" w:pos="911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35ABAE" w14:textId="1E714F13" w:rsidR="0005737D" w:rsidRPr="000F5DD3" w:rsidRDefault="0005737D" w:rsidP="0005737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907F547" w14:textId="77777777" w:rsidR="0005737D" w:rsidRPr="000F5DD3" w:rsidRDefault="0005737D" w:rsidP="0005737D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5947B6" w14:textId="40FDD971" w:rsidR="0005737D" w:rsidRPr="000F5DD3" w:rsidRDefault="0005737D" w:rsidP="0005737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37,457</w:t>
            </w:r>
          </w:p>
        </w:tc>
      </w:tr>
    </w:tbl>
    <w:p w14:paraId="543C1E05" w14:textId="21589370" w:rsidR="002F759B" w:rsidRPr="002B3428" w:rsidRDefault="002F759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26"/>
        <w:gridCol w:w="1152"/>
        <w:gridCol w:w="270"/>
        <w:gridCol w:w="1152"/>
        <w:gridCol w:w="270"/>
        <w:gridCol w:w="1134"/>
        <w:gridCol w:w="264"/>
        <w:gridCol w:w="1254"/>
      </w:tblGrid>
      <w:tr w:rsidR="00A16167" w:rsidRPr="000F5DD3" w14:paraId="48B549BB" w14:textId="77777777" w:rsidTr="00A16167">
        <w:trPr>
          <w:trHeight w:val="360"/>
        </w:trPr>
        <w:tc>
          <w:tcPr>
            <w:tcW w:w="3726" w:type="dxa"/>
          </w:tcPr>
          <w:p w14:paraId="0D5054EE" w14:textId="77777777" w:rsidR="00A16167" w:rsidRPr="000F5DD3" w:rsidRDefault="00A16167" w:rsidP="000C37FD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0F5DD3">
              <w:rPr>
                <w:rFonts w:asciiTheme="majorBidi" w:hAnsiTheme="majorBidi" w:cstheme="majorBidi"/>
                <w:szCs w:val="30"/>
              </w:rPr>
              <w:br w:type="page"/>
            </w:r>
            <w:r w:rsidRPr="000F5DD3">
              <w:rPr>
                <w:rFonts w:asciiTheme="majorBidi" w:hAnsiTheme="majorBidi" w:cstheme="majorBidi"/>
                <w:i/>
                <w:iCs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74" w:type="dxa"/>
            <w:gridSpan w:val="3"/>
          </w:tcPr>
          <w:p w14:paraId="5DD6DDAA" w14:textId="77777777" w:rsidR="00A16167" w:rsidRPr="000F5DD3" w:rsidRDefault="00A16167" w:rsidP="000C37F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02AD3C" w14:textId="77777777" w:rsidR="00A16167" w:rsidRPr="000F5DD3" w:rsidRDefault="00A16167" w:rsidP="000C37FD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52" w:type="dxa"/>
            <w:gridSpan w:val="3"/>
          </w:tcPr>
          <w:p w14:paraId="5CBC8E8B" w14:textId="77777777" w:rsidR="00A16167" w:rsidRPr="000F5DD3" w:rsidRDefault="00A16167" w:rsidP="000C37FD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6167" w:rsidRPr="000F5DD3" w14:paraId="7EB247F4" w14:textId="77777777" w:rsidTr="00A16167">
        <w:trPr>
          <w:trHeight w:val="360"/>
        </w:trPr>
        <w:tc>
          <w:tcPr>
            <w:tcW w:w="3726" w:type="dxa"/>
          </w:tcPr>
          <w:p w14:paraId="6DDA5F9A" w14:textId="77777777" w:rsidR="00A16167" w:rsidRPr="000F5DD3" w:rsidRDefault="00A16167" w:rsidP="000C37FD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D927A86" w14:textId="77777777" w:rsidR="00A16167" w:rsidRPr="000F5DD3" w:rsidRDefault="00A16167" w:rsidP="000C37FD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734FF5" w14:textId="77777777" w:rsidR="00A16167" w:rsidRPr="000F5DD3" w:rsidRDefault="00A16167" w:rsidP="000C37FD">
            <w:pPr>
              <w:spacing w:line="380" w:lineRule="exac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DCF256D" w14:textId="77777777" w:rsidR="00A16167" w:rsidRPr="000F5DD3" w:rsidRDefault="00A16167" w:rsidP="000C37FD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EDB7BA5" w14:textId="77777777" w:rsidR="00A16167" w:rsidRPr="000F5DD3" w:rsidRDefault="00A16167" w:rsidP="000C37F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2359DC" w14:textId="77777777" w:rsidR="00A16167" w:rsidRPr="000F5DD3" w:rsidRDefault="00A16167" w:rsidP="000C37FD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583B1C7F" w14:textId="77777777" w:rsidR="00A16167" w:rsidRPr="000F5DD3" w:rsidRDefault="00A16167" w:rsidP="000C37FD">
            <w:pPr>
              <w:spacing w:line="380" w:lineRule="exac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4" w:type="dxa"/>
            <w:shd w:val="clear" w:color="auto" w:fill="auto"/>
            <w:vAlign w:val="center"/>
          </w:tcPr>
          <w:p w14:paraId="6EC10A3A" w14:textId="77777777" w:rsidR="00A16167" w:rsidRPr="000F5DD3" w:rsidRDefault="00A16167" w:rsidP="000C37FD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16167" w:rsidRPr="000F5DD3" w14:paraId="19691D39" w14:textId="77777777" w:rsidTr="00A16167">
        <w:trPr>
          <w:trHeight w:val="360"/>
        </w:trPr>
        <w:tc>
          <w:tcPr>
            <w:tcW w:w="3726" w:type="dxa"/>
          </w:tcPr>
          <w:p w14:paraId="187F69A2" w14:textId="77777777" w:rsidR="00A16167" w:rsidRPr="000F5DD3" w:rsidRDefault="00A16167" w:rsidP="000C37FD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6" w:type="dxa"/>
            <w:gridSpan w:val="7"/>
          </w:tcPr>
          <w:p w14:paraId="6B04276B" w14:textId="77777777" w:rsidR="00A16167" w:rsidRPr="000F5DD3" w:rsidRDefault="00A16167" w:rsidP="000C37FD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6167" w:rsidRPr="000F5DD3" w14:paraId="017DB8DD" w14:textId="77777777" w:rsidTr="00A16167">
        <w:trPr>
          <w:trHeight w:val="360"/>
        </w:trPr>
        <w:tc>
          <w:tcPr>
            <w:tcW w:w="3726" w:type="dxa"/>
          </w:tcPr>
          <w:p w14:paraId="7092D62A" w14:textId="77777777" w:rsidR="00A16167" w:rsidRPr="000F5DD3" w:rsidRDefault="00A16167" w:rsidP="000C37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</w:tcPr>
          <w:p w14:paraId="4C2F0DE1" w14:textId="77777777" w:rsidR="00A16167" w:rsidRPr="000F5DD3" w:rsidRDefault="00A16167" w:rsidP="000C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50,214</w:t>
            </w:r>
          </w:p>
        </w:tc>
        <w:tc>
          <w:tcPr>
            <w:tcW w:w="270" w:type="dxa"/>
            <w:vAlign w:val="bottom"/>
          </w:tcPr>
          <w:p w14:paraId="44345E0F" w14:textId="77777777" w:rsidR="00A16167" w:rsidRPr="000F5DD3" w:rsidRDefault="00A16167" w:rsidP="000C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8093FD1" w14:textId="77777777" w:rsidR="00A16167" w:rsidRPr="000F5DD3" w:rsidRDefault="00A16167" w:rsidP="000C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50,189</w:t>
            </w:r>
          </w:p>
        </w:tc>
        <w:tc>
          <w:tcPr>
            <w:tcW w:w="270" w:type="dxa"/>
          </w:tcPr>
          <w:p w14:paraId="05E1EAA7" w14:textId="77777777" w:rsidR="00A16167" w:rsidRPr="000F5DD3" w:rsidRDefault="00A16167" w:rsidP="000C37F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F3C536" w14:textId="77777777" w:rsidR="00A16167" w:rsidRPr="000F5DD3" w:rsidRDefault="00A16167" w:rsidP="000C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49,870</w:t>
            </w:r>
          </w:p>
        </w:tc>
        <w:tc>
          <w:tcPr>
            <w:tcW w:w="264" w:type="dxa"/>
            <w:vAlign w:val="bottom"/>
          </w:tcPr>
          <w:p w14:paraId="10E17978" w14:textId="77777777" w:rsidR="00A16167" w:rsidRPr="000F5DD3" w:rsidRDefault="00A16167" w:rsidP="000C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34FDA3B2" w14:textId="77777777" w:rsidR="00A16167" w:rsidRPr="000F5DD3" w:rsidRDefault="00A16167" w:rsidP="000C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49,601</w:t>
            </w:r>
          </w:p>
        </w:tc>
      </w:tr>
      <w:tr w:rsidR="00A16167" w:rsidRPr="000F5DD3" w14:paraId="6F7EC6F8" w14:textId="77777777" w:rsidTr="00A16167">
        <w:trPr>
          <w:trHeight w:val="360"/>
        </w:trPr>
        <w:tc>
          <w:tcPr>
            <w:tcW w:w="3726" w:type="dxa"/>
          </w:tcPr>
          <w:p w14:paraId="4F29978D" w14:textId="77777777" w:rsidR="00A16167" w:rsidRPr="000F5DD3" w:rsidRDefault="00A16167" w:rsidP="000C37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A7EEF1" w14:textId="77777777" w:rsidR="00A16167" w:rsidRPr="000F5DD3" w:rsidRDefault="00A16167" w:rsidP="000C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(5,363)</w:t>
            </w:r>
          </w:p>
        </w:tc>
        <w:tc>
          <w:tcPr>
            <w:tcW w:w="270" w:type="dxa"/>
            <w:vAlign w:val="bottom"/>
          </w:tcPr>
          <w:p w14:paraId="0A865604" w14:textId="77777777" w:rsidR="00A16167" w:rsidRPr="000F5DD3" w:rsidRDefault="00A16167" w:rsidP="000C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9E8F59" w14:textId="77777777" w:rsidR="00A16167" w:rsidRPr="000F5DD3" w:rsidRDefault="00A16167" w:rsidP="000C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(5,441)</w:t>
            </w:r>
          </w:p>
        </w:tc>
        <w:tc>
          <w:tcPr>
            <w:tcW w:w="270" w:type="dxa"/>
          </w:tcPr>
          <w:p w14:paraId="03EE3682" w14:textId="77777777" w:rsidR="00A16167" w:rsidRPr="000F5DD3" w:rsidRDefault="00A16167" w:rsidP="000C37F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4ADBF4A" w14:textId="77777777" w:rsidR="00A16167" w:rsidRPr="000F5DD3" w:rsidRDefault="00A16167" w:rsidP="000C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(5,363)</w:t>
            </w:r>
          </w:p>
        </w:tc>
        <w:tc>
          <w:tcPr>
            <w:tcW w:w="264" w:type="dxa"/>
            <w:vAlign w:val="bottom"/>
          </w:tcPr>
          <w:p w14:paraId="78905E35" w14:textId="77777777" w:rsidR="00A16167" w:rsidRPr="000F5DD3" w:rsidRDefault="00A16167" w:rsidP="000C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557B1FC6" w14:textId="77777777" w:rsidR="00A16167" w:rsidRPr="000F5DD3" w:rsidRDefault="00A16167" w:rsidP="000C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(5,361)</w:t>
            </w:r>
          </w:p>
        </w:tc>
      </w:tr>
      <w:tr w:rsidR="00A16167" w:rsidRPr="000F5DD3" w14:paraId="394CF232" w14:textId="77777777" w:rsidTr="00A16167">
        <w:trPr>
          <w:trHeight w:val="360"/>
        </w:trPr>
        <w:tc>
          <w:tcPr>
            <w:tcW w:w="3726" w:type="dxa"/>
          </w:tcPr>
          <w:p w14:paraId="6DA40257" w14:textId="77777777" w:rsidR="00A16167" w:rsidRPr="000F5DD3" w:rsidRDefault="00A16167" w:rsidP="000C37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7FAB353" w14:textId="77777777" w:rsidR="00A16167" w:rsidRPr="000F5DD3" w:rsidRDefault="00A16167" w:rsidP="000C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44,851</w:t>
            </w:r>
          </w:p>
        </w:tc>
        <w:tc>
          <w:tcPr>
            <w:tcW w:w="270" w:type="dxa"/>
            <w:vAlign w:val="bottom"/>
          </w:tcPr>
          <w:p w14:paraId="77BE4A65" w14:textId="77777777" w:rsidR="00A16167" w:rsidRPr="000F5DD3" w:rsidRDefault="00A16167" w:rsidP="000C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A38FD53" w14:textId="77777777" w:rsidR="00A16167" w:rsidRPr="000F5DD3" w:rsidRDefault="00A16167" w:rsidP="000C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44,748</w:t>
            </w:r>
          </w:p>
        </w:tc>
        <w:tc>
          <w:tcPr>
            <w:tcW w:w="270" w:type="dxa"/>
          </w:tcPr>
          <w:p w14:paraId="575B4413" w14:textId="77777777" w:rsidR="00A16167" w:rsidRPr="000F5DD3" w:rsidRDefault="00A16167" w:rsidP="000C37F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F6E75" w14:textId="77777777" w:rsidR="00A16167" w:rsidRPr="000F5DD3" w:rsidRDefault="00A16167" w:rsidP="000C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44,507</w:t>
            </w:r>
          </w:p>
        </w:tc>
        <w:tc>
          <w:tcPr>
            <w:tcW w:w="264" w:type="dxa"/>
            <w:vAlign w:val="bottom"/>
          </w:tcPr>
          <w:p w14:paraId="794D6B5F" w14:textId="77777777" w:rsidR="00A16167" w:rsidRPr="000F5DD3" w:rsidRDefault="00A16167" w:rsidP="000C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D18CB" w14:textId="77777777" w:rsidR="00A16167" w:rsidRPr="000F5DD3" w:rsidRDefault="00A16167" w:rsidP="000C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44,240</w:t>
            </w:r>
          </w:p>
        </w:tc>
      </w:tr>
    </w:tbl>
    <w:p w14:paraId="5DD198BA" w14:textId="77777777" w:rsidR="00B1400A" w:rsidRPr="00D05462" w:rsidRDefault="00B1400A" w:rsidP="00B30C4A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18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9"/>
        <w:gridCol w:w="1164"/>
        <w:gridCol w:w="132"/>
        <w:gridCol w:w="113"/>
        <w:gridCol w:w="1145"/>
        <w:gridCol w:w="270"/>
        <w:gridCol w:w="1225"/>
      </w:tblGrid>
      <w:tr w:rsidR="006546AB" w:rsidRPr="000F5DD3" w14:paraId="7AC2E1C5" w14:textId="77777777" w:rsidTr="00B46433">
        <w:tc>
          <w:tcPr>
            <w:tcW w:w="3690" w:type="dxa"/>
          </w:tcPr>
          <w:p w14:paraId="76FFD9C4" w14:textId="77777777" w:rsidR="006546AB" w:rsidRPr="000F5DD3" w:rsidRDefault="006546AB" w:rsidP="0005737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8" w:type="dxa"/>
            <w:gridSpan w:val="9"/>
          </w:tcPr>
          <w:p w14:paraId="50522784" w14:textId="77777777" w:rsidR="006546AB" w:rsidRPr="000F5DD3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546AB" w:rsidRPr="000F5DD3" w14:paraId="65592069" w14:textId="77777777" w:rsidTr="00B46433">
        <w:tc>
          <w:tcPr>
            <w:tcW w:w="3690" w:type="dxa"/>
          </w:tcPr>
          <w:p w14:paraId="215C3535" w14:textId="77777777" w:rsidR="006546AB" w:rsidRPr="000F5DD3" w:rsidRDefault="006546AB" w:rsidP="0005737D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70" w:type="dxa"/>
          </w:tcPr>
          <w:p w14:paraId="697208CB" w14:textId="77777777" w:rsidR="006546AB" w:rsidRPr="000F5DD3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56C84C14" w14:textId="77777777" w:rsidR="006546AB" w:rsidRPr="000F5DD3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5D1B9087" w14:textId="77777777" w:rsidR="006546AB" w:rsidRPr="000F5DD3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3" w:type="dxa"/>
            <w:gridSpan w:val="5"/>
            <w:tcBorders>
              <w:bottom w:val="single" w:sz="4" w:space="0" w:color="auto"/>
            </w:tcBorders>
          </w:tcPr>
          <w:p w14:paraId="05846F27" w14:textId="77777777" w:rsidR="006546AB" w:rsidRPr="000F5DD3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บันทึกเป็น</w:t>
            </w:r>
          </w:p>
          <w:p w14:paraId="44A8D20E" w14:textId="77777777" w:rsidR="006546AB" w:rsidRPr="000F5DD3" w:rsidRDefault="006546AB" w:rsidP="0005737D">
            <w:pPr>
              <w:spacing w:line="240" w:lineRule="auto"/>
              <w:ind w:left="-108" w:right="-171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0F5DD3">
              <w:rPr>
                <w:rFonts w:asciiTheme="majorBidi" w:eastAsia="MS Mincho" w:hAnsiTheme="majorBidi" w:cstheme="majorBidi"/>
                <w:sz w:val="30"/>
                <w:szCs w:val="30"/>
              </w:rPr>
              <w:t>/</w:t>
            </w: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1B8F4758" w14:textId="77777777" w:rsidR="006546AB" w:rsidRPr="000F5DD3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62B0AFCB" w14:textId="77777777" w:rsidR="006546AB" w:rsidRPr="000F5DD3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2F54DAC2" w14:textId="77777777" w:rsidR="006546AB" w:rsidRPr="000F5DD3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6546AB" w:rsidRPr="000F5DD3" w14:paraId="47840B0D" w14:textId="77777777" w:rsidTr="00B46433">
        <w:tc>
          <w:tcPr>
            <w:tcW w:w="3690" w:type="dxa"/>
          </w:tcPr>
          <w:p w14:paraId="273D577A" w14:textId="77777777" w:rsidR="006546AB" w:rsidRPr="000F5DD3" w:rsidRDefault="006546AB" w:rsidP="0005737D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51BC68" w14:textId="45411D05" w:rsidR="006546AB" w:rsidRPr="000F5DD3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 w:rsidR="0005737D"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9" w:type="dxa"/>
            <w:gridSpan w:val="2"/>
          </w:tcPr>
          <w:p w14:paraId="15B5E0DD" w14:textId="77777777" w:rsidR="006546AB" w:rsidRPr="000F5DD3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  <w:p w14:paraId="7D803428" w14:textId="77777777" w:rsidR="006546AB" w:rsidRPr="000F5DD3" w:rsidRDefault="006546AB" w:rsidP="0005737D">
            <w:pPr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14:paraId="3A5DD360" w14:textId="77777777" w:rsidR="006546AB" w:rsidRPr="000F5DD3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3C82D2A2" w14:textId="77777777" w:rsidR="006546AB" w:rsidRPr="000F5DD3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258" w:type="dxa"/>
            <w:gridSpan w:val="2"/>
          </w:tcPr>
          <w:p w14:paraId="01D752A5" w14:textId="77777777" w:rsidR="006546AB" w:rsidRPr="000F5DD3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3C8A237D" w14:textId="77777777" w:rsidR="006546AB" w:rsidRPr="000F5DD3" w:rsidRDefault="006546AB" w:rsidP="0005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  <w:p w14:paraId="1A8037F3" w14:textId="77777777" w:rsidR="006546AB" w:rsidRPr="000F5DD3" w:rsidRDefault="006546AB" w:rsidP="0005737D">
            <w:pPr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43EF1EF9" w14:textId="098BF640" w:rsidR="006546AB" w:rsidRPr="000F5DD3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 w:rsidR="0005737D"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6546AB" w:rsidRPr="000F5DD3" w14:paraId="0042FEE5" w14:textId="77777777" w:rsidTr="00B46433">
        <w:trPr>
          <w:trHeight w:val="245"/>
        </w:trPr>
        <w:tc>
          <w:tcPr>
            <w:tcW w:w="3690" w:type="dxa"/>
          </w:tcPr>
          <w:p w14:paraId="2FA8CE56" w14:textId="77777777" w:rsidR="006546AB" w:rsidRPr="000F5DD3" w:rsidRDefault="006546AB" w:rsidP="0005737D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498" w:type="dxa"/>
            <w:gridSpan w:val="9"/>
          </w:tcPr>
          <w:p w14:paraId="7A008032" w14:textId="77777777" w:rsidR="006546AB" w:rsidRPr="000F5DD3" w:rsidRDefault="006546AB" w:rsidP="0005737D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546AB" w:rsidRPr="000F5DD3" w14:paraId="33B2D928" w14:textId="77777777" w:rsidTr="00B46433">
        <w:tc>
          <w:tcPr>
            <w:tcW w:w="3690" w:type="dxa"/>
          </w:tcPr>
          <w:p w14:paraId="25394D11" w14:textId="77777777" w:rsidR="006546AB" w:rsidRPr="000F5DD3" w:rsidRDefault="006546AB" w:rsidP="0005737D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24E4FA8" w14:textId="77777777" w:rsidR="006546AB" w:rsidRPr="000F5DD3" w:rsidRDefault="006546AB" w:rsidP="0005737D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2B706" w14:textId="77777777" w:rsidR="006546AB" w:rsidRPr="000F5DD3" w:rsidRDefault="006546AB" w:rsidP="0005737D">
            <w:pPr>
              <w:pStyle w:val="normalAngsanaNew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4D443699" w14:textId="77777777" w:rsidR="006546AB" w:rsidRPr="000F5DD3" w:rsidRDefault="006546AB" w:rsidP="0005737D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4CEF681E" w14:textId="77777777" w:rsidR="006546AB" w:rsidRPr="000F5DD3" w:rsidRDefault="006546AB" w:rsidP="0005737D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177A2D41" w14:textId="77777777" w:rsidR="006546AB" w:rsidRPr="000F5DD3" w:rsidRDefault="006546AB" w:rsidP="0005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26CEBC" w14:textId="77777777" w:rsidR="006546AB" w:rsidRPr="000F5DD3" w:rsidRDefault="006546AB" w:rsidP="0005737D">
            <w:pPr>
              <w:pStyle w:val="normalAngsanaNew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7CD5DE01" w14:textId="77777777" w:rsidR="006546AB" w:rsidRPr="000F5DD3" w:rsidRDefault="006546AB" w:rsidP="0005737D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A74BC1" w:rsidRPr="000F5DD3" w14:paraId="2CA1E574" w14:textId="77777777" w:rsidTr="000A3ACB">
        <w:tc>
          <w:tcPr>
            <w:tcW w:w="3690" w:type="dxa"/>
            <w:vAlign w:val="center"/>
          </w:tcPr>
          <w:p w14:paraId="6F4192B1" w14:textId="77777777" w:rsidR="00A74BC1" w:rsidRPr="000F5DD3" w:rsidRDefault="00A74BC1" w:rsidP="00A74B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41A59539" w14:textId="5445A91B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2,243</w:t>
            </w:r>
          </w:p>
        </w:tc>
        <w:tc>
          <w:tcPr>
            <w:tcW w:w="270" w:type="dxa"/>
          </w:tcPr>
          <w:p w14:paraId="085A8E8B" w14:textId="77777777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151B0E04" w14:textId="7CF0A7BB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7553F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5" w:type="dxa"/>
            <w:gridSpan w:val="2"/>
          </w:tcPr>
          <w:p w14:paraId="49F566AD" w14:textId="77777777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6670CFAA" w14:textId="2D4FD6D8" w:rsidR="00A74BC1" w:rsidRPr="00A74BC1" w:rsidRDefault="00A74BC1" w:rsidP="00A74BC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4B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0DB9E47" w14:textId="77777777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5453C463" w14:textId="5CD3E15A" w:rsidR="00A74BC1" w:rsidRPr="000F5DD3" w:rsidRDefault="007553F7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2,60</w:t>
            </w:r>
            <w:r w:rsidR="00B6606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A74BC1" w:rsidRPr="000F5DD3" w14:paraId="1DF0DC9D" w14:textId="77777777" w:rsidTr="000A3ACB">
        <w:tc>
          <w:tcPr>
            <w:tcW w:w="3690" w:type="dxa"/>
            <w:vAlign w:val="center"/>
          </w:tcPr>
          <w:p w14:paraId="59EC64A9" w14:textId="77777777" w:rsidR="00A74BC1" w:rsidRPr="000F5DD3" w:rsidRDefault="00A74BC1" w:rsidP="00A74BC1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70" w:type="dxa"/>
          </w:tcPr>
          <w:p w14:paraId="5CDE9936" w14:textId="0F755943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9,394</w:t>
            </w:r>
          </w:p>
        </w:tc>
        <w:tc>
          <w:tcPr>
            <w:tcW w:w="270" w:type="dxa"/>
          </w:tcPr>
          <w:p w14:paraId="62A88315" w14:textId="77777777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75B9ADFE" w14:textId="6B0B0C3F" w:rsidR="00A74BC1" w:rsidRPr="000F5DD3" w:rsidRDefault="00A74BC1" w:rsidP="00A74BC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14:paraId="6F54E2A8" w14:textId="77777777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26882AC3" w14:textId="6AF1D689" w:rsidR="00A74BC1" w:rsidRPr="00A74BC1" w:rsidRDefault="00A74BC1" w:rsidP="00A74BC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74B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0DD4BB0" w14:textId="77777777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54AD7867" w14:textId="746E8D26" w:rsidR="00A74BC1" w:rsidRPr="000F5DD3" w:rsidRDefault="007553F7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</w:t>
            </w:r>
            <w:r w:rsidR="00094BFF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</w:tr>
      <w:tr w:rsidR="00A74BC1" w:rsidRPr="000F5DD3" w14:paraId="7495FC6D" w14:textId="77777777" w:rsidTr="000A3ACB">
        <w:tc>
          <w:tcPr>
            <w:tcW w:w="3690" w:type="dxa"/>
          </w:tcPr>
          <w:p w14:paraId="3C4C3AAB" w14:textId="77777777" w:rsidR="00A74BC1" w:rsidRPr="000F5DD3" w:rsidRDefault="00A74BC1" w:rsidP="00A74BC1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0" w:type="dxa"/>
          </w:tcPr>
          <w:p w14:paraId="53737E79" w14:textId="23EE1AC3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  <w:tc>
          <w:tcPr>
            <w:tcW w:w="270" w:type="dxa"/>
          </w:tcPr>
          <w:p w14:paraId="10C7C552" w14:textId="77777777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5AE99AB4" w14:textId="6C44496F" w:rsidR="00A74BC1" w:rsidRPr="000F5DD3" w:rsidRDefault="00A74BC1" w:rsidP="00A74BC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14:paraId="4EE0C2E8" w14:textId="77777777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1FA21E1E" w14:textId="5AC03D34" w:rsidR="00A74BC1" w:rsidRPr="00A74BC1" w:rsidRDefault="00A74BC1" w:rsidP="00A74BC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74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6A2497" w14:textId="77777777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680A7777" w14:textId="0A3945D9" w:rsidR="00A74BC1" w:rsidRPr="000F5DD3" w:rsidRDefault="007553F7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</w:tr>
      <w:tr w:rsidR="00A74BC1" w:rsidRPr="000F5DD3" w14:paraId="58FCACDD" w14:textId="77777777" w:rsidTr="000A3ACB">
        <w:tc>
          <w:tcPr>
            <w:tcW w:w="3690" w:type="dxa"/>
            <w:vAlign w:val="center"/>
          </w:tcPr>
          <w:p w14:paraId="3901C687" w14:textId="77777777" w:rsidR="00A74BC1" w:rsidRPr="000F5DD3" w:rsidRDefault="00A74BC1" w:rsidP="00A74BC1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1429F64C" w14:textId="00855FE5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37,104</w:t>
            </w:r>
          </w:p>
        </w:tc>
        <w:tc>
          <w:tcPr>
            <w:tcW w:w="270" w:type="dxa"/>
          </w:tcPr>
          <w:p w14:paraId="28DA7F80" w14:textId="77777777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615A2CB0" w14:textId="010EC48E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553F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5" w:type="dxa"/>
            <w:gridSpan w:val="2"/>
          </w:tcPr>
          <w:p w14:paraId="5B7137F3" w14:textId="77777777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217C4137" w14:textId="1BF8E26A" w:rsidR="00A74BC1" w:rsidRPr="00A74BC1" w:rsidRDefault="00A74BC1" w:rsidP="00A74BC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74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DEAFF3" w14:textId="77777777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1810D65F" w14:textId="63521024" w:rsidR="00A74BC1" w:rsidRPr="000F5DD3" w:rsidRDefault="007553F7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37,130</w:t>
            </w:r>
          </w:p>
        </w:tc>
      </w:tr>
      <w:tr w:rsidR="00A74BC1" w:rsidRPr="000F5DD3" w14:paraId="569C1D41" w14:textId="77777777" w:rsidTr="00374EA1">
        <w:tc>
          <w:tcPr>
            <w:tcW w:w="3690" w:type="dxa"/>
            <w:vAlign w:val="bottom"/>
          </w:tcPr>
          <w:p w14:paraId="366588A8" w14:textId="77777777" w:rsidR="00A74BC1" w:rsidRPr="000F5DD3" w:rsidRDefault="00A74BC1" w:rsidP="00A74B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สินทรัพย์สิทธิการใช้ที่ได้มาจาก</w:t>
            </w:r>
          </w:p>
          <w:p w14:paraId="1426B03F" w14:textId="70387122" w:rsidR="00A74BC1" w:rsidRPr="000F5DD3" w:rsidRDefault="00A74BC1" w:rsidP="00A74B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การทำสัญญา</w:t>
            </w:r>
          </w:p>
        </w:tc>
        <w:tc>
          <w:tcPr>
            <w:tcW w:w="1170" w:type="dxa"/>
            <w:vAlign w:val="bottom"/>
          </w:tcPr>
          <w:p w14:paraId="2B442034" w14:textId="17BC7862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  <w:vAlign w:val="bottom"/>
          </w:tcPr>
          <w:p w14:paraId="6F943105" w14:textId="77777777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37789A36" w14:textId="77777777" w:rsidR="00A74BC1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298D9F" w14:textId="71752E28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0C2AC988" w14:textId="77777777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608225CB" w14:textId="0E315A21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74BC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BF0D035" w14:textId="77777777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60707DEF" w14:textId="2C99FF68" w:rsidR="00A74BC1" w:rsidRPr="000F5DD3" w:rsidRDefault="007553F7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521489" w:rsidRPr="000F5DD3" w14:paraId="0FEFC5FE" w14:textId="77777777" w:rsidTr="0002377F">
        <w:tc>
          <w:tcPr>
            <w:tcW w:w="3690" w:type="dxa"/>
            <w:shd w:val="clear" w:color="auto" w:fill="auto"/>
            <w:vAlign w:val="bottom"/>
          </w:tcPr>
          <w:p w14:paraId="3AD801D8" w14:textId="77777777" w:rsidR="0002377F" w:rsidRPr="0002377F" w:rsidRDefault="0002377F" w:rsidP="00A74BC1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377F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ขาดทุน</w:t>
            </w:r>
            <w:r w:rsidR="00EE07FB" w:rsidRPr="0002377F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ที่ยังไม่เกิดขึ้นจริง</w:t>
            </w:r>
          </w:p>
          <w:p w14:paraId="2D337E4B" w14:textId="427E8A90" w:rsidR="00521489" w:rsidRPr="000F5DD3" w:rsidRDefault="00EE07FB" w:rsidP="0002377F">
            <w:pPr>
              <w:spacing w:line="240" w:lineRule="auto"/>
              <w:ind w:left="1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77F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ใน</w:t>
            </w:r>
            <w:r w:rsidR="0002377F" w:rsidRPr="0002377F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170" w:type="dxa"/>
            <w:vAlign w:val="bottom"/>
          </w:tcPr>
          <w:p w14:paraId="2B80D06C" w14:textId="7D4613A5" w:rsidR="00521489" w:rsidRPr="000F5DD3" w:rsidRDefault="0002377F" w:rsidP="0002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C89C86" w14:textId="77777777" w:rsidR="00521489" w:rsidRPr="000F5DD3" w:rsidRDefault="00521489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3781C20C" w14:textId="77777777" w:rsidR="0002377F" w:rsidRDefault="0002377F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2979A0" w14:textId="62A03799" w:rsidR="00521489" w:rsidRDefault="00521489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5" w:type="dxa"/>
            <w:gridSpan w:val="2"/>
            <w:vAlign w:val="bottom"/>
          </w:tcPr>
          <w:p w14:paraId="702BCAC2" w14:textId="77777777" w:rsidR="00521489" w:rsidRPr="000F5DD3" w:rsidRDefault="00521489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5B0E7A4C" w14:textId="2C8D8FD8" w:rsidR="00521489" w:rsidRPr="00A74BC1" w:rsidRDefault="0002377F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5769F55" w14:textId="77777777" w:rsidR="00521489" w:rsidRPr="000F5DD3" w:rsidRDefault="00521489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42CB6508" w14:textId="176C5064" w:rsidR="00521489" w:rsidRDefault="0045269E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553F7" w:rsidRPr="000F5DD3" w14:paraId="5908F5A8" w14:textId="77777777" w:rsidTr="002F5732">
        <w:tc>
          <w:tcPr>
            <w:tcW w:w="3690" w:type="dxa"/>
            <w:vAlign w:val="bottom"/>
          </w:tcPr>
          <w:p w14:paraId="6953DA7D" w14:textId="77777777" w:rsidR="007553F7" w:rsidRPr="000F5DD3" w:rsidRDefault="007553F7" w:rsidP="007553F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F1CD18" w14:textId="3463172D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14:paraId="6755E9D5" w14:textId="77777777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65F88198" w14:textId="022BE9F9" w:rsidR="007553F7" w:rsidRPr="000F5DD3" w:rsidRDefault="007553F7" w:rsidP="007553F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(365)</w:t>
            </w:r>
          </w:p>
        </w:tc>
        <w:tc>
          <w:tcPr>
            <w:tcW w:w="245" w:type="dxa"/>
            <w:gridSpan w:val="2"/>
          </w:tcPr>
          <w:p w14:paraId="09908FAB" w14:textId="77777777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09E458BC" w14:textId="5894D82C" w:rsidR="007553F7" w:rsidRPr="000F5DD3" w:rsidRDefault="007553F7" w:rsidP="007553F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74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2CCDF6" w14:textId="77777777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09E6098C" w14:textId="1A63C4B4" w:rsidR="007553F7" w:rsidRPr="000F5DD3" w:rsidRDefault="007553F7" w:rsidP="00B6606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74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53F7" w:rsidRPr="000F5DD3" w14:paraId="332E3B63" w14:textId="77777777" w:rsidTr="00B46433">
        <w:tc>
          <w:tcPr>
            <w:tcW w:w="3690" w:type="dxa"/>
            <w:vAlign w:val="bottom"/>
          </w:tcPr>
          <w:p w14:paraId="47C517E8" w14:textId="77777777" w:rsidR="007553F7" w:rsidRPr="000F5DD3" w:rsidRDefault="007553F7" w:rsidP="007553F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32EC01" w14:textId="587CFAF1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50,189</w:t>
            </w:r>
          </w:p>
        </w:tc>
        <w:tc>
          <w:tcPr>
            <w:tcW w:w="270" w:type="dxa"/>
          </w:tcPr>
          <w:p w14:paraId="0F94E292" w14:textId="77777777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C4A66C" w14:textId="27545E45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45" w:type="dxa"/>
            <w:gridSpan w:val="2"/>
          </w:tcPr>
          <w:p w14:paraId="5C315D97" w14:textId="77777777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05A52" w14:textId="62EB6381" w:rsidR="007553F7" w:rsidRPr="007553F7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3F7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14:paraId="75F5EE47" w14:textId="77777777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</w:tcPr>
          <w:p w14:paraId="76C3089C" w14:textId="53631822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50,214</w:t>
            </w:r>
          </w:p>
        </w:tc>
      </w:tr>
      <w:tr w:rsidR="00A74BC1" w:rsidRPr="000F5DD3" w14:paraId="5AF423FF" w14:textId="77777777" w:rsidTr="00B46433">
        <w:tc>
          <w:tcPr>
            <w:tcW w:w="3690" w:type="dxa"/>
          </w:tcPr>
          <w:p w14:paraId="20E1F5CC" w14:textId="77777777" w:rsidR="00A74BC1" w:rsidRPr="000F5DD3" w:rsidRDefault="00A74BC1" w:rsidP="00A74BC1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79F5B91" w14:textId="77777777" w:rsidR="00A74BC1" w:rsidRPr="000F5DD3" w:rsidRDefault="00A74BC1" w:rsidP="00A74BC1">
            <w:pPr>
              <w:pStyle w:val="normalAngsanaNew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8895F4" w14:textId="77777777" w:rsidR="00A74BC1" w:rsidRPr="000F5DD3" w:rsidRDefault="00A74BC1" w:rsidP="00A74BC1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2DED8809" w14:textId="77777777" w:rsidR="00A74BC1" w:rsidRPr="000F5DD3" w:rsidRDefault="00A74BC1" w:rsidP="00A74BC1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0C88854F" w14:textId="77777777" w:rsidR="00A74BC1" w:rsidRPr="000F5DD3" w:rsidRDefault="00A74BC1" w:rsidP="00A74BC1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C6ED87A" w14:textId="77777777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73A3AC" w14:textId="77777777" w:rsidR="00A74BC1" w:rsidRPr="000F5DD3" w:rsidRDefault="00A74BC1" w:rsidP="00A74BC1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365AF84B" w14:textId="77777777" w:rsidR="00A74BC1" w:rsidRPr="000F5DD3" w:rsidRDefault="00A74BC1" w:rsidP="00A74BC1">
            <w:pPr>
              <w:pStyle w:val="normalAngsanaNew"/>
              <w:tabs>
                <w:tab w:val="clear" w:pos="765"/>
                <w:tab w:val="decimal" w:pos="93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A74BC1" w:rsidRPr="000F5DD3" w14:paraId="29DB922D" w14:textId="77777777" w:rsidTr="00B46433">
        <w:tc>
          <w:tcPr>
            <w:tcW w:w="3690" w:type="dxa"/>
          </w:tcPr>
          <w:p w14:paraId="02C7EFE9" w14:textId="77777777" w:rsidR="00A74BC1" w:rsidRPr="000F5DD3" w:rsidRDefault="00A74BC1" w:rsidP="00A74BC1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4B4B78EA" w14:textId="77777777" w:rsidR="00A74BC1" w:rsidRPr="000F5DD3" w:rsidRDefault="00A74BC1" w:rsidP="00A74BC1">
            <w:pPr>
              <w:pStyle w:val="normalAngsanaNew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A767D" w14:textId="77777777" w:rsidR="00A74BC1" w:rsidRPr="000F5DD3" w:rsidRDefault="00A74BC1" w:rsidP="00A74BC1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74505CD8" w14:textId="77777777" w:rsidR="00A74BC1" w:rsidRPr="000F5DD3" w:rsidRDefault="00A74BC1" w:rsidP="00A74BC1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4A06B697" w14:textId="77777777" w:rsidR="00A74BC1" w:rsidRPr="000F5DD3" w:rsidRDefault="00A74BC1" w:rsidP="00A74BC1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7E979CE3" w14:textId="77777777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6AAF19" w14:textId="77777777" w:rsidR="00A74BC1" w:rsidRPr="000F5DD3" w:rsidRDefault="00A74BC1" w:rsidP="00A74BC1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2CCC04A9" w14:textId="77777777" w:rsidR="00A74BC1" w:rsidRPr="000F5DD3" w:rsidRDefault="00A74BC1" w:rsidP="00A74BC1">
            <w:pPr>
              <w:pStyle w:val="normalAngsanaNew"/>
              <w:tabs>
                <w:tab w:val="clear" w:pos="765"/>
                <w:tab w:val="decimal" w:pos="93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7553F7" w:rsidRPr="000F5DD3" w14:paraId="1518236B" w14:textId="77777777" w:rsidTr="00CB1445">
        <w:tc>
          <w:tcPr>
            <w:tcW w:w="3690" w:type="dxa"/>
          </w:tcPr>
          <w:p w14:paraId="67838676" w14:textId="77777777" w:rsidR="007553F7" w:rsidRPr="000F5DD3" w:rsidRDefault="007553F7" w:rsidP="007553F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3BCA4CF6" w14:textId="4DB3CCB9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(5,073)</w:t>
            </w:r>
          </w:p>
        </w:tc>
        <w:tc>
          <w:tcPr>
            <w:tcW w:w="270" w:type="dxa"/>
          </w:tcPr>
          <w:p w14:paraId="5AF74904" w14:textId="77777777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5BB8FB83" w14:textId="3B3C373C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45" w:type="dxa"/>
            <w:gridSpan w:val="2"/>
          </w:tcPr>
          <w:p w14:paraId="6295C15B" w14:textId="77777777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2627A810" w14:textId="48582A72" w:rsidR="007553F7" w:rsidRPr="000F5DD3" w:rsidRDefault="007553F7" w:rsidP="007553F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4B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A6725C8" w14:textId="77777777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42215DCC" w14:textId="70C9F02E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(5,075)</w:t>
            </w:r>
          </w:p>
        </w:tc>
      </w:tr>
      <w:tr w:rsidR="007553F7" w:rsidRPr="000F5DD3" w14:paraId="2B289015" w14:textId="77777777" w:rsidTr="006B4E06">
        <w:tc>
          <w:tcPr>
            <w:tcW w:w="3690" w:type="dxa"/>
          </w:tcPr>
          <w:p w14:paraId="5A137E36" w14:textId="77777777" w:rsidR="007553F7" w:rsidRPr="000F5DD3" w:rsidRDefault="007553F7" w:rsidP="007553F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70" w:type="dxa"/>
          </w:tcPr>
          <w:p w14:paraId="38DDBC41" w14:textId="77777777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BCCE6" w14:textId="77777777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674071BD" w14:textId="77777777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2E5845DD" w14:textId="77777777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0B7CFFD6" w14:textId="73A70427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6F7255" w14:textId="77777777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2F820C8F" w14:textId="77777777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53F7" w:rsidRPr="000F5DD3" w14:paraId="5B195B86" w14:textId="77777777" w:rsidTr="00CB1445">
        <w:tc>
          <w:tcPr>
            <w:tcW w:w="3690" w:type="dxa"/>
          </w:tcPr>
          <w:p w14:paraId="4E2C5011" w14:textId="77777777" w:rsidR="007553F7" w:rsidRPr="000F5DD3" w:rsidRDefault="007553F7" w:rsidP="007553F7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15087F3C" w14:textId="05C1BD36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(288)</w:t>
            </w:r>
          </w:p>
        </w:tc>
        <w:tc>
          <w:tcPr>
            <w:tcW w:w="270" w:type="dxa"/>
          </w:tcPr>
          <w:p w14:paraId="0205D939" w14:textId="77777777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356B0A91" w14:textId="684CE363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14:paraId="6681329E" w14:textId="77777777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057FD55B" w14:textId="2140D590" w:rsidR="007553F7" w:rsidRPr="000F5DD3" w:rsidRDefault="007553F7" w:rsidP="007553F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4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28C480" w14:textId="77777777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7B071E11" w14:textId="6966BBC4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(288)</w:t>
            </w:r>
          </w:p>
        </w:tc>
      </w:tr>
      <w:tr w:rsidR="007553F7" w:rsidRPr="000F5DD3" w14:paraId="1CB35AE3" w14:textId="77777777" w:rsidTr="001C7A83">
        <w:tc>
          <w:tcPr>
            <w:tcW w:w="3690" w:type="dxa"/>
            <w:vAlign w:val="center"/>
          </w:tcPr>
          <w:p w14:paraId="249D60D7" w14:textId="4F79FC9C" w:rsidR="007553F7" w:rsidRPr="000F5DD3" w:rsidRDefault="007553F7" w:rsidP="007553F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ขาดทุนที่ยังไม่เกิดขึ้นจริงในสินค้าคงเหลือ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98DE50" w14:textId="74847896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(80)</w:t>
            </w:r>
          </w:p>
        </w:tc>
        <w:tc>
          <w:tcPr>
            <w:tcW w:w="270" w:type="dxa"/>
          </w:tcPr>
          <w:p w14:paraId="37958478" w14:textId="77777777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7E07CE86" w14:textId="2E4B7B60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45" w:type="dxa"/>
            <w:gridSpan w:val="2"/>
          </w:tcPr>
          <w:p w14:paraId="0C8AF035" w14:textId="77777777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492DC8BE" w14:textId="3888F3E5" w:rsidR="007553F7" w:rsidRPr="000F5DD3" w:rsidRDefault="007553F7" w:rsidP="007553F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74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7AF04B" w14:textId="77777777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13617432" w14:textId="35737189" w:rsidR="007553F7" w:rsidRPr="000F5DD3" w:rsidRDefault="007553F7" w:rsidP="007553F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74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53F7" w:rsidRPr="000F5DD3" w14:paraId="3CA9C24C" w14:textId="77777777" w:rsidTr="00CC4906">
        <w:tc>
          <w:tcPr>
            <w:tcW w:w="3690" w:type="dxa"/>
            <w:vAlign w:val="bottom"/>
          </w:tcPr>
          <w:p w14:paraId="76D90C80" w14:textId="77777777" w:rsidR="007553F7" w:rsidRPr="000F5DD3" w:rsidRDefault="007553F7" w:rsidP="007553F7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18F1F" w14:textId="191306A2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(5,441)</w:t>
            </w:r>
          </w:p>
        </w:tc>
        <w:tc>
          <w:tcPr>
            <w:tcW w:w="270" w:type="dxa"/>
            <w:shd w:val="clear" w:color="auto" w:fill="auto"/>
          </w:tcPr>
          <w:p w14:paraId="3F9C8595" w14:textId="77777777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D7F91" w14:textId="67F50E44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6AD3C0BB" w14:textId="77777777" w:rsidR="007553F7" w:rsidRPr="000F5DD3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5A4DE" w14:textId="7901607E" w:rsidR="007553F7" w:rsidRPr="007553F7" w:rsidRDefault="007553F7" w:rsidP="007553F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53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E2B7E1" w14:textId="77777777" w:rsidR="007553F7" w:rsidRPr="007553F7" w:rsidRDefault="007553F7" w:rsidP="00755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52DC5" w14:textId="13C1C59C" w:rsidR="007553F7" w:rsidRPr="007553F7" w:rsidRDefault="009672A9" w:rsidP="009672A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(5,363)</w:t>
            </w:r>
          </w:p>
        </w:tc>
      </w:tr>
      <w:tr w:rsidR="00A74BC1" w:rsidRPr="000F5DD3" w14:paraId="72488E35" w14:textId="77777777" w:rsidTr="00B46433">
        <w:tc>
          <w:tcPr>
            <w:tcW w:w="3690" w:type="dxa"/>
            <w:vAlign w:val="bottom"/>
          </w:tcPr>
          <w:p w14:paraId="578FAE62" w14:textId="77777777" w:rsidR="00A74BC1" w:rsidRPr="000F5DD3" w:rsidRDefault="00A74BC1" w:rsidP="00A74BC1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21B819" w14:textId="77777777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07066" w14:textId="77777777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</w:tcPr>
          <w:p w14:paraId="5C04C04F" w14:textId="77777777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3D528CF0" w14:textId="77777777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22F59ECB" w14:textId="77777777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D98FC9" w14:textId="77777777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0C6DFB26" w14:textId="77777777" w:rsidR="00A74BC1" w:rsidRPr="000F5DD3" w:rsidRDefault="00A74BC1" w:rsidP="00A7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672A9" w:rsidRPr="000F5DD3" w14:paraId="23357640" w14:textId="77777777" w:rsidTr="00B46433">
        <w:tc>
          <w:tcPr>
            <w:tcW w:w="3690" w:type="dxa"/>
            <w:vAlign w:val="bottom"/>
          </w:tcPr>
          <w:p w14:paraId="64848A4D" w14:textId="77777777" w:rsidR="009672A9" w:rsidRPr="000F5DD3" w:rsidRDefault="009672A9" w:rsidP="009672A9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BBAA056" w14:textId="591CC079" w:rsidR="009672A9" w:rsidRPr="000F5DD3" w:rsidRDefault="009672A9" w:rsidP="0096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</w:t>
            </w:r>
            <w:r w:rsidR="00374E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</w:t>
            </w:r>
          </w:p>
        </w:tc>
        <w:tc>
          <w:tcPr>
            <w:tcW w:w="270" w:type="dxa"/>
          </w:tcPr>
          <w:p w14:paraId="51A5E074" w14:textId="77777777" w:rsidR="009672A9" w:rsidRPr="000F5DD3" w:rsidRDefault="009672A9" w:rsidP="0096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bottom w:val="double" w:sz="4" w:space="0" w:color="auto"/>
            </w:tcBorders>
          </w:tcPr>
          <w:p w14:paraId="63A09A7B" w14:textId="3F7CBFF0" w:rsidR="009672A9" w:rsidRPr="000F5DD3" w:rsidRDefault="009672A9" w:rsidP="0096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245" w:type="dxa"/>
            <w:gridSpan w:val="2"/>
          </w:tcPr>
          <w:p w14:paraId="23534072" w14:textId="77777777" w:rsidR="009672A9" w:rsidRPr="000F5DD3" w:rsidRDefault="009672A9" w:rsidP="0096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  <w:vAlign w:val="bottom"/>
          </w:tcPr>
          <w:p w14:paraId="4BDC0E22" w14:textId="5A06D884" w:rsidR="009672A9" w:rsidRPr="000F5DD3" w:rsidRDefault="009672A9" w:rsidP="0096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3F7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14:paraId="54171B72" w14:textId="77777777" w:rsidR="009672A9" w:rsidRPr="000F5DD3" w:rsidRDefault="009672A9" w:rsidP="0096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double" w:sz="4" w:space="0" w:color="auto"/>
            </w:tcBorders>
          </w:tcPr>
          <w:p w14:paraId="1584D03D" w14:textId="6C2A695C" w:rsidR="009672A9" w:rsidRPr="000F5DD3" w:rsidRDefault="009672A9" w:rsidP="0096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44,851</w:t>
            </w:r>
          </w:p>
        </w:tc>
      </w:tr>
    </w:tbl>
    <w:p w14:paraId="63C6EE67" w14:textId="685BA224" w:rsidR="00423BEF" w:rsidRDefault="00423BEF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E682BD7" w14:textId="1D66905A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2BC9DD9" w14:textId="19003672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8357820" w14:textId="764E43C1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38A450A" w14:textId="5A876946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7DE77B3" w14:textId="4CA2DCA0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EF6D4B9" w14:textId="7E4B7493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FC43486" w14:textId="151FBBBE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D72314D" w14:textId="20DA498A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14402A1" w14:textId="5925CFFA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AA87C78" w14:textId="4CBBC87B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B06FC0F" w14:textId="3600C270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630073F" w14:textId="0B92DD72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C4624ED" w14:textId="4A0348A7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B06FD1D" w14:textId="5629488E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8D155B8" w14:textId="61D2170F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3CB8286" w14:textId="415B33FC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2E61433" w14:textId="2FA1D793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ED7DD38" w14:textId="6A4E9DBC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50620D1" w14:textId="3725E4DE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43C9E48D" w14:textId="3351CF23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4844A5A" w14:textId="42255A54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E07171E" w14:textId="610EA221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96EA9BA" w14:textId="757200F6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19BC6A5" w14:textId="4020635C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5909BD6" w14:textId="07B72B4D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904D230" w14:textId="69002B2A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4684DF25" w14:textId="72717611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5CB4C09" w14:textId="6330B16F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E13EA0E" w14:textId="3D070928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1F716DA" w14:textId="0F348270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C7CC2F9" w14:textId="0950C4D2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A9B513A" w14:textId="33880CF7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56632FB" w14:textId="3CBE7318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1522420" w14:textId="7740D99B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DE9046D" w14:textId="3F5B797A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35019C8" w14:textId="22F9ED0B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9077B3C" w14:textId="5F0FAE7F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7A62815" w14:textId="3C5CA7B0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4999E0BB" w14:textId="2F4F3EF3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E2EC207" w14:textId="32D6408A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076B83C" w14:textId="4586C84A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EBE8756" w14:textId="4E5AE0E2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F72147F" w14:textId="2689102C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33E3F20" w14:textId="360891FB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1D51EA2" w14:textId="6804D529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C727B76" w14:textId="6EF7281E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ACB0754" w14:textId="79E4E1E0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CBA4FB3" w14:textId="729073A5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AB1772E" w14:textId="7535EB76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0970036" w14:textId="2BEFD24A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A631CFA" w14:textId="375B7039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49ED0689" w14:textId="252088B8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C29B13D" w14:textId="16816C6C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E291710" w14:textId="0966CAFC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4785D6ED" w14:textId="74931078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48EBCBA5" w14:textId="18F0631E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9173822" w14:textId="6AD16011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D5F65B5" w14:textId="4FCDC292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3AE3195" w14:textId="6CB0F319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B6AFB58" w14:textId="32394326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9D1DD06" w14:textId="63190F50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36D4BA0" w14:textId="22FB119E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4DFA1BC" w14:textId="76D5DE41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5BC4B2B" w14:textId="239C654C" w:rsidR="00D05462" w:rsidRDefault="00D05462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41E6E2AF" w14:textId="519337C1" w:rsidR="00D05462" w:rsidRDefault="00D05462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7CEBB56" w14:textId="70F58C02" w:rsidR="00D05462" w:rsidRDefault="00D05462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7092AA8" w14:textId="55B6214F" w:rsidR="00D05462" w:rsidRDefault="00D05462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4728A8F8" w14:textId="7DE700B1" w:rsidR="00D05462" w:rsidRDefault="00D05462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21274E6" w14:textId="391B52ED" w:rsidR="00D05462" w:rsidRDefault="00D05462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84930DA" w14:textId="5AE40478" w:rsidR="00D05462" w:rsidRDefault="00D05462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88C514C" w14:textId="3A17CB6B" w:rsidR="00D05462" w:rsidRDefault="00D05462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DE3969F" w14:textId="5F1627ED" w:rsidR="00D05462" w:rsidRDefault="00D05462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006AAF4" w14:textId="4AD93625" w:rsidR="00D05462" w:rsidRDefault="00D05462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9FF0BAD" w14:textId="186FA459" w:rsidR="00D05462" w:rsidRDefault="00D05462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E009C2A" w14:textId="4873A2B7" w:rsidR="00D05462" w:rsidRDefault="00D05462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7362DCF" w14:textId="1488242F" w:rsidR="00D05462" w:rsidRDefault="00D05462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45E0EB93" w14:textId="60BA51B3" w:rsidR="00D05462" w:rsidRDefault="00D05462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6DD1E0F" w14:textId="77777777" w:rsidR="00D05462" w:rsidRDefault="00D05462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61CEEC7" w14:textId="3F0106B5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56B335C" w14:textId="1C9E0F97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6C8CC0C" w14:textId="1048F168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961DECC" w14:textId="1AAD24E8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F6DA83A" w14:textId="2CDBB202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348B0CD" w14:textId="16B3532F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88AFA14" w14:textId="06A8D777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65EAFFF" w14:textId="49929337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7268D0F" w14:textId="3CFE3764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F9FC0FB" w14:textId="2EBB4C3B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2682E66" w14:textId="51C8FD62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6AD7BE2" w14:textId="68765A6D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F77F2D3" w14:textId="77777777" w:rsidR="00A16167" w:rsidRPr="000F5DD3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18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9"/>
        <w:gridCol w:w="1164"/>
        <w:gridCol w:w="132"/>
        <w:gridCol w:w="113"/>
        <w:gridCol w:w="1145"/>
        <w:gridCol w:w="270"/>
        <w:gridCol w:w="1225"/>
      </w:tblGrid>
      <w:tr w:rsidR="0005737D" w:rsidRPr="000F5DD3" w14:paraId="22217272" w14:textId="77777777" w:rsidTr="00646EAA">
        <w:tc>
          <w:tcPr>
            <w:tcW w:w="3690" w:type="dxa"/>
          </w:tcPr>
          <w:p w14:paraId="24DD1FF4" w14:textId="77777777" w:rsidR="0005737D" w:rsidRPr="000F5DD3" w:rsidRDefault="0005737D" w:rsidP="00646EA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8" w:type="dxa"/>
            <w:gridSpan w:val="9"/>
          </w:tcPr>
          <w:p w14:paraId="521F9EF1" w14:textId="77777777" w:rsidR="0005737D" w:rsidRPr="000F5DD3" w:rsidRDefault="0005737D" w:rsidP="00646EAA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5737D" w:rsidRPr="000F5DD3" w14:paraId="1D2B0052" w14:textId="77777777" w:rsidTr="00646EAA">
        <w:tc>
          <w:tcPr>
            <w:tcW w:w="3690" w:type="dxa"/>
          </w:tcPr>
          <w:p w14:paraId="783052A8" w14:textId="77777777" w:rsidR="0005737D" w:rsidRPr="000F5DD3" w:rsidRDefault="0005737D" w:rsidP="00646EAA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70" w:type="dxa"/>
          </w:tcPr>
          <w:p w14:paraId="70DFEFAA" w14:textId="77777777" w:rsidR="0005737D" w:rsidRPr="000F5DD3" w:rsidRDefault="0005737D" w:rsidP="00646EAA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59FA37AE" w14:textId="77777777" w:rsidR="0005737D" w:rsidRPr="000F5DD3" w:rsidRDefault="0005737D" w:rsidP="00646EAA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6F36EFD7" w14:textId="77777777" w:rsidR="0005737D" w:rsidRPr="000F5DD3" w:rsidRDefault="0005737D" w:rsidP="00646EAA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3" w:type="dxa"/>
            <w:gridSpan w:val="5"/>
            <w:tcBorders>
              <w:bottom w:val="single" w:sz="4" w:space="0" w:color="auto"/>
            </w:tcBorders>
          </w:tcPr>
          <w:p w14:paraId="299BFEF2" w14:textId="77777777" w:rsidR="0005737D" w:rsidRPr="000F5DD3" w:rsidRDefault="0005737D" w:rsidP="00646EAA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บันทึกเป็น</w:t>
            </w:r>
          </w:p>
          <w:p w14:paraId="60905CDC" w14:textId="77777777" w:rsidR="0005737D" w:rsidRPr="000F5DD3" w:rsidRDefault="0005737D" w:rsidP="00646EAA">
            <w:pPr>
              <w:spacing w:line="240" w:lineRule="auto"/>
              <w:ind w:left="-108" w:right="-171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0F5DD3">
              <w:rPr>
                <w:rFonts w:asciiTheme="majorBidi" w:eastAsia="MS Mincho" w:hAnsiTheme="majorBidi" w:cstheme="majorBidi"/>
                <w:sz w:val="30"/>
                <w:szCs w:val="30"/>
              </w:rPr>
              <w:t>/</w:t>
            </w: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1D4740AF" w14:textId="77777777" w:rsidR="0005737D" w:rsidRPr="000F5DD3" w:rsidRDefault="0005737D" w:rsidP="00646EAA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51894E78" w14:textId="77777777" w:rsidR="0005737D" w:rsidRPr="000F5DD3" w:rsidRDefault="0005737D" w:rsidP="00646EAA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1B9423B8" w14:textId="77777777" w:rsidR="0005737D" w:rsidRPr="000F5DD3" w:rsidRDefault="0005737D" w:rsidP="00646EAA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5737D" w:rsidRPr="000F5DD3" w14:paraId="094C1AE6" w14:textId="77777777" w:rsidTr="00646EAA">
        <w:tc>
          <w:tcPr>
            <w:tcW w:w="3690" w:type="dxa"/>
          </w:tcPr>
          <w:p w14:paraId="15B7FF4A" w14:textId="77777777" w:rsidR="0005737D" w:rsidRPr="000F5DD3" w:rsidRDefault="0005737D" w:rsidP="00646EAA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C987E2" w14:textId="77777777" w:rsidR="0005737D" w:rsidRPr="000F5DD3" w:rsidRDefault="0005737D" w:rsidP="00646EAA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9" w:type="dxa"/>
            <w:gridSpan w:val="2"/>
          </w:tcPr>
          <w:p w14:paraId="246EC650" w14:textId="77777777" w:rsidR="0005737D" w:rsidRPr="000F5DD3" w:rsidRDefault="0005737D" w:rsidP="00646EAA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  <w:p w14:paraId="48BAC367" w14:textId="77777777" w:rsidR="0005737D" w:rsidRPr="000F5DD3" w:rsidRDefault="0005737D" w:rsidP="00646EAA">
            <w:pPr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14:paraId="3FE7262D" w14:textId="77777777" w:rsidR="0005737D" w:rsidRPr="000F5DD3" w:rsidRDefault="0005737D" w:rsidP="00646EAA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21B06B6F" w14:textId="77777777" w:rsidR="0005737D" w:rsidRPr="000F5DD3" w:rsidRDefault="0005737D" w:rsidP="00646EAA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258" w:type="dxa"/>
            <w:gridSpan w:val="2"/>
          </w:tcPr>
          <w:p w14:paraId="0816480F" w14:textId="77777777" w:rsidR="0005737D" w:rsidRPr="000F5DD3" w:rsidRDefault="0005737D" w:rsidP="00646EAA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59D72CE8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  <w:p w14:paraId="2EE2A8BC" w14:textId="77777777" w:rsidR="0005737D" w:rsidRPr="000F5DD3" w:rsidRDefault="0005737D" w:rsidP="00646EAA">
            <w:pPr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486FEFB7" w14:textId="77777777" w:rsidR="0005737D" w:rsidRPr="000F5DD3" w:rsidRDefault="0005737D" w:rsidP="00646EAA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05737D" w:rsidRPr="000F5DD3" w14:paraId="744A5E75" w14:textId="77777777" w:rsidTr="00646EAA">
        <w:trPr>
          <w:trHeight w:val="245"/>
        </w:trPr>
        <w:tc>
          <w:tcPr>
            <w:tcW w:w="3690" w:type="dxa"/>
          </w:tcPr>
          <w:p w14:paraId="47B08DBF" w14:textId="77777777" w:rsidR="0005737D" w:rsidRPr="000F5DD3" w:rsidRDefault="0005737D" w:rsidP="00646EAA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498" w:type="dxa"/>
            <w:gridSpan w:val="9"/>
          </w:tcPr>
          <w:p w14:paraId="5B3AA7F6" w14:textId="77777777" w:rsidR="0005737D" w:rsidRPr="000F5DD3" w:rsidRDefault="0005737D" w:rsidP="00646EAA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5737D" w:rsidRPr="000F5DD3" w14:paraId="3E3E1CDB" w14:textId="77777777" w:rsidTr="00646EAA">
        <w:tc>
          <w:tcPr>
            <w:tcW w:w="3690" w:type="dxa"/>
          </w:tcPr>
          <w:p w14:paraId="6416A364" w14:textId="77777777" w:rsidR="0005737D" w:rsidRPr="000F5DD3" w:rsidRDefault="0005737D" w:rsidP="00646EAA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53871AF4" w14:textId="77777777" w:rsidR="0005737D" w:rsidRPr="000F5DD3" w:rsidRDefault="0005737D" w:rsidP="00646EAA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1E480" w14:textId="77777777" w:rsidR="0005737D" w:rsidRPr="000F5DD3" w:rsidRDefault="0005737D" w:rsidP="00646EAA">
            <w:pPr>
              <w:pStyle w:val="normalAngsanaNew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0C47BE85" w14:textId="77777777" w:rsidR="0005737D" w:rsidRPr="000F5DD3" w:rsidRDefault="0005737D" w:rsidP="00646EAA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3764BAC0" w14:textId="77777777" w:rsidR="0005737D" w:rsidRPr="000F5DD3" w:rsidRDefault="0005737D" w:rsidP="00646EAA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E5D3334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820CC9" w14:textId="77777777" w:rsidR="0005737D" w:rsidRPr="000F5DD3" w:rsidRDefault="0005737D" w:rsidP="00646EAA">
            <w:pPr>
              <w:pStyle w:val="normalAngsanaNew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40314C04" w14:textId="77777777" w:rsidR="0005737D" w:rsidRPr="000F5DD3" w:rsidRDefault="0005737D" w:rsidP="00646EAA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05737D" w:rsidRPr="000F5DD3" w14:paraId="1CCEF544" w14:textId="77777777" w:rsidTr="00646EAA">
        <w:tc>
          <w:tcPr>
            <w:tcW w:w="3690" w:type="dxa"/>
            <w:vAlign w:val="center"/>
          </w:tcPr>
          <w:p w14:paraId="6FE5CA82" w14:textId="77777777" w:rsidR="0005737D" w:rsidRPr="000F5DD3" w:rsidRDefault="0005737D" w:rsidP="00646E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5D96CBF8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1,956</w:t>
            </w:r>
          </w:p>
        </w:tc>
        <w:tc>
          <w:tcPr>
            <w:tcW w:w="270" w:type="dxa"/>
          </w:tcPr>
          <w:p w14:paraId="7D1BD4EA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2FC3FD76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45" w:type="dxa"/>
            <w:gridSpan w:val="2"/>
          </w:tcPr>
          <w:p w14:paraId="0CDF5370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E90B2AC" w14:textId="77777777" w:rsidR="0005737D" w:rsidRPr="000F5DD3" w:rsidRDefault="0005737D" w:rsidP="00646EA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70" w:type="dxa"/>
          </w:tcPr>
          <w:p w14:paraId="40235929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27204A4B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2,243</w:t>
            </w:r>
          </w:p>
        </w:tc>
      </w:tr>
      <w:tr w:rsidR="0005737D" w:rsidRPr="000F5DD3" w14:paraId="45481BF4" w14:textId="77777777" w:rsidTr="00646EAA">
        <w:tc>
          <w:tcPr>
            <w:tcW w:w="3690" w:type="dxa"/>
            <w:vAlign w:val="center"/>
          </w:tcPr>
          <w:p w14:paraId="4AA3F942" w14:textId="77777777" w:rsidR="0005737D" w:rsidRPr="000F5DD3" w:rsidRDefault="0005737D" w:rsidP="00646EAA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70" w:type="dxa"/>
          </w:tcPr>
          <w:p w14:paraId="0F9E44BA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15,567</w:t>
            </w:r>
          </w:p>
        </w:tc>
        <w:tc>
          <w:tcPr>
            <w:tcW w:w="270" w:type="dxa"/>
          </w:tcPr>
          <w:p w14:paraId="45BF4EB0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573A9BD7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(6,173)</w:t>
            </w:r>
          </w:p>
        </w:tc>
        <w:tc>
          <w:tcPr>
            <w:tcW w:w="245" w:type="dxa"/>
            <w:gridSpan w:val="2"/>
          </w:tcPr>
          <w:p w14:paraId="7E796224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11B6F385" w14:textId="77777777" w:rsidR="0005737D" w:rsidRPr="000F5DD3" w:rsidRDefault="0005737D" w:rsidP="00646EA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70" w:type="dxa"/>
          </w:tcPr>
          <w:p w14:paraId="32A8F349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1689F351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9,394</w:t>
            </w:r>
          </w:p>
        </w:tc>
      </w:tr>
      <w:tr w:rsidR="0005737D" w:rsidRPr="000F5DD3" w14:paraId="50051243" w14:textId="77777777" w:rsidTr="00646EAA">
        <w:tc>
          <w:tcPr>
            <w:tcW w:w="3690" w:type="dxa"/>
          </w:tcPr>
          <w:p w14:paraId="7A653BF3" w14:textId="77777777" w:rsidR="0005737D" w:rsidRPr="000F5DD3" w:rsidRDefault="0005737D" w:rsidP="00646EAA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0" w:type="dxa"/>
          </w:tcPr>
          <w:p w14:paraId="18B9D117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  <w:tc>
          <w:tcPr>
            <w:tcW w:w="270" w:type="dxa"/>
          </w:tcPr>
          <w:p w14:paraId="2B9723EB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6049A990" w14:textId="77777777" w:rsidR="0005737D" w:rsidRPr="000F5DD3" w:rsidRDefault="0005737D" w:rsidP="00646EA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45" w:type="dxa"/>
            <w:gridSpan w:val="2"/>
          </w:tcPr>
          <w:p w14:paraId="04FAE630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85D6FFE" w14:textId="77777777" w:rsidR="0005737D" w:rsidRPr="000F5DD3" w:rsidRDefault="0005737D" w:rsidP="00646EA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70" w:type="dxa"/>
          </w:tcPr>
          <w:p w14:paraId="239E31BA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06E666DE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</w:tr>
      <w:tr w:rsidR="0005737D" w:rsidRPr="000F5DD3" w14:paraId="744F7669" w14:textId="77777777" w:rsidTr="00646EAA">
        <w:tc>
          <w:tcPr>
            <w:tcW w:w="3690" w:type="dxa"/>
            <w:vAlign w:val="center"/>
          </w:tcPr>
          <w:p w14:paraId="6D9A7658" w14:textId="77777777" w:rsidR="0005737D" w:rsidRPr="000F5DD3" w:rsidRDefault="0005737D" w:rsidP="00646EAA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59BAFE49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38,713</w:t>
            </w:r>
          </w:p>
        </w:tc>
        <w:tc>
          <w:tcPr>
            <w:tcW w:w="270" w:type="dxa"/>
          </w:tcPr>
          <w:p w14:paraId="75BA1B25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7FB05878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245" w:type="dxa"/>
            <w:gridSpan w:val="2"/>
          </w:tcPr>
          <w:p w14:paraId="2B3EE184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65E4A6A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(2,406)</w:t>
            </w:r>
          </w:p>
        </w:tc>
        <w:tc>
          <w:tcPr>
            <w:tcW w:w="270" w:type="dxa"/>
          </w:tcPr>
          <w:p w14:paraId="0A598699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278D5701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37,104</w:t>
            </w:r>
          </w:p>
        </w:tc>
      </w:tr>
      <w:tr w:rsidR="0005737D" w:rsidRPr="000F5DD3" w14:paraId="05A82358" w14:textId="77777777" w:rsidTr="00646EAA">
        <w:tc>
          <w:tcPr>
            <w:tcW w:w="3690" w:type="dxa"/>
            <w:vAlign w:val="bottom"/>
          </w:tcPr>
          <w:p w14:paraId="277E8B10" w14:textId="77777777" w:rsidR="0005737D" w:rsidRPr="000F5DD3" w:rsidRDefault="0005737D" w:rsidP="00646E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สินทรัพย์สิทธิการใช้ที่ได้มาจาก</w:t>
            </w:r>
          </w:p>
          <w:p w14:paraId="3CA9B476" w14:textId="77777777" w:rsidR="0005737D" w:rsidRPr="000F5DD3" w:rsidRDefault="0005737D" w:rsidP="00646E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การทำสัญญา</w:t>
            </w:r>
          </w:p>
        </w:tc>
        <w:tc>
          <w:tcPr>
            <w:tcW w:w="1170" w:type="dxa"/>
            <w:vAlign w:val="bottom"/>
          </w:tcPr>
          <w:p w14:paraId="557CEFED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0D47DE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0" w:type="dxa"/>
            <w:vAlign w:val="bottom"/>
          </w:tcPr>
          <w:p w14:paraId="598AD149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3D8BBBDB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B28E56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245" w:type="dxa"/>
            <w:gridSpan w:val="2"/>
            <w:vAlign w:val="bottom"/>
          </w:tcPr>
          <w:p w14:paraId="410B418C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67DE7C90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5D7EF2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6DBF390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1F1BB980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05737D" w:rsidRPr="000F5DD3" w14:paraId="06250A19" w14:textId="77777777" w:rsidTr="00646EAA">
        <w:tc>
          <w:tcPr>
            <w:tcW w:w="3690" w:type="dxa"/>
            <w:vAlign w:val="bottom"/>
          </w:tcPr>
          <w:p w14:paraId="1E609128" w14:textId="77777777" w:rsidR="0005737D" w:rsidRPr="000F5DD3" w:rsidRDefault="0005737D" w:rsidP="00646EAA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AD691E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14:paraId="0CA6AFF1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71B876C2" w14:textId="77777777" w:rsidR="0005737D" w:rsidRPr="000F5DD3" w:rsidRDefault="0005737D" w:rsidP="00646EA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14:paraId="4CB0D1E2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3670AA09" w14:textId="77777777" w:rsidR="0005737D" w:rsidRPr="000F5DD3" w:rsidRDefault="0005737D" w:rsidP="00646EA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70" w:type="dxa"/>
          </w:tcPr>
          <w:p w14:paraId="1B37FA6E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4D8F1BA9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</w:tr>
      <w:tr w:rsidR="0005737D" w:rsidRPr="000F5DD3" w14:paraId="6D5BE1EC" w14:textId="77777777" w:rsidTr="00646EAA">
        <w:tc>
          <w:tcPr>
            <w:tcW w:w="3690" w:type="dxa"/>
            <w:vAlign w:val="bottom"/>
          </w:tcPr>
          <w:p w14:paraId="5601238B" w14:textId="77777777" w:rsidR="0005737D" w:rsidRPr="000F5DD3" w:rsidRDefault="0005737D" w:rsidP="00646EAA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BD69C3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57,695</w:t>
            </w:r>
          </w:p>
        </w:tc>
        <w:tc>
          <w:tcPr>
            <w:tcW w:w="270" w:type="dxa"/>
          </w:tcPr>
          <w:p w14:paraId="718EFE48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BE02F3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(5,100)</w:t>
            </w:r>
          </w:p>
        </w:tc>
        <w:tc>
          <w:tcPr>
            <w:tcW w:w="245" w:type="dxa"/>
            <w:gridSpan w:val="2"/>
          </w:tcPr>
          <w:p w14:paraId="3583E23E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B46AF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(2,406)</w:t>
            </w:r>
          </w:p>
        </w:tc>
        <w:tc>
          <w:tcPr>
            <w:tcW w:w="270" w:type="dxa"/>
          </w:tcPr>
          <w:p w14:paraId="3D23591A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</w:tcPr>
          <w:p w14:paraId="101E16C3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50,189</w:t>
            </w:r>
          </w:p>
        </w:tc>
      </w:tr>
      <w:tr w:rsidR="0005737D" w:rsidRPr="000F5DD3" w14:paraId="5F657AFB" w14:textId="77777777" w:rsidTr="00646EAA">
        <w:tc>
          <w:tcPr>
            <w:tcW w:w="3690" w:type="dxa"/>
          </w:tcPr>
          <w:p w14:paraId="78F70594" w14:textId="77777777" w:rsidR="0005737D" w:rsidRPr="000F5DD3" w:rsidRDefault="0005737D" w:rsidP="00646EAA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79DFFDE" w14:textId="77777777" w:rsidR="0005737D" w:rsidRPr="000F5DD3" w:rsidRDefault="0005737D" w:rsidP="00646EAA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DC04A" w14:textId="77777777" w:rsidR="0005737D" w:rsidRPr="000F5DD3" w:rsidRDefault="0005737D" w:rsidP="00646EAA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6476AC26" w14:textId="77777777" w:rsidR="0005737D" w:rsidRPr="000F5DD3" w:rsidRDefault="0005737D" w:rsidP="00646EAA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37B722C5" w14:textId="77777777" w:rsidR="0005737D" w:rsidRPr="000F5DD3" w:rsidRDefault="0005737D" w:rsidP="00646EAA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07BDA7CD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DB1AD9" w14:textId="77777777" w:rsidR="0005737D" w:rsidRPr="000F5DD3" w:rsidRDefault="0005737D" w:rsidP="00646EAA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1DA1B33A" w14:textId="77777777" w:rsidR="0005737D" w:rsidRPr="000F5DD3" w:rsidRDefault="0005737D" w:rsidP="00646EAA">
            <w:pPr>
              <w:pStyle w:val="normalAngsanaNew"/>
              <w:tabs>
                <w:tab w:val="clear" w:pos="765"/>
                <w:tab w:val="decimal" w:pos="93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05737D" w:rsidRPr="000F5DD3" w14:paraId="496181F8" w14:textId="77777777" w:rsidTr="00646EAA">
        <w:tc>
          <w:tcPr>
            <w:tcW w:w="3690" w:type="dxa"/>
          </w:tcPr>
          <w:p w14:paraId="532BD0E4" w14:textId="77777777" w:rsidR="0005737D" w:rsidRPr="000F5DD3" w:rsidRDefault="0005737D" w:rsidP="00646EAA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52F98F45" w14:textId="77777777" w:rsidR="0005737D" w:rsidRPr="000F5DD3" w:rsidRDefault="0005737D" w:rsidP="00646EAA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FA3F1B" w14:textId="77777777" w:rsidR="0005737D" w:rsidRPr="000F5DD3" w:rsidRDefault="0005737D" w:rsidP="00646EAA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7D53BE01" w14:textId="77777777" w:rsidR="0005737D" w:rsidRPr="000F5DD3" w:rsidRDefault="0005737D" w:rsidP="00646EAA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10AD2C58" w14:textId="77777777" w:rsidR="0005737D" w:rsidRPr="000F5DD3" w:rsidRDefault="0005737D" w:rsidP="00646EAA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5E8AE8BC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F5A0D" w14:textId="77777777" w:rsidR="0005737D" w:rsidRPr="000F5DD3" w:rsidRDefault="0005737D" w:rsidP="00646EAA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71FE71D2" w14:textId="77777777" w:rsidR="0005737D" w:rsidRPr="000F5DD3" w:rsidRDefault="0005737D" w:rsidP="00646EAA">
            <w:pPr>
              <w:pStyle w:val="normalAngsanaNew"/>
              <w:tabs>
                <w:tab w:val="clear" w:pos="765"/>
                <w:tab w:val="decimal" w:pos="93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05737D" w:rsidRPr="000F5DD3" w14:paraId="3D8EC8DB" w14:textId="77777777" w:rsidTr="00646EAA">
        <w:tc>
          <w:tcPr>
            <w:tcW w:w="3690" w:type="dxa"/>
          </w:tcPr>
          <w:p w14:paraId="3CC3EA86" w14:textId="77777777" w:rsidR="0005737D" w:rsidRPr="000F5DD3" w:rsidRDefault="0005737D" w:rsidP="00646EAA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4308F1F1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(5,183)</w:t>
            </w:r>
          </w:p>
        </w:tc>
        <w:tc>
          <w:tcPr>
            <w:tcW w:w="270" w:type="dxa"/>
          </w:tcPr>
          <w:p w14:paraId="49368D88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4CE07239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45" w:type="dxa"/>
            <w:gridSpan w:val="2"/>
          </w:tcPr>
          <w:p w14:paraId="598ACA0D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3C762A4B" w14:textId="77777777" w:rsidR="0005737D" w:rsidRPr="000F5DD3" w:rsidRDefault="0005737D" w:rsidP="00646EA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70" w:type="dxa"/>
          </w:tcPr>
          <w:p w14:paraId="1C41435C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0EC1D82C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(5,073)</w:t>
            </w:r>
          </w:p>
        </w:tc>
      </w:tr>
      <w:tr w:rsidR="0005737D" w:rsidRPr="000F5DD3" w14:paraId="5B455785" w14:textId="77777777" w:rsidTr="00646EAA">
        <w:tc>
          <w:tcPr>
            <w:tcW w:w="3690" w:type="dxa"/>
          </w:tcPr>
          <w:p w14:paraId="29BC4E3B" w14:textId="77777777" w:rsidR="0005737D" w:rsidRPr="000F5DD3" w:rsidRDefault="0005737D" w:rsidP="00646EAA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70" w:type="dxa"/>
          </w:tcPr>
          <w:p w14:paraId="3811EAA7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63CB82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6982EE99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5F086282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5FB809E3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60428D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31E5E314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737D" w:rsidRPr="000F5DD3" w14:paraId="4CEF8CED" w14:textId="77777777" w:rsidTr="00646EAA">
        <w:tc>
          <w:tcPr>
            <w:tcW w:w="3690" w:type="dxa"/>
          </w:tcPr>
          <w:p w14:paraId="0E3B80AE" w14:textId="77777777" w:rsidR="0005737D" w:rsidRPr="000F5DD3" w:rsidRDefault="0005737D" w:rsidP="00646EAA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1BC45440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(224)</w:t>
            </w:r>
          </w:p>
        </w:tc>
        <w:tc>
          <w:tcPr>
            <w:tcW w:w="270" w:type="dxa"/>
          </w:tcPr>
          <w:p w14:paraId="55E0E833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3038DB46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(64)</w:t>
            </w:r>
          </w:p>
        </w:tc>
        <w:tc>
          <w:tcPr>
            <w:tcW w:w="245" w:type="dxa"/>
            <w:gridSpan w:val="2"/>
          </w:tcPr>
          <w:p w14:paraId="1040D1BE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1BB1A2D" w14:textId="77777777" w:rsidR="0005737D" w:rsidRPr="000F5DD3" w:rsidRDefault="0005737D" w:rsidP="00646EA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70" w:type="dxa"/>
          </w:tcPr>
          <w:p w14:paraId="21E7F403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5A88CB63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(288)</w:t>
            </w:r>
          </w:p>
        </w:tc>
      </w:tr>
      <w:tr w:rsidR="0005737D" w:rsidRPr="000F5DD3" w14:paraId="7352D660" w14:textId="77777777" w:rsidTr="00646EAA">
        <w:tc>
          <w:tcPr>
            <w:tcW w:w="3690" w:type="dxa"/>
            <w:vAlign w:val="center"/>
          </w:tcPr>
          <w:p w14:paraId="1CFE3285" w14:textId="77777777" w:rsidR="0005737D" w:rsidRPr="000F5DD3" w:rsidRDefault="0005737D" w:rsidP="00646E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ขาดทุนที่ยังไม่เกิดขึ้นจริงในสินค้าคงเหลือ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E4EAA9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270" w:type="dxa"/>
          </w:tcPr>
          <w:p w14:paraId="0F0B4724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3EB4D937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(72)</w:t>
            </w:r>
          </w:p>
        </w:tc>
        <w:tc>
          <w:tcPr>
            <w:tcW w:w="245" w:type="dxa"/>
            <w:gridSpan w:val="2"/>
          </w:tcPr>
          <w:p w14:paraId="3AFDE21B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38D7F875" w14:textId="77777777" w:rsidR="0005737D" w:rsidRPr="000F5DD3" w:rsidRDefault="0005737D" w:rsidP="00646EA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70" w:type="dxa"/>
          </w:tcPr>
          <w:p w14:paraId="50636164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0F9C1EB6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(80)</w:t>
            </w:r>
          </w:p>
        </w:tc>
      </w:tr>
      <w:tr w:rsidR="0005737D" w:rsidRPr="000F5DD3" w14:paraId="6859F015" w14:textId="77777777" w:rsidTr="00646EAA">
        <w:tc>
          <w:tcPr>
            <w:tcW w:w="3690" w:type="dxa"/>
            <w:vAlign w:val="bottom"/>
          </w:tcPr>
          <w:p w14:paraId="4BF70BCC" w14:textId="77777777" w:rsidR="0005737D" w:rsidRPr="000F5DD3" w:rsidRDefault="0005737D" w:rsidP="00646EAA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C72BD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(5,415)</w:t>
            </w:r>
          </w:p>
        </w:tc>
        <w:tc>
          <w:tcPr>
            <w:tcW w:w="270" w:type="dxa"/>
            <w:shd w:val="clear" w:color="auto" w:fill="auto"/>
          </w:tcPr>
          <w:p w14:paraId="2A1AB080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1F14B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(26)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48C2BF6F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6E275" w14:textId="77777777" w:rsidR="0005737D" w:rsidRPr="000F5DD3" w:rsidRDefault="0005737D" w:rsidP="00646EA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-</w:t>
            </w:r>
          </w:p>
        </w:tc>
        <w:tc>
          <w:tcPr>
            <w:tcW w:w="270" w:type="dxa"/>
            <w:shd w:val="clear" w:color="auto" w:fill="auto"/>
          </w:tcPr>
          <w:p w14:paraId="3E9A9A3D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BFA30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(5,441)</w:t>
            </w:r>
          </w:p>
        </w:tc>
      </w:tr>
      <w:tr w:rsidR="0005737D" w:rsidRPr="000F5DD3" w14:paraId="6F7C53DF" w14:textId="77777777" w:rsidTr="00646EAA">
        <w:tc>
          <w:tcPr>
            <w:tcW w:w="3690" w:type="dxa"/>
            <w:vAlign w:val="bottom"/>
          </w:tcPr>
          <w:p w14:paraId="5D5C3E01" w14:textId="77777777" w:rsidR="0005737D" w:rsidRPr="000F5DD3" w:rsidRDefault="0005737D" w:rsidP="00646EAA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6C3872D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25A8E3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</w:tcPr>
          <w:p w14:paraId="6DCCB047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60938D40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179EBB07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79A8CD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394D8F39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737D" w:rsidRPr="000F5DD3" w14:paraId="77D1BDBC" w14:textId="77777777" w:rsidTr="00646EAA">
        <w:tc>
          <w:tcPr>
            <w:tcW w:w="3690" w:type="dxa"/>
            <w:vAlign w:val="bottom"/>
          </w:tcPr>
          <w:p w14:paraId="0FAA8DDF" w14:textId="77777777" w:rsidR="0005737D" w:rsidRPr="000F5DD3" w:rsidRDefault="0005737D" w:rsidP="00646EAA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D11613B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52,280</w:t>
            </w:r>
          </w:p>
        </w:tc>
        <w:tc>
          <w:tcPr>
            <w:tcW w:w="270" w:type="dxa"/>
          </w:tcPr>
          <w:p w14:paraId="3ECBD745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bottom w:val="double" w:sz="4" w:space="0" w:color="auto"/>
            </w:tcBorders>
          </w:tcPr>
          <w:p w14:paraId="2D0E4CCE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(5,126)</w:t>
            </w:r>
          </w:p>
        </w:tc>
        <w:tc>
          <w:tcPr>
            <w:tcW w:w="245" w:type="dxa"/>
            <w:gridSpan w:val="2"/>
          </w:tcPr>
          <w:p w14:paraId="18A55367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  <w:vAlign w:val="bottom"/>
          </w:tcPr>
          <w:p w14:paraId="197D64B9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(2,406)</w:t>
            </w:r>
          </w:p>
        </w:tc>
        <w:tc>
          <w:tcPr>
            <w:tcW w:w="270" w:type="dxa"/>
          </w:tcPr>
          <w:p w14:paraId="7A8DB990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double" w:sz="4" w:space="0" w:color="auto"/>
            </w:tcBorders>
          </w:tcPr>
          <w:p w14:paraId="2A14B789" w14:textId="77777777" w:rsidR="0005737D" w:rsidRPr="000F5DD3" w:rsidRDefault="0005737D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44,748</w:t>
            </w:r>
          </w:p>
        </w:tc>
      </w:tr>
    </w:tbl>
    <w:p w14:paraId="0E68BB10" w14:textId="77777777" w:rsidR="0005737D" w:rsidRPr="000F5DD3" w:rsidRDefault="0005737D">
      <w:pPr>
        <w:rPr>
          <w:rFonts w:asciiTheme="majorBidi" w:hAnsiTheme="majorBidi" w:cstheme="majorBidi"/>
        </w:rPr>
      </w:pPr>
    </w:p>
    <w:p w14:paraId="52BC65C3" w14:textId="77777777" w:rsidR="0005737D" w:rsidRPr="000F5DD3" w:rsidRDefault="0005737D">
      <w:pPr>
        <w:rPr>
          <w:rFonts w:asciiTheme="majorBidi" w:hAnsiTheme="majorBidi" w:cstheme="majorBidi"/>
        </w:rPr>
      </w:pPr>
    </w:p>
    <w:p w14:paraId="2312D3CB" w14:textId="77777777" w:rsidR="0005737D" w:rsidRPr="000F5DD3" w:rsidRDefault="0005737D">
      <w:pPr>
        <w:rPr>
          <w:rFonts w:asciiTheme="majorBidi" w:hAnsiTheme="majorBidi" w:cstheme="majorBidi"/>
        </w:rPr>
      </w:pPr>
    </w:p>
    <w:p w14:paraId="40DC1CDB" w14:textId="77777777" w:rsidR="0005737D" w:rsidRPr="000F5DD3" w:rsidRDefault="0005737D">
      <w:pPr>
        <w:rPr>
          <w:rFonts w:asciiTheme="majorBidi" w:hAnsiTheme="majorBidi" w:cstheme="majorBidi"/>
        </w:rPr>
      </w:pPr>
    </w:p>
    <w:p w14:paraId="1495EA17" w14:textId="77777777" w:rsidR="0005737D" w:rsidRPr="000F5DD3" w:rsidRDefault="0005737D">
      <w:pPr>
        <w:rPr>
          <w:rFonts w:asciiTheme="majorBidi" w:hAnsiTheme="majorBidi" w:cstheme="majorBidi"/>
        </w:rPr>
      </w:pPr>
    </w:p>
    <w:p w14:paraId="350FE5D8" w14:textId="574BDE24" w:rsidR="00423BEF" w:rsidRPr="000F5DD3" w:rsidRDefault="00423BEF">
      <w:pPr>
        <w:rPr>
          <w:rFonts w:asciiTheme="majorBidi" w:hAnsiTheme="majorBidi" w:cstheme="majorBidi"/>
        </w:rPr>
      </w:pPr>
      <w:r w:rsidRPr="000F5DD3">
        <w:rPr>
          <w:rFonts w:asciiTheme="majorBidi" w:hAnsiTheme="majorBidi" w:cstheme="majorBidi"/>
        </w:rPr>
        <w:br w:type="page"/>
      </w:r>
    </w:p>
    <w:tbl>
      <w:tblPr>
        <w:tblW w:w="9189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12"/>
        <w:gridCol w:w="1176"/>
        <w:gridCol w:w="272"/>
        <w:gridCol w:w="1180"/>
        <w:gridCol w:w="125"/>
        <w:gridCol w:w="116"/>
        <w:gridCol w:w="1155"/>
        <w:gridCol w:w="276"/>
        <w:gridCol w:w="1177"/>
      </w:tblGrid>
      <w:tr w:rsidR="00B30C4A" w:rsidRPr="000F5DD3" w14:paraId="5E78D14F" w14:textId="77777777" w:rsidTr="003F03B6">
        <w:trPr>
          <w:trHeight w:val="360"/>
        </w:trPr>
        <w:tc>
          <w:tcPr>
            <w:tcW w:w="3712" w:type="dxa"/>
          </w:tcPr>
          <w:p w14:paraId="3DF1505B" w14:textId="77777777" w:rsidR="00B30C4A" w:rsidRPr="000F5DD3" w:rsidRDefault="00B30C4A" w:rsidP="003D1BF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7" w:type="dxa"/>
            <w:gridSpan w:val="8"/>
          </w:tcPr>
          <w:p w14:paraId="6DA4986F" w14:textId="77777777" w:rsidR="00B30C4A" w:rsidRPr="000F5DD3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</w:t>
            </w:r>
            <w:r w:rsidRPr="000F5DD3">
              <w:rPr>
                <w:rStyle w:val="PageNumber"/>
                <w:rFonts w:asciiTheme="majorBidi" w:hAnsiTheme="majorBidi" w:cstheme="majorBidi"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B30C4A" w:rsidRPr="000F5DD3" w14:paraId="093B27E3" w14:textId="77777777" w:rsidTr="003F03B6">
        <w:trPr>
          <w:trHeight w:val="360"/>
        </w:trPr>
        <w:tc>
          <w:tcPr>
            <w:tcW w:w="3712" w:type="dxa"/>
          </w:tcPr>
          <w:p w14:paraId="5C02AE9F" w14:textId="77777777" w:rsidR="00B30C4A" w:rsidRPr="000F5DD3" w:rsidRDefault="00B30C4A" w:rsidP="003D1BF2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76" w:type="dxa"/>
          </w:tcPr>
          <w:p w14:paraId="6DF1EB51" w14:textId="77777777" w:rsidR="00B30C4A" w:rsidRPr="000F5DD3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74DD6F4B" w14:textId="77777777" w:rsidR="00B30C4A" w:rsidRPr="000F5DD3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2" w:type="dxa"/>
          </w:tcPr>
          <w:p w14:paraId="6E038D99" w14:textId="77777777" w:rsidR="00B30C4A" w:rsidRPr="000F5DD3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6" w:type="dxa"/>
            <w:gridSpan w:val="4"/>
            <w:tcBorders>
              <w:bottom w:val="single" w:sz="4" w:space="0" w:color="auto"/>
            </w:tcBorders>
          </w:tcPr>
          <w:p w14:paraId="195C2271" w14:textId="77777777" w:rsidR="00B30C4A" w:rsidRPr="000F5DD3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บันทึกเป็น</w:t>
            </w:r>
          </w:p>
          <w:p w14:paraId="7EA20644" w14:textId="77777777" w:rsidR="00B30C4A" w:rsidRPr="000F5DD3" w:rsidRDefault="00B30C4A" w:rsidP="003D1BF2">
            <w:pPr>
              <w:spacing w:line="240" w:lineRule="auto"/>
              <w:ind w:left="-108" w:right="-171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0F5DD3">
              <w:rPr>
                <w:rFonts w:asciiTheme="majorBidi" w:eastAsia="MS Mincho" w:hAnsiTheme="majorBidi" w:cstheme="majorBidi"/>
                <w:sz w:val="30"/>
                <w:szCs w:val="30"/>
              </w:rPr>
              <w:t>/</w:t>
            </w: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6" w:type="dxa"/>
          </w:tcPr>
          <w:p w14:paraId="28D747E7" w14:textId="77777777" w:rsidR="00B30C4A" w:rsidRPr="000F5DD3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65EE43A7" w14:textId="77777777" w:rsidR="00B30C4A" w:rsidRPr="000F5DD3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00A65C9A" w14:textId="77777777" w:rsidR="00B30C4A" w:rsidRPr="000F5DD3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30C4A" w:rsidRPr="000F5DD3" w14:paraId="7444F0F8" w14:textId="77777777" w:rsidTr="003F03B6">
        <w:trPr>
          <w:trHeight w:val="360"/>
        </w:trPr>
        <w:tc>
          <w:tcPr>
            <w:tcW w:w="3712" w:type="dxa"/>
          </w:tcPr>
          <w:p w14:paraId="3D75DBD3" w14:textId="77777777" w:rsidR="00B30C4A" w:rsidRPr="000F5DD3" w:rsidRDefault="00B30C4A" w:rsidP="003D1BF2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D7F0102" w14:textId="1920B856" w:rsidR="00B30C4A" w:rsidRPr="000F5DD3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3D1BF2"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2" w:type="dxa"/>
          </w:tcPr>
          <w:p w14:paraId="3C5699AC" w14:textId="77777777" w:rsidR="00B30C4A" w:rsidRPr="000F5DD3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  <w:p w14:paraId="61521D58" w14:textId="77777777" w:rsidR="00B30C4A" w:rsidRPr="000F5DD3" w:rsidRDefault="00B30C4A" w:rsidP="003D1BF2">
            <w:pPr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263CAC36" w14:textId="77777777" w:rsidR="00B30C4A" w:rsidRPr="000F5DD3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00A75509" w14:textId="77777777" w:rsidR="00B30C4A" w:rsidRPr="000F5DD3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271" w:type="dxa"/>
            <w:gridSpan w:val="2"/>
          </w:tcPr>
          <w:p w14:paraId="2E75DD56" w14:textId="77777777" w:rsidR="00B30C4A" w:rsidRPr="000F5DD3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6" w:type="dxa"/>
          </w:tcPr>
          <w:p w14:paraId="7AB90661" w14:textId="77777777" w:rsidR="00B30C4A" w:rsidRPr="000F5DD3" w:rsidRDefault="00B30C4A" w:rsidP="003D1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  <w:p w14:paraId="2736B049" w14:textId="77777777" w:rsidR="00B30C4A" w:rsidRPr="000F5DD3" w:rsidRDefault="00B30C4A" w:rsidP="003D1BF2">
            <w:pPr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815B81C" w14:textId="6BB8E992" w:rsidR="00B30C4A" w:rsidRPr="000F5DD3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 w:rsidR="003D1BF2"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B30C4A" w:rsidRPr="000F5DD3" w14:paraId="3AB61A9C" w14:textId="77777777" w:rsidTr="003F03B6">
        <w:trPr>
          <w:trHeight w:val="360"/>
        </w:trPr>
        <w:tc>
          <w:tcPr>
            <w:tcW w:w="3712" w:type="dxa"/>
          </w:tcPr>
          <w:p w14:paraId="13DD6264" w14:textId="77777777" w:rsidR="00B30C4A" w:rsidRPr="000F5DD3" w:rsidRDefault="00B30C4A" w:rsidP="003D1BF2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477" w:type="dxa"/>
            <w:gridSpan w:val="8"/>
          </w:tcPr>
          <w:p w14:paraId="2F145964" w14:textId="77777777" w:rsidR="00B30C4A" w:rsidRPr="000F5DD3" w:rsidRDefault="00B30C4A" w:rsidP="003D1BF2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0C4A" w:rsidRPr="000F5DD3" w14:paraId="5C0C6B9B" w14:textId="77777777" w:rsidTr="003F03B6">
        <w:trPr>
          <w:trHeight w:val="360"/>
        </w:trPr>
        <w:tc>
          <w:tcPr>
            <w:tcW w:w="3712" w:type="dxa"/>
          </w:tcPr>
          <w:p w14:paraId="77279EDF" w14:textId="77777777" w:rsidR="00B30C4A" w:rsidRPr="000F5DD3" w:rsidRDefault="00B30C4A" w:rsidP="003D1BF2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6" w:type="dxa"/>
          </w:tcPr>
          <w:p w14:paraId="4606C6CD" w14:textId="77777777" w:rsidR="00B30C4A" w:rsidRPr="000F5DD3" w:rsidRDefault="00B30C4A" w:rsidP="003D1BF2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0D056EA2" w14:textId="77777777" w:rsidR="00B30C4A" w:rsidRPr="000F5DD3" w:rsidRDefault="00B30C4A" w:rsidP="003D1BF2">
            <w:pPr>
              <w:pStyle w:val="normalAngsanaNew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471ED42" w14:textId="77777777" w:rsidR="00B30C4A" w:rsidRPr="000F5DD3" w:rsidRDefault="00B30C4A" w:rsidP="003D1BF2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41A7BD7D" w14:textId="77777777" w:rsidR="00B30C4A" w:rsidRPr="000F5DD3" w:rsidRDefault="00B30C4A" w:rsidP="003D1BF2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B1D4D4F" w14:textId="77777777" w:rsidR="00B30C4A" w:rsidRPr="000F5DD3" w:rsidRDefault="00B30C4A" w:rsidP="003D1BF2">
            <w:pPr>
              <w:pStyle w:val="normalAngsanaNew"/>
              <w:tabs>
                <w:tab w:val="clear" w:pos="765"/>
                <w:tab w:val="decimal" w:pos="76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0E2BB4EE" w14:textId="77777777" w:rsidR="00B30C4A" w:rsidRPr="000F5DD3" w:rsidRDefault="00B30C4A" w:rsidP="003D1BF2">
            <w:pPr>
              <w:pStyle w:val="normalAngsanaNew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DC8D126" w14:textId="77777777" w:rsidR="00B30C4A" w:rsidRPr="000F5DD3" w:rsidRDefault="00B30C4A" w:rsidP="003D1BF2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CD2594" w:rsidRPr="000F5DD3" w14:paraId="7E8FA48F" w14:textId="77777777" w:rsidTr="00DB67CB">
        <w:trPr>
          <w:trHeight w:val="360"/>
        </w:trPr>
        <w:tc>
          <w:tcPr>
            <w:tcW w:w="3712" w:type="dxa"/>
            <w:vAlign w:val="center"/>
          </w:tcPr>
          <w:p w14:paraId="6388FA1D" w14:textId="77777777" w:rsidR="00CD2594" w:rsidRPr="000F5DD3" w:rsidRDefault="00CD2594" w:rsidP="00CD25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6" w:type="dxa"/>
          </w:tcPr>
          <w:p w14:paraId="18F01E74" w14:textId="12532FCB" w:rsidR="00CD2594" w:rsidRPr="000F5DD3" w:rsidRDefault="00CD2594" w:rsidP="00CD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2,243</w:t>
            </w:r>
          </w:p>
        </w:tc>
        <w:tc>
          <w:tcPr>
            <w:tcW w:w="272" w:type="dxa"/>
          </w:tcPr>
          <w:p w14:paraId="4ECCFB8A" w14:textId="77777777" w:rsidR="00CD2594" w:rsidRPr="000F5DD3" w:rsidRDefault="00CD2594" w:rsidP="00CD2594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8DACE34" w14:textId="64EA7B3E" w:rsidR="00CD2594" w:rsidRPr="000F5DD3" w:rsidRDefault="00CD2594" w:rsidP="00CD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A172F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1" w:type="dxa"/>
            <w:gridSpan w:val="2"/>
          </w:tcPr>
          <w:p w14:paraId="6D255809" w14:textId="77777777" w:rsidR="00CD2594" w:rsidRPr="000F5DD3" w:rsidRDefault="00CD2594" w:rsidP="00CD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CAF457C" w14:textId="2FF7B664" w:rsidR="00CD2594" w:rsidRPr="000F5DD3" w:rsidRDefault="00CD2594" w:rsidP="00CD259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76" w:type="dxa"/>
          </w:tcPr>
          <w:p w14:paraId="7B097565" w14:textId="77777777" w:rsidR="00CD2594" w:rsidRPr="000F5DD3" w:rsidRDefault="00CD2594" w:rsidP="00CD2594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4E98B3E" w14:textId="5D809940" w:rsidR="00CD2594" w:rsidRPr="000F5DD3" w:rsidRDefault="007D269E" w:rsidP="00CD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2,51</w:t>
            </w:r>
            <w:r w:rsidR="00A172F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D0EA4" w:rsidRPr="000F5DD3" w14:paraId="56E13247" w14:textId="77777777" w:rsidTr="00DB67CB">
        <w:trPr>
          <w:trHeight w:val="360"/>
        </w:trPr>
        <w:tc>
          <w:tcPr>
            <w:tcW w:w="3712" w:type="dxa"/>
            <w:vAlign w:val="center"/>
          </w:tcPr>
          <w:p w14:paraId="67A8F663" w14:textId="77777777" w:rsidR="006D0EA4" w:rsidRPr="000F5DD3" w:rsidRDefault="006D0EA4" w:rsidP="006D0EA4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76" w:type="dxa"/>
          </w:tcPr>
          <w:p w14:paraId="5801184B" w14:textId="1C5D33F3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9,394</w:t>
            </w:r>
          </w:p>
        </w:tc>
        <w:tc>
          <w:tcPr>
            <w:tcW w:w="272" w:type="dxa"/>
          </w:tcPr>
          <w:p w14:paraId="3D0DD767" w14:textId="77777777" w:rsidR="006D0EA4" w:rsidRPr="000F5DD3" w:rsidRDefault="006D0EA4" w:rsidP="006D0EA4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70D624F" w14:textId="63B8E949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37814D03" w14:textId="77777777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6743D89" w14:textId="4D1CEF85" w:rsidR="006D0EA4" w:rsidRPr="000F5DD3" w:rsidRDefault="006D0EA4" w:rsidP="006D0EA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76" w:type="dxa"/>
          </w:tcPr>
          <w:p w14:paraId="64699B9E" w14:textId="77777777" w:rsidR="006D0EA4" w:rsidRPr="000F5DD3" w:rsidRDefault="006D0EA4" w:rsidP="006D0EA4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283D723" w14:textId="411FFBB0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9,394</w:t>
            </w:r>
          </w:p>
        </w:tc>
      </w:tr>
      <w:tr w:rsidR="006D0EA4" w:rsidRPr="000F5DD3" w14:paraId="6EB23CEE" w14:textId="77777777" w:rsidTr="00DB67CB">
        <w:trPr>
          <w:trHeight w:val="360"/>
        </w:trPr>
        <w:tc>
          <w:tcPr>
            <w:tcW w:w="3712" w:type="dxa"/>
          </w:tcPr>
          <w:p w14:paraId="1852C276" w14:textId="77777777" w:rsidR="006D0EA4" w:rsidRPr="000F5DD3" w:rsidRDefault="006D0EA4" w:rsidP="006D0EA4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6" w:type="dxa"/>
          </w:tcPr>
          <w:p w14:paraId="39FAD53A" w14:textId="3E9EA368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  <w:tc>
          <w:tcPr>
            <w:tcW w:w="272" w:type="dxa"/>
          </w:tcPr>
          <w:p w14:paraId="66D2D9ED" w14:textId="77777777" w:rsidR="006D0EA4" w:rsidRPr="000F5DD3" w:rsidRDefault="006D0EA4" w:rsidP="006D0EA4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1FF3A5B" w14:textId="47DA73B4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776E860E" w14:textId="77777777" w:rsidR="006D0EA4" w:rsidRPr="000F5DD3" w:rsidRDefault="006D0EA4" w:rsidP="006D0EA4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619AE7C" w14:textId="6A1DAF4F" w:rsidR="006D0EA4" w:rsidRPr="000F5DD3" w:rsidRDefault="006D0EA4" w:rsidP="006D0EA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76" w:type="dxa"/>
          </w:tcPr>
          <w:p w14:paraId="0247BE5E" w14:textId="77777777" w:rsidR="006D0EA4" w:rsidRPr="000F5DD3" w:rsidRDefault="006D0EA4" w:rsidP="006D0EA4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55EBE2B" w14:textId="03076C27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</w:tr>
      <w:tr w:rsidR="006D0EA4" w:rsidRPr="000F5DD3" w14:paraId="6A941422" w14:textId="77777777" w:rsidTr="001639B3">
        <w:trPr>
          <w:trHeight w:val="360"/>
        </w:trPr>
        <w:tc>
          <w:tcPr>
            <w:tcW w:w="3712" w:type="dxa"/>
            <w:vAlign w:val="center"/>
          </w:tcPr>
          <w:p w14:paraId="46D867FA" w14:textId="77777777" w:rsidR="006D0EA4" w:rsidRPr="000F5DD3" w:rsidRDefault="006D0EA4" w:rsidP="006D0EA4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6" w:type="dxa"/>
          </w:tcPr>
          <w:p w14:paraId="7719C2D9" w14:textId="66EF941C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36,881</w:t>
            </w:r>
          </w:p>
        </w:tc>
        <w:tc>
          <w:tcPr>
            <w:tcW w:w="272" w:type="dxa"/>
          </w:tcPr>
          <w:p w14:paraId="325507A7" w14:textId="77777777" w:rsidR="006D0EA4" w:rsidRPr="000F5DD3" w:rsidRDefault="006D0EA4" w:rsidP="006D0EA4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3135F39" w14:textId="2ADFAA99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172F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gridSpan w:val="2"/>
          </w:tcPr>
          <w:p w14:paraId="1938C11C" w14:textId="77777777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15519E1" w14:textId="0FDB5C6B" w:rsidR="006D0EA4" w:rsidRPr="000F5DD3" w:rsidRDefault="006D0EA4" w:rsidP="006D0EA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76" w:type="dxa"/>
          </w:tcPr>
          <w:p w14:paraId="28CE9AE4" w14:textId="77777777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918E19D" w14:textId="1302128B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36,87</w:t>
            </w:r>
            <w:r w:rsidR="00A172F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D0EA4" w:rsidRPr="000F5DD3" w14:paraId="3929C9DE" w14:textId="77777777" w:rsidTr="001639B3">
        <w:trPr>
          <w:trHeight w:val="360"/>
        </w:trPr>
        <w:tc>
          <w:tcPr>
            <w:tcW w:w="3712" w:type="dxa"/>
            <w:vAlign w:val="center"/>
          </w:tcPr>
          <w:p w14:paraId="370103A4" w14:textId="77777777" w:rsidR="006D0EA4" w:rsidRPr="000F5DD3" w:rsidRDefault="006D0EA4" w:rsidP="006D0E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สินทรัพย์สิทธิการใช้ที่ได้มาจาก</w:t>
            </w:r>
          </w:p>
          <w:p w14:paraId="5C27EBD8" w14:textId="7D5002FE" w:rsidR="006D0EA4" w:rsidRPr="000F5DD3" w:rsidRDefault="006D0EA4" w:rsidP="006D0E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การทำสัญญา</w:t>
            </w:r>
          </w:p>
        </w:tc>
        <w:tc>
          <w:tcPr>
            <w:tcW w:w="1176" w:type="dxa"/>
            <w:vAlign w:val="bottom"/>
          </w:tcPr>
          <w:p w14:paraId="028FAA1E" w14:textId="1011F361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2" w:type="dxa"/>
            <w:vAlign w:val="bottom"/>
          </w:tcPr>
          <w:p w14:paraId="5C7E02E9" w14:textId="77777777" w:rsidR="006D0EA4" w:rsidRPr="000F5DD3" w:rsidRDefault="006D0EA4" w:rsidP="006D0EA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69427F75" w14:textId="51F481E4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  <w:vAlign w:val="bottom"/>
          </w:tcPr>
          <w:p w14:paraId="3720A20B" w14:textId="77777777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79F5411B" w14:textId="4445AFA0" w:rsidR="006D0EA4" w:rsidRPr="000F5DD3" w:rsidRDefault="006D0EA4" w:rsidP="006D0EA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50CFA317" w14:textId="77777777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8B093FA" w14:textId="515B9890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1639B3" w:rsidRPr="000F5DD3" w14:paraId="1AB96D14" w14:textId="77777777" w:rsidTr="001639B3">
        <w:trPr>
          <w:trHeight w:val="360"/>
        </w:trPr>
        <w:tc>
          <w:tcPr>
            <w:tcW w:w="3712" w:type="dxa"/>
            <w:vAlign w:val="bottom"/>
          </w:tcPr>
          <w:p w14:paraId="17AB7A41" w14:textId="77777777" w:rsidR="00E4147E" w:rsidRPr="0002377F" w:rsidRDefault="00E4147E" w:rsidP="00E4147E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377F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ขาดทุน</w:t>
            </w:r>
            <w:r w:rsidRPr="0002377F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ที่ยังไม่เกิดขึ้นจริง</w:t>
            </w:r>
          </w:p>
          <w:p w14:paraId="21866438" w14:textId="0BAB3988" w:rsidR="001639B3" w:rsidRPr="000F5DD3" w:rsidRDefault="00E4147E" w:rsidP="00E4147E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 </w:t>
            </w:r>
            <w:r w:rsidRPr="0002377F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ใน</w:t>
            </w:r>
            <w:r w:rsidRPr="0002377F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1FD2BC6" w14:textId="77777777" w:rsidR="00AC296D" w:rsidRDefault="00AC296D" w:rsidP="008D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BF84EC" w14:textId="2331364F" w:rsidR="001639B3" w:rsidRPr="000F5DD3" w:rsidRDefault="008D3AD4" w:rsidP="008D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D5B1DA3" w14:textId="77777777" w:rsidR="001639B3" w:rsidRPr="000F5DD3" w:rsidRDefault="001639B3" w:rsidP="006D0EA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75C50A83" w14:textId="77777777" w:rsidR="00AC296D" w:rsidRDefault="00AC296D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8CD020" w14:textId="72B71C49" w:rsidR="001639B3" w:rsidRPr="000F5DD3" w:rsidRDefault="00E4147E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1" w:type="dxa"/>
            <w:gridSpan w:val="2"/>
          </w:tcPr>
          <w:p w14:paraId="14195AA2" w14:textId="77777777" w:rsidR="001639B3" w:rsidRPr="000F5DD3" w:rsidRDefault="001639B3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2BB6A7D5" w14:textId="1B155BD4" w:rsidR="001639B3" w:rsidRPr="000F5DD3" w:rsidRDefault="008D3AD4" w:rsidP="006D0EA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19516BF3" w14:textId="77777777" w:rsidR="001639B3" w:rsidRPr="000F5DD3" w:rsidRDefault="001639B3" w:rsidP="006D0EA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04092BF6" w14:textId="77777777" w:rsidR="00AC296D" w:rsidRDefault="00AC296D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A70D63" w14:textId="588511D0" w:rsidR="001639B3" w:rsidRPr="000F5DD3" w:rsidRDefault="00E4147E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D0EA4" w:rsidRPr="000F5DD3" w14:paraId="12922B6F" w14:textId="77777777" w:rsidTr="001639B3">
        <w:trPr>
          <w:trHeight w:val="360"/>
        </w:trPr>
        <w:tc>
          <w:tcPr>
            <w:tcW w:w="3712" w:type="dxa"/>
            <w:vAlign w:val="bottom"/>
          </w:tcPr>
          <w:p w14:paraId="5E00AB16" w14:textId="77777777" w:rsidR="006D0EA4" w:rsidRPr="000F5DD3" w:rsidRDefault="006D0EA4" w:rsidP="006D0EA4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5AB06666" w14:textId="1BB297B9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49,601</w:t>
            </w:r>
          </w:p>
        </w:tc>
        <w:tc>
          <w:tcPr>
            <w:tcW w:w="272" w:type="dxa"/>
          </w:tcPr>
          <w:p w14:paraId="3C55371D" w14:textId="77777777" w:rsidR="006D0EA4" w:rsidRPr="000F5DD3" w:rsidRDefault="006D0EA4" w:rsidP="006D0EA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2C302821" w14:textId="5D5B5D09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CB06B2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41" w:type="dxa"/>
            <w:gridSpan w:val="2"/>
          </w:tcPr>
          <w:p w14:paraId="4E805699" w14:textId="77777777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718E7" w14:textId="2ABBBE1B" w:rsidR="006D0EA4" w:rsidRPr="000F5DD3" w:rsidRDefault="006D0EA4" w:rsidP="006D0EA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5D33048" w14:textId="77777777" w:rsidR="006D0EA4" w:rsidRPr="000F5DD3" w:rsidRDefault="006D0EA4" w:rsidP="006D0EA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21F0163F" w14:textId="1175AF20" w:rsidR="006D0EA4" w:rsidRPr="000F5DD3" w:rsidRDefault="00F81D60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49,870</w:t>
            </w:r>
          </w:p>
        </w:tc>
      </w:tr>
      <w:tr w:rsidR="006D0EA4" w:rsidRPr="000F5DD3" w14:paraId="6B82F99C" w14:textId="77777777" w:rsidTr="003F03B6">
        <w:trPr>
          <w:trHeight w:val="360"/>
        </w:trPr>
        <w:tc>
          <w:tcPr>
            <w:tcW w:w="3712" w:type="dxa"/>
          </w:tcPr>
          <w:p w14:paraId="0C98EBD0" w14:textId="77777777" w:rsidR="006D0EA4" w:rsidRPr="000F5DD3" w:rsidRDefault="006D0EA4" w:rsidP="006D0EA4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619B3DA9" w14:textId="77777777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B9977F4" w14:textId="77777777" w:rsidR="006D0EA4" w:rsidRPr="000F5DD3" w:rsidRDefault="006D0EA4" w:rsidP="006D0EA4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699B9345" w14:textId="77777777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106DB0C9" w14:textId="77777777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5B23C604" w14:textId="77777777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06706DBC" w14:textId="77777777" w:rsidR="006D0EA4" w:rsidRPr="000F5DD3" w:rsidRDefault="006D0EA4" w:rsidP="006D0EA4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222E7674" w14:textId="77777777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0EA4" w:rsidRPr="000F5DD3" w14:paraId="1B6F3013" w14:textId="77777777" w:rsidTr="003F03B6">
        <w:trPr>
          <w:trHeight w:val="360"/>
        </w:trPr>
        <w:tc>
          <w:tcPr>
            <w:tcW w:w="3712" w:type="dxa"/>
          </w:tcPr>
          <w:p w14:paraId="1AAEBBBA" w14:textId="77777777" w:rsidR="006D0EA4" w:rsidRPr="000F5DD3" w:rsidRDefault="006D0EA4" w:rsidP="006D0EA4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6" w:type="dxa"/>
          </w:tcPr>
          <w:p w14:paraId="3C649155" w14:textId="77777777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9283DA5" w14:textId="77777777" w:rsidR="006D0EA4" w:rsidRPr="000F5DD3" w:rsidRDefault="006D0EA4" w:rsidP="006D0EA4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7D1E5FE" w14:textId="77777777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6A710F46" w14:textId="77777777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E63CDA5" w14:textId="77777777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25D4E4EC" w14:textId="77777777" w:rsidR="006D0EA4" w:rsidRPr="000F5DD3" w:rsidRDefault="006D0EA4" w:rsidP="006D0EA4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35EEB20" w14:textId="77777777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113" w:rsidRPr="000F5DD3" w14:paraId="2566ED45" w14:textId="77777777" w:rsidTr="00276AE7">
        <w:trPr>
          <w:trHeight w:val="360"/>
        </w:trPr>
        <w:tc>
          <w:tcPr>
            <w:tcW w:w="3712" w:type="dxa"/>
          </w:tcPr>
          <w:p w14:paraId="13940FB6" w14:textId="77777777" w:rsidR="00332113" w:rsidRPr="000F5DD3" w:rsidRDefault="00332113" w:rsidP="00332113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6" w:type="dxa"/>
          </w:tcPr>
          <w:p w14:paraId="322B858C" w14:textId="2D7352A0" w:rsidR="00332113" w:rsidRPr="000F5DD3" w:rsidRDefault="00332113" w:rsidP="00332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(5,073)</w:t>
            </w:r>
          </w:p>
        </w:tc>
        <w:tc>
          <w:tcPr>
            <w:tcW w:w="272" w:type="dxa"/>
          </w:tcPr>
          <w:p w14:paraId="4AAF09D3" w14:textId="77777777" w:rsidR="00332113" w:rsidRPr="000F5DD3" w:rsidRDefault="00332113" w:rsidP="00332113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818C5CF" w14:textId="49125E02" w:rsidR="00332113" w:rsidRPr="000F5DD3" w:rsidRDefault="00332113" w:rsidP="00332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41" w:type="dxa"/>
            <w:gridSpan w:val="2"/>
          </w:tcPr>
          <w:p w14:paraId="29696E18" w14:textId="77777777" w:rsidR="00332113" w:rsidRPr="000F5DD3" w:rsidRDefault="00332113" w:rsidP="00332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CB144AB" w14:textId="5C224B82" w:rsidR="00332113" w:rsidRPr="000F5DD3" w:rsidRDefault="00332113" w:rsidP="0033211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76" w:type="dxa"/>
          </w:tcPr>
          <w:p w14:paraId="47A42591" w14:textId="77777777" w:rsidR="00332113" w:rsidRPr="000F5DD3" w:rsidRDefault="00332113" w:rsidP="00332113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F421685" w14:textId="20F5FD86" w:rsidR="00332113" w:rsidRPr="000F5DD3" w:rsidRDefault="00332113" w:rsidP="00332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(5,075)</w:t>
            </w:r>
          </w:p>
        </w:tc>
      </w:tr>
      <w:tr w:rsidR="00332113" w:rsidRPr="000F5DD3" w14:paraId="3738AC2C" w14:textId="77777777" w:rsidTr="003F03B6">
        <w:trPr>
          <w:trHeight w:val="360"/>
        </w:trPr>
        <w:tc>
          <w:tcPr>
            <w:tcW w:w="3712" w:type="dxa"/>
          </w:tcPr>
          <w:p w14:paraId="78A93AC4" w14:textId="77777777" w:rsidR="00332113" w:rsidRPr="000F5DD3" w:rsidRDefault="00332113" w:rsidP="00332113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76" w:type="dxa"/>
          </w:tcPr>
          <w:p w14:paraId="0F407515" w14:textId="77777777" w:rsidR="00332113" w:rsidRPr="000F5DD3" w:rsidRDefault="00332113" w:rsidP="00332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36D84E1E" w14:textId="77777777" w:rsidR="00332113" w:rsidRPr="000F5DD3" w:rsidRDefault="00332113" w:rsidP="00332113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339A42D" w14:textId="77777777" w:rsidR="00332113" w:rsidRPr="000F5DD3" w:rsidRDefault="00332113" w:rsidP="00332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755C0C90" w14:textId="77777777" w:rsidR="00332113" w:rsidRPr="000F5DD3" w:rsidRDefault="00332113" w:rsidP="00332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75AF5AF" w14:textId="1E3FC500" w:rsidR="00332113" w:rsidRPr="000F5DD3" w:rsidRDefault="00332113" w:rsidP="00332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00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276" w:type="dxa"/>
          </w:tcPr>
          <w:p w14:paraId="279020B4" w14:textId="77777777" w:rsidR="00332113" w:rsidRPr="000F5DD3" w:rsidRDefault="00332113" w:rsidP="00332113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F4362F8" w14:textId="77777777" w:rsidR="00332113" w:rsidRPr="000F5DD3" w:rsidRDefault="00332113" w:rsidP="00332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113" w:rsidRPr="000F5DD3" w14:paraId="59D3D3F1" w14:textId="77777777" w:rsidTr="00276AE7">
        <w:trPr>
          <w:trHeight w:val="360"/>
        </w:trPr>
        <w:tc>
          <w:tcPr>
            <w:tcW w:w="3712" w:type="dxa"/>
          </w:tcPr>
          <w:p w14:paraId="1431D2ED" w14:textId="77777777" w:rsidR="00332113" w:rsidRPr="000F5DD3" w:rsidRDefault="00332113" w:rsidP="00332113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567597C0" w14:textId="3C35835D" w:rsidR="00332113" w:rsidRPr="000F5DD3" w:rsidRDefault="00332113" w:rsidP="00332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(288)</w:t>
            </w:r>
          </w:p>
        </w:tc>
        <w:tc>
          <w:tcPr>
            <w:tcW w:w="272" w:type="dxa"/>
          </w:tcPr>
          <w:p w14:paraId="784B8FCA" w14:textId="77777777" w:rsidR="00332113" w:rsidRPr="000F5DD3" w:rsidRDefault="00332113" w:rsidP="00332113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5D83FEF" w14:textId="60AD4C30" w:rsidR="00332113" w:rsidRPr="000F5DD3" w:rsidRDefault="00332113" w:rsidP="00332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54195790" w14:textId="77777777" w:rsidR="00332113" w:rsidRPr="000F5DD3" w:rsidRDefault="00332113" w:rsidP="00332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B4121CD" w14:textId="629DC07B" w:rsidR="00332113" w:rsidRPr="000F5DD3" w:rsidRDefault="00332113" w:rsidP="0033211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76" w:type="dxa"/>
          </w:tcPr>
          <w:p w14:paraId="3CBAA44B" w14:textId="77777777" w:rsidR="00332113" w:rsidRPr="000F5DD3" w:rsidRDefault="00332113" w:rsidP="00332113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5F3D9D99" w14:textId="2D8354C3" w:rsidR="00332113" w:rsidRPr="000F5DD3" w:rsidRDefault="00332113" w:rsidP="00332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(288)</w:t>
            </w:r>
          </w:p>
        </w:tc>
      </w:tr>
      <w:tr w:rsidR="006D0EA4" w:rsidRPr="000F5DD3" w14:paraId="354CA3A0" w14:textId="77777777" w:rsidTr="003F03B6">
        <w:trPr>
          <w:trHeight w:val="360"/>
        </w:trPr>
        <w:tc>
          <w:tcPr>
            <w:tcW w:w="3712" w:type="dxa"/>
            <w:vAlign w:val="bottom"/>
          </w:tcPr>
          <w:p w14:paraId="2E76AAD4" w14:textId="77777777" w:rsidR="006D0EA4" w:rsidRPr="000F5DD3" w:rsidRDefault="006D0EA4" w:rsidP="006D0EA4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19845E89" w14:textId="6BFD6C50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(5,361)</w:t>
            </w:r>
          </w:p>
        </w:tc>
        <w:tc>
          <w:tcPr>
            <w:tcW w:w="272" w:type="dxa"/>
          </w:tcPr>
          <w:p w14:paraId="062B673E" w14:textId="77777777" w:rsidR="006D0EA4" w:rsidRPr="000F5DD3" w:rsidRDefault="006D0EA4" w:rsidP="006D0EA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4A247536" w14:textId="2C6677BD" w:rsidR="006D0EA4" w:rsidRPr="000F5DD3" w:rsidRDefault="00332113" w:rsidP="00332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(2)</w:t>
            </w:r>
          </w:p>
        </w:tc>
        <w:tc>
          <w:tcPr>
            <w:tcW w:w="241" w:type="dxa"/>
            <w:gridSpan w:val="2"/>
          </w:tcPr>
          <w:p w14:paraId="73B18197" w14:textId="77777777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56A0C" w14:textId="3CE3A1CA" w:rsidR="006D0EA4" w:rsidRPr="000F5DD3" w:rsidRDefault="00332113" w:rsidP="006D0EA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F8259A6" w14:textId="77777777" w:rsidR="006D0EA4" w:rsidRPr="000F5DD3" w:rsidRDefault="006D0EA4" w:rsidP="006D0EA4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26B628EC" w14:textId="4D7EA97A" w:rsidR="006D0EA4" w:rsidRPr="000F5DD3" w:rsidRDefault="00332113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(5,363)</w:t>
            </w:r>
          </w:p>
        </w:tc>
      </w:tr>
      <w:tr w:rsidR="006D0EA4" w:rsidRPr="000F5DD3" w14:paraId="740D8B6A" w14:textId="77777777" w:rsidTr="003F03B6">
        <w:trPr>
          <w:trHeight w:val="360"/>
        </w:trPr>
        <w:tc>
          <w:tcPr>
            <w:tcW w:w="3712" w:type="dxa"/>
            <w:vAlign w:val="bottom"/>
          </w:tcPr>
          <w:p w14:paraId="582E0C50" w14:textId="77777777" w:rsidR="006D0EA4" w:rsidRPr="000F5DD3" w:rsidRDefault="006D0EA4" w:rsidP="006D0EA4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799B3512" w14:textId="77777777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24FF5D7" w14:textId="77777777" w:rsidR="006D0EA4" w:rsidRPr="000F5DD3" w:rsidRDefault="006D0EA4" w:rsidP="006D0EA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</w:tcPr>
          <w:p w14:paraId="60970E26" w14:textId="77777777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1E06A7DD" w14:textId="77777777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</w:tcPr>
          <w:p w14:paraId="00629DE2" w14:textId="77777777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624F9D59" w14:textId="77777777" w:rsidR="006D0EA4" w:rsidRPr="000F5DD3" w:rsidRDefault="006D0EA4" w:rsidP="006D0EA4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23544CA8" w14:textId="77777777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D0EA4" w:rsidRPr="000F5DD3" w14:paraId="3946A6EC" w14:textId="77777777" w:rsidTr="003F03B6">
        <w:trPr>
          <w:trHeight w:val="360"/>
        </w:trPr>
        <w:tc>
          <w:tcPr>
            <w:tcW w:w="3712" w:type="dxa"/>
            <w:vAlign w:val="bottom"/>
          </w:tcPr>
          <w:p w14:paraId="46AA5F2A" w14:textId="77777777" w:rsidR="006D0EA4" w:rsidRPr="000F5DD3" w:rsidRDefault="006D0EA4" w:rsidP="006D0EA4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11119944" w14:textId="7431179F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44,240</w:t>
            </w:r>
          </w:p>
        </w:tc>
        <w:tc>
          <w:tcPr>
            <w:tcW w:w="272" w:type="dxa"/>
          </w:tcPr>
          <w:p w14:paraId="6B31725C" w14:textId="77777777" w:rsidR="006D0EA4" w:rsidRPr="000F5DD3" w:rsidRDefault="006D0EA4" w:rsidP="006D0EA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62FD1726" w14:textId="2AAC5114" w:rsidR="006D0EA4" w:rsidRPr="000F5DD3" w:rsidRDefault="0088613A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</w:t>
            </w:r>
          </w:p>
        </w:tc>
        <w:tc>
          <w:tcPr>
            <w:tcW w:w="241" w:type="dxa"/>
            <w:gridSpan w:val="2"/>
          </w:tcPr>
          <w:p w14:paraId="226E0405" w14:textId="77777777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719CE6EA" w14:textId="2FAF36E5" w:rsidR="006D0EA4" w:rsidRPr="000F5DD3" w:rsidRDefault="0088613A" w:rsidP="0044225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B539A91" w14:textId="77777777" w:rsidR="006D0EA4" w:rsidRPr="000F5DD3" w:rsidRDefault="006D0EA4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415D7462" w14:textId="1A1211F0" w:rsidR="006D0EA4" w:rsidRPr="000F5DD3" w:rsidRDefault="0088613A" w:rsidP="006D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44,507</w:t>
            </w:r>
          </w:p>
        </w:tc>
      </w:tr>
    </w:tbl>
    <w:p w14:paraId="667E84F9" w14:textId="77777777" w:rsidR="00B30C4A" w:rsidRPr="000F5DD3" w:rsidRDefault="00B30C4A" w:rsidP="00B30C4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EC02B1C" w14:textId="77777777" w:rsidR="00423BEF" w:rsidRPr="000F5DD3" w:rsidRDefault="00423BEF">
      <w:pPr>
        <w:rPr>
          <w:rFonts w:asciiTheme="majorBidi" w:hAnsiTheme="majorBidi" w:cstheme="majorBidi"/>
        </w:rPr>
      </w:pPr>
      <w:r w:rsidRPr="000F5DD3">
        <w:rPr>
          <w:rFonts w:asciiTheme="majorBidi" w:hAnsiTheme="majorBidi" w:cstheme="majorBidi"/>
        </w:rPr>
        <w:br w:type="page"/>
      </w:r>
    </w:p>
    <w:tbl>
      <w:tblPr>
        <w:tblW w:w="9189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12"/>
        <w:gridCol w:w="1176"/>
        <w:gridCol w:w="272"/>
        <w:gridCol w:w="1180"/>
        <w:gridCol w:w="125"/>
        <w:gridCol w:w="116"/>
        <w:gridCol w:w="1155"/>
        <w:gridCol w:w="276"/>
        <w:gridCol w:w="1177"/>
      </w:tblGrid>
      <w:tr w:rsidR="003D1BF2" w:rsidRPr="000F5DD3" w14:paraId="3685DA79" w14:textId="77777777" w:rsidTr="00646EAA">
        <w:trPr>
          <w:trHeight w:val="360"/>
        </w:trPr>
        <w:tc>
          <w:tcPr>
            <w:tcW w:w="3712" w:type="dxa"/>
          </w:tcPr>
          <w:p w14:paraId="1C0B8AC3" w14:textId="77777777" w:rsidR="003D1BF2" w:rsidRPr="000F5DD3" w:rsidRDefault="003D1BF2" w:rsidP="00646EA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7" w:type="dxa"/>
            <w:gridSpan w:val="8"/>
          </w:tcPr>
          <w:p w14:paraId="01D72A7E" w14:textId="77777777" w:rsidR="003D1BF2" w:rsidRPr="000F5DD3" w:rsidRDefault="003D1BF2" w:rsidP="00646EAA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</w:t>
            </w:r>
            <w:r w:rsidRPr="000F5DD3">
              <w:rPr>
                <w:rStyle w:val="PageNumber"/>
                <w:rFonts w:asciiTheme="majorBidi" w:hAnsiTheme="majorBidi" w:cstheme="majorBidi"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3D1BF2" w:rsidRPr="000F5DD3" w14:paraId="68481E43" w14:textId="77777777" w:rsidTr="00646EAA">
        <w:trPr>
          <w:trHeight w:val="360"/>
        </w:trPr>
        <w:tc>
          <w:tcPr>
            <w:tcW w:w="3712" w:type="dxa"/>
          </w:tcPr>
          <w:p w14:paraId="481B1E5D" w14:textId="77777777" w:rsidR="003D1BF2" w:rsidRPr="000F5DD3" w:rsidRDefault="003D1BF2" w:rsidP="00646EAA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76" w:type="dxa"/>
          </w:tcPr>
          <w:p w14:paraId="5368AE6D" w14:textId="77777777" w:rsidR="003D1BF2" w:rsidRPr="000F5DD3" w:rsidRDefault="003D1BF2" w:rsidP="00646EAA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71F860DD" w14:textId="77777777" w:rsidR="003D1BF2" w:rsidRPr="000F5DD3" w:rsidRDefault="003D1BF2" w:rsidP="00646EAA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2" w:type="dxa"/>
          </w:tcPr>
          <w:p w14:paraId="60A8F33F" w14:textId="77777777" w:rsidR="003D1BF2" w:rsidRPr="000F5DD3" w:rsidRDefault="003D1BF2" w:rsidP="00646EAA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6" w:type="dxa"/>
            <w:gridSpan w:val="4"/>
            <w:tcBorders>
              <w:bottom w:val="single" w:sz="4" w:space="0" w:color="auto"/>
            </w:tcBorders>
          </w:tcPr>
          <w:p w14:paraId="4C88A68E" w14:textId="77777777" w:rsidR="003D1BF2" w:rsidRPr="000F5DD3" w:rsidRDefault="003D1BF2" w:rsidP="00646EAA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บันทึกเป็น</w:t>
            </w:r>
          </w:p>
          <w:p w14:paraId="316A7A4A" w14:textId="77777777" w:rsidR="003D1BF2" w:rsidRPr="000F5DD3" w:rsidRDefault="003D1BF2" w:rsidP="00646EAA">
            <w:pPr>
              <w:spacing w:line="240" w:lineRule="auto"/>
              <w:ind w:left="-108" w:right="-171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0F5DD3">
              <w:rPr>
                <w:rFonts w:asciiTheme="majorBidi" w:eastAsia="MS Mincho" w:hAnsiTheme="majorBidi" w:cstheme="majorBidi"/>
                <w:sz w:val="30"/>
                <w:szCs w:val="30"/>
              </w:rPr>
              <w:t>/</w:t>
            </w: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6" w:type="dxa"/>
          </w:tcPr>
          <w:p w14:paraId="5CE24784" w14:textId="77777777" w:rsidR="003D1BF2" w:rsidRPr="000F5DD3" w:rsidRDefault="003D1BF2" w:rsidP="00646EAA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6FDE7C99" w14:textId="77777777" w:rsidR="003D1BF2" w:rsidRPr="000F5DD3" w:rsidRDefault="003D1BF2" w:rsidP="00646EAA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455EFE21" w14:textId="77777777" w:rsidR="003D1BF2" w:rsidRPr="000F5DD3" w:rsidRDefault="003D1BF2" w:rsidP="00646EAA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3D1BF2" w:rsidRPr="000F5DD3" w14:paraId="7D903983" w14:textId="77777777" w:rsidTr="00646EAA">
        <w:trPr>
          <w:trHeight w:val="360"/>
        </w:trPr>
        <w:tc>
          <w:tcPr>
            <w:tcW w:w="3712" w:type="dxa"/>
          </w:tcPr>
          <w:p w14:paraId="31BDEE38" w14:textId="77777777" w:rsidR="003D1BF2" w:rsidRPr="000F5DD3" w:rsidRDefault="003D1BF2" w:rsidP="00646EAA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5E68BA2D" w14:textId="77777777" w:rsidR="003D1BF2" w:rsidRPr="000F5DD3" w:rsidRDefault="003D1BF2" w:rsidP="00646EAA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2" w:type="dxa"/>
          </w:tcPr>
          <w:p w14:paraId="72BB3666" w14:textId="77777777" w:rsidR="003D1BF2" w:rsidRPr="000F5DD3" w:rsidRDefault="003D1BF2" w:rsidP="00646EAA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  <w:p w14:paraId="1322D008" w14:textId="77777777" w:rsidR="003D1BF2" w:rsidRPr="000F5DD3" w:rsidRDefault="003D1BF2" w:rsidP="00646EAA">
            <w:pPr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399388D1" w14:textId="77777777" w:rsidR="003D1BF2" w:rsidRPr="000F5DD3" w:rsidRDefault="003D1BF2" w:rsidP="00646EAA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6BF47F75" w14:textId="77777777" w:rsidR="003D1BF2" w:rsidRPr="000F5DD3" w:rsidRDefault="003D1BF2" w:rsidP="00646EAA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271" w:type="dxa"/>
            <w:gridSpan w:val="2"/>
          </w:tcPr>
          <w:p w14:paraId="1DCA9AED" w14:textId="77777777" w:rsidR="003D1BF2" w:rsidRPr="000F5DD3" w:rsidRDefault="003D1BF2" w:rsidP="00646EAA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6" w:type="dxa"/>
          </w:tcPr>
          <w:p w14:paraId="00A62D79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  <w:p w14:paraId="022B375A" w14:textId="77777777" w:rsidR="003D1BF2" w:rsidRPr="000F5DD3" w:rsidRDefault="003D1BF2" w:rsidP="00646EAA">
            <w:pPr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EF73A9B" w14:textId="77777777" w:rsidR="003D1BF2" w:rsidRPr="000F5DD3" w:rsidRDefault="003D1BF2" w:rsidP="00646EAA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3D1BF2" w:rsidRPr="000F5DD3" w14:paraId="2E5EDF45" w14:textId="77777777" w:rsidTr="00646EAA">
        <w:trPr>
          <w:trHeight w:val="360"/>
        </w:trPr>
        <w:tc>
          <w:tcPr>
            <w:tcW w:w="3712" w:type="dxa"/>
          </w:tcPr>
          <w:p w14:paraId="20FB4915" w14:textId="77777777" w:rsidR="003D1BF2" w:rsidRPr="000F5DD3" w:rsidRDefault="003D1BF2" w:rsidP="00646EAA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477" w:type="dxa"/>
            <w:gridSpan w:val="8"/>
          </w:tcPr>
          <w:p w14:paraId="632F7315" w14:textId="77777777" w:rsidR="003D1BF2" w:rsidRPr="000F5DD3" w:rsidRDefault="003D1BF2" w:rsidP="00646EAA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D1BF2" w:rsidRPr="000F5DD3" w14:paraId="11E22ED6" w14:textId="77777777" w:rsidTr="00646EAA">
        <w:trPr>
          <w:trHeight w:val="360"/>
        </w:trPr>
        <w:tc>
          <w:tcPr>
            <w:tcW w:w="3712" w:type="dxa"/>
          </w:tcPr>
          <w:p w14:paraId="08A83076" w14:textId="77777777" w:rsidR="003D1BF2" w:rsidRPr="000F5DD3" w:rsidRDefault="003D1BF2" w:rsidP="00646EAA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6" w:type="dxa"/>
          </w:tcPr>
          <w:p w14:paraId="3757E2E7" w14:textId="77777777" w:rsidR="003D1BF2" w:rsidRPr="000F5DD3" w:rsidRDefault="003D1BF2" w:rsidP="00646EAA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41A88F0F" w14:textId="77777777" w:rsidR="003D1BF2" w:rsidRPr="000F5DD3" w:rsidRDefault="003D1BF2" w:rsidP="00646EAA">
            <w:pPr>
              <w:pStyle w:val="normalAngsanaNew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A8515CD" w14:textId="77777777" w:rsidR="003D1BF2" w:rsidRPr="000F5DD3" w:rsidRDefault="003D1BF2" w:rsidP="00646EAA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5EA25421" w14:textId="77777777" w:rsidR="003D1BF2" w:rsidRPr="000F5DD3" w:rsidRDefault="003D1BF2" w:rsidP="00646EAA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14825D2B" w14:textId="77777777" w:rsidR="003D1BF2" w:rsidRPr="000F5DD3" w:rsidRDefault="003D1BF2" w:rsidP="00646EAA">
            <w:pPr>
              <w:pStyle w:val="normalAngsanaNew"/>
              <w:tabs>
                <w:tab w:val="clear" w:pos="765"/>
                <w:tab w:val="decimal" w:pos="76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683CF2AA" w14:textId="77777777" w:rsidR="003D1BF2" w:rsidRPr="000F5DD3" w:rsidRDefault="003D1BF2" w:rsidP="00646EAA">
            <w:pPr>
              <w:pStyle w:val="normalAngsanaNew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5365EDE" w14:textId="77777777" w:rsidR="003D1BF2" w:rsidRPr="000F5DD3" w:rsidRDefault="003D1BF2" w:rsidP="00646EAA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3D1BF2" w:rsidRPr="000F5DD3" w14:paraId="33A76B3A" w14:textId="77777777" w:rsidTr="00646EAA">
        <w:trPr>
          <w:trHeight w:val="360"/>
        </w:trPr>
        <w:tc>
          <w:tcPr>
            <w:tcW w:w="3712" w:type="dxa"/>
            <w:vAlign w:val="center"/>
          </w:tcPr>
          <w:p w14:paraId="2D2B8675" w14:textId="77777777" w:rsidR="003D1BF2" w:rsidRPr="000F5DD3" w:rsidRDefault="003D1BF2" w:rsidP="00646E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6" w:type="dxa"/>
          </w:tcPr>
          <w:p w14:paraId="79D2119D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1,956</w:t>
            </w:r>
          </w:p>
        </w:tc>
        <w:tc>
          <w:tcPr>
            <w:tcW w:w="272" w:type="dxa"/>
          </w:tcPr>
          <w:p w14:paraId="0AFAAF72" w14:textId="77777777" w:rsidR="003D1BF2" w:rsidRPr="000F5DD3" w:rsidRDefault="003D1BF2" w:rsidP="00646EAA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E29622F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41" w:type="dxa"/>
            <w:gridSpan w:val="2"/>
          </w:tcPr>
          <w:p w14:paraId="24A880A3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F5BC5B4" w14:textId="77777777" w:rsidR="003D1BF2" w:rsidRPr="000F5DD3" w:rsidRDefault="003D1BF2" w:rsidP="00646EA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EBC7816" w14:textId="77777777" w:rsidR="003D1BF2" w:rsidRPr="000F5DD3" w:rsidRDefault="003D1BF2" w:rsidP="00646EAA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F57BAD6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2,243</w:t>
            </w:r>
          </w:p>
        </w:tc>
      </w:tr>
      <w:tr w:rsidR="003D1BF2" w:rsidRPr="000F5DD3" w14:paraId="4A464DD3" w14:textId="77777777" w:rsidTr="00646EAA">
        <w:trPr>
          <w:trHeight w:val="360"/>
        </w:trPr>
        <w:tc>
          <w:tcPr>
            <w:tcW w:w="3712" w:type="dxa"/>
            <w:vAlign w:val="center"/>
          </w:tcPr>
          <w:p w14:paraId="38C94E7D" w14:textId="77777777" w:rsidR="003D1BF2" w:rsidRPr="000F5DD3" w:rsidRDefault="003D1BF2" w:rsidP="00646EAA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76" w:type="dxa"/>
          </w:tcPr>
          <w:p w14:paraId="1DD4D0A7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15,567</w:t>
            </w:r>
          </w:p>
        </w:tc>
        <w:tc>
          <w:tcPr>
            <w:tcW w:w="272" w:type="dxa"/>
          </w:tcPr>
          <w:p w14:paraId="085555D6" w14:textId="77777777" w:rsidR="003D1BF2" w:rsidRPr="000F5DD3" w:rsidRDefault="003D1BF2" w:rsidP="00646EAA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CCAAAF0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(6,173)</w:t>
            </w:r>
          </w:p>
        </w:tc>
        <w:tc>
          <w:tcPr>
            <w:tcW w:w="241" w:type="dxa"/>
            <w:gridSpan w:val="2"/>
          </w:tcPr>
          <w:p w14:paraId="160C9BDF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CC475F3" w14:textId="77777777" w:rsidR="003D1BF2" w:rsidRPr="000F5DD3" w:rsidRDefault="003D1BF2" w:rsidP="00646EA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7EDF779" w14:textId="77777777" w:rsidR="003D1BF2" w:rsidRPr="000F5DD3" w:rsidRDefault="003D1BF2" w:rsidP="00646EAA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F3B8ABE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9,394</w:t>
            </w:r>
          </w:p>
        </w:tc>
      </w:tr>
      <w:tr w:rsidR="003D1BF2" w:rsidRPr="000F5DD3" w14:paraId="2DD4845D" w14:textId="77777777" w:rsidTr="00646EAA">
        <w:trPr>
          <w:trHeight w:val="360"/>
        </w:trPr>
        <w:tc>
          <w:tcPr>
            <w:tcW w:w="3712" w:type="dxa"/>
          </w:tcPr>
          <w:p w14:paraId="06247757" w14:textId="77777777" w:rsidR="003D1BF2" w:rsidRPr="000F5DD3" w:rsidRDefault="003D1BF2" w:rsidP="00646EAA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6" w:type="dxa"/>
          </w:tcPr>
          <w:p w14:paraId="4002F65C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  <w:tc>
          <w:tcPr>
            <w:tcW w:w="272" w:type="dxa"/>
          </w:tcPr>
          <w:p w14:paraId="4CB1F246" w14:textId="77777777" w:rsidR="003D1BF2" w:rsidRPr="000F5DD3" w:rsidRDefault="003D1BF2" w:rsidP="00646EAA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1A852E0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1180475A" w14:textId="77777777" w:rsidR="003D1BF2" w:rsidRPr="000F5DD3" w:rsidRDefault="003D1BF2" w:rsidP="00646EAA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13DF15C" w14:textId="77777777" w:rsidR="003D1BF2" w:rsidRPr="000F5DD3" w:rsidRDefault="003D1BF2" w:rsidP="00646EA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0610999" w14:textId="77777777" w:rsidR="003D1BF2" w:rsidRPr="000F5DD3" w:rsidRDefault="003D1BF2" w:rsidP="00646EAA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5BA0EBE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</w:tr>
      <w:tr w:rsidR="003D1BF2" w:rsidRPr="000F5DD3" w14:paraId="7171E30F" w14:textId="77777777" w:rsidTr="00646EAA">
        <w:trPr>
          <w:trHeight w:val="360"/>
        </w:trPr>
        <w:tc>
          <w:tcPr>
            <w:tcW w:w="3712" w:type="dxa"/>
            <w:vAlign w:val="center"/>
          </w:tcPr>
          <w:p w14:paraId="4CE6A87E" w14:textId="77777777" w:rsidR="003D1BF2" w:rsidRPr="000F5DD3" w:rsidRDefault="003D1BF2" w:rsidP="00646EAA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6" w:type="dxa"/>
          </w:tcPr>
          <w:p w14:paraId="47DAD944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38,501</w:t>
            </w:r>
          </w:p>
        </w:tc>
        <w:tc>
          <w:tcPr>
            <w:tcW w:w="272" w:type="dxa"/>
          </w:tcPr>
          <w:p w14:paraId="31CDEA55" w14:textId="77777777" w:rsidR="003D1BF2" w:rsidRPr="000F5DD3" w:rsidRDefault="003D1BF2" w:rsidP="00646EAA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3A3968C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768</w:t>
            </w:r>
          </w:p>
        </w:tc>
        <w:tc>
          <w:tcPr>
            <w:tcW w:w="241" w:type="dxa"/>
            <w:gridSpan w:val="2"/>
          </w:tcPr>
          <w:p w14:paraId="75D34043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4554E83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(2,388)</w:t>
            </w:r>
          </w:p>
        </w:tc>
        <w:tc>
          <w:tcPr>
            <w:tcW w:w="276" w:type="dxa"/>
          </w:tcPr>
          <w:p w14:paraId="17B1E151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E1D9F38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36,881</w:t>
            </w:r>
          </w:p>
        </w:tc>
      </w:tr>
      <w:tr w:rsidR="003D1BF2" w:rsidRPr="000F5DD3" w14:paraId="68E17067" w14:textId="77777777" w:rsidTr="00646EAA">
        <w:trPr>
          <w:trHeight w:val="360"/>
        </w:trPr>
        <w:tc>
          <w:tcPr>
            <w:tcW w:w="3712" w:type="dxa"/>
            <w:vAlign w:val="center"/>
          </w:tcPr>
          <w:p w14:paraId="3920ADBC" w14:textId="77777777" w:rsidR="003D1BF2" w:rsidRPr="000F5DD3" w:rsidRDefault="003D1BF2" w:rsidP="00646E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สินทรัพย์สิทธิการใช้ที่ได้มาจาก</w:t>
            </w:r>
          </w:p>
          <w:p w14:paraId="35B5E5BB" w14:textId="77777777" w:rsidR="003D1BF2" w:rsidRPr="000F5DD3" w:rsidRDefault="003D1BF2" w:rsidP="00646E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การทำสัญญา</w:t>
            </w:r>
          </w:p>
        </w:tc>
        <w:tc>
          <w:tcPr>
            <w:tcW w:w="1176" w:type="dxa"/>
            <w:vAlign w:val="bottom"/>
          </w:tcPr>
          <w:p w14:paraId="1E3B0802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AEFCBB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2" w:type="dxa"/>
            <w:vAlign w:val="bottom"/>
          </w:tcPr>
          <w:p w14:paraId="29228121" w14:textId="77777777" w:rsidR="003D1BF2" w:rsidRPr="000F5DD3" w:rsidRDefault="003D1BF2" w:rsidP="00646EAA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2BC097BF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8A3C2D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241" w:type="dxa"/>
            <w:gridSpan w:val="2"/>
            <w:vAlign w:val="bottom"/>
          </w:tcPr>
          <w:p w14:paraId="50335041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5B9AB982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CB9FA5" w14:textId="77777777" w:rsidR="003D1BF2" w:rsidRPr="000F5DD3" w:rsidRDefault="003D1BF2" w:rsidP="00646EA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vAlign w:val="bottom"/>
          </w:tcPr>
          <w:p w14:paraId="73B85A99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0278A1BD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3D1BF2" w:rsidRPr="000F5DD3" w14:paraId="0A807BD0" w14:textId="77777777" w:rsidTr="00646EAA">
        <w:trPr>
          <w:trHeight w:val="360"/>
        </w:trPr>
        <w:tc>
          <w:tcPr>
            <w:tcW w:w="3712" w:type="dxa"/>
            <w:vAlign w:val="bottom"/>
          </w:tcPr>
          <w:p w14:paraId="2BA207B9" w14:textId="77777777" w:rsidR="003D1BF2" w:rsidRPr="000F5DD3" w:rsidRDefault="003D1BF2" w:rsidP="00646EAA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020F08B2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57,118</w:t>
            </w:r>
          </w:p>
        </w:tc>
        <w:tc>
          <w:tcPr>
            <w:tcW w:w="272" w:type="dxa"/>
          </w:tcPr>
          <w:p w14:paraId="15CD48E4" w14:textId="77777777" w:rsidR="003D1BF2" w:rsidRPr="000F5DD3" w:rsidRDefault="003D1BF2" w:rsidP="00646EAA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7F721D75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(5,129)</w:t>
            </w:r>
          </w:p>
        </w:tc>
        <w:tc>
          <w:tcPr>
            <w:tcW w:w="241" w:type="dxa"/>
            <w:gridSpan w:val="2"/>
          </w:tcPr>
          <w:p w14:paraId="57E0FF0C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55EC6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(2,388)</w:t>
            </w:r>
          </w:p>
        </w:tc>
        <w:tc>
          <w:tcPr>
            <w:tcW w:w="276" w:type="dxa"/>
          </w:tcPr>
          <w:p w14:paraId="7C31D5F3" w14:textId="77777777" w:rsidR="003D1BF2" w:rsidRPr="000F5DD3" w:rsidRDefault="003D1BF2" w:rsidP="00646EAA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1EE9CD94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49,601</w:t>
            </w:r>
          </w:p>
        </w:tc>
      </w:tr>
      <w:tr w:rsidR="003D1BF2" w:rsidRPr="000F5DD3" w14:paraId="1D43CA17" w14:textId="77777777" w:rsidTr="00646EAA">
        <w:trPr>
          <w:trHeight w:val="360"/>
        </w:trPr>
        <w:tc>
          <w:tcPr>
            <w:tcW w:w="3712" w:type="dxa"/>
          </w:tcPr>
          <w:p w14:paraId="7E1A9441" w14:textId="77777777" w:rsidR="003D1BF2" w:rsidRPr="000F5DD3" w:rsidRDefault="003D1BF2" w:rsidP="00646EAA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5CB67C92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5FD5C9B9" w14:textId="77777777" w:rsidR="003D1BF2" w:rsidRPr="000F5DD3" w:rsidRDefault="003D1BF2" w:rsidP="00646EAA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27A8B27F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0DD48862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2D80CDB4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41602B69" w14:textId="77777777" w:rsidR="003D1BF2" w:rsidRPr="000F5DD3" w:rsidRDefault="003D1BF2" w:rsidP="00646EAA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216E3DC1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1BF2" w:rsidRPr="000F5DD3" w14:paraId="3339E7EB" w14:textId="77777777" w:rsidTr="00646EAA">
        <w:trPr>
          <w:trHeight w:val="360"/>
        </w:trPr>
        <w:tc>
          <w:tcPr>
            <w:tcW w:w="3712" w:type="dxa"/>
          </w:tcPr>
          <w:p w14:paraId="4CAC97F1" w14:textId="77777777" w:rsidR="003D1BF2" w:rsidRPr="000F5DD3" w:rsidRDefault="003D1BF2" w:rsidP="00646EAA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6" w:type="dxa"/>
          </w:tcPr>
          <w:p w14:paraId="144DCC40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7A1629C" w14:textId="77777777" w:rsidR="003D1BF2" w:rsidRPr="000F5DD3" w:rsidRDefault="003D1BF2" w:rsidP="00646EAA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550A65B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120AC6EE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27E5215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031FBD42" w14:textId="77777777" w:rsidR="003D1BF2" w:rsidRPr="000F5DD3" w:rsidRDefault="003D1BF2" w:rsidP="00646EAA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3AC4758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1BF2" w:rsidRPr="000F5DD3" w14:paraId="2EF68F9E" w14:textId="77777777" w:rsidTr="00646EAA">
        <w:trPr>
          <w:trHeight w:val="360"/>
        </w:trPr>
        <w:tc>
          <w:tcPr>
            <w:tcW w:w="3712" w:type="dxa"/>
          </w:tcPr>
          <w:p w14:paraId="4F82F0F8" w14:textId="77777777" w:rsidR="003D1BF2" w:rsidRPr="000F5DD3" w:rsidRDefault="003D1BF2" w:rsidP="00646EAA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6" w:type="dxa"/>
          </w:tcPr>
          <w:p w14:paraId="6D6348AF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(5,183)</w:t>
            </w:r>
          </w:p>
        </w:tc>
        <w:tc>
          <w:tcPr>
            <w:tcW w:w="272" w:type="dxa"/>
          </w:tcPr>
          <w:p w14:paraId="14E865AD" w14:textId="77777777" w:rsidR="003D1BF2" w:rsidRPr="000F5DD3" w:rsidRDefault="003D1BF2" w:rsidP="00646EAA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2915A51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41" w:type="dxa"/>
            <w:gridSpan w:val="2"/>
          </w:tcPr>
          <w:p w14:paraId="0D429F4F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FE650EC" w14:textId="77777777" w:rsidR="003D1BF2" w:rsidRPr="000F5DD3" w:rsidRDefault="003D1BF2" w:rsidP="00646EA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51BB428D" w14:textId="77777777" w:rsidR="003D1BF2" w:rsidRPr="000F5DD3" w:rsidRDefault="003D1BF2" w:rsidP="00646EAA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7F50CBE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(5,073)</w:t>
            </w:r>
          </w:p>
        </w:tc>
      </w:tr>
      <w:tr w:rsidR="003D1BF2" w:rsidRPr="000F5DD3" w14:paraId="589ABFA7" w14:textId="77777777" w:rsidTr="00646EAA">
        <w:trPr>
          <w:trHeight w:val="360"/>
        </w:trPr>
        <w:tc>
          <w:tcPr>
            <w:tcW w:w="3712" w:type="dxa"/>
          </w:tcPr>
          <w:p w14:paraId="43F07BE3" w14:textId="77777777" w:rsidR="003D1BF2" w:rsidRPr="000F5DD3" w:rsidRDefault="003D1BF2" w:rsidP="00646EAA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76" w:type="dxa"/>
          </w:tcPr>
          <w:p w14:paraId="7BCD84FC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673A95E" w14:textId="77777777" w:rsidR="003D1BF2" w:rsidRPr="000F5DD3" w:rsidRDefault="003D1BF2" w:rsidP="00646EAA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E352B53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08CC077E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16481576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00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666C1B8B" w14:textId="77777777" w:rsidR="003D1BF2" w:rsidRPr="000F5DD3" w:rsidRDefault="003D1BF2" w:rsidP="00646EAA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C698EDE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1BF2" w:rsidRPr="000F5DD3" w14:paraId="1FDFB08D" w14:textId="77777777" w:rsidTr="00646EAA">
        <w:trPr>
          <w:trHeight w:val="360"/>
        </w:trPr>
        <w:tc>
          <w:tcPr>
            <w:tcW w:w="3712" w:type="dxa"/>
          </w:tcPr>
          <w:p w14:paraId="43B73DD0" w14:textId="77777777" w:rsidR="003D1BF2" w:rsidRPr="000F5DD3" w:rsidRDefault="003D1BF2" w:rsidP="00646EAA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67CB2DBA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(224)</w:t>
            </w:r>
          </w:p>
        </w:tc>
        <w:tc>
          <w:tcPr>
            <w:tcW w:w="272" w:type="dxa"/>
          </w:tcPr>
          <w:p w14:paraId="78A61840" w14:textId="77777777" w:rsidR="003D1BF2" w:rsidRPr="000F5DD3" w:rsidRDefault="003D1BF2" w:rsidP="00646EAA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16FD4DBB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(64)</w:t>
            </w:r>
          </w:p>
        </w:tc>
        <w:tc>
          <w:tcPr>
            <w:tcW w:w="241" w:type="dxa"/>
            <w:gridSpan w:val="2"/>
          </w:tcPr>
          <w:p w14:paraId="0E9BC9CA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9990F78" w14:textId="77777777" w:rsidR="003D1BF2" w:rsidRPr="000F5DD3" w:rsidRDefault="003D1BF2" w:rsidP="00646EA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4FF33434" w14:textId="77777777" w:rsidR="003D1BF2" w:rsidRPr="000F5DD3" w:rsidRDefault="003D1BF2" w:rsidP="00646EAA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40267EEA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(288)</w:t>
            </w:r>
          </w:p>
        </w:tc>
      </w:tr>
      <w:tr w:rsidR="003D1BF2" w:rsidRPr="000F5DD3" w14:paraId="1394F524" w14:textId="77777777" w:rsidTr="00646EAA">
        <w:trPr>
          <w:trHeight w:val="360"/>
        </w:trPr>
        <w:tc>
          <w:tcPr>
            <w:tcW w:w="3712" w:type="dxa"/>
            <w:vAlign w:val="bottom"/>
          </w:tcPr>
          <w:p w14:paraId="6384C705" w14:textId="77777777" w:rsidR="003D1BF2" w:rsidRPr="000F5DD3" w:rsidRDefault="003D1BF2" w:rsidP="00646EAA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77D3F4B0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(5,407)</w:t>
            </w:r>
          </w:p>
        </w:tc>
        <w:tc>
          <w:tcPr>
            <w:tcW w:w="272" w:type="dxa"/>
          </w:tcPr>
          <w:p w14:paraId="195EF708" w14:textId="77777777" w:rsidR="003D1BF2" w:rsidRPr="000F5DD3" w:rsidRDefault="003D1BF2" w:rsidP="00646EAA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6B37A161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41" w:type="dxa"/>
            <w:gridSpan w:val="2"/>
          </w:tcPr>
          <w:p w14:paraId="5036FE46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59CF8" w14:textId="77777777" w:rsidR="003D1BF2" w:rsidRPr="000F5DD3" w:rsidRDefault="003D1BF2" w:rsidP="00646EA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0023B243" w14:textId="77777777" w:rsidR="003D1BF2" w:rsidRPr="000F5DD3" w:rsidRDefault="003D1BF2" w:rsidP="00646EAA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747A517C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(5,361)</w:t>
            </w:r>
          </w:p>
        </w:tc>
      </w:tr>
      <w:tr w:rsidR="003D1BF2" w:rsidRPr="000F5DD3" w14:paraId="0264DFC9" w14:textId="77777777" w:rsidTr="00646EAA">
        <w:trPr>
          <w:trHeight w:val="360"/>
        </w:trPr>
        <w:tc>
          <w:tcPr>
            <w:tcW w:w="3712" w:type="dxa"/>
            <w:vAlign w:val="bottom"/>
          </w:tcPr>
          <w:p w14:paraId="548D27F0" w14:textId="77777777" w:rsidR="003D1BF2" w:rsidRPr="000F5DD3" w:rsidRDefault="003D1BF2" w:rsidP="00646EAA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4642156D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03CDE5F" w14:textId="77777777" w:rsidR="003D1BF2" w:rsidRPr="000F5DD3" w:rsidRDefault="003D1BF2" w:rsidP="00646EAA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</w:tcPr>
          <w:p w14:paraId="6A2BD24D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2E2FD47A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</w:tcPr>
          <w:p w14:paraId="7BF71380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0B404C5" w14:textId="77777777" w:rsidR="003D1BF2" w:rsidRPr="000F5DD3" w:rsidRDefault="003D1BF2" w:rsidP="00646EAA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2527C95E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D1BF2" w:rsidRPr="000F5DD3" w14:paraId="557B513E" w14:textId="77777777" w:rsidTr="00646EAA">
        <w:trPr>
          <w:trHeight w:val="360"/>
        </w:trPr>
        <w:tc>
          <w:tcPr>
            <w:tcW w:w="3712" w:type="dxa"/>
            <w:vAlign w:val="bottom"/>
          </w:tcPr>
          <w:p w14:paraId="72E9E42E" w14:textId="77777777" w:rsidR="003D1BF2" w:rsidRPr="000F5DD3" w:rsidRDefault="003D1BF2" w:rsidP="00646EAA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11E3A177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51,711</w:t>
            </w:r>
          </w:p>
        </w:tc>
        <w:tc>
          <w:tcPr>
            <w:tcW w:w="272" w:type="dxa"/>
          </w:tcPr>
          <w:p w14:paraId="64B61A3C" w14:textId="77777777" w:rsidR="003D1BF2" w:rsidRPr="000F5DD3" w:rsidRDefault="003D1BF2" w:rsidP="00646EAA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39195EFE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(5,083)</w:t>
            </w:r>
          </w:p>
        </w:tc>
        <w:tc>
          <w:tcPr>
            <w:tcW w:w="241" w:type="dxa"/>
            <w:gridSpan w:val="2"/>
          </w:tcPr>
          <w:p w14:paraId="1D5DFF08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3A0D97B2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(2,388)</w:t>
            </w:r>
          </w:p>
        </w:tc>
        <w:tc>
          <w:tcPr>
            <w:tcW w:w="276" w:type="dxa"/>
          </w:tcPr>
          <w:p w14:paraId="36814D93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1989C5F0" w14:textId="77777777" w:rsidR="003D1BF2" w:rsidRPr="000F5DD3" w:rsidRDefault="003D1BF2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44,240</w:t>
            </w:r>
          </w:p>
        </w:tc>
      </w:tr>
    </w:tbl>
    <w:p w14:paraId="206B13E8" w14:textId="47D049E5" w:rsidR="00B30C4A" w:rsidRPr="000F5DD3" w:rsidRDefault="00B30C4A" w:rsidP="00B30C4A">
      <w:pPr>
        <w:spacing w:line="240" w:lineRule="auto"/>
        <w:ind w:left="540"/>
        <w:jc w:val="thaiDistribute"/>
        <w:rPr>
          <w:rFonts w:asciiTheme="majorBidi" w:hAnsiTheme="majorBidi" w:cstheme="majorBidi"/>
          <w:sz w:val="2"/>
          <w:szCs w:val="2"/>
        </w:rPr>
      </w:pPr>
    </w:p>
    <w:p w14:paraId="0A1E8198" w14:textId="4F5E5DFD" w:rsidR="00A0080F" w:rsidRPr="000F5DD3" w:rsidRDefault="00A0080F" w:rsidP="00B30C4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488E78" w14:textId="648E9072" w:rsidR="00A0080F" w:rsidRPr="000F5DD3" w:rsidRDefault="00A0080F" w:rsidP="00B30C4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73ABFD" w14:textId="77777777" w:rsidR="003F03B6" w:rsidRPr="000F5DD3" w:rsidRDefault="003F0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6E75C49" w14:textId="26A6AE26" w:rsidR="00B30C4A" w:rsidRPr="000F5DD3" w:rsidRDefault="00B30C4A" w:rsidP="003F03B6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สินทรัพย์ภาษีเงินได้รอการตัดบัญชีที่ยังไม่ได้รับรู้เกิดจากรายการดังต่อไปนี้</w:t>
      </w:r>
    </w:p>
    <w:p w14:paraId="34CC2E6B" w14:textId="77777777" w:rsidR="00B30C4A" w:rsidRPr="000F5DD3" w:rsidRDefault="00B30C4A" w:rsidP="00B30C4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46" w:type="dxa"/>
        <w:tblInd w:w="450" w:type="dxa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59"/>
        <w:gridCol w:w="236"/>
        <w:gridCol w:w="1144"/>
        <w:gridCol w:w="268"/>
        <w:gridCol w:w="1229"/>
      </w:tblGrid>
      <w:tr w:rsidR="00B30C4A" w:rsidRPr="000F5DD3" w14:paraId="0A862419" w14:textId="77777777" w:rsidTr="003F03B6">
        <w:trPr>
          <w:trHeight w:val="360"/>
        </w:trPr>
        <w:tc>
          <w:tcPr>
            <w:tcW w:w="3870" w:type="dxa"/>
          </w:tcPr>
          <w:p w14:paraId="181D86CE" w14:textId="77777777" w:rsidR="00B30C4A" w:rsidRPr="000F5DD3" w:rsidRDefault="00B30C4A" w:rsidP="0007719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99" w:type="dxa"/>
            <w:gridSpan w:val="3"/>
          </w:tcPr>
          <w:p w14:paraId="3FC94EB3" w14:textId="77777777" w:rsidR="00B30C4A" w:rsidRPr="000F5DD3" w:rsidRDefault="00B30C4A" w:rsidP="0007719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DCF5E8" w14:textId="77777777" w:rsidR="00B30C4A" w:rsidRPr="000F5DD3" w:rsidRDefault="00B30C4A" w:rsidP="0007719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3FD286B2" w14:textId="77777777" w:rsidR="00B30C4A" w:rsidRPr="000F5DD3" w:rsidRDefault="00B30C4A" w:rsidP="0007719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0F6F" w:rsidRPr="000F5DD3" w14:paraId="3261F3C1" w14:textId="77777777" w:rsidTr="0054458A">
        <w:trPr>
          <w:trHeight w:val="360"/>
        </w:trPr>
        <w:tc>
          <w:tcPr>
            <w:tcW w:w="3870" w:type="dxa"/>
          </w:tcPr>
          <w:p w14:paraId="572386DB" w14:textId="77777777" w:rsidR="00360F6F" w:rsidRPr="000F5DD3" w:rsidRDefault="00360F6F" w:rsidP="00360F6F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8F96D1C" w14:textId="043A36F8" w:rsidR="00360F6F" w:rsidRPr="000F5DD3" w:rsidRDefault="003D1BF2" w:rsidP="00360F6F">
            <w:pPr>
              <w:spacing w:line="240" w:lineRule="auto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DB6DB6" w14:textId="77777777" w:rsidR="00360F6F" w:rsidRPr="000F5DD3" w:rsidRDefault="00360F6F" w:rsidP="00360F6F">
            <w:pPr>
              <w:spacing w:line="240" w:lineRule="auto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740CD534" w14:textId="20693100" w:rsidR="00360F6F" w:rsidRPr="000F5DD3" w:rsidRDefault="003D1BF2" w:rsidP="00360F6F">
            <w:pPr>
              <w:spacing w:line="240" w:lineRule="auto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2B5C0FEC" w14:textId="77777777" w:rsidR="00360F6F" w:rsidRPr="000F5DD3" w:rsidRDefault="00360F6F" w:rsidP="00360F6F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05DB9719" w14:textId="13DD6354" w:rsidR="00360F6F" w:rsidRPr="000F5DD3" w:rsidRDefault="003D1BF2" w:rsidP="00360F6F">
            <w:pPr>
              <w:spacing w:line="240" w:lineRule="auto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4403CB3" w14:textId="77777777" w:rsidR="00360F6F" w:rsidRPr="000F5DD3" w:rsidRDefault="00360F6F" w:rsidP="00360F6F">
            <w:pPr>
              <w:spacing w:line="240" w:lineRule="auto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3F6575B8" w14:textId="4259928E" w:rsidR="00360F6F" w:rsidRPr="000F5DD3" w:rsidRDefault="003D1BF2" w:rsidP="00360F6F">
            <w:pPr>
              <w:spacing w:line="240" w:lineRule="auto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30C4A" w:rsidRPr="000F5DD3" w14:paraId="7A29F897" w14:textId="77777777" w:rsidTr="003F03B6">
        <w:trPr>
          <w:trHeight w:val="360"/>
        </w:trPr>
        <w:tc>
          <w:tcPr>
            <w:tcW w:w="3870" w:type="dxa"/>
          </w:tcPr>
          <w:p w14:paraId="72D0F9C5" w14:textId="77777777" w:rsidR="00B30C4A" w:rsidRPr="000F5DD3" w:rsidRDefault="00B30C4A" w:rsidP="0007719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76" w:type="dxa"/>
            <w:gridSpan w:val="7"/>
          </w:tcPr>
          <w:p w14:paraId="560ADF6B" w14:textId="77777777" w:rsidR="00B30C4A" w:rsidRPr="000F5DD3" w:rsidRDefault="00B30C4A" w:rsidP="0007719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1A2A" w:rsidRPr="000F5DD3" w14:paraId="363A233E" w14:textId="77777777" w:rsidTr="0054458A">
        <w:trPr>
          <w:trHeight w:val="360"/>
        </w:trPr>
        <w:tc>
          <w:tcPr>
            <w:tcW w:w="3870" w:type="dxa"/>
          </w:tcPr>
          <w:p w14:paraId="31D120BA" w14:textId="581F3E53" w:rsidR="00001A2A" w:rsidRPr="000F5DD3" w:rsidRDefault="00001A2A" w:rsidP="00001A2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ระยะสั้นแก่กิจการที่เกี่ยวข้องกัน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3D27A13" w14:textId="77777777" w:rsidR="000D2E6D" w:rsidRPr="000F5DD3" w:rsidRDefault="000D2E6D" w:rsidP="00001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EE141CF" w14:textId="7A199E15" w:rsidR="00001A2A" w:rsidRPr="000F5DD3" w:rsidRDefault="0044071B" w:rsidP="00001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5,590</w:t>
            </w:r>
            <w:r w:rsidR="003D1BF2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2A66B8D" w14:textId="77777777" w:rsidR="00001A2A" w:rsidRPr="000F5DD3" w:rsidRDefault="00001A2A" w:rsidP="00001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68B7DCD5" w14:textId="77777777" w:rsidR="00001A2A" w:rsidRPr="000F5DD3" w:rsidRDefault="00001A2A" w:rsidP="00001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78F9C2" w14:textId="5AB4E4BC" w:rsidR="00001A2A" w:rsidRPr="000F5DD3" w:rsidRDefault="00001A2A" w:rsidP="00001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5,590</w:t>
            </w:r>
          </w:p>
        </w:tc>
        <w:tc>
          <w:tcPr>
            <w:tcW w:w="236" w:type="dxa"/>
          </w:tcPr>
          <w:p w14:paraId="2D1252C8" w14:textId="77777777" w:rsidR="00001A2A" w:rsidRPr="000F5DD3" w:rsidRDefault="00001A2A" w:rsidP="00001A2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  <w:shd w:val="clear" w:color="auto" w:fill="auto"/>
          </w:tcPr>
          <w:p w14:paraId="6D214FC4" w14:textId="77777777" w:rsidR="000D2E6D" w:rsidRPr="000F5DD3" w:rsidRDefault="000D2E6D" w:rsidP="00001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2FE8B30" w14:textId="48E346C2" w:rsidR="00001A2A" w:rsidRPr="000F5DD3" w:rsidRDefault="0044071B" w:rsidP="00001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5,590</w:t>
            </w:r>
            <w:r w:rsidR="003D1BF2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8" w:type="dxa"/>
            <w:vAlign w:val="bottom"/>
          </w:tcPr>
          <w:p w14:paraId="6A2E83AE" w14:textId="77777777" w:rsidR="00001A2A" w:rsidRPr="000F5DD3" w:rsidRDefault="00001A2A" w:rsidP="00001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vAlign w:val="bottom"/>
          </w:tcPr>
          <w:p w14:paraId="23B2A36E" w14:textId="77777777" w:rsidR="00001A2A" w:rsidRPr="000F5DD3" w:rsidRDefault="00001A2A" w:rsidP="00001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57EA2D9" w14:textId="69C41DA8" w:rsidR="00001A2A" w:rsidRPr="000F5DD3" w:rsidRDefault="00001A2A" w:rsidP="00001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5,590</w:t>
            </w:r>
          </w:p>
        </w:tc>
      </w:tr>
    </w:tbl>
    <w:p w14:paraId="6708F3AF" w14:textId="77777777" w:rsidR="00B85399" w:rsidRPr="000F5DD3" w:rsidRDefault="00B85399" w:rsidP="00B8539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F66D524" w14:textId="5BA9184F" w:rsidR="008E5D3E" w:rsidRPr="002B3428" w:rsidRDefault="000E122B" w:rsidP="002B3428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2B3428">
        <w:rPr>
          <w:rFonts w:asciiTheme="majorBidi" w:hAnsiTheme="majorBidi" w:cstheme="majorBidi"/>
          <w:szCs w:val="30"/>
          <w:cs/>
        </w:rPr>
        <w:t>กำไร</w:t>
      </w:r>
      <w:r w:rsidR="008E5D3E" w:rsidRPr="002B3428">
        <w:rPr>
          <w:rFonts w:asciiTheme="majorBidi" w:hAnsiTheme="majorBidi" w:cstheme="majorBidi"/>
          <w:szCs w:val="30"/>
          <w:cs/>
        </w:rPr>
        <w:t>ต่อหุ้น</w:t>
      </w:r>
      <w:r w:rsidR="00767484" w:rsidRPr="002B3428">
        <w:rPr>
          <w:rFonts w:asciiTheme="majorBidi" w:hAnsiTheme="majorBidi" w:cstheme="majorBidi"/>
          <w:szCs w:val="30"/>
          <w:cs/>
        </w:rPr>
        <w:t>ขั้นพื้นฐาน</w:t>
      </w:r>
    </w:p>
    <w:p w14:paraId="0116756E" w14:textId="55A3B18F" w:rsidR="00730EB0" w:rsidRPr="002B3428" w:rsidRDefault="00730EB0" w:rsidP="00730EB0">
      <w:pPr>
        <w:rPr>
          <w:rFonts w:asciiTheme="majorBidi" w:hAnsiTheme="majorBidi" w:cstheme="majorBidi"/>
          <w:sz w:val="30"/>
          <w:szCs w:val="30"/>
        </w:rPr>
      </w:pPr>
    </w:p>
    <w:p w14:paraId="364D04A3" w14:textId="48B6F367" w:rsidR="00730EB0" w:rsidRPr="002B3428" w:rsidRDefault="00730EB0" w:rsidP="00730EB0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B34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4B67B295" w14:textId="77777777" w:rsidR="009F1A33" w:rsidRPr="002B3428" w:rsidRDefault="009F1A33" w:rsidP="00730EB0">
      <w:pPr>
        <w:rPr>
          <w:rFonts w:asciiTheme="majorBidi" w:hAnsiTheme="majorBidi" w:cstheme="majorBidi"/>
          <w:b/>
          <w:sz w:val="30"/>
          <w:szCs w:val="30"/>
          <w:highlight w:val="cyan"/>
        </w:rPr>
      </w:pPr>
    </w:p>
    <w:p w14:paraId="03DFA86D" w14:textId="0E2B3E54" w:rsidR="00730EB0" w:rsidRPr="002B3428" w:rsidRDefault="00730EB0" w:rsidP="009F1A3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B3428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9F1A33" w:rsidRPr="002B3428">
        <w:rPr>
          <w:rFonts w:asciiTheme="majorBidi" w:hAnsiTheme="majorBidi" w:cstheme="majorBidi"/>
          <w:b/>
          <w:sz w:val="30"/>
          <w:szCs w:val="30"/>
        </w:rPr>
        <w:t xml:space="preserve">    </w:t>
      </w:r>
      <w:r w:rsidRPr="002B3428">
        <w:rPr>
          <w:rFonts w:asciiTheme="majorBidi" w:hAnsiTheme="majorBidi" w:cstheme="majorBidi"/>
          <w:b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570BBB31" w14:textId="77777777" w:rsidR="00423BEF" w:rsidRPr="002B3428" w:rsidRDefault="00423BEF" w:rsidP="009C6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990"/>
        <w:gridCol w:w="243"/>
        <w:gridCol w:w="1080"/>
        <w:gridCol w:w="236"/>
        <w:gridCol w:w="961"/>
        <w:gridCol w:w="241"/>
        <w:gridCol w:w="1019"/>
      </w:tblGrid>
      <w:tr w:rsidR="008E5D3E" w:rsidRPr="000F5DD3" w14:paraId="2DE14288" w14:textId="77777777" w:rsidTr="00DA5527">
        <w:trPr>
          <w:trHeight w:val="346"/>
        </w:trPr>
        <w:tc>
          <w:tcPr>
            <w:tcW w:w="4590" w:type="dxa"/>
          </w:tcPr>
          <w:p w14:paraId="78191D0A" w14:textId="0ECF0C4D" w:rsidR="008E5D3E" w:rsidRPr="000F5DD3" w:rsidRDefault="001908F1" w:rsidP="00FE304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F5DD3">
              <w:rPr>
                <w:rFonts w:asciiTheme="majorBidi" w:hAnsiTheme="majorBidi" w:cstheme="majorBidi"/>
                <w:cs/>
              </w:rPr>
              <w:br w:type="page"/>
            </w:r>
            <w:r w:rsidR="00FE3044" w:rsidRPr="000F5DD3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cs/>
                <w:lang w:eastAsia="th-TH"/>
              </w:rPr>
              <w:t>กำไร</w:t>
            </w:r>
            <w:r w:rsidR="00D23C67" w:rsidRPr="000F5DD3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cs/>
                <w:lang w:eastAsia="th-TH"/>
              </w:rPr>
              <w:t>ขาดทุน</w:t>
            </w:r>
            <w:r w:rsidR="00FE3044" w:rsidRPr="000F5DD3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cs/>
                <w:lang w:eastAsia="th-TH"/>
              </w:rPr>
              <w:t>ที่เป็นส่วนของผู้ถือหุ้นสามัญ</w:t>
            </w:r>
            <w:r w:rsidR="00FE3044" w:rsidRPr="000F5D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สำหรับปี</w:t>
            </w:r>
          </w:p>
        </w:tc>
        <w:tc>
          <w:tcPr>
            <w:tcW w:w="2313" w:type="dxa"/>
            <w:gridSpan w:val="3"/>
          </w:tcPr>
          <w:p w14:paraId="767C0B74" w14:textId="77777777" w:rsidR="008E5D3E" w:rsidRPr="000F5DD3" w:rsidRDefault="008E5D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FD0670A" w14:textId="77777777" w:rsidR="008E5D3E" w:rsidRPr="000F5DD3" w:rsidRDefault="008E5D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1" w:type="dxa"/>
            <w:gridSpan w:val="3"/>
          </w:tcPr>
          <w:p w14:paraId="490DB4E3" w14:textId="77777777" w:rsidR="008E5D3E" w:rsidRPr="000F5DD3" w:rsidRDefault="008E5D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45D3" w:rsidRPr="000F5DD3" w14:paraId="689416FC" w14:textId="77777777" w:rsidTr="00DA5527">
        <w:trPr>
          <w:trHeight w:val="346"/>
        </w:trPr>
        <w:tc>
          <w:tcPr>
            <w:tcW w:w="4590" w:type="dxa"/>
          </w:tcPr>
          <w:p w14:paraId="35C21B9F" w14:textId="77777777" w:rsidR="007D45D3" w:rsidRPr="000F5DD3" w:rsidRDefault="007D45D3" w:rsidP="007D45D3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left="230" w:right="-43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2AA6FC9" w14:textId="4A07541C" w:rsidR="007D45D3" w:rsidRPr="000F5DD3" w:rsidRDefault="007D45D3" w:rsidP="007D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F8F67BC" w14:textId="77777777" w:rsidR="007D45D3" w:rsidRPr="000F5DD3" w:rsidRDefault="007D45D3" w:rsidP="007D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B8B5890" w14:textId="2DE827F6" w:rsidR="007D45D3" w:rsidRPr="000F5DD3" w:rsidRDefault="007D45D3" w:rsidP="007D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7BD147CD" w14:textId="77777777" w:rsidR="007D45D3" w:rsidRPr="000F5DD3" w:rsidRDefault="007D45D3" w:rsidP="007D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26BC8C38" w14:textId="62A867BB" w:rsidR="007D45D3" w:rsidRPr="000F5DD3" w:rsidRDefault="007D45D3" w:rsidP="007D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2A5C06DA" w14:textId="77777777" w:rsidR="007D45D3" w:rsidRPr="000F5DD3" w:rsidRDefault="007D45D3" w:rsidP="007D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277FB01D" w14:textId="30835B85" w:rsidR="007D45D3" w:rsidRPr="000F5DD3" w:rsidRDefault="007D45D3" w:rsidP="007D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17984" w:rsidRPr="000F5DD3" w14:paraId="7BBD48A7" w14:textId="77777777" w:rsidTr="00DA5527">
        <w:trPr>
          <w:trHeight w:val="346"/>
        </w:trPr>
        <w:tc>
          <w:tcPr>
            <w:tcW w:w="4590" w:type="dxa"/>
          </w:tcPr>
          <w:p w14:paraId="1442A235" w14:textId="77777777" w:rsidR="00517984" w:rsidRPr="000F5DD3" w:rsidRDefault="00517984" w:rsidP="00517984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4770" w:type="dxa"/>
            <w:gridSpan w:val="7"/>
          </w:tcPr>
          <w:p w14:paraId="5B558ADE" w14:textId="77777777" w:rsidR="00517984" w:rsidRPr="000F5DD3" w:rsidRDefault="00517984" w:rsidP="005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(พันบาท/พันหุ้น)</w:t>
            </w:r>
          </w:p>
        </w:tc>
      </w:tr>
      <w:tr w:rsidR="007D45D3" w:rsidRPr="000F5DD3" w14:paraId="6CF42162" w14:textId="77777777" w:rsidTr="00DA5527">
        <w:trPr>
          <w:trHeight w:val="346"/>
        </w:trPr>
        <w:tc>
          <w:tcPr>
            <w:tcW w:w="4590" w:type="dxa"/>
            <w:vAlign w:val="bottom"/>
          </w:tcPr>
          <w:p w14:paraId="27991EFD" w14:textId="77777777" w:rsidR="007D45D3" w:rsidRPr="000F5DD3" w:rsidRDefault="007D45D3" w:rsidP="007D45D3">
            <w:pPr>
              <w:pStyle w:val="31"/>
              <w:tabs>
                <w:tab w:val="clear" w:pos="360"/>
                <w:tab w:val="clear" w:pos="720"/>
              </w:tabs>
              <w:ind w:left="230" w:right="-43" w:hanging="2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กำไรที่เป็นส่วนของผู้ถือหุ้นสามัญของบริษัท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br/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5C92C05" w14:textId="6FE99B1F" w:rsidR="007D45D3" w:rsidRPr="000F5DD3" w:rsidRDefault="009672A9" w:rsidP="007D45D3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25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457,873</w:t>
            </w:r>
          </w:p>
        </w:tc>
        <w:tc>
          <w:tcPr>
            <w:tcW w:w="243" w:type="dxa"/>
            <w:vAlign w:val="bottom"/>
          </w:tcPr>
          <w:p w14:paraId="11AA5CDD" w14:textId="77777777" w:rsidR="007D45D3" w:rsidRPr="000F5DD3" w:rsidRDefault="007D45D3" w:rsidP="007D45D3">
            <w:pPr>
              <w:pStyle w:val="31"/>
              <w:tabs>
                <w:tab w:val="clear" w:pos="360"/>
                <w:tab w:val="clear" w:pos="720"/>
                <w:tab w:val="decimal" w:pos="846"/>
                <w:tab w:val="decimal" w:pos="882"/>
              </w:tabs>
              <w:ind w:left="-108" w:right="-25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1B8CA9" w14:textId="31433E34" w:rsidR="007D45D3" w:rsidRPr="000F5DD3" w:rsidRDefault="007D45D3" w:rsidP="007D45D3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25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153,701</w:t>
            </w:r>
          </w:p>
        </w:tc>
        <w:tc>
          <w:tcPr>
            <w:tcW w:w="236" w:type="dxa"/>
            <w:vAlign w:val="bottom"/>
          </w:tcPr>
          <w:p w14:paraId="68EFEE2F" w14:textId="77777777" w:rsidR="007D45D3" w:rsidRPr="000F5DD3" w:rsidRDefault="007D45D3" w:rsidP="007D45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  <w:vAlign w:val="bottom"/>
          </w:tcPr>
          <w:p w14:paraId="7F95C673" w14:textId="64588307" w:rsidR="007D45D3" w:rsidRPr="000F5DD3" w:rsidRDefault="00DA2871" w:rsidP="007D45D3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C1E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BC1E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1,788</w:t>
            </w:r>
          </w:p>
        </w:tc>
        <w:tc>
          <w:tcPr>
            <w:tcW w:w="241" w:type="dxa"/>
            <w:vAlign w:val="bottom"/>
          </w:tcPr>
          <w:p w14:paraId="2FEB3093" w14:textId="77777777" w:rsidR="007D45D3" w:rsidRPr="000F5DD3" w:rsidRDefault="007D45D3" w:rsidP="007D45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vAlign w:val="bottom"/>
          </w:tcPr>
          <w:p w14:paraId="34F31833" w14:textId="15D2EC67" w:rsidR="007D45D3" w:rsidRPr="000F5DD3" w:rsidRDefault="007D45D3" w:rsidP="007D45D3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147,661</w:t>
            </w:r>
          </w:p>
        </w:tc>
      </w:tr>
      <w:tr w:rsidR="007D45D3" w:rsidRPr="000F5DD3" w14:paraId="0D61685F" w14:textId="77777777" w:rsidTr="00DA5527">
        <w:trPr>
          <w:trHeight w:val="346"/>
        </w:trPr>
        <w:tc>
          <w:tcPr>
            <w:tcW w:w="4590" w:type="dxa"/>
          </w:tcPr>
          <w:p w14:paraId="6CB1AA07" w14:textId="77777777" w:rsidR="007D45D3" w:rsidRPr="000F5DD3" w:rsidRDefault="007D45D3" w:rsidP="007D45D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6D4D171" w14:textId="377CEFA2" w:rsidR="007D45D3" w:rsidRPr="000F5DD3" w:rsidRDefault="002E0852" w:rsidP="007D45D3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43" w:type="dxa"/>
          </w:tcPr>
          <w:p w14:paraId="5D73C27A" w14:textId="77777777" w:rsidR="007D45D3" w:rsidRPr="000F5DD3" w:rsidRDefault="007D45D3" w:rsidP="007D45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F8A7D9" w14:textId="14813168" w:rsidR="007D45D3" w:rsidRPr="000F5DD3" w:rsidRDefault="007D45D3" w:rsidP="007D45D3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36" w:type="dxa"/>
          </w:tcPr>
          <w:p w14:paraId="2A4C0E65" w14:textId="77777777" w:rsidR="007D45D3" w:rsidRPr="000F5DD3" w:rsidRDefault="007D45D3" w:rsidP="007D45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42D0F502" w14:textId="6E0789F6" w:rsidR="007D45D3" w:rsidRPr="000F5DD3" w:rsidRDefault="002E0852" w:rsidP="007D45D3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41" w:type="dxa"/>
          </w:tcPr>
          <w:p w14:paraId="65543008" w14:textId="77777777" w:rsidR="007D45D3" w:rsidRPr="000F5DD3" w:rsidRDefault="007D45D3" w:rsidP="007D45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69C388BB" w14:textId="120574F3" w:rsidR="007D45D3" w:rsidRPr="000F5DD3" w:rsidRDefault="007D45D3" w:rsidP="007D45D3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330,000</w:t>
            </w:r>
          </w:p>
        </w:tc>
      </w:tr>
      <w:tr w:rsidR="007D45D3" w:rsidRPr="000F5DD3" w14:paraId="3020A611" w14:textId="77777777" w:rsidTr="00DA5527">
        <w:trPr>
          <w:trHeight w:val="346"/>
        </w:trPr>
        <w:tc>
          <w:tcPr>
            <w:tcW w:w="4590" w:type="dxa"/>
          </w:tcPr>
          <w:p w14:paraId="6CEDB058" w14:textId="77777777" w:rsidR="007D45D3" w:rsidRPr="000F5DD3" w:rsidRDefault="007D45D3" w:rsidP="007D45D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กำไรต่อหุ้น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(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59303C5" w14:textId="1C26F3CB" w:rsidR="007D45D3" w:rsidRPr="000F5DD3" w:rsidRDefault="009672A9" w:rsidP="007D45D3">
            <w:pPr>
              <w:pStyle w:val="31"/>
              <w:tabs>
                <w:tab w:val="clear" w:pos="360"/>
                <w:tab w:val="clear" w:pos="720"/>
                <w:tab w:val="decimal" w:pos="620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1.39</w:t>
            </w:r>
          </w:p>
        </w:tc>
        <w:tc>
          <w:tcPr>
            <w:tcW w:w="243" w:type="dxa"/>
          </w:tcPr>
          <w:p w14:paraId="24049AAC" w14:textId="77777777" w:rsidR="007D45D3" w:rsidRPr="000F5DD3" w:rsidRDefault="007D45D3" w:rsidP="007D45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FAE86EF" w14:textId="2F6B43B0" w:rsidR="007D45D3" w:rsidRPr="000F5DD3" w:rsidRDefault="007D45D3" w:rsidP="007D45D3">
            <w:pPr>
              <w:pStyle w:val="31"/>
              <w:tabs>
                <w:tab w:val="clear" w:pos="360"/>
                <w:tab w:val="clear" w:pos="720"/>
                <w:tab w:val="decimal" w:pos="513"/>
              </w:tabs>
              <w:ind w:left="-108"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0.47</w:t>
            </w:r>
          </w:p>
        </w:tc>
        <w:tc>
          <w:tcPr>
            <w:tcW w:w="236" w:type="dxa"/>
          </w:tcPr>
          <w:p w14:paraId="457B5F7B" w14:textId="77777777" w:rsidR="007D45D3" w:rsidRPr="000F5DD3" w:rsidRDefault="007D45D3" w:rsidP="007D45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290AD7AA" w14:textId="62C35942" w:rsidR="007D45D3" w:rsidRPr="000F5DD3" w:rsidRDefault="00DA2871" w:rsidP="007D45D3">
            <w:pPr>
              <w:pStyle w:val="31"/>
              <w:tabs>
                <w:tab w:val="clear" w:pos="360"/>
                <w:tab w:val="clear" w:pos="720"/>
                <w:tab w:val="decimal" w:pos="493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1.3</w:t>
            </w:r>
            <w:r w:rsidR="00BC1E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41" w:type="dxa"/>
          </w:tcPr>
          <w:p w14:paraId="20005067" w14:textId="77777777" w:rsidR="007D45D3" w:rsidRPr="000F5DD3" w:rsidRDefault="007D45D3" w:rsidP="007D45D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4719495F" w14:textId="01CABD4E" w:rsidR="007D45D3" w:rsidRPr="000F5DD3" w:rsidRDefault="007D45D3" w:rsidP="007D45D3">
            <w:pPr>
              <w:pStyle w:val="31"/>
              <w:tabs>
                <w:tab w:val="clear" w:pos="360"/>
                <w:tab w:val="clear" w:pos="720"/>
                <w:tab w:val="decimal" w:pos="493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0.45</w:t>
            </w:r>
          </w:p>
        </w:tc>
      </w:tr>
    </w:tbl>
    <w:p w14:paraId="4964B95C" w14:textId="5C290A31" w:rsidR="00B85399" w:rsidRPr="000F5DD3" w:rsidRDefault="00B85399" w:rsidP="00B8539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CB9EDA7" w14:textId="77777777" w:rsidR="002B3428" w:rsidRDefault="002B3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759B1EE6" w14:textId="241174C8" w:rsidR="00014212" w:rsidRPr="000F5DD3" w:rsidRDefault="00014212" w:rsidP="004C0506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lastRenderedPageBreak/>
        <w:t>เงินปันผล</w:t>
      </w:r>
    </w:p>
    <w:p w14:paraId="3FF01ED1" w14:textId="77777777" w:rsidR="000500EF" w:rsidRPr="002B3428" w:rsidRDefault="000500EF" w:rsidP="00050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2808"/>
        <w:gridCol w:w="1890"/>
        <w:gridCol w:w="1890"/>
        <w:gridCol w:w="1170"/>
        <w:gridCol w:w="270"/>
        <w:gridCol w:w="1170"/>
      </w:tblGrid>
      <w:tr w:rsidR="000500EF" w:rsidRPr="000F5DD3" w14:paraId="053A792F" w14:textId="77777777" w:rsidTr="0087713D">
        <w:tc>
          <w:tcPr>
            <w:tcW w:w="2808" w:type="dxa"/>
            <w:shd w:val="clear" w:color="auto" w:fill="auto"/>
            <w:vAlign w:val="bottom"/>
          </w:tcPr>
          <w:p w14:paraId="79DB1402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49B99FE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06F9C7C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14D31A84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ACE8CA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  <w:shd w:val="clear" w:color="auto" w:fill="auto"/>
          </w:tcPr>
          <w:p w14:paraId="616B2EA6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E98905" w14:textId="77777777" w:rsidR="000500EF" w:rsidRPr="000F5DD3" w:rsidDel="00D43E7A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500EF" w:rsidRPr="000F5DD3" w14:paraId="477ED222" w14:textId="77777777" w:rsidTr="0087713D">
        <w:tc>
          <w:tcPr>
            <w:tcW w:w="2808" w:type="dxa"/>
            <w:shd w:val="clear" w:color="auto" w:fill="auto"/>
          </w:tcPr>
          <w:p w14:paraId="2F47B6EC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D415413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E433CA8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47AFEA0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2D873B3C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F8310F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00EF" w:rsidRPr="000F5DD3" w14:paraId="7FF4131A" w14:textId="77777777" w:rsidTr="0087713D">
        <w:tc>
          <w:tcPr>
            <w:tcW w:w="2808" w:type="dxa"/>
            <w:shd w:val="clear" w:color="auto" w:fill="auto"/>
          </w:tcPr>
          <w:p w14:paraId="67503957" w14:textId="6090E496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7D45D3" w:rsidRPr="000F5D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0BB4BA64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F5F4481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D3C8D9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 w:firstLine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CD31AD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F7BC00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416" w:rsidRPr="000F5DD3" w14:paraId="3DD5C244" w14:textId="77777777" w:rsidTr="0087713D">
        <w:tc>
          <w:tcPr>
            <w:tcW w:w="2808" w:type="dxa"/>
            <w:shd w:val="clear" w:color="auto" w:fill="auto"/>
          </w:tcPr>
          <w:p w14:paraId="518DDB1C" w14:textId="206BFDC7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890" w:type="dxa"/>
            <w:shd w:val="clear" w:color="auto" w:fill="auto"/>
          </w:tcPr>
          <w:p w14:paraId="4A1B9504" w14:textId="384BBA8E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1F309E1C" w14:textId="4C40A99C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2E61FA" w14:textId="67B79F36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0.15</w:t>
            </w:r>
          </w:p>
        </w:tc>
        <w:tc>
          <w:tcPr>
            <w:tcW w:w="270" w:type="dxa"/>
            <w:shd w:val="clear" w:color="auto" w:fill="auto"/>
          </w:tcPr>
          <w:p w14:paraId="39718A70" w14:textId="77777777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D8C3A0" w14:textId="0A63B6C8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49.50</w:t>
            </w:r>
          </w:p>
        </w:tc>
      </w:tr>
      <w:tr w:rsidR="00E95416" w:rsidRPr="000F5DD3" w14:paraId="085739DA" w14:textId="77777777" w:rsidTr="0087713D">
        <w:tc>
          <w:tcPr>
            <w:tcW w:w="2808" w:type="dxa"/>
            <w:shd w:val="clear" w:color="auto" w:fill="auto"/>
          </w:tcPr>
          <w:p w14:paraId="4C8A8F2E" w14:textId="77777777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AA3C7CD" w14:textId="77777777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7834F97B" w14:textId="77777777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353E72F" w14:textId="77777777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4D8C785" w14:textId="77777777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B6B2429" w14:textId="77777777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5416" w:rsidRPr="000F5DD3" w14:paraId="4774E8A0" w14:textId="77777777" w:rsidTr="00144503">
        <w:tc>
          <w:tcPr>
            <w:tcW w:w="2808" w:type="dxa"/>
            <w:shd w:val="clear" w:color="auto" w:fill="auto"/>
          </w:tcPr>
          <w:p w14:paraId="1553048A" w14:textId="02DF8233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90" w:type="dxa"/>
            <w:shd w:val="clear" w:color="auto" w:fill="auto"/>
          </w:tcPr>
          <w:p w14:paraId="2CE1D948" w14:textId="77777777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F596D01" w14:textId="77777777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B7B500" w14:textId="77777777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A7A1BC" w14:textId="77777777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F46FE2" w14:textId="77777777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5416" w:rsidRPr="000F5DD3" w14:paraId="264C3AF8" w14:textId="77777777" w:rsidTr="00144503">
        <w:tc>
          <w:tcPr>
            <w:tcW w:w="2808" w:type="dxa"/>
            <w:shd w:val="clear" w:color="auto" w:fill="auto"/>
          </w:tcPr>
          <w:p w14:paraId="6B0D0C74" w14:textId="394E3E29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890" w:type="dxa"/>
            <w:shd w:val="clear" w:color="auto" w:fill="auto"/>
          </w:tcPr>
          <w:p w14:paraId="6EA39F2C" w14:textId="4351BC00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  <w:shd w:val="clear" w:color="auto" w:fill="auto"/>
          </w:tcPr>
          <w:p w14:paraId="161E3D85" w14:textId="4D73E15F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12AC566" w14:textId="37FCF676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70" w:type="dxa"/>
            <w:shd w:val="clear" w:color="auto" w:fill="auto"/>
          </w:tcPr>
          <w:p w14:paraId="00E3A8BC" w14:textId="77777777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8CCDD22" w14:textId="3ABC6CB1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82.50</w:t>
            </w:r>
          </w:p>
        </w:tc>
      </w:tr>
    </w:tbl>
    <w:p w14:paraId="557F0453" w14:textId="77777777" w:rsidR="00887F24" w:rsidRPr="002B3428" w:rsidRDefault="00887F24" w:rsidP="00887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F62B2D" w14:textId="4B2F95A1" w:rsidR="009E4AD9" w:rsidRPr="002B3428" w:rsidRDefault="00014212" w:rsidP="004C0506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2B3428">
        <w:rPr>
          <w:rFonts w:asciiTheme="majorBidi" w:hAnsiTheme="majorBidi" w:cstheme="majorBidi"/>
          <w:szCs w:val="30"/>
          <w:cs/>
        </w:rPr>
        <w:tab/>
        <w:t>เครื่องมือทางการเงิน</w:t>
      </w:r>
      <w:r w:rsidR="00631FB6" w:rsidRPr="002B3428">
        <w:rPr>
          <w:rFonts w:asciiTheme="majorBidi" w:hAnsiTheme="majorBidi" w:cstheme="majorBidi"/>
          <w:szCs w:val="30"/>
        </w:rPr>
        <w:br/>
      </w:r>
    </w:p>
    <w:p w14:paraId="4715AD4D" w14:textId="32851400" w:rsidR="00E0403E" w:rsidRPr="002B3428" w:rsidRDefault="00E0403E" w:rsidP="00E0403E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2B342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Pr="002B3428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 </w:t>
      </w:r>
    </w:p>
    <w:p w14:paraId="365D11C7" w14:textId="77777777" w:rsidR="00C74086" w:rsidRPr="002B3428" w:rsidRDefault="00C74086" w:rsidP="00E0403E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25A64A9A" w14:textId="428567E0" w:rsidR="00E0403E" w:rsidRPr="002B3428" w:rsidRDefault="00E0403E" w:rsidP="00E0403E">
      <w:pPr>
        <w:pStyle w:val="BodyText"/>
        <w:numPr>
          <w:ilvl w:val="0"/>
          <w:numId w:val="4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B342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12EEE354" w14:textId="77777777" w:rsidR="0094689D" w:rsidRPr="002B3428" w:rsidRDefault="0094689D" w:rsidP="0094689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30E4D8F" w14:textId="6C55EA10" w:rsidR="00A0700A" w:rsidRPr="000F5DD3" w:rsidRDefault="00E0403E" w:rsidP="00E0403E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สินทรัพย์ทางการเงินและหนี้สินทางการเงินอื่น ๆ (นอกเหนือจากลูกหนี้การค้า (ดูหมายเหตุ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Pr="000F5DD3">
        <w:rPr>
          <w:rFonts w:asciiTheme="majorBidi" w:hAnsiTheme="majorBidi" w:cstheme="majorBidi"/>
          <w:sz w:val="30"/>
          <w:szCs w:val="30"/>
        </w:rPr>
        <w:t>5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)) รับรู้รายการเมื่อเริ่มแรกเมื่อ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กลุ่มบริษัท</w:t>
      </w:r>
      <w:r w:rsidR="00901D1E" w:rsidRPr="000F5DD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เป็น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Pr="000F5DD3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  <w:lang w:val="en-GB"/>
        </w:rPr>
        <w:t>แ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ละวัดมูลค่า</w:t>
      </w:r>
      <w:r w:rsidR="00BE7DE8" w:rsidRPr="000F5DD3">
        <w:rPr>
          <w:rFonts w:asciiTheme="majorBidi" w:hAnsiTheme="majorBidi" w:cstheme="majorBidi"/>
          <w:color w:val="000000"/>
          <w:sz w:val="30"/>
          <w:szCs w:val="30"/>
          <w:cs/>
        </w:rPr>
        <w:t>เมื่อเริ่มแรก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ด้วยมูลค่ายุติธรรม</w:t>
      </w:r>
      <w:r w:rsidR="00977991" w:rsidRPr="000F5D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77991" w:rsidRPr="000F5DD3">
        <w:rPr>
          <w:rFonts w:asciiTheme="majorBidi" w:hAnsiTheme="majorBidi" w:cstheme="majorBidi"/>
          <w:color w:val="000000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520BF811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3038910C" w14:textId="62B22421" w:rsidR="00E0403E" w:rsidRPr="000F5DD3" w:rsidRDefault="00E0403E" w:rsidP="00E0403E">
      <w:pPr>
        <w:tabs>
          <w:tab w:val="clear" w:pos="454"/>
          <w:tab w:val="clear" w:pos="680"/>
          <w:tab w:val="left" w:pos="1440"/>
        </w:tabs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94689D" w:rsidRPr="000F5DD3">
        <w:rPr>
          <w:rFonts w:asciiTheme="majorBidi" w:hAnsiTheme="majorBidi" w:cstheme="majorBidi"/>
          <w:sz w:val="30"/>
          <w:szCs w:val="30"/>
        </w:rPr>
        <w:t xml:space="preserve">      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05215048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A11823E" w14:textId="3708020C" w:rsidR="00E0403E" w:rsidRPr="000F5DD3" w:rsidRDefault="00E0403E" w:rsidP="00E0403E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0F5D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0F5D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6F3C7BB0" w14:textId="04C91DB3" w:rsidR="00E0403E" w:rsidRPr="000F5DD3" w:rsidRDefault="00E0403E" w:rsidP="00E040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 w:rsidR="00C74086" w:rsidRPr="000F5DD3">
        <w:rPr>
          <w:rFonts w:asciiTheme="majorBidi" w:hAnsiTheme="majorBidi" w:cstheme="majorBidi"/>
          <w:sz w:val="30"/>
          <w:szCs w:val="30"/>
        </w:rPr>
        <w:t xml:space="preserve">     </w:t>
      </w:r>
      <w:r w:rsidRPr="000F5DD3">
        <w:rPr>
          <w:rFonts w:asciiTheme="majorBidi" w:hAnsiTheme="majorBidi" w:cstheme="majorBidi"/>
          <w:sz w:val="30"/>
          <w:szCs w:val="30"/>
          <w:cs/>
        </w:rPr>
        <w:t>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</w:p>
    <w:p w14:paraId="5D035247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3784575" w14:textId="6D74E449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 จัดประเภทรายการใหม่ไปยังกำไรหรือขาดทุน</w:t>
      </w:r>
    </w:p>
    <w:p w14:paraId="180D8747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A0B663D" w14:textId="4973E09A" w:rsidR="00E0403E" w:rsidRPr="000F5DD3" w:rsidRDefault="00E0403E" w:rsidP="00E0403E">
      <w:pPr>
        <w:pStyle w:val="BodyText2"/>
        <w:tabs>
          <w:tab w:val="left" w:pos="72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สินทรัพย์ทางการเงินและหนี้สินทางการเงินที่เป็นเงินตราต่างประเทศแปลงค่าเป็นสกุลเงินที่ใช้ใน</w:t>
      </w:r>
      <w:r w:rsidR="00392E5C" w:rsidRPr="000F5DD3">
        <w:rPr>
          <w:rFonts w:asciiTheme="majorBidi" w:hAnsiTheme="majorBidi" w:cstheme="majorBidi"/>
          <w:sz w:val="30"/>
          <w:szCs w:val="30"/>
        </w:rPr>
        <w:t xml:space="preserve">                     </w:t>
      </w:r>
      <w:r w:rsidRPr="000F5DD3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การดำเนินงานของแต่ละบริษัทในกลุ่มบริษัทโดยใช้อัตราแลกเปลี่ยน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ผลต่างของอัตราแลกเปลี่ยนที่เกิดขึ้นจากการแปลงค่าจะรับรู้ในกำไรหรือขาดทุนในงวดบัญชีนั้น</w:t>
      </w:r>
      <w:r w:rsidRPr="000F5DD3">
        <w:rPr>
          <w:rFonts w:asciiTheme="majorBidi" w:hAnsiTheme="majorBidi" w:cstheme="majorBidi"/>
          <w:sz w:val="30"/>
          <w:szCs w:val="30"/>
          <w:shd w:val="clear" w:color="auto" w:fill="E6E6E6"/>
        </w:rPr>
        <w:t xml:space="preserve"> </w:t>
      </w:r>
    </w:p>
    <w:p w14:paraId="025E1BE3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F609241" w14:textId="09711EFA" w:rsidR="00E0403E" w:rsidRPr="000F5DD3" w:rsidRDefault="00E0403E" w:rsidP="00E0403E">
      <w:pPr>
        <w:pStyle w:val="BodyText"/>
        <w:numPr>
          <w:ilvl w:val="0"/>
          <w:numId w:val="4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F5DD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3BE1517" w14:textId="77777777" w:rsidR="00176A22" w:rsidRPr="000F5DD3" w:rsidRDefault="00176A22" w:rsidP="00176A2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66D7A9B2" w14:textId="7B8A732A" w:rsidR="00E0403E" w:rsidRPr="000F5DD3" w:rsidRDefault="00E0403E" w:rsidP="00E0403E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A95F996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694ED38" w14:textId="1AFFE327" w:rsidR="00E0403E" w:rsidRPr="000F5DD3" w:rsidRDefault="00E0403E" w:rsidP="00E0403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6E1C07C4" w14:textId="77777777" w:rsidR="00C74086" w:rsidRPr="000F5DD3" w:rsidRDefault="00C74086" w:rsidP="00214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E7B42FB" w14:textId="65B9FD8C" w:rsidR="00E0403E" w:rsidRPr="000F5DD3" w:rsidRDefault="00E0403E" w:rsidP="00E040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09C57752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777F3A0F" w14:textId="6E6FC8A9" w:rsidR="00E0403E" w:rsidRPr="000F5DD3" w:rsidRDefault="00E0403E" w:rsidP="00E0403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สินทรัพย์</w:t>
      </w:r>
      <w:r w:rsidRPr="000F5DD3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="00C87173" w:rsidRPr="000F5DD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F5DD3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="00C87173" w:rsidRPr="000F5DD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F5DD3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</w:p>
    <w:p w14:paraId="5171E6B1" w14:textId="77777777" w:rsidR="0044272E" w:rsidRPr="000F5DD3" w:rsidRDefault="0044272E" w:rsidP="00E0403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97DBCA" w14:textId="7590F45B" w:rsidR="00E0403E" w:rsidRPr="000F5DD3" w:rsidRDefault="00E0403E" w:rsidP="00E0403E">
      <w:pPr>
        <w:pStyle w:val="BodyText"/>
        <w:numPr>
          <w:ilvl w:val="0"/>
          <w:numId w:val="4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F5DD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อนุพันธ์ </w:t>
      </w:r>
    </w:p>
    <w:p w14:paraId="54FB4310" w14:textId="77777777" w:rsidR="006C1E7F" w:rsidRPr="000F5DD3" w:rsidRDefault="006C1E7F" w:rsidP="006C1E7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6ED7B989" w14:textId="5CE903F5" w:rsidR="00E0403E" w:rsidRPr="000F5DD3" w:rsidRDefault="00E0403E" w:rsidP="00E0403E">
      <w:pPr>
        <w:tabs>
          <w:tab w:val="clear" w:pos="454"/>
          <w:tab w:val="clear" w:pos="680"/>
        </w:tabs>
        <w:spacing w:line="240" w:lineRule="auto"/>
        <w:ind w:left="81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4BEC8AA7" w14:textId="77777777" w:rsidR="00E0403E" w:rsidRPr="000F5DD3" w:rsidRDefault="00E0403E" w:rsidP="00E0403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C901131" w14:textId="0515AA66" w:rsidR="00E0403E" w:rsidRPr="000F5DD3" w:rsidRDefault="00E0403E" w:rsidP="00E0403E">
      <w:pPr>
        <w:pStyle w:val="BodyText"/>
        <w:numPr>
          <w:ilvl w:val="0"/>
          <w:numId w:val="4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14:paraId="1BA79184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6863FE3" w14:textId="771A63FF" w:rsidR="00E0403E" w:rsidRPr="000F5DD3" w:rsidRDefault="001A1810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E0403E" w:rsidRPr="000F5DD3">
        <w:rPr>
          <w:rFonts w:asciiTheme="majorBidi" w:hAnsiTheme="majorBidi" w:cstheme="majorBidi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9453C0" w:rsidRPr="000F5DD3">
        <w:rPr>
          <w:rFonts w:asciiTheme="majorBidi" w:hAnsiTheme="majorBidi" w:cstheme="majorBidi"/>
          <w:sz w:val="30"/>
          <w:szCs w:val="30"/>
        </w:rPr>
        <w:t>12</w:t>
      </w:r>
      <w:r w:rsidR="00E0403E" w:rsidRPr="000F5DD3">
        <w:rPr>
          <w:rFonts w:asciiTheme="majorBidi" w:hAnsiTheme="majorBidi" w:cstheme="majorBidi"/>
          <w:sz w:val="30"/>
          <w:szCs w:val="30"/>
          <w:cs/>
        </w:rPr>
        <w:t xml:space="preserve"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674D8D27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252CF905" w14:textId="01FC7F9D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3E3D72A6" w14:textId="77777777" w:rsidR="004907C7" w:rsidRPr="000F5DD3" w:rsidRDefault="004907C7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754B4B54" w14:textId="351CA0C0" w:rsidR="00E0403E" w:rsidRPr="000F5DD3" w:rsidRDefault="004907C7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0403E" w:rsidRPr="000F5DD3">
        <w:rPr>
          <w:rFonts w:asciiTheme="majorBidi" w:hAnsiTheme="majorBidi" w:cstheme="majorBidi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E67468" w:rsidRPr="000F5DD3">
        <w:rPr>
          <w:rFonts w:asciiTheme="majorBidi" w:hAnsiTheme="majorBidi" w:cstheme="majorBidi"/>
          <w:sz w:val="30"/>
          <w:szCs w:val="30"/>
        </w:rPr>
        <w:t>9</w:t>
      </w:r>
      <w:r w:rsidR="00B23181" w:rsidRPr="000F5DD3">
        <w:rPr>
          <w:rFonts w:asciiTheme="majorBidi" w:hAnsiTheme="majorBidi" w:cstheme="majorBidi"/>
          <w:sz w:val="30"/>
          <w:szCs w:val="30"/>
        </w:rPr>
        <w:t>0</w:t>
      </w:r>
      <w:r w:rsidR="00E0403E" w:rsidRPr="000F5DD3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="00A677CA" w:rsidRPr="000F5DD3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6495DD5C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459F866" w14:textId="252E9BB7" w:rsidR="00E0403E" w:rsidRPr="000F5DD3" w:rsidRDefault="00A677CA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0403E" w:rsidRPr="000F5DD3">
        <w:rPr>
          <w:rFonts w:asciiTheme="majorBidi" w:hAnsiTheme="majorBidi" w:cstheme="majorBidi"/>
          <w:sz w:val="30"/>
          <w:szCs w:val="30"/>
          <w:cs/>
        </w:rPr>
        <w:t xml:space="preserve">พิจารณาว่าสินทรัพย์ทางการเงินจะเกิดการผิดสัญญาเมื่อ </w:t>
      </w:r>
    </w:p>
    <w:p w14:paraId="6A9B430F" w14:textId="3FACC8CD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-</w:t>
      </w:r>
      <w:r w:rsidRPr="000F5DD3">
        <w:rPr>
          <w:rFonts w:asciiTheme="majorBidi" w:hAnsiTheme="majorBidi" w:cstheme="majorBidi"/>
          <w:sz w:val="30"/>
          <w:szCs w:val="30"/>
          <w:cs/>
        </w:rPr>
        <w:tab/>
        <w:t>ผู้กู้ไม่สามารถจ่ายชำระภาระผูกพันด้านเครดิตให้แก่</w:t>
      </w:r>
      <w:r w:rsidR="00A677CA" w:rsidRPr="000F5DD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F5DD3">
        <w:rPr>
          <w:rFonts w:asciiTheme="majorBidi" w:hAnsiTheme="majorBidi" w:cstheme="majorBidi"/>
          <w:sz w:val="30"/>
          <w:szCs w:val="30"/>
          <w:cs/>
        </w:rPr>
        <w:t>ได้เต็มจำนวน อีกทั้ง</w:t>
      </w:r>
      <w:r w:rsidR="00A677CA" w:rsidRPr="000F5DD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ไม่มีสิทธิในการไล่เบี้ย เช่น การยึดหลักประกัน (หากมีการวางหลักประกัน) หรือ </w:t>
      </w:r>
    </w:p>
    <w:p w14:paraId="616886C4" w14:textId="46AB8A46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-</w:t>
      </w:r>
      <w:r w:rsidRPr="000F5DD3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4E6817" w:rsidRPr="000F5DD3">
        <w:rPr>
          <w:rFonts w:asciiTheme="majorBidi" w:hAnsiTheme="majorBidi" w:cstheme="majorBidi"/>
          <w:sz w:val="30"/>
          <w:szCs w:val="30"/>
        </w:rPr>
        <w:t>90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0206F1C3" w14:textId="7419FEFE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45859D9" w14:textId="77777777" w:rsidR="0044272E" w:rsidRPr="000F5DD3" w:rsidRDefault="0044272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F75702C" w14:textId="4F5B3A5C" w:rsidR="00E0403E" w:rsidRPr="000F5DD3" w:rsidRDefault="00E0403E" w:rsidP="00E0403E">
      <w:pPr>
        <w:pStyle w:val="BodyText"/>
        <w:numPr>
          <w:ilvl w:val="0"/>
          <w:numId w:val="4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การตัดจำหน่าย </w:t>
      </w:r>
    </w:p>
    <w:p w14:paraId="79DABABA" w14:textId="77777777" w:rsidR="00B23181" w:rsidRPr="000F5DD3" w:rsidRDefault="00B23181" w:rsidP="00B2318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5D39E1" w14:textId="2005517A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B23181" w:rsidRPr="000F5DD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F5DD3">
        <w:rPr>
          <w:rFonts w:asciiTheme="majorBidi" w:hAnsiTheme="majorBidi" w:cs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E823AD1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1AFB3BCB" w14:textId="77777777" w:rsidR="00B23181" w:rsidRPr="000F5DD3" w:rsidRDefault="00E0403E" w:rsidP="00B21170">
      <w:pPr>
        <w:pStyle w:val="BodyText"/>
        <w:numPr>
          <w:ilvl w:val="0"/>
          <w:numId w:val="4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12406ED1" w14:textId="77777777" w:rsidR="00B23181" w:rsidRPr="000F5DD3" w:rsidRDefault="00B23181" w:rsidP="00B2318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</w:p>
    <w:p w14:paraId="53764A3E" w14:textId="3331A2D4" w:rsidR="00E0403E" w:rsidRPr="000F5DD3" w:rsidRDefault="00E0403E" w:rsidP="00B2318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C0B0CA7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cs/>
        </w:rPr>
      </w:pPr>
    </w:p>
    <w:p w14:paraId="4EF16498" w14:textId="6DC92EC8" w:rsidR="00E0403E" w:rsidRPr="000F5DD3" w:rsidRDefault="00E0403E" w:rsidP="00E0403E">
      <w:pPr>
        <w:pStyle w:val="BodyText"/>
        <w:numPr>
          <w:ilvl w:val="0"/>
          <w:numId w:val="4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14:paraId="5A149635" w14:textId="77777777" w:rsidR="008D00FD" w:rsidRPr="000F5DD3" w:rsidRDefault="008D00FD" w:rsidP="008D00F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DACF3DD" w14:textId="2A39283B" w:rsidR="00E0403E" w:rsidRPr="000F5DD3" w:rsidRDefault="00E0403E" w:rsidP="00E0403E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b/>
          <w:bCs/>
          <w:color w:val="3535E3"/>
          <w:sz w:val="30"/>
          <w:szCs w:val="30"/>
        </w:rPr>
      </w:pPr>
      <w:r w:rsidRPr="000F5DD3" w:rsidDel="001A6CC8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F141432" w14:textId="77777777" w:rsidR="00E0403E" w:rsidRPr="000F5DD3" w:rsidRDefault="00E0403E" w:rsidP="00E0403E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color w:val="3535E3"/>
          <w:sz w:val="30"/>
          <w:szCs w:val="30"/>
        </w:rPr>
      </w:pPr>
    </w:p>
    <w:p w14:paraId="10576A67" w14:textId="6FD5BC1C" w:rsidR="00E0403E" w:rsidRPr="000F5DD3" w:rsidDel="001A6CC8" w:rsidRDefault="00E0403E" w:rsidP="00E0403E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0F5DD3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="002316C8" w:rsidRPr="000F5DD3" w:rsidDel="001A6CC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F5DD3" w:rsidDel="001A6CC8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0F5DD3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0F5DD3" w:rsidDel="001A6CC8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0499B9A7" w14:textId="77777777" w:rsidR="00E0403E" w:rsidRPr="000F5DD3" w:rsidDel="001A6CC8" w:rsidRDefault="00E0403E" w:rsidP="00E0403E">
      <w:pPr>
        <w:pStyle w:val="block"/>
        <w:numPr>
          <w:ilvl w:val="0"/>
          <w:numId w:val="4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F5DD3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0F5DD3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0F5DD3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F5DD3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873F30B" w14:textId="77777777" w:rsidR="00E0403E" w:rsidRPr="000F5DD3" w:rsidDel="001A6CC8" w:rsidRDefault="00E0403E" w:rsidP="00E0403E">
      <w:pPr>
        <w:pStyle w:val="block"/>
        <w:numPr>
          <w:ilvl w:val="0"/>
          <w:numId w:val="4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F5DD3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0F5DD3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0F5DD3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0F5DD3" w:rsidDel="001A6CC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333FA964" w14:textId="77777777" w:rsidR="00E0403E" w:rsidRPr="000F5DD3" w:rsidDel="001A6CC8" w:rsidRDefault="00E0403E" w:rsidP="00E0403E">
      <w:pPr>
        <w:pStyle w:val="block"/>
        <w:numPr>
          <w:ilvl w:val="0"/>
          <w:numId w:val="4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F5DD3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0F5DD3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0F5DD3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C52243E" w14:textId="77777777" w:rsidR="00E0403E" w:rsidRPr="000F5DD3" w:rsidDel="001A6CC8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64519DD" w14:textId="3E6CF71E" w:rsidR="00E0403E" w:rsidRPr="000F5DD3" w:rsidDel="001A6CC8" w:rsidRDefault="002316C8" w:rsidP="00E0403E">
      <w:pPr>
        <w:pStyle w:val="BodyText"/>
        <w:shd w:val="clear" w:color="auto" w:fill="FFFFFF"/>
        <w:tabs>
          <w:tab w:val="clear" w:pos="454"/>
        </w:tabs>
        <w:spacing w:after="0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lang w:val="en-GB" w:bidi="ar-SA"/>
        </w:rPr>
      </w:pPr>
      <w:r w:rsidRPr="000F5DD3" w:rsidDel="001A6CC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0403E" w:rsidRPr="000F5DD3" w:rsidDel="001A6CC8">
        <w:rPr>
          <w:rFonts w:asciiTheme="majorBidi" w:hAnsiTheme="majorBidi" w:cstheme="majorBidi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3FE2E19" w14:textId="77777777" w:rsidR="00E0403E" w:rsidRPr="000F5DD3" w:rsidDel="001A6CC8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493B1D65" w14:textId="65342667" w:rsidR="00E0403E" w:rsidRPr="000F5DD3" w:rsidDel="001A6CC8" w:rsidRDefault="00E0403E" w:rsidP="00E0403E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 w:rsidDel="001A6CC8">
        <w:rPr>
          <w:rFonts w:asciiTheme="majorBidi" w:hAnsiTheme="majorBidi" w:cstheme="majorBidi"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2316C8" w:rsidRPr="000F5DD3" w:rsidDel="001A6CC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F5DD3" w:rsidDel="001A6CC8">
        <w:rPr>
          <w:rFonts w:asciiTheme="majorBidi" w:hAnsiTheme="majorBidi" w:cstheme="majorBidi"/>
          <w:sz w:val="30"/>
          <w:szCs w:val="30"/>
          <w:cs/>
        </w:rPr>
        <w:t xml:space="preserve"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4C9A8423" w14:textId="77777777" w:rsidR="00BD569A" w:rsidRPr="000F5DD3" w:rsidRDefault="00BD569A" w:rsidP="00502EEB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8C0E83" w14:textId="66AB16E7" w:rsidR="00E0403E" w:rsidRPr="000F5DD3" w:rsidRDefault="00E0403E" w:rsidP="00502EEB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 w:rsidDel="001A6CC8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</w:t>
      </w:r>
      <w:r w:rsidR="002809F6" w:rsidRPr="000F5DD3">
        <w:rPr>
          <w:rFonts w:asciiTheme="majorBidi" w:hAnsiTheme="majorBidi" w:cstheme="majorBidi"/>
          <w:sz w:val="30"/>
          <w:szCs w:val="30"/>
        </w:rPr>
        <w:t xml:space="preserve">   </w:t>
      </w:r>
      <w:r w:rsidRPr="000F5DD3" w:rsidDel="001A6CC8">
        <w:rPr>
          <w:rFonts w:asciiTheme="majorBidi" w:hAnsiTheme="majorBidi" w:cstheme="majorBidi"/>
          <w:sz w:val="30"/>
          <w:szCs w:val="30"/>
          <w:cs/>
        </w:rPr>
        <w:t xml:space="preserve">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0F5DD3" w:rsidDel="001A6CC8">
        <w:rPr>
          <w:rFonts w:asciiTheme="majorBidi" w:hAnsiTheme="majorBidi" w:cstheme="majorBidi"/>
          <w:sz w:val="30"/>
          <w:szCs w:val="30"/>
        </w:rPr>
        <w:t>3</w:t>
      </w:r>
      <w:r w:rsidRPr="000F5DD3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58A70649" w14:textId="77777777" w:rsidR="00502EEB" w:rsidRPr="000F5DD3" w:rsidRDefault="00502EEB" w:rsidP="00502EEB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7C0439" w14:textId="65453CE7" w:rsidR="00014212" w:rsidRPr="000F5DD3" w:rsidRDefault="009E4AD9" w:rsidP="00DF7BCF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bookmarkStart w:id="5" w:name="_Hlk60827280"/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มูล</w:t>
      </w:r>
      <w:bookmarkEnd w:id="5"/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ค่าตามบัญชีและมูลค่ายุติธรรม</w:t>
      </w:r>
    </w:p>
    <w:p w14:paraId="16A2AC1C" w14:textId="4698451C" w:rsidR="007C2FCA" w:rsidRPr="000F5DD3" w:rsidRDefault="007C2FCA" w:rsidP="004F6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5AA00DB9" w14:textId="25B61CD1" w:rsidR="00DF7BCF" w:rsidRPr="000F5DD3" w:rsidRDefault="00DF7BCF" w:rsidP="004F6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</w:t>
      </w:r>
      <w:r w:rsidRPr="000F5DD3">
        <w:rPr>
          <w:rFonts w:asciiTheme="majorBidi" w:hAnsiTheme="majorBidi" w:cstheme="majorBidi"/>
          <w:sz w:val="30"/>
          <w:szCs w:val="30"/>
        </w:rPr>
        <w:t xml:space="preserve">  </w:t>
      </w:r>
      <w:r w:rsidRPr="000F5DD3">
        <w:rPr>
          <w:rFonts w:asciiTheme="majorBidi" w:hAnsiTheme="majorBidi" w:cstheme="majorBidi"/>
          <w:sz w:val="30"/>
          <w:szCs w:val="30"/>
          <w:cs/>
        </w:rPr>
        <w:t>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E26AFE0" w14:textId="77777777" w:rsidR="006B627B" w:rsidRPr="000F5DD3" w:rsidRDefault="006B627B" w:rsidP="004F6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  <w:sectPr w:rsidR="006B627B" w:rsidRPr="000F5DD3" w:rsidSect="000F5DD3">
          <w:headerReference w:type="default" r:id="rId27"/>
          <w:footerReference w:type="default" r:id="rId28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6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270"/>
        <w:gridCol w:w="1350"/>
        <w:gridCol w:w="1350"/>
        <w:gridCol w:w="1294"/>
        <w:gridCol w:w="236"/>
        <w:gridCol w:w="1204"/>
        <w:gridCol w:w="236"/>
        <w:gridCol w:w="900"/>
        <w:gridCol w:w="236"/>
        <w:gridCol w:w="1024"/>
        <w:gridCol w:w="236"/>
        <w:gridCol w:w="934"/>
        <w:gridCol w:w="236"/>
        <w:gridCol w:w="1024"/>
      </w:tblGrid>
      <w:tr w:rsidR="0034518D" w:rsidRPr="000F5DD3" w14:paraId="1CCF1AED" w14:textId="77777777" w:rsidTr="006666FA">
        <w:trPr>
          <w:trHeight w:val="261"/>
          <w:tblHeader/>
        </w:trPr>
        <w:tc>
          <w:tcPr>
            <w:tcW w:w="4140" w:type="dxa"/>
            <w:shd w:val="clear" w:color="auto" w:fill="auto"/>
            <w:vAlign w:val="bottom"/>
          </w:tcPr>
          <w:p w14:paraId="091449C1" w14:textId="77777777" w:rsidR="0034518D" w:rsidRPr="000F5DD3" w:rsidRDefault="0034518D" w:rsidP="001E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A5E13CE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362AA37F" w14:textId="3600B8E0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</w:t>
            </w:r>
            <w:r w:rsidR="006E352F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งินรวม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</w:t>
            </w:r>
            <w:r w:rsidR="006E352F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4518D" w:rsidRPr="000F5DD3" w14:paraId="72551CAC" w14:textId="77777777" w:rsidTr="006666FA">
        <w:trPr>
          <w:trHeight w:val="261"/>
          <w:tblHeader/>
        </w:trPr>
        <w:tc>
          <w:tcPr>
            <w:tcW w:w="4140" w:type="dxa"/>
            <w:shd w:val="clear" w:color="auto" w:fill="auto"/>
            <w:vAlign w:val="bottom"/>
          </w:tcPr>
          <w:p w14:paraId="5048BD21" w14:textId="77777777" w:rsidR="0034518D" w:rsidRPr="000F5DD3" w:rsidRDefault="0034518D" w:rsidP="001E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18C7C53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34" w:type="dxa"/>
            <w:gridSpan w:val="5"/>
            <w:vAlign w:val="bottom"/>
          </w:tcPr>
          <w:p w14:paraId="558A2DC1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10A2865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6DBC7804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4518D" w:rsidRPr="000F5DD3" w14:paraId="5B18FC56" w14:textId="77777777" w:rsidTr="006666FA">
        <w:trPr>
          <w:trHeight w:val="261"/>
          <w:tblHeader/>
        </w:trPr>
        <w:tc>
          <w:tcPr>
            <w:tcW w:w="4140" w:type="dxa"/>
            <w:shd w:val="clear" w:color="auto" w:fill="auto"/>
            <w:vAlign w:val="bottom"/>
          </w:tcPr>
          <w:p w14:paraId="4639EFFD" w14:textId="36749583" w:rsidR="0034518D" w:rsidRPr="000F5DD3" w:rsidRDefault="0034518D" w:rsidP="001E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12B30"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37B8A057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0EC04DE" w14:textId="7901AD91" w:rsidR="0034518D" w:rsidRPr="000F5DD3" w:rsidRDefault="00640390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350" w:type="dxa"/>
          </w:tcPr>
          <w:p w14:paraId="39839BA1" w14:textId="5A8BE36C" w:rsidR="0034518D" w:rsidRPr="000F5DD3" w:rsidRDefault="00640390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8F6474F" w14:textId="5170491C" w:rsidR="0034518D" w:rsidRPr="000F5DD3" w:rsidRDefault="00681E59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1A50AD" w14:textId="77777777" w:rsidR="0034518D" w:rsidRPr="000F5DD3" w:rsidRDefault="0034518D" w:rsidP="001E05E5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B95F8C7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375D4EA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A760122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6C162D05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29CA1772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8F2495B" w14:textId="77777777" w:rsidR="0034518D" w:rsidRPr="000F5DD3" w:rsidRDefault="0034518D" w:rsidP="001E05E5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11F4F2D7" w14:textId="77777777" w:rsidR="0034518D" w:rsidRPr="000F5DD3" w:rsidRDefault="0034518D" w:rsidP="001E05E5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7D14E038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4EAB470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4518D" w:rsidRPr="000F5DD3" w14:paraId="485089BB" w14:textId="77777777" w:rsidTr="00012B30">
        <w:trPr>
          <w:trHeight w:val="261"/>
        </w:trPr>
        <w:tc>
          <w:tcPr>
            <w:tcW w:w="4140" w:type="dxa"/>
            <w:shd w:val="clear" w:color="auto" w:fill="auto"/>
            <w:vAlign w:val="bottom"/>
          </w:tcPr>
          <w:p w14:paraId="68954C4D" w14:textId="77777777" w:rsidR="0034518D" w:rsidRPr="000F5DD3" w:rsidRDefault="0034518D" w:rsidP="001E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29D16BD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1F7E38AA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4518D" w:rsidRPr="000F5DD3" w14:paraId="39DC82AD" w14:textId="77777777" w:rsidTr="00012B30">
        <w:trPr>
          <w:trHeight w:val="261"/>
        </w:trPr>
        <w:tc>
          <w:tcPr>
            <w:tcW w:w="4140" w:type="dxa"/>
            <w:shd w:val="clear" w:color="auto" w:fill="auto"/>
          </w:tcPr>
          <w:p w14:paraId="54C098B5" w14:textId="77777777" w:rsidR="0034518D" w:rsidRPr="000F5DD3" w:rsidRDefault="0034518D" w:rsidP="001E05E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BAF466B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E2D81F1" w14:textId="77777777" w:rsidR="0034518D" w:rsidRPr="000F5DD3" w:rsidRDefault="0034518D" w:rsidP="001E05E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DEB2D3" w14:textId="77777777" w:rsidR="0034518D" w:rsidRPr="000F5DD3" w:rsidRDefault="0034518D" w:rsidP="001E05E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47F0BF0" w14:textId="77777777" w:rsidR="0034518D" w:rsidRPr="000F5DD3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F9D461" w14:textId="77777777" w:rsidR="0034518D" w:rsidRPr="000F5DD3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3553DB7" w14:textId="77777777" w:rsidR="0034518D" w:rsidRPr="000F5DD3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2D8354" w14:textId="77777777" w:rsidR="0034518D" w:rsidRPr="000F5DD3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13EC14" w14:textId="77777777" w:rsidR="0034518D" w:rsidRPr="000F5DD3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54AECF" w14:textId="77777777" w:rsidR="0034518D" w:rsidRPr="000F5DD3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3C2F247" w14:textId="77777777" w:rsidR="0034518D" w:rsidRPr="000F5DD3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D52E4F" w14:textId="77777777" w:rsidR="0034518D" w:rsidRPr="000F5DD3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55E8675" w14:textId="77777777" w:rsidR="0034518D" w:rsidRPr="000F5DD3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5916B7" w14:textId="77777777" w:rsidR="0034518D" w:rsidRPr="000F5DD3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2C926A6" w14:textId="77777777" w:rsidR="0034518D" w:rsidRPr="000F5DD3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7468" w:rsidRPr="000F5DD3" w14:paraId="7B1286E0" w14:textId="77777777" w:rsidTr="00012B30">
        <w:trPr>
          <w:trHeight w:val="261"/>
        </w:trPr>
        <w:tc>
          <w:tcPr>
            <w:tcW w:w="4140" w:type="dxa"/>
            <w:shd w:val="clear" w:color="auto" w:fill="auto"/>
          </w:tcPr>
          <w:p w14:paraId="3F060384" w14:textId="224C492B" w:rsidR="00E67468" w:rsidRPr="000F5DD3" w:rsidRDefault="00E67468" w:rsidP="00E6746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270" w:type="dxa"/>
          </w:tcPr>
          <w:p w14:paraId="64C1B126" w14:textId="77777777" w:rsidR="00E67468" w:rsidRPr="000F5DD3" w:rsidRDefault="00E67468" w:rsidP="00E674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5B5E29B" w14:textId="7AD55974" w:rsidR="00E67468" w:rsidRPr="000F5DD3" w:rsidRDefault="00BA3E67" w:rsidP="00BA3E6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DC35269" w14:textId="51C529DA" w:rsidR="00E67468" w:rsidRPr="000F5DD3" w:rsidRDefault="00BA3E67" w:rsidP="00E6746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293D7AF6" w14:textId="02720FB6" w:rsidR="00E67468" w:rsidRPr="000F5DD3" w:rsidRDefault="002A2867" w:rsidP="00E6746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0170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36A2E9AA" w14:textId="77777777" w:rsidR="00E67468" w:rsidRPr="000F5DD3" w:rsidRDefault="00E67468" w:rsidP="00E674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2EADE60" w14:textId="3B259F0A" w:rsidR="00E67468" w:rsidRPr="000F5DD3" w:rsidRDefault="002A72B7" w:rsidP="00E674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0170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2761C485" w14:textId="77777777" w:rsidR="00E67468" w:rsidRPr="000F5DD3" w:rsidRDefault="00E67468" w:rsidP="00E674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BCEC45" w14:textId="55AE59FD" w:rsidR="00E67468" w:rsidRPr="000F5DD3" w:rsidRDefault="00E35946" w:rsidP="00E35946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C0F79F" w14:textId="77777777" w:rsidR="00E67468" w:rsidRPr="000F5DD3" w:rsidRDefault="00E67468" w:rsidP="00E674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3E85F9C" w14:textId="5054B999" w:rsidR="00E67468" w:rsidRPr="000F5DD3" w:rsidRDefault="00E35946" w:rsidP="00E6746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2F20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</w:p>
        </w:tc>
        <w:tc>
          <w:tcPr>
            <w:tcW w:w="236" w:type="dxa"/>
          </w:tcPr>
          <w:p w14:paraId="14A8BD24" w14:textId="77777777" w:rsidR="00E67468" w:rsidRPr="000F5DD3" w:rsidRDefault="00E67468" w:rsidP="00E674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86CBCE9" w14:textId="770384AF" w:rsidR="00E67468" w:rsidRPr="000F5DD3" w:rsidRDefault="00E35946" w:rsidP="00E6746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97FE46" w14:textId="77777777" w:rsidR="00E67468" w:rsidRPr="000F5DD3" w:rsidRDefault="00E67468" w:rsidP="00E674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802B625" w14:textId="77112492" w:rsidR="00E67468" w:rsidRPr="000F5DD3" w:rsidRDefault="00E35946" w:rsidP="00EE7F8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2F20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</w:p>
        </w:tc>
      </w:tr>
      <w:tr w:rsidR="00012B30" w:rsidRPr="000F5DD3" w14:paraId="17338C34" w14:textId="77777777" w:rsidTr="00646EAA">
        <w:trPr>
          <w:trHeight w:val="261"/>
        </w:trPr>
        <w:tc>
          <w:tcPr>
            <w:tcW w:w="4140" w:type="dxa"/>
            <w:shd w:val="clear" w:color="auto" w:fill="auto"/>
            <w:vAlign w:val="bottom"/>
          </w:tcPr>
          <w:p w14:paraId="0EDD369D" w14:textId="77777777" w:rsidR="00012B30" w:rsidRPr="000F5DD3" w:rsidRDefault="00012B30" w:rsidP="00012B3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 w:firstLine="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เงินลงทุนในตราสารทุนที่ไม่อยู่ในความต้องการ</w:t>
            </w:r>
          </w:p>
          <w:p w14:paraId="3BB2AAD3" w14:textId="5784D969" w:rsidR="00012B30" w:rsidRPr="000F5DD3" w:rsidRDefault="00012B30" w:rsidP="00012B30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   </w:t>
            </w:r>
            <w:r w:rsidRPr="000F5DD3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ของตลาด  </w:t>
            </w:r>
          </w:p>
        </w:tc>
        <w:tc>
          <w:tcPr>
            <w:tcW w:w="270" w:type="dxa"/>
          </w:tcPr>
          <w:p w14:paraId="50502356" w14:textId="77777777" w:rsidR="00012B30" w:rsidRPr="000F5DD3" w:rsidRDefault="00012B30" w:rsidP="00012B3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C4B6426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688D69" w14:textId="09DB839A" w:rsidR="00012B30" w:rsidRPr="000F5DD3" w:rsidRDefault="0062043B" w:rsidP="00BA3E67">
            <w:pPr>
              <w:jc w:val="center"/>
              <w:rPr>
                <w:rFonts w:asciiTheme="majorBidi" w:hAnsiTheme="majorBidi" w:cstheme="majorBidi"/>
                <w:lang w:val="en-GB" w:bidi="ar-SA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2DC8F90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05AF97" w14:textId="791BE55D" w:rsidR="00012B30" w:rsidRPr="000F5DD3" w:rsidRDefault="00BA3E67" w:rsidP="00BA3E67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F5DD3">
              <w:rPr>
                <w:rFonts w:asciiTheme="majorBidi" w:hAnsiTheme="majorBidi" w:cstheme="majorBidi"/>
                <w:lang w:val="en-GB" w:bidi="ar-SA"/>
              </w:rPr>
              <w:t xml:space="preserve">  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7,383</w:t>
            </w:r>
          </w:p>
        </w:tc>
        <w:tc>
          <w:tcPr>
            <w:tcW w:w="1294" w:type="dxa"/>
            <w:shd w:val="clear" w:color="auto" w:fill="auto"/>
          </w:tcPr>
          <w:p w14:paraId="402ED64A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82E0168" w14:textId="51B41B86" w:rsidR="00012B30" w:rsidRPr="000F5DD3" w:rsidRDefault="00BA3E67" w:rsidP="006204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</w:rPr>
            </w:pPr>
            <w:r w:rsidRPr="000F5DD3">
              <w:rPr>
                <w:rFonts w:asciiTheme="majorBidi" w:hAnsiTheme="majorBidi" w:cstheme="majorBidi"/>
              </w:rPr>
              <w:tab/>
            </w:r>
            <w:r w:rsidR="006441B2" w:rsidRPr="000F5DD3">
              <w:rPr>
                <w:rFonts w:asciiTheme="majorBidi" w:hAnsiTheme="majorBidi" w:cstheme="majorBidi"/>
              </w:rPr>
              <w:t xml:space="preserve">             </w:t>
            </w:r>
            <w:r w:rsidR="0062043B"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F8CC8B" w14:textId="77777777" w:rsidR="00012B30" w:rsidRPr="000F5DD3" w:rsidRDefault="00012B30" w:rsidP="00012B3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655AD55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ECBE18F" w14:textId="0776757F" w:rsidR="00012B30" w:rsidRPr="000F5DD3" w:rsidRDefault="00787CD3" w:rsidP="00787CD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</w:rPr>
              <w:t xml:space="preserve">   </w:t>
            </w:r>
            <w:r w:rsidR="00BA3E67" w:rsidRPr="000F5DD3">
              <w:rPr>
                <w:rFonts w:asciiTheme="majorBidi" w:hAnsiTheme="majorBidi" w:cstheme="majorBidi"/>
              </w:rPr>
              <w:tab/>
            </w:r>
            <w:r w:rsidRPr="000F5DD3">
              <w:rPr>
                <w:rFonts w:asciiTheme="majorBidi" w:hAnsiTheme="majorBidi" w:cstheme="majorBidi"/>
              </w:rPr>
              <w:t xml:space="preserve"> </w:t>
            </w:r>
            <w:r w:rsidR="00F2614E" w:rsidRPr="000F5DD3"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  <w:tc>
          <w:tcPr>
            <w:tcW w:w="236" w:type="dxa"/>
          </w:tcPr>
          <w:p w14:paraId="6E992ED2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A8A32A2" w14:textId="77777777" w:rsidR="00012B30" w:rsidRPr="000F5DD3" w:rsidRDefault="00012B30" w:rsidP="006204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A62282" w14:textId="73E38042" w:rsidR="00012B30" w:rsidRPr="000F5DD3" w:rsidRDefault="00E35946" w:rsidP="006204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  <w:tc>
          <w:tcPr>
            <w:tcW w:w="236" w:type="dxa"/>
          </w:tcPr>
          <w:p w14:paraId="51867E36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F965A31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FA4C52B" w14:textId="7B6C7442" w:rsidR="00012B30" w:rsidRPr="000F5DD3" w:rsidRDefault="00E35946" w:rsidP="006204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</w:rPr>
            </w:pPr>
            <w:r w:rsidRPr="000F5DD3">
              <w:rPr>
                <w:rFonts w:asciiTheme="majorBidi" w:hAnsiTheme="majorBidi" w:cstheme="majorBidi"/>
              </w:rPr>
              <w:t xml:space="preserve">       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2CDD82" w14:textId="77777777" w:rsidR="00012B30" w:rsidRPr="000F5DD3" w:rsidRDefault="00012B30" w:rsidP="00012B3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FBD0E91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3AAABA" w14:textId="04A6A2C8" w:rsidR="00012B30" w:rsidRPr="000F5DD3" w:rsidRDefault="00E35946" w:rsidP="00E35946">
            <w:pP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   7,383</w:t>
            </w:r>
          </w:p>
        </w:tc>
        <w:tc>
          <w:tcPr>
            <w:tcW w:w="236" w:type="dxa"/>
          </w:tcPr>
          <w:p w14:paraId="00B48DFF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CFE0A74" w14:textId="77777777" w:rsidR="00E35946" w:rsidRPr="000F5DD3" w:rsidRDefault="00E35946" w:rsidP="00E3594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B81CBF" w14:textId="3DAA21E5" w:rsidR="00012B30" w:rsidRPr="000F5DD3" w:rsidRDefault="00E35946" w:rsidP="006666F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</w:rPr>
              <w:t xml:space="preserve">     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</w:tr>
      <w:tr w:rsidR="00012B30" w:rsidRPr="000F5DD3" w14:paraId="49F0E43D" w14:textId="77777777" w:rsidTr="00012B30">
        <w:trPr>
          <w:trHeight w:val="261"/>
        </w:trPr>
        <w:tc>
          <w:tcPr>
            <w:tcW w:w="4140" w:type="dxa"/>
            <w:shd w:val="clear" w:color="auto" w:fill="auto"/>
          </w:tcPr>
          <w:p w14:paraId="32292C80" w14:textId="35F1F37F" w:rsidR="00012B30" w:rsidRPr="000F5DD3" w:rsidRDefault="00012B30" w:rsidP="00012B3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สัญญาขายเงินตราต่างประเทศล่วงหน้าที่ใช้</w:t>
            </w:r>
          </w:p>
        </w:tc>
        <w:tc>
          <w:tcPr>
            <w:tcW w:w="270" w:type="dxa"/>
          </w:tcPr>
          <w:p w14:paraId="709D0622" w14:textId="77777777" w:rsidR="00012B30" w:rsidRPr="000F5DD3" w:rsidRDefault="00012B30" w:rsidP="00012B3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3014C2C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D41DB5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B848DE9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44DF84" w14:textId="77777777" w:rsidR="00012B30" w:rsidRPr="000F5DD3" w:rsidRDefault="00012B30" w:rsidP="00012B3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83F8373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A2AAF8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85BDEA" w14:textId="77777777" w:rsidR="00012B30" w:rsidRPr="000F5DD3" w:rsidRDefault="00012B30" w:rsidP="006204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D3A156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E1263A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844B93" w14:textId="77777777" w:rsidR="00012B30" w:rsidRPr="000F5DD3" w:rsidRDefault="00012B30" w:rsidP="00012B3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E540B56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43C047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7343C10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2B30" w:rsidRPr="000F5DD3" w14:paraId="714681A9" w14:textId="77777777" w:rsidTr="00012B30">
        <w:trPr>
          <w:trHeight w:val="261"/>
        </w:trPr>
        <w:tc>
          <w:tcPr>
            <w:tcW w:w="4140" w:type="dxa"/>
            <w:shd w:val="clear" w:color="auto" w:fill="auto"/>
          </w:tcPr>
          <w:p w14:paraId="06E12F3C" w14:textId="1E172E4C" w:rsidR="00012B30" w:rsidRPr="000F5DD3" w:rsidRDefault="00012B30" w:rsidP="00012B3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lang w:val="en-GB"/>
              </w:rPr>
              <w:t xml:space="preserve">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cs/>
                <w:lang w:val="en-GB"/>
              </w:rPr>
              <w:t>น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ในการป้องกันความเสี่ยง</w:t>
            </w:r>
          </w:p>
        </w:tc>
        <w:tc>
          <w:tcPr>
            <w:tcW w:w="270" w:type="dxa"/>
          </w:tcPr>
          <w:p w14:paraId="07DDC4F3" w14:textId="77777777" w:rsidR="00012B30" w:rsidRPr="000F5DD3" w:rsidRDefault="00012B30" w:rsidP="00012B3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1D961F0" w14:textId="44BEB33D" w:rsidR="00012B30" w:rsidRPr="000F5DD3" w:rsidRDefault="000A5CBB" w:rsidP="00012B3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2,120</w:t>
            </w:r>
          </w:p>
        </w:tc>
        <w:tc>
          <w:tcPr>
            <w:tcW w:w="1350" w:type="dxa"/>
          </w:tcPr>
          <w:p w14:paraId="6B8F0ED9" w14:textId="66CC5A7F" w:rsidR="00012B30" w:rsidRPr="000F5DD3" w:rsidRDefault="00AC326C" w:rsidP="00012B3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6A3992CA" w14:textId="6745E3A3" w:rsidR="00012B30" w:rsidRPr="000F5DD3" w:rsidRDefault="006441B2" w:rsidP="006441B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       -</w:t>
            </w:r>
          </w:p>
        </w:tc>
        <w:tc>
          <w:tcPr>
            <w:tcW w:w="236" w:type="dxa"/>
            <w:shd w:val="clear" w:color="auto" w:fill="auto"/>
          </w:tcPr>
          <w:p w14:paraId="3DC1483E" w14:textId="77777777" w:rsidR="00012B30" w:rsidRPr="000F5DD3" w:rsidRDefault="00012B30" w:rsidP="00012B3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AFD4BD7" w14:textId="2BF7BF30" w:rsidR="00012B30" w:rsidRPr="000F5DD3" w:rsidRDefault="000A5CBB" w:rsidP="00012B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2,120</w:t>
            </w:r>
          </w:p>
        </w:tc>
        <w:tc>
          <w:tcPr>
            <w:tcW w:w="236" w:type="dxa"/>
          </w:tcPr>
          <w:p w14:paraId="22533E5D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8C45A8" w14:textId="245BC070" w:rsidR="00012B30" w:rsidRPr="000F5DD3" w:rsidRDefault="00E35946" w:rsidP="006204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36" w:type="dxa"/>
          </w:tcPr>
          <w:p w14:paraId="16593000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6932E1D" w14:textId="54B5373B" w:rsidR="00012B30" w:rsidRPr="000F5DD3" w:rsidRDefault="00E35946" w:rsidP="00012B3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2,120</w:t>
            </w:r>
          </w:p>
        </w:tc>
        <w:tc>
          <w:tcPr>
            <w:tcW w:w="236" w:type="dxa"/>
          </w:tcPr>
          <w:p w14:paraId="075CFEA2" w14:textId="77777777" w:rsidR="00012B30" w:rsidRPr="000F5DD3" w:rsidRDefault="00012B30" w:rsidP="00012B3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5A13624" w14:textId="48FA1B3E" w:rsidR="00012B30" w:rsidRPr="000F5DD3" w:rsidRDefault="00E35946" w:rsidP="00012B3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A6B9C6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B31D1B2" w14:textId="493A3349" w:rsidR="00012B30" w:rsidRPr="000F5DD3" w:rsidRDefault="00E35946" w:rsidP="00012B3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2,120</w:t>
            </w:r>
          </w:p>
        </w:tc>
      </w:tr>
      <w:tr w:rsidR="00236698" w:rsidRPr="000F5DD3" w14:paraId="1E33DA3B" w14:textId="77777777" w:rsidTr="00012B30">
        <w:trPr>
          <w:trHeight w:val="261"/>
        </w:trPr>
        <w:tc>
          <w:tcPr>
            <w:tcW w:w="4140" w:type="dxa"/>
            <w:shd w:val="clear" w:color="auto" w:fill="auto"/>
          </w:tcPr>
          <w:p w14:paraId="6FE512AA" w14:textId="77777777" w:rsidR="00236698" w:rsidRPr="000F5DD3" w:rsidRDefault="00236698" w:rsidP="00012B30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209E7F0" w14:textId="77777777" w:rsidR="00236698" w:rsidRPr="000F5DD3" w:rsidRDefault="00236698" w:rsidP="00012B3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113B67C" w14:textId="77777777" w:rsidR="00236698" w:rsidRPr="000F5DD3" w:rsidRDefault="00236698" w:rsidP="00012B3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4C73C9" w14:textId="77777777" w:rsidR="00236698" w:rsidRPr="000F5DD3" w:rsidRDefault="00236698" w:rsidP="00012B3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C02BD76" w14:textId="77777777" w:rsidR="00236698" w:rsidRPr="000F5DD3" w:rsidRDefault="00236698" w:rsidP="00012B3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2B30BB" w14:textId="77777777" w:rsidR="00236698" w:rsidRPr="000F5DD3" w:rsidRDefault="00236698" w:rsidP="00012B3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3F9601B" w14:textId="77777777" w:rsidR="00236698" w:rsidRPr="000F5DD3" w:rsidRDefault="00236698" w:rsidP="00012B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E8D47C" w14:textId="77777777" w:rsidR="00236698" w:rsidRPr="000F5DD3" w:rsidRDefault="00236698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F2C6960" w14:textId="77777777" w:rsidR="00236698" w:rsidRPr="000F5DD3" w:rsidRDefault="00236698" w:rsidP="006204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D33090" w14:textId="77777777" w:rsidR="00236698" w:rsidRPr="000F5DD3" w:rsidRDefault="00236698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1FACFFF" w14:textId="77777777" w:rsidR="00236698" w:rsidRPr="000F5DD3" w:rsidRDefault="00236698" w:rsidP="00012B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0A0849" w14:textId="77777777" w:rsidR="00236698" w:rsidRPr="000F5DD3" w:rsidRDefault="00236698" w:rsidP="00012B3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1EC972A" w14:textId="77777777" w:rsidR="00236698" w:rsidRPr="000F5DD3" w:rsidRDefault="00236698" w:rsidP="00012B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6FEB0A" w14:textId="77777777" w:rsidR="00236698" w:rsidRPr="000F5DD3" w:rsidRDefault="00236698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C98D518" w14:textId="77777777" w:rsidR="00236698" w:rsidRPr="000F5DD3" w:rsidRDefault="00236698" w:rsidP="00012B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4C29" w:rsidRPr="000F5DD3" w14:paraId="39BA6791" w14:textId="77777777" w:rsidTr="00012B30">
        <w:trPr>
          <w:trHeight w:val="261"/>
        </w:trPr>
        <w:tc>
          <w:tcPr>
            <w:tcW w:w="4140" w:type="dxa"/>
            <w:shd w:val="clear" w:color="auto" w:fill="auto"/>
          </w:tcPr>
          <w:p w14:paraId="37B9A4BF" w14:textId="3F2405E2" w:rsidR="009D4C29" w:rsidRPr="000F5DD3" w:rsidRDefault="009D4C29" w:rsidP="00012B30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7F20774" w14:textId="77777777" w:rsidR="009D4C29" w:rsidRPr="000F5DD3" w:rsidRDefault="009D4C29" w:rsidP="00012B3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B14E5B3" w14:textId="77777777" w:rsidR="009D4C29" w:rsidRPr="000F5DD3" w:rsidRDefault="009D4C29" w:rsidP="00012B3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BCE7D4" w14:textId="77777777" w:rsidR="009D4C29" w:rsidRPr="000F5DD3" w:rsidRDefault="009D4C29" w:rsidP="00012B3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916AE1F" w14:textId="77777777" w:rsidR="009D4C29" w:rsidRPr="000F5DD3" w:rsidRDefault="009D4C29" w:rsidP="00012B3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22A9B7" w14:textId="77777777" w:rsidR="009D4C29" w:rsidRPr="000F5DD3" w:rsidRDefault="009D4C29" w:rsidP="00012B3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AD58BC6" w14:textId="77777777" w:rsidR="009D4C29" w:rsidRPr="000F5DD3" w:rsidRDefault="009D4C29" w:rsidP="00012B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6010E7" w14:textId="77777777" w:rsidR="009D4C29" w:rsidRPr="000F5DD3" w:rsidRDefault="009D4C29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757649" w14:textId="77777777" w:rsidR="009D4C29" w:rsidRPr="000F5DD3" w:rsidRDefault="009D4C29" w:rsidP="006204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47BED6" w14:textId="77777777" w:rsidR="009D4C29" w:rsidRPr="000F5DD3" w:rsidRDefault="009D4C29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D70FC4D" w14:textId="77777777" w:rsidR="009D4C29" w:rsidRPr="000F5DD3" w:rsidRDefault="009D4C29" w:rsidP="00012B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8BC04F" w14:textId="77777777" w:rsidR="009D4C29" w:rsidRPr="000F5DD3" w:rsidRDefault="009D4C29" w:rsidP="00012B3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65D623B" w14:textId="77777777" w:rsidR="009D4C29" w:rsidRPr="000F5DD3" w:rsidRDefault="009D4C29" w:rsidP="00012B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8E2881" w14:textId="77777777" w:rsidR="009D4C29" w:rsidRPr="000F5DD3" w:rsidRDefault="009D4C29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3B4CA1C" w14:textId="77777777" w:rsidR="009D4C29" w:rsidRPr="000F5DD3" w:rsidRDefault="009D4C29" w:rsidP="00012B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2B30" w:rsidRPr="000F5DD3" w14:paraId="2E21CB26" w14:textId="77777777" w:rsidTr="00012B30">
        <w:trPr>
          <w:trHeight w:val="261"/>
        </w:trPr>
        <w:tc>
          <w:tcPr>
            <w:tcW w:w="4140" w:type="dxa"/>
            <w:shd w:val="clear" w:color="auto" w:fill="auto"/>
          </w:tcPr>
          <w:p w14:paraId="2C2E1785" w14:textId="7F7AE727" w:rsidR="00012B30" w:rsidRPr="000F5DD3" w:rsidRDefault="002231A6" w:rsidP="00012B3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="00436828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70" w:type="dxa"/>
          </w:tcPr>
          <w:p w14:paraId="7F4904F5" w14:textId="77777777" w:rsidR="00012B30" w:rsidRPr="000F5DD3" w:rsidRDefault="00012B30" w:rsidP="00012B3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F501B53" w14:textId="33E43A64" w:rsidR="00012B30" w:rsidRPr="000F5DD3" w:rsidRDefault="00C3360D" w:rsidP="00C3360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F34FD6B" w14:textId="27009CF7" w:rsidR="00012B30" w:rsidRPr="000F5DD3" w:rsidRDefault="00B7287F" w:rsidP="00E35946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1EEAC98A" w14:textId="5F35B4F4" w:rsidR="00012B30" w:rsidRPr="000F5DD3" w:rsidRDefault="00925EEE" w:rsidP="00C3360D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left="-43"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C3360D" w:rsidRPr="000F5DD3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30427A8A" w14:textId="77777777" w:rsidR="00012B30" w:rsidRPr="000F5DD3" w:rsidRDefault="00012B30" w:rsidP="00012B3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163DDF2" w14:textId="34DBBF73" w:rsidR="00012B30" w:rsidRPr="000F5DD3" w:rsidRDefault="00B7287F" w:rsidP="00012B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36" w:type="dxa"/>
          </w:tcPr>
          <w:p w14:paraId="6F465046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827295" w14:textId="3B36F446" w:rsidR="00012B30" w:rsidRPr="000F5DD3" w:rsidRDefault="00E35946" w:rsidP="006204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  <w:tc>
          <w:tcPr>
            <w:tcW w:w="236" w:type="dxa"/>
          </w:tcPr>
          <w:p w14:paraId="6272ABBF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433B4B2" w14:textId="2DAB02CD" w:rsidR="00012B30" w:rsidRPr="000F5DD3" w:rsidRDefault="002F206F" w:rsidP="00E35946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99,605</w:t>
            </w:r>
          </w:p>
        </w:tc>
        <w:tc>
          <w:tcPr>
            <w:tcW w:w="236" w:type="dxa"/>
          </w:tcPr>
          <w:p w14:paraId="2EA8099A" w14:textId="77777777" w:rsidR="00012B30" w:rsidRPr="000F5DD3" w:rsidRDefault="00012B30" w:rsidP="00012B3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F8512DD" w14:textId="7E140817" w:rsidR="00012B30" w:rsidRPr="000F5DD3" w:rsidRDefault="00E35946" w:rsidP="00E35946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3191C9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BB29C45" w14:textId="31CB373E" w:rsidR="00012B30" w:rsidRPr="000F5DD3" w:rsidRDefault="002F206F" w:rsidP="006666F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99,605</w:t>
            </w:r>
          </w:p>
        </w:tc>
      </w:tr>
      <w:tr w:rsidR="008F18B4" w:rsidRPr="000F5DD3" w14:paraId="65F9CC72" w14:textId="77777777" w:rsidTr="00012B30">
        <w:trPr>
          <w:trHeight w:val="261"/>
        </w:trPr>
        <w:tc>
          <w:tcPr>
            <w:tcW w:w="4140" w:type="dxa"/>
            <w:shd w:val="clear" w:color="auto" w:fill="auto"/>
          </w:tcPr>
          <w:p w14:paraId="106C0EDA" w14:textId="092879A3" w:rsidR="008F18B4" w:rsidRPr="000F5DD3" w:rsidRDefault="005A33AB" w:rsidP="000D546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สัญญาแลกเปลี่ยนอัตราดอกเบี้ยที่ใช้</w:t>
            </w:r>
          </w:p>
        </w:tc>
        <w:tc>
          <w:tcPr>
            <w:tcW w:w="270" w:type="dxa"/>
          </w:tcPr>
          <w:p w14:paraId="1C8272E0" w14:textId="77777777" w:rsidR="008F18B4" w:rsidRPr="000F5DD3" w:rsidRDefault="008F18B4" w:rsidP="000D54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37DBF42" w14:textId="77777777" w:rsidR="008F18B4" w:rsidRPr="000F5DD3" w:rsidRDefault="008F18B4" w:rsidP="000D546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1F368C" w14:textId="77777777" w:rsidR="008F18B4" w:rsidRPr="000F5DD3" w:rsidRDefault="008F18B4" w:rsidP="000D546A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A7C5E18" w14:textId="77777777" w:rsidR="008F18B4" w:rsidRPr="000F5DD3" w:rsidRDefault="008F18B4" w:rsidP="000D54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329243" w14:textId="77777777" w:rsidR="008F18B4" w:rsidRPr="000F5DD3" w:rsidRDefault="008F18B4" w:rsidP="000D54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F22027C" w14:textId="77777777" w:rsidR="008F18B4" w:rsidRPr="000F5DD3" w:rsidRDefault="008F18B4" w:rsidP="000D546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C62957" w14:textId="77777777" w:rsidR="008F18B4" w:rsidRPr="000F5DD3" w:rsidRDefault="008F18B4" w:rsidP="000D54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2C9D5C" w14:textId="77777777" w:rsidR="008F18B4" w:rsidRPr="000F5DD3" w:rsidRDefault="008F18B4" w:rsidP="000D546A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9DB974" w14:textId="77777777" w:rsidR="008F18B4" w:rsidRPr="000F5DD3" w:rsidRDefault="008F18B4" w:rsidP="000D54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2E04141" w14:textId="77777777" w:rsidR="008F18B4" w:rsidRPr="000F5DD3" w:rsidRDefault="008F18B4" w:rsidP="000D546A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34113C" w14:textId="77777777" w:rsidR="008F18B4" w:rsidRPr="000F5DD3" w:rsidRDefault="008F18B4" w:rsidP="000D54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886149A" w14:textId="77777777" w:rsidR="008F18B4" w:rsidRPr="000F5DD3" w:rsidRDefault="008F18B4" w:rsidP="000D546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D10E6A" w14:textId="77777777" w:rsidR="008F18B4" w:rsidRPr="000F5DD3" w:rsidRDefault="008F18B4" w:rsidP="000D54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122FABB" w14:textId="77777777" w:rsidR="008F18B4" w:rsidRPr="000F5DD3" w:rsidRDefault="008F18B4" w:rsidP="000D546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33AB" w:rsidRPr="000F5DD3" w14:paraId="498C703A" w14:textId="77777777" w:rsidTr="00012B30">
        <w:trPr>
          <w:trHeight w:val="261"/>
        </w:trPr>
        <w:tc>
          <w:tcPr>
            <w:tcW w:w="4140" w:type="dxa"/>
            <w:shd w:val="clear" w:color="auto" w:fill="auto"/>
          </w:tcPr>
          <w:p w14:paraId="7AF58B07" w14:textId="050C90D4" w:rsidR="005A33AB" w:rsidRPr="000F5DD3" w:rsidRDefault="005A33AB" w:rsidP="005A33AB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ในการป้องกันความเสี่ยง</w:t>
            </w:r>
          </w:p>
        </w:tc>
        <w:tc>
          <w:tcPr>
            <w:tcW w:w="270" w:type="dxa"/>
          </w:tcPr>
          <w:p w14:paraId="38E385D4" w14:textId="77777777" w:rsidR="005A33AB" w:rsidRPr="000F5DD3" w:rsidRDefault="005A33AB" w:rsidP="005A33A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B91DA47" w14:textId="5BC31729" w:rsidR="005A33AB" w:rsidRPr="005A33AB" w:rsidRDefault="005A33AB" w:rsidP="005A33A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1,357</w:t>
            </w:r>
          </w:p>
        </w:tc>
        <w:tc>
          <w:tcPr>
            <w:tcW w:w="1350" w:type="dxa"/>
          </w:tcPr>
          <w:p w14:paraId="756F9B79" w14:textId="7AAF2E71" w:rsidR="005A33AB" w:rsidRPr="000F5DD3" w:rsidRDefault="005A33AB" w:rsidP="005A33AB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55AC6E50" w14:textId="5BD1CEAF" w:rsidR="005A33AB" w:rsidRPr="000F5DD3" w:rsidRDefault="005A33AB" w:rsidP="005A33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       -</w:t>
            </w:r>
          </w:p>
        </w:tc>
        <w:tc>
          <w:tcPr>
            <w:tcW w:w="236" w:type="dxa"/>
            <w:shd w:val="clear" w:color="auto" w:fill="auto"/>
          </w:tcPr>
          <w:p w14:paraId="5310C88E" w14:textId="77777777" w:rsidR="005A33AB" w:rsidRPr="000F5DD3" w:rsidRDefault="005A33AB" w:rsidP="005A33A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5EAD317" w14:textId="05E5CF0C" w:rsidR="005A33AB" w:rsidRPr="000F5DD3" w:rsidRDefault="005A33AB" w:rsidP="005A33A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  <w:tc>
          <w:tcPr>
            <w:tcW w:w="236" w:type="dxa"/>
          </w:tcPr>
          <w:p w14:paraId="5CB0FB96" w14:textId="77777777" w:rsidR="005A33AB" w:rsidRPr="000F5DD3" w:rsidRDefault="005A33AB" w:rsidP="005A33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CB0885B" w14:textId="113B9E9B" w:rsidR="005A33AB" w:rsidRPr="000F5DD3" w:rsidRDefault="005A33AB" w:rsidP="005A33A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  <w:tc>
          <w:tcPr>
            <w:tcW w:w="236" w:type="dxa"/>
          </w:tcPr>
          <w:p w14:paraId="6B6BBCE2" w14:textId="77777777" w:rsidR="005A33AB" w:rsidRPr="000F5DD3" w:rsidRDefault="005A33AB" w:rsidP="005A33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F3A224A" w14:textId="556AE301" w:rsidR="005A33AB" w:rsidRPr="000F5DD3" w:rsidRDefault="005A33AB" w:rsidP="005A33AB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  <w:tc>
          <w:tcPr>
            <w:tcW w:w="236" w:type="dxa"/>
          </w:tcPr>
          <w:p w14:paraId="144231D9" w14:textId="77777777" w:rsidR="005A33AB" w:rsidRPr="000F5DD3" w:rsidRDefault="005A33AB" w:rsidP="005A33A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A7F17D1" w14:textId="1A789D45" w:rsidR="005A33AB" w:rsidRPr="000F5DD3" w:rsidRDefault="005A33AB" w:rsidP="005A33AB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  <w:tc>
          <w:tcPr>
            <w:tcW w:w="236" w:type="dxa"/>
          </w:tcPr>
          <w:p w14:paraId="08C1796E" w14:textId="77777777" w:rsidR="005A33AB" w:rsidRPr="000F5DD3" w:rsidRDefault="005A33AB" w:rsidP="005A33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15C35E6" w14:textId="7A5028FC" w:rsidR="005A33AB" w:rsidRPr="000F5DD3" w:rsidRDefault="005A33AB" w:rsidP="005A33A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</w:tr>
    </w:tbl>
    <w:p w14:paraId="0CCF4E1C" w14:textId="77777777" w:rsidR="00C63884" w:rsidRPr="000F5DD3" w:rsidRDefault="00C63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146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270"/>
        <w:gridCol w:w="1350"/>
        <w:gridCol w:w="1350"/>
        <w:gridCol w:w="1294"/>
        <w:gridCol w:w="236"/>
        <w:gridCol w:w="1204"/>
        <w:gridCol w:w="236"/>
        <w:gridCol w:w="900"/>
        <w:gridCol w:w="236"/>
        <w:gridCol w:w="1024"/>
        <w:gridCol w:w="236"/>
        <w:gridCol w:w="934"/>
        <w:gridCol w:w="236"/>
        <w:gridCol w:w="1024"/>
      </w:tblGrid>
      <w:tr w:rsidR="00012B30" w:rsidRPr="000F5DD3" w14:paraId="170B0CB6" w14:textId="77777777" w:rsidTr="00012B30">
        <w:trPr>
          <w:trHeight w:val="261"/>
        </w:trPr>
        <w:tc>
          <w:tcPr>
            <w:tcW w:w="4140" w:type="dxa"/>
            <w:shd w:val="clear" w:color="auto" w:fill="auto"/>
            <w:vAlign w:val="bottom"/>
          </w:tcPr>
          <w:p w14:paraId="46825439" w14:textId="30DACB4D" w:rsidR="00012B30" w:rsidRPr="000F5DD3" w:rsidRDefault="002B3428" w:rsidP="00646EA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270" w:type="dxa"/>
            <w:vAlign w:val="bottom"/>
          </w:tcPr>
          <w:p w14:paraId="10E5F7AF" w14:textId="77777777" w:rsidR="00012B30" w:rsidRPr="000F5DD3" w:rsidRDefault="00012B30" w:rsidP="00646EA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615BBA68" w14:textId="77777777" w:rsidR="00012B30" w:rsidRPr="000F5DD3" w:rsidRDefault="00012B30" w:rsidP="00646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12B30" w:rsidRPr="000F5DD3" w14:paraId="10D177A3" w14:textId="77777777" w:rsidTr="00012B30">
        <w:trPr>
          <w:trHeight w:val="261"/>
        </w:trPr>
        <w:tc>
          <w:tcPr>
            <w:tcW w:w="4140" w:type="dxa"/>
            <w:shd w:val="clear" w:color="auto" w:fill="auto"/>
            <w:vAlign w:val="bottom"/>
          </w:tcPr>
          <w:p w14:paraId="1DF36F4C" w14:textId="77777777" w:rsidR="00012B30" w:rsidRPr="000F5DD3" w:rsidRDefault="00012B30" w:rsidP="00646EA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F016D89" w14:textId="77777777" w:rsidR="00012B30" w:rsidRPr="000F5DD3" w:rsidRDefault="00012B30" w:rsidP="00646EA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34" w:type="dxa"/>
            <w:gridSpan w:val="5"/>
            <w:vAlign w:val="bottom"/>
          </w:tcPr>
          <w:p w14:paraId="14D3D9B8" w14:textId="77777777" w:rsidR="00012B30" w:rsidRPr="000F5DD3" w:rsidRDefault="00012B30" w:rsidP="00646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E541D1F" w14:textId="77777777" w:rsidR="00012B30" w:rsidRPr="000F5DD3" w:rsidRDefault="00012B30" w:rsidP="00646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1BEDE75C" w14:textId="77777777" w:rsidR="00012B30" w:rsidRPr="000F5DD3" w:rsidRDefault="00012B30" w:rsidP="00646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12B30" w:rsidRPr="000F5DD3" w14:paraId="44705B26" w14:textId="77777777" w:rsidTr="00012B30">
        <w:trPr>
          <w:trHeight w:val="261"/>
        </w:trPr>
        <w:tc>
          <w:tcPr>
            <w:tcW w:w="4140" w:type="dxa"/>
            <w:shd w:val="clear" w:color="auto" w:fill="auto"/>
            <w:vAlign w:val="bottom"/>
          </w:tcPr>
          <w:p w14:paraId="4EE75911" w14:textId="77777777" w:rsidR="00012B30" w:rsidRPr="000F5DD3" w:rsidRDefault="00012B30" w:rsidP="00646EA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1C50CB80" w14:textId="77777777" w:rsidR="00012B30" w:rsidRPr="000F5DD3" w:rsidRDefault="00012B30" w:rsidP="00646EA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29BBDAC" w14:textId="77777777" w:rsidR="00012B30" w:rsidRPr="000F5DD3" w:rsidRDefault="00012B30" w:rsidP="00646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350" w:type="dxa"/>
          </w:tcPr>
          <w:p w14:paraId="0BC856F7" w14:textId="77777777" w:rsidR="00012B30" w:rsidRPr="000F5DD3" w:rsidRDefault="00012B30" w:rsidP="00646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FBCEF4A" w14:textId="77777777" w:rsidR="00012B30" w:rsidRPr="000F5DD3" w:rsidRDefault="00012B30" w:rsidP="00646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34AE25" w14:textId="77777777" w:rsidR="00012B30" w:rsidRPr="000F5DD3" w:rsidRDefault="00012B30" w:rsidP="00646EA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6098720" w14:textId="77777777" w:rsidR="00012B30" w:rsidRPr="000F5DD3" w:rsidRDefault="00012B30" w:rsidP="00646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691AD9E" w14:textId="77777777" w:rsidR="00012B30" w:rsidRPr="000F5DD3" w:rsidRDefault="00012B30" w:rsidP="00646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DBE5BD1" w14:textId="77777777" w:rsidR="00012B30" w:rsidRPr="000F5DD3" w:rsidRDefault="00012B30" w:rsidP="00646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AD53D76" w14:textId="77777777" w:rsidR="00012B30" w:rsidRPr="000F5DD3" w:rsidRDefault="00012B30" w:rsidP="00646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71A3BE37" w14:textId="77777777" w:rsidR="00012B30" w:rsidRPr="000F5DD3" w:rsidRDefault="00012B30" w:rsidP="00646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31C548D4" w14:textId="77777777" w:rsidR="00012B30" w:rsidRPr="000F5DD3" w:rsidRDefault="00012B30" w:rsidP="00646EA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7887C8CD" w14:textId="77777777" w:rsidR="00012B30" w:rsidRPr="000F5DD3" w:rsidRDefault="00012B30" w:rsidP="00646EA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0C2F4DDF" w14:textId="77777777" w:rsidR="00012B30" w:rsidRPr="000F5DD3" w:rsidRDefault="00012B30" w:rsidP="00646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DCB1EFC" w14:textId="77777777" w:rsidR="00012B30" w:rsidRPr="000F5DD3" w:rsidRDefault="00012B30" w:rsidP="00646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12B30" w:rsidRPr="000F5DD3" w14:paraId="4388A25F" w14:textId="77777777" w:rsidTr="00012B30">
        <w:trPr>
          <w:trHeight w:val="261"/>
        </w:trPr>
        <w:tc>
          <w:tcPr>
            <w:tcW w:w="4140" w:type="dxa"/>
            <w:shd w:val="clear" w:color="auto" w:fill="auto"/>
            <w:vAlign w:val="bottom"/>
          </w:tcPr>
          <w:p w14:paraId="2565A416" w14:textId="77777777" w:rsidR="00012B30" w:rsidRPr="000F5DD3" w:rsidRDefault="00012B30" w:rsidP="00646EA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754AD51" w14:textId="77777777" w:rsidR="00012B30" w:rsidRPr="000F5DD3" w:rsidRDefault="00012B30" w:rsidP="00646EA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1689E7A7" w14:textId="77777777" w:rsidR="00012B30" w:rsidRPr="000F5DD3" w:rsidRDefault="00012B30" w:rsidP="00646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12B30" w:rsidRPr="000F5DD3" w14:paraId="24C5B7C8" w14:textId="77777777" w:rsidTr="00012B30">
        <w:trPr>
          <w:trHeight w:val="261"/>
        </w:trPr>
        <w:tc>
          <w:tcPr>
            <w:tcW w:w="4140" w:type="dxa"/>
            <w:shd w:val="clear" w:color="auto" w:fill="auto"/>
          </w:tcPr>
          <w:p w14:paraId="6BC9F2E5" w14:textId="77777777" w:rsidR="00012B30" w:rsidRPr="000F5DD3" w:rsidRDefault="00012B30" w:rsidP="00646EA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D7839F8" w14:textId="77777777" w:rsidR="00012B30" w:rsidRPr="000F5DD3" w:rsidRDefault="00012B30" w:rsidP="00646EA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854C5D2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35E440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98258B8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8927338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55B0628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080C12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FC3B25B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9E2028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A447081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9CD3C3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174C3F2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8DE82B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A107783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2B30" w:rsidRPr="000F5DD3" w14:paraId="14671885" w14:textId="77777777" w:rsidTr="00012B30">
        <w:trPr>
          <w:trHeight w:val="261"/>
        </w:trPr>
        <w:tc>
          <w:tcPr>
            <w:tcW w:w="4140" w:type="dxa"/>
            <w:shd w:val="clear" w:color="auto" w:fill="auto"/>
          </w:tcPr>
          <w:p w14:paraId="5028294E" w14:textId="77777777" w:rsidR="00012B30" w:rsidRPr="000F5DD3" w:rsidRDefault="00012B30" w:rsidP="00646EA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270" w:type="dxa"/>
          </w:tcPr>
          <w:p w14:paraId="2FC57146" w14:textId="77777777" w:rsidR="00012B30" w:rsidRPr="000F5DD3" w:rsidRDefault="00012B30" w:rsidP="00646EA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4975F66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E33A524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1E535529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2,000</w:t>
            </w:r>
          </w:p>
        </w:tc>
        <w:tc>
          <w:tcPr>
            <w:tcW w:w="236" w:type="dxa"/>
            <w:shd w:val="clear" w:color="auto" w:fill="auto"/>
          </w:tcPr>
          <w:p w14:paraId="7DF6BBC4" w14:textId="77777777" w:rsidR="00012B30" w:rsidRPr="000F5DD3" w:rsidRDefault="00012B30" w:rsidP="00646EA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D8E3F0B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2,000</w:t>
            </w:r>
          </w:p>
        </w:tc>
        <w:tc>
          <w:tcPr>
            <w:tcW w:w="236" w:type="dxa"/>
          </w:tcPr>
          <w:p w14:paraId="5515781D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3ADD8C3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617DB8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A20BD41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2,000</w:t>
            </w:r>
          </w:p>
        </w:tc>
        <w:tc>
          <w:tcPr>
            <w:tcW w:w="236" w:type="dxa"/>
          </w:tcPr>
          <w:p w14:paraId="65095668" w14:textId="77777777" w:rsidR="00012B30" w:rsidRPr="000F5DD3" w:rsidRDefault="00012B30" w:rsidP="00646EA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244ADEC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D0FDEB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FA9E946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2,000</w:t>
            </w:r>
          </w:p>
        </w:tc>
      </w:tr>
      <w:tr w:rsidR="00012B30" w:rsidRPr="000F5DD3" w14:paraId="75499973" w14:textId="77777777" w:rsidTr="00012B30">
        <w:trPr>
          <w:trHeight w:val="261"/>
        </w:trPr>
        <w:tc>
          <w:tcPr>
            <w:tcW w:w="4140" w:type="dxa"/>
            <w:shd w:val="clear" w:color="auto" w:fill="auto"/>
          </w:tcPr>
          <w:p w14:paraId="522463FB" w14:textId="77777777" w:rsidR="00012B30" w:rsidRPr="000F5DD3" w:rsidRDefault="00012B30" w:rsidP="00646EA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270" w:type="dxa"/>
          </w:tcPr>
          <w:p w14:paraId="591C80D4" w14:textId="77777777" w:rsidR="00012B30" w:rsidRPr="000F5DD3" w:rsidRDefault="00012B30" w:rsidP="00646EA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5872D64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DE53025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7C74B49C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36" w:type="dxa"/>
            <w:shd w:val="clear" w:color="auto" w:fill="auto"/>
          </w:tcPr>
          <w:p w14:paraId="2441B537" w14:textId="77777777" w:rsidR="00012B30" w:rsidRPr="000F5DD3" w:rsidRDefault="00012B30" w:rsidP="00646EA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7D1D23B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36" w:type="dxa"/>
          </w:tcPr>
          <w:p w14:paraId="177ACD58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246D60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84F5DB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CD8C7AC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36" w:type="dxa"/>
          </w:tcPr>
          <w:p w14:paraId="0370E7A8" w14:textId="77777777" w:rsidR="00012B30" w:rsidRPr="000F5DD3" w:rsidRDefault="00012B30" w:rsidP="00646EA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D73C72A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AC5365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7085249" w14:textId="77777777" w:rsidR="00012B30" w:rsidRPr="000F5DD3" w:rsidRDefault="00012B30" w:rsidP="00646EA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</w:p>
        </w:tc>
      </w:tr>
      <w:tr w:rsidR="00012B30" w:rsidRPr="000F5DD3" w14:paraId="32D90AA5" w14:textId="77777777" w:rsidTr="00646EAA">
        <w:trPr>
          <w:trHeight w:val="261"/>
        </w:trPr>
        <w:tc>
          <w:tcPr>
            <w:tcW w:w="4140" w:type="dxa"/>
            <w:shd w:val="clear" w:color="auto" w:fill="auto"/>
            <w:vAlign w:val="bottom"/>
          </w:tcPr>
          <w:p w14:paraId="4F91A237" w14:textId="77777777" w:rsidR="00012B30" w:rsidRPr="000F5DD3" w:rsidRDefault="00012B30" w:rsidP="00012B3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 w:firstLine="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เงินลงทุนในตราสารทุนที่ไม่อยู่ในความต้องการ</w:t>
            </w:r>
          </w:p>
          <w:p w14:paraId="1580D5B8" w14:textId="2108E83B" w:rsidR="00012B30" w:rsidRPr="000F5DD3" w:rsidRDefault="00012B30" w:rsidP="00012B30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   </w:t>
            </w:r>
            <w:r w:rsidRPr="000F5DD3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ของตลาด  </w:t>
            </w:r>
          </w:p>
        </w:tc>
        <w:tc>
          <w:tcPr>
            <w:tcW w:w="270" w:type="dxa"/>
          </w:tcPr>
          <w:p w14:paraId="0A939F28" w14:textId="77777777" w:rsidR="00012B30" w:rsidRPr="000F5DD3" w:rsidRDefault="00012B30" w:rsidP="00012B3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0F36667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4D748E" w14:textId="44AC65DE" w:rsidR="00012B30" w:rsidRPr="000F5DD3" w:rsidRDefault="00012B30" w:rsidP="00012B3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4CCD795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7D602D" w14:textId="6177321D" w:rsidR="00012B30" w:rsidRPr="000F5DD3" w:rsidRDefault="00012B30" w:rsidP="00012B3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7,383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4CA6B36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DF6A1A" w14:textId="547FC6F0" w:rsidR="00012B30" w:rsidRPr="000F5DD3" w:rsidRDefault="00012B30" w:rsidP="00012B30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F6336D" w14:textId="77777777" w:rsidR="00012B30" w:rsidRPr="000F5DD3" w:rsidRDefault="00012B30" w:rsidP="00012B3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4FFDA9A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1F971E" w14:textId="267211A0" w:rsidR="00012B30" w:rsidRPr="000F5DD3" w:rsidRDefault="00012B30" w:rsidP="00012B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  <w:tc>
          <w:tcPr>
            <w:tcW w:w="236" w:type="dxa"/>
            <w:vAlign w:val="bottom"/>
          </w:tcPr>
          <w:p w14:paraId="09F52E6C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11AEC23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029484" w14:textId="00E1B95C" w:rsidR="00012B30" w:rsidRPr="000F5DD3" w:rsidRDefault="00012B30" w:rsidP="00012B30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4085708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E90AC34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FFA7E6" w14:textId="26E9B7C3" w:rsidR="00012B30" w:rsidRPr="000F5DD3" w:rsidRDefault="00012B30" w:rsidP="00E93F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3FF1"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  <w:tc>
          <w:tcPr>
            <w:tcW w:w="236" w:type="dxa"/>
            <w:vAlign w:val="bottom"/>
          </w:tcPr>
          <w:p w14:paraId="20D8DBCD" w14:textId="77777777" w:rsidR="00012B30" w:rsidRPr="000F5DD3" w:rsidRDefault="00012B30" w:rsidP="00012B3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632BE06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75189F" w14:textId="13B0EB69" w:rsidR="00012B30" w:rsidRPr="000F5DD3" w:rsidRDefault="00012B30" w:rsidP="00012B3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  <w:tc>
          <w:tcPr>
            <w:tcW w:w="236" w:type="dxa"/>
            <w:vAlign w:val="bottom"/>
          </w:tcPr>
          <w:p w14:paraId="393E5ABD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543DF1C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2BC95F" w14:textId="17D2DEFC" w:rsidR="00012B30" w:rsidRPr="000F5DD3" w:rsidRDefault="00012B30" w:rsidP="00012B3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7,383</w:t>
            </w:r>
          </w:p>
        </w:tc>
      </w:tr>
      <w:tr w:rsidR="00012B30" w:rsidRPr="000F5DD3" w14:paraId="61036DCF" w14:textId="77777777" w:rsidTr="00012B30">
        <w:trPr>
          <w:trHeight w:val="261"/>
        </w:trPr>
        <w:tc>
          <w:tcPr>
            <w:tcW w:w="4140" w:type="dxa"/>
            <w:shd w:val="clear" w:color="auto" w:fill="auto"/>
          </w:tcPr>
          <w:p w14:paraId="65171CEF" w14:textId="77777777" w:rsidR="00012B30" w:rsidRPr="000F5DD3" w:rsidRDefault="00012B30" w:rsidP="00012B3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สัญญาขายเงินตราต่างประเทศล่วงหน้าที่ใช้</w:t>
            </w:r>
          </w:p>
        </w:tc>
        <w:tc>
          <w:tcPr>
            <w:tcW w:w="270" w:type="dxa"/>
          </w:tcPr>
          <w:p w14:paraId="42BDE486" w14:textId="77777777" w:rsidR="00012B30" w:rsidRPr="000F5DD3" w:rsidRDefault="00012B30" w:rsidP="00012B3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9F4D182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162020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BDB326F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2A98C0" w14:textId="77777777" w:rsidR="00012B30" w:rsidRPr="000F5DD3" w:rsidRDefault="00012B30" w:rsidP="00012B3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432E213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17FB6C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153647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D005AD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576AD6A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E7A71B" w14:textId="77777777" w:rsidR="00012B30" w:rsidRPr="000F5DD3" w:rsidRDefault="00012B30" w:rsidP="00012B3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6028A5C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828CD7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D61EE64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2B30" w:rsidRPr="000F5DD3" w14:paraId="41E2D080" w14:textId="77777777" w:rsidTr="00012B30">
        <w:trPr>
          <w:trHeight w:val="261"/>
        </w:trPr>
        <w:tc>
          <w:tcPr>
            <w:tcW w:w="4140" w:type="dxa"/>
            <w:shd w:val="clear" w:color="auto" w:fill="auto"/>
          </w:tcPr>
          <w:p w14:paraId="5B988539" w14:textId="77777777" w:rsidR="00012B30" w:rsidRPr="000F5DD3" w:rsidRDefault="00012B30" w:rsidP="00012B3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lang w:val="en-GB"/>
              </w:rPr>
              <w:t xml:space="preserve">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cs/>
                <w:lang w:val="en-GB"/>
              </w:rPr>
              <w:t>น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ในการป้องกันความเสี่ยง</w:t>
            </w:r>
          </w:p>
        </w:tc>
        <w:tc>
          <w:tcPr>
            <w:tcW w:w="270" w:type="dxa"/>
          </w:tcPr>
          <w:p w14:paraId="053BD28C" w14:textId="77777777" w:rsidR="00012B30" w:rsidRPr="000F5DD3" w:rsidRDefault="00012B30" w:rsidP="00012B3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308FB7B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1,437</w:t>
            </w:r>
          </w:p>
        </w:tc>
        <w:tc>
          <w:tcPr>
            <w:tcW w:w="1350" w:type="dxa"/>
          </w:tcPr>
          <w:p w14:paraId="6AA4877B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44EE65CE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C46DCD" w14:textId="77777777" w:rsidR="00012B30" w:rsidRPr="000F5DD3" w:rsidRDefault="00012B30" w:rsidP="00012B3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2B4FC67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1,437</w:t>
            </w:r>
          </w:p>
        </w:tc>
        <w:tc>
          <w:tcPr>
            <w:tcW w:w="236" w:type="dxa"/>
          </w:tcPr>
          <w:p w14:paraId="2443FEB2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8EAF21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E1753A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75B3606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1,437</w:t>
            </w:r>
          </w:p>
        </w:tc>
        <w:tc>
          <w:tcPr>
            <w:tcW w:w="236" w:type="dxa"/>
          </w:tcPr>
          <w:p w14:paraId="513432B6" w14:textId="77777777" w:rsidR="00012B30" w:rsidRPr="000F5DD3" w:rsidRDefault="00012B30" w:rsidP="00012B3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A8A423D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1BFB00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D78E480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1,437</w:t>
            </w:r>
          </w:p>
        </w:tc>
      </w:tr>
    </w:tbl>
    <w:p w14:paraId="428E4B07" w14:textId="77777777" w:rsidR="00F7135B" w:rsidRPr="000F5DD3" w:rsidRDefault="00F7135B" w:rsidP="004F6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51421EFE" w14:textId="70ABCA6A" w:rsidR="00F7135B" w:rsidRPr="000F5DD3" w:rsidRDefault="00F7135B" w:rsidP="004F6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264A3502" w14:textId="77777777" w:rsidR="006B627B" w:rsidRPr="000F5DD3" w:rsidRDefault="006B627B" w:rsidP="00345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jc w:val="thaiDistribute"/>
        <w:rPr>
          <w:rFonts w:asciiTheme="majorBidi" w:hAnsiTheme="majorBidi" w:cstheme="majorBidi"/>
          <w:sz w:val="30"/>
          <w:szCs w:val="30"/>
        </w:rPr>
        <w:sectPr w:rsidR="006B627B" w:rsidRPr="000F5DD3" w:rsidSect="000F6D84">
          <w:footerReference w:type="default" r:id="rId29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B14C481" w14:textId="1AC5F931" w:rsidR="00DA2CFE" w:rsidRPr="000F5DD3" w:rsidRDefault="00DA2CF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F5DD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37F59110" w14:textId="77777777" w:rsidR="00DA2CFE" w:rsidRPr="000F5DD3" w:rsidRDefault="00DA2CF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306E66" w:rsidRPr="000F5DD3" w14:paraId="4784B1DF" w14:textId="77777777" w:rsidTr="001E05E5">
        <w:trPr>
          <w:tblHeader/>
        </w:trPr>
        <w:tc>
          <w:tcPr>
            <w:tcW w:w="2520" w:type="dxa"/>
          </w:tcPr>
          <w:p w14:paraId="5D461C87" w14:textId="77777777" w:rsidR="00306E66" w:rsidRPr="000F5DD3" w:rsidRDefault="00306E66" w:rsidP="001E05E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5C14EE4" w14:textId="77777777" w:rsidR="00306E66" w:rsidRPr="000F5DD3" w:rsidRDefault="00306E66" w:rsidP="001E05E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43FC7797" w14:textId="77777777" w:rsidR="00306E66" w:rsidRPr="000F5DD3" w:rsidRDefault="00306E66" w:rsidP="001E05E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06E66" w:rsidRPr="000F5DD3" w14:paraId="55FC5B33" w14:textId="77777777" w:rsidTr="001E05E5">
        <w:tc>
          <w:tcPr>
            <w:tcW w:w="2520" w:type="dxa"/>
          </w:tcPr>
          <w:p w14:paraId="48A8A5EE" w14:textId="77777777" w:rsidR="00306E66" w:rsidRPr="000F5DD3" w:rsidRDefault="00306E66" w:rsidP="001E05E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08F28736" w14:textId="77777777" w:rsidR="00306E66" w:rsidRPr="000F5DD3" w:rsidRDefault="00306E66" w:rsidP="001E05E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5B39DDBC" w14:textId="77777777" w:rsidR="00306E66" w:rsidRPr="000F5DD3" w:rsidRDefault="00306E66" w:rsidP="001E05E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C971C2" w:rsidRPr="000F5DD3" w14:paraId="425A2052" w14:textId="77777777" w:rsidTr="001E05E5">
        <w:tc>
          <w:tcPr>
            <w:tcW w:w="2520" w:type="dxa"/>
          </w:tcPr>
          <w:p w14:paraId="1AAAEC74" w14:textId="77777777" w:rsidR="00C971C2" w:rsidRDefault="00C971C2" w:rsidP="001E05E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สัญญาแลกเปลี่ยนอัตรา</w:t>
            </w:r>
          </w:p>
          <w:p w14:paraId="17A6A3F0" w14:textId="69D72B91" w:rsidR="00C971C2" w:rsidRPr="000F5DD3" w:rsidRDefault="00C971C2" w:rsidP="001E05E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ดอกเบี้ย</w:t>
            </w:r>
          </w:p>
        </w:tc>
        <w:tc>
          <w:tcPr>
            <w:tcW w:w="236" w:type="dxa"/>
          </w:tcPr>
          <w:p w14:paraId="6EEBE688" w14:textId="77777777" w:rsidR="00C971C2" w:rsidRPr="000F5DD3" w:rsidRDefault="00C971C2" w:rsidP="001E05E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010A3B26" w14:textId="77777777" w:rsidR="00C971C2" w:rsidRDefault="00C971C2" w:rsidP="001E05E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Swap model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มูลค่าปัจจุบันของประมาณการกระแสเงินสดในอนาคตโดยใช้เส้น</w:t>
            </w:r>
          </w:p>
          <w:p w14:paraId="6AF7E005" w14:textId="210A79D8" w:rsidR="00C971C2" w:rsidRPr="00C971C2" w:rsidRDefault="00C971C2" w:rsidP="001E05E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อัตราผลตอบแทนที่สังเกตได้</w:t>
            </w:r>
          </w:p>
        </w:tc>
      </w:tr>
      <w:tr w:rsidR="00306E66" w:rsidRPr="000F5DD3" w14:paraId="402F71AE" w14:textId="77777777" w:rsidTr="001E05E5">
        <w:tc>
          <w:tcPr>
            <w:tcW w:w="2520" w:type="dxa"/>
          </w:tcPr>
          <w:p w14:paraId="4D438E91" w14:textId="2659DD88" w:rsidR="00306E66" w:rsidRPr="00AF5B42" w:rsidRDefault="00306E66" w:rsidP="00AF5B42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pacing w:val="-3"/>
                <w:sz w:val="30"/>
                <w:szCs w:val="30"/>
                <w:cs/>
                <w:lang w:bidi="th-TH"/>
              </w:rPr>
              <w:t>เงินลงทุนในตราสารทุนที่ไม่</w:t>
            </w:r>
            <w:r w:rsidRPr="000F5DD3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อยู่ในความต้องการของตลาด</w:t>
            </w:r>
          </w:p>
        </w:tc>
        <w:tc>
          <w:tcPr>
            <w:tcW w:w="236" w:type="dxa"/>
          </w:tcPr>
          <w:p w14:paraId="33C11EC1" w14:textId="77777777" w:rsidR="00306E66" w:rsidRPr="000F5DD3" w:rsidRDefault="00306E66" w:rsidP="001E05E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12C58FEF" w14:textId="77777777" w:rsidR="00306E66" w:rsidRPr="000F5DD3" w:rsidRDefault="00306E66" w:rsidP="001E05E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มูลค่าสินทรัพย์สุทธิ ณ วันที่รายงาน</w:t>
            </w:r>
          </w:p>
        </w:tc>
      </w:tr>
      <w:tr w:rsidR="00306E66" w:rsidRPr="000F5DD3" w14:paraId="771B56B3" w14:textId="77777777" w:rsidTr="001E05E5">
        <w:tc>
          <w:tcPr>
            <w:tcW w:w="2520" w:type="dxa"/>
          </w:tcPr>
          <w:p w14:paraId="77290057" w14:textId="77777777" w:rsidR="00306E66" w:rsidRPr="000F5DD3" w:rsidRDefault="00306E66" w:rsidP="001E05E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236" w:type="dxa"/>
          </w:tcPr>
          <w:p w14:paraId="7AFF0B87" w14:textId="77777777" w:rsidR="00306E66" w:rsidRPr="000F5DD3" w:rsidRDefault="00306E66" w:rsidP="001E05E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256A390C" w14:textId="77777777" w:rsidR="00306E66" w:rsidRPr="000F5DD3" w:rsidRDefault="00306E66" w:rsidP="001E05E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C971C2" w:rsidRPr="000F5DD3" w14:paraId="2BFF7137" w14:textId="77777777" w:rsidTr="001E05E5">
        <w:tc>
          <w:tcPr>
            <w:tcW w:w="2520" w:type="dxa"/>
          </w:tcPr>
          <w:p w14:paraId="1EA6E8B9" w14:textId="77777777" w:rsidR="00C971C2" w:rsidRDefault="00C971C2" w:rsidP="001E05E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จากสถาบัน</w:t>
            </w:r>
          </w:p>
          <w:p w14:paraId="4B3C9203" w14:textId="01AFE571" w:rsidR="00C971C2" w:rsidRPr="000F5DD3" w:rsidRDefault="00C971C2" w:rsidP="001E05E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การเงิน</w:t>
            </w:r>
          </w:p>
        </w:tc>
        <w:tc>
          <w:tcPr>
            <w:tcW w:w="236" w:type="dxa"/>
          </w:tcPr>
          <w:p w14:paraId="6DBA6935" w14:textId="77777777" w:rsidR="00C971C2" w:rsidRPr="000F5DD3" w:rsidRDefault="00C971C2" w:rsidP="001E05E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23631A94" w14:textId="7AD17035" w:rsidR="00C971C2" w:rsidRPr="000F5DD3" w:rsidRDefault="00C971C2" w:rsidP="001E05E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สุทธิ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066E6D9E" w14:textId="77777777" w:rsidR="004F2583" w:rsidRPr="000F5DD3" w:rsidRDefault="004F2583" w:rsidP="00F11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61881D8" w14:textId="0D9B3303" w:rsidR="00306E66" w:rsidRPr="000F5DD3" w:rsidRDefault="004F2583" w:rsidP="004F2583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330F6559" w14:textId="77777777" w:rsidR="004F2583" w:rsidRPr="000F5DD3" w:rsidRDefault="004F2583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ABC2A0A" w14:textId="7A25DCC7" w:rsidR="004F2583" w:rsidRPr="000F5DD3" w:rsidRDefault="004F2583" w:rsidP="004F2583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0FA584D9" w14:textId="77777777" w:rsidR="004F2583" w:rsidRPr="000F5DD3" w:rsidRDefault="004F2583" w:rsidP="004F2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E629AF" w14:textId="19EE2B52" w:rsidR="004F2583" w:rsidRPr="000F5DD3" w:rsidRDefault="004F2583" w:rsidP="004F25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คณะกรรมการบริษัทจัดตั้งคณะกรรมการบริหารซึ่งรับผิดชอบในการพัฒนาและติดตามนโยบายการบริหารความเสี่ยงของกลุ่มบริษัทคณะกรรมการบริหารจะรายงานการดำเนินการดังกล่าวต่อคณะกรรมการบริษัทอย่างสม่ำเสมอ</w:t>
      </w:r>
    </w:p>
    <w:p w14:paraId="27DA08E6" w14:textId="77777777" w:rsidR="004F2583" w:rsidRPr="000F5DD3" w:rsidRDefault="004F2583" w:rsidP="004F25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942FBA" w14:textId="1902F69B" w:rsidR="004F2583" w:rsidRPr="000F5DD3" w:rsidRDefault="004F2583" w:rsidP="004F25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9F7DA0C" w14:textId="77777777" w:rsidR="004F2583" w:rsidRPr="000F5DD3" w:rsidRDefault="004F2583" w:rsidP="004F25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74D25A" w14:textId="7719570E" w:rsidR="004F2583" w:rsidRPr="000F5DD3" w:rsidRDefault="004F2583" w:rsidP="004F25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4E4A10" w:rsidRPr="000F5DD3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64CE76F" w14:textId="77777777" w:rsidR="004F2583" w:rsidRPr="000F5DD3" w:rsidRDefault="004F2583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501203F" w14:textId="631C1209" w:rsidR="004F2583" w:rsidRPr="000F5DD3" w:rsidRDefault="004E4A10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A21E5" w:rsidRPr="000F5DD3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0F5DD3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22B93CDC" w14:textId="2D0FBBA5" w:rsidR="004E4A10" w:rsidRPr="000F5DD3" w:rsidRDefault="004E4A10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A99B78B" w14:textId="36479D6D" w:rsidR="004E4A10" w:rsidRPr="000F5DD3" w:rsidRDefault="004E4A10" w:rsidP="004E4A10">
      <w:pPr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122607" w:rsidRPr="000F5DD3">
        <w:rPr>
          <w:rFonts w:asciiTheme="majorBidi" w:hAnsiTheme="majorBidi" w:cstheme="majorBidi"/>
          <w:sz w:val="30"/>
          <w:szCs w:val="30"/>
          <w:cs/>
        </w:rPr>
        <w:t>ของกลุ</w:t>
      </w:r>
      <w:r w:rsidR="00592B99" w:rsidRPr="000F5DD3">
        <w:rPr>
          <w:rFonts w:asciiTheme="majorBidi" w:hAnsiTheme="majorBidi" w:cstheme="majorBidi"/>
          <w:sz w:val="30"/>
          <w:szCs w:val="30"/>
          <w:cs/>
        </w:rPr>
        <w:t>่</w:t>
      </w:r>
      <w:r w:rsidR="00122607" w:rsidRPr="000F5DD3">
        <w:rPr>
          <w:rFonts w:asciiTheme="majorBidi" w:hAnsiTheme="majorBidi" w:cstheme="majorBidi"/>
          <w:sz w:val="30"/>
          <w:szCs w:val="30"/>
          <w:cs/>
        </w:rPr>
        <w:t>มบริษัท</w:t>
      </w:r>
    </w:p>
    <w:p w14:paraId="4E48AD4B" w14:textId="77777777" w:rsidR="00B406CE" w:rsidRPr="000F5DD3" w:rsidRDefault="00B406CE" w:rsidP="00B406C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7D49D91" w14:textId="0308ADE2" w:rsidR="004E4A10" w:rsidRPr="000F5DD3" w:rsidRDefault="004E4A10" w:rsidP="004E4A10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</w:rPr>
        <w:t>(</w:t>
      </w:r>
      <w:r w:rsidR="004A21E5" w:rsidRPr="000F5DD3">
        <w:rPr>
          <w:rFonts w:asciiTheme="majorBidi" w:hAnsiTheme="majorBidi" w:cstheme="majorBidi"/>
          <w:sz w:val="30"/>
          <w:szCs w:val="30"/>
          <w:cs/>
        </w:rPr>
        <w:t>ข</w:t>
      </w:r>
      <w:r w:rsidRPr="000F5DD3">
        <w:rPr>
          <w:rFonts w:asciiTheme="majorBidi" w:hAnsiTheme="majorBidi" w:cstheme="majorBidi"/>
          <w:sz w:val="30"/>
          <w:szCs w:val="30"/>
        </w:rPr>
        <w:t xml:space="preserve">.1.1) </w:t>
      </w:r>
      <w:r w:rsidRPr="000F5DD3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338ED3EE" w14:textId="096527B5" w:rsidR="004E4A10" w:rsidRPr="000F5DD3" w:rsidRDefault="004E4A10" w:rsidP="004E4A10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7A8A95" w14:textId="1AB9D544" w:rsidR="004E4A10" w:rsidRPr="000F5DD3" w:rsidRDefault="004E4A10" w:rsidP="004E4A1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ฐานะเปิดต่อความเสี่ยงด้านเครดิตของกลุ่มบริษัทได้รับอิทธิพลมาจากลักษณะเฉพาะตัวของลูกค้า</w:t>
      </w:r>
      <w:r w:rsidR="000B6F61" w:rsidRPr="000F5DD3">
        <w:rPr>
          <w:rFonts w:asciiTheme="majorBidi" w:hAnsiTheme="majorBidi" w:cstheme="majorBidi"/>
          <w:sz w:val="30"/>
          <w:szCs w:val="30"/>
        </w:rPr>
        <w:t xml:space="preserve">     </w:t>
      </w:r>
      <w:r w:rsidRPr="000F5DD3">
        <w:rPr>
          <w:rFonts w:asciiTheme="majorBidi" w:hAnsiTheme="majorBidi" w:cstheme="majorBidi"/>
          <w:sz w:val="30"/>
          <w:szCs w:val="30"/>
          <w:cs/>
        </w:rPr>
        <w:t>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Pr="000F5DD3">
        <w:rPr>
          <w:rFonts w:asciiTheme="majorBidi" w:hAnsiTheme="majorBidi" w:cstheme="majorBidi"/>
          <w:sz w:val="30"/>
          <w:szCs w:val="30"/>
        </w:rPr>
        <w:t>1</w:t>
      </w:r>
      <w:r w:rsidR="002E2719" w:rsidRPr="000F5DD3">
        <w:rPr>
          <w:rFonts w:asciiTheme="majorBidi" w:hAnsiTheme="majorBidi" w:cstheme="majorBidi"/>
          <w:sz w:val="30"/>
          <w:szCs w:val="30"/>
        </w:rPr>
        <w:t>6</w:t>
      </w:r>
    </w:p>
    <w:p w14:paraId="43FB0BC8" w14:textId="561CB054" w:rsidR="004E4A10" w:rsidRPr="000F5DD3" w:rsidRDefault="004E4A10" w:rsidP="004E4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A57D21" w14:textId="038697DD" w:rsidR="006A422A" w:rsidRPr="000F5DD3" w:rsidRDefault="006A422A" w:rsidP="004E4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คณะกรรมการบริหาร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สินค้า กลุ่มบริษัทจะทบทวนอันดับความน่าเชื่อถือภายนอก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</w:t>
      </w:r>
    </w:p>
    <w:p w14:paraId="5C775953" w14:textId="226E5542" w:rsidR="006A422A" w:rsidRPr="000F5DD3" w:rsidRDefault="006A422A" w:rsidP="004E4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FFCB5B" w14:textId="6C7BB22C" w:rsidR="004E4A10" w:rsidRPr="000F5DD3" w:rsidRDefault="004E4A10" w:rsidP="004E4A1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DD572E" w:rsidRPr="000F5DD3">
        <w:rPr>
          <w:rFonts w:asciiTheme="majorBidi" w:hAnsiTheme="majorBidi" w:cstheme="majorBidi"/>
          <w:sz w:val="30"/>
          <w:szCs w:val="30"/>
        </w:rPr>
        <w:t xml:space="preserve">90 </w:t>
      </w:r>
      <w:r w:rsidR="00DD572E" w:rsidRPr="000F5DD3">
        <w:rPr>
          <w:rFonts w:asciiTheme="majorBidi" w:hAnsiTheme="majorBidi" w:cstheme="majorBidi"/>
          <w:sz w:val="30"/>
          <w:szCs w:val="30"/>
          <w:cs/>
        </w:rPr>
        <w:t>วัน</w:t>
      </w:r>
      <w:r w:rsidR="00C350E4" w:rsidRPr="000F5DD3">
        <w:rPr>
          <w:rFonts w:asciiTheme="majorBidi" w:hAnsiTheme="majorBidi" w:cs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6" w:name="_Hlk59433075"/>
      <w:r w:rsidR="00C350E4" w:rsidRPr="000F5DD3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</w:t>
      </w:r>
      <w:bookmarkEnd w:id="6"/>
      <w:r w:rsidR="00C350E4" w:rsidRPr="000F5DD3">
        <w:rPr>
          <w:rFonts w:asciiTheme="majorBidi" w:hAnsiTheme="majorBidi" w:cstheme="majorBidi"/>
          <w:sz w:val="30"/>
          <w:szCs w:val="30"/>
          <w:cs/>
        </w:rPr>
        <w:t>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2C7E10B5" w14:textId="6543858B" w:rsidR="001922D6" w:rsidRPr="000F5DD3" w:rsidRDefault="001922D6" w:rsidP="001922D6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0F5DD3">
        <w:rPr>
          <w:rFonts w:asciiTheme="majorBidi" w:hAnsiTheme="majorBidi" w:cstheme="majorBidi"/>
          <w:sz w:val="30"/>
          <w:szCs w:val="30"/>
          <w:cs/>
        </w:rPr>
        <w:t>ข</w:t>
      </w:r>
      <w:r w:rsidRPr="000F5DD3">
        <w:rPr>
          <w:rFonts w:asciiTheme="majorBidi" w:hAnsiTheme="majorBidi" w:cstheme="majorBidi"/>
          <w:sz w:val="30"/>
          <w:szCs w:val="30"/>
        </w:rPr>
        <w:t>.1.2)</w:t>
      </w:r>
      <w:r w:rsidRPr="000F5DD3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0F5DD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75F43D28" w14:textId="1F8DFD14" w:rsidR="004227B9" w:rsidRPr="000F5DD3" w:rsidRDefault="001922D6" w:rsidP="002F1C2A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F5DD3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0F5DD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  <w:lang w:bidi="th-TH"/>
        </w:rPr>
        <w:t>มีจำกัดเนื่องจากคู่สัญญาเป็นธนาคารและสถาบันการเงิน</w:t>
      </w:r>
      <w:r w:rsidRPr="000F5DD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  <w:lang w:bidi="th-TH"/>
        </w:rPr>
        <w:t>ซึ่ง</w:t>
      </w:r>
      <w:r w:rsidRPr="000F5DD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กลุ่มบริษัทพิจารณาว่ามีความเสี่ยงด้านเครดิตต่ำ</w:t>
      </w:r>
    </w:p>
    <w:p w14:paraId="25329CDE" w14:textId="77777777" w:rsidR="002F1C2A" w:rsidRPr="000F5DD3" w:rsidRDefault="002F1C2A" w:rsidP="002F1C2A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F211E32" w14:textId="46B2D8D8" w:rsidR="007A1626" w:rsidRPr="000F5DD3" w:rsidRDefault="009F0E6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A21E5" w:rsidRPr="000F5DD3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0F5DD3">
        <w:rPr>
          <w:rFonts w:asciiTheme="majorBidi" w:hAnsiTheme="majorBidi" w:cstheme="majorBidi"/>
          <w:i/>
          <w:iCs/>
          <w:sz w:val="30"/>
          <w:szCs w:val="30"/>
        </w:rPr>
        <w:t xml:space="preserve">.2) </w:t>
      </w: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4397BF09" w14:textId="2F8891EA" w:rsidR="009F0E62" w:rsidRPr="000F5DD3" w:rsidRDefault="009F0E6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A61EAFB" w14:textId="7F41C84B" w:rsidR="009F0E62" w:rsidRPr="000F5DD3" w:rsidRDefault="009F0E62" w:rsidP="009F0E62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4A8395A7" w14:textId="77777777" w:rsidR="0044272E" w:rsidRPr="000F5DD3" w:rsidRDefault="0044272E" w:rsidP="009F0E62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8C3CE1" w14:textId="089B1921" w:rsidR="00D83A98" w:rsidRDefault="00D83A98" w:rsidP="009F0E62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0F5DD3">
        <w:rPr>
          <w:rFonts w:asciiTheme="majorBidi" w:hAnsiTheme="majorBidi" w:cstheme="majorBidi"/>
          <w:sz w:val="30"/>
          <w:szCs w:val="30"/>
        </w:rPr>
        <w:t xml:space="preserve">       </w:t>
      </w:r>
      <w:r w:rsidRPr="000F5DD3">
        <w:rPr>
          <w:rFonts w:asciiTheme="majorBidi" w:hAnsiTheme="majorBidi" w:cstheme="majorBidi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411FCDA5" w14:textId="77777777" w:rsidR="002D4C8C" w:rsidRPr="000F5DD3" w:rsidRDefault="002D4C8C" w:rsidP="009F0E62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70"/>
        <w:gridCol w:w="990"/>
      </w:tblGrid>
      <w:tr w:rsidR="00D83A98" w:rsidRPr="000F5DD3" w14:paraId="7EC6E838" w14:textId="77777777" w:rsidTr="00C971C2">
        <w:trPr>
          <w:tblHeader/>
        </w:trPr>
        <w:tc>
          <w:tcPr>
            <w:tcW w:w="2790" w:type="dxa"/>
          </w:tcPr>
          <w:p w14:paraId="1EDB3F03" w14:textId="77777777" w:rsidR="00D83A98" w:rsidRPr="000F5DD3" w:rsidRDefault="00D83A98" w:rsidP="001E05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5C0D2164" w14:textId="77777777" w:rsidR="00D83A98" w:rsidRPr="000F5DD3" w:rsidRDefault="00D83A98" w:rsidP="001E05E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83A98" w:rsidRPr="000F5DD3" w14:paraId="2C46C8BA" w14:textId="77777777" w:rsidTr="00C971C2">
        <w:trPr>
          <w:tblHeader/>
        </w:trPr>
        <w:tc>
          <w:tcPr>
            <w:tcW w:w="2790" w:type="dxa"/>
          </w:tcPr>
          <w:p w14:paraId="2FC7A5F4" w14:textId="77777777" w:rsidR="00D83A98" w:rsidRPr="000F5DD3" w:rsidRDefault="00D83A98" w:rsidP="001E05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93653FD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0DC49" w14:textId="77777777" w:rsidR="00D83A98" w:rsidRPr="000F5DD3" w:rsidRDefault="00D83A98" w:rsidP="001E05E5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9"/>
            <w:vAlign w:val="bottom"/>
          </w:tcPr>
          <w:p w14:paraId="574FD261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83A98" w:rsidRPr="000F5DD3" w14:paraId="501C3A82" w14:textId="77777777" w:rsidTr="00C971C2">
        <w:trPr>
          <w:tblHeader/>
        </w:trPr>
        <w:tc>
          <w:tcPr>
            <w:tcW w:w="2790" w:type="dxa"/>
            <w:vAlign w:val="bottom"/>
          </w:tcPr>
          <w:p w14:paraId="328F5A38" w14:textId="57FA4235" w:rsidR="00D83A98" w:rsidRPr="000F5DD3" w:rsidRDefault="00D83A98" w:rsidP="001E05E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7B1534"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00" w:type="dxa"/>
          </w:tcPr>
          <w:p w14:paraId="4084D73B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341D7D0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5001172F" w14:textId="77777777" w:rsidR="00D83A98" w:rsidRPr="000F5DD3" w:rsidRDefault="00D83A98" w:rsidP="001E05E5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4E350FF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เมื่อ</w:t>
            </w:r>
          </w:p>
          <w:p w14:paraId="2FA72832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3ABDCCAC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E61B967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61272DF" w14:textId="77777777" w:rsidR="00D83A98" w:rsidRPr="000F5DD3" w:rsidRDefault="00D83A98" w:rsidP="001E05E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CCD8F4F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1-5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4FF8950" w14:textId="77777777" w:rsidR="00D83A98" w:rsidRPr="000F5DD3" w:rsidRDefault="00D83A98" w:rsidP="001E05E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A43A412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4FFA107E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7579654" w14:textId="77777777" w:rsidR="00D83A98" w:rsidRPr="000F5DD3" w:rsidRDefault="00D83A98" w:rsidP="001E05E5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62EE538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83A98" w:rsidRPr="000F5DD3" w14:paraId="66C4E0F9" w14:textId="77777777" w:rsidTr="001E05E5">
        <w:tc>
          <w:tcPr>
            <w:tcW w:w="2790" w:type="dxa"/>
          </w:tcPr>
          <w:p w14:paraId="65FD6AA9" w14:textId="77777777" w:rsidR="00D83A98" w:rsidRPr="000F5DD3" w:rsidRDefault="00D83A98" w:rsidP="001E05E5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45F1C2A4" w14:textId="77777777" w:rsidR="00D83A98" w:rsidRPr="000F5DD3" w:rsidRDefault="00D83A98" w:rsidP="001E05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3A98" w:rsidRPr="000F5DD3" w14:paraId="592E1C44" w14:textId="77777777" w:rsidTr="001E05E5">
        <w:tc>
          <w:tcPr>
            <w:tcW w:w="2790" w:type="dxa"/>
          </w:tcPr>
          <w:p w14:paraId="29F790AB" w14:textId="77777777" w:rsidR="00D83A98" w:rsidRPr="000F5DD3" w:rsidRDefault="00D83A98" w:rsidP="001E05E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1975AC4B" w14:textId="77777777" w:rsidR="00D83A98" w:rsidRPr="000F5DD3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F6740" w14:textId="77777777" w:rsidR="00D83A98" w:rsidRPr="000F5DD3" w:rsidRDefault="00D83A98" w:rsidP="001E05E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08F052" w14:textId="77777777" w:rsidR="00D83A98" w:rsidRPr="000F5DD3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84D1C" w14:textId="77777777" w:rsidR="00D83A98" w:rsidRPr="000F5DD3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B30469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BD16CC" w14:textId="77777777" w:rsidR="00D83A98" w:rsidRPr="000F5DD3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D20641A" w14:textId="77777777" w:rsidR="00D83A98" w:rsidRPr="000F5DD3" w:rsidRDefault="00D83A98" w:rsidP="001E05E5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AD2B0A" w14:textId="77777777" w:rsidR="00D83A98" w:rsidRPr="000F5DD3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458E032" w14:textId="77777777" w:rsidR="00D83A98" w:rsidRPr="000F5DD3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9DB589" w14:textId="77777777" w:rsidR="00D83A98" w:rsidRPr="000F5DD3" w:rsidRDefault="00D83A98" w:rsidP="001E05E5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49F44E" w14:textId="77777777" w:rsidR="00D83A98" w:rsidRPr="000F5DD3" w:rsidRDefault="00D83A98" w:rsidP="001E05E5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3B1C" w:rsidRPr="000F5DD3" w14:paraId="3655881D" w14:textId="77777777" w:rsidTr="004A7FDD">
        <w:tc>
          <w:tcPr>
            <w:tcW w:w="2790" w:type="dxa"/>
            <w:vAlign w:val="bottom"/>
          </w:tcPr>
          <w:p w14:paraId="58FF5064" w14:textId="67AF769C" w:rsidR="002B3B1C" w:rsidRPr="000F5DD3" w:rsidRDefault="002B3B1C" w:rsidP="002B3B1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</w:t>
            </w:r>
            <w:r w:rsidR="00AF5B4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  <w:vAlign w:val="bottom"/>
          </w:tcPr>
          <w:p w14:paraId="2714B34B" w14:textId="1FE2F2AD" w:rsidR="002B3B1C" w:rsidRPr="000F5DD3" w:rsidRDefault="005F2723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5,438</w:t>
            </w:r>
          </w:p>
        </w:tc>
        <w:tc>
          <w:tcPr>
            <w:tcW w:w="270" w:type="dxa"/>
            <w:vAlign w:val="bottom"/>
          </w:tcPr>
          <w:p w14:paraId="602EFA45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F9B26A" w14:textId="60848DFE" w:rsidR="002B3B1C" w:rsidRPr="000F5DD3" w:rsidRDefault="005F2723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23E411C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D160A17" w14:textId="2C81DDB0" w:rsidR="002B3B1C" w:rsidRPr="000F5DD3" w:rsidRDefault="001025C4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5,438</w:t>
            </w:r>
          </w:p>
        </w:tc>
        <w:tc>
          <w:tcPr>
            <w:tcW w:w="270" w:type="dxa"/>
            <w:vAlign w:val="bottom"/>
          </w:tcPr>
          <w:p w14:paraId="318E0E91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F402CE6" w14:textId="0D227C56" w:rsidR="002B3B1C" w:rsidRPr="000F5DD3" w:rsidRDefault="001025C4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C074A2B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D3B18F4" w14:textId="7F08A915" w:rsidR="002B3B1C" w:rsidRPr="000F5DD3" w:rsidRDefault="001025C4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F390DCD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0044A0" w14:textId="2E2A409A" w:rsidR="002B3B1C" w:rsidRPr="000F5DD3" w:rsidRDefault="001025C4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5,438</w:t>
            </w:r>
          </w:p>
        </w:tc>
      </w:tr>
      <w:tr w:rsidR="002B3B1C" w:rsidRPr="000F5DD3" w14:paraId="2DBAD399" w14:textId="77777777" w:rsidTr="004A7FDD">
        <w:tc>
          <w:tcPr>
            <w:tcW w:w="2790" w:type="dxa"/>
            <w:vAlign w:val="bottom"/>
          </w:tcPr>
          <w:p w14:paraId="0A53A026" w14:textId="77777777" w:rsidR="002B3B1C" w:rsidRPr="000F5DD3" w:rsidRDefault="002B3B1C" w:rsidP="002B3B1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vAlign w:val="bottom"/>
          </w:tcPr>
          <w:p w14:paraId="633F7BD4" w14:textId="7A01F0A1" w:rsidR="002B3B1C" w:rsidRPr="000F5DD3" w:rsidRDefault="00B176D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432,758</w:t>
            </w:r>
          </w:p>
        </w:tc>
        <w:tc>
          <w:tcPr>
            <w:tcW w:w="270" w:type="dxa"/>
            <w:vAlign w:val="bottom"/>
          </w:tcPr>
          <w:p w14:paraId="157E5F17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227FAC" w14:textId="54CE790A" w:rsidR="002B3B1C" w:rsidRPr="000F5DD3" w:rsidRDefault="00B176D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432,758</w:t>
            </w:r>
          </w:p>
        </w:tc>
        <w:tc>
          <w:tcPr>
            <w:tcW w:w="270" w:type="dxa"/>
            <w:vAlign w:val="bottom"/>
          </w:tcPr>
          <w:p w14:paraId="5488E783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630F93C" w14:textId="10064EC6" w:rsidR="002B3B1C" w:rsidRPr="000F5DD3" w:rsidRDefault="00B176D8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FD63628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DC3F8CD" w14:textId="5D08C91C" w:rsidR="002B3B1C" w:rsidRPr="000F5DD3" w:rsidRDefault="00B176D8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22CD5B2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9A941E" w14:textId="35182671" w:rsidR="002B3B1C" w:rsidRPr="000F5DD3" w:rsidRDefault="00B176D8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314880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431649" w14:textId="00D066E7" w:rsidR="002B3B1C" w:rsidRPr="000F5DD3" w:rsidRDefault="00B176D8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432,758</w:t>
            </w:r>
          </w:p>
        </w:tc>
      </w:tr>
      <w:tr w:rsidR="0035339A" w:rsidRPr="000F5DD3" w14:paraId="54378F66" w14:textId="77777777" w:rsidTr="004A7FDD">
        <w:tc>
          <w:tcPr>
            <w:tcW w:w="2790" w:type="dxa"/>
            <w:vAlign w:val="bottom"/>
          </w:tcPr>
          <w:p w14:paraId="11F07A2B" w14:textId="2A9C523C" w:rsidR="0035339A" w:rsidRPr="000F5DD3" w:rsidRDefault="0004228B" w:rsidP="002B3B1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="005C0BC7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="00934AC2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</w:t>
            </w:r>
            <w:r w:rsidR="00FB4047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900" w:type="dxa"/>
            <w:vAlign w:val="bottom"/>
          </w:tcPr>
          <w:p w14:paraId="518B87BB" w14:textId="30896BB8" w:rsidR="0035339A" w:rsidRPr="000F5DD3" w:rsidRDefault="0064379A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70" w:type="dxa"/>
            <w:vAlign w:val="bottom"/>
          </w:tcPr>
          <w:p w14:paraId="70E2EF0A" w14:textId="77777777" w:rsidR="0035339A" w:rsidRPr="000F5DD3" w:rsidRDefault="0035339A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F9583B" w14:textId="25D50723" w:rsidR="0035339A" w:rsidRPr="000F5DD3" w:rsidRDefault="0064379A" w:rsidP="0064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4BAA42E" w14:textId="77777777" w:rsidR="0035339A" w:rsidRPr="000F5DD3" w:rsidRDefault="0035339A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393CE5" w14:textId="7EB54648" w:rsidR="0035339A" w:rsidRPr="000F5DD3" w:rsidRDefault="0064379A" w:rsidP="0064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22,200</w:t>
            </w:r>
          </w:p>
        </w:tc>
        <w:tc>
          <w:tcPr>
            <w:tcW w:w="270" w:type="dxa"/>
            <w:vAlign w:val="bottom"/>
          </w:tcPr>
          <w:p w14:paraId="49E20245" w14:textId="77777777" w:rsidR="0035339A" w:rsidRPr="000F5DD3" w:rsidRDefault="0035339A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E7DEC2D" w14:textId="6420CD27" w:rsidR="0035339A" w:rsidRPr="000F5DD3" w:rsidRDefault="0064379A" w:rsidP="0064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77,800</w:t>
            </w:r>
          </w:p>
        </w:tc>
        <w:tc>
          <w:tcPr>
            <w:tcW w:w="270" w:type="dxa"/>
            <w:vAlign w:val="bottom"/>
          </w:tcPr>
          <w:p w14:paraId="3FDA75C1" w14:textId="77777777" w:rsidR="0035339A" w:rsidRPr="000F5DD3" w:rsidRDefault="0035339A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E44D3F" w14:textId="596B45D5" w:rsidR="0035339A" w:rsidRPr="000F5DD3" w:rsidRDefault="0064379A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744572" w14:textId="77777777" w:rsidR="0035339A" w:rsidRPr="000F5DD3" w:rsidRDefault="0035339A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992544" w14:textId="518E4218" w:rsidR="0035339A" w:rsidRPr="000F5DD3" w:rsidRDefault="0064379A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2B3B1C" w:rsidRPr="000F5DD3" w14:paraId="1B2F0D9B" w14:textId="77777777" w:rsidTr="00AB114C">
        <w:tc>
          <w:tcPr>
            <w:tcW w:w="2790" w:type="dxa"/>
          </w:tcPr>
          <w:p w14:paraId="73546FB1" w14:textId="77777777" w:rsidR="002B3B1C" w:rsidRPr="000F5DD3" w:rsidRDefault="002B3B1C" w:rsidP="002B3B1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94DD4B6" w14:textId="293AC4F9" w:rsidR="002B3B1C" w:rsidRPr="000F5DD3" w:rsidRDefault="00654AC7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11,266</w:t>
            </w:r>
          </w:p>
        </w:tc>
        <w:tc>
          <w:tcPr>
            <w:tcW w:w="270" w:type="dxa"/>
          </w:tcPr>
          <w:p w14:paraId="09E603E4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2FF707" w14:textId="6608996B" w:rsidR="002B3B1C" w:rsidRPr="000F5DD3" w:rsidRDefault="0064379A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24A009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F1C4099" w14:textId="0232E0FC" w:rsidR="002B3B1C" w:rsidRPr="000F5DD3" w:rsidRDefault="00654AC7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466824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270" w:type="dxa"/>
          </w:tcPr>
          <w:p w14:paraId="29E72ACA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4614EF1" w14:textId="62C4D66E" w:rsidR="002B3B1C" w:rsidRPr="000F5DD3" w:rsidRDefault="00654AC7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4,599</w:t>
            </w:r>
          </w:p>
        </w:tc>
        <w:tc>
          <w:tcPr>
            <w:tcW w:w="270" w:type="dxa"/>
          </w:tcPr>
          <w:p w14:paraId="441E38EF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7B0A4E" w14:textId="15BD9C81" w:rsidR="002B3B1C" w:rsidRPr="000F5DD3" w:rsidRDefault="00387665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2,3</w:t>
            </w:r>
            <w:r w:rsidR="00654AC7" w:rsidRPr="000F5DD3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4947383D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455733" w14:textId="5787D851" w:rsidR="002B3B1C" w:rsidRPr="000F5DD3" w:rsidRDefault="002C74A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466824"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</w:tr>
      <w:tr w:rsidR="002B3B1C" w:rsidRPr="000F5DD3" w14:paraId="0DEF8AB9" w14:textId="77777777" w:rsidTr="00AB114C">
        <w:tc>
          <w:tcPr>
            <w:tcW w:w="2790" w:type="dxa"/>
          </w:tcPr>
          <w:p w14:paraId="7729B11F" w14:textId="03BA2CE6" w:rsidR="00C971C2" w:rsidRPr="000F5DD3" w:rsidRDefault="00C971C2" w:rsidP="00760438">
            <w:pPr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bookmarkStart w:id="7" w:name="_Hlk126758760"/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57CECD9" w14:textId="350E6149" w:rsidR="002B3B1C" w:rsidRPr="000F5DD3" w:rsidRDefault="00387665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2C74A8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9,462</w:t>
            </w:r>
          </w:p>
        </w:tc>
        <w:tc>
          <w:tcPr>
            <w:tcW w:w="270" w:type="dxa"/>
          </w:tcPr>
          <w:p w14:paraId="7496FA99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18C182" w14:textId="75BECDF2" w:rsidR="002B3B1C" w:rsidRPr="000F5DD3" w:rsidRDefault="00387665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432,758</w:t>
            </w:r>
          </w:p>
        </w:tc>
        <w:tc>
          <w:tcPr>
            <w:tcW w:w="270" w:type="dxa"/>
          </w:tcPr>
          <w:p w14:paraId="53C470DE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22AC9EB" w14:textId="00AD2652" w:rsidR="002B3B1C" w:rsidRPr="000F5DD3" w:rsidRDefault="0048009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A0B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247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A0B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2E910AF9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D5EBAB1" w14:textId="492F59C1" w:rsidR="002B3B1C" w:rsidRPr="000F5DD3" w:rsidRDefault="002C74A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011B02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</w:t>
            </w:r>
          </w:p>
        </w:tc>
        <w:tc>
          <w:tcPr>
            <w:tcW w:w="270" w:type="dxa"/>
          </w:tcPr>
          <w:p w14:paraId="062CCFAD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027DC3E" w14:textId="387C9134" w:rsidR="002B3B1C" w:rsidRPr="000F5DD3" w:rsidRDefault="0048009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</w:t>
            </w:r>
            <w:r w:rsidR="002C74A8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1438F970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8C5F908" w14:textId="76E0E83B" w:rsidR="002B3B1C" w:rsidRPr="000F5DD3" w:rsidRDefault="009C2D82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550,830</w:t>
            </w:r>
          </w:p>
        </w:tc>
      </w:tr>
      <w:tr w:rsidR="00760438" w:rsidRPr="000F5DD3" w14:paraId="5386C69F" w14:textId="77777777" w:rsidTr="00AB114C">
        <w:tc>
          <w:tcPr>
            <w:tcW w:w="2790" w:type="dxa"/>
          </w:tcPr>
          <w:p w14:paraId="007061DD" w14:textId="77777777" w:rsidR="00760438" w:rsidRDefault="00760438" w:rsidP="002B3B1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2671966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464E25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C30E2FE" w14:textId="77777777" w:rsidR="00760438" w:rsidRPr="000F5DD3" w:rsidRDefault="00760438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81065C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2DDDA55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0D995E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8C15E40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9A972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DF65F57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48026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AA4E8E0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0438" w:rsidRPr="000F5DD3" w14:paraId="55722E6E" w14:textId="77777777" w:rsidTr="00760438">
        <w:tc>
          <w:tcPr>
            <w:tcW w:w="2790" w:type="dxa"/>
          </w:tcPr>
          <w:p w14:paraId="13863B0D" w14:textId="77777777" w:rsidR="00760438" w:rsidRDefault="00760438" w:rsidP="002B3B1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F9429A8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ED3E5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DE3C511" w14:textId="77777777" w:rsidR="00760438" w:rsidRPr="000F5DD3" w:rsidRDefault="00760438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0C04F5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626CE13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BC62AD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B227464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D80F98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2DB3061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DBE44F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7D29A32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D4C8C" w:rsidRPr="000F5DD3" w14:paraId="336F8F20" w14:textId="77777777" w:rsidTr="00DD627A">
        <w:tc>
          <w:tcPr>
            <w:tcW w:w="2790" w:type="dxa"/>
          </w:tcPr>
          <w:p w14:paraId="0B3CAC81" w14:textId="77777777" w:rsidR="002D4C8C" w:rsidRDefault="002D4C8C" w:rsidP="002B3B1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11"/>
          </w:tcPr>
          <w:p w14:paraId="54CF6557" w14:textId="039142A5" w:rsidR="002D4C8C" w:rsidRPr="000F5DD3" w:rsidRDefault="002D4C8C" w:rsidP="002D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4C8C" w:rsidRPr="000F5DD3" w14:paraId="32AF4FC2" w14:textId="77777777" w:rsidTr="000E48B0">
        <w:tc>
          <w:tcPr>
            <w:tcW w:w="2790" w:type="dxa"/>
          </w:tcPr>
          <w:p w14:paraId="59ECBFC6" w14:textId="6F9029A9" w:rsidR="002D4C8C" w:rsidRDefault="002D4C8C" w:rsidP="004B7D93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เป็น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900" w:type="dxa"/>
          </w:tcPr>
          <w:p w14:paraId="6A85FD4C" w14:textId="77777777" w:rsidR="002D4C8C" w:rsidRPr="004B7D93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33BCE" w14:textId="77777777" w:rsidR="002D4C8C" w:rsidRPr="000F5DD3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2A1697" w14:textId="77777777" w:rsidR="002D4C8C" w:rsidRPr="000F5DD3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B18702" w14:textId="77777777" w:rsidR="002D4C8C" w:rsidRPr="000F5DD3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3951DA4" w14:textId="77777777" w:rsidR="002D4C8C" w:rsidRPr="004B7D93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9EBBC0" w14:textId="77777777" w:rsidR="002D4C8C" w:rsidRPr="000F5DD3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6957DCF" w14:textId="77777777" w:rsidR="002D4C8C" w:rsidRPr="000F5DD3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08257F" w14:textId="77777777" w:rsidR="002D4C8C" w:rsidRPr="000F5DD3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39354ED" w14:textId="77777777" w:rsidR="002D4C8C" w:rsidRPr="000F5DD3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2DCF22" w14:textId="77777777" w:rsidR="002D4C8C" w:rsidRPr="000F5DD3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6700652" w14:textId="77777777" w:rsidR="002D4C8C" w:rsidRPr="000F5DD3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7D93" w:rsidRPr="000F5DD3" w14:paraId="3FB66780" w14:textId="77777777" w:rsidTr="000E48B0">
        <w:tc>
          <w:tcPr>
            <w:tcW w:w="2790" w:type="dxa"/>
          </w:tcPr>
          <w:p w14:paraId="4D405FBF" w14:textId="0AA4F9C3" w:rsidR="004B7D93" w:rsidRDefault="004B7D93" w:rsidP="004B7D93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00" w:type="dxa"/>
          </w:tcPr>
          <w:p w14:paraId="39A5EDC4" w14:textId="609CF4D5" w:rsidR="004B7D93" w:rsidRPr="004B7D9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9F47B4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8E9384" w14:textId="00697583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BE0199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E5031D6" w14:textId="392A57EA" w:rsidR="004B7D93" w:rsidRPr="004B7D9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949DC2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174EC1A" w14:textId="287B7956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26602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6015EC" w14:textId="23EA9D1A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35C53E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ADCB271" w14:textId="07BC9143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7D93" w:rsidRPr="000F5DD3" w14:paraId="78046EF3" w14:textId="77777777" w:rsidTr="000E48B0">
        <w:tc>
          <w:tcPr>
            <w:tcW w:w="2790" w:type="dxa"/>
          </w:tcPr>
          <w:p w14:paraId="74CAAD73" w14:textId="235838C2" w:rsidR="004B7D93" w:rsidRDefault="004B7D93" w:rsidP="004B7D93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ที่ใช้ในการป้องกันความเสี่ยง</w:t>
            </w:r>
          </w:p>
        </w:tc>
        <w:tc>
          <w:tcPr>
            <w:tcW w:w="900" w:type="dxa"/>
          </w:tcPr>
          <w:p w14:paraId="1E6D076C" w14:textId="3250E7E5" w:rsidR="004B7D93" w:rsidRPr="002D0B3F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0B3F"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  <w:tc>
          <w:tcPr>
            <w:tcW w:w="270" w:type="dxa"/>
          </w:tcPr>
          <w:p w14:paraId="57C26A6A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79367A" w14:textId="33019D34" w:rsidR="004B7D93" w:rsidRPr="004B7D9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2BDB95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693C73B" w14:textId="1C06D033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D93">
              <w:rPr>
                <w:rFonts w:asciiTheme="majorBidi" w:hAnsiTheme="majorBidi" w:cstheme="majorBidi"/>
                <w:sz w:val="30"/>
                <w:szCs w:val="30"/>
              </w:rPr>
              <w:t>(1,357)</w:t>
            </w:r>
          </w:p>
        </w:tc>
        <w:tc>
          <w:tcPr>
            <w:tcW w:w="270" w:type="dxa"/>
          </w:tcPr>
          <w:p w14:paraId="7E4F160B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B0DAE9D" w14:textId="05B29ED2" w:rsidR="004B7D93" w:rsidRPr="004B7D9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F09860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7125E76" w14:textId="0D2F09F0" w:rsidR="004B7D93" w:rsidRPr="004B7D9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BEA891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B557207" w14:textId="3D15C893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D93">
              <w:rPr>
                <w:rFonts w:asciiTheme="majorBidi" w:hAnsiTheme="majorBidi" w:cstheme="majorBidi"/>
                <w:sz w:val="30"/>
                <w:szCs w:val="30"/>
              </w:rPr>
              <w:t>(1,357)</w:t>
            </w:r>
          </w:p>
        </w:tc>
      </w:tr>
      <w:tr w:rsidR="004B7D93" w:rsidRPr="000F5DD3" w14:paraId="7EBE2963" w14:textId="77777777" w:rsidTr="00C971C2">
        <w:tc>
          <w:tcPr>
            <w:tcW w:w="2790" w:type="dxa"/>
          </w:tcPr>
          <w:p w14:paraId="13693683" w14:textId="5B172E4D" w:rsidR="004B7D93" w:rsidRDefault="004B7D93" w:rsidP="004B7D93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สัญญาซื้อขายเงินตรา ต่างประเทศล่วงหน้า</w:t>
            </w:r>
          </w:p>
        </w:tc>
        <w:tc>
          <w:tcPr>
            <w:tcW w:w="900" w:type="dxa"/>
          </w:tcPr>
          <w:p w14:paraId="465CFBC2" w14:textId="77777777" w:rsidR="004B7D93" w:rsidRPr="002D0B3F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3315D8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AD9ED89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7A9A86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B870D3F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432C9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CECF71A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D06F1F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C43C775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47D37A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188F8D1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7D93" w:rsidRPr="000F5DD3" w14:paraId="13BDE1FF" w14:textId="77777777" w:rsidTr="00760438">
        <w:tc>
          <w:tcPr>
            <w:tcW w:w="2790" w:type="dxa"/>
          </w:tcPr>
          <w:p w14:paraId="3F4408F3" w14:textId="7D9C54BA" w:rsidR="004B7D93" w:rsidRPr="00C971C2" w:rsidRDefault="004B7D93" w:rsidP="004B7D93">
            <w:pPr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กระแสเงินสดออก</w:t>
            </w:r>
          </w:p>
        </w:tc>
        <w:tc>
          <w:tcPr>
            <w:tcW w:w="900" w:type="dxa"/>
            <w:vAlign w:val="bottom"/>
          </w:tcPr>
          <w:p w14:paraId="301830EA" w14:textId="118FB707" w:rsidR="004B7D93" w:rsidRPr="002D0B3F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D0B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19444C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5DCF6F" w14:textId="2585FBA9" w:rsidR="004B7D93" w:rsidRPr="004B7D9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EB952A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8C63CCF" w14:textId="04C315B0" w:rsidR="004B7D93" w:rsidRPr="004B7D9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4B7D93">
              <w:rPr>
                <w:rFonts w:asciiTheme="majorBidi" w:hAnsiTheme="majorBidi" w:cstheme="majorBidi"/>
                <w:sz w:val="30"/>
                <w:szCs w:val="30"/>
              </w:rPr>
              <w:t>(81,830)</w:t>
            </w:r>
          </w:p>
        </w:tc>
        <w:tc>
          <w:tcPr>
            <w:tcW w:w="270" w:type="dxa"/>
          </w:tcPr>
          <w:p w14:paraId="58178ECA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ACDC110" w14:textId="160D6AE9" w:rsidR="004B7D93" w:rsidRPr="004B7D9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7448F2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21F465B" w14:textId="19384993" w:rsidR="004B7D93" w:rsidRPr="004B7D9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DACDC1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9141D88" w14:textId="067B4EF4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D93">
              <w:rPr>
                <w:rFonts w:asciiTheme="majorBidi" w:hAnsiTheme="majorBidi" w:cstheme="majorBidi"/>
                <w:sz w:val="30"/>
                <w:szCs w:val="30"/>
              </w:rPr>
              <w:t>(81,830)</w:t>
            </w:r>
          </w:p>
        </w:tc>
      </w:tr>
      <w:tr w:rsidR="004B7D93" w:rsidRPr="000F5DD3" w14:paraId="4EEE5415" w14:textId="77777777" w:rsidTr="00760438">
        <w:tc>
          <w:tcPr>
            <w:tcW w:w="2790" w:type="dxa"/>
          </w:tcPr>
          <w:p w14:paraId="61556DFF" w14:textId="1CFD9043" w:rsidR="004B7D93" w:rsidRDefault="004B7D93" w:rsidP="004B7D93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กระแสเงินสดเข้า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569B3E5" w14:textId="5E7CA0DE" w:rsidR="004B7D93" w:rsidRPr="002D0B3F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2D0B3F">
              <w:rPr>
                <w:rFonts w:asciiTheme="majorBidi" w:hAnsiTheme="majorBidi" w:cstheme="majorBidi"/>
                <w:sz w:val="30"/>
                <w:szCs w:val="30"/>
              </w:rPr>
              <w:t>2,120</w:t>
            </w:r>
          </w:p>
        </w:tc>
        <w:tc>
          <w:tcPr>
            <w:tcW w:w="270" w:type="dxa"/>
          </w:tcPr>
          <w:p w14:paraId="63270D04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2B2E76" w14:textId="00928D99" w:rsidR="004B7D93" w:rsidRPr="004B7D9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A2672B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5CB1AB" w14:textId="057491C7" w:rsidR="004B7D93" w:rsidRPr="004B7D9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4B7D93">
              <w:rPr>
                <w:rFonts w:asciiTheme="majorBidi" w:hAnsiTheme="majorBidi" w:cstheme="majorBidi"/>
                <w:sz w:val="30"/>
                <w:szCs w:val="30"/>
              </w:rPr>
              <w:t>83,95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318A6D2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3C47485" w14:textId="5E50AC41" w:rsidR="004B7D93" w:rsidRPr="004B7D9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B6EEEE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EF8E76C" w14:textId="1F6B595B" w:rsidR="004B7D93" w:rsidRPr="004B7D9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D2CE3B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3EAFE3" w14:textId="4D35E089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D93">
              <w:rPr>
                <w:rFonts w:asciiTheme="majorBidi" w:hAnsiTheme="majorBidi" w:cstheme="majorBidi"/>
                <w:sz w:val="30"/>
                <w:szCs w:val="30"/>
              </w:rPr>
              <w:t>83,95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4B7D93" w:rsidRPr="000F5DD3" w14:paraId="5E3B627B" w14:textId="77777777" w:rsidTr="00760438">
        <w:tc>
          <w:tcPr>
            <w:tcW w:w="2790" w:type="dxa"/>
          </w:tcPr>
          <w:p w14:paraId="313EBDF5" w14:textId="77777777" w:rsidR="004B7D93" w:rsidRDefault="004B7D93" w:rsidP="004B7D93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0A27C9" w14:textId="3C8E6CDA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3,477</w:t>
            </w:r>
          </w:p>
        </w:tc>
        <w:tc>
          <w:tcPr>
            <w:tcW w:w="270" w:type="dxa"/>
          </w:tcPr>
          <w:p w14:paraId="53A5244F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EBFD2" w14:textId="4AC23014" w:rsidR="004B7D93" w:rsidRPr="004B7D9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D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C19BF5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88B01D" w14:textId="6E586D3B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</w:t>
            </w:r>
          </w:p>
        </w:tc>
        <w:tc>
          <w:tcPr>
            <w:tcW w:w="270" w:type="dxa"/>
          </w:tcPr>
          <w:p w14:paraId="0CD93107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3A8561" w14:textId="57ED2822" w:rsidR="004B7D93" w:rsidRPr="004B7D9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D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1B97AD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6C5F4" w14:textId="744FC070" w:rsidR="004B7D93" w:rsidRPr="004B7D9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D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350705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5B1B84" w14:textId="4E53F4F0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</w:t>
            </w:r>
          </w:p>
        </w:tc>
      </w:tr>
      <w:bookmarkEnd w:id="7"/>
    </w:tbl>
    <w:p w14:paraId="5A9FB33A" w14:textId="77777777" w:rsidR="00C971C2" w:rsidRPr="000F5DD3" w:rsidRDefault="00C971C2">
      <w:pPr>
        <w:rPr>
          <w:rFonts w:asciiTheme="majorBidi" w:hAnsiTheme="majorBidi" w:cstheme="majorBidi"/>
        </w:rPr>
      </w:pPr>
    </w:p>
    <w:p w14:paraId="33F5966D" w14:textId="6F989ADA" w:rsidR="0044272E" w:rsidRPr="000F5DD3" w:rsidRDefault="0044272E">
      <w:pPr>
        <w:rPr>
          <w:rFonts w:asciiTheme="majorBidi" w:hAnsiTheme="majorBidi" w:cstheme="majorBidi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70"/>
        <w:gridCol w:w="990"/>
      </w:tblGrid>
      <w:tr w:rsidR="00D83A98" w:rsidRPr="000F5DD3" w14:paraId="4A3ADF24" w14:textId="77777777" w:rsidTr="001E05E5">
        <w:tc>
          <w:tcPr>
            <w:tcW w:w="2790" w:type="dxa"/>
          </w:tcPr>
          <w:p w14:paraId="287EBFCC" w14:textId="430DF5B2" w:rsidR="00D83A98" w:rsidRPr="000F5DD3" w:rsidRDefault="00D83A98" w:rsidP="001E05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2190C74F" w14:textId="2EBDDD98" w:rsidR="00D83A98" w:rsidRPr="000F5DD3" w:rsidRDefault="00D83A98" w:rsidP="001E05E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</w:t>
            </w:r>
            <w:r w:rsidR="007F674D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83A98" w:rsidRPr="000F5DD3" w14:paraId="39171E39" w14:textId="77777777" w:rsidTr="001E05E5">
        <w:tc>
          <w:tcPr>
            <w:tcW w:w="2790" w:type="dxa"/>
          </w:tcPr>
          <w:p w14:paraId="4F8F3FD2" w14:textId="77777777" w:rsidR="00D83A98" w:rsidRPr="000F5DD3" w:rsidRDefault="00D83A98" w:rsidP="001E05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59029AA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9B3872" w14:textId="77777777" w:rsidR="00D83A98" w:rsidRPr="000F5DD3" w:rsidRDefault="00D83A98" w:rsidP="001E05E5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9"/>
            <w:vAlign w:val="bottom"/>
          </w:tcPr>
          <w:p w14:paraId="4BD15783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83A98" w:rsidRPr="000F5DD3" w14:paraId="23A943F3" w14:textId="77777777" w:rsidTr="001E05E5">
        <w:tc>
          <w:tcPr>
            <w:tcW w:w="2790" w:type="dxa"/>
            <w:vAlign w:val="bottom"/>
          </w:tcPr>
          <w:p w14:paraId="46EF3E2F" w14:textId="10BD5199" w:rsidR="00D83A98" w:rsidRPr="000F5DD3" w:rsidRDefault="00D83A98" w:rsidP="001E05E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6D429A"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00" w:type="dxa"/>
          </w:tcPr>
          <w:p w14:paraId="633163DE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78D130D5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0C4B5EE2" w14:textId="77777777" w:rsidR="00D83A98" w:rsidRPr="000F5DD3" w:rsidRDefault="00D83A98" w:rsidP="001E05E5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283AF2F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เมื่อ</w:t>
            </w:r>
          </w:p>
          <w:p w14:paraId="50E488EC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6A65A052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7C45AC8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2DB8133" w14:textId="77777777" w:rsidR="00D83A98" w:rsidRPr="000F5DD3" w:rsidRDefault="00D83A98" w:rsidP="001E05E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9F8537F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1-5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6A82467" w14:textId="77777777" w:rsidR="00D83A98" w:rsidRPr="000F5DD3" w:rsidRDefault="00D83A98" w:rsidP="001E05E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B894129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7B958F24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3A162B2" w14:textId="77777777" w:rsidR="00D83A98" w:rsidRPr="000F5DD3" w:rsidRDefault="00D83A98" w:rsidP="001E05E5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1542200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83A98" w:rsidRPr="000F5DD3" w14:paraId="4C479265" w14:textId="77777777" w:rsidTr="001E05E5">
        <w:tc>
          <w:tcPr>
            <w:tcW w:w="2790" w:type="dxa"/>
          </w:tcPr>
          <w:p w14:paraId="2FA094F9" w14:textId="77777777" w:rsidR="00D83A98" w:rsidRPr="000F5DD3" w:rsidRDefault="00D83A98" w:rsidP="001E05E5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3E7FEA2D" w14:textId="77777777" w:rsidR="00D83A98" w:rsidRPr="000F5DD3" w:rsidRDefault="00D83A98" w:rsidP="001E05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3A98" w:rsidRPr="000F5DD3" w14:paraId="490413AB" w14:textId="77777777" w:rsidTr="001E05E5">
        <w:tc>
          <w:tcPr>
            <w:tcW w:w="3690" w:type="dxa"/>
            <w:gridSpan w:val="2"/>
          </w:tcPr>
          <w:p w14:paraId="70C8028E" w14:textId="77777777" w:rsidR="00D83A98" w:rsidRPr="000F5DD3" w:rsidRDefault="00D83A98" w:rsidP="001E05E5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41707EF" w14:textId="77777777" w:rsidR="00D83A98" w:rsidRPr="000F5DD3" w:rsidRDefault="00D83A98" w:rsidP="001E05E5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2982986" w14:textId="77777777" w:rsidR="00D83A98" w:rsidRPr="000F5DD3" w:rsidRDefault="00D83A98" w:rsidP="001E05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DE161" w14:textId="77777777" w:rsidR="00D83A98" w:rsidRPr="000F5DD3" w:rsidRDefault="00D83A98" w:rsidP="001E05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23C2F11" w14:textId="77777777" w:rsidR="00D83A98" w:rsidRPr="000F5DD3" w:rsidRDefault="00D83A98" w:rsidP="001E05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E65713" w14:textId="77777777" w:rsidR="00D83A98" w:rsidRPr="000F5DD3" w:rsidRDefault="00D83A98" w:rsidP="001E05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4A73AB7" w14:textId="77777777" w:rsidR="00D83A98" w:rsidRPr="000F5DD3" w:rsidRDefault="00D83A98" w:rsidP="001E05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4248C" w14:textId="77777777" w:rsidR="00D83A98" w:rsidRPr="000F5DD3" w:rsidRDefault="00D83A98" w:rsidP="001E05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E7ACCD3" w14:textId="77777777" w:rsidR="00D83A98" w:rsidRPr="000F5DD3" w:rsidRDefault="00D83A98" w:rsidP="001E05E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109CCF" w14:textId="77777777" w:rsidR="00D83A98" w:rsidRPr="000F5DD3" w:rsidRDefault="00D83A98" w:rsidP="001E05E5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5C8918" w14:textId="77777777" w:rsidR="00D83A98" w:rsidRPr="000F5DD3" w:rsidRDefault="00D83A98" w:rsidP="001E05E5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3B1C" w:rsidRPr="000F5DD3" w14:paraId="4E79F0FD" w14:textId="77777777" w:rsidTr="004A7FDD">
        <w:tc>
          <w:tcPr>
            <w:tcW w:w="2790" w:type="dxa"/>
            <w:vAlign w:val="bottom"/>
          </w:tcPr>
          <w:p w14:paraId="3C735892" w14:textId="5BEB9903" w:rsidR="002B3B1C" w:rsidRPr="000F5DD3" w:rsidRDefault="002B3B1C" w:rsidP="002B3B1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</w:t>
            </w:r>
            <w:r w:rsidR="00283CB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  <w:vAlign w:val="bottom"/>
          </w:tcPr>
          <w:p w14:paraId="61BCF844" w14:textId="5C853CC3" w:rsidR="002B3B1C" w:rsidRPr="000F5DD3" w:rsidRDefault="00C678A6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5,438</w:t>
            </w:r>
          </w:p>
        </w:tc>
        <w:tc>
          <w:tcPr>
            <w:tcW w:w="270" w:type="dxa"/>
            <w:vAlign w:val="bottom"/>
          </w:tcPr>
          <w:p w14:paraId="298D39B2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D81B3A" w14:textId="7E78F3E1" w:rsidR="002B3B1C" w:rsidRPr="000F5DD3" w:rsidRDefault="00C678A6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994EF8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34BC5C8" w14:textId="5F686DE3" w:rsidR="002B3B1C" w:rsidRPr="000F5DD3" w:rsidRDefault="00464DF0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5,438</w:t>
            </w:r>
          </w:p>
        </w:tc>
        <w:tc>
          <w:tcPr>
            <w:tcW w:w="270" w:type="dxa"/>
            <w:vAlign w:val="bottom"/>
          </w:tcPr>
          <w:p w14:paraId="2CEF47A0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2AD8F43" w14:textId="444C7CEC" w:rsidR="002B3B1C" w:rsidRPr="000F5DD3" w:rsidRDefault="00464DF0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5DD9B9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D0B8646" w14:textId="4561534F" w:rsidR="002B3B1C" w:rsidRPr="000F5DD3" w:rsidRDefault="00464DF0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E2B0665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1AD56A" w14:textId="2AD45A86" w:rsidR="002B3B1C" w:rsidRPr="000F5DD3" w:rsidRDefault="00464DF0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5,438</w:t>
            </w:r>
          </w:p>
        </w:tc>
      </w:tr>
      <w:tr w:rsidR="002B3B1C" w:rsidRPr="000F5DD3" w14:paraId="688BBFC8" w14:textId="77777777" w:rsidTr="004A7FDD">
        <w:tc>
          <w:tcPr>
            <w:tcW w:w="2790" w:type="dxa"/>
            <w:vAlign w:val="bottom"/>
          </w:tcPr>
          <w:p w14:paraId="371EFD91" w14:textId="77777777" w:rsidR="002B3B1C" w:rsidRPr="000F5DD3" w:rsidRDefault="002B3B1C" w:rsidP="002B3B1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vAlign w:val="bottom"/>
          </w:tcPr>
          <w:p w14:paraId="015EDE4E" w14:textId="20F89605" w:rsidR="002B3B1C" w:rsidRPr="000F5DD3" w:rsidRDefault="00F207B0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429,</w:t>
            </w:r>
            <w:r w:rsidR="00FC1673" w:rsidRPr="000F5DD3"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270" w:type="dxa"/>
            <w:vAlign w:val="bottom"/>
          </w:tcPr>
          <w:p w14:paraId="2F8308EA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D8E601" w14:textId="05329634" w:rsidR="002B3B1C" w:rsidRPr="000F5DD3" w:rsidRDefault="008547F5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429,552</w:t>
            </w:r>
          </w:p>
        </w:tc>
        <w:tc>
          <w:tcPr>
            <w:tcW w:w="270" w:type="dxa"/>
            <w:vAlign w:val="bottom"/>
          </w:tcPr>
          <w:p w14:paraId="53FC666A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CDAF3C3" w14:textId="00B8FA93" w:rsidR="002B3B1C" w:rsidRPr="000F5DD3" w:rsidRDefault="008547F5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6C646F3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5D503D3" w14:textId="537176EC" w:rsidR="002B3B1C" w:rsidRPr="000F5DD3" w:rsidRDefault="008547F5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00994F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B3F6C7C" w14:textId="42EC2B4E" w:rsidR="002B3B1C" w:rsidRPr="000F5DD3" w:rsidRDefault="008547F5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B3183A0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399166" w14:textId="1DA1EAAB" w:rsidR="002B3B1C" w:rsidRPr="000F5DD3" w:rsidRDefault="008547F5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429,552</w:t>
            </w:r>
          </w:p>
        </w:tc>
      </w:tr>
      <w:tr w:rsidR="0059097B" w:rsidRPr="000F5DD3" w14:paraId="1C6FB20F" w14:textId="77777777" w:rsidTr="004A7FDD">
        <w:tc>
          <w:tcPr>
            <w:tcW w:w="2790" w:type="dxa"/>
            <w:vAlign w:val="bottom"/>
          </w:tcPr>
          <w:p w14:paraId="01114015" w14:textId="77777777" w:rsidR="00B10F71" w:rsidRDefault="00350FEF" w:rsidP="002B3B1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="00E6330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00A33872" w14:textId="32E472B4" w:rsidR="0059097B" w:rsidRPr="000F5DD3" w:rsidRDefault="00350FEF" w:rsidP="00B10F71">
            <w:pPr>
              <w:ind w:left="160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00" w:type="dxa"/>
            <w:vAlign w:val="bottom"/>
          </w:tcPr>
          <w:p w14:paraId="10B914E8" w14:textId="559BCF5E" w:rsidR="0059097B" w:rsidRPr="000F5DD3" w:rsidRDefault="008547F5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70" w:type="dxa"/>
            <w:vAlign w:val="bottom"/>
          </w:tcPr>
          <w:p w14:paraId="2763B132" w14:textId="77777777" w:rsidR="0059097B" w:rsidRPr="000F5DD3" w:rsidRDefault="0059097B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9190E3" w14:textId="02325A18" w:rsidR="0059097B" w:rsidRPr="000F5DD3" w:rsidRDefault="008547F5" w:rsidP="00854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9701BC3" w14:textId="77777777" w:rsidR="0059097B" w:rsidRPr="000F5DD3" w:rsidRDefault="0059097B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CE5C7FB" w14:textId="296F6D8F" w:rsidR="0059097B" w:rsidRPr="000F5DD3" w:rsidRDefault="008547F5" w:rsidP="00854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22,200</w:t>
            </w:r>
          </w:p>
        </w:tc>
        <w:tc>
          <w:tcPr>
            <w:tcW w:w="270" w:type="dxa"/>
            <w:vAlign w:val="bottom"/>
          </w:tcPr>
          <w:p w14:paraId="0635AE3F" w14:textId="77777777" w:rsidR="0059097B" w:rsidRPr="000F5DD3" w:rsidRDefault="0059097B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46A53FE" w14:textId="76169BF6" w:rsidR="0059097B" w:rsidRPr="000F5DD3" w:rsidRDefault="008547F5" w:rsidP="00854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77,800</w:t>
            </w:r>
          </w:p>
        </w:tc>
        <w:tc>
          <w:tcPr>
            <w:tcW w:w="270" w:type="dxa"/>
            <w:vAlign w:val="bottom"/>
          </w:tcPr>
          <w:p w14:paraId="0E251E74" w14:textId="77777777" w:rsidR="0059097B" w:rsidRPr="000F5DD3" w:rsidRDefault="0059097B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0E0030" w14:textId="5C6A2586" w:rsidR="0059097B" w:rsidRPr="000F5DD3" w:rsidRDefault="008547F5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2A062E" w14:textId="77777777" w:rsidR="0059097B" w:rsidRPr="000F5DD3" w:rsidRDefault="0059097B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3BFD42" w14:textId="48BA24C4" w:rsidR="0059097B" w:rsidRPr="000F5DD3" w:rsidRDefault="008547F5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2B3B1C" w:rsidRPr="000F5DD3" w14:paraId="1B83FFDC" w14:textId="77777777" w:rsidTr="00803EBF">
        <w:trPr>
          <w:trHeight w:val="74"/>
        </w:trPr>
        <w:tc>
          <w:tcPr>
            <w:tcW w:w="2790" w:type="dxa"/>
          </w:tcPr>
          <w:p w14:paraId="544951AB" w14:textId="77777777" w:rsidR="002B3B1C" w:rsidRPr="000F5DD3" w:rsidRDefault="002B3B1C" w:rsidP="002B3B1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1BCEEA2F" w14:textId="1F511638" w:rsidR="002B3B1C" w:rsidRPr="000F5DD3" w:rsidRDefault="007037B3" w:rsidP="002B3B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11,266</w:t>
            </w:r>
          </w:p>
        </w:tc>
        <w:tc>
          <w:tcPr>
            <w:tcW w:w="270" w:type="dxa"/>
          </w:tcPr>
          <w:p w14:paraId="6BFAD77A" w14:textId="77777777" w:rsidR="002B3B1C" w:rsidRPr="000F5DD3" w:rsidRDefault="002B3B1C" w:rsidP="007037B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294B53" w14:textId="3F475F45" w:rsidR="002B3B1C" w:rsidRPr="000F5DD3" w:rsidRDefault="008547F5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3B671F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F00467" w14:textId="5ABA1939" w:rsidR="002B3B1C" w:rsidRPr="000F5DD3" w:rsidRDefault="007037B3" w:rsidP="002B3B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81BA6"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C47F2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270" w:type="dxa"/>
          </w:tcPr>
          <w:p w14:paraId="27E5ABE0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0FF7CA7" w14:textId="7C6E8818" w:rsidR="002B3B1C" w:rsidRPr="000F5DD3" w:rsidRDefault="00481BA6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4,599</w:t>
            </w:r>
          </w:p>
        </w:tc>
        <w:tc>
          <w:tcPr>
            <w:tcW w:w="270" w:type="dxa"/>
          </w:tcPr>
          <w:p w14:paraId="545DE90F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C2CED9" w14:textId="00AD23FC" w:rsidR="002B3B1C" w:rsidRPr="000F5DD3" w:rsidRDefault="000D01B2" w:rsidP="002B3B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2,3</w:t>
            </w:r>
            <w:r w:rsidR="00481BA6" w:rsidRPr="000F5DD3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198631FA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3800D0" w14:textId="495E70C1" w:rsidR="002B3B1C" w:rsidRPr="000F5DD3" w:rsidRDefault="00481BA6" w:rsidP="00481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93459C"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</w:tr>
      <w:tr w:rsidR="002B3B1C" w:rsidRPr="000F5DD3" w14:paraId="6B7B3829" w14:textId="77777777" w:rsidTr="00DA7604">
        <w:trPr>
          <w:trHeight w:val="478"/>
        </w:trPr>
        <w:tc>
          <w:tcPr>
            <w:tcW w:w="2790" w:type="dxa"/>
          </w:tcPr>
          <w:p w14:paraId="31FB5BA9" w14:textId="77777777" w:rsidR="002B3B1C" w:rsidRPr="000F5DD3" w:rsidRDefault="002B3B1C" w:rsidP="002B3B1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F839D7" w14:textId="2DF9A966" w:rsidR="002B3B1C" w:rsidRPr="000F5DD3" w:rsidRDefault="003934D8" w:rsidP="002B3B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481BA6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C04529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,256</w:t>
            </w:r>
          </w:p>
        </w:tc>
        <w:tc>
          <w:tcPr>
            <w:tcW w:w="270" w:type="dxa"/>
          </w:tcPr>
          <w:p w14:paraId="57CF9F9B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2AE77B" w14:textId="53DEC37B" w:rsidR="002B3B1C" w:rsidRPr="000F5DD3" w:rsidRDefault="003934D8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429,552</w:t>
            </w:r>
          </w:p>
        </w:tc>
        <w:tc>
          <w:tcPr>
            <w:tcW w:w="270" w:type="dxa"/>
          </w:tcPr>
          <w:p w14:paraId="2FFF4249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9EB3DF" w14:textId="42484709" w:rsidR="002B3B1C" w:rsidRPr="000F5DD3" w:rsidRDefault="004F5ECF" w:rsidP="002B3B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345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345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270" w:type="dxa"/>
          </w:tcPr>
          <w:p w14:paraId="59676B8B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F95A54F" w14:textId="69DA8490" w:rsidR="002B3B1C" w:rsidRPr="000F5DD3" w:rsidRDefault="001D340F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82,399</w:t>
            </w:r>
          </w:p>
        </w:tc>
        <w:tc>
          <w:tcPr>
            <w:tcW w:w="270" w:type="dxa"/>
          </w:tcPr>
          <w:p w14:paraId="5AF3C487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4C7608F" w14:textId="36D2444C" w:rsidR="002B3B1C" w:rsidRPr="000F5DD3" w:rsidRDefault="004F5ECF" w:rsidP="002B3B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</w:t>
            </w:r>
            <w:r w:rsidR="001D340F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7FD02EE7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A455C4" w14:textId="45EC7828" w:rsidR="002B3B1C" w:rsidRPr="000F5DD3" w:rsidRDefault="004F5ECF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481BA6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9345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624</w:t>
            </w:r>
          </w:p>
        </w:tc>
      </w:tr>
    </w:tbl>
    <w:p w14:paraId="338D7F27" w14:textId="273DE61F" w:rsidR="00387CDD" w:rsidRDefault="00387CD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CB1FA26" w14:textId="22D630D7" w:rsidR="00C971C2" w:rsidRDefault="00C971C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4419E92" w14:textId="05EC607B" w:rsidR="00C971C2" w:rsidRDefault="00C971C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70"/>
        <w:gridCol w:w="990"/>
      </w:tblGrid>
      <w:tr w:rsidR="00B9774A" w:rsidRPr="000F5DD3" w14:paraId="4C2EB145" w14:textId="77777777" w:rsidTr="00B41517">
        <w:tc>
          <w:tcPr>
            <w:tcW w:w="2790" w:type="dxa"/>
          </w:tcPr>
          <w:p w14:paraId="423E959F" w14:textId="77777777" w:rsidR="00B9774A" w:rsidRPr="000F5DD3" w:rsidRDefault="00B9774A" w:rsidP="00B4151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75FED498" w14:textId="77777777" w:rsidR="00B9774A" w:rsidRPr="000F5DD3" w:rsidRDefault="00B9774A" w:rsidP="00B4151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774A" w:rsidRPr="000F5DD3" w14:paraId="4B521061" w14:textId="77777777" w:rsidTr="00B41517">
        <w:tc>
          <w:tcPr>
            <w:tcW w:w="2790" w:type="dxa"/>
          </w:tcPr>
          <w:p w14:paraId="36538D31" w14:textId="77777777" w:rsidR="00B9774A" w:rsidRPr="000F5DD3" w:rsidRDefault="00B9774A" w:rsidP="00B4151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E5C6492" w14:textId="77777777" w:rsidR="00B9774A" w:rsidRPr="000F5DD3" w:rsidRDefault="00B9774A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8B11B9" w14:textId="77777777" w:rsidR="00B9774A" w:rsidRPr="000F5DD3" w:rsidRDefault="00B9774A" w:rsidP="00B41517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9"/>
            <w:vAlign w:val="bottom"/>
          </w:tcPr>
          <w:p w14:paraId="6733DA7E" w14:textId="77777777" w:rsidR="00B9774A" w:rsidRPr="000F5DD3" w:rsidRDefault="00B9774A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B9774A" w:rsidRPr="000F5DD3" w14:paraId="4EE29E8E" w14:textId="77777777" w:rsidTr="00B41517">
        <w:tc>
          <w:tcPr>
            <w:tcW w:w="2790" w:type="dxa"/>
            <w:vAlign w:val="bottom"/>
          </w:tcPr>
          <w:p w14:paraId="264B35B4" w14:textId="77777777" w:rsidR="00B9774A" w:rsidRPr="000F5DD3" w:rsidRDefault="00B9774A" w:rsidP="00B4151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2565</w:t>
            </w:r>
          </w:p>
        </w:tc>
        <w:tc>
          <w:tcPr>
            <w:tcW w:w="900" w:type="dxa"/>
          </w:tcPr>
          <w:p w14:paraId="2E57F36A" w14:textId="77777777" w:rsidR="00B9774A" w:rsidRPr="000F5DD3" w:rsidRDefault="00B9774A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7F21E5BF" w14:textId="77777777" w:rsidR="00B9774A" w:rsidRPr="000F5DD3" w:rsidRDefault="00B9774A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5277D216" w14:textId="77777777" w:rsidR="00B9774A" w:rsidRPr="000F5DD3" w:rsidRDefault="00B9774A" w:rsidP="00B41517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9C38004" w14:textId="77777777" w:rsidR="00B9774A" w:rsidRPr="000F5DD3" w:rsidRDefault="00B9774A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เมื่อ</w:t>
            </w:r>
          </w:p>
          <w:p w14:paraId="3C12F41E" w14:textId="77777777" w:rsidR="00B9774A" w:rsidRPr="000F5DD3" w:rsidRDefault="00B9774A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3E2BF47F" w14:textId="77777777" w:rsidR="00B9774A" w:rsidRPr="000F5DD3" w:rsidRDefault="00B9774A" w:rsidP="00B41517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74F7E8F" w14:textId="77777777" w:rsidR="00B9774A" w:rsidRPr="000F5DD3" w:rsidRDefault="00B9774A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FB7064B" w14:textId="77777777" w:rsidR="00B9774A" w:rsidRPr="000F5DD3" w:rsidRDefault="00B9774A" w:rsidP="00B4151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B795CFD" w14:textId="77777777" w:rsidR="00B9774A" w:rsidRPr="000F5DD3" w:rsidRDefault="00B9774A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1-5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9F1258F" w14:textId="77777777" w:rsidR="00B9774A" w:rsidRPr="000F5DD3" w:rsidRDefault="00B9774A" w:rsidP="00B4151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633ABC02" w14:textId="77777777" w:rsidR="00B9774A" w:rsidRPr="000F5DD3" w:rsidRDefault="00B9774A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5F4B897E" w14:textId="77777777" w:rsidR="00B9774A" w:rsidRPr="000F5DD3" w:rsidRDefault="00B9774A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FE68EC5" w14:textId="77777777" w:rsidR="00B9774A" w:rsidRPr="000F5DD3" w:rsidRDefault="00B9774A" w:rsidP="00B41517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B002043" w14:textId="77777777" w:rsidR="00B9774A" w:rsidRPr="000F5DD3" w:rsidRDefault="00B9774A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9774A" w:rsidRPr="000F5DD3" w14:paraId="68FC71C3" w14:textId="77777777" w:rsidTr="00B41517">
        <w:tc>
          <w:tcPr>
            <w:tcW w:w="2790" w:type="dxa"/>
          </w:tcPr>
          <w:p w14:paraId="66E97CEF" w14:textId="77777777" w:rsidR="00B9774A" w:rsidRPr="000F5DD3" w:rsidRDefault="00B9774A" w:rsidP="00B41517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266AC461" w14:textId="77777777" w:rsidR="00B9774A" w:rsidRPr="000F5DD3" w:rsidRDefault="00B9774A" w:rsidP="00B4151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774A" w:rsidRPr="000F5DD3" w14:paraId="6B5EA319" w14:textId="77777777" w:rsidTr="00B41517">
        <w:tc>
          <w:tcPr>
            <w:tcW w:w="3690" w:type="dxa"/>
            <w:gridSpan w:val="2"/>
          </w:tcPr>
          <w:p w14:paraId="37A52C58" w14:textId="07E32561" w:rsidR="00B9774A" w:rsidRPr="000F5DD3" w:rsidRDefault="00B9774A" w:rsidP="00B41517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เป็น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6A2F207" w14:textId="77777777" w:rsidR="00B9774A" w:rsidRPr="000F5DD3" w:rsidRDefault="00B9774A" w:rsidP="00B41517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42BCA03" w14:textId="77777777" w:rsidR="00B9774A" w:rsidRPr="000F5DD3" w:rsidRDefault="00B9774A" w:rsidP="00B4151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1BC44" w14:textId="77777777" w:rsidR="00B9774A" w:rsidRPr="000F5DD3" w:rsidRDefault="00B9774A" w:rsidP="00B4151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AD05B1C" w14:textId="77777777" w:rsidR="00B9774A" w:rsidRPr="000F5DD3" w:rsidRDefault="00B9774A" w:rsidP="00B4151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43C48" w14:textId="77777777" w:rsidR="00B9774A" w:rsidRPr="000F5DD3" w:rsidRDefault="00B9774A" w:rsidP="00B4151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2C95A6B" w14:textId="77777777" w:rsidR="00B9774A" w:rsidRPr="000F5DD3" w:rsidRDefault="00B9774A" w:rsidP="00B4151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9E808E" w14:textId="77777777" w:rsidR="00B9774A" w:rsidRPr="000F5DD3" w:rsidRDefault="00B9774A" w:rsidP="00B4151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8B69E94" w14:textId="77777777" w:rsidR="00B9774A" w:rsidRPr="000F5DD3" w:rsidRDefault="00B9774A" w:rsidP="00B4151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EE692E" w14:textId="77777777" w:rsidR="00B9774A" w:rsidRPr="000F5DD3" w:rsidRDefault="00B9774A" w:rsidP="00B41517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460C9D" w14:textId="77777777" w:rsidR="00B9774A" w:rsidRPr="000F5DD3" w:rsidRDefault="00B9774A" w:rsidP="00B41517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774A" w:rsidRPr="000F5DD3" w14:paraId="75650ED3" w14:textId="77777777" w:rsidTr="00B41517">
        <w:tc>
          <w:tcPr>
            <w:tcW w:w="2790" w:type="dxa"/>
            <w:vAlign w:val="bottom"/>
          </w:tcPr>
          <w:p w14:paraId="5700A28A" w14:textId="77777777" w:rsidR="00B9774A" w:rsidRDefault="00B9774A" w:rsidP="00B9774A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  <w:p w14:paraId="28A3DB89" w14:textId="7CF4F162" w:rsidR="00B9774A" w:rsidRPr="000F5DD3" w:rsidRDefault="00B9774A" w:rsidP="00B9774A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ที่ใช้ในการป้องกันความเสี่ยง</w:t>
            </w:r>
          </w:p>
        </w:tc>
        <w:tc>
          <w:tcPr>
            <w:tcW w:w="900" w:type="dxa"/>
            <w:vAlign w:val="bottom"/>
          </w:tcPr>
          <w:p w14:paraId="3129EE83" w14:textId="2BD1F19C" w:rsidR="00B9774A" w:rsidRPr="00701226" w:rsidRDefault="00B9774A" w:rsidP="00B9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01226"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  <w:tc>
          <w:tcPr>
            <w:tcW w:w="270" w:type="dxa"/>
            <w:vAlign w:val="bottom"/>
          </w:tcPr>
          <w:p w14:paraId="30AFE5F7" w14:textId="77777777" w:rsidR="00B9774A" w:rsidRPr="000F5DD3" w:rsidRDefault="00B9774A" w:rsidP="00B9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160E6B" w14:textId="77777777" w:rsidR="00B9774A" w:rsidRPr="000F5DD3" w:rsidRDefault="00B9774A" w:rsidP="00B9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43408F8" w14:textId="77777777" w:rsidR="00B9774A" w:rsidRPr="000F5DD3" w:rsidRDefault="00B9774A" w:rsidP="00B9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B48F3B9" w14:textId="1375B0A1" w:rsidR="00B9774A" w:rsidRPr="000F5DD3" w:rsidRDefault="00B9774A" w:rsidP="00B9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357)</w:t>
            </w:r>
          </w:p>
        </w:tc>
        <w:tc>
          <w:tcPr>
            <w:tcW w:w="270" w:type="dxa"/>
            <w:vAlign w:val="bottom"/>
          </w:tcPr>
          <w:p w14:paraId="68BAF40B" w14:textId="77777777" w:rsidR="00B9774A" w:rsidRPr="000F5DD3" w:rsidRDefault="00B9774A" w:rsidP="00B9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731434E" w14:textId="77777777" w:rsidR="00B9774A" w:rsidRPr="000F5DD3" w:rsidRDefault="00B9774A" w:rsidP="00B9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EFE418" w14:textId="77777777" w:rsidR="00B9774A" w:rsidRPr="000F5DD3" w:rsidRDefault="00B9774A" w:rsidP="00B9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90E67F9" w14:textId="77777777" w:rsidR="00B9774A" w:rsidRPr="000F5DD3" w:rsidRDefault="00B9774A" w:rsidP="00B9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8B7B3F1" w14:textId="77777777" w:rsidR="00B9774A" w:rsidRPr="000F5DD3" w:rsidRDefault="00B9774A" w:rsidP="00B9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7F0162" w14:textId="7B6CFA18" w:rsidR="00B9774A" w:rsidRPr="000F5DD3" w:rsidRDefault="00B9774A" w:rsidP="00B9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357)</w:t>
            </w:r>
          </w:p>
        </w:tc>
      </w:tr>
      <w:tr w:rsidR="00B9774A" w:rsidRPr="000F5DD3" w14:paraId="5B0BAB5E" w14:textId="77777777" w:rsidTr="00B41517">
        <w:tc>
          <w:tcPr>
            <w:tcW w:w="2790" w:type="dxa"/>
            <w:vAlign w:val="bottom"/>
          </w:tcPr>
          <w:p w14:paraId="40F6A92B" w14:textId="3E4C0768" w:rsidR="00B9774A" w:rsidRPr="000F5DD3" w:rsidRDefault="00B9774A" w:rsidP="00B4151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74A">
              <w:rPr>
                <w:rFonts w:asciiTheme="majorBidi" w:hAnsiTheme="majorBidi"/>
                <w:sz w:val="30"/>
                <w:szCs w:val="30"/>
                <w:cs/>
              </w:rPr>
              <w:t>สัญญาซื้อขายเงินตรา ต่างประเทศล่วงหน้า</w:t>
            </w:r>
          </w:p>
        </w:tc>
        <w:tc>
          <w:tcPr>
            <w:tcW w:w="900" w:type="dxa"/>
            <w:vAlign w:val="bottom"/>
          </w:tcPr>
          <w:p w14:paraId="51C49B7B" w14:textId="0D37B964" w:rsidR="00B9774A" w:rsidRPr="00701226" w:rsidRDefault="00B9774A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8D94BF" w14:textId="77777777" w:rsidR="00B9774A" w:rsidRPr="000F5DD3" w:rsidRDefault="00B9774A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906624" w14:textId="2DCFF66A" w:rsidR="00B9774A" w:rsidRPr="000F5DD3" w:rsidRDefault="00B9774A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AB2534" w14:textId="77777777" w:rsidR="00B9774A" w:rsidRPr="000F5DD3" w:rsidRDefault="00B9774A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EBF2997" w14:textId="1E2D061E" w:rsidR="00B9774A" w:rsidRPr="000F5DD3" w:rsidRDefault="00B9774A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AB3656" w14:textId="77777777" w:rsidR="00B9774A" w:rsidRPr="000F5DD3" w:rsidRDefault="00B9774A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15048BA" w14:textId="40507CEC" w:rsidR="00B9774A" w:rsidRPr="000F5DD3" w:rsidRDefault="00B9774A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02C5FC" w14:textId="77777777" w:rsidR="00B9774A" w:rsidRPr="000F5DD3" w:rsidRDefault="00B9774A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5723A27" w14:textId="6AD54345" w:rsidR="00B9774A" w:rsidRPr="000F5DD3" w:rsidRDefault="00B9774A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2DA955" w14:textId="77777777" w:rsidR="00B9774A" w:rsidRPr="000F5DD3" w:rsidRDefault="00B9774A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C60071" w14:textId="1282B098" w:rsidR="00B9774A" w:rsidRPr="000F5DD3" w:rsidRDefault="00B9774A" w:rsidP="00B4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2AEF" w:rsidRPr="000F5DD3" w14:paraId="3F62DF99" w14:textId="77777777" w:rsidTr="00B41517">
        <w:tc>
          <w:tcPr>
            <w:tcW w:w="2790" w:type="dxa"/>
            <w:vAlign w:val="bottom"/>
          </w:tcPr>
          <w:p w14:paraId="69BA1774" w14:textId="55D23DA2" w:rsidR="00352AEF" w:rsidRPr="000F5DD3" w:rsidRDefault="00352AEF" w:rsidP="00352AE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74A">
              <w:rPr>
                <w:rFonts w:asciiTheme="majorBidi" w:hAnsiTheme="majorBidi"/>
                <w:sz w:val="30"/>
                <w:szCs w:val="30"/>
                <w:cs/>
              </w:rPr>
              <w:t>- กระแสเงินสดออก</w:t>
            </w:r>
          </w:p>
        </w:tc>
        <w:tc>
          <w:tcPr>
            <w:tcW w:w="900" w:type="dxa"/>
            <w:vAlign w:val="bottom"/>
          </w:tcPr>
          <w:p w14:paraId="2322A2F8" w14:textId="2F8FB80F" w:rsidR="00352AEF" w:rsidRPr="00701226" w:rsidRDefault="00352AEF" w:rsidP="00352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012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D2D82B" w14:textId="77777777" w:rsidR="00352AEF" w:rsidRPr="000F5DD3" w:rsidRDefault="00352AEF" w:rsidP="00352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BB9574" w14:textId="3183CB10" w:rsidR="00352AEF" w:rsidRPr="000F5DD3" w:rsidRDefault="00352AEF" w:rsidP="00352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06166F2" w14:textId="77777777" w:rsidR="00352AEF" w:rsidRPr="000F5DD3" w:rsidRDefault="00352AEF" w:rsidP="00352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3B740BC" w14:textId="143DF5B3" w:rsidR="00352AEF" w:rsidRPr="000F5DD3" w:rsidRDefault="00352AEF" w:rsidP="00352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(81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830)</w:t>
            </w:r>
          </w:p>
        </w:tc>
        <w:tc>
          <w:tcPr>
            <w:tcW w:w="270" w:type="dxa"/>
            <w:vAlign w:val="bottom"/>
          </w:tcPr>
          <w:p w14:paraId="683B3892" w14:textId="77777777" w:rsidR="00352AEF" w:rsidRPr="000F5DD3" w:rsidRDefault="00352AEF" w:rsidP="00352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2F635CB" w14:textId="07C9EB6F" w:rsidR="00352AEF" w:rsidRPr="000F5DD3" w:rsidRDefault="00352AEF" w:rsidP="00352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A7A9724" w14:textId="77777777" w:rsidR="00352AEF" w:rsidRPr="000F5DD3" w:rsidRDefault="00352AEF" w:rsidP="00352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C053D95" w14:textId="2B42543E" w:rsidR="00352AEF" w:rsidRPr="000F5DD3" w:rsidRDefault="00352AEF" w:rsidP="00352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0186090" w14:textId="77777777" w:rsidR="00352AEF" w:rsidRPr="000F5DD3" w:rsidRDefault="00352AEF" w:rsidP="00352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3D2936" w14:textId="2790F5EB" w:rsidR="00352AEF" w:rsidRPr="000F5DD3" w:rsidRDefault="00352AEF" w:rsidP="00352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(81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830)</w:t>
            </w:r>
          </w:p>
        </w:tc>
      </w:tr>
      <w:tr w:rsidR="00352AEF" w:rsidRPr="000F5DD3" w14:paraId="54F68516" w14:textId="77777777" w:rsidTr="004E5DB3">
        <w:trPr>
          <w:trHeight w:val="74"/>
        </w:trPr>
        <w:tc>
          <w:tcPr>
            <w:tcW w:w="2790" w:type="dxa"/>
          </w:tcPr>
          <w:p w14:paraId="4F28D609" w14:textId="646B8E1C" w:rsidR="00352AEF" w:rsidRPr="000F5DD3" w:rsidRDefault="00352AEF" w:rsidP="00352AE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9774A">
              <w:rPr>
                <w:rFonts w:asciiTheme="majorBidi" w:hAnsiTheme="majorBidi"/>
                <w:sz w:val="30"/>
                <w:szCs w:val="30"/>
                <w:cs/>
              </w:rPr>
              <w:t>- กระแสเงินสด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เข้า</w:t>
            </w:r>
          </w:p>
        </w:tc>
        <w:tc>
          <w:tcPr>
            <w:tcW w:w="900" w:type="dxa"/>
          </w:tcPr>
          <w:p w14:paraId="6CA7EEDC" w14:textId="38D920EF" w:rsidR="00352AEF" w:rsidRPr="00701226" w:rsidRDefault="00352AEF" w:rsidP="00352AE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01226">
              <w:rPr>
                <w:rFonts w:asciiTheme="majorBidi" w:hAnsiTheme="majorBidi" w:cstheme="majorBidi"/>
                <w:sz w:val="30"/>
                <w:szCs w:val="30"/>
              </w:rPr>
              <w:t>2,120</w:t>
            </w:r>
          </w:p>
        </w:tc>
        <w:tc>
          <w:tcPr>
            <w:tcW w:w="270" w:type="dxa"/>
          </w:tcPr>
          <w:p w14:paraId="018354BA" w14:textId="77777777" w:rsidR="00352AEF" w:rsidRPr="000F5DD3" w:rsidRDefault="00352AEF" w:rsidP="00352AE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561F24" w14:textId="51276F18" w:rsidR="00352AEF" w:rsidRPr="000F5DD3" w:rsidRDefault="00352AEF" w:rsidP="00352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F56B11" w14:textId="77777777" w:rsidR="00352AEF" w:rsidRPr="000F5DD3" w:rsidRDefault="00352AEF" w:rsidP="00352AE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1938FC" w14:textId="181E61DE" w:rsidR="00352AEF" w:rsidRPr="000F5DD3" w:rsidRDefault="00352AEF" w:rsidP="00352AE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  <w:tc>
          <w:tcPr>
            <w:tcW w:w="270" w:type="dxa"/>
          </w:tcPr>
          <w:p w14:paraId="4CAC20EB" w14:textId="77777777" w:rsidR="00352AEF" w:rsidRPr="000F5DD3" w:rsidRDefault="00352AEF" w:rsidP="00352AE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277BD81" w14:textId="557F8260" w:rsidR="00352AEF" w:rsidRPr="000F5DD3" w:rsidRDefault="00352AEF" w:rsidP="00352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ADA114" w14:textId="77777777" w:rsidR="00352AEF" w:rsidRPr="000F5DD3" w:rsidRDefault="00352AEF" w:rsidP="00352AE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E096459" w14:textId="54B56314" w:rsidR="00352AEF" w:rsidRPr="000F5DD3" w:rsidRDefault="00352AEF" w:rsidP="00352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5B59EA" w14:textId="77777777" w:rsidR="00352AEF" w:rsidRPr="000F5DD3" w:rsidRDefault="00352AEF" w:rsidP="00352AE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952698" w14:textId="7D66A2EF" w:rsidR="00352AEF" w:rsidRPr="000F5DD3" w:rsidRDefault="00352AEF" w:rsidP="00352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</w:tr>
      <w:tr w:rsidR="00352AEF" w:rsidRPr="000F5DD3" w14:paraId="1E6974E2" w14:textId="77777777" w:rsidTr="004E5DB3">
        <w:trPr>
          <w:trHeight w:val="478"/>
        </w:trPr>
        <w:tc>
          <w:tcPr>
            <w:tcW w:w="2790" w:type="dxa"/>
          </w:tcPr>
          <w:p w14:paraId="105C7E1A" w14:textId="77777777" w:rsidR="00352AEF" w:rsidRPr="000F5DD3" w:rsidRDefault="00352AEF" w:rsidP="00352AE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5E6E82" w14:textId="4CCB0FA1" w:rsidR="00352AEF" w:rsidRPr="00701226" w:rsidRDefault="00352AEF" w:rsidP="00352AE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3,477</w:t>
            </w:r>
          </w:p>
        </w:tc>
        <w:tc>
          <w:tcPr>
            <w:tcW w:w="270" w:type="dxa"/>
          </w:tcPr>
          <w:p w14:paraId="0CC23A83" w14:textId="77777777" w:rsidR="00352AEF" w:rsidRPr="000F5DD3" w:rsidRDefault="00352AEF" w:rsidP="00352AE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B596F" w14:textId="09BC906C" w:rsidR="00352AEF" w:rsidRPr="00352AEF" w:rsidRDefault="00352AEF" w:rsidP="00352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2A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B2A062" w14:textId="77777777" w:rsidR="00352AEF" w:rsidRPr="000F5DD3" w:rsidRDefault="00352AEF" w:rsidP="00352AE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2BFBE1F" w14:textId="78F5BD40" w:rsidR="00352AEF" w:rsidRPr="000F5DD3" w:rsidRDefault="00352AEF" w:rsidP="00352AE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</w:t>
            </w:r>
          </w:p>
        </w:tc>
        <w:tc>
          <w:tcPr>
            <w:tcW w:w="270" w:type="dxa"/>
          </w:tcPr>
          <w:p w14:paraId="00ED821C" w14:textId="77777777" w:rsidR="00352AEF" w:rsidRPr="000F5DD3" w:rsidRDefault="00352AEF" w:rsidP="00352AE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A50D4B" w14:textId="42456E0E" w:rsidR="00352AEF" w:rsidRPr="00352AEF" w:rsidRDefault="00352AEF" w:rsidP="00352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2A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FBB4AB" w14:textId="77777777" w:rsidR="00352AEF" w:rsidRPr="000F5DD3" w:rsidRDefault="00352AEF" w:rsidP="00352AE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EA87F" w14:textId="16351ECE" w:rsidR="00352AEF" w:rsidRPr="000F5DD3" w:rsidRDefault="00352AEF" w:rsidP="00352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2A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A30451" w14:textId="77777777" w:rsidR="00352AEF" w:rsidRPr="000F5DD3" w:rsidRDefault="00352AEF" w:rsidP="00352AE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E95B8A" w14:textId="0CB21A0B" w:rsidR="00352AEF" w:rsidRPr="000F5DD3" w:rsidRDefault="00352AEF" w:rsidP="00352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</w:t>
            </w:r>
          </w:p>
        </w:tc>
      </w:tr>
    </w:tbl>
    <w:p w14:paraId="513B298F" w14:textId="77777777" w:rsidR="00B9774A" w:rsidRPr="000F5DD3" w:rsidRDefault="00B9774A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70"/>
        <w:gridCol w:w="990"/>
      </w:tblGrid>
      <w:tr w:rsidR="00EF4ADE" w:rsidRPr="000F5DD3" w14:paraId="712932C6" w14:textId="77777777" w:rsidTr="000D7F2E">
        <w:tc>
          <w:tcPr>
            <w:tcW w:w="2790" w:type="dxa"/>
          </w:tcPr>
          <w:p w14:paraId="595AC1AF" w14:textId="77777777" w:rsidR="00EF4ADE" w:rsidRPr="000F5DD3" w:rsidRDefault="00EF4ADE" w:rsidP="00646EA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09C54D0A" w14:textId="77777777" w:rsidR="00EF4ADE" w:rsidRPr="000F5DD3" w:rsidRDefault="00EF4ADE" w:rsidP="00646EA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F4ADE" w:rsidRPr="000F5DD3" w14:paraId="22BFEDCE" w14:textId="77777777" w:rsidTr="000D7F2E">
        <w:tc>
          <w:tcPr>
            <w:tcW w:w="2790" w:type="dxa"/>
          </w:tcPr>
          <w:p w14:paraId="548DD455" w14:textId="77777777" w:rsidR="00EF4ADE" w:rsidRPr="000F5DD3" w:rsidRDefault="00EF4ADE" w:rsidP="00646EA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017AB33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FBA11" w14:textId="77777777" w:rsidR="00EF4ADE" w:rsidRPr="000F5DD3" w:rsidRDefault="00EF4ADE" w:rsidP="00646EAA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9"/>
            <w:vAlign w:val="bottom"/>
          </w:tcPr>
          <w:p w14:paraId="0161DF4B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EF4ADE" w:rsidRPr="000F5DD3" w14:paraId="0B0612B8" w14:textId="77777777" w:rsidTr="000D7F2E">
        <w:tc>
          <w:tcPr>
            <w:tcW w:w="2790" w:type="dxa"/>
            <w:vAlign w:val="bottom"/>
          </w:tcPr>
          <w:p w14:paraId="3812BC19" w14:textId="77777777" w:rsidR="00EF4ADE" w:rsidRPr="000F5DD3" w:rsidRDefault="00EF4ADE" w:rsidP="00646EA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2564</w:t>
            </w:r>
          </w:p>
        </w:tc>
        <w:tc>
          <w:tcPr>
            <w:tcW w:w="900" w:type="dxa"/>
          </w:tcPr>
          <w:p w14:paraId="41C6DC44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04FD024F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794E4FDC" w14:textId="77777777" w:rsidR="00EF4ADE" w:rsidRPr="000F5DD3" w:rsidRDefault="00EF4ADE" w:rsidP="00646EAA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C5AAFD8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เมื่อ</w:t>
            </w:r>
          </w:p>
          <w:p w14:paraId="4E18D44C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299557DB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615823C7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D61847A" w14:textId="77777777" w:rsidR="00EF4ADE" w:rsidRPr="000F5DD3" w:rsidRDefault="00EF4ADE" w:rsidP="00646EA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1240779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1-5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E3F8DEB" w14:textId="77777777" w:rsidR="00EF4ADE" w:rsidRPr="000F5DD3" w:rsidRDefault="00EF4ADE" w:rsidP="00646EA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73425A5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66950A66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EBCD4A0" w14:textId="77777777" w:rsidR="00EF4ADE" w:rsidRPr="000F5DD3" w:rsidRDefault="00EF4ADE" w:rsidP="00646EAA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D35FBB5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F4ADE" w:rsidRPr="000F5DD3" w14:paraId="2F3F4B5D" w14:textId="77777777" w:rsidTr="000D7F2E">
        <w:tc>
          <w:tcPr>
            <w:tcW w:w="2790" w:type="dxa"/>
          </w:tcPr>
          <w:p w14:paraId="0308C6A8" w14:textId="77777777" w:rsidR="00EF4ADE" w:rsidRPr="000D7F2E" w:rsidRDefault="00EF4ADE" w:rsidP="00646EAA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11"/>
          </w:tcPr>
          <w:p w14:paraId="02B9DC26" w14:textId="77777777" w:rsidR="00EF4ADE" w:rsidRPr="000F5DD3" w:rsidRDefault="00EF4ADE" w:rsidP="00646EA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4ADE" w:rsidRPr="000F5DD3" w14:paraId="3ED7FD84" w14:textId="77777777" w:rsidTr="000D7F2E">
        <w:tc>
          <w:tcPr>
            <w:tcW w:w="2790" w:type="dxa"/>
          </w:tcPr>
          <w:p w14:paraId="2A3B0A0B" w14:textId="77777777" w:rsidR="00EF4ADE" w:rsidRPr="000F5DD3" w:rsidRDefault="00EF4ADE" w:rsidP="00646EAA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35FD2356" w14:textId="77777777" w:rsidR="00EF4ADE" w:rsidRPr="000F5DD3" w:rsidRDefault="00EF4ADE" w:rsidP="00646EA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415DD4" w14:textId="77777777" w:rsidR="00EF4ADE" w:rsidRPr="000F5DD3" w:rsidRDefault="00EF4ADE" w:rsidP="00646EA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B961B6" w14:textId="77777777" w:rsidR="00EF4ADE" w:rsidRPr="000F5DD3" w:rsidRDefault="00EF4ADE" w:rsidP="00646EA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E658D6" w14:textId="77777777" w:rsidR="00EF4ADE" w:rsidRPr="000F5DD3" w:rsidRDefault="00EF4ADE" w:rsidP="00646EA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EADBCA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FEAA40" w14:textId="77777777" w:rsidR="00EF4ADE" w:rsidRPr="000F5DD3" w:rsidRDefault="00EF4ADE" w:rsidP="00646EA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6D6393B" w14:textId="77777777" w:rsidR="00EF4ADE" w:rsidRPr="000F5DD3" w:rsidRDefault="00EF4ADE" w:rsidP="00646EAA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5E806B" w14:textId="77777777" w:rsidR="00EF4ADE" w:rsidRPr="000F5DD3" w:rsidRDefault="00EF4ADE" w:rsidP="00646EA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718FF8" w14:textId="77777777" w:rsidR="00EF4ADE" w:rsidRPr="000F5DD3" w:rsidRDefault="00EF4ADE" w:rsidP="00646EA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ACE3C1" w14:textId="77777777" w:rsidR="00EF4ADE" w:rsidRPr="000F5DD3" w:rsidRDefault="00EF4ADE" w:rsidP="00646EAA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AA219A" w14:textId="77777777" w:rsidR="00EF4ADE" w:rsidRPr="000F5DD3" w:rsidRDefault="00EF4ADE" w:rsidP="00646EAA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4ADE" w:rsidRPr="000F5DD3" w14:paraId="03248EF0" w14:textId="77777777" w:rsidTr="000D7F2E">
        <w:tc>
          <w:tcPr>
            <w:tcW w:w="2790" w:type="dxa"/>
            <w:vAlign w:val="bottom"/>
          </w:tcPr>
          <w:p w14:paraId="7F25925B" w14:textId="525C2FA9" w:rsidR="00EF4ADE" w:rsidRPr="000F5DD3" w:rsidRDefault="00EF4ADE" w:rsidP="00646EAA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</w:t>
            </w:r>
            <w:r w:rsidR="00283CB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  <w:vAlign w:val="bottom"/>
          </w:tcPr>
          <w:p w14:paraId="5F6CB25B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032C4A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C70DEA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19,743</w:t>
            </w:r>
          </w:p>
        </w:tc>
        <w:tc>
          <w:tcPr>
            <w:tcW w:w="270" w:type="dxa"/>
            <w:vAlign w:val="bottom"/>
          </w:tcPr>
          <w:p w14:paraId="5B6DAD96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A93CB2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8A2D0B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EEB133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F10BFD3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09BFABD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EEEC84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F46535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19,743</w:t>
            </w:r>
          </w:p>
        </w:tc>
        <w:tc>
          <w:tcPr>
            <w:tcW w:w="270" w:type="dxa"/>
            <w:vAlign w:val="bottom"/>
          </w:tcPr>
          <w:p w14:paraId="0CDB999E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FA10382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70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108C83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70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EB41D9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44A0DE0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80347E1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0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E9662C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0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015AE2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0087316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33C471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9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041EC2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9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1CDBAF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19,743</w:t>
            </w:r>
          </w:p>
        </w:tc>
      </w:tr>
      <w:tr w:rsidR="00EF4ADE" w:rsidRPr="000F5DD3" w14:paraId="431B3857" w14:textId="77777777" w:rsidTr="000D7F2E">
        <w:tc>
          <w:tcPr>
            <w:tcW w:w="2790" w:type="dxa"/>
            <w:vAlign w:val="bottom"/>
          </w:tcPr>
          <w:p w14:paraId="2C8C2FCE" w14:textId="77777777" w:rsidR="00EF4ADE" w:rsidRPr="000F5DD3" w:rsidRDefault="00EF4ADE" w:rsidP="00646EAA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vAlign w:val="bottom"/>
          </w:tcPr>
          <w:p w14:paraId="1912C888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A3D9F5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730,788</w:t>
            </w:r>
          </w:p>
        </w:tc>
        <w:tc>
          <w:tcPr>
            <w:tcW w:w="270" w:type="dxa"/>
            <w:vAlign w:val="bottom"/>
          </w:tcPr>
          <w:p w14:paraId="28ED4999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2D31E6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E01631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730,788</w:t>
            </w:r>
          </w:p>
        </w:tc>
        <w:tc>
          <w:tcPr>
            <w:tcW w:w="270" w:type="dxa"/>
            <w:vAlign w:val="bottom"/>
          </w:tcPr>
          <w:p w14:paraId="51C01886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179B025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676D55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  <w:tc>
          <w:tcPr>
            <w:tcW w:w="270" w:type="dxa"/>
            <w:vAlign w:val="bottom"/>
          </w:tcPr>
          <w:p w14:paraId="4EDA3350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3EF714F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70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DAB718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8AEF3ED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AD0ADA2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0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A1CDDB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6338A1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804BD0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E91D71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730,788</w:t>
            </w:r>
          </w:p>
        </w:tc>
      </w:tr>
      <w:tr w:rsidR="00EF4ADE" w:rsidRPr="000F5DD3" w14:paraId="34104089" w14:textId="77777777" w:rsidTr="000D7F2E">
        <w:tc>
          <w:tcPr>
            <w:tcW w:w="2790" w:type="dxa"/>
          </w:tcPr>
          <w:p w14:paraId="064D359B" w14:textId="77777777" w:rsidR="00EF4ADE" w:rsidRPr="000F5DD3" w:rsidRDefault="00EF4ADE" w:rsidP="00646EAA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5B0E202C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12,240</w:t>
            </w:r>
          </w:p>
        </w:tc>
        <w:tc>
          <w:tcPr>
            <w:tcW w:w="270" w:type="dxa"/>
          </w:tcPr>
          <w:p w14:paraId="47F51FE9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D60503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8B15FD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D752D8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7,417</w:t>
            </w:r>
          </w:p>
        </w:tc>
        <w:tc>
          <w:tcPr>
            <w:tcW w:w="270" w:type="dxa"/>
          </w:tcPr>
          <w:p w14:paraId="4391EA55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FD78BC1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3,713</w:t>
            </w:r>
          </w:p>
        </w:tc>
        <w:tc>
          <w:tcPr>
            <w:tcW w:w="270" w:type="dxa"/>
          </w:tcPr>
          <w:p w14:paraId="1B1952E4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8DBE42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2,520</w:t>
            </w:r>
          </w:p>
        </w:tc>
        <w:tc>
          <w:tcPr>
            <w:tcW w:w="270" w:type="dxa"/>
          </w:tcPr>
          <w:p w14:paraId="19C8C41E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187A15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13,650</w:t>
            </w:r>
          </w:p>
        </w:tc>
      </w:tr>
      <w:tr w:rsidR="00EF4ADE" w:rsidRPr="000F5DD3" w14:paraId="1D759A93" w14:textId="77777777" w:rsidTr="000D7F2E">
        <w:tc>
          <w:tcPr>
            <w:tcW w:w="2790" w:type="dxa"/>
          </w:tcPr>
          <w:p w14:paraId="6E88977E" w14:textId="77777777" w:rsidR="00EF4ADE" w:rsidRPr="000F5DD3" w:rsidRDefault="00EF4ADE" w:rsidP="00646EAA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928A0CE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762,771</w:t>
            </w:r>
          </w:p>
        </w:tc>
        <w:tc>
          <w:tcPr>
            <w:tcW w:w="270" w:type="dxa"/>
          </w:tcPr>
          <w:p w14:paraId="76ADC531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72D826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730,788</w:t>
            </w:r>
          </w:p>
        </w:tc>
        <w:tc>
          <w:tcPr>
            <w:tcW w:w="270" w:type="dxa"/>
          </w:tcPr>
          <w:p w14:paraId="67DADA48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1F4EA00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27,160</w:t>
            </w:r>
          </w:p>
        </w:tc>
        <w:tc>
          <w:tcPr>
            <w:tcW w:w="270" w:type="dxa"/>
          </w:tcPr>
          <w:p w14:paraId="3BC1E6C7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8BF45E6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3,713</w:t>
            </w:r>
          </w:p>
        </w:tc>
        <w:tc>
          <w:tcPr>
            <w:tcW w:w="270" w:type="dxa"/>
          </w:tcPr>
          <w:p w14:paraId="7CE947B7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C713C68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2,520</w:t>
            </w:r>
          </w:p>
        </w:tc>
        <w:tc>
          <w:tcPr>
            <w:tcW w:w="270" w:type="dxa"/>
          </w:tcPr>
          <w:p w14:paraId="3F271E40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C04721" w14:textId="77777777" w:rsidR="00EF4ADE" w:rsidRPr="000F5DD3" w:rsidRDefault="00EF4ADE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764,181</w:t>
            </w:r>
          </w:p>
        </w:tc>
      </w:tr>
    </w:tbl>
    <w:p w14:paraId="61A6AAE9" w14:textId="51F786DC" w:rsidR="00EF4ADE" w:rsidRPr="000F5DD3" w:rsidRDefault="00EF4AD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FFD7413" w14:textId="77777777" w:rsidR="00EF4ADE" w:rsidRPr="000F5DD3" w:rsidRDefault="00EF4AD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704C6BF" w14:textId="77777777" w:rsidR="000D7F2E" w:rsidRDefault="000D7F2E">
      <w:pPr>
        <w:rPr>
          <w:rFonts w:asciiTheme="majorBidi" w:hAnsiTheme="majorBidi" w:cstheme="majorBidi"/>
        </w:rPr>
      </w:pPr>
    </w:p>
    <w:p w14:paraId="7FA6004E" w14:textId="77777777" w:rsidR="000D7F2E" w:rsidRDefault="000D7F2E">
      <w:pPr>
        <w:rPr>
          <w:rFonts w:asciiTheme="majorBidi" w:hAnsiTheme="majorBidi" w:cstheme="majorBidi"/>
        </w:rPr>
      </w:pPr>
    </w:p>
    <w:p w14:paraId="6483F065" w14:textId="77777777" w:rsidR="000D7F2E" w:rsidRDefault="000D7F2E">
      <w:pPr>
        <w:rPr>
          <w:rFonts w:asciiTheme="majorBidi" w:hAnsiTheme="majorBidi" w:cstheme="majorBidi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70"/>
        <w:gridCol w:w="990"/>
      </w:tblGrid>
      <w:tr w:rsidR="00A55D09" w:rsidRPr="000F5DD3" w14:paraId="3776BC5C" w14:textId="77777777" w:rsidTr="00AF5887">
        <w:tc>
          <w:tcPr>
            <w:tcW w:w="2790" w:type="dxa"/>
          </w:tcPr>
          <w:p w14:paraId="7A942A28" w14:textId="77777777" w:rsidR="00A55D09" w:rsidRPr="000F5DD3" w:rsidRDefault="00A55D09" w:rsidP="00AF588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8" w:name="_Hlk127125820"/>
          </w:p>
        </w:tc>
        <w:tc>
          <w:tcPr>
            <w:tcW w:w="6840" w:type="dxa"/>
            <w:gridSpan w:val="11"/>
          </w:tcPr>
          <w:p w14:paraId="21222F21" w14:textId="383AAFA9" w:rsidR="00A55D09" w:rsidRPr="000F5DD3" w:rsidRDefault="00A55D09" w:rsidP="00AF588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675F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55D09" w:rsidRPr="000F5DD3" w14:paraId="3263B662" w14:textId="77777777" w:rsidTr="00AF5887">
        <w:tc>
          <w:tcPr>
            <w:tcW w:w="2790" w:type="dxa"/>
          </w:tcPr>
          <w:p w14:paraId="6124F82D" w14:textId="77777777" w:rsidR="00A55D09" w:rsidRPr="000F5DD3" w:rsidRDefault="00A55D09" w:rsidP="00AF588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251BF9F" w14:textId="77777777" w:rsidR="00A55D09" w:rsidRPr="000F5DD3" w:rsidRDefault="00A55D09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311877" w14:textId="77777777" w:rsidR="00A55D09" w:rsidRPr="000F5DD3" w:rsidRDefault="00A55D09" w:rsidP="00AF5887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9"/>
            <w:vAlign w:val="bottom"/>
          </w:tcPr>
          <w:p w14:paraId="77848809" w14:textId="77777777" w:rsidR="00A55D09" w:rsidRPr="000F5DD3" w:rsidRDefault="00A55D09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55D09" w:rsidRPr="000F5DD3" w14:paraId="5AAD65B3" w14:textId="77777777" w:rsidTr="00AF5887">
        <w:tc>
          <w:tcPr>
            <w:tcW w:w="2790" w:type="dxa"/>
            <w:vAlign w:val="bottom"/>
          </w:tcPr>
          <w:p w14:paraId="3658A3D8" w14:textId="584843B8" w:rsidR="00A55D09" w:rsidRPr="000F5DD3" w:rsidRDefault="00A55D09" w:rsidP="00AF588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6774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00" w:type="dxa"/>
          </w:tcPr>
          <w:p w14:paraId="019271EF" w14:textId="77777777" w:rsidR="00A55D09" w:rsidRPr="000F5DD3" w:rsidRDefault="00A55D09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A2996D8" w14:textId="77777777" w:rsidR="00A55D09" w:rsidRPr="000F5DD3" w:rsidRDefault="00A55D09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588CBF13" w14:textId="77777777" w:rsidR="00A55D09" w:rsidRPr="000F5DD3" w:rsidRDefault="00A55D09" w:rsidP="00AF5887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A8B22B5" w14:textId="77777777" w:rsidR="00A55D09" w:rsidRPr="000F5DD3" w:rsidRDefault="00A55D09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เมื่อ</w:t>
            </w:r>
          </w:p>
          <w:p w14:paraId="36BF3553" w14:textId="77777777" w:rsidR="00A55D09" w:rsidRPr="000F5DD3" w:rsidRDefault="00A55D09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606D7423" w14:textId="77777777" w:rsidR="00A55D09" w:rsidRPr="000F5DD3" w:rsidRDefault="00A55D09" w:rsidP="00AF5887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620D4B63" w14:textId="77777777" w:rsidR="00A55D09" w:rsidRPr="000F5DD3" w:rsidRDefault="00A55D09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3120BA7" w14:textId="77777777" w:rsidR="00A55D09" w:rsidRPr="000F5DD3" w:rsidRDefault="00A55D09" w:rsidP="00AF588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655D4B7" w14:textId="77777777" w:rsidR="00A55D09" w:rsidRPr="000F5DD3" w:rsidRDefault="00A55D09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1-5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5CE6286" w14:textId="77777777" w:rsidR="00A55D09" w:rsidRPr="000F5DD3" w:rsidRDefault="00A55D09" w:rsidP="00AF588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49A673B0" w14:textId="77777777" w:rsidR="00A55D09" w:rsidRPr="000F5DD3" w:rsidRDefault="00A55D09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11B10BF2" w14:textId="77777777" w:rsidR="00A55D09" w:rsidRPr="000F5DD3" w:rsidRDefault="00A55D09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023F0B2" w14:textId="77777777" w:rsidR="00A55D09" w:rsidRPr="000F5DD3" w:rsidRDefault="00A55D09" w:rsidP="00AF5887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DD5B5D5" w14:textId="77777777" w:rsidR="00A55D09" w:rsidRPr="000F5DD3" w:rsidRDefault="00A55D09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55D09" w:rsidRPr="000F5DD3" w14:paraId="5534A2B1" w14:textId="77777777" w:rsidTr="00AF5887">
        <w:tc>
          <w:tcPr>
            <w:tcW w:w="2790" w:type="dxa"/>
          </w:tcPr>
          <w:p w14:paraId="49235C25" w14:textId="77777777" w:rsidR="00A55D09" w:rsidRPr="000F5DD3" w:rsidRDefault="00A55D09" w:rsidP="00AF5887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6C92C24B" w14:textId="77777777" w:rsidR="00A55D09" w:rsidRPr="000F5DD3" w:rsidRDefault="00A55D09" w:rsidP="00AF588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5D09" w:rsidRPr="000F5DD3" w14:paraId="4A567417" w14:textId="77777777" w:rsidTr="00AF5887">
        <w:tc>
          <w:tcPr>
            <w:tcW w:w="3690" w:type="dxa"/>
            <w:gridSpan w:val="2"/>
          </w:tcPr>
          <w:p w14:paraId="5F524C6C" w14:textId="77777777" w:rsidR="00A55D09" w:rsidRPr="000F5DD3" w:rsidRDefault="00A55D09" w:rsidP="00AF5887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เป็น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34AA931" w14:textId="77777777" w:rsidR="00A55D09" w:rsidRPr="000F5DD3" w:rsidRDefault="00A55D09" w:rsidP="00AF5887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249B477" w14:textId="77777777" w:rsidR="00A55D09" w:rsidRPr="000F5DD3" w:rsidRDefault="00A55D09" w:rsidP="00AF588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9CEFDB" w14:textId="77777777" w:rsidR="00A55D09" w:rsidRPr="000F5DD3" w:rsidRDefault="00A55D09" w:rsidP="00AF588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FAA67FF" w14:textId="77777777" w:rsidR="00A55D09" w:rsidRPr="000F5DD3" w:rsidRDefault="00A55D09" w:rsidP="00AF588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646766" w14:textId="77777777" w:rsidR="00A55D09" w:rsidRPr="000F5DD3" w:rsidRDefault="00A55D09" w:rsidP="00AF588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1DF6BA8" w14:textId="77777777" w:rsidR="00A55D09" w:rsidRPr="000F5DD3" w:rsidRDefault="00A55D09" w:rsidP="00AF588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1B6F6" w14:textId="77777777" w:rsidR="00A55D09" w:rsidRPr="000F5DD3" w:rsidRDefault="00A55D09" w:rsidP="00AF588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544FEA5" w14:textId="77777777" w:rsidR="00A55D09" w:rsidRPr="000F5DD3" w:rsidRDefault="00A55D09" w:rsidP="00AF588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9D37C" w14:textId="77777777" w:rsidR="00A55D09" w:rsidRPr="000F5DD3" w:rsidRDefault="00A55D09" w:rsidP="00AF5887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632A30" w14:textId="77777777" w:rsidR="00A55D09" w:rsidRPr="000F5DD3" w:rsidRDefault="00A55D09" w:rsidP="00AF5887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1948" w:rsidRPr="000F5DD3" w14:paraId="69A8C542" w14:textId="77777777" w:rsidTr="00AF5887">
        <w:tc>
          <w:tcPr>
            <w:tcW w:w="2790" w:type="dxa"/>
            <w:vAlign w:val="bottom"/>
          </w:tcPr>
          <w:p w14:paraId="181AC7DB" w14:textId="3AF33473" w:rsidR="00A71948" w:rsidRPr="000F5DD3" w:rsidRDefault="00A71948" w:rsidP="00AF588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9774A">
              <w:rPr>
                <w:rFonts w:asciiTheme="majorBidi" w:hAnsiTheme="majorBidi"/>
                <w:sz w:val="30"/>
                <w:szCs w:val="30"/>
                <w:cs/>
              </w:rPr>
              <w:t>สัญญาซื้อขายเงินตรา ต่างประเทศล่วงหน้า</w:t>
            </w:r>
          </w:p>
        </w:tc>
        <w:tc>
          <w:tcPr>
            <w:tcW w:w="900" w:type="dxa"/>
            <w:vAlign w:val="bottom"/>
          </w:tcPr>
          <w:p w14:paraId="5671E8E9" w14:textId="1F2FE696" w:rsidR="00A71948" w:rsidRPr="000F5DD3" w:rsidRDefault="00A71948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011001" w14:textId="77777777" w:rsidR="00A71948" w:rsidRPr="000F5DD3" w:rsidRDefault="00A71948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CFDCA4" w14:textId="0BADD4EC" w:rsidR="00A71948" w:rsidRPr="000F5DD3" w:rsidRDefault="00A71948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50572C" w14:textId="77777777" w:rsidR="00A71948" w:rsidRPr="000F5DD3" w:rsidRDefault="00A71948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2CF36B" w14:textId="26CE1FB4" w:rsidR="00A71948" w:rsidRPr="000F5DD3" w:rsidRDefault="00A71948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83582A" w14:textId="77777777" w:rsidR="00A71948" w:rsidRPr="000F5DD3" w:rsidRDefault="00A71948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8DA2CAE" w14:textId="4CA2F82F" w:rsidR="00A71948" w:rsidRPr="000F5DD3" w:rsidRDefault="00A71948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F0FEED" w14:textId="77777777" w:rsidR="00A71948" w:rsidRPr="000F5DD3" w:rsidRDefault="00A71948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C70C3B6" w14:textId="2317FAF8" w:rsidR="00A71948" w:rsidRPr="000F5DD3" w:rsidRDefault="00A71948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10C906" w14:textId="77777777" w:rsidR="00A71948" w:rsidRPr="000F5DD3" w:rsidRDefault="00A71948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FCD5F3" w14:textId="6A03B20A" w:rsidR="00A71948" w:rsidRPr="000F5DD3" w:rsidRDefault="00A71948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7988" w:rsidRPr="000F5DD3" w14:paraId="5422A8F0" w14:textId="77777777" w:rsidTr="00AF5887">
        <w:tc>
          <w:tcPr>
            <w:tcW w:w="2790" w:type="dxa"/>
            <w:vAlign w:val="bottom"/>
          </w:tcPr>
          <w:p w14:paraId="0AA46A18" w14:textId="5A59D6E6" w:rsidR="00967988" w:rsidRPr="000F5DD3" w:rsidRDefault="00967988" w:rsidP="0096798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74A">
              <w:rPr>
                <w:rFonts w:asciiTheme="majorBidi" w:hAnsiTheme="majorBidi"/>
                <w:sz w:val="30"/>
                <w:szCs w:val="30"/>
                <w:cs/>
              </w:rPr>
              <w:t>- กระแสเงินสดออก</w:t>
            </w:r>
          </w:p>
        </w:tc>
        <w:tc>
          <w:tcPr>
            <w:tcW w:w="900" w:type="dxa"/>
            <w:vAlign w:val="bottom"/>
          </w:tcPr>
          <w:p w14:paraId="6086CA85" w14:textId="43961025" w:rsidR="00967988" w:rsidRPr="000F5DD3" w:rsidRDefault="00967988" w:rsidP="0096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E144C2D" w14:textId="77777777" w:rsidR="00967988" w:rsidRPr="000F5DD3" w:rsidRDefault="00967988" w:rsidP="0096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BB177D" w14:textId="6EF62611" w:rsidR="00967988" w:rsidRPr="000F5DD3" w:rsidRDefault="00967988" w:rsidP="0096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80F8A4" w14:textId="77777777" w:rsidR="00967988" w:rsidRPr="000F5DD3" w:rsidRDefault="00967988" w:rsidP="0096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CF8A6F" w14:textId="19D24522" w:rsidR="00967988" w:rsidRPr="000F5DD3" w:rsidRDefault="00967988" w:rsidP="0096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(334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298)</w:t>
            </w:r>
          </w:p>
        </w:tc>
        <w:tc>
          <w:tcPr>
            <w:tcW w:w="270" w:type="dxa"/>
            <w:vAlign w:val="bottom"/>
          </w:tcPr>
          <w:p w14:paraId="35FEC2E1" w14:textId="77777777" w:rsidR="00967988" w:rsidRPr="000F5DD3" w:rsidRDefault="00967988" w:rsidP="0096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98703A3" w14:textId="715C92AC" w:rsidR="00967988" w:rsidRPr="000F5DD3" w:rsidRDefault="00967988" w:rsidP="0096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BA34C26" w14:textId="77777777" w:rsidR="00967988" w:rsidRPr="000F5DD3" w:rsidRDefault="00967988" w:rsidP="0096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2AD0FAA" w14:textId="0773CCCB" w:rsidR="00967988" w:rsidRPr="000F5DD3" w:rsidRDefault="00967988" w:rsidP="0096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3EE000" w14:textId="77777777" w:rsidR="00967988" w:rsidRPr="000F5DD3" w:rsidRDefault="00967988" w:rsidP="0096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24216A" w14:textId="0E428AAB" w:rsidR="00967988" w:rsidRPr="000F5DD3" w:rsidRDefault="00967988" w:rsidP="0096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(334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298)</w:t>
            </w:r>
          </w:p>
        </w:tc>
      </w:tr>
      <w:tr w:rsidR="00967988" w:rsidRPr="000F5DD3" w14:paraId="6B45463A" w14:textId="77777777" w:rsidTr="0067742F">
        <w:tc>
          <w:tcPr>
            <w:tcW w:w="2790" w:type="dxa"/>
          </w:tcPr>
          <w:p w14:paraId="50B7D953" w14:textId="7A4FEE62" w:rsidR="00967988" w:rsidRPr="000F5DD3" w:rsidRDefault="00967988" w:rsidP="0096798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74A">
              <w:rPr>
                <w:rFonts w:asciiTheme="majorBidi" w:hAnsiTheme="majorBidi"/>
                <w:sz w:val="30"/>
                <w:szCs w:val="30"/>
                <w:cs/>
              </w:rPr>
              <w:t>- กระแสเงินสด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81932B3" w14:textId="4AD46E44" w:rsidR="00967988" w:rsidRPr="000F5DD3" w:rsidRDefault="00967988" w:rsidP="0096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1,437</w:t>
            </w:r>
          </w:p>
        </w:tc>
        <w:tc>
          <w:tcPr>
            <w:tcW w:w="270" w:type="dxa"/>
          </w:tcPr>
          <w:p w14:paraId="39BAC5EF" w14:textId="77777777" w:rsidR="00967988" w:rsidRPr="000F5DD3" w:rsidRDefault="00967988" w:rsidP="0096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48318C" w14:textId="65373550" w:rsidR="00967988" w:rsidRPr="000F5DD3" w:rsidRDefault="00967988" w:rsidP="0096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A1ABE3" w14:textId="77777777" w:rsidR="00967988" w:rsidRPr="000F5DD3" w:rsidRDefault="00967988" w:rsidP="0096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4C101D" w14:textId="4F22F54C" w:rsidR="00967988" w:rsidRPr="000F5DD3" w:rsidRDefault="00967988" w:rsidP="0096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335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  <w:tc>
          <w:tcPr>
            <w:tcW w:w="270" w:type="dxa"/>
          </w:tcPr>
          <w:p w14:paraId="2F12EA8C" w14:textId="77777777" w:rsidR="00967988" w:rsidRPr="000F5DD3" w:rsidRDefault="00967988" w:rsidP="0096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3BCD7AD" w14:textId="60CE54AE" w:rsidR="00967988" w:rsidRPr="000F5DD3" w:rsidRDefault="00967988" w:rsidP="0096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AAC104" w14:textId="77777777" w:rsidR="00967988" w:rsidRPr="000F5DD3" w:rsidRDefault="00967988" w:rsidP="0096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BBA6FE" w14:textId="4458CF62" w:rsidR="00967988" w:rsidRPr="000F5DD3" w:rsidRDefault="00967988" w:rsidP="0096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0257E1" w14:textId="77777777" w:rsidR="00967988" w:rsidRPr="000F5DD3" w:rsidRDefault="00967988" w:rsidP="0096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F24B72" w14:textId="700C658E" w:rsidR="00967988" w:rsidRPr="000F5DD3" w:rsidRDefault="00967988" w:rsidP="0096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335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</w:tr>
      <w:tr w:rsidR="00967988" w:rsidRPr="000F5DD3" w14:paraId="055ED308" w14:textId="77777777" w:rsidTr="00C16966">
        <w:trPr>
          <w:trHeight w:val="74"/>
        </w:trPr>
        <w:tc>
          <w:tcPr>
            <w:tcW w:w="2790" w:type="dxa"/>
          </w:tcPr>
          <w:p w14:paraId="5BA41BF9" w14:textId="608D175B" w:rsidR="00967988" w:rsidRPr="000F5DD3" w:rsidRDefault="00967988" w:rsidP="0096798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1D217DE" w14:textId="3C9ADA0E" w:rsidR="00967988" w:rsidRPr="000F5DD3" w:rsidRDefault="00967988" w:rsidP="009679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1,437</w:t>
            </w:r>
          </w:p>
        </w:tc>
        <w:tc>
          <w:tcPr>
            <w:tcW w:w="270" w:type="dxa"/>
          </w:tcPr>
          <w:p w14:paraId="33EA7584" w14:textId="77777777" w:rsidR="00967988" w:rsidRPr="000F5DD3" w:rsidRDefault="00967988" w:rsidP="009679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B28F0" w14:textId="401CEA6E" w:rsidR="00967988" w:rsidRPr="000F5DD3" w:rsidRDefault="00967988" w:rsidP="0096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52A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4E4CCF" w14:textId="77777777" w:rsidR="00967988" w:rsidRPr="000F5DD3" w:rsidRDefault="00967988" w:rsidP="009679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E5A84B" w14:textId="7B6C0C4E" w:rsidR="00967988" w:rsidRPr="000F5DD3" w:rsidRDefault="00967988" w:rsidP="009679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1,437</w:t>
            </w:r>
          </w:p>
        </w:tc>
        <w:tc>
          <w:tcPr>
            <w:tcW w:w="270" w:type="dxa"/>
          </w:tcPr>
          <w:p w14:paraId="20763245" w14:textId="77777777" w:rsidR="00967988" w:rsidRPr="000F5DD3" w:rsidRDefault="00967988" w:rsidP="009679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33F8E" w14:textId="344488C3" w:rsidR="00967988" w:rsidRPr="00967988" w:rsidRDefault="00967988" w:rsidP="0096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79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5A1728" w14:textId="77777777" w:rsidR="00967988" w:rsidRPr="000F5DD3" w:rsidRDefault="00967988" w:rsidP="009679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73B04" w14:textId="50A8CA06" w:rsidR="00967988" w:rsidRPr="000F5DD3" w:rsidRDefault="00967988" w:rsidP="0096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52A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DFC811" w14:textId="77777777" w:rsidR="00967988" w:rsidRPr="000F5DD3" w:rsidRDefault="00967988" w:rsidP="009679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0B162F" w14:textId="04F73747" w:rsidR="00967988" w:rsidRPr="000F5DD3" w:rsidRDefault="00967988" w:rsidP="00967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1,437</w:t>
            </w:r>
          </w:p>
        </w:tc>
      </w:tr>
      <w:bookmarkEnd w:id="8"/>
    </w:tbl>
    <w:p w14:paraId="2CA763C3" w14:textId="23F67B79" w:rsidR="00EF4ADE" w:rsidRPr="0067742F" w:rsidRDefault="00EF4ADE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70"/>
        <w:gridCol w:w="990"/>
      </w:tblGrid>
      <w:tr w:rsidR="006D429A" w:rsidRPr="000F5DD3" w14:paraId="32874F5D" w14:textId="77777777" w:rsidTr="00646EAA">
        <w:tc>
          <w:tcPr>
            <w:tcW w:w="2790" w:type="dxa"/>
          </w:tcPr>
          <w:p w14:paraId="07FAF92F" w14:textId="77777777" w:rsidR="006D429A" w:rsidRPr="000F5DD3" w:rsidRDefault="006D429A" w:rsidP="00646EA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4236271D" w14:textId="77777777" w:rsidR="006D429A" w:rsidRPr="000F5DD3" w:rsidRDefault="006D429A" w:rsidP="00646EA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429A" w:rsidRPr="000F5DD3" w14:paraId="01CFE740" w14:textId="77777777" w:rsidTr="00646EAA">
        <w:tc>
          <w:tcPr>
            <w:tcW w:w="2790" w:type="dxa"/>
          </w:tcPr>
          <w:p w14:paraId="0BFC75BC" w14:textId="77777777" w:rsidR="006D429A" w:rsidRPr="000F5DD3" w:rsidRDefault="006D429A" w:rsidP="00646EA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F3D63B1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6788F" w14:textId="77777777" w:rsidR="006D429A" w:rsidRPr="000F5DD3" w:rsidRDefault="006D429A" w:rsidP="00646EAA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9"/>
            <w:vAlign w:val="bottom"/>
          </w:tcPr>
          <w:p w14:paraId="5BEBD825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6D429A" w:rsidRPr="000F5DD3" w14:paraId="014F1A24" w14:textId="77777777" w:rsidTr="00646EAA">
        <w:tc>
          <w:tcPr>
            <w:tcW w:w="2790" w:type="dxa"/>
            <w:vAlign w:val="bottom"/>
          </w:tcPr>
          <w:p w14:paraId="1FE733A1" w14:textId="77777777" w:rsidR="006D429A" w:rsidRPr="000F5DD3" w:rsidRDefault="006D429A" w:rsidP="00646EA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2564</w:t>
            </w:r>
          </w:p>
        </w:tc>
        <w:tc>
          <w:tcPr>
            <w:tcW w:w="900" w:type="dxa"/>
          </w:tcPr>
          <w:p w14:paraId="03B475DF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D1A8FFA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3F124ADA" w14:textId="77777777" w:rsidR="006D429A" w:rsidRPr="000F5DD3" w:rsidRDefault="006D429A" w:rsidP="00646EAA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BCE6FA7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เมื่อ</w:t>
            </w:r>
          </w:p>
          <w:p w14:paraId="799E2711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434DA95E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5674E19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72BCB7B" w14:textId="77777777" w:rsidR="006D429A" w:rsidRPr="000F5DD3" w:rsidRDefault="006D429A" w:rsidP="00646EA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62A0294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1-5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4B1B9E3" w14:textId="77777777" w:rsidR="006D429A" w:rsidRPr="000F5DD3" w:rsidRDefault="006D429A" w:rsidP="00646EA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2135164E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0CA563D7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FF3D6BE" w14:textId="77777777" w:rsidR="006D429A" w:rsidRPr="000F5DD3" w:rsidRDefault="006D429A" w:rsidP="00646EAA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882143D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D429A" w:rsidRPr="000F5DD3" w14:paraId="53B2E531" w14:textId="77777777" w:rsidTr="00646EAA">
        <w:tc>
          <w:tcPr>
            <w:tcW w:w="2790" w:type="dxa"/>
          </w:tcPr>
          <w:p w14:paraId="52AA9079" w14:textId="77777777" w:rsidR="006D429A" w:rsidRPr="000F5DD3" w:rsidRDefault="006D429A" w:rsidP="00646EAA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7475510A" w14:textId="77777777" w:rsidR="006D429A" w:rsidRPr="000F5DD3" w:rsidRDefault="006D429A" w:rsidP="00646EA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429A" w:rsidRPr="000F5DD3" w14:paraId="2EDE1192" w14:textId="77777777" w:rsidTr="00646EAA">
        <w:tc>
          <w:tcPr>
            <w:tcW w:w="3690" w:type="dxa"/>
            <w:gridSpan w:val="2"/>
          </w:tcPr>
          <w:p w14:paraId="110F6CAF" w14:textId="77777777" w:rsidR="006D429A" w:rsidRPr="000F5DD3" w:rsidRDefault="006D429A" w:rsidP="00646EAA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7C92DEC" w14:textId="77777777" w:rsidR="006D429A" w:rsidRPr="000F5DD3" w:rsidRDefault="006D429A" w:rsidP="00646EAA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BF380FE" w14:textId="77777777" w:rsidR="006D429A" w:rsidRPr="000F5DD3" w:rsidRDefault="006D429A" w:rsidP="00646EA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A843F9" w14:textId="77777777" w:rsidR="006D429A" w:rsidRPr="000F5DD3" w:rsidRDefault="006D429A" w:rsidP="00646EA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D448E09" w14:textId="77777777" w:rsidR="006D429A" w:rsidRPr="000F5DD3" w:rsidRDefault="006D429A" w:rsidP="00646EA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09BC4D" w14:textId="77777777" w:rsidR="006D429A" w:rsidRPr="000F5DD3" w:rsidRDefault="006D429A" w:rsidP="00646EA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2897EF6" w14:textId="77777777" w:rsidR="006D429A" w:rsidRPr="000F5DD3" w:rsidRDefault="006D429A" w:rsidP="00646EA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D8648E" w14:textId="77777777" w:rsidR="006D429A" w:rsidRPr="000F5DD3" w:rsidRDefault="006D429A" w:rsidP="00646EA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B96767A" w14:textId="77777777" w:rsidR="006D429A" w:rsidRPr="000F5DD3" w:rsidRDefault="006D429A" w:rsidP="00646EAA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BE676" w14:textId="77777777" w:rsidR="006D429A" w:rsidRPr="000F5DD3" w:rsidRDefault="006D429A" w:rsidP="00646EAA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D502ED" w14:textId="77777777" w:rsidR="006D429A" w:rsidRPr="000F5DD3" w:rsidRDefault="006D429A" w:rsidP="00646EAA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429A" w:rsidRPr="000F5DD3" w14:paraId="0AB964C0" w14:textId="77777777" w:rsidTr="00646EAA">
        <w:tc>
          <w:tcPr>
            <w:tcW w:w="2790" w:type="dxa"/>
            <w:vAlign w:val="bottom"/>
          </w:tcPr>
          <w:p w14:paraId="1854CEDB" w14:textId="6F2B6812" w:rsidR="006D429A" w:rsidRPr="000F5DD3" w:rsidRDefault="006D429A" w:rsidP="00646EAA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</w:t>
            </w:r>
            <w:r w:rsidR="00283CB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  <w:vAlign w:val="bottom"/>
          </w:tcPr>
          <w:p w14:paraId="08905F9C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B0920E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DFE746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19,743</w:t>
            </w:r>
          </w:p>
        </w:tc>
        <w:tc>
          <w:tcPr>
            <w:tcW w:w="270" w:type="dxa"/>
            <w:vAlign w:val="bottom"/>
          </w:tcPr>
          <w:p w14:paraId="05B82726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C2918F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56E0A0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F421DD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C3CFAA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025EF6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01D1AA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D55FD8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19,743</w:t>
            </w:r>
          </w:p>
        </w:tc>
        <w:tc>
          <w:tcPr>
            <w:tcW w:w="270" w:type="dxa"/>
            <w:vAlign w:val="bottom"/>
          </w:tcPr>
          <w:p w14:paraId="1BCAA954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8CEB669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70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38AB24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70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0A6B7B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CA1AA3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86CA798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0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665DE3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0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2CCE6B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EF7A993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3149EB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9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ED63DC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9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1CBE33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19,743</w:t>
            </w:r>
          </w:p>
        </w:tc>
      </w:tr>
      <w:tr w:rsidR="006D429A" w:rsidRPr="000F5DD3" w14:paraId="01834A02" w14:textId="77777777" w:rsidTr="00646EAA">
        <w:tc>
          <w:tcPr>
            <w:tcW w:w="2790" w:type="dxa"/>
            <w:vAlign w:val="bottom"/>
          </w:tcPr>
          <w:p w14:paraId="055AD266" w14:textId="77777777" w:rsidR="006D429A" w:rsidRPr="000F5DD3" w:rsidRDefault="006D429A" w:rsidP="00646EAA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vAlign w:val="bottom"/>
          </w:tcPr>
          <w:p w14:paraId="084652D3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E40BDF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728,730</w:t>
            </w:r>
          </w:p>
        </w:tc>
        <w:tc>
          <w:tcPr>
            <w:tcW w:w="270" w:type="dxa"/>
            <w:vAlign w:val="bottom"/>
          </w:tcPr>
          <w:p w14:paraId="23A82BBA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A23D84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1E943F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728,730</w:t>
            </w:r>
          </w:p>
        </w:tc>
        <w:tc>
          <w:tcPr>
            <w:tcW w:w="270" w:type="dxa"/>
            <w:vAlign w:val="bottom"/>
          </w:tcPr>
          <w:p w14:paraId="7C29FD90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1F184DB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82B606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  <w:tc>
          <w:tcPr>
            <w:tcW w:w="270" w:type="dxa"/>
            <w:vAlign w:val="bottom"/>
          </w:tcPr>
          <w:p w14:paraId="068DF6C0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F3FCCD0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70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A10FB9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6E4DC9C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4F0338C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0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F66AC3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16A79B5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CBD771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0"/>
              </w:tabs>
              <w:spacing w:line="240" w:lineRule="exact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14D6D9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728,730</w:t>
            </w:r>
          </w:p>
        </w:tc>
      </w:tr>
      <w:tr w:rsidR="006D429A" w:rsidRPr="000F5DD3" w14:paraId="19E09DD6" w14:textId="77777777" w:rsidTr="00646EAA">
        <w:tc>
          <w:tcPr>
            <w:tcW w:w="2790" w:type="dxa"/>
          </w:tcPr>
          <w:p w14:paraId="24BAD5EB" w14:textId="77777777" w:rsidR="006D429A" w:rsidRPr="000F5DD3" w:rsidRDefault="006D429A" w:rsidP="00646EAA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2EAD4BC6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12,240</w:t>
            </w:r>
          </w:p>
        </w:tc>
        <w:tc>
          <w:tcPr>
            <w:tcW w:w="270" w:type="dxa"/>
          </w:tcPr>
          <w:p w14:paraId="4940C122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3E2182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986CD0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9359AD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7,417</w:t>
            </w:r>
          </w:p>
        </w:tc>
        <w:tc>
          <w:tcPr>
            <w:tcW w:w="270" w:type="dxa"/>
          </w:tcPr>
          <w:p w14:paraId="77E43443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8B5D632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3,713</w:t>
            </w:r>
          </w:p>
        </w:tc>
        <w:tc>
          <w:tcPr>
            <w:tcW w:w="270" w:type="dxa"/>
          </w:tcPr>
          <w:p w14:paraId="42E6E659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1FC84A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2,520</w:t>
            </w:r>
          </w:p>
        </w:tc>
        <w:tc>
          <w:tcPr>
            <w:tcW w:w="270" w:type="dxa"/>
          </w:tcPr>
          <w:p w14:paraId="71537E32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1D30A9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13,650</w:t>
            </w:r>
          </w:p>
        </w:tc>
      </w:tr>
      <w:tr w:rsidR="006D429A" w:rsidRPr="000F5DD3" w14:paraId="3355A15D" w14:textId="77777777" w:rsidTr="00646EAA">
        <w:tc>
          <w:tcPr>
            <w:tcW w:w="2790" w:type="dxa"/>
          </w:tcPr>
          <w:p w14:paraId="5913D76F" w14:textId="77777777" w:rsidR="006D429A" w:rsidRPr="000F5DD3" w:rsidRDefault="006D429A" w:rsidP="00646EAA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93C9C1B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760,713</w:t>
            </w:r>
          </w:p>
        </w:tc>
        <w:tc>
          <w:tcPr>
            <w:tcW w:w="270" w:type="dxa"/>
          </w:tcPr>
          <w:p w14:paraId="553DAF65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A7E8BA3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728,730</w:t>
            </w:r>
          </w:p>
        </w:tc>
        <w:tc>
          <w:tcPr>
            <w:tcW w:w="270" w:type="dxa"/>
          </w:tcPr>
          <w:p w14:paraId="23BFACCE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552458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27,160</w:t>
            </w:r>
          </w:p>
        </w:tc>
        <w:tc>
          <w:tcPr>
            <w:tcW w:w="270" w:type="dxa"/>
          </w:tcPr>
          <w:p w14:paraId="5C5FFEB6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9BB758A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3,713</w:t>
            </w:r>
          </w:p>
        </w:tc>
        <w:tc>
          <w:tcPr>
            <w:tcW w:w="270" w:type="dxa"/>
          </w:tcPr>
          <w:p w14:paraId="57991EC6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83E847F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2,520</w:t>
            </w:r>
          </w:p>
        </w:tc>
        <w:tc>
          <w:tcPr>
            <w:tcW w:w="270" w:type="dxa"/>
          </w:tcPr>
          <w:p w14:paraId="016DCB91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271B77" w14:textId="77777777" w:rsidR="006D429A" w:rsidRPr="000F5DD3" w:rsidRDefault="006D429A" w:rsidP="006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762,123</w:t>
            </w:r>
          </w:p>
        </w:tc>
      </w:tr>
    </w:tbl>
    <w:p w14:paraId="293F2B5C" w14:textId="79EBF5A8" w:rsidR="00A473CD" w:rsidRDefault="00A473CD" w:rsidP="00481ED1">
      <w:pPr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C3C18A7" w14:textId="77777777" w:rsidR="00A473CD" w:rsidRDefault="00A47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70"/>
        <w:gridCol w:w="990"/>
      </w:tblGrid>
      <w:tr w:rsidR="0067742F" w:rsidRPr="000F5DD3" w14:paraId="5526AD4D" w14:textId="77777777" w:rsidTr="00AF5887">
        <w:tc>
          <w:tcPr>
            <w:tcW w:w="2790" w:type="dxa"/>
          </w:tcPr>
          <w:p w14:paraId="104716C1" w14:textId="77777777" w:rsidR="0067742F" w:rsidRPr="000F5DD3" w:rsidRDefault="0067742F" w:rsidP="00AF588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1240A5D6" w14:textId="5D3EA420" w:rsidR="0067742F" w:rsidRPr="000F5DD3" w:rsidRDefault="0067742F" w:rsidP="00AF588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7742F" w:rsidRPr="000F5DD3" w14:paraId="0A8AACFC" w14:textId="77777777" w:rsidTr="00AF5887">
        <w:tc>
          <w:tcPr>
            <w:tcW w:w="2790" w:type="dxa"/>
          </w:tcPr>
          <w:p w14:paraId="47D34368" w14:textId="77777777" w:rsidR="0067742F" w:rsidRPr="000F5DD3" w:rsidRDefault="0067742F" w:rsidP="00AF588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ECDBDDB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94292" w14:textId="77777777" w:rsidR="0067742F" w:rsidRPr="000F5DD3" w:rsidRDefault="0067742F" w:rsidP="00AF5887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9"/>
            <w:vAlign w:val="bottom"/>
          </w:tcPr>
          <w:p w14:paraId="467B7D82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67742F" w:rsidRPr="000F5DD3" w14:paraId="14430A23" w14:textId="77777777" w:rsidTr="00AF5887">
        <w:tc>
          <w:tcPr>
            <w:tcW w:w="2790" w:type="dxa"/>
            <w:vAlign w:val="bottom"/>
          </w:tcPr>
          <w:p w14:paraId="051B0156" w14:textId="77777777" w:rsidR="0067742F" w:rsidRPr="000F5DD3" w:rsidRDefault="0067742F" w:rsidP="00AF588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00" w:type="dxa"/>
          </w:tcPr>
          <w:p w14:paraId="780F0626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736BCBB3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09728173" w14:textId="77777777" w:rsidR="0067742F" w:rsidRPr="000F5DD3" w:rsidRDefault="0067742F" w:rsidP="00AF5887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8DCD027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เมื่อ</w:t>
            </w:r>
          </w:p>
          <w:p w14:paraId="1A2A2490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5DC96B39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3234B6B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C10F5F4" w14:textId="77777777" w:rsidR="0067742F" w:rsidRPr="000F5DD3" w:rsidRDefault="0067742F" w:rsidP="00AF588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1B86051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1-5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953D2A0" w14:textId="77777777" w:rsidR="0067742F" w:rsidRPr="000F5DD3" w:rsidRDefault="0067742F" w:rsidP="00AF588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7FC41DBC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21B5BECB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4653136" w14:textId="77777777" w:rsidR="0067742F" w:rsidRPr="000F5DD3" w:rsidRDefault="0067742F" w:rsidP="00AF5887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91DB8B0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7742F" w:rsidRPr="000F5DD3" w14:paraId="4BFD17E1" w14:textId="77777777" w:rsidTr="00AF5887">
        <w:tc>
          <w:tcPr>
            <w:tcW w:w="2790" w:type="dxa"/>
          </w:tcPr>
          <w:p w14:paraId="6AE89E27" w14:textId="77777777" w:rsidR="0067742F" w:rsidRPr="000F5DD3" w:rsidRDefault="0067742F" w:rsidP="00AF5887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79083C45" w14:textId="77777777" w:rsidR="0067742F" w:rsidRPr="000F5DD3" w:rsidRDefault="0067742F" w:rsidP="00AF588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742F" w:rsidRPr="000F5DD3" w14:paraId="4AB7FA01" w14:textId="77777777" w:rsidTr="00AF5887">
        <w:tc>
          <w:tcPr>
            <w:tcW w:w="3690" w:type="dxa"/>
            <w:gridSpan w:val="2"/>
          </w:tcPr>
          <w:p w14:paraId="4789F378" w14:textId="77777777" w:rsidR="0067742F" w:rsidRPr="000F5DD3" w:rsidRDefault="0067742F" w:rsidP="00AF5887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เป็น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24E2F8B" w14:textId="77777777" w:rsidR="0067742F" w:rsidRPr="000F5DD3" w:rsidRDefault="0067742F" w:rsidP="00AF5887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C829F04" w14:textId="77777777" w:rsidR="0067742F" w:rsidRPr="000F5DD3" w:rsidRDefault="0067742F" w:rsidP="00AF588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1B4D26" w14:textId="77777777" w:rsidR="0067742F" w:rsidRPr="000F5DD3" w:rsidRDefault="0067742F" w:rsidP="00AF588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46B657A" w14:textId="77777777" w:rsidR="0067742F" w:rsidRPr="000F5DD3" w:rsidRDefault="0067742F" w:rsidP="00AF588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20B56A" w14:textId="77777777" w:rsidR="0067742F" w:rsidRPr="000F5DD3" w:rsidRDefault="0067742F" w:rsidP="00AF588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CDC70E9" w14:textId="77777777" w:rsidR="0067742F" w:rsidRPr="000F5DD3" w:rsidRDefault="0067742F" w:rsidP="00AF588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46679" w14:textId="77777777" w:rsidR="0067742F" w:rsidRPr="000F5DD3" w:rsidRDefault="0067742F" w:rsidP="00AF588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83C02E7" w14:textId="77777777" w:rsidR="0067742F" w:rsidRPr="000F5DD3" w:rsidRDefault="0067742F" w:rsidP="00AF588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4834AD" w14:textId="77777777" w:rsidR="0067742F" w:rsidRPr="000F5DD3" w:rsidRDefault="0067742F" w:rsidP="00AF5887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19CC1A" w14:textId="77777777" w:rsidR="0067742F" w:rsidRPr="000F5DD3" w:rsidRDefault="0067742F" w:rsidP="00AF5887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742F" w:rsidRPr="000F5DD3" w14:paraId="2650E783" w14:textId="77777777" w:rsidTr="00AF5887">
        <w:tc>
          <w:tcPr>
            <w:tcW w:w="2790" w:type="dxa"/>
            <w:vAlign w:val="bottom"/>
          </w:tcPr>
          <w:p w14:paraId="0EFEDC3F" w14:textId="77777777" w:rsidR="0067742F" w:rsidRPr="000F5DD3" w:rsidRDefault="0067742F" w:rsidP="00AF588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9774A">
              <w:rPr>
                <w:rFonts w:asciiTheme="majorBidi" w:hAnsiTheme="majorBidi"/>
                <w:sz w:val="30"/>
                <w:szCs w:val="30"/>
                <w:cs/>
              </w:rPr>
              <w:t>สัญญาซื้อขายเงินตรา ต่างประเทศล่วงหน้า</w:t>
            </w:r>
          </w:p>
        </w:tc>
        <w:tc>
          <w:tcPr>
            <w:tcW w:w="900" w:type="dxa"/>
            <w:vAlign w:val="bottom"/>
          </w:tcPr>
          <w:p w14:paraId="6254153B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BF690D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2DF1CA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A19299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81C49B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606405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FE9FB5D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5D2008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5A2DFD8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7254EE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312B25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742F" w:rsidRPr="000F5DD3" w14:paraId="6D433175" w14:textId="77777777" w:rsidTr="00AF5887">
        <w:tc>
          <w:tcPr>
            <w:tcW w:w="2790" w:type="dxa"/>
            <w:vAlign w:val="bottom"/>
          </w:tcPr>
          <w:p w14:paraId="08CE417E" w14:textId="77777777" w:rsidR="0067742F" w:rsidRPr="000F5DD3" w:rsidRDefault="0067742F" w:rsidP="00AF588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74A">
              <w:rPr>
                <w:rFonts w:asciiTheme="majorBidi" w:hAnsiTheme="majorBidi"/>
                <w:sz w:val="30"/>
                <w:szCs w:val="30"/>
                <w:cs/>
              </w:rPr>
              <w:t>- กระแสเงินสดออก</w:t>
            </w:r>
          </w:p>
        </w:tc>
        <w:tc>
          <w:tcPr>
            <w:tcW w:w="900" w:type="dxa"/>
            <w:vAlign w:val="bottom"/>
          </w:tcPr>
          <w:p w14:paraId="6BB33B63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FA4325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EEB7C8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D0D6F96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77EB81E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(334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298)</w:t>
            </w:r>
          </w:p>
        </w:tc>
        <w:tc>
          <w:tcPr>
            <w:tcW w:w="270" w:type="dxa"/>
            <w:vAlign w:val="bottom"/>
          </w:tcPr>
          <w:p w14:paraId="136A1CA9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8DA36FD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67C7F93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36E0F3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160AD1B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DDD50E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(334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298)</w:t>
            </w:r>
          </w:p>
        </w:tc>
      </w:tr>
      <w:tr w:rsidR="0067742F" w:rsidRPr="000F5DD3" w14:paraId="606FFE4C" w14:textId="77777777" w:rsidTr="00AF5887">
        <w:tc>
          <w:tcPr>
            <w:tcW w:w="2790" w:type="dxa"/>
          </w:tcPr>
          <w:p w14:paraId="45CD3842" w14:textId="77777777" w:rsidR="0067742F" w:rsidRPr="000F5DD3" w:rsidRDefault="0067742F" w:rsidP="00AF588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74A">
              <w:rPr>
                <w:rFonts w:asciiTheme="majorBidi" w:hAnsiTheme="majorBidi"/>
                <w:sz w:val="30"/>
                <w:szCs w:val="30"/>
                <w:cs/>
              </w:rPr>
              <w:t>- กระแสเงินสด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CF42566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1,437</w:t>
            </w:r>
          </w:p>
        </w:tc>
        <w:tc>
          <w:tcPr>
            <w:tcW w:w="270" w:type="dxa"/>
          </w:tcPr>
          <w:p w14:paraId="6D4BA9B2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ABA0462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46DAAD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23FE5BB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335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  <w:tc>
          <w:tcPr>
            <w:tcW w:w="270" w:type="dxa"/>
          </w:tcPr>
          <w:p w14:paraId="285D0A55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46218BA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5B53BE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4A84E07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C6509D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0F6A5A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335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</w:tr>
      <w:tr w:rsidR="0067742F" w:rsidRPr="000F5DD3" w14:paraId="55E32C6B" w14:textId="77777777" w:rsidTr="00AF5887">
        <w:trPr>
          <w:trHeight w:val="74"/>
        </w:trPr>
        <w:tc>
          <w:tcPr>
            <w:tcW w:w="2790" w:type="dxa"/>
          </w:tcPr>
          <w:p w14:paraId="437B9056" w14:textId="77777777" w:rsidR="0067742F" w:rsidRPr="000F5DD3" w:rsidRDefault="0067742F" w:rsidP="00AF5887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65D0E34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1,437</w:t>
            </w:r>
          </w:p>
        </w:tc>
        <w:tc>
          <w:tcPr>
            <w:tcW w:w="270" w:type="dxa"/>
          </w:tcPr>
          <w:p w14:paraId="6AF6CE5C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787CD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52A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0177FF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655824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1,437</w:t>
            </w:r>
          </w:p>
        </w:tc>
        <w:tc>
          <w:tcPr>
            <w:tcW w:w="270" w:type="dxa"/>
          </w:tcPr>
          <w:p w14:paraId="2FF32323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7C930" w14:textId="77777777" w:rsidR="0067742F" w:rsidRPr="00967988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79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0DF740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330A9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52A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FE9824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1F6144" w14:textId="77777777" w:rsidR="0067742F" w:rsidRPr="000F5DD3" w:rsidRDefault="0067742F" w:rsidP="00AF5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1,437</w:t>
            </w:r>
          </w:p>
        </w:tc>
      </w:tr>
    </w:tbl>
    <w:p w14:paraId="69DCB6B7" w14:textId="77777777" w:rsidR="0067742F" w:rsidRPr="000F5DD3" w:rsidRDefault="0067742F" w:rsidP="00481ED1">
      <w:pPr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16FD373" w14:textId="4715C54E" w:rsidR="00481ED1" w:rsidRPr="000F5DD3" w:rsidRDefault="00481ED1" w:rsidP="00481ED1">
      <w:pPr>
        <w:spacing w:line="240" w:lineRule="auto"/>
        <w:ind w:firstLine="450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A21E5" w:rsidRPr="000F5DD3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0F5DD3">
        <w:rPr>
          <w:rFonts w:asciiTheme="majorBidi" w:hAnsiTheme="majorBidi" w:cstheme="majorBidi"/>
          <w:i/>
          <w:iCs/>
          <w:sz w:val="30"/>
          <w:szCs w:val="30"/>
        </w:rPr>
        <w:t xml:space="preserve">.3) </w:t>
      </w: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1A0FC0BD" w14:textId="77777777" w:rsidR="00481ED1" w:rsidRPr="000F5DD3" w:rsidRDefault="00481ED1" w:rsidP="0048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61E3F5" w14:textId="5931D166" w:rsidR="00481ED1" w:rsidRPr="000F5DD3" w:rsidRDefault="00481ED1" w:rsidP="00481ED1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A5FAD" w:rsidRPr="000F5DD3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6B730AEA" w14:textId="77777777" w:rsidR="00481ED1" w:rsidRPr="000F5DD3" w:rsidRDefault="00481ED1" w:rsidP="0048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77695D7" w14:textId="0D5D66BB" w:rsidR="00481ED1" w:rsidRPr="000F5DD3" w:rsidRDefault="00481ED1" w:rsidP="00481ED1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</w:rPr>
        <w:t>(</w:t>
      </w:r>
      <w:r w:rsidR="004A21E5" w:rsidRPr="000F5DD3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0F5DD3">
        <w:rPr>
          <w:rFonts w:asciiTheme="majorBidi" w:hAnsiTheme="majorBidi" w:cstheme="majorBidi"/>
          <w:sz w:val="30"/>
          <w:szCs w:val="30"/>
        </w:rPr>
        <w:t>.3.1</w:t>
      </w:r>
      <w:r w:rsidRPr="000F5DD3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0F5DD3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1DD8D87B" w14:textId="22F5AD6B" w:rsidR="00B50457" w:rsidRPr="000F5DD3" w:rsidRDefault="00B50457" w:rsidP="00481ED1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</w:rPr>
      </w:pPr>
    </w:p>
    <w:p w14:paraId="460AA754" w14:textId="37253F63" w:rsidR="00B50457" w:rsidRPr="000F5DD3" w:rsidRDefault="00B50457" w:rsidP="00B50457">
      <w:pPr>
        <w:pStyle w:val="block"/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16275FA9" w14:textId="0C93F665" w:rsidR="00750B5A" w:rsidRDefault="0075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36038F7" w14:textId="77777777" w:rsidR="001F008A" w:rsidRPr="000F5DD3" w:rsidRDefault="001F008A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1277"/>
        <w:gridCol w:w="270"/>
        <w:gridCol w:w="1099"/>
        <w:gridCol w:w="270"/>
        <w:gridCol w:w="1241"/>
      </w:tblGrid>
      <w:tr w:rsidR="008246B3" w:rsidRPr="000F5DD3" w14:paraId="6D389BAB" w14:textId="77777777" w:rsidTr="008E58B9">
        <w:trPr>
          <w:tblHeader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DF972" w14:textId="77777777" w:rsidR="008246B3" w:rsidRPr="000F5DD3" w:rsidRDefault="008246B3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5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74395" w14:textId="31787F7F" w:rsidR="008246B3" w:rsidRPr="000F5DD3" w:rsidRDefault="008246B3" w:rsidP="006D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246B3" w:rsidRPr="000F5DD3" w14:paraId="1C743589" w14:textId="77777777" w:rsidTr="008E58B9">
        <w:trPr>
          <w:tblHeader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8E8BB" w14:textId="77777777" w:rsidR="008246B3" w:rsidRPr="000F5DD3" w:rsidRDefault="008246B3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5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52047" w14:textId="704C12C2" w:rsidR="008246B3" w:rsidRPr="000F5DD3" w:rsidRDefault="006D429A" w:rsidP="006D429A">
            <w:pPr>
              <w:pStyle w:val="BodyText"/>
              <w:spacing w:after="0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246B3" w:rsidRPr="000F5DD3" w14:paraId="3994557D" w14:textId="77777777" w:rsidTr="008E58B9">
        <w:trPr>
          <w:tblHeader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69845" w14:textId="77777777" w:rsidR="008246B3" w:rsidRPr="000F5DD3" w:rsidRDefault="008246B3">
            <w:pPr>
              <w:pStyle w:val="BodyText"/>
              <w:spacing w:after="0"/>
              <w:ind w:left="145" w:right="-77" w:hanging="1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ฐานะเปิดต่อความเสี่ยงจากเงินตราต่างประเทศ </w:t>
            </w:r>
          </w:p>
          <w:p w14:paraId="167C5E32" w14:textId="77777777" w:rsidR="008246B3" w:rsidRPr="000F5DD3" w:rsidRDefault="008246B3">
            <w:pPr>
              <w:pStyle w:val="BodyText"/>
              <w:spacing w:after="0"/>
              <w:ind w:left="145" w:right="-77" w:firstLine="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   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65072" w14:textId="77777777" w:rsidR="008246B3" w:rsidRPr="000F5DD3" w:rsidRDefault="008246B3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</w:p>
          <w:p w14:paraId="0AB90CAB" w14:textId="77777777" w:rsidR="008246B3" w:rsidRPr="000F5DD3" w:rsidRDefault="008246B3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</w:p>
          <w:p w14:paraId="7827BB22" w14:textId="77777777" w:rsidR="008246B3" w:rsidRPr="000F5DD3" w:rsidRDefault="008246B3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2FE57" w14:textId="77777777" w:rsidR="008246B3" w:rsidRPr="000F5DD3" w:rsidRDefault="008246B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4142A" w14:textId="77777777" w:rsidR="008246B3" w:rsidRPr="000F5DD3" w:rsidRDefault="008246B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2670D1" w14:textId="77777777" w:rsidR="008246B3" w:rsidRPr="000F5DD3" w:rsidRDefault="008246B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C2C86F" w14:textId="77777777" w:rsidR="008246B3" w:rsidRPr="000F5DD3" w:rsidRDefault="008246B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0213D" w14:textId="77777777" w:rsidR="008246B3" w:rsidRPr="000F5DD3" w:rsidRDefault="008246B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815F9" w14:textId="77777777" w:rsidR="008246B3" w:rsidRPr="000F5DD3" w:rsidRDefault="008246B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4FD230" w14:textId="77777777" w:rsidR="008246B3" w:rsidRPr="000F5DD3" w:rsidRDefault="008246B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3F6862" w14:textId="77777777" w:rsidR="008246B3" w:rsidRPr="000F5DD3" w:rsidRDefault="008246B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246B3" w:rsidRPr="000F5DD3" w14:paraId="73EF05C1" w14:textId="77777777" w:rsidTr="008E58B9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066BE" w14:textId="77777777" w:rsidR="008246B3" w:rsidRPr="000F5DD3" w:rsidRDefault="008246B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241B1" w14:textId="77777777" w:rsidR="008246B3" w:rsidRPr="000F5DD3" w:rsidRDefault="008246B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10A4" w:rsidRPr="000F5DD3" w14:paraId="731FBE3C" w14:textId="77777777" w:rsidTr="008E58B9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CB0E1" w14:textId="77777777" w:rsidR="009110A4" w:rsidRPr="000F5DD3" w:rsidRDefault="009110A4" w:rsidP="009110A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A73A3" w14:textId="5C3E26DF" w:rsidR="009110A4" w:rsidRPr="000F5DD3" w:rsidRDefault="00A16D81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614,346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3347F" w14:textId="77777777" w:rsidR="009110A4" w:rsidRPr="000F5DD3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19E69" w14:textId="2BC68C32" w:rsidR="009110A4" w:rsidRPr="000F5DD3" w:rsidRDefault="00A16D81" w:rsidP="009110A4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71DC6" w14:textId="77777777" w:rsidR="009110A4" w:rsidRPr="000F5DD3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E2A0B" w14:textId="401556B1" w:rsidR="009110A4" w:rsidRPr="000F5DD3" w:rsidRDefault="00BD777C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614,346</w:t>
            </w:r>
          </w:p>
        </w:tc>
      </w:tr>
      <w:tr w:rsidR="009110A4" w:rsidRPr="000F5DD3" w14:paraId="47383777" w14:textId="77777777" w:rsidTr="008E58B9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206A0" w14:textId="77777777" w:rsidR="009110A4" w:rsidRPr="000F5DD3" w:rsidRDefault="009110A4" w:rsidP="009110A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4E14C" w14:textId="4CC90FF0" w:rsidR="009110A4" w:rsidRPr="000F5DD3" w:rsidRDefault="00BD777C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19,086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3EACB" w14:textId="77777777" w:rsidR="009110A4" w:rsidRPr="000F5DD3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631A7B" w14:textId="3E914584" w:rsidR="009110A4" w:rsidRPr="000F5DD3" w:rsidRDefault="00A16D81" w:rsidP="00A16D81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BA505" w14:textId="77777777" w:rsidR="009110A4" w:rsidRPr="000F5DD3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67D77" w14:textId="618AD01C" w:rsidR="009110A4" w:rsidRPr="000F5DD3" w:rsidRDefault="00BD777C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19,086</w:t>
            </w:r>
          </w:p>
        </w:tc>
      </w:tr>
      <w:tr w:rsidR="009110A4" w:rsidRPr="000F5DD3" w14:paraId="2E5ED603" w14:textId="77777777" w:rsidTr="006D429A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4A62C" w14:textId="77777777" w:rsidR="009110A4" w:rsidRPr="000F5DD3" w:rsidRDefault="009110A4" w:rsidP="009110A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7CCEF" w14:textId="6E5924C5" w:rsidR="009110A4" w:rsidRPr="000F5DD3" w:rsidRDefault="00B350B7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(124,050)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DDCB0" w14:textId="77777777" w:rsidR="009110A4" w:rsidRPr="000F5DD3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8537B" w14:textId="3D869B6D" w:rsidR="009110A4" w:rsidRPr="000F5DD3" w:rsidRDefault="00A16D81" w:rsidP="009110A4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78626" w14:textId="77777777" w:rsidR="009110A4" w:rsidRPr="000F5DD3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2525E" w14:textId="587E411B" w:rsidR="009110A4" w:rsidRPr="000F5DD3" w:rsidRDefault="00B350B7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(124,050)</w:t>
            </w:r>
          </w:p>
        </w:tc>
      </w:tr>
      <w:tr w:rsidR="009110A4" w:rsidRPr="000F5DD3" w14:paraId="0DE233C3" w14:textId="77777777" w:rsidTr="006D429A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5004B" w14:textId="77777777" w:rsidR="009110A4" w:rsidRPr="000F5DD3" w:rsidRDefault="009110A4" w:rsidP="009110A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8F07E" w14:textId="1D03EC3C" w:rsidR="009110A4" w:rsidRPr="000F5DD3" w:rsidRDefault="00B350B7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(10,980)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F1B45" w14:textId="77777777" w:rsidR="009110A4" w:rsidRPr="000F5DD3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5E588" w14:textId="408F3822" w:rsidR="009110A4" w:rsidRPr="000F5DD3" w:rsidRDefault="00A16D81" w:rsidP="009110A4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3667A" w14:textId="77777777" w:rsidR="009110A4" w:rsidRPr="000F5DD3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F2884" w14:textId="778A83E7" w:rsidR="009110A4" w:rsidRPr="000F5DD3" w:rsidRDefault="00B350B7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(10,980)</w:t>
            </w:r>
          </w:p>
        </w:tc>
      </w:tr>
      <w:tr w:rsidR="009110A4" w:rsidRPr="000F5DD3" w14:paraId="300816D5" w14:textId="77777777" w:rsidTr="00464576">
        <w:trPr>
          <w:trHeight w:val="75"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87138" w14:textId="77777777" w:rsidR="009110A4" w:rsidRPr="000F5DD3" w:rsidRDefault="009110A4" w:rsidP="009110A4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           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C3FB8" w14:textId="032CB092" w:rsidR="009110A4" w:rsidRPr="000F5DD3" w:rsidRDefault="00081005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498,402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54F88" w14:textId="77777777" w:rsidR="009110A4" w:rsidRPr="000F5DD3" w:rsidRDefault="009110A4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38FE82" w14:textId="78602B3F" w:rsidR="009110A4" w:rsidRPr="000F5DD3" w:rsidRDefault="00A16D81" w:rsidP="00A16D81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87C7E" w14:textId="77777777" w:rsidR="009110A4" w:rsidRPr="000F5DD3" w:rsidRDefault="009110A4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CE19D" w14:textId="13F6E65F" w:rsidR="009110A4" w:rsidRPr="000F5DD3" w:rsidRDefault="00081005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498,402</w:t>
            </w:r>
          </w:p>
        </w:tc>
      </w:tr>
      <w:tr w:rsidR="009110A4" w:rsidRPr="000F5DD3" w14:paraId="0C114203" w14:textId="77777777" w:rsidTr="006D429A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0B834" w14:textId="77777777" w:rsidR="009110A4" w:rsidRPr="000F5DD3" w:rsidRDefault="009110A4" w:rsidP="009110A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                                       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78007" w14:textId="049435EC" w:rsidR="009110A4" w:rsidRPr="000F5DD3" w:rsidRDefault="00E65DFA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(83,95</w:t>
            </w:r>
            <w:r w:rsidR="00E22F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75DEB" w14:textId="77777777" w:rsidR="009110A4" w:rsidRPr="000F5DD3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ABDE3" w14:textId="2E9495D5" w:rsidR="009110A4" w:rsidRPr="000F5DD3" w:rsidRDefault="00A16D81" w:rsidP="009110A4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38C2C" w14:textId="77777777" w:rsidR="009110A4" w:rsidRPr="000F5DD3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5649A" w14:textId="2E10E1F6" w:rsidR="009110A4" w:rsidRPr="000F5DD3" w:rsidRDefault="00E65DFA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(83,95</w:t>
            </w:r>
            <w:r w:rsidR="00E22F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9110A4" w:rsidRPr="000F5DD3" w14:paraId="21598089" w14:textId="77777777" w:rsidTr="006D429A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E2D4F" w14:textId="77777777" w:rsidR="009110A4" w:rsidRPr="000F5DD3" w:rsidRDefault="009110A4" w:rsidP="009110A4">
            <w:pPr>
              <w:pStyle w:val="BodyText"/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CD65C" w14:textId="644EE4C9" w:rsidR="009110A4" w:rsidRPr="000F5DD3" w:rsidRDefault="002E0F92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414,45</w:t>
            </w:r>
            <w:r w:rsidR="00AB6E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87D22" w14:textId="77777777" w:rsidR="009110A4" w:rsidRPr="000F5DD3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6568E6" w14:textId="11BB0732" w:rsidR="009110A4" w:rsidRPr="000F5DD3" w:rsidRDefault="00A16D81" w:rsidP="00A16D81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640CE" w14:textId="77777777" w:rsidR="009110A4" w:rsidRPr="000F5DD3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1056A" w14:textId="465C46FB" w:rsidR="009110A4" w:rsidRPr="000F5DD3" w:rsidRDefault="002E0F92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414,45</w:t>
            </w:r>
            <w:r w:rsidR="007505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14:paraId="7D4B3852" w14:textId="49BC9FAB" w:rsidR="008246B3" w:rsidRPr="000F5DD3" w:rsidRDefault="008246B3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1277"/>
        <w:gridCol w:w="270"/>
        <w:gridCol w:w="1099"/>
        <w:gridCol w:w="270"/>
        <w:gridCol w:w="1241"/>
      </w:tblGrid>
      <w:tr w:rsidR="006D429A" w:rsidRPr="000F5DD3" w14:paraId="535AD3C5" w14:textId="77777777" w:rsidTr="00646EAA">
        <w:trPr>
          <w:tblHeader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61646" w14:textId="77777777" w:rsidR="006D429A" w:rsidRPr="000F5DD3" w:rsidRDefault="006D429A" w:rsidP="00646EAA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5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13CEA" w14:textId="496AC2C7" w:rsidR="006D429A" w:rsidRPr="000F5DD3" w:rsidRDefault="006D429A" w:rsidP="006D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19" w:firstLine="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429A" w:rsidRPr="000F5DD3" w14:paraId="1DFEAE00" w14:textId="77777777" w:rsidTr="00646EAA">
        <w:trPr>
          <w:tblHeader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B02A8" w14:textId="77777777" w:rsidR="006D429A" w:rsidRPr="000F5DD3" w:rsidRDefault="006D429A" w:rsidP="00646EAA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5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1DBEC" w14:textId="1FBF386B" w:rsidR="006D429A" w:rsidRPr="000F5DD3" w:rsidRDefault="006D429A" w:rsidP="006D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19" w:firstLine="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D429A" w:rsidRPr="000F5DD3" w14:paraId="3B17D1C8" w14:textId="77777777" w:rsidTr="00646EAA">
        <w:trPr>
          <w:tblHeader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5F17E" w14:textId="77777777" w:rsidR="006D429A" w:rsidRPr="000F5DD3" w:rsidRDefault="006D429A" w:rsidP="00646EAA">
            <w:pPr>
              <w:pStyle w:val="BodyText"/>
              <w:spacing w:after="0"/>
              <w:ind w:left="145" w:right="-77" w:hanging="1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ฐานะเปิดต่อความเสี่ยงจากเงินตราต่างประเทศ </w:t>
            </w:r>
          </w:p>
          <w:p w14:paraId="37EE5128" w14:textId="77777777" w:rsidR="006D429A" w:rsidRPr="000F5DD3" w:rsidRDefault="006D429A" w:rsidP="00646EAA">
            <w:pPr>
              <w:pStyle w:val="BodyText"/>
              <w:spacing w:after="0"/>
              <w:ind w:left="145" w:right="-77" w:firstLine="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   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C31F7" w14:textId="77777777" w:rsidR="006D429A" w:rsidRPr="000F5DD3" w:rsidRDefault="006D429A" w:rsidP="00646EAA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</w:p>
          <w:p w14:paraId="0505A0AF" w14:textId="77777777" w:rsidR="006D429A" w:rsidRPr="000F5DD3" w:rsidRDefault="006D429A" w:rsidP="00646EAA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</w:p>
          <w:p w14:paraId="43F205C8" w14:textId="77777777" w:rsidR="006D429A" w:rsidRPr="000F5DD3" w:rsidRDefault="006D429A" w:rsidP="00646EAA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4A9F1" w14:textId="77777777" w:rsidR="006D429A" w:rsidRPr="000F5DD3" w:rsidRDefault="006D429A" w:rsidP="00646EA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845B0" w14:textId="77777777" w:rsidR="006D429A" w:rsidRPr="000F5DD3" w:rsidRDefault="006D429A" w:rsidP="00646EA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E6412F" w14:textId="77777777" w:rsidR="006D429A" w:rsidRPr="000F5DD3" w:rsidRDefault="006D429A" w:rsidP="00646EA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5F9684" w14:textId="77777777" w:rsidR="006D429A" w:rsidRPr="000F5DD3" w:rsidRDefault="006D429A" w:rsidP="00646EA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E3C1D" w14:textId="77777777" w:rsidR="006D429A" w:rsidRPr="000F5DD3" w:rsidRDefault="006D429A" w:rsidP="00646EA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50F88" w14:textId="77777777" w:rsidR="006D429A" w:rsidRPr="000F5DD3" w:rsidRDefault="006D429A" w:rsidP="00646EA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61BCEE" w14:textId="77777777" w:rsidR="006D429A" w:rsidRPr="000F5DD3" w:rsidRDefault="006D429A" w:rsidP="00646EA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99DF49" w14:textId="77777777" w:rsidR="006D429A" w:rsidRPr="000F5DD3" w:rsidRDefault="006D429A" w:rsidP="00646EA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D429A" w:rsidRPr="000F5DD3" w14:paraId="6B7E9A5C" w14:textId="77777777" w:rsidTr="00646EAA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7AC77" w14:textId="77777777" w:rsidR="006D429A" w:rsidRPr="000F5DD3" w:rsidRDefault="006D429A" w:rsidP="00646E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01DA8" w14:textId="77777777" w:rsidR="006D429A" w:rsidRPr="000F5DD3" w:rsidRDefault="006D429A" w:rsidP="00646EA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429A" w:rsidRPr="000F5DD3" w14:paraId="0437BA1E" w14:textId="77777777" w:rsidTr="00646EAA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49D93" w14:textId="77777777" w:rsidR="006D429A" w:rsidRPr="000F5DD3" w:rsidRDefault="006D429A" w:rsidP="00646E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E0ECF" w14:textId="77777777" w:rsidR="006D429A" w:rsidRPr="000F5DD3" w:rsidRDefault="006D429A" w:rsidP="00646EA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676,418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ADF29" w14:textId="77777777" w:rsidR="006D429A" w:rsidRPr="000F5DD3" w:rsidRDefault="006D429A" w:rsidP="00646E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FF812" w14:textId="77777777" w:rsidR="006D429A" w:rsidRPr="000F5DD3" w:rsidRDefault="006D429A" w:rsidP="00646EAA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C8BA7" w14:textId="77777777" w:rsidR="006D429A" w:rsidRPr="000F5DD3" w:rsidRDefault="006D429A" w:rsidP="00646E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65996" w14:textId="77777777" w:rsidR="006D429A" w:rsidRPr="000F5DD3" w:rsidRDefault="006D429A" w:rsidP="00646EA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676,418</w:t>
            </w:r>
          </w:p>
        </w:tc>
      </w:tr>
      <w:tr w:rsidR="006D429A" w:rsidRPr="000F5DD3" w14:paraId="54F99B27" w14:textId="77777777" w:rsidTr="00646EAA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BD694" w14:textId="77777777" w:rsidR="006D429A" w:rsidRPr="000F5DD3" w:rsidRDefault="006D429A" w:rsidP="00646E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3E91F" w14:textId="77777777" w:rsidR="006D429A" w:rsidRPr="000F5DD3" w:rsidRDefault="006D429A" w:rsidP="00646EA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16,323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31FAE" w14:textId="77777777" w:rsidR="006D429A" w:rsidRPr="000F5DD3" w:rsidRDefault="006D429A" w:rsidP="00646E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332C0" w14:textId="77777777" w:rsidR="006D429A" w:rsidRPr="000F5DD3" w:rsidRDefault="006D429A" w:rsidP="00646EAA">
            <w:pPr>
              <w:pStyle w:val="31"/>
              <w:tabs>
                <w:tab w:val="clear" w:pos="360"/>
                <w:tab w:val="clear" w:pos="720"/>
                <w:tab w:val="decimal" w:pos="795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EAFBE" w14:textId="77777777" w:rsidR="006D429A" w:rsidRPr="000F5DD3" w:rsidRDefault="006D429A" w:rsidP="00646E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8C425" w14:textId="77777777" w:rsidR="006D429A" w:rsidRPr="000F5DD3" w:rsidRDefault="006D429A" w:rsidP="00646EA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16,513</w:t>
            </w:r>
          </w:p>
        </w:tc>
      </w:tr>
      <w:tr w:rsidR="006D429A" w:rsidRPr="000F5DD3" w14:paraId="593EDB63" w14:textId="77777777" w:rsidTr="006D429A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20D99" w14:textId="77777777" w:rsidR="006D429A" w:rsidRPr="000F5DD3" w:rsidRDefault="006D429A" w:rsidP="00646E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065AC" w14:textId="77777777" w:rsidR="006D429A" w:rsidRPr="000F5DD3" w:rsidRDefault="006D429A" w:rsidP="00646EA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(336,431)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94F14" w14:textId="77777777" w:rsidR="006D429A" w:rsidRPr="000F5DD3" w:rsidRDefault="006D429A" w:rsidP="00646E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B72B5" w14:textId="77777777" w:rsidR="006D429A" w:rsidRPr="000F5DD3" w:rsidRDefault="006D429A" w:rsidP="00646EAA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C4552" w14:textId="77777777" w:rsidR="006D429A" w:rsidRPr="000F5DD3" w:rsidRDefault="006D429A" w:rsidP="00646E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C4423" w14:textId="77777777" w:rsidR="006D429A" w:rsidRPr="000F5DD3" w:rsidRDefault="006D429A" w:rsidP="00646EA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(336,431)</w:t>
            </w:r>
          </w:p>
        </w:tc>
      </w:tr>
      <w:tr w:rsidR="006D429A" w:rsidRPr="000F5DD3" w14:paraId="15359021" w14:textId="77777777" w:rsidTr="006D429A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35BA6" w14:textId="77777777" w:rsidR="006D429A" w:rsidRPr="000F5DD3" w:rsidRDefault="006D429A" w:rsidP="00646E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FE4B7" w14:textId="77777777" w:rsidR="006D429A" w:rsidRPr="000F5DD3" w:rsidRDefault="006D429A" w:rsidP="00646EA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(36,368)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63285" w14:textId="77777777" w:rsidR="006D429A" w:rsidRPr="000F5DD3" w:rsidRDefault="006D429A" w:rsidP="00646E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D03D8" w14:textId="77777777" w:rsidR="006D429A" w:rsidRPr="000F5DD3" w:rsidRDefault="006D429A" w:rsidP="00646EAA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91BC2" w14:textId="77777777" w:rsidR="006D429A" w:rsidRPr="000F5DD3" w:rsidRDefault="006D429A" w:rsidP="00646E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AB458" w14:textId="77777777" w:rsidR="006D429A" w:rsidRPr="000F5DD3" w:rsidRDefault="006D429A" w:rsidP="00646EA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(36,368)</w:t>
            </w:r>
          </w:p>
        </w:tc>
      </w:tr>
      <w:tr w:rsidR="006D429A" w:rsidRPr="000F5DD3" w14:paraId="6CC06F3D" w14:textId="77777777" w:rsidTr="006D429A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6F4A4" w14:textId="77777777" w:rsidR="006D429A" w:rsidRPr="000F5DD3" w:rsidRDefault="006D429A" w:rsidP="00646EAA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           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40953" w14:textId="77777777" w:rsidR="006D429A" w:rsidRPr="000F5DD3" w:rsidRDefault="006D429A" w:rsidP="00646EA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    319,942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69583" w14:textId="77777777" w:rsidR="006D429A" w:rsidRPr="000F5DD3" w:rsidRDefault="006D429A" w:rsidP="00646EA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428CB1" w14:textId="77777777" w:rsidR="006D429A" w:rsidRPr="000F5DD3" w:rsidRDefault="006D429A" w:rsidP="00646EAA">
            <w:pPr>
              <w:pStyle w:val="31"/>
              <w:tabs>
                <w:tab w:val="clear" w:pos="360"/>
                <w:tab w:val="clear" w:pos="720"/>
                <w:tab w:val="decimal" w:pos="795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C54CA" w14:textId="77777777" w:rsidR="006D429A" w:rsidRPr="000F5DD3" w:rsidRDefault="006D429A" w:rsidP="00646EA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DB833" w14:textId="77777777" w:rsidR="006D429A" w:rsidRPr="000F5DD3" w:rsidRDefault="006D429A" w:rsidP="00646EA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    320,132</w:t>
            </w:r>
          </w:p>
        </w:tc>
      </w:tr>
      <w:tr w:rsidR="006D429A" w:rsidRPr="000F5DD3" w14:paraId="04F009D6" w14:textId="77777777" w:rsidTr="006D429A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87AE3" w14:textId="77777777" w:rsidR="006D429A" w:rsidRPr="000F5DD3" w:rsidRDefault="006D429A" w:rsidP="00646EA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                                       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F1688" w14:textId="77777777" w:rsidR="006D429A" w:rsidRPr="000F5DD3" w:rsidRDefault="006D429A" w:rsidP="00646EA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(335,735)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01E80" w14:textId="77777777" w:rsidR="006D429A" w:rsidRPr="000F5DD3" w:rsidRDefault="006D429A" w:rsidP="00646E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EC5BC" w14:textId="77777777" w:rsidR="006D429A" w:rsidRPr="000F5DD3" w:rsidRDefault="006D429A" w:rsidP="00646EAA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46E60" w14:textId="77777777" w:rsidR="006D429A" w:rsidRPr="000F5DD3" w:rsidRDefault="006D429A" w:rsidP="00646E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B31BE" w14:textId="77777777" w:rsidR="006D429A" w:rsidRPr="000F5DD3" w:rsidRDefault="006D429A" w:rsidP="00646EA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(335,735)</w:t>
            </w:r>
          </w:p>
        </w:tc>
      </w:tr>
      <w:tr w:rsidR="006D429A" w:rsidRPr="000F5DD3" w14:paraId="0190068D" w14:textId="77777777" w:rsidTr="006D429A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618FC" w14:textId="77777777" w:rsidR="006D429A" w:rsidRPr="000F5DD3" w:rsidRDefault="006D429A" w:rsidP="00646EAA">
            <w:pPr>
              <w:pStyle w:val="BodyText"/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91E89" w14:textId="77777777" w:rsidR="006D429A" w:rsidRPr="000F5DD3" w:rsidRDefault="006D429A" w:rsidP="00646EA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    (15,793)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5674D" w14:textId="77777777" w:rsidR="006D429A" w:rsidRPr="000F5DD3" w:rsidRDefault="006D429A" w:rsidP="00646E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98E6CA" w14:textId="77777777" w:rsidR="006D429A" w:rsidRPr="000F5DD3" w:rsidRDefault="006D429A" w:rsidP="00646EAA">
            <w:pPr>
              <w:pStyle w:val="31"/>
              <w:tabs>
                <w:tab w:val="clear" w:pos="360"/>
                <w:tab w:val="clear" w:pos="720"/>
                <w:tab w:val="decimal" w:pos="795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AA9D9" w14:textId="77777777" w:rsidR="006D429A" w:rsidRPr="000F5DD3" w:rsidRDefault="006D429A" w:rsidP="00646E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2DB32" w14:textId="77777777" w:rsidR="006D429A" w:rsidRPr="000F5DD3" w:rsidRDefault="006D429A" w:rsidP="00646EA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    (15,603)</w:t>
            </w:r>
          </w:p>
        </w:tc>
      </w:tr>
    </w:tbl>
    <w:p w14:paraId="644642F4" w14:textId="768370B1" w:rsidR="008246B3" w:rsidRPr="000F5DD3" w:rsidRDefault="008246B3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77E53" w14:textId="77777777" w:rsidR="009F3A35" w:rsidRPr="000F5DD3" w:rsidRDefault="009F3A35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9"/>
        <w:gridCol w:w="1277"/>
        <w:gridCol w:w="269"/>
        <w:gridCol w:w="1094"/>
        <w:gridCol w:w="269"/>
        <w:gridCol w:w="1272"/>
      </w:tblGrid>
      <w:tr w:rsidR="001F0FAA" w:rsidRPr="000F5DD3" w14:paraId="42F82A11" w14:textId="77777777" w:rsidTr="00146354">
        <w:trPr>
          <w:tblHeader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2D545" w14:textId="77777777" w:rsidR="001F0FAA" w:rsidRPr="000F5DD3" w:rsidRDefault="001F0FAA" w:rsidP="00146354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5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C8DC8" w14:textId="1214A9B6" w:rsidR="001F0FAA" w:rsidRPr="000F5DD3" w:rsidRDefault="001F0FAA" w:rsidP="00D55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6"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0FAA" w:rsidRPr="000F5DD3" w14:paraId="1D4D7FD0" w14:textId="77777777" w:rsidTr="00146354">
        <w:trPr>
          <w:tblHeader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2A40B" w14:textId="77777777" w:rsidR="001F0FAA" w:rsidRPr="000F5DD3" w:rsidRDefault="001F0FAA" w:rsidP="00146354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5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C19FA" w14:textId="70A11FEF" w:rsidR="001F0FAA" w:rsidRPr="000F5DD3" w:rsidRDefault="00D55079" w:rsidP="00D55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6"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F0FAA" w:rsidRPr="000F5DD3" w14:paraId="5182B540" w14:textId="77777777" w:rsidTr="00146354">
        <w:trPr>
          <w:tblHeader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D08EF" w14:textId="77777777" w:rsidR="001F0FAA" w:rsidRPr="000F5DD3" w:rsidRDefault="001F0FAA" w:rsidP="00146354">
            <w:pPr>
              <w:pStyle w:val="BodyText"/>
              <w:spacing w:after="0"/>
              <w:ind w:left="145" w:right="-77" w:hanging="1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ฐานะเปิดต่อความเสี่ยงจากเงินตราต่างประเทศ </w:t>
            </w:r>
          </w:p>
          <w:p w14:paraId="77BC7F67" w14:textId="77777777" w:rsidR="001F0FAA" w:rsidRPr="000F5DD3" w:rsidRDefault="001F0FAA" w:rsidP="00146354">
            <w:pPr>
              <w:pStyle w:val="BodyText"/>
              <w:spacing w:after="0"/>
              <w:ind w:left="145" w:right="-77" w:firstLine="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   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096AB" w14:textId="77777777" w:rsidR="001F0FAA" w:rsidRPr="000F5DD3" w:rsidRDefault="001F0FAA" w:rsidP="00146354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</w:p>
          <w:p w14:paraId="1B50E887" w14:textId="77777777" w:rsidR="001F0FAA" w:rsidRPr="000F5DD3" w:rsidRDefault="001F0FAA" w:rsidP="00146354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</w:p>
          <w:p w14:paraId="09F544AF" w14:textId="77777777" w:rsidR="001F0FAA" w:rsidRPr="000F5DD3" w:rsidRDefault="001F0FAA" w:rsidP="00146354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8A58C" w14:textId="77777777" w:rsidR="001F0FAA" w:rsidRPr="000F5DD3" w:rsidRDefault="001F0FAA" w:rsidP="0014635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3B9A2" w14:textId="77777777" w:rsidR="001F0FAA" w:rsidRPr="000F5DD3" w:rsidRDefault="001F0FAA" w:rsidP="0014635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856A86" w14:textId="77777777" w:rsidR="001F0FAA" w:rsidRPr="000F5DD3" w:rsidRDefault="001F0FAA" w:rsidP="0014635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545505" w14:textId="77777777" w:rsidR="001F0FAA" w:rsidRPr="000F5DD3" w:rsidRDefault="001F0FAA" w:rsidP="0014635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E7F73" w14:textId="77777777" w:rsidR="001F0FAA" w:rsidRPr="000F5DD3" w:rsidRDefault="001F0FAA" w:rsidP="0014635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C486E" w14:textId="77777777" w:rsidR="001F0FAA" w:rsidRPr="000F5DD3" w:rsidRDefault="001F0FAA" w:rsidP="0014635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F35BEF" w14:textId="77777777" w:rsidR="001F0FAA" w:rsidRPr="000F5DD3" w:rsidRDefault="001F0FAA" w:rsidP="0014635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1AAD9A" w14:textId="77777777" w:rsidR="001F0FAA" w:rsidRPr="000F5DD3" w:rsidRDefault="001F0FAA" w:rsidP="0014635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F0FAA" w:rsidRPr="000F5DD3" w14:paraId="58F1D614" w14:textId="77777777" w:rsidTr="00146354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03CF5" w14:textId="77777777" w:rsidR="001F0FAA" w:rsidRPr="000F5DD3" w:rsidRDefault="001F0FAA" w:rsidP="0014635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F3B46" w14:textId="77777777" w:rsidR="001F0FAA" w:rsidRPr="000F5DD3" w:rsidRDefault="001F0FAA" w:rsidP="0014635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0FAA" w:rsidRPr="000F5DD3" w14:paraId="4F6042D7" w14:textId="77777777" w:rsidTr="00146354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E9B73" w14:textId="77777777" w:rsidR="001F0FAA" w:rsidRPr="000F5DD3" w:rsidRDefault="001F0FAA" w:rsidP="001F0F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E70FB" w14:textId="03027BC1" w:rsidR="001F0FAA" w:rsidRPr="000F5DD3" w:rsidRDefault="0044521F" w:rsidP="001F0F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613,787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11DBB" w14:textId="77777777" w:rsidR="001F0FAA" w:rsidRPr="000F5DD3" w:rsidRDefault="001F0FAA" w:rsidP="001F0F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E72E3" w14:textId="6B94FF1D" w:rsidR="001F0FAA" w:rsidRPr="000F5DD3" w:rsidRDefault="00596C14" w:rsidP="002E2719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A5425" w14:textId="77777777" w:rsidR="001F0FAA" w:rsidRPr="000F5DD3" w:rsidRDefault="001F0FAA" w:rsidP="001F0F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AD593" w14:textId="7AE97A41" w:rsidR="001F0FAA" w:rsidRPr="000F5DD3" w:rsidRDefault="0044521F" w:rsidP="001F0F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613,787</w:t>
            </w:r>
          </w:p>
        </w:tc>
      </w:tr>
      <w:tr w:rsidR="001F0FAA" w:rsidRPr="000F5DD3" w14:paraId="76C425E0" w14:textId="77777777" w:rsidTr="00146354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11529" w14:textId="77777777" w:rsidR="001F0FAA" w:rsidRPr="000F5DD3" w:rsidRDefault="001F0FAA" w:rsidP="001F0F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5A4AE" w14:textId="6A547DC1" w:rsidR="001F0FAA" w:rsidRPr="000F5DD3" w:rsidRDefault="0044521F" w:rsidP="001F0F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</w:t>
            </w:r>
            <w:r w:rsidR="00CC6373"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086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B786F" w14:textId="77777777" w:rsidR="001F0FAA" w:rsidRPr="000F5DD3" w:rsidRDefault="001F0FAA" w:rsidP="001F0F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81045" w14:textId="484D1C1E" w:rsidR="001F0FAA" w:rsidRPr="000F5DD3" w:rsidRDefault="00596C14" w:rsidP="00596C14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4E7A8" w14:textId="77777777" w:rsidR="001F0FAA" w:rsidRPr="000F5DD3" w:rsidRDefault="001F0FAA" w:rsidP="001F0F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7E189" w14:textId="316290B4" w:rsidR="001F0FAA" w:rsidRPr="000F5DD3" w:rsidRDefault="00CC6373" w:rsidP="001F0F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19,086</w:t>
            </w:r>
          </w:p>
        </w:tc>
      </w:tr>
      <w:tr w:rsidR="001F0FAA" w:rsidRPr="000F5DD3" w14:paraId="20CF9CA7" w14:textId="77777777" w:rsidTr="00D55079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DEBCC" w14:textId="77777777" w:rsidR="001F0FAA" w:rsidRPr="000F5DD3" w:rsidRDefault="001F0FAA" w:rsidP="001F0F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BE0D5" w14:textId="6D51EF1D" w:rsidR="001F0FAA" w:rsidRPr="000F5DD3" w:rsidRDefault="00CC6373" w:rsidP="001F0F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(124,050)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CF830" w14:textId="77777777" w:rsidR="001F0FAA" w:rsidRPr="000F5DD3" w:rsidRDefault="001F0FAA" w:rsidP="001F0F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A14BE" w14:textId="58AFB20B" w:rsidR="001F0FAA" w:rsidRPr="000F5DD3" w:rsidRDefault="00596C14" w:rsidP="001F0FAA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A858E" w14:textId="77777777" w:rsidR="001F0FAA" w:rsidRPr="000F5DD3" w:rsidRDefault="001F0FAA" w:rsidP="001F0F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26BD4" w14:textId="0D8D589D" w:rsidR="001F0FAA" w:rsidRPr="000F5DD3" w:rsidRDefault="00CC6373" w:rsidP="001F0F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(124,050</w:t>
            </w:r>
            <w:r w:rsidR="00146006"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F0FAA" w:rsidRPr="000F5DD3" w14:paraId="73B57E58" w14:textId="77777777" w:rsidTr="00D55079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9773A" w14:textId="77777777" w:rsidR="001F0FAA" w:rsidRPr="000F5DD3" w:rsidRDefault="001F0FAA" w:rsidP="001F0F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FCDA2" w14:textId="01966311" w:rsidR="001F0FAA" w:rsidRPr="000F5DD3" w:rsidRDefault="00146006" w:rsidP="001F0F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(10,980)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05FFF" w14:textId="77777777" w:rsidR="001F0FAA" w:rsidRPr="000F5DD3" w:rsidRDefault="001F0FAA" w:rsidP="001F0F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F908E" w14:textId="16B5F813" w:rsidR="001F0FAA" w:rsidRPr="000F5DD3" w:rsidRDefault="00596C14" w:rsidP="001F0FAA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97181" w14:textId="77777777" w:rsidR="001F0FAA" w:rsidRPr="000F5DD3" w:rsidRDefault="001F0FAA" w:rsidP="001F0F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41425" w14:textId="38C86A94" w:rsidR="001F0FAA" w:rsidRPr="000F5DD3" w:rsidRDefault="00146006" w:rsidP="001F0F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(10,980)</w:t>
            </w:r>
          </w:p>
        </w:tc>
      </w:tr>
      <w:tr w:rsidR="001F0FAA" w:rsidRPr="000F5DD3" w14:paraId="59647E47" w14:textId="77777777" w:rsidTr="00D55079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CEAEF" w14:textId="77777777" w:rsidR="001F0FAA" w:rsidRPr="000F5DD3" w:rsidRDefault="001F0FAA" w:rsidP="001F0FAA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           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D9B22" w14:textId="12EAA93B" w:rsidR="001F0FAA" w:rsidRPr="000F5DD3" w:rsidRDefault="00D343F8" w:rsidP="001F0F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497,843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525B2" w14:textId="77777777" w:rsidR="001F0FAA" w:rsidRPr="000F5DD3" w:rsidRDefault="001F0FAA" w:rsidP="001F0FA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3D5EF" w14:textId="0DF5918D" w:rsidR="001F0FAA" w:rsidRPr="000F5DD3" w:rsidRDefault="0057479C" w:rsidP="0057479C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31B79" w14:textId="77777777" w:rsidR="001F0FAA" w:rsidRPr="000F5DD3" w:rsidRDefault="001F0FAA" w:rsidP="001F0FA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1CF24" w14:textId="2621A9FD" w:rsidR="001F0FAA" w:rsidRPr="000F5DD3" w:rsidRDefault="00D343F8" w:rsidP="001F0F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497,843</w:t>
            </w:r>
          </w:p>
        </w:tc>
      </w:tr>
      <w:tr w:rsidR="001F0FAA" w:rsidRPr="000F5DD3" w14:paraId="35312DBD" w14:textId="77777777" w:rsidTr="00D55079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D60B3" w14:textId="77777777" w:rsidR="001F0FAA" w:rsidRPr="000F5DD3" w:rsidRDefault="001F0FAA" w:rsidP="001F0FA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                                       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3BD58" w14:textId="32F89A9F" w:rsidR="001F0FAA" w:rsidRPr="000F5DD3" w:rsidRDefault="00C2016A" w:rsidP="001F0F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(83,95</w:t>
            </w:r>
            <w:r w:rsidR="00750B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3BECD" w14:textId="77777777" w:rsidR="001F0FAA" w:rsidRPr="000F5DD3" w:rsidRDefault="001F0FAA" w:rsidP="001F0F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B6C2F" w14:textId="2ADF5EF2" w:rsidR="001F0FAA" w:rsidRPr="000F5DD3" w:rsidRDefault="00881220" w:rsidP="001F0FAA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1F2E9" w14:textId="77777777" w:rsidR="001F0FAA" w:rsidRPr="000F5DD3" w:rsidRDefault="001F0FAA" w:rsidP="001F0F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09216" w14:textId="5C38DD70" w:rsidR="001F0FAA" w:rsidRPr="000F5DD3" w:rsidRDefault="00C2016A" w:rsidP="001F0F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(83,95</w:t>
            </w:r>
            <w:r w:rsidR="00750B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F0FAA" w:rsidRPr="000F5DD3" w14:paraId="506A3A52" w14:textId="77777777" w:rsidTr="00D55079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46AAD" w14:textId="77777777" w:rsidR="001F0FAA" w:rsidRPr="000F5DD3" w:rsidRDefault="001F0FAA" w:rsidP="001F0FAA">
            <w:pPr>
              <w:pStyle w:val="BodyText"/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3F79" w14:textId="1CCAC356" w:rsidR="001F0FAA" w:rsidRPr="000F5DD3" w:rsidRDefault="00483CF7" w:rsidP="001F0F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413,89</w:t>
            </w:r>
            <w:r w:rsidR="001B03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8C985" w14:textId="77777777" w:rsidR="001F0FAA" w:rsidRPr="000F5DD3" w:rsidRDefault="001F0FAA" w:rsidP="001F0F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C7AE82" w14:textId="009B2BD3" w:rsidR="001F0FAA" w:rsidRPr="000F5DD3" w:rsidRDefault="00E067FF" w:rsidP="00E067FF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E9E19" w14:textId="77777777" w:rsidR="001F0FAA" w:rsidRPr="000F5DD3" w:rsidRDefault="001F0FAA" w:rsidP="001F0F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3FC13" w14:textId="5EA53275" w:rsidR="001F0FAA" w:rsidRPr="000F5DD3" w:rsidRDefault="00483CF7" w:rsidP="001F0F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413,89</w:t>
            </w:r>
            <w:r w:rsidR="00283D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</w:tbl>
    <w:p w14:paraId="0934F06C" w14:textId="28545CA8" w:rsidR="009F3A35" w:rsidRPr="000F5DD3" w:rsidRDefault="009F3A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5"/>
        <w:gridCol w:w="1277"/>
        <w:gridCol w:w="269"/>
        <w:gridCol w:w="1098"/>
        <w:gridCol w:w="269"/>
        <w:gridCol w:w="1272"/>
      </w:tblGrid>
      <w:tr w:rsidR="00D55079" w:rsidRPr="000F5DD3" w14:paraId="17BB0B40" w14:textId="77777777" w:rsidTr="00646EAA">
        <w:trPr>
          <w:tblHeader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0AED0" w14:textId="77777777" w:rsidR="00D55079" w:rsidRPr="000F5DD3" w:rsidRDefault="00D55079" w:rsidP="00646EAA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5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F2BAB" w14:textId="77777777" w:rsidR="00D55079" w:rsidRPr="000F5DD3" w:rsidRDefault="00D55079" w:rsidP="00646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6"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079" w:rsidRPr="000F5DD3" w14:paraId="37899373" w14:textId="77777777" w:rsidTr="00646EAA">
        <w:trPr>
          <w:tblHeader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B5EB4" w14:textId="77777777" w:rsidR="00D55079" w:rsidRPr="000F5DD3" w:rsidRDefault="00D55079" w:rsidP="00646EAA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5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D1208" w14:textId="77777777" w:rsidR="00D55079" w:rsidRPr="000F5DD3" w:rsidRDefault="00D55079" w:rsidP="00646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6"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55079" w:rsidRPr="000F5DD3" w14:paraId="64CE6912" w14:textId="77777777" w:rsidTr="00646EAA">
        <w:trPr>
          <w:tblHeader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A74C0" w14:textId="77777777" w:rsidR="00D55079" w:rsidRPr="000F5DD3" w:rsidRDefault="00D55079" w:rsidP="00646EAA">
            <w:pPr>
              <w:pStyle w:val="BodyText"/>
              <w:spacing w:after="0"/>
              <w:ind w:left="145" w:right="-77" w:hanging="1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ฐานะเปิดต่อความเสี่ยงจากเงินตราต่างประเทศ </w:t>
            </w:r>
          </w:p>
          <w:p w14:paraId="448DB8A6" w14:textId="77777777" w:rsidR="00D55079" w:rsidRPr="000F5DD3" w:rsidRDefault="00D55079" w:rsidP="00646EAA">
            <w:pPr>
              <w:pStyle w:val="BodyText"/>
              <w:spacing w:after="0"/>
              <w:ind w:left="145" w:right="-77" w:firstLine="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   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19C6A" w14:textId="77777777" w:rsidR="00D55079" w:rsidRPr="000F5DD3" w:rsidRDefault="00D55079" w:rsidP="00646EAA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</w:p>
          <w:p w14:paraId="4F0A3565" w14:textId="77777777" w:rsidR="00D55079" w:rsidRPr="000F5DD3" w:rsidRDefault="00D55079" w:rsidP="00646EAA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</w:p>
          <w:p w14:paraId="55AF47F2" w14:textId="77777777" w:rsidR="00D55079" w:rsidRPr="000F5DD3" w:rsidRDefault="00D55079" w:rsidP="00646EAA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7EA1A" w14:textId="77777777" w:rsidR="00D55079" w:rsidRPr="000F5DD3" w:rsidRDefault="00D55079" w:rsidP="00646EA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CC374" w14:textId="77777777" w:rsidR="00D55079" w:rsidRPr="000F5DD3" w:rsidRDefault="00D55079" w:rsidP="00646EA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333B71" w14:textId="77777777" w:rsidR="00D55079" w:rsidRPr="000F5DD3" w:rsidRDefault="00D55079" w:rsidP="00646EA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7C3318" w14:textId="77777777" w:rsidR="00D55079" w:rsidRPr="000F5DD3" w:rsidRDefault="00D55079" w:rsidP="00646EA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0FFC8" w14:textId="77777777" w:rsidR="00D55079" w:rsidRPr="000F5DD3" w:rsidRDefault="00D55079" w:rsidP="00646EA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149E4" w14:textId="77777777" w:rsidR="00D55079" w:rsidRPr="000F5DD3" w:rsidRDefault="00D55079" w:rsidP="00646EA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1C6613" w14:textId="77777777" w:rsidR="00D55079" w:rsidRPr="000F5DD3" w:rsidRDefault="00D55079" w:rsidP="00646EA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84D439" w14:textId="77777777" w:rsidR="00D55079" w:rsidRPr="000F5DD3" w:rsidRDefault="00D55079" w:rsidP="00646EA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55079" w:rsidRPr="000F5DD3" w14:paraId="625CD7C1" w14:textId="77777777" w:rsidTr="00646EAA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1B3A0" w14:textId="77777777" w:rsidR="00D55079" w:rsidRPr="000F5DD3" w:rsidRDefault="00D55079" w:rsidP="00646E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4E408" w14:textId="77777777" w:rsidR="00D55079" w:rsidRPr="000F5DD3" w:rsidRDefault="00D55079" w:rsidP="00646EA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5079" w:rsidRPr="000F5DD3" w14:paraId="4A56E957" w14:textId="77777777" w:rsidTr="00646EAA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DE094" w14:textId="77777777" w:rsidR="00D55079" w:rsidRPr="000F5DD3" w:rsidRDefault="00D55079" w:rsidP="00646E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D62F5" w14:textId="77777777" w:rsidR="00D55079" w:rsidRPr="000F5DD3" w:rsidRDefault="00D55079" w:rsidP="00646E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676,140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A3EFF" w14:textId="77777777" w:rsidR="00D55079" w:rsidRPr="000F5DD3" w:rsidRDefault="00D55079" w:rsidP="00646E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FAF5B" w14:textId="77777777" w:rsidR="00D55079" w:rsidRPr="000F5DD3" w:rsidRDefault="00D55079" w:rsidP="00646EAA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6ED21" w14:textId="77777777" w:rsidR="00D55079" w:rsidRPr="000F5DD3" w:rsidRDefault="00D55079" w:rsidP="00646E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3F83D" w14:textId="77777777" w:rsidR="00D55079" w:rsidRPr="000F5DD3" w:rsidRDefault="00D55079" w:rsidP="00646E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676,140</w:t>
            </w:r>
          </w:p>
        </w:tc>
      </w:tr>
      <w:tr w:rsidR="00D55079" w:rsidRPr="000F5DD3" w14:paraId="5986CFC4" w14:textId="77777777" w:rsidTr="00646EAA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29CC2" w14:textId="77777777" w:rsidR="00D55079" w:rsidRPr="000F5DD3" w:rsidRDefault="00D55079" w:rsidP="00646E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4630B" w14:textId="77777777" w:rsidR="00D55079" w:rsidRPr="000F5DD3" w:rsidRDefault="00D55079" w:rsidP="00646E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16,323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8690D" w14:textId="77777777" w:rsidR="00D55079" w:rsidRPr="000F5DD3" w:rsidRDefault="00D55079" w:rsidP="00646E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42F036" w14:textId="77777777" w:rsidR="00D55079" w:rsidRPr="000F5DD3" w:rsidRDefault="00D55079" w:rsidP="00646EAA">
            <w:pPr>
              <w:pStyle w:val="31"/>
              <w:tabs>
                <w:tab w:val="clear" w:pos="360"/>
                <w:tab w:val="clear" w:pos="720"/>
                <w:tab w:val="decimal" w:pos="795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63551" w14:textId="77777777" w:rsidR="00D55079" w:rsidRPr="000F5DD3" w:rsidRDefault="00D55079" w:rsidP="00646E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814E8" w14:textId="77777777" w:rsidR="00D55079" w:rsidRPr="000F5DD3" w:rsidRDefault="00D55079" w:rsidP="00646E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16,513</w:t>
            </w:r>
          </w:p>
        </w:tc>
      </w:tr>
      <w:tr w:rsidR="00D55079" w:rsidRPr="000F5DD3" w14:paraId="22C2DC9D" w14:textId="77777777" w:rsidTr="00646EAA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D67A0" w14:textId="77777777" w:rsidR="00D55079" w:rsidRPr="000F5DD3" w:rsidRDefault="00D55079" w:rsidP="00646E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D1B4B" w14:textId="77777777" w:rsidR="00D55079" w:rsidRPr="000F5DD3" w:rsidRDefault="00D55079" w:rsidP="00646E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(336,431)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D18F6" w14:textId="77777777" w:rsidR="00D55079" w:rsidRPr="000F5DD3" w:rsidRDefault="00D55079" w:rsidP="00646E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37400" w14:textId="77777777" w:rsidR="00D55079" w:rsidRPr="000F5DD3" w:rsidRDefault="00D55079" w:rsidP="00646EAA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60DA7" w14:textId="77777777" w:rsidR="00D55079" w:rsidRPr="000F5DD3" w:rsidRDefault="00D55079" w:rsidP="00646E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6777E" w14:textId="77777777" w:rsidR="00D55079" w:rsidRPr="000F5DD3" w:rsidRDefault="00D55079" w:rsidP="00646E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(336,431)</w:t>
            </w:r>
          </w:p>
        </w:tc>
      </w:tr>
      <w:tr w:rsidR="00D55079" w:rsidRPr="000F5DD3" w14:paraId="134976F9" w14:textId="77777777" w:rsidTr="00646EAA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64396" w14:textId="77777777" w:rsidR="00D55079" w:rsidRPr="000F5DD3" w:rsidRDefault="00D55079" w:rsidP="00646E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B8F16" w14:textId="77777777" w:rsidR="00D55079" w:rsidRPr="000F5DD3" w:rsidRDefault="00D55079" w:rsidP="00646E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(36,368)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CFE4E" w14:textId="77777777" w:rsidR="00D55079" w:rsidRPr="000F5DD3" w:rsidRDefault="00D55079" w:rsidP="00646E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4E2D5" w14:textId="77777777" w:rsidR="00D55079" w:rsidRPr="000F5DD3" w:rsidRDefault="00D55079" w:rsidP="00646EAA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EDFD2" w14:textId="77777777" w:rsidR="00D55079" w:rsidRPr="000F5DD3" w:rsidRDefault="00D55079" w:rsidP="00646E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D37FB" w14:textId="77777777" w:rsidR="00D55079" w:rsidRPr="000F5DD3" w:rsidRDefault="00D55079" w:rsidP="00646E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(36,368)</w:t>
            </w:r>
          </w:p>
        </w:tc>
      </w:tr>
      <w:tr w:rsidR="00D55079" w:rsidRPr="000F5DD3" w14:paraId="6C30F6D2" w14:textId="77777777" w:rsidTr="00646EAA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5D952" w14:textId="77777777" w:rsidR="00D55079" w:rsidRPr="000F5DD3" w:rsidRDefault="00D55079" w:rsidP="00646EAA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           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ECE5E" w14:textId="77777777" w:rsidR="00D55079" w:rsidRPr="000F5DD3" w:rsidRDefault="00D55079" w:rsidP="00646E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    319,664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FD31A" w14:textId="77777777" w:rsidR="00D55079" w:rsidRPr="000F5DD3" w:rsidRDefault="00D55079" w:rsidP="00646EA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6255F2" w14:textId="77777777" w:rsidR="00D55079" w:rsidRPr="000F5DD3" w:rsidRDefault="00D55079" w:rsidP="00646EAA">
            <w:pPr>
              <w:pStyle w:val="31"/>
              <w:tabs>
                <w:tab w:val="clear" w:pos="360"/>
                <w:tab w:val="clear" w:pos="720"/>
                <w:tab w:val="decimal" w:pos="795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82C62" w14:textId="77777777" w:rsidR="00D55079" w:rsidRPr="000F5DD3" w:rsidRDefault="00D55079" w:rsidP="00646EA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B9506" w14:textId="77777777" w:rsidR="00D55079" w:rsidRPr="000F5DD3" w:rsidRDefault="00D55079" w:rsidP="00646E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319,854</w:t>
            </w:r>
          </w:p>
        </w:tc>
      </w:tr>
      <w:tr w:rsidR="00D55079" w:rsidRPr="000F5DD3" w14:paraId="1E8AEB8C" w14:textId="77777777" w:rsidTr="00646EAA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9C901" w14:textId="77777777" w:rsidR="00D55079" w:rsidRPr="000F5DD3" w:rsidRDefault="00D55079" w:rsidP="00646EA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                                       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108CD" w14:textId="77777777" w:rsidR="00D55079" w:rsidRPr="000F5DD3" w:rsidRDefault="00D55079" w:rsidP="00646E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(335,735)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B675A" w14:textId="77777777" w:rsidR="00D55079" w:rsidRPr="000F5DD3" w:rsidRDefault="00D55079" w:rsidP="00646E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8E174" w14:textId="77777777" w:rsidR="00D55079" w:rsidRPr="000F5DD3" w:rsidRDefault="00D55079" w:rsidP="00646EAA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DFF6C" w14:textId="77777777" w:rsidR="00D55079" w:rsidRPr="000F5DD3" w:rsidRDefault="00D55079" w:rsidP="00646E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CBBBB" w14:textId="77777777" w:rsidR="00D55079" w:rsidRPr="000F5DD3" w:rsidRDefault="00D55079" w:rsidP="00646E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(335,735)</w:t>
            </w:r>
          </w:p>
        </w:tc>
      </w:tr>
      <w:tr w:rsidR="00D55079" w:rsidRPr="000F5DD3" w14:paraId="61A5A031" w14:textId="77777777" w:rsidTr="00646EAA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B21F1" w14:textId="77777777" w:rsidR="00D55079" w:rsidRPr="000F5DD3" w:rsidRDefault="00D55079" w:rsidP="00646EAA">
            <w:pPr>
              <w:pStyle w:val="BodyText"/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1EA59" w14:textId="77777777" w:rsidR="00D55079" w:rsidRPr="000F5DD3" w:rsidRDefault="00D55079" w:rsidP="00646E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(16,071)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84355" w14:textId="77777777" w:rsidR="00D55079" w:rsidRPr="000F5DD3" w:rsidRDefault="00D55079" w:rsidP="00646E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DBD60B" w14:textId="77777777" w:rsidR="00D55079" w:rsidRPr="000F5DD3" w:rsidRDefault="00D55079" w:rsidP="00646EAA">
            <w:pPr>
              <w:pStyle w:val="31"/>
              <w:tabs>
                <w:tab w:val="clear" w:pos="360"/>
                <w:tab w:val="clear" w:pos="720"/>
                <w:tab w:val="decimal" w:pos="795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F2661" w14:textId="77777777" w:rsidR="00D55079" w:rsidRPr="000F5DD3" w:rsidRDefault="00D55079" w:rsidP="00646EAA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054E5" w14:textId="77777777" w:rsidR="00D55079" w:rsidRPr="000F5DD3" w:rsidRDefault="00D55079" w:rsidP="00646EAA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    (15,881)</w:t>
            </w:r>
          </w:p>
        </w:tc>
      </w:tr>
    </w:tbl>
    <w:p w14:paraId="47736126" w14:textId="77777777" w:rsidR="001F0FAA" w:rsidRPr="000F5DD3" w:rsidRDefault="001F0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AD58F0A" w14:textId="77777777" w:rsidR="007F68BB" w:rsidRDefault="007F6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2E23D09F" w14:textId="19569D19" w:rsidR="00A07616" w:rsidRPr="000F5DD3" w:rsidRDefault="00A07616" w:rsidP="004C0506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lastRenderedPageBreak/>
        <w:t>การบริหารจัดการทุน</w:t>
      </w:r>
      <w:r w:rsidRPr="000F5DD3">
        <w:rPr>
          <w:rFonts w:asciiTheme="majorBidi" w:hAnsiTheme="majorBidi" w:cstheme="majorBidi"/>
          <w:i/>
          <w:iCs/>
          <w:color w:val="0000FF"/>
          <w:sz w:val="28"/>
          <w:szCs w:val="28"/>
        </w:rPr>
        <w:t xml:space="preserve">  </w:t>
      </w:r>
    </w:p>
    <w:p w14:paraId="42245AED" w14:textId="07C11B7B" w:rsidR="00A07616" w:rsidRPr="000F5DD3" w:rsidRDefault="00A07616" w:rsidP="00A07616">
      <w:pPr>
        <w:rPr>
          <w:rFonts w:asciiTheme="majorBidi" w:hAnsiTheme="majorBidi" w:cstheme="majorBidi"/>
          <w:sz w:val="30"/>
          <w:szCs w:val="30"/>
        </w:rPr>
      </w:pPr>
    </w:p>
    <w:p w14:paraId="1647E7F2" w14:textId="35B234F7" w:rsidR="00A07616" w:rsidRPr="000F5DD3" w:rsidRDefault="00A07616" w:rsidP="00A07616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C50B64" w:rsidRPr="000F5DD3">
        <w:rPr>
          <w:rFonts w:asciiTheme="majorBidi" w:hAnsiTheme="majorBidi" w:cstheme="majorBidi"/>
          <w:sz w:val="30"/>
          <w:szCs w:val="30"/>
          <w:cs/>
        </w:rPr>
        <w:t>อย่างสม่ำเสมอโดย</w:t>
      </w:r>
      <w:r w:rsidRPr="000F5DD3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C6040C7" w14:textId="77777777" w:rsidR="00A07616" w:rsidRPr="000F5DD3" w:rsidRDefault="00A07616" w:rsidP="00A07616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F3A323" w14:textId="4F05D75C" w:rsidR="00014212" w:rsidRPr="000F5DD3" w:rsidRDefault="00A07ED5" w:rsidP="004C0506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tab/>
      </w:r>
      <w:r w:rsidR="00014212" w:rsidRPr="000F5DD3">
        <w:rPr>
          <w:rFonts w:asciiTheme="majorBidi" w:hAnsiTheme="majorBidi" w:cstheme="majorBidi"/>
          <w:szCs w:val="30"/>
          <w:cs/>
        </w:rPr>
        <w:t>ภาระผูกพัน</w:t>
      </w:r>
      <w:r w:rsidR="00BE6D1C" w:rsidRPr="000F5DD3">
        <w:rPr>
          <w:rFonts w:asciiTheme="majorBidi" w:hAnsiTheme="majorBidi" w:cstheme="majorBidi"/>
          <w:szCs w:val="30"/>
          <w:cs/>
        </w:rPr>
        <w:t>กับ</w:t>
      </w:r>
      <w:r w:rsidR="00AF0DA3" w:rsidRPr="000F5DD3">
        <w:rPr>
          <w:rFonts w:asciiTheme="majorBidi" w:hAnsiTheme="majorBidi" w:cstheme="majorBidi"/>
          <w:szCs w:val="30"/>
          <w:cs/>
        </w:rPr>
        <w:t>บุคคลหรือ</w:t>
      </w:r>
      <w:r w:rsidR="00BE6D1C" w:rsidRPr="000F5DD3">
        <w:rPr>
          <w:rFonts w:asciiTheme="majorBidi" w:hAnsiTheme="majorBidi" w:cstheme="majorBidi"/>
          <w:szCs w:val="30"/>
          <w:cs/>
        </w:rPr>
        <w:t>กิจการที่ไม่เกี่ยวข้องกัน</w:t>
      </w:r>
    </w:p>
    <w:p w14:paraId="5CC65313" w14:textId="77777777" w:rsidR="008727D2" w:rsidRPr="007F68BB" w:rsidRDefault="008727D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7"/>
        <w:gridCol w:w="1110"/>
        <w:gridCol w:w="243"/>
        <w:gridCol w:w="1080"/>
        <w:gridCol w:w="270"/>
        <w:gridCol w:w="1080"/>
        <w:gridCol w:w="270"/>
        <w:gridCol w:w="1080"/>
      </w:tblGrid>
      <w:tr w:rsidR="008727D2" w:rsidRPr="000F5DD3" w14:paraId="4EAD0BF0" w14:textId="77777777" w:rsidTr="00D26576">
        <w:trPr>
          <w:tblHeader/>
        </w:trPr>
        <w:tc>
          <w:tcPr>
            <w:tcW w:w="4117" w:type="dxa"/>
          </w:tcPr>
          <w:p w14:paraId="3F6DE62E" w14:textId="77777777" w:rsidR="008727D2" w:rsidRPr="000F5DD3" w:rsidRDefault="008727D2" w:rsidP="0090415B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3" w:type="dxa"/>
            <w:gridSpan w:val="3"/>
          </w:tcPr>
          <w:p w14:paraId="76244A39" w14:textId="77777777" w:rsidR="008727D2" w:rsidRPr="000F5DD3" w:rsidRDefault="008727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94072E7" w14:textId="77777777" w:rsidR="008727D2" w:rsidRPr="000F5DD3" w:rsidRDefault="008727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884EE0B" w14:textId="77777777" w:rsidR="008727D2" w:rsidRPr="000F5DD3" w:rsidRDefault="008727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7984" w:rsidRPr="000F5DD3" w14:paraId="028B28B2" w14:textId="77777777" w:rsidTr="00D26576">
        <w:trPr>
          <w:tblHeader/>
        </w:trPr>
        <w:tc>
          <w:tcPr>
            <w:tcW w:w="4117" w:type="dxa"/>
          </w:tcPr>
          <w:p w14:paraId="5FAFDE43" w14:textId="77777777" w:rsidR="00517984" w:rsidRPr="000F5DD3" w:rsidRDefault="00517984" w:rsidP="00517984">
            <w:pPr>
              <w:pStyle w:val="a7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78EE95A4" w14:textId="23C7AAC4" w:rsidR="00517984" w:rsidRPr="000F5DD3" w:rsidRDefault="00036DC5" w:rsidP="00517984">
            <w:pPr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3" w:type="dxa"/>
            <w:vAlign w:val="bottom"/>
          </w:tcPr>
          <w:p w14:paraId="73EFA498" w14:textId="77777777" w:rsidR="00517984" w:rsidRPr="000F5DD3" w:rsidRDefault="00517984" w:rsidP="00517984">
            <w:pPr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B8A4A56" w14:textId="637DBDE8" w:rsidR="00517984" w:rsidRPr="000F5DD3" w:rsidRDefault="00036DC5" w:rsidP="00517984">
            <w:pPr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352AD78" w14:textId="77777777" w:rsidR="00517984" w:rsidRPr="000F5DD3" w:rsidRDefault="00517984" w:rsidP="005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D5A178" w14:textId="6AB27F42" w:rsidR="00517984" w:rsidRPr="000F5DD3" w:rsidRDefault="00036DC5" w:rsidP="00517984">
            <w:pPr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4FA0605E" w14:textId="77777777" w:rsidR="00517984" w:rsidRPr="000F5DD3" w:rsidRDefault="00517984" w:rsidP="00517984">
            <w:pPr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69DE5F1" w14:textId="2BF6E51A" w:rsidR="00517984" w:rsidRPr="000F5DD3" w:rsidRDefault="00036DC5" w:rsidP="00517984">
            <w:pPr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17984" w:rsidRPr="000F5DD3" w14:paraId="22107D5F" w14:textId="77777777" w:rsidTr="00D26576">
        <w:trPr>
          <w:tblHeader/>
        </w:trPr>
        <w:tc>
          <w:tcPr>
            <w:tcW w:w="4117" w:type="dxa"/>
          </w:tcPr>
          <w:p w14:paraId="2FA4D57C" w14:textId="77777777" w:rsidR="00517984" w:rsidRPr="000F5DD3" w:rsidRDefault="00517984" w:rsidP="00517984">
            <w:pPr>
              <w:pStyle w:val="a7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5133" w:type="dxa"/>
            <w:gridSpan w:val="7"/>
          </w:tcPr>
          <w:p w14:paraId="619EBEF4" w14:textId="77777777" w:rsidR="00517984" w:rsidRPr="000F5DD3" w:rsidRDefault="00517984" w:rsidP="005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17984" w:rsidRPr="000F5DD3" w14:paraId="3A396AA9" w14:textId="77777777" w:rsidTr="00D26576">
        <w:trPr>
          <w:cantSplit/>
        </w:trPr>
        <w:tc>
          <w:tcPr>
            <w:tcW w:w="4117" w:type="dxa"/>
          </w:tcPr>
          <w:p w14:paraId="6DA65A1C" w14:textId="77777777" w:rsidR="00517984" w:rsidRPr="000F5DD3" w:rsidRDefault="00517984" w:rsidP="00517984">
            <w:pPr>
              <w:pStyle w:val="31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110" w:type="dxa"/>
          </w:tcPr>
          <w:p w14:paraId="21DBD1A5" w14:textId="77777777" w:rsidR="00517984" w:rsidRPr="000F5DD3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090668F5" w14:textId="77777777" w:rsidR="00517984" w:rsidRPr="000F5DD3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F53374" w14:textId="77777777" w:rsidR="00517984" w:rsidRPr="000F5DD3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C3C8AD" w14:textId="77777777" w:rsidR="00517984" w:rsidRPr="000F5DD3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3F65F08" w14:textId="77777777" w:rsidR="00517984" w:rsidRPr="000F5DD3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A862A4" w14:textId="77777777" w:rsidR="00517984" w:rsidRPr="000F5DD3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DCF1E9" w14:textId="77777777" w:rsidR="00517984" w:rsidRPr="000F5DD3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43DB5" w:rsidRPr="000F5DD3" w14:paraId="0065F880" w14:textId="77777777" w:rsidTr="00AE0197">
        <w:trPr>
          <w:cantSplit/>
          <w:trHeight w:val="218"/>
        </w:trPr>
        <w:tc>
          <w:tcPr>
            <w:tcW w:w="4117" w:type="dxa"/>
          </w:tcPr>
          <w:p w14:paraId="1226F605" w14:textId="2D766617" w:rsidR="00243DB5" w:rsidRPr="000F5DD3" w:rsidRDefault="00DF0150" w:rsidP="00517984">
            <w:pPr>
              <w:pStyle w:val="31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อาคารและสิ่งปลูกสร้างอื่น</w:t>
            </w:r>
          </w:p>
        </w:tc>
        <w:tc>
          <w:tcPr>
            <w:tcW w:w="1110" w:type="dxa"/>
          </w:tcPr>
          <w:p w14:paraId="7BB8E31F" w14:textId="2A1FB615" w:rsidR="00243DB5" w:rsidRPr="000F5DD3" w:rsidRDefault="006961A9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21,584</w:t>
            </w:r>
          </w:p>
        </w:tc>
        <w:tc>
          <w:tcPr>
            <w:tcW w:w="243" w:type="dxa"/>
          </w:tcPr>
          <w:p w14:paraId="7EEE1D23" w14:textId="77777777" w:rsidR="00243DB5" w:rsidRPr="000F5DD3" w:rsidRDefault="00243DB5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E0B1BE" w14:textId="6D80BE28" w:rsidR="00243DB5" w:rsidRPr="000F5DD3" w:rsidRDefault="00DF0150" w:rsidP="00DF0150">
            <w:pPr>
              <w:pStyle w:val="31"/>
              <w:tabs>
                <w:tab w:val="clear" w:pos="360"/>
                <w:tab w:val="clear" w:pos="720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0F7A66" w14:textId="77777777" w:rsidR="00243DB5" w:rsidRPr="000F5DD3" w:rsidRDefault="00243DB5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ED7739E" w14:textId="4E2AF444" w:rsidR="00243DB5" w:rsidRPr="000F5DD3" w:rsidRDefault="006961A9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21,584</w:t>
            </w:r>
          </w:p>
        </w:tc>
        <w:tc>
          <w:tcPr>
            <w:tcW w:w="270" w:type="dxa"/>
          </w:tcPr>
          <w:p w14:paraId="2A7B6910" w14:textId="77777777" w:rsidR="00243DB5" w:rsidRPr="000F5DD3" w:rsidRDefault="00243DB5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7A5D9B" w14:textId="6B54912C" w:rsidR="00243DB5" w:rsidRPr="000F5DD3" w:rsidRDefault="00DF0150" w:rsidP="00DF0150">
            <w:pPr>
              <w:pStyle w:val="31"/>
              <w:tabs>
                <w:tab w:val="clear" w:pos="360"/>
                <w:tab w:val="clear" w:pos="720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815EF" w:rsidRPr="000F5DD3" w14:paraId="54A0BB6D" w14:textId="77777777" w:rsidTr="00AE0197">
        <w:trPr>
          <w:cantSplit/>
        </w:trPr>
        <w:tc>
          <w:tcPr>
            <w:tcW w:w="4117" w:type="dxa"/>
          </w:tcPr>
          <w:p w14:paraId="39977BC8" w14:textId="3B504F6A" w:rsidR="00F815EF" w:rsidRPr="000F5DD3" w:rsidRDefault="00F815EF" w:rsidP="00F815EF">
            <w:pPr>
              <w:pStyle w:val="31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037468A0" w14:textId="2A946B7F" w:rsidR="00F815EF" w:rsidRPr="000F5DD3" w:rsidRDefault="00F815EF" w:rsidP="00F815EF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13,564</w:t>
            </w:r>
          </w:p>
        </w:tc>
        <w:tc>
          <w:tcPr>
            <w:tcW w:w="243" w:type="dxa"/>
          </w:tcPr>
          <w:p w14:paraId="23DE61BF" w14:textId="77777777" w:rsidR="00F815EF" w:rsidRPr="000F5DD3" w:rsidRDefault="00F815EF" w:rsidP="00F815EF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58A8E4" w14:textId="24A80196" w:rsidR="00F815EF" w:rsidRPr="000F5DD3" w:rsidRDefault="00F815EF" w:rsidP="00F815EF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5,140</w:t>
            </w:r>
          </w:p>
        </w:tc>
        <w:tc>
          <w:tcPr>
            <w:tcW w:w="270" w:type="dxa"/>
          </w:tcPr>
          <w:p w14:paraId="5553F7C3" w14:textId="77777777" w:rsidR="00F815EF" w:rsidRPr="000F5DD3" w:rsidRDefault="00F815EF" w:rsidP="00F815EF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54D1E1" w14:textId="312B4062" w:rsidR="00F815EF" w:rsidRPr="000F5DD3" w:rsidRDefault="00F815EF" w:rsidP="00F815EF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13,564</w:t>
            </w:r>
          </w:p>
        </w:tc>
        <w:tc>
          <w:tcPr>
            <w:tcW w:w="270" w:type="dxa"/>
          </w:tcPr>
          <w:p w14:paraId="7E0456A3" w14:textId="77777777" w:rsidR="00F815EF" w:rsidRPr="000F5DD3" w:rsidRDefault="00F815EF" w:rsidP="00F815EF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7CAA5F" w14:textId="48FEB887" w:rsidR="00F815EF" w:rsidRPr="000F5DD3" w:rsidRDefault="00F815EF" w:rsidP="00F815EF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5,140</w:t>
            </w:r>
          </w:p>
        </w:tc>
      </w:tr>
      <w:tr w:rsidR="00F815EF" w:rsidRPr="000F5DD3" w14:paraId="15E2018B" w14:textId="77777777" w:rsidTr="00AE0197">
        <w:trPr>
          <w:cantSplit/>
        </w:trPr>
        <w:tc>
          <w:tcPr>
            <w:tcW w:w="4117" w:type="dxa"/>
          </w:tcPr>
          <w:p w14:paraId="6BFA0F87" w14:textId="234A35FF" w:rsidR="00F815EF" w:rsidRPr="000F5DD3" w:rsidRDefault="00F815EF" w:rsidP="00F815EF">
            <w:pPr>
              <w:pStyle w:val="31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7332A4F4" w14:textId="540EE327" w:rsidR="00F815EF" w:rsidRPr="000F5DD3" w:rsidRDefault="00F815EF" w:rsidP="00F815EF">
            <w:pPr>
              <w:pStyle w:val="31"/>
              <w:tabs>
                <w:tab w:val="clear" w:pos="360"/>
                <w:tab w:val="clear" w:pos="720"/>
                <w:tab w:val="decimal" w:pos="8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35,148</w:t>
            </w:r>
          </w:p>
        </w:tc>
        <w:tc>
          <w:tcPr>
            <w:tcW w:w="243" w:type="dxa"/>
          </w:tcPr>
          <w:p w14:paraId="78EF08AB" w14:textId="77777777" w:rsidR="00F815EF" w:rsidRPr="000F5DD3" w:rsidRDefault="00F815EF" w:rsidP="00F815EF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2C74D9" w14:textId="1A6B8965" w:rsidR="00F815EF" w:rsidRPr="000F5DD3" w:rsidRDefault="00F815EF" w:rsidP="00F815EF">
            <w:pPr>
              <w:pStyle w:val="31"/>
              <w:tabs>
                <w:tab w:val="clear" w:pos="360"/>
                <w:tab w:val="clear" w:pos="720"/>
                <w:tab w:val="decimal" w:pos="860"/>
              </w:tabs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5,140</w:t>
            </w:r>
          </w:p>
        </w:tc>
        <w:tc>
          <w:tcPr>
            <w:tcW w:w="270" w:type="dxa"/>
          </w:tcPr>
          <w:p w14:paraId="158B4B87" w14:textId="77777777" w:rsidR="00F815EF" w:rsidRPr="000F5DD3" w:rsidRDefault="00F815EF" w:rsidP="00F815EF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DD3158" w14:textId="53310B27" w:rsidR="00F815EF" w:rsidRPr="000F5DD3" w:rsidRDefault="00F815EF" w:rsidP="00F815EF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35,148</w:t>
            </w:r>
          </w:p>
        </w:tc>
        <w:tc>
          <w:tcPr>
            <w:tcW w:w="270" w:type="dxa"/>
          </w:tcPr>
          <w:p w14:paraId="0FBAB265" w14:textId="77777777" w:rsidR="00F815EF" w:rsidRPr="000F5DD3" w:rsidRDefault="00F815EF" w:rsidP="00F815EF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5A93BA" w14:textId="7B0B2EC5" w:rsidR="00F815EF" w:rsidRPr="000F5DD3" w:rsidRDefault="00F815EF" w:rsidP="00F815EF">
            <w:pPr>
              <w:pStyle w:val="31"/>
              <w:tabs>
                <w:tab w:val="clear" w:pos="360"/>
                <w:tab w:val="clear" w:pos="720"/>
                <w:tab w:val="decimal" w:pos="846"/>
              </w:tabs>
              <w:ind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5,140</w:t>
            </w:r>
          </w:p>
        </w:tc>
      </w:tr>
      <w:tr w:rsidR="00036DC5" w:rsidRPr="000F5DD3" w14:paraId="7F4C6C13" w14:textId="77777777" w:rsidTr="00D26576">
        <w:trPr>
          <w:trHeight w:val="341"/>
        </w:trPr>
        <w:tc>
          <w:tcPr>
            <w:tcW w:w="4117" w:type="dxa"/>
          </w:tcPr>
          <w:p w14:paraId="1A61E31A" w14:textId="77777777" w:rsidR="00036DC5" w:rsidRPr="000F5DD3" w:rsidRDefault="00036DC5" w:rsidP="00036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0" w:type="dxa"/>
          </w:tcPr>
          <w:p w14:paraId="3852195D" w14:textId="77777777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0A3D21D" w14:textId="77777777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7C06764" w14:textId="77777777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4B64C2" w14:textId="77777777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6542DC" w14:textId="77777777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C2F0B4" w14:textId="77777777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298E9C1" w14:textId="77777777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36DC5" w:rsidRPr="000F5DD3" w14:paraId="6119F585" w14:textId="77777777" w:rsidTr="00D26576">
        <w:tc>
          <w:tcPr>
            <w:tcW w:w="4117" w:type="dxa"/>
          </w:tcPr>
          <w:p w14:paraId="59ED0FC3" w14:textId="77777777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 ๆ</w:t>
            </w:r>
          </w:p>
        </w:tc>
        <w:tc>
          <w:tcPr>
            <w:tcW w:w="1110" w:type="dxa"/>
          </w:tcPr>
          <w:p w14:paraId="76828108" w14:textId="77777777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079CFDE8" w14:textId="77777777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</w:tcPr>
          <w:p w14:paraId="2CC55345" w14:textId="77777777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185B6E" w14:textId="77777777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784AE0" w14:textId="77777777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DD4AE3" w14:textId="77777777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8EECAA" w14:textId="77777777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36DC5" w:rsidRPr="000F5DD3" w14:paraId="158F50C6" w14:textId="77777777" w:rsidTr="00D26576">
        <w:tc>
          <w:tcPr>
            <w:tcW w:w="4117" w:type="dxa"/>
          </w:tcPr>
          <w:p w14:paraId="0F4BCFD6" w14:textId="0A3594C5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ภาระผูกพันตามสัญญาเช่าระยะสั้น</w:t>
            </w:r>
          </w:p>
        </w:tc>
        <w:tc>
          <w:tcPr>
            <w:tcW w:w="1110" w:type="dxa"/>
          </w:tcPr>
          <w:p w14:paraId="6A70FF42" w14:textId="2138A56F" w:rsidR="00036DC5" w:rsidRPr="000F5DD3" w:rsidRDefault="00E3526B" w:rsidP="00036DC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="00AD1ACB"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832</w:t>
            </w:r>
          </w:p>
        </w:tc>
        <w:tc>
          <w:tcPr>
            <w:tcW w:w="243" w:type="dxa"/>
          </w:tcPr>
          <w:p w14:paraId="0BFD81DD" w14:textId="77777777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76BAA91" w14:textId="722DF3C5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856</w:t>
            </w:r>
          </w:p>
        </w:tc>
        <w:tc>
          <w:tcPr>
            <w:tcW w:w="270" w:type="dxa"/>
          </w:tcPr>
          <w:p w14:paraId="187B47C2" w14:textId="77777777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C7C911A" w14:textId="2BB70767" w:rsidR="00036DC5" w:rsidRPr="000F5DD3" w:rsidRDefault="00AD1ACB" w:rsidP="00C61E47">
            <w:pPr>
              <w:pStyle w:val="31"/>
              <w:tabs>
                <w:tab w:val="clear" w:pos="360"/>
                <w:tab w:val="clear" w:pos="720"/>
                <w:tab w:val="decimal" w:pos="861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1,736</w:t>
            </w:r>
          </w:p>
        </w:tc>
        <w:tc>
          <w:tcPr>
            <w:tcW w:w="270" w:type="dxa"/>
          </w:tcPr>
          <w:p w14:paraId="61D7720D" w14:textId="77777777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13F543C" w14:textId="78C9FE4B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36DC5" w:rsidRPr="000F5DD3" w14:paraId="00C6AEA2" w14:textId="77777777" w:rsidTr="00D26576">
        <w:tc>
          <w:tcPr>
            <w:tcW w:w="4117" w:type="dxa"/>
          </w:tcPr>
          <w:p w14:paraId="27D977BC" w14:textId="3848F983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5CD340AF" w14:textId="68AF47A1" w:rsidR="00036DC5" w:rsidRPr="000F5DD3" w:rsidRDefault="00646FEE" w:rsidP="00036DC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10,354</w:t>
            </w:r>
          </w:p>
        </w:tc>
        <w:tc>
          <w:tcPr>
            <w:tcW w:w="243" w:type="dxa"/>
          </w:tcPr>
          <w:p w14:paraId="2F656E2A" w14:textId="77777777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400D02" w14:textId="26BECB5F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11,066</w:t>
            </w:r>
          </w:p>
        </w:tc>
        <w:tc>
          <w:tcPr>
            <w:tcW w:w="270" w:type="dxa"/>
          </w:tcPr>
          <w:p w14:paraId="713FF811" w14:textId="77777777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1C850F" w14:textId="1D92C47C" w:rsidR="00036DC5" w:rsidRPr="000F5DD3" w:rsidRDefault="00646FEE" w:rsidP="00036DC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10,354</w:t>
            </w:r>
          </w:p>
        </w:tc>
        <w:tc>
          <w:tcPr>
            <w:tcW w:w="270" w:type="dxa"/>
          </w:tcPr>
          <w:p w14:paraId="6729650B" w14:textId="77777777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16339C" w14:textId="024A04DC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11,066</w:t>
            </w:r>
          </w:p>
        </w:tc>
      </w:tr>
      <w:tr w:rsidR="00036DC5" w:rsidRPr="000F5DD3" w14:paraId="64B2DAA3" w14:textId="77777777" w:rsidTr="00D26576">
        <w:tc>
          <w:tcPr>
            <w:tcW w:w="4117" w:type="dxa"/>
          </w:tcPr>
          <w:p w14:paraId="77C5DB65" w14:textId="78421B15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7C7EB27D" w14:textId="644431F2" w:rsidR="00036DC5" w:rsidRPr="000F5DD3" w:rsidRDefault="00C61E47" w:rsidP="00036DC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</w:t>
            </w:r>
            <w:r w:rsidR="00A828C9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186</w:t>
            </w:r>
          </w:p>
        </w:tc>
        <w:tc>
          <w:tcPr>
            <w:tcW w:w="243" w:type="dxa"/>
          </w:tcPr>
          <w:p w14:paraId="23926EE8" w14:textId="77777777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B579BF" w14:textId="30FF47A0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11,922</w:t>
            </w:r>
          </w:p>
        </w:tc>
        <w:tc>
          <w:tcPr>
            <w:tcW w:w="270" w:type="dxa"/>
          </w:tcPr>
          <w:p w14:paraId="240C6875" w14:textId="77777777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1022B4" w14:textId="0132905E" w:rsidR="00036DC5" w:rsidRPr="000F5DD3" w:rsidRDefault="00C61E47" w:rsidP="00036DC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</w:t>
            </w:r>
            <w:r w:rsidR="00A828C9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090</w:t>
            </w:r>
          </w:p>
        </w:tc>
        <w:tc>
          <w:tcPr>
            <w:tcW w:w="270" w:type="dxa"/>
          </w:tcPr>
          <w:p w14:paraId="051010D6" w14:textId="77777777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62931E" w14:textId="2F4E9BEB" w:rsidR="00036DC5" w:rsidRPr="000F5DD3" w:rsidRDefault="00036DC5" w:rsidP="00036DC5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11,066</w:t>
            </w:r>
          </w:p>
        </w:tc>
      </w:tr>
    </w:tbl>
    <w:p w14:paraId="43EEA72F" w14:textId="77777777" w:rsidR="00D26576" w:rsidRPr="000F5DD3" w:rsidRDefault="00D26576" w:rsidP="00036DC5">
      <w:pPr>
        <w:pStyle w:val="block"/>
        <w:spacing w:after="0" w:line="240" w:lineRule="auto"/>
        <w:ind w:right="198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</w:p>
    <w:p w14:paraId="45C3D771" w14:textId="370BEB75" w:rsidR="00136BFB" w:rsidRPr="000F5DD3" w:rsidRDefault="0088211A" w:rsidP="00036DC5">
      <w:pPr>
        <w:pStyle w:val="block"/>
        <w:spacing w:after="0" w:line="240" w:lineRule="auto"/>
        <w:ind w:left="540" w:right="198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</w:pPr>
      <w:r w:rsidRPr="000F5DD3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บริษัทมีภาระผูกพันกับธนาคารแห่ง</w:t>
      </w:r>
      <w:r w:rsidR="00B4070D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หนึ่ง</w:t>
      </w:r>
      <w:r w:rsidRPr="000F5DD3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ออกหนังสือค้ำประกัน</w:t>
      </w:r>
      <w:r w:rsidRPr="000F5DD3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บริษัทสำหรับการใช้ไฟฟ้าให้แก่หน่วยงานราชการ</w:t>
      </w:r>
    </w:p>
    <w:p w14:paraId="6A86CD3C" w14:textId="2F10A5BD" w:rsidR="00A07616" w:rsidRPr="000F5DD3" w:rsidRDefault="00A07616" w:rsidP="00036DC5">
      <w:pPr>
        <w:pStyle w:val="block"/>
        <w:spacing w:after="0" w:line="240" w:lineRule="auto"/>
        <w:ind w:left="0" w:right="198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</w:p>
    <w:p w14:paraId="4C2F52EC" w14:textId="77777777" w:rsidR="00136BFB" w:rsidRPr="000F5DD3" w:rsidRDefault="00136BFB" w:rsidP="00036DC5">
      <w:pPr>
        <w:pStyle w:val="Heading1"/>
        <w:numPr>
          <w:ilvl w:val="0"/>
          <w:numId w:val="23"/>
        </w:numPr>
        <w:spacing w:line="240" w:lineRule="auto"/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t>เหตุการณ์ภายหลังรอบระยะเวลาที่รายงาน</w:t>
      </w:r>
    </w:p>
    <w:p w14:paraId="30E8B6FB" w14:textId="6AC09206" w:rsidR="009E2384" w:rsidRPr="000F5DD3" w:rsidRDefault="009E2384" w:rsidP="00036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78870F5" w14:textId="4DFC3216" w:rsidR="009E2384" w:rsidRPr="000F5DD3" w:rsidRDefault="009E2384" w:rsidP="00036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ในการประชุมคณะกรรมการบริษัท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0F5DD3">
        <w:rPr>
          <w:rFonts w:asciiTheme="majorBidi" w:hAnsiTheme="majorBidi" w:cstheme="majorBidi"/>
          <w:sz w:val="30"/>
          <w:szCs w:val="30"/>
        </w:rPr>
        <w:t xml:space="preserve">24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0F5DD3">
        <w:rPr>
          <w:rFonts w:asciiTheme="majorBidi" w:hAnsiTheme="majorBidi" w:cstheme="majorBidi"/>
          <w:sz w:val="30"/>
          <w:szCs w:val="30"/>
        </w:rPr>
        <w:t>256</w:t>
      </w:r>
      <w:r w:rsidR="00EE256B" w:rsidRPr="000F5DD3">
        <w:rPr>
          <w:rFonts w:asciiTheme="majorBidi" w:hAnsiTheme="majorBidi" w:cstheme="majorBidi"/>
          <w:sz w:val="30"/>
          <w:szCs w:val="30"/>
        </w:rPr>
        <w:t>6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คณะกรรมการบริษัทมีมติอนุมัติการจ่ายเงินปันผลจากกำไรในอัตราหุ้นละ </w:t>
      </w:r>
      <w:r w:rsidR="005E4992">
        <w:rPr>
          <w:rFonts w:asciiTheme="majorBidi" w:hAnsiTheme="majorBidi" w:cstheme="majorBidi"/>
          <w:sz w:val="30"/>
          <w:szCs w:val="30"/>
        </w:rPr>
        <w:t>0.50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บาท จำนวนเงินรวม </w:t>
      </w:r>
      <w:r w:rsidR="005E4992">
        <w:rPr>
          <w:rFonts w:asciiTheme="majorBidi" w:hAnsiTheme="majorBidi" w:cstheme="majorBidi"/>
          <w:sz w:val="30"/>
          <w:szCs w:val="30"/>
        </w:rPr>
        <w:t>165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ล้านบาทโดยการจ่ายเงินปันผลดังกล่าวจะต้องได้รับอนุมัติจากผู้ถือหุ้นในการประชุมสามัญประจำปีของผู้ถือหุ้น</w:t>
      </w:r>
    </w:p>
    <w:p w14:paraId="17CB7924" w14:textId="55CDD0B2" w:rsidR="00536C48" w:rsidRPr="000F5DD3" w:rsidRDefault="00536C48" w:rsidP="00D26576">
      <w:pPr>
        <w:tabs>
          <w:tab w:val="clear" w:pos="68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FFFFFF" w:themeColor="background1"/>
          <w:sz w:val="30"/>
          <w:szCs w:val="30"/>
        </w:rPr>
      </w:pPr>
    </w:p>
    <w:sectPr w:rsidR="00536C48" w:rsidRPr="000F5DD3" w:rsidSect="002111BA">
      <w:headerReference w:type="default" r:id="rId30"/>
      <w:footerReference w:type="default" r:id="rId31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440A8" w14:textId="77777777" w:rsidR="009243E4" w:rsidRDefault="009243E4" w:rsidP="00CE3999">
      <w:pPr>
        <w:pStyle w:val="BodyText2"/>
      </w:pPr>
      <w:r>
        <w:separator/>
      </w:r>
    </w:p>
  </w:endnote>
  <w:endnote w:type="continuationSeparator" w:id="0">
    <w:p w14:paraId="555F37D2" w14:textId="77777777" w:rsidR="009243E4" w:rsidRDefault="009243E4" w:rsidP="00CE3999">
      <w:pPr>
        <w:pStyle w:val="BodyText2"/>
      </w:pPr>
      <w:r>
        <w:continuationSeparator/>
      </w:r>
    </w:p>
  </w:endnote>
  <w:endnote w:type="continuationNotice" w:id="1">
    <w:p w14:paraId="6DEDB78B" w14:textId="77777777" w:rsidR="009243E4" w:rsidRDefault="009243E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5B5D8" w14:textId="77777777" w:rsidR="001903C7" w:rsidRPr="00EC0A85" w:rsidRDefault="001903C7" w:rsidP="000D0AF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C0A8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EC0A8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41</w: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8CE0991" w14:textId="77777777" w:rsidR="001903C7" w:rsidRPr="008339B1" w:rsidRDefault="001903C7" w:rsidP="008B120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0"/>
        <w:szCs w:val="30"/>
      </w:rPr>
      <w:id w:val="1429398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18D9C5" w14:textId="77777777" w:rsidR="00C56D91" w:rsidRPr="007A6B49" w:rsidRDefault="00C56D9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A6B49">
          <w:rPr>
            <w:rFonts w:ascii="Angsana New" w:hAnsi="Angsana New"/>
            <w:sz w:val="30"/>
            <w:szCs w:val="30"/>
          </w:rPr>
          <w:fldChar w:fldCharType="begin"/>
        </w:r>
        <w:r w:rsidRPr="007A6B49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A6B49">
          <w:rPr>
            <w:rFonts w:ascii="Angsana New" w:hAnsi="Angsana New"/>
            <w:sz w:val="30"/>
            <w:szCs w:val="30"/>
          </w:rPr>
          <w:fldChar w:fldCharType="separate"/>
        </w:r>
        <w:r w:rsidRPr="007A6B49">
          <w:rPr>
            <w:rFonts w:ascii="Angsana New" w:hAnsi="Angsana New"/>
            <w:noProof/>
            <w:sz w:val="30"/>
            <w:szCs w:val="30"/>
          </w:rPr>
          <w:t>2</w:t>
        </w:r>
        <w:r w:rsidRPr="007A6B49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0"/>
        <w:szCs w:val="30"/>
      </w:rPr>
      <w:id w:val="6019233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BD8C8F" w14:textId="77777777" w:rsidR="00C56D91" w:rsidRPr="007A6B49" w:rsidRDefault="00C56D9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A6B49">
          <w:rPr>
            <w:rFonts w:ascii="Angsana New" w:hAnsi="Angsana New"/>
            <w:sz w:val="30"/>
            <w:szCs w:val="30"/>
          </w:rPr>
          <w:fldChar w:fldCharType="begin"/>
        </w:r>
        <w:r w:rsidRPr="007A6B49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A6B49">
          <w:rPr>
            <w:rFonts w:ascii="Angsana New" w:hAnsi="Angsana New"/>
            <w:sz w:val="30"/>
            <w:szCs w:val="30"/>
          </w:rPr>
          <w:fldChar w:fldCharType="separate"/>
        </w:r>
        <w:r w:rsidRPr="007A6B49">
          <w:rPr>
            <w:rFonts w:ascii="Angsana New" w:hAnsi="Angsana New"/>
            <w:noProof/>
            <w:sz w:val="30"/>
            <w:szCs w:val="30"/>
          </w:rPr>
          <w:t>2</w:t>
        </w:r>
        <w:r w:rsidRPr="007A6B49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E9634" w14:textId="7F305A8A" w:rsidR="001903C7" w:rsidRPr="00BA5646" w:rsidRDefault="001903C7" w:rsidP="00BA5646">
    <w:pPr>
      <w:pStyle w:val="Footer"/>
      <w:framePr w:wrap="around" w:vAnchor="text" w:hAnchor="page" w:x="9111" w:y="-30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color w:val="FFFFFF" w:themeColor="background1"/>
        <w:sz w:val="96"/>
        <w:szCs w:val="96"/>
      </w:rPr>
    </w:pPr>
    <w:r w:rsidRPr="00BA5646">
      <w:rPr>
        <w:rStyle w:val="PageNumber"/>
        <w:rFonts w:ascii="Angsana New" w:hAnsi="Angsana New"/>
        <w:color w:val="FFFFFF" w:themeColor="background1"/>
        <w:sz w:val="96"/>
        <w:szCs w:val="96"/>
      </w:rPr>
      <w:t>8</w:t>
    </w:r>
  </w:p>
  <w:p w14:paraId="5625013C" w14:textId="1F05826B" w:rsidR="001903C7" w:rsidRPr="00BA5646" w:rsidRDefault="001903C7" w:rsidP="0080454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sz w:val="30"/>
        <w:szCs w:val="30"/>
      </w:rPr>
    </w:pPr>
    <w:r w:rsidRPr="00BA5646">
      <w:rPr>
        <w:rFonts w:ascii="Angsana New" w:hAnsi="Angsana New"/>
        <w:i/>
        <w:iCs/>
        <w:sz w:val="30"/>
        <w:szCs w:val="30"/>
      </w:rPr>
      <w:t xml:space="preserve">        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>2</w:t>
    </w:r>
    <w:r w:rsidR="00697937">
      <w:rPr>
        <w:rFonts w:ascii="Angsana New" w:hAnsi="Angsana New"/>
        <w:sz w:val="30"/>
        <w:szCs w:val="30"/>
      </w:rPr>
      <w:t>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2C7CD" w14:textId="20D4DF87" w:rsidR="001903C7" w:rsidRPr="005D004D" w:rsidRDefault="001903C7" w:rsidP="00AF3CD5">
    <w:pPr>
      <w:pStyle w:val="Footer"/>
      <w:tabs>
        <w:tab w:val="clear" w:pos="9072"/>
        <w:tab w:val="left" w:pos="9090"/>
        <w:tab w:val="right" w:pos="14040"/>
      </w:tabs>
      <w:rPr>
        <w:rFonts w:ascii="Angsana New" w:hAnsi="Angsana New"/>
        <w:sz w:val="30"/>
        <w:szCs w:val="30"/>
      </w:rPr>
    </w:pPr>
    <w:r w:rsidRPr="00A7268B">
      <w:rPr>
        <w:rFonts w:ascii="Angsana New" w:hAnsi="Angsana New"/>
        <w:sz w:val="30"/>
        <w:szCs w:val="30"/>
      </w:rPr>
      <w:fldChar w:fldCharType="begin"/>
    </w:r>
    <w:r w:rsidRPr="00A7268B">
      <w:rPr>
        <w:rFonts w:ascii="Angsana New" w:hAnsi="Angsana New"/>
        <w:sz w:val="30"/>
        <w:szCs w:val="30"/>
      </w:rPr>
      <w:instrText xml:space="preserve"> FILENAME </w:instrText>
    </w:r>
    <w:r w:rsidRPr="00A7268B">
      <w:rPr>
        <w:rFonts w:ascii="Angsana New" w:hAnsi="Angsana New"/>
        <w:sz w:val="30"/>
        <w:szCs w:val="30"/>
      </w:rPr>
      <w:fldChar w:fldCharType="separate"/>
    </w:r>
    <w:r w:rsidR="00DD632B">
      <w:rPr>
        <w:rFonts w:ascii="Angsana New" w:hAnsi="Angsana New"/>
        <w:noProof/>
        <w:sz w:val="30"/>
        <w:szCs w:val="30"/>
      </w:rPr>
      <w:t>1259423 - 2022 Dec-FSA-Tropical Canning (Thailand) Pcl. -12t v16</w:t>
    </w:r>
    <w:r w:rsidRPr="00A7268B">
      <w:rPr>
        <w:rFonts w:ascii="Angsana New" w:hAnsi="Angsana New"/>
        <w:sz w:val="30"/>
        <w:szCs w:val="30"/>
      </w:rPr>
      <w:fldChar w:fldCharType="end"/>
    </w:r>
    <w:r w:rsidRPr="005D004D"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Pr="005D004D">
      <w:rPr>
        <w:rStyle w:val="PageNumber"/>
        <w:rFonts w:ascii="Angsana New" w:hAnsi="Angsana New"/>
        <w:sz w:val="30"/>
        <w:szCs w:val="30"/>
      </w:rPr>
      <w:fldChar w:fldCharType="begin"/>
    </w:r>
    <w:r w:rsidRPr="005D004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5D004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81</w:t>
    </w:r>
    <w:r w:rsidRPr="005D004D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BF770" w14:textId="1A326C1E" w:rsidR="001903C7" w:rsidRPr="00161F8C" w:rsidRDefault="001903C7" w:rsidP="00161F8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E05FF" w14:textId="2CAC9069" w:rsidR="001903C7" w:rsidRPr="00EA7D87" w:rsidRDefault="001903C7" w:rsidP="00AF3CD5">
    <w:pPr>
      <w:pStyle w:val="Footer"/>
      <w:tabs>
        <w:tab w:val="clear" w:pos="6549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250A970" wp14:editId="2B81037B">
              <wp:simplePos x="0" y="0"/>
              <wp:positionH relativeFrom="column">
                <wp:posOffset>1346835</wp:posOffset>
              </wp:positionH>
              <wp:positionV relativeFrom="paragraph">
                <wp:posOffset>-6532880</wp:posOffset>
              </wp:positionV>
              <wp:extent cx="3505200" cy="1371600"/>
              <wp:effectExtent l="80010" t="610870" r="24765" b="817880"/>
              <wp:wrapNone/>
              <wp:docPr id="1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3BFEE49" w14:textId="77777777" w:rsidR="001903C7" w:rsidRDefault="001903C7" w:rsidP="00F55F1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50A970" id="_x0000_t202" coordsize="21600,21600" o:spt="202" path="m,l,21600r21600,l21600,xe">
              <v:stroke joinstyle="miter"/>
              <v:path gradientshapeok="t" o:connecttype="rect"/>
            </v:shapetype>
            <v:shape id="WordArt 8" o:spid="_x0000_s1027" type="#_x0000_t202" style="position:absolute;margin-left:106.05pt;margin-top:-514.4pt;width:276pt;height:108pt;rotation:-2098978fd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" filled="f" stroked="f">
              <o:lock v:ext="edit" shapetype="t"/>
              <v:textbox style="mso-fit-shape-to-text:t">
                <w:txbxContent>
                  <w:p w14:paraId="53BFEE49" w14:textId="77777777" w:rsidR="001903C7" w:rsidRDefault="001903C7" w:rsidP="00F55F1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A7268B">
      <w:rPr>
        <w:rFonts w:ascii="Angsana New" w:hAnsi="Angsana New"/>
        <w:sz w:val="30"/>
        <w:szCs w:val="30"/>
      </w:rPr>
      <w:fldChar w:fldCharType="begin"/>
    </w:r>
    <w:r w:rsidRPr="00A7268B">
      <w:rPr>
        <w:rFonts w:ascii="Angsana New" w:hAnsi="Angsana New"/>
        <w:sz w:val="30"/>
        <w:szCs w:val="30"/>
      </w:rPr>
      <w:instrText xml:space="preserve"> FILENAME </w:instrText>
    </w:r>
    <w:r w:rsidRPr="00A7268B">
      <w:rPr>
        <w:rFonts w:ascii="Angsana New" w:hAnsi="Angsana New"/>
        <w:sz w:val="30"/>
        <w:szCs w:val="30"/>
      </w:rPr>
      <w:fldChar w:fldCharType="separate"/>
    </w:r>
    <w:r w:rsidR="00DD632B">
      <w:rPr>
        <w:rFonts w:ascii="Angsana New" w:hAnsi="Angsana New"/>
        <w:noProof/>
        <w:sz w:val="30"/>
        <w:szCs w:val="30"/>
      </w:rPr>
      <w:t>1259423 - 2022 Dec-FSA-Tropical Canning (Thailand) Pcl. -12t v16</w:t>
    </w:r>
    <w:r w:rsidRPr="00A7268B">
      <w:rPr>
        <w:rFonts w:ascii="Angsana New" w:hAnsi="Angsana New"/>
        <w:sz w:val="30"/>
        <w:szCs w:val="30"/>
      </w:rPr>
      <w:fldChar w:fldCharType="end"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Style w:val="PageNumber"/>
        <w:rFonts w:ascii="Angsana New" w:hAnsi="Angsana New"/>
        <w:sz w:val="30"/>
        <w:szCs w:val="30"/>
      </w:rPr>
      <w:fldChar w:fldCharType="begin"/>
    </w:r>
    <w:r w:rsidRPr="00EA7D8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EA7D8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81</w:t>
    </w:r>
    <w:r w:rsidRPr="00EA7D8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6269E" w14:textId="77777777" w:rsidR="001903C7" w:rsidRPr="006F6719" w:rsidRDefault="006F6719" w:rsidP="006F67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Theme="majorBidi" w:hAnsiTheme="majorBidi" w:cstheme="majorBidi"/>
        <w:sz w:val="30"/>
        <w:szCs w:val="30"/>
        <w:lang w:val="en-GB"/>
      </w:rPr>
    </w:pPr>
    <w:r>
      <w:rPr>
        <w:rFonts w:asciiTheme="majorBidi" w:hAnsiTheme="majorBidi" w:cstheme="majorBidi"/>
        <w:sz w:val="30"/>
        <w:szCs w:val="30"/>
        <w:lang w:val="en-GB"/>
      </w:rPr>
      <w:t>29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11330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06B7DD4" w14:textId="1A43683A" w:rsidR="000F5DD3" w:rsidRPr="000F5DD3" w:rsidRDefault="000F5DD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F5DD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F5DD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F5DD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F5DD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F5DD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6761738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5D04CC3" w14:textId="0450200F" w:rsidR="000F5DD3" w:rsidRPr="000F5DD3" w:rsidRDefault="000F5DD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F5DD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F5DD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F5DD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F5DD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F5DD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0"/>
        <w:szCs w:val="30"/>
      </w:rPr>
      <w:id w:val="-8645887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37EE16" w14:textId="682172C2" w:rsidR="007A6B49" w:rsidRPr="007A6B49" w:rsidRDefault="007A6B4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A6B49">
          <w:rPr>
            <w:rFonts w:ascii="Angsana New" w:hAnsi="Angsana New"/>
            <w:sz w:val="30"/>
            <w:szCs w:val="30"/>
          </w:rPr>
          <w:fldChar w:fldCharType="begin"/>
        </w:r>
        <w:r w:rsidRPr="007A6B49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A6B49">
          <w:rPr>
            <w:rFonts w:ascii="Angsana New" w:hAnsi="Angsana New"/>
            <w:sz w:val="30"/>
            <w:szCs w:val="30"/>
          </w:rPr>
          <w:fldChar w:fldCharType="separate"/>
        </w:r>
        <w:r w:rsidRPr="007A6B49">
          <w:rPr>
            <w:rFonts w:ascii="Angsana New" w:hAnsi="Angsana New"/>
            <w:noProof/>
            <w:sz w:val="30"/>
            <w:szCs w:val="30"/>
          </w:rPr>
          <w:t>2</w:t>
        </w:r>
        <w:r w:rsidRPr="007A6B49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D447E" w14:textId="77777777" w:rsidR="009243E4" w:rsidRDefault="009243E4" w:rsidP="00CE3999">
      <w:pPr>
        <w:pStyle w:val="BodyText2"/>
      </w:pPr>
      <w:r>
        <w:separator/>
      </w:r>
    </w:p>
  </w:footnote>
  <w:footnote w:type="continuationSeparator" w:id="0">
    <w:p w14:paraId="5802FB8A" w14:textId="77777777" w:rsidR="009243E4" w:rsidRDefault="009243E4" w:rsidP="00CE3999">
      <w:pPr>
        <w:pStyle w:val="BodyText2"/>
      </w:pPr>
      <w:r>
        <w:continuationSeparator/>
      </w:r>
    </w:p>
  </w:footnote>
  <w:footnote w:type="continuationNotice" w:id="1">
    <w:p w14:paraId="06493B04" w14:textId="77777777" w:rsidR="009243E4" w:rsidRDefault="009243E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EEC0B" w14:textId="77777777" w:rsidR="001903C7" w:rsidRDefault="001903C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6420DD4" w14:textId="77777777" w:rsidR="001903C7" w:rsidRDefault="001903C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F1961D2" w14:textId="2948B289" w:rsidR="001903C7" w:rsidRDefault="001903C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F47497">
      <w:rPr>
        <w:rFonts w:ascii="Angsana New" w:hAnsi="Angsana New"/>
        <w:b/>
        <w:bCs/>
        <w:sz w:val="32"/>
        <w:szCs w:val="32"/>
      </w:rPr>
      <w:t>5</w:t>
    </w:r>
  </w:p>
  <w:p w14:paraId="4BCA8D08" w14:textId="77777777" w:rsidR="001903C7" w:rsidRPr="004233E3" w:rsidRDefault="001903C7" w:rsidP="009D2E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sz w:val="32"/>
        <w:szCs w:val="32"/>
      </w:rPr>
    </w:pPr>
    <w:r w:rsidRPr="004233E3">
      <w:rPr>
        <w:rFonts w:ascii="Angsana New" w:hAnsi="Angsana New"/>
        <w:sz w:val="32"/>
        <w:szCs w:val="3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D612E" w14:textId="77777777" w:rsidR="001903C7" w:rsidRDefault="001903C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8C5CE24" w14:textId="77777777" w:rsidR="001903C7" w:rsidRDefault="001903C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7823044" w14:textId="59B1FA06" w:rsidR="001903C7" w:rsidRDefault="001903C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3F6033">
      <w:rPr>
        <w:rFonts w:ascii="Angsana New" w:hAnsi="Angsana New"/>
        <w:b/>
        <w:bCs/>
        <w:sz w:val="32"/>
        <w:szCs w:val="32"/>
      </w:rPr>
      <w:t>5</w:t>
    </w:r>
  </w:p>
  <w:p w14:paraId="18827DD7" w14:textId="77777777" w:rsidR="001903C7" w:rsidRPr="00522BF8" w:rsidRDefault="001903C7" w:rsidP="00522BF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30709" w14:textId="77777777" w:rsidR="001903C7" w:rsidRPr="008B4B10" w:rsidRDefault="001903C7" w:rsidP="005D00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B4B10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8B4B10">
      <w:rPr>
        <w:rFonts w:ascii="Angsana New" w:hAnsi="Angsana New"/>
        <w:b/>
        <w:bCs/>
        <w:sz w:val="32"/>
        <w:szCs w:val="32"/>
      </w:rPr>
      <w:t>(</w:t>
    </w:r>
    <w:r w:rsidRPr="008B4B10">
      <w:rPr>
        <w:rFonts w:ascii="Angsana New" w:hAnsi="Angsana New"/>
        <w:b/>
        <w:bCs/>
        <w:sz w:val="32"/>
        <w:szCs w:val="32"/>
        <w:cs/>
      </w:rPr>
      <w:t>ประเทศไทย</w:t>
    </w:r>
    <w:r w:rsidRPr="008B4B10">
      <w:rPr>
        <w:rFonts w:ascii="Angsana New" w:hAnsi="Angsana New"/>
        <w:b/>
        <w:bCs/>
        <w:sz w:val="32"/>
        <w:szCs w:val="32"/>
      </w:rPr>
      <w:t xml:space="preserve">) </w:t>
    </w:r>
    <w:r w:rsidRPr="008B4B10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8B4B10">
      <w:rPr>
        <w:rFonts w:ascii="Angsana New" w:hAnsi="Angsana New"/>
        <w:b/>
        <w:bCs/>
        <w:sz w:val="32"/>
        <w:szCs w:val="32"/>
      </w:rPr>
      <w:t>(</w:t>
    </w:r>
    <w:r w:rsidRPr="008B4B10">
      <w:rPr>
        <w:rFonts w:ascii="Angsana New" w:hAnsi="Angsana New"/>
        <w:b/>
        <w:bCs/>
        <w:sz w:val="32"/>
        <w:szCs w:val="32"/>
        <w:cs/>
      </w:rPr>
      <w:t>มหาชน</w:t>
    </w:r>
    <w:r w:rsidRPr="008B4B10">
      <w:rPr>
        <w:rFonts w:ascii="Angsana New" w:hAnsi="Angsana New"/>
        <w:b/>
        <w:bCs/>
        <w:sz w:val="32"/>
        <w:szCs w:val="32"/>
      </w:rPr>
      <w:t xml:space="preserve">) </w:t>
    </w:r>
    <w:r w:rsidRPr="008B4B1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BA1C2D5" w14:textId="77777777" w:rsidR="001903C7" w:rsidRPr="008B4B10" w:rsidRDefault="001903C7" w:rsidP="005D00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B4B1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7BC21B1" w14:textId="77777777" w:rsidR="001903C7" w:rsidRPr="008B4B10" w:rsidRDefault="001903C7" w:rsidP="005D004D">
    <w:pPr>
      <w:pStyle w:val="Heading5"/>
      <w:tabs>
        <w:tab w:val="left" w:pos="540"/>
      </w:tabs>
      <w:rPr>
        <w:rFonts w:ascii="Angsana New" w:hAnsi="Angsana New" w:cs="Angsana New"/>
        <w:sz w:val="32"/>
        <w:szCs w:val="32"/>
      </w:rPr>
    </w:pPr>
    <w:r w:rsidRPr="008B4B10">
      <w:rPr>
        <w:rFonts w:ascii="Angsana New" w:hAnsi="Angsana New" w:cs="Angsana New" w:hint="cs"/>
        <w:sz w:val="32"/>
        <w:szCs w:val="32"/>
        <w:cs/>
      </w:rPr>
      <w:t>สำหรับแต่ละปีสิ้นสุด</w:t>
    </w:r>
    <w:r w:rsidRPr="008B4B10">
      <w:rPr>
        <w:rFonts w:ascii="Angsana New" w:hAnsi="Angsana New" w:cs="Angsana New"/>
        <w:sz w:val="32"/>
        <w:szCs w:val="32"/>
        <w:cs/>
      </w:rPr>
      <w:t xml:space="preserve">วันที่ </w:t>
    </w:r>
    <w:r w:rsidRPr="008B4B10">
      <w:rPr>
        <w:rFonts w:ascii="Angsana New" w:hAnsi="Angsana New" w:cs="Angsana New"/>
        <w:sz w:val="32"/>
        <w:szCs w:val="32"/>
      </w:rPr>
      <w:t>31</w:t>
    </w:r>
    <w:r w:rsidRPr="008B4B10">
      <w:rPr>
        <w:rFonts w:ascii="Angsana New" w:hAnsi="Angsana New" w:cs="Angsana New"/>
        <w:sz w:val="32"/>
        <w:szCs w:val="32"/>
        <w:cs/>
      </w:rPr>
      <w:t xml:space="preserve"> ธันวาคม </w:t>
    </w:r>
    <w:r w:rsidRPr="008B4B10">
      <w:rPr>
        <w:rFonts w:ascii="Angsana New" w:hAnsi="Angsana New" w:cs="Angsana New"/>
        <w:sz w:val="32"/>
        <w:szCs w:val="32"/>
      </w:rPr>
      <w:t>254</w:t>
    </w:r>
    <w:r w:rsidRPr="008B4B10">
      <w:rPr>
        <w:rFonts w:ascii="Angsana New" w:hAnsi="Angsana New" w:cs="Angsana New" w:hint="cs"/>
        <w:sz w:val="32"/>
        <w:szCs w:val="32"/>
        <w:cs/>
      </w:rPr>
      <w:t>9</w:t>
    </w:r>
    <w:r w:rsidRPr="008B4B10">
      <w:rPr>
        <w:rFonts w:ascii="Angsana New" w:hAnsi="Angsana New" w:cs="Angsana New"/>
        <w:sz w:val="32"/>
        <w:szCs w:val="32"/>
        <w:cs/>
      </w:rPr>
      <w:t xml:space="preserve"> แ</w:t>
    </w:r>
    <w:r w:rsidRPr="008B4B10">
      <w:rPr>
        <w:rFonts w:ascii="Angsana New" w:hAnsi="Angsana New" w:cs="Angsana New" w:hint="cs"/>
        <w:sz w:val="32"/>
        <w:szCs w:val="32"/>
        <w:cs/>
      </w:rPr>
      <w:t xml:space="preserve">ละ </w:t>
    </w:r>
    <w:r w:rsidRPr="008B4B10">
      <w:rPr>
        <w:rFonts w:ascii="Angsana New" w:hAnsi="Angsana New" w:cs="Angsana New"/>
        <w:sz w:val="32"/>
        <w:szCs w:val="32"/>
      </w:rPr>
      <w:t>254</w:t>
    </w:r>
    <w:r w:rsidRPr="008B4B10">
      <w:rPr>
        <w:rFonts w:ascii="Angsana New" w:hAnsi="Angsana New" w:cs="Angsana New" w:hint="cs"/>
        <w:sz w:val="32"/>
        <w:szCs w:val="32"/>
        <w:cs/>
      </w:rPr>
      <w:t>8</w:t>
    </w:r>
  </w:p>
  <w:p w14:paraId="07658BF9" w14:textId="77777777" w:rsidR="001903C7" w:rsidRPr="008B4B10" w:rsidRDefault="001903C7" w:rsidP="008B4B10">
    <w:pPr>
      <w:rPr>
        <w:sz w:val="32"/>
        <w:szCs w:val="32"/>
        <w:cs/>
      </w:rPr>
    </w:pPr>
    <w:r>
      <w:rPr>
        <w:rFonts w:ascii="Angsana New" w:hAnsi="Angsana New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6E50FB6" wp14:editId="3C9885C5">
              <wp:simplePos x="0" y="0"/>
              <wp:positionH relativeFrom="column">
                <wp:posOffset>4463415</wp:posOffset>
              </wp:positionH>
              <wp:positionV relativeFrom="paragraph">
                <wp:posOffset>1786890</wp:posOffset>
              </wp:positionV>
              <wp:extent cx="3505200" cy="1371600"/>
              <wp:effectExtent l="81915" t="605790" r="22860" b="822960"/>
              <wp:wrapNone/>
              <wp:docPr id="2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6F5EB4" w14:textId="77777777" w:rsidR="001903C7" w:rsidRDefault="001903C7" w:rsidP="00F55F1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8460C8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E50FB6" id="_x0000_t202" coordsize="21600,21600" o:spt="202" path="m,l,21600r21600,l21600,xe">
              <v:stroke joinstyle="miter"/>
              <v:path gradientshapeok="t" o:connecttype="rect"/>
            </v:shapetype>
            <v:shape id="WordArt 6" o:spid="_x0000_s1026" type="#_x0000_t202" style="position:absolute;margin-left:351.45pt;margin-top:140.7pt;width:276pt;height:108pt;rotation:-2098978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" filled="f" stroked="f">
              <o:lock v:ext="edit" shapetype="t"/>
              <v:textbox style="mso-fit-shape-to-text:t">
                <w:txbxContent>
                  <w:p w14:paraId="0F6F5EB4" w14:textId="77777777" w:rsidR="001903C7" w:rsidRDefault="001903C7" w:rsidP="00F55F1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8460C8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CA2B6" w14:textId="77777777" w:rsidR="001903C7" w:rsidRPr="0042166C" w:rsidRDefault="001903C7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42166C">
      <w:rPr>
        <w:rFonts w:ascii="Angsana New" w:hAnsi="Angsana New"/>
        <w:b/>
        <w:bCs/>
        <w:sz w:val="32"/>
        <w:szCs w:val="32"/>
      </w:rPr>
      <w:t>(</w:t>
    </w:r>
    <w:r w:rsidRPr="0042166C">
      <w:rPr>
        <w:rFonts w:ascii="Angsana New" w:hAnsi="Angsana New"/>
        <w:b/>
        <w:bCs/>
        <w:sz w:val="32"/>
        <w:szCs w:val="32"/>
        <w:cs/>
      </w:rPr>
      <w:t>ประเทศไทย</w:t>
    </w:r>
    <w:r w:rsidRPr="0042166C">
      <w:rPr>
        <w:rFonts w:ascii="Angsana New" w:hAnsi="Angsana New"/>
        <w:b/>
        <w:bCs/>
        <w:sz w:val="32"/>
        <w:szCs w:val="32"/>
      </w:rPr>
      <w:t xml:space="preserve">) </w:t>
    </w:r>
    <w:r w:rsidRPr="0042166C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42166C">
      <w:rPr>
        <w:rFonts w:ascii="Angsana New" w:hAnsi="Angsana New"/>
        <w:b/>
        <w:bCs/>
        <w:sz w:val="32"/>
        <w:szCs w:val="32"/>
      </w:rPr>
      <w:t>(</w:t>
    </w:r>
    <w:r w:rsidRPr="0042166C">
      <w:rPr>
        <w:rFonts w:ascii="Angsana New" w:hAnsi="Angsana New"/>
        <w:b/>
        <w:bCs/>
        <w:sz w:val="32"/>
        <w:szCs w:val="32"/>
        <w:cs/>
      </w:rPr>
      <w:t>มหาชน</w:t>
    </w:r>
    <w:r w:rsidRPr="0042166C">
      <w:rPr>
        <w:rFonts w:ascii="Angsana New" w:hAnsi="Angsana New"/>
        <w:b/>
        <w:bCs/>
        <w:sz w:val="32"/>
        <w:szCs w:val="32"/>
      </w:rPr>
      <w:t xml:space="preserve">) </w:t>
    </w:r>
    <w:r w:rsidRPr="0042166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ABAF7DB" w14:textId="77777777" w:rsidR="001903C7" w:rsidRDefault="001903C7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C3814C" w14:textId="7C8FFBCE" w:rsidR="001903C7" w:rsidRPr="0042166C" w:rsidRDefault="001903C7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A2F5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</w:t>
    </w:r>
    <w:r w:rsidR="00C761F2">
      <w:rPr>
        <w:rFonts w:ascii="Angsana New" w:hAnsi="Angsana New"/>
        <w:b/>
        <w:bCs/>
        <w:sz w:val="32"/>
        <w:szCs w:val="32"/>
      </w:rPr>
      <w:t>5</w:t>
    </w:r>
  </w:p>
  <w:p w14:paraId="54441A4C" w14:textId="0DF77CB8" w:rsidR="001903C7" w:rsidRPr="0042166C" w:rsidRDefault="001903C7" w:rsidP="0042166C">
    <w:pPr>
      <w:rPr>
        <w:rFonts w:ascii="Angsana New" w:hAnsi="Angsana New"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25FA9" w14:textId="77777777" w:rsidR="001903C7" w:rsidRDefault="001903C7" w:rsidP="008172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78C8D2B" w14:textId="77777777" w:rsidR="001903C7" w:rsidRDefault="001903C7" w:rsidP="008172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6107BFE" w14:textId="77777777" w:rsidR="001903C7" w:rsidRDefault="001903C7" w:rsidP="00817221">
    <w:pPr>
      <w:pStyle w:val="Heading5"/>
      <w:tabs>
        <w:tab w:val="left" w:pos="540"/>
      </w:tabs>
      <w:rPr>
        <w:rFonts w:ascii="Angsana New" w:hAnsi="Angsana New" w:cs="Angsana New"/>
        <w:sz w:val="32"/>
        <w:szCs w:val="32"/>
        <w:cs/>
        <w:lang w:val="th-TH"/>
      </w:rPr>
    </w:pPr>
    <w:r>
      <w:rPr>
        <w:rFonts w:ascii="Angsana New" w:hAnsi="Angsana New" w:cs="Angsana New" w:hint="cs"/>
        <w:sz w:val="32"/>
        <w:szCs w:val="32"/>
        <w:cs/>
      </w:rPr>
      <w:t>สำหรับแต่ละปีสิ้นสุด</w:t>
    </w:r>
    <w:r>
      <w:rPr>
        <w:rFonts w:ascii="Angsana New" w:hAnsi="Angsana New" w:cs="Angsana New"/>
        <w:sz w:val="32"/>
        <w:szCs w:val="32"/>
        <w:cs/>
      </w:rPr>
      <w:t xml:space="preserve">วันที่ </w:t>
    </w:r>
    <w:r>
      <w:rPr>
        <w:rFonts w:ascii="Angsana New" w:hAnsi="Angsana New" w:cs="Angsana New"/>
        <w:sz w:val="32"/>
        <w:szCs w:val="32"/>
      </w:rPr>
      <w:t>31</w:t>
    </w:r>
    <w:r>
      <w:rPr>
        <w:rFonts w:ascii="Angsana New" w:hAnsi="Angsana New" w:cs="Angsana New"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sz w:val="32"/>
        <w:szCs w:val="32"/>
      </w:rPr>
      <w:t xml:space="preserve">2549 </w:t>
    </w:r>
    <w:r>
      <w:rPr>
        <w:rFonts w:ascii="Angsana New" w:hAnsi="Angsana New" w:cs="Angsana New"/>
        <w:sz w:val="32"/>
        <w:szCs w:val="32"/>
        <w:cs/>
      </w:rPr>
      <w:t>แ</w:t>
    </w:r>
    <w:r>
      <w:rPr>
        <w:rFonts w:ascii="Angsana New" w:hAnsi="Angsana New" w:cs="Angsana New" w:hint="cs"/>
        <w:sz w:val="32"/>
        <w:szCs w:val="32"/>
        <w:cs/>
      </w:rPr>
      <w:t xml:space="preserve">ละ </w:t>
    </w:r>
    <w:r>
      <w:rPr>
        <w:rFonts w:ascii="Angsana New" w:hAnsi="Angsana New" w:cs="Angsana New"/>
        <w:sz w:val="32"/>
        <w:szCs w:val="32"/>
      </w:rPr>
      <w:t>2548</w:t>
    </w:r>
  </w:p>
  <w:p w14:paraId="5171B18A" w14:textId="77777777" w:rsidR="001903C7" w:rsidRPr="00EA7D87" w:rsidRDefault="001903C7">
    <w:pPr>
      <w:pStyle w:val="Header"/>
      <w:rPr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679E5" w14:textId="77777777" w:rsidR="006F6719" w:rsidRPr="0042166C" w:rsidRDefault="006F6719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42166C">
      <w:rPr>
        <w:rFonts w:ascii="Angsana New" w:hAnsi="Angsana New"/>
        <w:b/>
        <w:bCs/>
        <w:sz w:val="32"/>
        <w:szCs w:val="32"/>
      </w:rPr>
      <w:t>(</w:t>
    </w:r>
    <w:r w:rsidRPr="0042166C">
      <w:rPr>
        <w:rFonts w:ascii="Angsana New" w:hAnsi="Angsana New"/>
        <w:b/>
        <w:bCs/>
        <w:sz w:val="32"/>
        <w:szCs w:val="32"/>
        <w:cs/>
      </w:rPr>
      <w:t>ประเทศไทย</w:t>
    </w:r>
    <w:r w:rsidRPr="0042166C">
      <w:rPr>
        <w:rFonts w:ascii="Angsana New" w:hAnsi="Angsana New"/>
        <w:b/>
        <w:bCs/>
        <w:sz w:val="32"/>
        <w:szCs w:val="32"/>
      </w:rPr>
      <w:t xml:space="preserve">) </w:t>
    </w:r>
    <w:r w:rsidRPr="0042166C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42166C">
      <w:rPr>
        <w:rFonts w:ascii="Angsana New" w:hAnsi="Angsana New"/>
        <w:b/>
        <w:bCs/>
        <w:sz w:val="32"/>
        <w:szCs w:val="32"/>
      </w:rPr>
      <w:t>(</w:t>
    </w:r>
    <w:r w:rsidRPr="0042166C">
      <w:rPr>
        <w:rFonts w:ascii="Angsana New" w:hAnsi="Angsana New"/>
        <w:b/>
        <w:bCs/>
        <w:sz w:val="32"/>
        <w:szCs w:val="32"/>
        <w:cs/>
      </w:rPr>
      <w:t>มหาชน</w:t>
    </w:r>
    <w:r w:rsidRPr="0042166C">
      <w:rPr>
        <w:rFonts w:ascii="Angsana New" w:hAnsi="Angsana New"/>
        <w:b/>
        <w:bCs/>
        <w:sz w:val="32"/>
        <w:szCs w:val="32"/>
      </w:rPr>
      <w:t xml:space="preserve">) </w:t>
    </w:r>
    <w:r w:rsidRPr="0042166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91F3CBA" w14:textId="77777777" w:rsidR="006F6719" w:rsidRDefault="006F6719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E699332" w14:textId="77777777" w:rsidR="006F6719" w:rsidRPr="0042166C" w:rsidRDefault="006F6719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A2F5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65</w:t>
    </w:r>
  </w:p>
  <w:p w14:paraId="4340C705" w14:textId="77777777" w:rsidR="006F6719" w:rsidRPr="0042166C" w:rsidRDefault="006F6719" w:rsidP="0042166C">
    <w:pPr>
      <w:rPr>
        <w:rFonts w:ascii="Angsana New" w:hAnsi="Angsana New"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D1A30" w14:textId="77777777" w:rsidR="000F5DD3" w:rsidRPr="0042166C" w:rsidRDefault="000F5DD3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42166C">
      <w:rPr>
        <w:rFonts w:ascii="Angsana New" w:hAnsi="Angsana New"/>
        <w:b/>
        <w:bCs/>
        <w:sz w:val="32"/>
        <w:szCs w:val="32"/>
      </w:rPr>
      <w:t>(</w:t>
    </w:r>
    <w:r w:rsidRPr="0042166C">
      <w:rPr>
        <w:rFonts w:ascii="Angsana New" w:hAnsi="Angsana New"/>
        <w:b/>
        <w:bCs/>
        <w:sz w:val="32"/>
        <w:szCs w:val="32"/>
        <w:cs/>
      </w:rPr>
      <w:t>ประเทศไทย</w:t>
    </w:r>
    <w:r w:rsidRPr="0042166C">
      <w:rPr>
        <w:rFonts w:ascii="Angsana New" w:hAnsi="Angsana New"/>
        <w:b/>
        <w:bCs/>
        <w:sz w:val="32"/>
        <w:szCs w:val="32"/>
      </w:rPr>
      <w:t xml:space="preserve">) </w:t>
    </w:r>
    <w:r w:rsidRPr="0042166C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42166C">
      <w:rPr>
        <w:rFonts w:ascii="Angsana New" w:hAnsi="Angsana New"/>
        <w:b/>
        <w:bCs/>
        <w:sz w:val="32"/>
        <w:szCs w:val="32"/>
      </w:rPr>
      <w:t>(</w:t>
    </w:r>
    <w:r w:rsidRPr="0042166C">
      <w:rPr>
        <w:rFonts w:ascii="Angsana New" w:hAnsi="Angsana New"/>
        <w:b/>
        <w:bCs/>
        <w:sz w:val="32"/>
        <w:szCs w:val="32"/>
        <w:cs/>
      </w:rPr>
      <w:t>มหาชน</w:t>
    </w:r>
    <w:r w:rsidRPr="0042166C">
      <w:rPr>
        <w:rFonts w:ascii="Angsana New" w:hAnsi="Angsana New"/>
        <w:b/>
        <w:bCs/>
        <w:sz w:val="32"/>
        <w:szCs w:val="32"/>
      </w:rPr>
      <w:t xml:space="preserve">) </w:t>
    </w:r>
    <w:r w:rsidRPr="0042166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60266F3" w14:textId="77777777" w:rsidR="000F5DD3" w:rsidRDefault="000F5DD3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5344500" w14:textId="77777777" w:rsidR="000F5DD3" w:rsidRPr="0042166C" w:rsidRDefault="000F5DD3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A2F5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65</w:t>
    </w:r>
  </w:p>
  <w:p w14:paraId="71481133" w14:textId="77777777" w:rsidR="000F5DD3" w:rsidRPr="0042166C" w:rsidRDefault="000F5DD3" w:rsidP="0042166C">
    <w:pPr>
      <w:rPr>
        <w:rFonts w:ascii="Angsana New" w:hAnsi="Angsana New"/>
        <w:sz w:val="32"/>
        <w:szCs w:val="32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339A3" w14:textId="77777777" w:rsidR="001903C7" w:rsidRPr="00644D4B" w:rsidRDefault="001903C7" w:rsidP="00644D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44D4B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ประเทศไทย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มหาชน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B171920" w14:textId="77777777" w:rsidR="001903C7" w:rsidRDefault="001903C7" w:rsidP="00644D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44D4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02BC4A8" w14:textId="16387D3B" w:rsidR="001903C7" w:rsidRPr="00644D4B" w:rsidRDefault="001903C7" w:rsidP="003E375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167FD">
      <w:rPr>
        <w:rFonts w:ascii="Angsana New" w:hAnsi="Angsana New"/>
        <w:b/>
        <w:bCs/>
        <w:sz w:val="32"/>
        <w:szCs w:val="32"/>
      </w:rPr>
      <w:t>5</w:t>
    </w:r>
  </w:p>
  <w:p w14:paraId="4A242750" w14:textId="77777777" w:rsidR="001903C7" w:rsidRPr="00B46433" w:rsidRDefault="001903C7">
    <w:pPr>
      <w:rPr>
        <w:rFonts w:ascii="Angsana New" w:hAnsi="Angsana New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8AB03" w14:textId="77777777" w:rsidR="00C56D91" w:rsidRPr="00644D4B" w:rsidRDefault="00C56D91" w:rsidP="00644D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44D4B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ประเทศไทย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มหาชน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F159657" w14:textId="77777777" w:rsidR="00C56D91" w:rsidRDefault="00C56D91" w:rsidP="00644D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44D4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A355202" w14:textId="77777777" w:rsidR="00C56D91" w:rsidRPr="00644D4B" w:rsidRDefault="00C56D91" w:rsidP="003E375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2565</w:t>
    </w:r>
  </w:p>
  <w:p w14:paraId="1A97FEBB" w14:textId="77777777" w:rsidR="00C56D91" w:rsidRPr="00B46433" w:rsidRDefault="00C56D91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273037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05DC0631"/>
    <w:multiLevelType w:val="hybridMultilevel"/>
    <w:tmpl w:val="90C8B292"/>
    <w:lvl w:ilvl="0" w:tplc="F872C89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C385633"/>
    <w:multiLevelType w:val="hybridMultilevel"/>
    <w:tmpl w:val="6EFAECE6"/>
    <w:lvl w:ilvl="0" w:tplc="94586E5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A06235"/>
    <w:multiLevelType w:val="hybridMultilevel"/>
    <w:tmpl w:val="AF4C99FA"/>
    <w:lvl w:ilvl="0" w:tplc="C94AAE32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6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1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3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0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7FA53965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 w16cid:durableId="842092833">
    <w:abstractNumId w:val="6"/>
  </w:num>
  <w:num w:numId="2" w16cid:durableId="400178788">
    <w:abstractNumId w:val="5"/>
  </w:num>
  <w:num w:numId="3" w16cid:durableId="957226906">
    <w:abstractNumId w:val="9"/>
  </w:num>
  <w:num w:numId="4" w16cid:durableId="820002356">
    <w:abstractNumId w:val="7"/>
  </w:num>
  <w:num w:numId="5" w16cid:durableId="2121602719">
    <w:abstractNumId w:val="8"/>
  </w:num>
  <w:num w:numId="6" w16cid:durableId="1988822821">
    <w:abstractNumId w:val="3"/>
  </w:num>
  <w:num w:numId="7" w16cid:durableId="1816528459">
    <w:abstractNumId w:val="2"/>
  </w:num>
  <w:num w:numId="8" w16cid:durableId="1258320484">
    <w:abstractNumId w:val="0"/>
  </w:num>
  <w:num w:numId="9" w16cid:durableId="178280831">
    <w:abstractNumId w:val="1"/>
  </w:num>
  <w:num w:numId="10" w16cid:durableId="1512447914">
    <w:abstractNumId w:val="4"/>
  </w:num>
  <w:num w:numId="11" w16cid:durableId="338696598">
    <w:abstractNumId w:val="28"/>
  </w:num>
  <w:num w:numId="12" w16cid:durableId="1286888205">
    <w:abstractNumId w:val="20"/>
  </w:num>
  <w:num w:numId="13" w16cid:durableId="904536002">
    <w:abstractNumId w:val="36"/>
  </w:num>
  <w:num w:numId="14" w16cid:durableId="2003387195">
    <w:abstractNumId w:val="25"/>
  </w:num>
  <w:num w:numId="15" w16cid:durableId="1214662135">
    <w:abstractNumId w:val="29"/>
  </w:num>
  <w:num w:numId="16" w16cid:durableId="140120556">
    <w:abstractNumId w:val="14"/>
  </w:num>
  <w:num w:numId="17" w16cid:durableId="191892330">
    <w:abstractNumId w:val="11"/>
  </w:num>
  <w:num w:numId="18" w16cid:durableId="1885634312">
    <w:abstractNumId w:val="24"/>
  </w:num>
  <w:num w:numId="19" w16cid:durableId="1850948096">
    <w:abstractNumId w:val="12"/>
  </w:num>
  <w:num w:numId="20" w16cid:durableId="1447701879">
    <w:abstractNumId w:val="13"/>
  </w:num>
  <w:num w:numId="21" w16cid:durableId="2080711766">
    <w:abstractNumId w:val="35"/>
  </w:num>
  <w:num w:numId="22" w16cid:durableId="867985192">
    <w:abstractNumId w:val="31"/>
  </w:num>
  <w:num w:numId="23" w16cid:durableId="1517883802">
    <w:abstractNumId w:val="40"/>
  </w:num>
  <w:num w:numId="24" w16cid:durableId="2034574403">
    <w:abstractNumId w:val="38"/>
  </w:num>
  <w:num w:numId="25" w16cid:durableId="735132628">
    <w:abstractNumId w:val="15"/>
  </w:num>
  <w:num w:numId="26" w16cid:durableId="612634244">
    <w:abstractNumId w:val="34"/>
  </w:num>
  <w:num w:numId="27" w16cid:durableId="127280223">
    <w:abstractNumId w:val="19"/>
  </w:num>
  <w:num w:numId="28" w16cid:durableId="992441603">
    <w:abstractNumId w:val="18"/>
  </w:num>
  <w:num w:numId="29" w16cid:durableId="1354770863">
    <w:abstractNumId w:val="33"/>
  </w:num>
  <w:num w:numId="30" w16cid:durableId="725564947">
    <w:abstractNumId w:val="16"/>
  </w:num>
  <w:num w:numId="31" w16cid:durableId="2044665784">
    <w:abstractNumId w:val="32"/>
  </w:num>
  <w:num w:numId="32" w16cid:durableId="1075052786">
    <w:abstractNumId w:val="37"/>
  </w:num>
  <w:num w:numId="33" w16cid:durableId="1005520061">
    <w:abstractNumId w:val="21"/>
  </w:num>
  <w:num w:numId="34" w16cid:durableId="1736968862">
    <w:abstractNumId w:val="41"/>
  </w:num>
  <w:num w:numId="35" w16cid:durableId="731079576">
    <w:abstractNumId w:val="3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9303804">
    <w:abstractNumId w:val="30"/>
  </w:num>
  <w:num w:numId="37" w16cid:durableId="1818305799">
    <w:abstractNumId w:val="23"/>
  </w:num>
  <w:num w:numId="38" w16cid:durableId="290288096">
    <w:abstractNumId w:val="25"/>
  </w:num>
  <w:num w:numId="39" w16cid:durableId="234559532">
    <w:abstractNumId w:val="42"/>
  </w:num>
  <w:num w:numId="40" w16cid:durableId="1574773119">
    <w:abstractNumId w:val="10"/>
  </w:num>
  <w:num w:numId="41" w16cid:durableId="832457358">
    <w:abstractNumId w:val="26"/>
  </w:num>
  <w:num w:numId="42" w16cid:durableId="734087570">
    <w:abstractNumId w:val="22"/>
  </w:num>
  <w:num w:numId="43" w16cid:durableId="1472362327">
    <w:abstractNumId w:val="27"/>
  </w:num>
  <w:num w:numId="44" w16cid:durableId="489253396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53"/>
    <w:rsid w:val="0000062B"/>
    <w:rsid w:val="00000FD1"/>
    <w:rsid w:val="0000143A"/>
    <w:rsid w:val="00001627"/>
    <w:rsid w:val="0000185C"/>
    <w:rsid w:val="00001A2A"/>
    <w:rsid w:val="000024CA"/>
    <w:rsid w:val="00002834"/>
    <w:rsid w:val="00002C06"/>
    <w:rsid w:val="00002F01"/>
    <w:rsid w:val="0000369A"/>
    <w:rsid w:val="00003B33"/>
    <w:rsid w:val="000040CD"/>
    <w:rsid w:val="00004348"/>
    <w:rsid w:val="00004536"/>
    <w:rsid w:val="0000467D"/>
    <w:rsid w:val="0000474D"/>
    <w:rsid w:val="00004884"/>
    <w:rsid w:val="00004A85"/>
    <w:rsid w:val="00004B87"/>
    <w:rsid w:val="00004B8B"/>
    <w:rsid w:val="00004B90"/>
    <w:rsid w:val="00004E15"/>
    <w:rsid w:val="0000512B"/>
    <w:rsid w:val="00005165"/>
    <w:rsid w:val="000056D9"/>
    <w:rsid w:val="00006374"/>
    <w:rsid w:val="00007034"/>
    <w:rsid w:val="000073CB"/>
    <w:rsid w:val="000078FD"/>
    <w:rsid w:val="00007A07"/>
    <w:rsid w:val="0001065C"/>
    <w:rsid w:val="00010661"/>
    <w:rsid w:val="0001076B"/>
    <w:rsid w:val="00010B8D"/>
    <w:rsid w:val="00010B8F"/>
    <w:rsid w:val="00010D7C"/>
    <w:rsid w:val="00010F31"/>
    <w:rsid w:val="0001108A"/>
    <w:rsid w:val="000114FF"/>
    <w:rsid w:val="00011B02"/>
    <w:rsid w:val="00011B37"/>
    <w:rsid w:val="000120E8"/>
    <w:rsid w:val="0001224D"/>
    <w:rsid w:val="00012399"/>
    <w:rsid w:val="00012A9C"/>
    <w:rsid w:val="00012B30"/>
    <w:rsid w:val="00012E4B"/>
    <w:rsid w:val="00012E8F"/>
    <w:rsid w:val="00012FFE"/>
    <w:rsid w:val="0001310E"/>
    <w:rsid w:val="00013B8D"/>
    <w:rsid w:val="00014212"/>
    <w:rsid w:val="00014896"/>
    <w:rsid w:val="000149E1"/>
    <w:rsid w:val="00014BF6"/>
    <w:rsid w:val="000150B5"/>
    <w:rsid w:val="00015324"/>
    <w:rsid w:val="0001545F"/>
    <w:rsid w:val="000155BE"/>
    <w:rsid w:val="000156A6"/>
    <w:rsid w:val="000159BD"/>
    <w:rsid w:val="00015AA3"/>
    <w:rsid w:val="00015AFC"/>
    <w:rsid w:val="00015E71"/>
    <w:rsid w:val="00015F40"/>
    <w:rsid w:val="000161EB"/>
    <w:rsid w:val="000162F0"/>
    <w:rsid w:val="00016B29"/>
    <w:rsid w:val="00016E92"/>
    <w:rsid w:val="00017019"/>
    <w:rsid w:val="00017413"/>
    <w:rsid w:val="00017528"/>
    <w:rsid w:val="0001757F"/>
    <w:rsid w:val="00017A7E"/>
    <w:rsid w:val="00017E32"/>
    <w:rsid w:val="00017ED5"/>
    <w:rsid w:val="0002025D"/>
    <w:rsid w:val="00020288"/>
    <w:rsid w:val="000208D0"/>
    <w:rsid w:val="00020AC9"/>
    <w:rsid w:val="00020D80"/>
    <w:rsid w:val="00020EF1"/>
    <w:rsid w:val="000210F1"/>
    <w:rsid w:val="000211F3"/>
    <w:rsid w:val="000214B4"/>
    <w:rsid w:val="000219DB"/>
    <w:rsid w:val="00021BB9"/>
    <w:rsid w:val="00021C49"/>
    <w:rsid w:val="00022044"/>
    <w:rsid w:val="0002302B"/>
    <w:rsid w:val="0002319F"/>
    <w:rsid w:val="00023478"/>
    <w:rsid w:val="00023716"/>
    <w:rsid w:val="0002377F"/>
    <w:rsid w:val="00023783"/>
    <w:rsid w:val="0002392C"/>
    <w:rsid w:val="00023F4B"/>
    <w:rsid w:val="00024322"/>
    <w:rsid w:val="0002469D"/>
    <w:rsid w:val="000249C6"/>
    <w:rsid w:val="00024CBA"/>
    <w:rsid w:val="000258CF"/>
    <w:rsid w:val="00025C2D"/>
    <w:rsid w:val="00025CA1"/>
    <w:rsid w:val="00025CF9"/>
    <w:rsid w:val="00025DF1"/>
    <w:rsid w:val="00025EA0"/>
    <w:rsid w:val="00025EDF"/>
    <w:rsid w:val="000261B0"/>
    <w:rsid w:val="000264E6"/>
    <w:rsid w:val="00026787"/>
    <w:rsid w:val="000267E6"/>
    <w:rsid w:val="00026AB4"/>
    <w:rsid w:val="00026B50"/>
    <w:rsid w:val="00026CBC"/>
    <w:rsid w:val="00026D9E"/>
    <w:rsid w:val="00026FF5"/>
    <w:rsid w:val="000275B5"/>
    <w:rsid w:val="000276AB"/>
    <w:rsid w:val="00027BD7"/>
    <w:rsid w:val="00027F0C"/>
    <w:rsid w:val="000310A4"/>
    <w:rsid w:val="00031318"/>
    <w:rsid w:val="000316E2"/>
    <w:rsid w:val="000319E1"/>
    <w:rsid w:val="00031BEE"/>
    <w:rsid w:val="00031E10"/>
    <w:rsid w:val="00032316"/>
    <w:rsid w:val="0003231C"/>
    <w:rsid w:val="0003297A"/>
    <w:rsid w:val="000334F5"/>
    <w:rsid w:val="00033529"/>
    <w:rsid w:val="000338DE"/>
    <w:rsid w:val="000338F2"/>
    <w:rsid w:val="00033A8F"/>
    <w:rsid w:val="00033E7B"/>
    <w:rsid w:val="0003458D"/>
    <w:rsid w:val="00034B9A"/>
    <w:rsid w:val="00034BA5"/>
    <w:rsid w:val="000351FC"/>
    <w:rsid w:val="0003555A"/>
    <w:rsid w:val="000356E9"/>
    <w:rsid w:val="0003581E"/>
    <w:rsid w:val="000359B9"/>
    <w:rsid w:val="00035B57"/>
    <w:rsid w:val="00036299"/>
    <w:rsid w:val="0003650C"/>
    <w:rsid w:val="00036725"/>
    <w:rsid w:val="0003693C"/>
    <w:rsid w:val="00036AB5"/>
    <w:rsid w:val="00036DC5"/>
    <w:rsid w:val="00036DD2"/>
    <w:rsid w:val="0003711B"/>
    <w:rsid w:val="000372F0"/>
    <w:rsid w:val="00037382"/>
    <w:rsid w:val="0003751C"/>
    <w:rsid w:val="00037B3D"/>
    <w:rsid w:val="0004031E"/>
    <w:rsid w:val="00040774"/>
    <w:rsid w:val="00040AF8"/>
    <w:rsid w:val="00040D43"/>
    <w:rsid w:val="00041482"/>
    <w:rsid w:val="000416F9"/>
    <w:rsid w:val="000417B7"/>
    <w:rsid w:val="000419E2"/>
    <w:rsid w:val="00041B7A"/>
    <w:rsid w:val="00042073"/>
    <w:rsid w:val="000421F1"/>
    <w:rsid w:val="0004228B"/>
    <w:rsid w:val="00042CEE"/>
    <w:rsid w:val="0004340E"/>
    <w:rsid w:val="000442A6"/>
    <w:rsid w:val="0004496B"/>
    <w:rsid w:val="00044C00"/>
    <w:rsid w:val="00045033"/>
    <w:rsid w:val="00045630"/>
    <w:rsid w:val="00045E7E"/>
    <w:rsid w:val="000462E0"/>
    <w:rsid w:val="000468E1"/>
    <w:rsid w:val="00046CBE"/>
    <w:rsid w:val="00046EE3"/>
    <w:rsid w:val="000470F1"/>
    <w:rsid w:val="000471F1"/>
    <w:rsid w:val="00047235"/>
    <w:rsid w:val="000500EF"/>
    <w:rsid w:val="000501C8"/>
    <w:rsid w:val="00050556"/>
    <w:rsid w:val="00050591"/>
    <w:rsid w:val="0005074B"/>
    <w:rsid w:val="0005088C"/>
    <w:rsid w:val="000515E1"/>
    <w:rsid w:val="00051632"/>
    <w:rsid w:val="000516C1"/>
    <w:rsid w:val="000518AE"/>
    <w:rsid w:val="00051947"/>
    <w:rsid w:val="00052F53"/>
    <w:rsid w:val="00053182"/>
    <w:rsid w:val="0005345D"/>
    <w:rsid w:val="00053788"/>
    <w:rsid w:val="00053873"/>
    <w:rsid w:val="00053F77"/>
    <w:rsid w:val="000543E8"/>
    <w:rsid w:val="00054C31"/>
    <w:rsid w:val="00054E58"/>
    <w:rsid w:val="00054FFB"/>
    <w:rsid w:val="0005510F"/>
    <w:rsid w:val="0005527D"/>
    <w:rsid w:val="00055778"/>
    <w:rsid w:val="00055884"/>
    <w:rsid w:val="000558EA"/>
    <w:rsid w:val="00055F4E"/>
    <w:rsid w:val="00056259"/>
    <w:rsid w:val="0005692C"/>
    <w:rsid w:val="000569A7"/>
    <w:rsid w:val="00056B82"/>
    <w:rsid w:val="00056D93"/>
    <w:rsid w:val="0005737D"/>
    <w:rsid w:val="00057AE3"/>
    <w:rsid w:val="00057CF3"/>
    <w:rsid w:val="00057E1F"/>
    <w:rsid w:val="00057EF8"/>
    <w:rsid w:val="00060899"/>
    <w:rsid w:val="00060F30"/>
    <w:rsid w:val="00060F64"/>
    <w:rsid w:val="0006114F"/>
    <w:rsid w:val="00061159"/>
    <w:rsid w:val="000613F4"/>
    <w:rsid w:val="00061586"/>
    <w:rsid w:val="0006158A"/>
    <w:rsid w:val="00061AC2"/>
    <w:rsid w:val="00061D1A"/>
    <w:rsid w:val="00061E0F"/>
    <w:rsid w:val="00062AD1"/>
    <w:rsid w:val="00062D1E"/>
    <w:rsid w:val="00062D76"/>
    <w:rsid w:val="00062E08"/>
    <w:rsid w:val="00063B51"/>
    <w:rsid w:val="00063DDE"/>
    <w:rsid w:val="000640B2"/>
    <w:rsid w:val="000641AA"/>
    <w:rsid w:val="0006458C"/>
    <w:rsid w:val="00064929"/>
    <w:rsid w:val="00065167"/>
    <w:rsid w:val="0006518D"/>
    <w:rsid w:val="000657C6"/>
    <w:rsid w:val="00065D30"/>
    <w:rsid w:val="00065DB3"/>
    <w:rsid w:val="0006627B"/>
    <w:rsid w:val="0006651E"/>
    <w:rsid w:val="000667CE"/>
    <w:rsid w:val="00066C84"/>
    <w:rsid w:val="00066F12"/>
    <w:rsid w:val="00066F52"/>
    <w:rsid w:val="00066FD3"/>
    <w:rsid w:val="00067A48"/>
    <w:rsid w:val="00067BEC"/>
    <w:rsid w:val="00070189"/>
    <w:rsid w:val="00070502"/>
    <w:rsid w:val="00070781"/>
    <w:rsid w:val="00070C1F"/>
    <w:rsid w:val="0007130A"/>
    <w:rsid w:val="0007179A"/>
    <w:rsid w:val="00071B79"/>
    <w:rsid w:val="0007220D"/>
    <w:rsid w:val="00072499"/>
    <w:rsid w:val="0007288C"/>
    <w:rsid w:val="00072E64"/>
    <w:rsid w:val="000736D3"/>
    <w:rsid w:val="00073B52"/>
    <w:rsid w:val="00073D1B"/>
    <w:rsid w:val="0007469A"/>
    <w:rsid w:val="00074B44"/>
    <w:rsid w:val="00075452"/>
    <w:rsid w:val="00075BE3"/>
    <w:rsid w:val="00076D17"/>
    <w:rsid w:val="00077106"/>
    <w:rsid w:val="0007719E"/>
    <w:rsid w:val="00077349"/>
    <w:rsid w:val="00077501"/>
    <w:rsid w:val="00077948"/>
    <w:rsid w:val="0007795B"/>
    <w:rsid w:val="00077C3F"/>
    <w:rsid w:val="00077E0E"/>
    <w:rsid w:val="00077E53"/>
    <w:rsid w:val="00080252"/>
    <w:rsid w:val="00080671"/>
    <w:rsid w:val="0008074B"/>
    <w:rsid w:val="00080CD1"/>
    <w:rsid w:val="00081005"/>
    <w:rsid w:val="000811AF"/>
    <w:rsid w:val="000815E3"/>
    <w:rsid w:val="00081767"/>
    <w:rsid w:val="0008189D"/>
    <w:rsid w:val="00081D4A"/>
    <w:rsid w:val="0008272C"/>
    <w:rsid w:val="0008279A"/>
    <w:rsid w:val="00082DAD"/>
    <w:rsid w:val="00082E27"/>
    <w:rsid w:val="00083453"/>
    <w:rsid w:val="00083884"/>
    <w:rsid w:val="000838B6"/>
    <w:rsid w:val="00083F2A"/>
    <w:rsid w:val="000841AC"/>
    <w:rsid w:val="0008423C"/>
    <w:rsid w:val="000848C7"/>
    <w:rsid w:val="00084929"/>
    <w:rsid w:val="00084CBB"/>
    <w:rsid w:val="00084D26"/>
    <w:rsid w:val="00084DD0"/>
    <w:rsid w:val="00084EC6"/>
    <w:rsid w:val="00084F50"/>
    <w:rsid w:val="0008503A"/>
    <w:rsid w:val="000855A1"/>
    <w:rsid w:val="00085831"/>
    <w:rsid w:val="00085F4D"/>
    <w:rsid w:val="00085F69"/>
    <w:rsid w:val="00086165"/>
    <w:rsid w:val="000867DA"/>
    <w:rsid w:val="00087487"/>
    <w:rsid w:val="0008797D"/>
    <w:rsid w:val="0008799A"/>
    <w:rsid w:val="00090799"/>
    <w:rsid w:val="00090AA4"/>
    <w:rsid w:val="00090EDA"/>
    <w:rsid w:val="00091A2E"/>
    <w:rsid w:val="00091ECF"/>
    <w:rsid w:val="000921B2"/>
    <w:rsid w:val="00092798"/>
    <w:rsid w:val="0009284D"/>
    <w:rsid w:val="00092CFC"/>
    <w:rsid w:val="00092D37"/>
    <w:rsid w:val="00092E1D"/>
    <w:rsid w:val="00092F84"/>
    <w:rsid w:val="0009308B"/>
    <w:rsid w:val="00093768"/>
    <w:rsid w:val="00093818"/>
    <w:rsid w:val="000942BC"/>
    <w:rsid w:val="00094862"/>
    <w:rsid w:val="000949D9"/>
    <w:rsid w:val="00094AB2"/>
    <w:rsid w:val="00094BFF"/>
    <w:rsid w:val="00094E10"/>
    <w:rsid w:val="00094E58"/>
    <w:rsid w:val="0009517B"/>
    <w:rsid w:val="0009527A"/>
    <w:rsid w:val="000952E4"/>
    <w:rsid w:val="000953E3"/>
    <w:rsid w:val="00095868"/>
    <w:rsid w:val="00095C06"/>
    <w:rsid w:val="00095D17"/>
    <w:rsid w:val="00095DBB"/>
    <w:rsid w:val="00095FF0"/>
    <w:rsid w:val="000961EF"/>
    <w:rsid w:val="00096A5E"/>
    <w:rsid w:val="00096F57"/>
    <w:rsid w:val="000974C8"/>
    <w:rsid w:val="000975CF"/>
    <w:rsid w:val="000978A5"/>
    <w:rsid w:val="00097D70"/>
    <w:rsid w:val="00097DB4"/>
    <w:rsid w:val="00097EE1"/>
    <w:rsid w:val="000A0CAE"/>
    <w:rsid w:val="000A0F39"/>
    <w:rsid w:val="000A0F9F"/>
    <w:rsid w:val="000A1211"/>
    <w:rsid w:val="000A1D36"/>
    <w:rsid w:val="000A1F31"/>
    <w:rsid w:val="000A216F"/>
    <w:rsid w:val="000A26E2"/>
    <w:rsid w:val="000A2D6A"/>
    <w:rsid w:val="000A3025"/>
    <w:rsid w:val="000A315A"/>
    <w:rsid w:val="000A3540"/>
    <w:rsid w:val="000A35DD"/>
    <w:rsid w:val="000A39BE"/>
    <w:rsid w:val="000A39E2"/>
    <w:rsid w:val="000A3A93"/>
    <w:rsid w:val="000A3F31"/>
    <w:rsid w:val="000A4427"/>
    <w:rsid w:val="000A48E1"/>
    <w:rsid w:val="000A4D0A"/>
    <w:rsid w:val="000A4EC5"/>
    <w:rsid w:val="000A5033"/>
    <w:rsid w:val="000A51FD"/>
    <w:rsid w:val="000A5336"/>
    <w:rsid w:val="000A54B9"/>
    <w:rsid w:val="000A56C0"/>
    <w:rsid w:val="000A5B42"/>
    <w:rsid w:val="000A5CBB"/>
    <w:rsid w:val="000A6ABB"/>
    <w:rsid w:val="000A6C9D"/>
    <w:rsid w:val="000A7196"/>
    <w:rsid w:val="000A7C3F"/>
    <w:rsid w:val="000B00CF"/>
    <w:rsid w:val="000B0156"/>
    <w:rsid w:val="000B028F"/>
    <w:rsid w:val="000B0754"/>
    <w:rsid w:val="000B07AB"/>
    <w:rsid w:val="000B07BD"/>
    <w:rsid w:val="000B0B18"/>
    <w:rsid w:val="000B0C2A"/>
    <w:rsid w:val="000B0CA4"/>
    <w:rsid w:val="000B0F78"/>
    <w:rsid w:val="000B0FF0"/>
    <w:rsid w:val="000B130C"/>
    <w:rsid w:val="000B17F7"/>
    <w:rsid w:val="000B18C8"/>
    <w:rsid w:val="000B1B8A"/>
    <w:rsid w:val="000B1C46"/>
    <w:rsid w:val="000B2268"/>
    <w:rsid w:val="000B266C"/>
    <w:rsid w:val="000B2925"/>
    <w:rsid w:val="000B2AF0"/>
    <w:rsid w:val="000B2D40"/>
    <w:rsid w:val="000B2E80"/>
    <w:rsid w:val="000B367D"/>
    <w:rsid w:val="000B376A"/>
    <w:rsid w:val="000B3A0C"/>
    <w:rsid w:val="000B3B08"/>
    <w:rsid w:val="000B4374"/>
    <w:rsid w:val="000B4532"/>
    <w:rsid w:val="000B4A56"/>
    <w:rsid w:val="000B4C0E"/>
    <w:rsid w:val="000B4D5A"/>
    <w:rsid w:val="000B4FF9"/>
    <w:rsid w:val="000B5E87"/>
    <w:rsid w:val="000B6119"/>
    <w:rsid w:val="000B6895"/>
    <w:rsid w:val="000B6F61"/>
    <w:rsid w:val="000B7546"/>
    <w:rsid w:val="000B7B09"/>
    <w:rsid w:val="000C02EB"/>
    <w:rsid w:val="000C03EB"/>
    <w:rsid w:val="000C06F0"/>
    <w:rsid w:val="000C0A47"/>
    <w:rsid w:val="000C0C2C"/>
    <w:rsid w:val="000C0D14"/>
    <w:rsid w:val="000C0FA1"/>
    <w:rsid w:val="000C1103"/>
    <w:rsid w:val="000C17A1"/>
    <w:rsid w:val="000C1982"/>
    <w:rsid w:val="000C1CE4"/>
    <w:rsid w:val="000C22EC"/>
    <w:rsid w:val="000C2558"/>
    <w:rsid w:val="000C25E2"/>
    <w:rsid w:val="000C2773"/>
    <w:rsid w:val="000C2D74"/>
    <w:rsid w:val="000C2D7C"/>
    <w:rsid w:val="000C2FDD"/>
    <w:rsid w:val="000C3307"/>
    <w:rsid w:val="000C36BC"/>
    <w:rsid w:val="000C38B1"/>
    <w:rsid w:val="000C4398"/>
    <w:rsid w:val="000C454E"/>
    <w:rsid w:val="000C4C96"/>
    <w:rsid w:val="000C4D13"/>
    <w:rsid w:val="000C4F90"/>
    <w:rsid w:val="000C5141"/>
    <w:rsid w:val="000C555E"/>
    <w:rsid w:val="000C5C34"/>
    <w:rsid w:val="000C5C38"/>
    <w:rsid w:val="000C5F42"/>
    <w:rsid w:val="000C6095"/>
    <w:rsid w:val="000C6356"/>
    <w:rsid w:val="000C6A68"/>
    <w:rsid w:val="000C6D0D"/>
    <w:rsid w:val="000C6F26"/>
    <w:rsid w:val="000C73D8"/>
    <w:rsid w:val="000C76C9"/>
    <w:rsid w:val="000C7F25"/>
    <w:rsid w:val="000D01B2"/>
    <w:rsid w:val="000D077E"/>
    <w:rsid w:val="000D086C"/>
    <w:rsid w:val="000D08EF"/>
    <w:rsid w:val="000D0AFC"/>
    <w:rsid w:val="000D1288"/>
    <w:rsid w:val="000D19F3"/>
    <w:rsid w:val="000D1BE0"/>
    <w:rsid w:val="000D1E43"/>
    <w:rsid w:val="000D1FA4"/>
    <w:rsid w:val="000D21F9"/>
    <w:rsid w:val="000D288A"/>
    <w:rsid w:val="000D2E6D"/>
    <w:rsid w:val="000D2F99"/>
    <w:rsid w:val="000D3650"/>
    <w:rsid w:val="000D3891"/>
    <w:rsid w:val="000D4036"/>
    <w:rsid w:val="000D40D9"/>
    <w:rsid w:val="000D41D4"/>
    <w:rsid w:val="000D446B"/>
    <w:rsid w:val="000D4AFD"/>
    <w:rsid w:val="000D4BFA"/>
    <w:rsid w:val="000D4F03"/>
    <w:rsid w:val="000D50F4"/>
    <w:rsid w:val="000D546A"/>
    <w:rsid w:val="000D54E3"/>
    <w:rsid w:val="000D56CE"/>
    <w:rsid w:val="000D5BBF"/>
    <w:rsid w:val="000D5D55"/>
    <w:rsid w:val="000D5FE5"/>
    <w:rsid w:val="000D6831"/>
    <w:rsid w:val="000D68FA"/>
    <w:rsid w:val="000D6AE1"/>
    <w:rsid w:val="000D70D8"/>
    <w:rsid w:val="000D7353"/>
    <w:rsid w:val="000D765B"/>
    <w:rsid w:val="000D787D"/>
    <w:rsid w:val="000D7D92"/>
    <w:rsid w:val="000D7F2E"/>
    <w:rsid w:val="000E030B"/>
    <w:rsid w:val="000E0619"/>
    <w:rsid w:val="000E0839"/>
    <w:rsid w:val="000E0F46"/>
    <w:rsid w:val="000E122B"/>
    <w:rsid w:val="000E198B"/>
    <w:rsid w:val="000E1A06"/>
    <w:rsid w:val="000E21FE"/>
    <w:rsid w:val="000E276F"/>
    <w:rsid w:val="000E28A2"/>
    <w:rsid w:val="000E2EE7"/>
    <w:rsid w:val="000E3A36"/>
    <w:rsid w:val="000E3BF4"/>
    <w:rsid w:val="000E3C9B"/>
    <w:rsid w:val="000E3DB8"/>
    <w:rsid w:val="000E42AE"/>
    <w:rsid w:val="000E4610"/>
    <w:rsid w:val="000E478F"/>
    <w:rsid w:val="000E4893"/>
    <w:rsid w:val="000E4A2C"/>
    <w:rsid w:val="000E4A85"/>
    <w:rsid w:val="000E4D6D"/>
    <w:rsid w:val="000E4DEC"/>
    <w:rsid w:val="000E52B3"/>
    <w:rsid w:val="000E57E0"/>
    <w:rsid w:val="000E5C85"/>
    <w:rsid w:val="000E5D57"/>
    <w:rsid w:val="000E66C3"/>
    <w:rsid w:val="000E68DD"/>
    <w:rsid w:val="000E69F1"/>
    <w:rsid w:val="000E6D77"/>
    <w:rsid w:val="000E6D95"/>
    <w:rsid w:val="000E6F23"/>
    <w:rsid w:val="000E7657"/>
    <w:rsid w:val="000E7D58"/>
    <w:rsid w:val="000E7EEA"/>
    <w:rsid w:val="000E7F37"/>
    <w:rsid w:val="000F024E"/>
    <w:rsid w:val="000F049A"/>
    <w:rsid w:val="000F04B3"/>
    <w:rsid w:val="000F0522"/>
    <w:rsid w:val="000F10B5"/>
    <w:rsid w:val="000F15D0"/>
    <w:rsid w:val="000F2C54"/>
    <w:rsid w:val="000F2F09"/>
    <w:rsid w:val="000F3472"/>
    <w:rsid w:val="000F347D"/>
    <w:rsid w:val="000F37B4"/>
    <w:rsid w:val="000F402B"/>
    <w:rsid w:val="000F4691"/>
    <w:rsid w:val="000F4796"/>
    <w:rsid w:val="000F4A62"/>
    <w:rsid w:val="000F505B"/>
    <w:rsid w:val="000F509B"/>
    <w:rsid w:val="000F566B"/>
    <w:rsid w:val="000F56C4"/>
    <w:rsid w:val="000F5ABA"/>
    <w:rsid w:val="000F5B73"/>
    <w:rsid w:val="000F5DD3"/>
    <w:rsid w:val="000F5F0B"/>
    <w:rsid w:val="000F6194"/>
    <w:rsid w:val="000F633F"/>
    <w:rsid w:val="000F6569"/>
    <w:rsid w:val="000F6D84"/>
    <w:rsid w:val="000F6F3B"/>
    <w:rsid w:val="000F7433"/>
    <w:rsid w:val="000F7B79"/>
    <w:rsid w:val="000F7C1E"/>
    <w:rsid w:val="000F7CBC"/>
    <w:rsid w:val="000F7D47"/>
    <w:rsid w:val="000F7F54"/>
    <w:rsid w:val="000F7F5B"/>
    <w:rsid w:val="00100373"/>
    <w:rsid w:val="00100422"/>
    <w:rsid w:val="001005F8"/>
    <w:rsid w:val="00101164"/>
    <w:rsid w:val="00101535"/>
    <w:rsid w:val="001015E8"/>
    <w:rsid w:val="001015FA"/>
    <w:rsid w:val="00101604"/>
    <w:rsid w:val="0010184B"/>
    <w:rsid w:val="00101E91"/>
    <w:rsid w:val="0010201D"/>
    <w:rsid w:val="00102354"/>
    <w:rsid w:val="001024AC"/>
    <w:rsid w:val="001025C4"/>
    <w:rsid w:val="001026BB"/>
    <w:rsid w:val="00102D43"/>
    <w:rsid w:val="00102D8E"/>
    <w:rsid w:val="00102E8A"/>
    <w:rsid w:val="00103964"/>
    <w:rsid w:val="00103B18"/>
    <w:rsid w:val="00104060"/>
    <w:rsid w:val="00104346"/>
    <w:rsid w:val="0010450D"/>
    <w:rsid w:val="0010464A"/>
    <w:rsid w:val="00104A61"/>
    <w:rsid w:val="00104B01"/>
    <w:rsid w:val="00104E8F"/>
    <w:rsid w:val="001053A8"/>
    <w:rsid w:val="00105A1A"/>
    <w:rsid w:val="00105C4C"/>
    <w:rsid w:val="00105EDE"/>
    <w:rsid w:val="001060FD"/>
    <w:rsid w:val="00106115"/>
    <w:rsid w:val="001065D9"/>
    <w:rsid w:val="0010781D"/>
    <w:rsid w:val="00107CB4"/>
    <w:rsid w:val="00107F50"/>
    <w:rsid w:val="00110205"/>
    <w:rsid w:val="00110315"/>
    <w:rsid w:val="00110809"/>
    <w:rsid w:val="00110A7C"/>
    <w:rsid w:val="00110E72"/>
    <w:rsid w:val="001113F0"/>
    <w:rsid w:val="0011142C"/>
    <w:rsid w:val="00111BE1"/>
    <w:rsid w:val="00111CB6"/>
    <w:rsid w:val="00111ED5"/>
    <w:rsid w:val="00111FC6"/>
    <w:rsid w:val="00112254"/>
    <w:rsid w:val="00112358"/>
    <w:rsid w:val="0011261F"/>
    <w:rsid w:val="001128EA"/>
    <w:rsid w:val="00112B69"/>
    <w:rsid w:val="00112E56"/>
    <w:rsid w:val="00113628"/>
    <w:rsid w:val="00113E6A"/>
    <w:rsid w:val="001140B2"/>
    <w:rsid w:val="00114315"/>
    <w:rsid w:val="00114738"/>
    <w:rsid w:val="00114853"/>
    <w:rsid w:val="001154C4"/>
    <w:rsid w:val="00115CD6"/>
    <w:rsid w:val="00115D3C"/>
    <w:rsid w:val="00116CCB"/>
    <w:rsid w:val="00116FF4"/>
    <w:rsid w:val="00117031"/>
    <w:rsid w:val="001172DB"/>
    <w:rsid w:val="001176FE"/>
    <w:rsid w:val="00117789"/>
    <w:rsid w:val="00117DDB"/>
    <w:rsid w:val="00117FCA"/>
    <w:rsid w:val="001208C6"/>
    <w:rsid w:val="00120C34"/>
    <w:rsid w:val="00120ECF"/>
    <w:rsid w:val="001212EA"/>
    <w:rsid w:val="00121543"/>
    <w:rsid w:val="001217A4"/>
    <w:rsid w:val="00121F39"/>
    <w:rsid w:val="00122106"/>
    <w:rsid w:val="001221AA"/>
    <w:rsid w:val="00122607"/>
    <w:rsid w:val="0012274C"/>
    <w:rsid w:val="0012307E"/>
    <w:rsid w:val="00123350"/>
    <w:rsid w:val="00123416"/>
    <w:rsid w:val="00123469"/>
    <w:rsid w:val="001238B1"/>
    <w:rsid w:val="00123BAA"/>
    <w:rsid w:val="00123C50"/>
    <w:rsid w:val="00123F11"/>
    <w:rsid w:val="00124408"/>
    <w:rsid w:val="00124546"/>
    <w:rsid w:val="0012463C"/>
    <w:rsid w:val="00124F12"/>
    <w:rsid w:val="00125001"/>
    <w:rsid w:val="00125063"/>
    <w:rsid w:val="001251CE"/>
    <w:rsid w:val="0012537A"/>
    <w:rsid w:val="001253D6"/>
    <w:rsid w:val="001253E6"/>
    <w:rsid w:val="00125F8C"/>
    <w:rsid w:val="001261F0"/>
    <w:rsid w:val="001264A1"/>
    <w:rsid w:val="00126573"/>
    <w:rsid w:val="00126656"/>
    <w:rsid w:val="00126812"/>
    <w:rsid w:val="00126D1D"/>
    <w:rsid w:val="0012746F"/>
    <w:rsid w:val="00127514"/>
    <w:rsid w:val="00127696"/>
    <w:rsid w:val="001277E2"/>
    <w:rsid w:val="00127885"/>
    <w:rsid w:val="00127B28"/>
    <w:rsid w:val="00127C7D"/>
    <w:rsid w:val="00127DBE"/>
    <w:rsid w:val="00130319"/>
    <w:rsid w:val="0013041C"/>
    <w:rsid w:val="0013049D"/>
    <w:rsid w:val="001319DB"/>
    <w:rsid w:val="00131C79"/>
    <w:rsid w:val="00131E6C"/>
    <w:rsid w:val="00132056"/>
    <w:rsid w:val="00132400"/>
    <w:rsid w:val="0013262B"/>
    <w:rsid w:val="00133305"/>
    <w:rsid w:val="0013378B"/>
    <w:rsid w:val="00133AC6"/>
    <w:rsid w:val="001343DC"/>
    <w:rsid w:val="00134BA0"/>
    <w:rsid w:val="00134FFB"/>
    <w:rsid w:val="00135761"/>
    <w:rsid w:val="001361BE"/>
    <w:rsid w:val="00136BFB"/>
    <w:rsid w:val="00136C3E"/>
    <w:rsid w:val="00136D27"/>
    <w:rsid w:val="001373D3"/>
    <w:rsid w:val="0013767A"/>
    <w:rsid w:val="00137AF3"/>
    <w:rsid w:val="0014070C"/>
    <w:rsid w:val="00140AC3"/>
    <w:rsid w:val="00141130"/>
    <w:rsid w:val="00141256"/>
    <w:rsid w:val="00141595"/>
    <w:rsid w:val="001415AF"/>
    <w:rsid w:val="00141B46"/>
    <w:rsid w:val="00141D52"/>
    <w:rsid w:val="0014212D"/>
    <w:rsid w:val="00142962"/>
    <w:rsid w:val="00142A59"/>
    <w:rsid w:val="001432E5"/>
    <w:rsid w:val="00143379"/>
    <w:rsid w:val="001434E3"/>
    <w:rsid w:val="001435F3"/>
    <w:rsid w:val="00143924"/>
    <w:rsid w:val="00143A88"/>
    <w:rsid w:val="00143C5E"/>
    <w:rsid w:val="00144494"/>
    <w:rsid w:val="00144503"/>
    <w:rsid w:val="001445C9"/>
    <w:rsid w:val="0014474F"/>
    <w:rsid w:val="001447CA"/>
    <w:rsid w:val="0014480E"/>
    <w:rsid w:val="00144B54"/>
    <w:rsid w:val="00144E33"/>
    <w:rsid w:val="00145218"/>
    <w:rsid w:val="0014549A"/>
    <w:rsid w:val="00145502"/>
    <w:rsid w:val="00145CC3"/>
    <w:rsid w:val="00146006"/>
    <w:rsid w:val="00146254"/>
    <w:rsid w:val="00146342"/>
    <w:rsid w:val="00146354"/>
    <w:rsid w:val="00146A97"/>
    <w:rsid w:val="001472F6"/>
    <w:rsid w:val="0014775E"/>
    <w:rsid w:val="00147B98"/>
    <w:rsid w:val="0015016A"/>
    <w:rsid w:val="0015018F"/>
    <w:rsid w:val="0015059C"/>
    <w:rsid w:val="00150740"/>
    <w:rsid w:val="00150796"/>
    <w:rsid w:val="00150CDE"/>
    <w:rsid w:val="0015101B"/>
    <w:rsid w:val="0015120A"/>
    <w:rsid w:val="00151447"/>
    <w:rsid w:val="001514CF"/>
    <w:rsid w:val="0015182E"/>
    <w:rsid w:val="00151993"/>
    <w:rsid w:val="00151EE4"/>
    <w:rsid w:val="001520E8"/>
    <w:rsid w:val="001521D2"/>
    <w:rsid w:val="0015258D"/>
    <w:rsid w:val="001529EE"/>
    <w:rsid w:val="001529FA"/>
    <w:rsid w:val="00152F78"/>
    <w:rsid w:val="001530C3"/>
    <w:rsid w:val="0015377E"/>
    <w:rsid w:val="0015392F"/>
    <w:rsid w:val="00153C3B"/>
    <w:rsid w:val="00153C43"/>
    <w:rsid w:val="00153CA6"/>
    <w:rsid w:val="001542B8"/>
    <w:rsid w:val="001543DD"/>
    <w:rsid w:val="0015467A"/>
    <w:rsid w:val="001547B9"/>
    <w:rsid w:val="00154851"/>
    <w:rsid w:val="00154D13"/>
    <w:rsid w:val="00154D80"/>
    <w:rsid w:val="00154DEF"/>
    <w:rsid w:val="00155377"/>
    <w:rsid w:val="001555AB"/>
    <w:rsid w:val="00155774"/>
    <w:rsid w:val="0015588E"/>
    <w:rsid w:val="00155934"/>
    <w:rsid w:val="00155C02"/>
    <w:rsid w:val="00155C4B"/>
    <w:rsid w:val="0015620C"/>
    <w:rsid w:val="001567CC"/>
    <w:rsid w:val="001567F6"/>
    <w:rsid w:val="00156C34"/>
    <w:rsid w:val="00156D3F"/>
    <w:rsid w:val="00156E44"/>
    <w:rsid w:val="00156E4B"/>
    <w:rsid w:val="00156F10"/>
    <w:rsid w:val="00157091"/>
    <w:rsid w:val="0015780B"/>
    <w:rsid w:val="00157ADB"/>
    <w:rsid w:val="00157D9C"/>
    <w:rsid w:val="001603F1"/>
    <w:rsid w:val="00160757"/>
    <w:rsid w:val="001608E4"/>
    <w:rsid w:val="00160E62"/>
    <w:rsid w:val="0016103D"/>
    <w:rsid w:val="001610FA"/>
    <w:rsid w:val="00161187"/>
    <w:rsid w:val="001613AE"/>
    <w:rsid w:val="00161A60"/>
    <w:rsid w:val="00161BEE"/>
    <w:rsid w:val="00161F8C"/>
    <w:rsid w:val="0016221C"/>
    <w:rsid w:val="00162262"/>
    <w:rsid w:val="001623CA"/>
    <w:rsid w:val="0016241E"/>
    <w:rsid w:val="0016254A"/>
    <w:rsid w:val="00162729"/>
    <w:rsid w:val="00162781"/>
    <w:rsid w:val="00162838"/>
    <w:rsid w:val="00162F5F"/>
    <w:rsid w:val="0016300B"/>
    <w:rsid w:val="00163048"/>
    <w:rsid w:val="001639AD"/>
    <w:rsid w:val="001639B3"/>
    <w:rsid w:val="00163FD1"/>
    <w:rsid w:val="0016415B"/>
    <w:rsid w:val="00164220"/>
    <w:rsid w:val="001648AB"/>
    <w:rsid w:val="001648AD"/>
    <w:rsid w:val="001649C5"/>
    <w:rsid w:val="00164A60"/>
    <w:rsid w:val="00164E55"/>
    <w:rsid w:val="0016525B"/>
    <w:rsid w:val="00165261"/>
    <w:rsid w:val="001658BC"/>
    <w:rsid w:val="00165DEE"/>
    <w:rsid w:val="00165E11"/>
    <w:rsid w:val="00165ECA"/>
    <w:rsid w:val="00165F63"/>
    <w:rsid w:val="00166124"/>
    <w:rsid w:val="0016635E"/>
    <w:rsid w:val="00166785"/>
    <w:rsid w:val="00166A69"/>
    <w:rsid w:val="00166BCC"/>
    <w:rsid w:val="00167732"/>
    <w:rsid w:val="0016786E"/>
    <w:rsid w:val="00167899"/>
    <w:rsid w:val="0016797B"/>
    <w:rsid w:val="0017012D"/>
    <w:rsid w:val="001702F1"/>
    <w:rsid w:val="001706E5"/>
    <w:rsid w:val="00170E0E"/>
    <w:rsid w:val="00170F60"/>
    <w:rsid w:val="00170F87"/>
    <w:rsid w:val="0017101B"/>
    <w:rsid w:val="00171B68"/>
    <w:rsid w:val="0017211E"/>
    <w:rsid w:val="00172187"/>
    <w:rsid w:val="001726C8"/>
    <w:rsid w:val="00173001"/>
    <w:rsid w:val="001731A8"/>
    <w:rsid w:val="001734AD"/>
    <w:rsid w:val="001736D4"/>
    <w:rsid w:val="00173A52"/>
    <w:rsid w:val="00173D7E"/>
    <w:rsid w:val="00173E63"/>
    <w:rsid w:val="001741CF"/>
    <w:rsid w:val="00174247"/>
    <w:rsid w:val="00174527"/>
    <w:rsid w:val="00174745"/>
    <w:rsid w:val="00174AC2"/>
    <w:rsid w:val="00175512"/>
    <w:rsid w:val="00175B81"/>
    <w:rsid w:val="001761E1"/>
    <w:rsid w:val="0017667C"/>
    <w:rsid w:val="001766CA"/>
    <w:rsid w:val="00176A22"/>
    <w:rsid w:val="00176CB9"/>
    <w:rsid w:val="00176E15"/>
    <w:rsid w:val="001771CD"/>
    <w:rsid w:val="00177559"/>
    <w:rsid w:val="00177610"/>
    <w:rsid w:val="00177744"/>
    <w:rsid w:val="00177E75"/>
    <w:rsid w:val="0018049A"/>
    <w:rsid w:val="0018098D"/>
    <w:rsid w:val="001809DA"/>
    <w:rsid w:val="00180A62"/>
    <w:rsid w:val="00180D5C"/>
    <w:rsid w:val="0018163C"/>
    <w:rsid w:val="0018178C"/>
    <w:rsid w:val="001819DC"/>
    <w:rsid w:val="00181C5B"/>
    <w:rsid w:val="00181D5F"/>
    <w:rsid w:val="00182133"/>
    <w:rsid w:val="00182435"/>
    <w:rsid w:val="00182D1A"/>
    <w:rsid w:val="00183363"/>
    <w:rsid w:val="00183377"/>
    <w:rsid w:val="0018356E"/>
    <w:rsid w:val="00183CE8"/>
    <w:rsid w:val="00183D9F"/>
    <w:rsid w:val="00183E55"/>
    <w:rsid w:val="00183F14"/>
    <w:rsid w:val="001842A5"/>
    <w:rsid w:val="00184475"/>
    <w:rsid w:val="0018468B"/>
    <w:rsid w:val="0018490C"/>
    <w:rsid w:val="00184EB6"/>
    <w:rsid w:val="00184F64"/>
    <w:rsid w:val="0018503A"/>
    <w:rsid w:val="0018582E"/>
    <w:rsid w:val="00185930"/>
    <w:rsid w:val="00185B5B"/>
    <w:rsid w:val="00185B9B"/>
    <w:rsid w:val="00185E37"/>
    <w:rsid w:val="00185F85"/>
    <w:rsid w:val="00185FEF"/>
    <w:rsid w:val="0018647B"/>
    <w:rsid w:val="00186BC3"/>
    <w:rsid w:val="001871B1"/>
    <w:rsid w:val="00187216"/>
    <w:rsid w:val="00187CD4"/>
    <w:rsid w:val="00190020"/>
    <w:rsid w:val="00190200"/>
    <w:rsid w:val="001903C7"/>
    <w:rsid w:val="001908F1"/>
    <w:rsid w:val="00191824"/>
    <w:rsid w:val="00191CDB"/>
    <w:rsid w:val="001922D6"/>
    <w:rsid w:val="0019244A"/>
    <w:rsid w:val="00192D2E"/>
    <w:rsid w:val="00193265"/>
    <w:rsid w:val="00193619"/>
    <w:rsid w:val="00193759"/>
    <w:rsid w:val="001937F2"/>
    <w:rsid w:val="00193B6D"/>
    <w:rsid w:val="00194443"/>
    <w:rsid w:val="001949CF"/>
    <w:rsid w:val="00194DB4"/>
    <w:rsid w:val="00195511"/>
    <w:rsid w:val="001958AE"/>
    <w:rsid w:val="00195C2B"/>
    <w:rsid w:val="00195C40"/>
    <w:rsid w:val="00196310"/>
    <w:rsid w:val="001964A6"/>
    <w:rsid w:val="00196583"/>
    <w:rsid w:val="00196694"/>
    <w:rsid w:val="0019692C"/>
    <w:rsid w:val="00196A63"/>
    <w:rsid w:val="00196DAF"/>
    <w:rsid w:val="00196E00"/>
    <w:rsid w:val="00197B85"/>
    <w:rsid w:val="001A0310"/>
    <w:rsid w:val="001A048B"/>
    <w:rsid w:val="001A0708"/>
    <w:rsid w:val="001A0712"/>
    <w:rsid w:val="001A0734"/>
    <w:rsid w:val="001A0D08"/>
    <w:rsid w:val="001A1076"/>
    <w:rsid w:val="001A1270"/>
    <w:rsid w:val="001A1810"/>
    <w:rsid w:val="001A1DB4"/>
    <w:rsid w:val="001A1FC8"/>
    <w:rsid w:val="001A22AC"/>
    <w:rsid w:val="001A2AD5"/>
    <w:rsid w:val="001A2F5E"/>
    <w:rsid w:val="001A335B"/>
    <w:rsid w:val="001A33D4"/>
    <w:rsid w:val="001A34F2"/>
    <w:rsid w:val="001A3C06"/>
    <w:rsid w:val="001A3EA7"/>
    <w:rsid w:val="001A41B9"/>
    <w:rsid w:val="001A4514"/>
    <w:rsid w:val="001A489F"/>
    <w:rsid w:val="001A4DA8"/>
    <w:rsid w:val="001A4FE8"/>
    <w:rsid w:val="001A52F6"/>
    <w:rsid w:val="001A5408"/>
    <w:rsid w:val="001A56AB"/>
    <w:rsid w:val="001A5AEC"/>
    <w:rsid w:val="001A5E37"/>
    <w:rsid w:val="001A6242"/>
    <w:rsid w:val="001A64B5"/>
    <w:rsid w:val="001A6681"/>
    <w:rsid w:val="001A66DB"/>
    <w:rsid w:val="001A6988"/>
    <w:rsid w:val="001A6AF8"/>
    <w:rsid w:val="001A6E9B"/>
    <w:rsid w:val="001A6EBB"/>
    <w:rsid w:val="001A75F6"/>
    <w:rsid w:val="001A7F85"/>
    <w:rsid w:val="001B022A"/>
    <w:rsid w:val="001B03EE"/>
    <w:rsid w:val="001B04FF"/>
    <w:rsid w:val="001B05CE"/>
    <w:rsid w:val="001B085D"/>
    <w:rsid w:val="001B0C12"/>
    <w:rsid w:val="001B0D9F"/>
    <w:rsid w:val="001B10C2"/>
    <w:rsid w:val="001B14AD"/>
    <w:rsid w:val="001B1848"/>
    <w:rsid w:val="001B1868"/>
    <w:rsid w:val="001B1E72"/>
    <w:rsid w:val="001B1EB4"/>
    <w:rsid w:val="001B23AC"/>
    <w:rsid w:val="001B2D6F"/>
    <w:rsid w:val="001B3033"/>
    <w:rsid w:val="001B3255"/>
    <w:rsid w:val="001B3443"/>
    <w:rsid w:val="001B3504"/>
    <w:rsid w:val="001B35E6"/>
    <w:rsid w:val="001B35E9"/>
    <w:rsid w:val="001B3F81"/>
    <w:rsid w:val="001B3FE2"/>
    <w:rsid w:val="001B451E"/>
    <w:rsid w:val="001B4A85"/>
    <w:rsid w:val="001B4B42"/>
    <w:rsid w:val="001B4BD5"/>
    <w:rsid w:val="001B4FEB"/>
    <w:rsid w:val="001B593A"/>
    <w:rsid w:val="001B5A5D"/>
    <w:rsid w:val="001B5DB8"/>
    <w:rsid w:val="001B5E50"/>
    <w:rsid w:val="001B63C1"/>
    <w:rsid w:val="001B6869"/>
    <w:rsid w:val="001B6B20"/>
    <w:rsid w:val="001B794A"/>
    <w:rsid w:val="001B7E8E"/>
    <w:rsid w:val="001C07EE"/>
    <w:rsid w:val="001C0B49"/>
    <w:rsid w:val="001C0C0E"/>
    <w:rsid w:val="001C0DFA"/>
    <w:rsid w:val="001C15F4"/>
    <w:rsid w:val="001C1816"/>
    <w:rsid w:val="001C1DC3"/>
    <w:rsid w:val="001C2460"/>
    <w:rsid w:val="001C2528"/>
    <w:rsid w:val="001C265F"/>
    <w:rsid w:val="001C2A78"/>
    <w:rsid w:val="001C2B02"/>
    <w:rsid w:val="001C2CB6"/>
    <w:rsid w:val="001C3069"/>
    <w:rsid w:val="001C30E3"/>
    <w:rsid w:val="001C3510"/>
    <w:rsid w:val="001C3632"/>
    <w:rsid w:val="001C36C9"/>
    <w:rsid w:val="001C43A4"/>
    <w:rsid w:val="001C4429"/>
    <w:rsid w:val="001C4673"/>
    <w:rsid w:val="001C4A21"/>
    <w:rsid w:val="001C4B3B"/>
    <w:rsid w:val="001C4BE3"/>
    <w:rsid w:val="001C4FAB"/>
    <w:rsid w:val="001C50DE"/>
    <w:rsid w:val="001C5624"/>
    <w:rsid w:val="001C6A20"/>
    <w:rsid w:val="001C71F7"/>
    <w:rsid w:val="001C77E8"/>
    <w:rsid w:val="001C7A32"/>
    <w:rsid w:val="001D000F"/>
    <w:rsid w:val="001D0D3B"/>
    <w:rsid w:val="001D0D69"/>
    <w:rsid w:val="001D119A"/>
    <w:rsid w:val="001D1971"/>
    <w:rsid w:val="001D2626"/>
    <w:rsid w:val="001D265B"/>
    <w:rsid w:val="001D267B"/>
    <w:rsid w:val="001D2835"/>
    <w:rsid w:val="001D2C0F"/>
    <w:rsid w:val="001D31EA"/>
    <w:rsid w:val="001D340F"/>
    <w:rsid w:val="001D357F"/>
    <w:rsid w:val="001D35B3"/>
    <w:rsid w:val="001D370F"/>
    <w:rsid w:val="001D37D5"/>
    <w:rsid w:val="001D3F06"/>
    <w:rsid w:val="001D40A1"/>
    <w:rsid w:val="001D477C"/>
    <w:rsid w:val="001D485D"/>
    <w:rsid w:val="001D48C4"/>
    <w:rsid w:val="001D53E7"/>
    <w:rsid w:val="001D56D9"/>
    <w:rsid w:val="001D5B3F"/>
    <w:rsid w:val="001D605F"/>
    <w:rsid w:val="001D629A"/>
    <w:rsid w:val="001D68D4"/>
    <w:rsid w:val="001D7435"/>
    <w:rsid w:val="001D771C"/>
    <w:rsid w:val="001D7E6C"/>
    <w:rsid w:val="001E0186"/>
    <w:rsid w:val="001E0274"/>
    <w:rsid w:val="001E031D"/>
    <w:rsid w:val="001E038A"/>
    <w:rsid w:val="001E042B"/>
    <w:rsid w:val="001E05E5"/>
    <w:rsid w:val="001E09B4"/>
    <w:rsid w:val="001E0CD6"/>
    <w:rsid w:val="001E0D77"/>
    <w:rsid w:val="001E0E6E"/>
    <w:rsid w:val="001E0EAE"/>
    <w:rsid w:val="001E1221"/>
    <w:rsid w:val="001E1EE8"/>
    <w:rsid w:val="001E26FA"/>
    <w:rsid w:val="001E2DB7"/>
    <w:rsid w:val="001E30C8"/>
    <w:rsid w:val="001E3373"/>
    <w:rsid w:val="001E3FBE"/>
    <w:rsid w:val="001E408B"/>
    <w:rsid w:val="001E472F"/>
    <w:rsid w:val="001E49F1"/>
    <w:rsid w:val="001E4DA1"/>
    <w:rsid w:val="001E5555"/>
    <w:rsid w:val="001E594E"/>
    <w:rsid w:val="001E6411"/>
    <w:rsid w:val="001E6E3F"/>
    <w:rsid w:val="001E7205"/>
    <w:rsid w:val="001E726D"/>
    <w:rsid w:val="001E732F"/>
    <w:rsid w:val="001E7C8F"/>
    <w:rsid w:val="001E7CC1"/>
    <w:rsid w:val="001F008A"/>
    <w:rsid w:val="001F0B17"/>
    <w:rsid w:val="001F0CFB"/>
    <w:rsid w:val="001F0F11"/>
    <w:rsid w:val="001F0FAA"/>
    <w:rsid w:val="001F12F6"/>
    <w:rsid w:val="001F1A5E"/>
    <w:rsid w:val="001F1BC2"/>
    <w:rsid w:val="001F1C86"/>
    <w:rsid w:val="001F1CA4"/>
    <w:rsid w:val="001F1F94"/>
    <w:rsid w:val="001F21A1"/>
    <w:rsid w:val="001F233D"/>
    <w:rsid w:val="001F27AA"/>
    <w:rsid w:val="001F2962"/>
    <w:rsid w:val="001F2A30"/>
    <w:rsid w:val="001F2A69"/>
    <w:rsid w:val="001F2A6F"/>
    <w:rsid w:val="001F3041"/>
    <w:rsid w:val="001F332E"/>
    <w:rsid w:val="001F364B"/>
    <w:rsid w:val="001F3967"/>
    <w:rsid w:val="001F3ACC"/>
    <w:rsid w:val="001F41E7"/>
    <w:rsid w:val="001F4221"/>
    <w:rsid w:val="001F43A9"/>
    <w:rsid w:val="001F4A93"/>
    <w:rsid w:val="001F553E"/>
    <w:rsid w:val="001F585B"/>
    <w:rsid w:val="001F63DD"/>
    <w:rsid w:val="001F679F"/>
    <w:rsid w:val="001F6D48"/>
    <w:rsid w:val="001F6F38"/>
    <w:rsid w:val="001F7419"/>
    <w:rsid w:val="001F767B"/>
    <w:rsid w:val="001F7996"/>
    <w:rsid w:val="001F7B5D"/>
    <w:rsid w:val="001F7C82"/>
    <w:rsid w:val="002005F6"/>
    <w:rsid w:val="00200735"/>
    <w:rsid w:val="002008D3"/>
    <w:rsid w:val="00200966"/>
    <w:rsid w:val="002009F2"/>
    <w:rsid w:val="00201C6A"/>
    <w:rsid w:val="00201F1B"/>
    <w:rsid w:val="00201F93"/>
    <w:rsid w:val="00202685"/>
    <w:rsid w:val="00202BAB"/>
    <w:rsid w:val="0020313B"/>
    <w:rsid w:val="00203273"/>
    <w:rsid w:val="00203370"/>
    <w:rsid w:val="002034EA"/>
    <w:rsid w:val="0020380D"/>
    <w:rsid w:val="002038C6"/>
    <w:rsid w:val="00203D33"/>
    <w:rsid w:val="00203DFC"/>
    <w:rsid w:val="00205224"/>
    <w:rsid w:val="002054DC"/>
    <w:rsid w:val="00205798"/>
    <w:rsid w:val="00205E1A"/>
    <w:rsid w:val="00205E75"/>
    <w:rsid w:val="00205F2D"/>
    <w:rsid w:val="0020601F"/>
    <w:rsid w:val="00206570"/>
    <w:rsid w:val="002066B4"/>
    <w:rsid w:val="00206E6A"/>
    <w:rsid w:val="002070BB"/>
    <w:rsid w:val="002070F6"/>
    <w:rsid w:val="00207102"/>
    <w:rsid w:val="0020753F"/>
    <w:rsid w:val="00207876"/>
    <w:rsid w:val="00207BDB"/>
    <w:rsid w:val="002107F6"/>
    <w:rsid w:val="00210EF8"/>
    <w:rsid w:val="002111BA"/>
    <w:rsid w:val="002117FF"/>
    <w:rsid w:val="00211C7A"/>
    <w:rsid w:val="00211CA2"/>
    <w:rsid w:val="00211CD2"/>
    <w:rsid w:val="0021293D"/>
    <w:rsid w:val="00212AFF"/>
    <w:rsid w:val="00212D1E"/>
    <w:rsid w:val="00212ED2"/>
    <w:rsid w:val="002130E1"/>
    <w:rsid w:val="002138CF"/>
    <w:rsid w:val="002139A9"/>
    <w:rsid w:val="00213C3A"/>
    <w:rsid w:val="0021425A"/>
    <w:rsid w:val="002142C5"/>
    <w:rsid w:val="002146DE"/>
    <w:rsid w:val="00214FA2"/>
    <w:rsid w:val="00215B46"/>
    <w:rsid w:val="00215FC5"/>
    <w:rsid w:val="0021633A"/>
    <w:rsid w:val="00216A1E"/>
    <w:rsid w:val="00216D29"/>
    <w:rsid w:val="00216F7A"/>
    <w:rsid w:val="00216F99"/>
    <w:rsid w:val="002170F9"/>
    <w:rsid w:val="002171E0"/>
    <w:rsid w:val="00217697"/>
    <w:rsid w:val="002200A8"/>
    <w:rsid w:val="002204CE"/>
    <w:rsid w:val="00220AB1"/>
    <w:rsid w:val="00220C06"/>
    <w:rsid w:val="00220C49"/>
    <w:rsid w:val="0022105C"/>
    <w:rsid w:val="00221105"/>
    <w:rsid w:val="0022113D"/>
    <w:rsid w:val="00221206"/>
    <w:rsid w:val="00221275"/>
    <w:rsid w:val="00221D92"/>
    <w:rsid w:val="00221DB6"/>
    <w:rsid w:val="0022244F"/>
    <w:rsid w:val="00222632"/>
    <w:rsid w:val="00222E60"/>
    <w:rsid w:val="00222EB4"/>
    <w:rsid w:val="00223019"/>
    <w:rsid w:val="002231A6"/>
    <w:rsid w:val="002233E2"/>
    <w:rsid w:val="00223424"/>
    <w:rsid w:val="0022375C"/>
    <w:rsid w:val="002238EE"/>
    <w:rsid w:val="00223D2D"/>
    <w:rsid w:val="00223EE7"/>
    <w:rsid w:val="00224984"/>
    <w:rsid w:val="00225047"/>
    <w:rsid w:val="002250F3"/>
    <w:rsid w:val="00225362"/>
    <w:rsid w:val="002254D9"/>
    <w:rsid w:val="002259F6"/>
    <w:rsid w:val="00225BDF"/>
    <w:rsid w:val="00225E4A"/>
    <w:rsid w:val="0022666F"/>
    <w:rsid w:val="00226B69"/>
    <w:rsid w:val="002272DA"/>
    <w:rsid w:val="00227457"/>
    <w:rsid w:val="0022769F"/>
    <w:rsid w:val="002277B6"/>
    <w:rsid w:val="00227885"/>
    <w:rsid w:val="00227C5E"/>
    <w:rsid w:val="00230D4E"/>
    <w:rsid w:val="00230D53"/>
    <w:rsid w:val="00230FB7"/>
    <w:rsid w:val="002313EA"/>
    <w:rsid w:val="002316C8"/>
    <w:rsid w:val="002316D0"/>
    <w:rsid w:val="00231D42"/>
    <w:rsid w:val="00231DB5"/>
    <w:rsid w:val="002321A1"/>
    <w:rsid w:val="002324F7"/>
    <w:rsid w:val="00232533"/>
    <w:rsid w:val="00232D01"/>
    <w:rsid w:val="00232E01"/>
    <w:rsid w:val="00232E72"/>
    <w:rsid w:val="00232E80"/>
    <w:rsid w:val="00232F14"/>
    <w:rsid w:val="00233004"/>
    <w:rsid w:val="0023312E"/>
    <w:rsid w:val="0023352A"/>
    <w:rsid w:val="00233B89"/>
    <w:rsid w:val="00233D5E"/>
    <w:rsid w:val="00234191"/>
    <w:rsid w:val="00234591"/>
    <w:rsid w:val="002348C9"/>
    <w:rsid w:val="00234B19"/>
    <w:rsid w:val="00234EA5"/>
    <w:rsid w:val="00235516"/>
    <w:rsid w:val="00235730"/>
    <w:rsid w:val="00235A3D"/>
    <w:rsid w:val="00235ED3"/>
    <w:rsid w:val="0023603F"/>
    <w:rsid w:val="002365C6"/>
    <w:rsid w:val="00236698"/>
    <w:rsid w:val="00236D85"/>
    <w:rsid w:val="00237252"/>
    <w:rsid w:val="002378B9"/>
    <w:rsid w:val="002379CD"/>
    <w:rsid w:val="00237A92"/>
    <w:rsid w:val="00240800"/>
    <w:rsid w:val="00240889"/>
    <w:rsid w:val="00240895"/>
    <w:rsid w:val="00240A20"/>
    <w:rsid w:val="00240A86"/>
    <w:rsid w:val="00240D08"/>
    <w:rsid w:val="00240FF9"/>
    <w:rsid w:val="00241306"/>
    <w:rsid w:val="0024146B"/>
    <w:rsid w:val="00241E5B"/>
    <w:rsid w:val="00241F1B"/>
    <w:rsid w:val="00242989"/>
    <w:rsid w:val="00242BD9"/>
    <w:rsid w:val="00243341"/>
    <w:rsid w:val="002435A3"/>
    <w:rsid w:val="00243DB5"/>
    <w:rsid w:val="00244277"/>
    <w:rsid w:val="002443F8"/>
    <w:rsid w:val="00244704"/>
    <w:rsid w:val="00244730"/>
    <w:rsid w:val="0024476B"/>
    <w:rsid w:val="002449AD"/>
    <w:rsid w:val="00244A4F"/>
    <w:rsid w:val="00244AF6"/>
    <w:rsid w:val="00244C4A"/>
    <w:rsid w:val="00244E24"/>
    <w:rsid w:val="0024510C"/>
    <w:rsid w:val="00245979"/>
    <w:rsid w:val="00245D99"/>
    <w:rsid w:val="00245E06"/>
    <w:rsid w:val="002461D3"/>
    <w:rsid w:val="0024656E"/>
    <w:rsid w:val="002467B5"/>
    <w:rsid w:val="0024690A"/>
    <w:rsid w:val="00246F56"/>
    <w:rsid w:val="00246FF3"/>
    <w:rsid w:val="00247069"/>
    <w:rsid w:val="00247163"/>
    <w:rsid w:val="00247317"/>
    <w:rsid w:val="00247B84"/>
    <w:rsid w:val="00250238"/>
    <w:rsid w:val="00250934"/>
    <w:rsid w:val="00250E0B"/>
    <w:rsid w:val="00250E23"/>
    <w:rsid w:val="00251064"/>
    <w:rsid w:val="00251292"/>
    <w:rsid w:val="002518DE"/>
    <w:rsid w:val="00251A5E"/>
    <w:rsid w:val="00251AE8"/>
    <w:rsid w:val="00251AFD"/>
    <w:rsid w:val="00251BF1"/>
    <w:rsid w:val="0025301E"/>
    <w:rsid w:val="00253155"/>
    <w:rsid w:val="00253203"/>
    <w:rsid w:val="002532D8"/>
    <w:rsid w:val="0025361A"/>
    <w:rsid w:val="00253661"/>
    <w:rsid w:val="00253949"/>
    <w:rsid w:val="00253A4A"/>
    <w:rsid w:val="00253BFD"/>
    <w:rsid w:val="002544D4"/>
    <w:rsid w:val="002549ED"/>
    <w:rsid w:val="002551E7"/>
    <w:rsid w:val="002552F5"/>
    <w:rsid w:val="00255423"/>
    <w:rsid w:val="0025553F"/>
    <w:rsid w:val="00255A6C"/>
    <w:rsid w:val="00255F2F"/>
    <w:rsid w:val="00255F77"/>
    <w:rsid w:val="002566F5"/>
    <w:rsid w:val="00256E3E"/>
    <w:rsid w:val="00257086"/>
    <w:rsid w:val="002579EE"/>
    <w:rsid w:val="00257ABD"/>
    <w:rsid w:val="0026070E"/>
    <w:rsid w:val="002608B2"/>
    <w:rsid w:val="00260DB2"/>
    <w:rsid w:val="00260F51"/>
    <w:rsid w:val="002611A7"/>
    <w:rsid w:val="00261311"/>
    <w:rsid w:val="0026190F"/>
    <w:rsid w:val="002619F0"/>
    <w:rsid w:val="002624CF"/>
    <w:rsid w:val="002625C8"/>
    <w:rsid w:val="00262A76"/>
    <w:rsid w:val="00262C78"/>
    <w:rsid w:val="002632F2"/>
    <w:rsid w:val="00263A72"/>
    <w:rsid w:val="00263FDE"/>
    <w:rsid w:val="002641A0"/>
    <w:rsid w:val="002644F1"/>
    <w:rsid w:val="00264642"/>
    <w:rsid w:val="00264ADD"/>
    <w:rsid w:val="00264E6E"/>
    <w:rsid w:val="00264E77"/>
    <w:rsid w:val="002651F9"/>
    <w:rsid w:val="002655DB"/>
    <w:rsid w:val="002656D1"/>
    <w:rsid w:val="00265797"/>
    <w:rsid w:val="002658BC"/>
    <w:rsid w:val="00265A1A"/>
    <w:rsid w:val="00265F82"/>
    <w:rsid w:val="002662B2"/>
    <w:rsid w:val="00266624"/>
    <w:rsid w:val="00266668"/>
    <w:rsid w:val="0026709E"/>
    <w:rsid w:val="00267138"/>
    <w:rsid w:val="002677F1"/>
    <w:rsid w:val="00267E20"/>
    <w:rsid w:val="00270055"/>
    <w:rsid w:val="002701FC"/>
    <w:rsid w:val="00270556"/>
    <w:rsid w:val="00271280"/>
    <w:rsid w:val="002717FC"/>
    <w:rsid w:val="0027195A"/>
    <w:rsid w:val="00271C73"/>
    <w:rsid w:val="00271E38"/>
    <w:rsid w:val="00271F32"/>
    <w:rsid w:val="00271FE8"/>
    <w:rsid w:val="00272D85"/>
    <w:rsid w:val="00273780"/>
    <w:rsid w:val="002742AA"/>
    <w:rsid w:val="002745DD"/>
    <w:rsid w:val="00275115"/>
    <w:rsid w:val="0027557C"/>
    <w:rsid w:val="002756C8"/>
    <w:rsid w:val="002756E2"/>
    <w:rsid w:val="002758C0"/>
    <w:rsid w:val="00275C05"/>
    <w:rsid w:val="00275CBF"/>
    <w:rsid w:val="00276699"/>
    <w:rsid w:val="002767F0"/>
    <w:rsid w:val="0027736A"/>
    <w:rsid w:val="002777FA"/>
    <w:rsid w:val="00277A9C"/>
    <w:rsid w:val="00277B59"/>
    <w:rsid w:val="002800E9"/>
    <w:rsid w:val="00280165"/>
    <w:rsid w:val="0028071E"/>
    <w:rsid w:val="002809E2"/>
    <w:rsid w:val="002809F6"/>
    <w:rsid w:val="00280F28"/>
    <w:rsid w:val="002814F9"/>
    <w:rsid w:val="002815F3"/>
    <w:rsid w:val="00282087"/>
    <w:rsid w:val="002820C0"/>
    <w:rsid w:val="0028244D"/>
    <w:rsid w:val="00282C25"/>
    <w:rsid w:val="00283013"/>
    <w:rsid w:val="00283271"/>
    <w:rsid w:val="00283635"/>
    <w:rsid w:val="0028398E"/>
    <w:rsid w:val="00283B78"/>
    <w:rsid w:val="00283CBF"/>
    <w:rsid w:val="00283D39"/>
    <w:rsid w:val="0028419E"/>
    <w:rsid w:val="00284336"/>
    <w:rsid w:val="0028464D"/>
    <w:rsid w:val="0028487B"/>
    <w:rsid w:val="0028489D"/>
    <w:rsid w:val="00284CD6"/>
    <w:rsid w:val="00284D32"/>
    <w:rsid w:val="002856DA"/>
    <w:rsid w:val="002859DB"/>
    <w:rsid w:val="00285A95"/>
    <w:rsid w:val="00285E29"/>
    <w:rsid w:val="00286561"/>
    <w:rsid w:val="0028661B"/>
    <w:rsid w:val="00286C50"/>
    <w:rsid w:val="00286FF8"/>
    <w:rsid w:val="00287119"/>
    <w:rsid w:val="002875AA"/>
    <w:rsid w:val="00287C8A"/>
    <w:rsid w:val="00287C8C"/>
    <w:rsid w:val="00287E6D"/>
    <w:rsid w:val="002901D4"/>
    <w:rsid w:val="00290244"/>
    <w:rsid w:val="0029035E"/>
    <w:rsid w:val="00290470"/>
    <w:rsid w:val="002913D2"/>
    <w:rsid w:val="002917A0"/>
    <w:rsid w:val="0029191E"/>
    <w:rsid w:val="00291AE8"/>
    <w:rsid w:val="00291FBB"/>
    <w:rsid w:val="00293255"/>
    <w:rsid w:val="00293320"/>
    <w:rsid w:val="00293D72"/>
    <w:rsid w:val="0029400A"/>
    <w:rsid w:val="0029489A"/>
    <w:rsid w:val="002949E4"/>
    <w:rsid w:val="00294A2E"/>
    <w:rsid w:val="00294F10"/>
    <w:rsid w:val="002950F5"/>
    <w:rsid w:val="002951E0"/>
    <w:rsid w:val="002951EE"/>
    <w:rsid w:val="0029543D"/>
    <w:rsid w:val="002956DB"/>
    <w:rsid w:val="0029570F"/>
    <w:rsid w:val="0029578D"/>
    <w:rsid w:val="00295AE1"/>
    <w:rsid w:val="00295CE5"/>
    <w:rsid w:val="002962AF"/>
    <w:rsid w:val="002963BD"/>
    <w:rsid w:val="002965BD"/>
    <w:rsid w:val="00296B85"/>
    <w:rsid w:val="00296F05"/>
    <w:rsid w:val="00297191"/>
    <w:rsid w:val="00297942"/>
    <w:rsid w:val="0029799B"/>
    <w:rsid w:val="002A064A"/>
    <w:rsid w:val="002A0EBC"/>
    <w:rsid w:val="002A0F8F"/>
    <w:rsid w:val="002A1035"/>
    <w:rsid w:val="002A11E8"/>
    <w:rsid w:val="002A14CB"/>
    <w:rsid w:val="002A195A"/>
    <w:rsid w:val="002A1ABA"/>
    <w:rsid w:val="002A1EB6"/>
    <w:rsid w:val="002A2867"/>
    <w:rsid w:val="002A2A2E"/>
    <w:rsid w:val="002A2A4D"/>
    <w:rsid w:val="002A2CBB"/>
    <w:rsid w:val="002A2F17"/>
    <w:rsid w:val="002A2FC7"/>
    <w:rsid w:val="002A3127"/>
    <w:rsid w:val="002A31A0"/>
    <w:rsid w:val="002A3225"/>
    <w:rsid w:val="002A32E6"/>
    <w:rsid w:val="002A33DD"/>
    <w:rsid w:val="002A344E"/>
    <w:rsid w:val="002A36B6"/>
    <w:rsid w:val="002A3A4A"/>
    <w:rsid w:val="002A4381"/>
    <w:rsid w:val="002A4632"/>
    <w:rsid w:val="002A46CB"/>
    <w:rsid w:val="002A48B0"/>
    <w:rsid w:val="002A4FF4"/>
    <w:rsid w:val="002A5213"/>
    <w:rsid w:val="002A52BD"/>
    <w:rsid w:val="002A601C"/>
    <w:rsid w:val="002A63B4"/>
    <w:rsid w:val="002A63C1"/>
    <w:rsid w:val="002A72B7"/>
    <w:rsid w:val="002A7325"/>
    <w:rsid w:val="002A73BD"/>
    <w:rsid w:val="002A77D8"/>
    <w:rsid w:val="002A7A0D"/>
    <w:rsid w:val="002B01F5"/>
    <w:rsid w:val="002B034E"/>
    <w:rsid w:val="002B0505"/>
    <w:rsid w:val="002B06B2"/>
    <w:rsid w:val="002B07B4"/>
    <w:rsid w:val="002B0E2D"/>
    <w:rsid w:val="002B1B78"/>
    <w:rsid w:val="002B1E81"/>
    <w:rsid w:val="002B21E5"/>
    <w:rsid w:val="002B2330"/>
    <w:rsid w:val="002B23A6"/>
    <w:rsid w:val="002B24C8"/>
    <w:rsid w:val="002B2875"/>
    <w:rsid w:val="002B29C8"/>
    <w:rsid w:val="002B2BCF"/>
    <w:rsid w:val="002B3206"/>
    <w:rsid w:val="002B32CE"/>
    <w:rsid w:val="002B3428"/>
    <w:rsid w:val="002B3432"/>
    <w:rsid w:val="002B37DA"/>
    <w:rsid w:val="002B3B1C"/>
    <w:rsid w:val="002B3F9B"/>
    <w:rsid w:val="002B43F4"/>
    <w:rsid w:val="002B4637"/>
    <w:rsid w:val="002B4F03"/>
    <w:rsid w:val="002B515C"/>
    <w:rsid w:val="002B5725"/>
    <w:rsid w:val="002B5D1B"/>
    <w:rsid w:val="002B5D28"/>
    <w:rsid w:val="002B5FE5"/>
    <w:rsid w:val="002B667C"/>
    <w:rsid w:val="002B6946"/>
    <w:rsid w:val="002B6AE0"/>
    <w:rsid w:val="002B6D69"/>
    <w:rsid w:val="002B6F8C"/>
    <w:rsid w:val="002B7A8D"/>
    <w:rsid w:val="002B7B5E"/>
    <w:rsid w:val="002B7D1D"/>
    <w:rsid w:val="002B7FB9"/>
    <w:rsid w:val="002C00C9"/>
    <w:rsid w:val="002C01EA"/>
    <w:rsid w:val="002C086A"/>
    <w:rsid w:val="002C08A9"/>
    <w:rsid w:val="002C090C"/>
    <w:rsid w:val="002C0910"/>
    <w:rsid w:val="002C0DE4"/>
    <w:rsid w:val="002C181E"/>
    <w:rsid w:val="002C1985"/>
    <w:rsid w:val="002C211D"/>
    <w:rsid w:val="002C2593"/>
    <w:rsid w:val="002C269C"/>
    <w:rsid w:val="002C273C"/>
    <w:rsid w:val="002C2E3F"/>
    <w:rsid w:val="002C2E46"/>
    <w:rsid w:val="002C2FD1"/>
    <w:rsid w:val="002C381F"/>
    <w:rsid w:val="002C3B33"/>
    <w:rsid w:val="002C3C78"/>
    <w:rsid w:val="002C3E04"/>
    <w:rsid w:val="002C40D2"/>
    <w:rsid w:val="002C412D"/>
    <w:rsid w:val="002C43CB"/>
    <w:rsid w:val="002C43D0"/>
    <w:rsid w:val="002C459C"/>
    <w:rsid w:val="002C479E"/>
    <w:rsid w:val="002C4C0F"/>
    <w:rsid w:val="002C506A"/>
    <w:rsid w:val="002C50E9"/>
    <w:rsid w:val="002C52D1"/>
    <w:rsid w:val="002C5353"/>
    <w:rsid w:val="002C5A6D"/>
    <w:rsid w:val="002C5CE4"/>
    <w:rsid w:val="002C60D4"/>
    <w:rsid w:val="002C617D"/>
    <w:rsid w:val="002C6974"/>
    <w:rsid w:val="002C6DDA"/>
    <w:rsid w:val="002C7219"/>
    <w:rsid w:val="002C74A8"/>
    <w:rsid w:val="002C7566"/>
    <w:rsid w:val="002C7A37"/>
    <w:rsid w:val="002C7B45"/>
    <w:rsid w:val="002D03E3"/>
    <w:rsid w:val="002D0402"/>
    <w:rsid w:val="002D0B3F"/>
    <w:rsid w:val="002D0F2C"/>
    <w:rsid w:val="002D17B7"/>
    <w:rsid w:val="002D1BF8"/>
    <w:rsid w:val="002D250C"/>
    <w:rsid w:val="002D2594"/>
    <w:rsid w:val="002D297B"/>
    <w:rsid w:val="002D2AE3"/>
    <w:rsid w:val="002D3262"/>
    <w:rsid w:val="002D37A2"/>
    <w:rsid w:val="002D3AB6"/>
    <w:rsid w:val="002D4182"/>
    <w:rsid w:val="002D4223"/>
    <w:rsid w:val="002D424A"/>
    <w:rsid w:val="002D42C7"/>
    <w:rsid w:val="002D455F"/>
    <w:rsid w:val="002D4A6D"/>
    <w:rsid w:val="002D4C8C"/>
    <w:rsid w:val="002D4E78"/>
    <w:rsid w:val="002D5C9B"/>
    <w:rsid w:val="002D5EBA"/>
    <w:rsid w:val="002D6311"/>
    <w:rsid w:val="002D6A48"/>
    <w:rsid w:val="002D6B16"/>
    <w:rsid w:val="002D6C53"/>
    <w:rsid w:val="002D6C5A"/>
    <w:rsid w:val="002D71C8"/>
    <w:rsid w:val="002D7CCE"/>
    <w:rsid w:val="002E0352"/>
    <w:rsid w:val="002E0388"/>
    <w:rsid w:val="002E046E"/>
    <w:rsid w:val="002E05F2"/>
    <w:rsid w:val="002E0652"/>
    <w:rsid w:val="002E078F"/>
    <w:rsid w:val="002E0852"/>
    <w:rsid w:val="002E0F12"/>
    <w:rsid w:val="002E0F92"/>
    <w:rsid w:val="002E134B"/>
    <w:rsid w:val="002E139D"/>
    <w:rsid w:val="002E13E9"/>
    <w:rsid w:val="002E15A2"/>
    <w:rsid w:val="002E16EC"/>
    <w:rsid w:val="002E1B74"/>
    <w:rsid w:val="002E1D15"/>
    <w:rsid w:val="002E1EFC"/>
    <w:rsid w:val="002E2199"/>
    <w:rsid w:val="002E238E"/>
    <w:rsid w:val="002E2719"/>
    <w:rsid w:val="002E2885"/>
    <w:rsid w:val="002E2BA7"/>
    <w:rsid w:val="002E30C8"/>
    <w:rsid w:val="002E3330"/>
    <w:rsid w:val="002E38B7"/>
    <w:rsid w:val="002E3A9E"/>
    <w:rsid w:val="002E3BFD"/>
    <w:rsid w:val="002E3DF3"/>
    <w:rsid w:val="002E3EA2"/>
    <w:rsid w:val="002E3F86"/>
    <w:rsid w:val="002E40AB"/>
    <w:rsid w:val="002E45AE"/>
    <w:rsid w:val="002E47AA"/>
    <w:rsid w:val="002E481F"/>
    <w:rsid w:val="002E4910"/>
    <w:rsid w:val="002E5008"/>
    <w:rsid w:val="002E54C0"/>
    <w:rsid w:val="002E5656"/>
    <w:rsid w:val="002E5867"/>
    <w:rsid w:val="002E5C94"/>
    <w:rsid w:val="002E5D9D"/>
    <w:rsid w:val="002E69D5"/>
    <w:rsid w:val="002E6AF6"/>
    <w:rsid w:val="002E6C6F"/>
    <w:rsid w:val="002E77B3"/>
    <w:rsid w:val="002E7A2C"/>
    <w:rsid w:val="002E7B23"/>
    <w:rsid w:val="002F035F"/>
    <w:rsid w:val="002F0468"/>
    <w:rsid w:val="002F051C"/>
    <w:rsid w:val="002F0666"/>
    <w:rsid w:val="002F0CCB"/>
    <w:rsid w:val="002F14A2"/>
    <w:rsid w:val="002F188B"/>
    <w:rsid w:val="002F1B2E"/>
    <w:rsid w:val="002F1C2A"/>
    <w:rsid w:val="002F1DD3"/>
    <w:rsid w:val="002F1ECD"/>
    <w:rsid w:val="002F206F"/>
    <w:rsid w:val="002F2CBB"/>
    <w:rsid w:val="002F2D86"/>
    <w:rsid w:val="002F2D9F"/>
    <w:rsid w:val="002F3682"/>
    <w:rsid w:val="002F3749"/>
    <w:rsid w:val="002F3E5E"/>
    <w:rsid w:val="002F43EA"/>
    <w:rsid w:val="002F455D"/>
    <w:rsid w:val="002F4E20"/>
    <w:rsid w:val="002F50A2"/>
    <w:rsid w:val="002F50D9"/>
    <w:rsid w:val="002F523E"/>
    <w:rsid w:val="002F5BD5"/>
    <w:rsid w:val="002F6405"/>
    <w:rsid w:val="002F67F5"/>
    <w:rsid w:val="002F6A0F"/>
    <w:rsid w:val="002F6CFF"/>
    <w:rsid w:val="002F707B"/>
    <w:rsid w:val="002F759B"/>
    <w:rsid w:val="002F782A"/>
    <w:rsid w:val="002F7C72"/>
    <w:rsid w:val="002F7C88"/>
    <w:rsid w:val="002F7D96"/>
    <w:rsid w:val="00300531"/>
    <w:rsid w:val="00300AAD"/>
    <w:rsid w:val="00300D80"/>
    <w:rsid w:val="0030118C"/>
    <w:rsid w:val="003018EE"/>
    <w:rsid w:val="00301B44"/>
    <w:rsid w:val="00301BC7"/>
    <w:rsid w:val="00302D0D"/>
    <w:rsid w:val="00302EA1"/>
    <w:rsid w:val="00302FD3"/>
    <w:rsid w:val="00303423"/>
    <w:rsid w:val="003034EA"/>
    <w:rsid w:val="003035EC"/>
    <w:rsid w:val="0030381C"/>
    <w:rsid w:val="003039EF"/>
    <w:rsid w:val="00303E83"/>
    <w:rsid w:val="00304195"/>
    <w:rsid w:val="003041E9"/>
    <w:rsid w:val="003050E2"/>
    <w:rsid w:val="003051C5"/>
    <w:rsid w:val="003058A9"/>
    <w:rsid w:val="003058F3"/>
    <w:rsid w:val="00305C3C"/>
    <w:rsid w:val="00305F35"/>
    <w:rsid w:val="0030632D"/>
    <w:rsid w:val="00306386"/>
    <w:rsid w:val="00306C5A"/>
    <w:rsid w:val="00306C9C"/>
    <w:rsid w:val="00306D09"/>
    <w:rsid w:val="00306D45"/>
    <w:rsid w:val="00306DF3"/>
    <w:rsid w:val="00306E3A"/>
    <w:rsid w:val="00306E60"/>
    <w:rsid w:val="00306E66"/>
    <w:rsid w:val="00307682"/>
    <w:rsid w:val="00310207"/>
    <w:rsid w:val="003109BB"/>
    <w:rsid w:val="003109E2"/>
    <w:rsid w:val="00310B25"/>
    <w:rsid w:val="00310B71"/>
    <w:rsid w:val="00310E10"/>
    <w:rsid w:val="003112C6"/>
    <w:rsid w:val="00311540"/>
    <w:rsid w:val="00311B00"/>
    <w:rsid w:val="00311F2E"/>
    <w:rsid w:val="00312244"/>
    <w:rsid w:val="00312803"/>
    <w:rsid w:val="003137FE"/>
    <w:rsid w:val="0031383F"/>
    <w:rsid w:val="00313BAE"/>
    <w:rsid w:val="00314064"/>
    <w:rsid w:val="003141E2"/>
    <w:rsid w:val="00314314"/>
    <w:rsid w:val="003144FA"/>
    <w:rsid w:val="0031504E"/>
    <w:rsid w:val="00315150"/>
    <w:rsid w:val="003154D9"/>
    <w:rsid w:val="00315F98"/>
    <w:rsid w:val="00316007"/>
    <w:rsid w:val="003164B0"/>
    <w:rsid w:val="0031693F"/>
    <w:rsid w:val="00316EAE"/>
    <w:rsid w:val="003170D1"/>
    <w:rsid w:val="0031730B"/>
    <w:rsid w:val="00317421"/>
    <w:rsid w:val="003177F4"/>
    <w:rsid w:val="00317BE8"/>
    <w:rsid w:val="00317DA6"/>
    <w:rsid w:val="00317DF1"/>
    <w:rsid w:val="00320265"/>
    <w:rsid w:val="00320C3B"/>
    <w:rsid w:val="00320CEB"/>
    <w:rsid w:val="0032103C"/>
    <w:rsid w:val="003212E6"/>
    <w:rsid w:val="0032144B"/>
    <w:rsid w:val="00321569"/>
    <w:rsid w:val="0032172C"/>
    <w:rsid w:val="003219E2"/>
    <w:rsid w:val="003219E8"/>
    <w:rsid w:val="00321ADB"/>
    <w:rsid w:val="00321D27"/>
    <w:rsid w:val="00322021"/>
    <w:rsid w:val="003224BE"/>
    <w:rsid w:val="00322565"/>
    <w:rsid w:val="00322869"/>
    <w:rsid w:val="003229CF"/>
    <w:rsid w:val="00322A66"/>
    <w:rsid w:val="00322A7E"/>
    <w:rsid w:val="00322ADA"/>
    <w:rsid w:val="00322DFC"/>
    <w:rsid w:val="00322F7E"/>
    <w:rsid w:val="003230B0"/>
    <w:rsid w:val="0032372D"/>
    <w:rsid w:val="003239F5"/>
    <w:rsid w:val="00323EF4"/>
    <w:rsid w:val="00324768"/>
    <w:rsid w:val="00324A6D"/>
    <w:rsid w:val="00324F77"/>
    <w:rsid w:val="00325A8A"/>
    <w:rsid w:val="00325F30"/>
    <w:rsid w:val="00326395"/>
    <w:rsid w:val="003263E2"/>
    <w:rsid w:val="003265E0"/>
    <w:rsid w:val="0032666B"/>
    <w:rsid w:val="00327019"/>
    <w:rsid w:val="00327088"/>
    <w:rsid w:val="003270EF"/>
    <w:rsid w:val="003271DA"/>
    <w:rsid w:val="00327D48"/>
    <w:rsid w:val="00330320"/>
    <w:rsid w:val="00330B78"/>
    <w:rsid w:val="00330B7D"/>
    <w:rsid w:val="00330D9F"/>
    <w:rsid w:val="00330F41"/>
    <w:rsid w:val="003312CC"/>
    <w:rsid w:val="00331A85"/>
    <w:rsid w:val="00331B67"/>
    <w:rsid w:val="00331E0C"/>
    <w:rsid w:val="00331EB2"/>
    <w:rsid w:val="00331F63"/>
    <w:rsid w:val="00332113"/>
    <w:rsid w:val="00332AEF"/>
    <w:rsid w:val="00332CFC"/>
    <w:rsid w:val="00332D69"/>
    <w:rsid w:val="00333420"/>
    <w:rsid w:val="00333479"/>
    <w:rsid w:val="00333C80"/>
    <w:rsid w:val="003342D1"/>
    <w:rsid w:val="003343EE"/>
    <w:rsid w:val="00334429"/>
    <w:rsid w:val="003349EA"/>
    <w:rsid w:val="00334EB4"/>
    <w:rsid w:val="0033538C"/>
    <w:rsid w:val="003358CE"/>
    <w:rsid w:val="00336134"/>
    <w:rsid w:val="003364B5"/>
    <w:rsid w:val="0033669A"/>
    <w:rsid w:val="003367E4"/>
    <w:rsid w:val="00336A54"/>
    <w:rsid w:val="00336B29"/>
    <w:rsid w:val="00336D00"/>
    <w:rsid w:val="00336F07"/>
    <w:rsid w:val="00336FAE"/>
    <w:rsid w:val="0033730B"/>
    <w:rsid w:val="0033782B"/>
    <w:rsid w:val="00337BE8"/>
    <w:rsid w:val="00337F00"/>
    <w:rsid w:val="0034001A"/>
    <w:rsid w:val="003402C5"/>
    <w:rsid w:val="003405AC"/>
    <w:rsid w:val="003405B3"/>
    <w:rsid w:val="003406C8"/>
    <w:rsid w:val="00340E78"/>
    <w:rsid w:val="00341502"/>
    <w:rsid w:val="00341A12"/>
    <w:rsid w:val="00341CBD"/>
    <w:rsid w:val="003424EE"/>
    <w:rsid w:val="00342627"/>
    <w:rsid w:val="003426C3"/>
    <w:rsid w:val="0034328A"/>
    <w:rsid w:val="003434E6"/>
    <w:rsid w:val="003436CC"/>
    <w:rsid w:val="00343970"/>
    <w:rsid w:val="00343B7C"/>
    <w:rsid w:val="00343B9B"/>
    <w:rsid w:val="00343F0E"/>
    <w:rsid w:val="003445DB"/>
    <w:rsid w:val="0034464D"/>
    <w:rsid w:val="00344EFE"/>
    <w:rsid w:val="00344F51"/>
    <w:rsid w:val="00344FF8"/>
    <w:rsid w:val="00345031"/>
    <w:rsid w:val="0034508B"/>
    <w:rsid w:val="0034518D"/>
    <w:rsid w:val="0034569F"/>
    <w:rsid w:val="00345A30"/>
    <w:rsid w:val="003460C5"/>
    <w:rsid w:val="00346700"/>
    <w:rsid w:val="00346A7C"/>
    <w:rsid w:val="00346AE9"/>
    <w:rsid w:val="00346BA0"/>
    <w:rsid w:val="0034712D"/>
    <w:rsid w:val="0034726E"/>
    <w:rsid w:val="00347E1F"/>
    <w:rsid w:val="00347E8C"/>
    <w:rsid w:val="00347FE1"/>
    <w:rsid w:val="00350539"/>
    <w:rsid w:val="0035059A"/>
    <w:rsid w:val="0035074B"/>
    <w:rsid w:val="00350840"/>
    <w:rsid w:val="00350992"/>
    <w:rsid w:val="00350BED"/>
    <w:rsid w:val="00350FEF"/>
    <w:rsid w:val="00351526"/>
    <w:rsid w:val="00351798"/>
    <w:rsid w:val="00351799"/>
    <w:rsid w:val="00351B83"/>
    <w:rsid w:val="003523ED"/>
    <w:rsid w:val="00352602"/>
    <w:rsid w:val="003526CD"/>
    <w:rsid w:val="00352AEF"/>
    <w:rsid w:val="00352B64"/>
    <w:rsid w:val="00352DFA"/>
    <w:rsid w:val="00353337"/>
    <w:rsid w:val="0035339A"/>
    <w:rsid w:val="003539D7"/>
    <w:rsid w:val="0035457C"/>
    <w:rsid w:val="003549CB"/>
    <w:rsid w:val="00354C21"/>
    <w:rsid w:val="00354C46"/>
    <w:rsid w:val="00354DC1"/>
    <w:rsid w:val="00354E68"/>
    <w:rsid w:val="00355480"/>
    <w:rsid w:val="00355612"/>
    <w:rsid w:val="00355B32"/>
    <w:rsid w:val="00355C2C"/>
    <w:rsid w:val="0035604A"/>
    <w:rsid w:val="003567BE"/>
    <w:rsid w:val="00356D14"/>
    <w:rsid w:val="0035709A"/>
    <w:rsid w:val="0035713F"/>
    <w:rsid w:val="00357567"/>
    <w:rsid w:val="00360035"/>
    <w:rsid w:val="00360173"/>
    <w:rsid w:val="003603DD"/>
    <w:rsid w:val="003604BF"/>
    <w:rsid w:val="00360F6F"/>
    <w:rsid w:val="003617CD"/>
    <w:rsid w:val="00361F94"/>
    <w:rsid w:val="003621B2"/>
    <w:rsid w:val="00362565"/>
    <w:rsid w:val="003625C3"/>
    <w:rsid w:val="00362925"/>
    <w:rsid w:val="00362A2E"/>
    <w:rsid w:val="00362A43"/>
    <w:rsid w:val="00363058"/>
    <w:rsid w:val="003631BC"/>
    <w:rsid w:val="003637E2"/>
    <w:rsid w:val="00363AB7"/>
    <w:rsid w:val="00363F84"/>
    <w:rsid w:val="00363F87"/>
    <w:rsid w:val="00363FEF"/>
    <w:rsid w:val="0036403E"/>
    <w:rsid w:val="0036413F"/>
    <w:rsid w:val="00364752"/>
    <w:rsid w:val="00364781"/>
    <w:rsid w:val="00364C15"/>
    <w:rsid w:val="00364EEE"/>
    <w:rsid w:val="003658F7"/>
    <w:rsid w:val="00365DB8"/>
    <w:rsid w:val="00365E86"/>
    <w:rsid w:val="00365FA2"/>
    <w:rsid w:val="00365FFF"/>
    <w:rsid w:val="00366010"/>
    <w:rsid w:val="0036649A"/>
    <w:rsid w:val="003666F4"/>
    <w:rsid w:val="003669F8"/>
    <w:rsid w:val="00366A7B"/>
    <w:rsid w:val="00366F51"/>
    <w:rsid w:val="00366FC2"/>
    <w:rsid w:val="00367135"/>
    <w:rsid w:val="0036759C"/>
    <w:rsid w:val="003677C3"/>
    <w:rsid w:val="00367FDD"/>
    <w:rsid w:val="00370959"/>
    <w:rsid w:val="00370F6B"/>
    <w:rsid w:val="0037114F"/>
    <w:rsid w:val="003715B9"/>
    <w:rsid w:val="00371740"/>
    <w:rsid w:val="00371A9A"/>
    <w:rsid w:val="00371B0C"/>
    <w:rsid w:val="00371D6F"/>
    <w:rsid w:val="00371F71"/>
    <w:rsid w:val="00372453"/>
    <w:rsid w:val="00372651"/>
    <w:rsid w:val="0037268C"/>
    <w:rsid w:val="0037280E"/>
    <w:rsid w:val="0037292D"/>
    <w:rsid w:val="00372B3C"/>
    <w:rsid w:val="0037307F"/>
    <w:rsid w:val="00373860"/>
    <w:rsid w:val="00373C87"/>
    <w:rsid w:val="00374916"/>
    <w:rsid w:val="00374EAC"/>
    <w:rsid w:val="00374EDE"/>
    <w:rsid w:val="00374F12"/>
    <w:rsid w:val="00374FF1"/>
    <w:rsid w:val="003755CA"/>
    <w:rsid w:val="00375839"/>
    <w:rsid w:val="00375E21"/>
    <w:rsid w:val="0037611A"/>
    <w:rsid w:val="0037689F"/>
    <w:rsid w:val="00376CD0"/>
    <w:rsid w:val="003774E5"/>
    <w:rsid w:val="003775CD"/>
    <w:rsid w:val="0037762D"/>
    <w:rsid w:val="003777DB"/>
    <w:rsid w:val="00377B1F"/>
    <w:rsid w:val="00377B45"/>
    <w:rsid w:val="00377C70"/>
    <w:rsid w:val="00377CED"/>
    <w:rsid w:val="00380044"/>
    <w:rsid w:val="00380305"/>
    <w:rsid w:val="003804E4"/>
    <w:rsid w:val="00380541"/>
    <w:rsid w:val="0038123E"/>
    <w:rsid w:val="0038193E"/>
    <w:rsid w:val="00382473"/>
    <w:rsid w:val="003824B4"/>
    <w:rsid w:val="003829EC"/>
    <w:rsid w:val="00382EBA"/>
    <w:rsid w:val="00382EBD"/>
    <w:rsid w:val="00382F16"/>
    <w:rsid w:val="003830B7"/>
    <w:rsid w:val="00383171"/>
    <w:rsid w:val="003839A0"/>
    <w:rsid w:val="00383C50"/>
    <w:rsid w:val="00383C6C"/>
    <w:rsid w:val="00383DA2"/>
    <w:rsid w:val="00384478"/>
    <w:rsid w:val="00384808"/>
    <w:rsid w:val="00384C77"/>
    <w:rsid w:val="00384F0C"/>
    <w:rsid w:val="00384F6F"/>
    <w:rsid w:val="003852EC"/>
    <w:rsid w:val="00386049"/>
    <w:rsid w:val="00386528"/>
    <w:rsid w:val="0038652D"/>
    <w:rsid w:val="0038664F"/>
    <w:rsid w:val="00386A5C"/>
    <w:rsid w:val="00386B07"/>
    <w:rsid w:val="00386C4C"/>
    <w:rsid w:val="00386F0F"/>
    <w:rsid w:val="00387310"/>
    <w:rsid w:val="0038748D"/>
    <w:rsid w:val="003875EF"/>
    <w:rsid w:val="00387665"/>
    <w:rsid w:val="00387CDD"/>
    <w:rsid w:val="00387FEB"/>
    <w:rsid w:val="00390E78"/>
    <w:rsid w:val="00390EEF"/>
    <w:rsid w:val="00390F7F"/>
    <w:rsid w:val="003913F0"/>
    <w:rsid w:val="00391775"/>
    <w:rsid w:val="00391896"/>
    <w:rsid w:val="00391C32"/>
    <w:rsid w:val="00391C91"/>
    <w:rsid w:val="00391D4A"/>
    <w:rsid w:val="00392151"/>
    <w:rsid w:val="00392269"/>
    <w:rsid w:val="0039241E"/>
    <w:rsid w:val="003924B1"/>
    <w:rsid w:val="00392E5C"/>
    <w:rsid w:val="003931BE"/>
    <w:rsid w:val="0039345C"/>
    <w:rsid w:val="003934D8"/>
    <w:rsid w:val="00393E48"/>
    <w:rsid w:val="00393E5F"/>
    <w:rsid w:val="003942E7"/>
    <w:rsid w:val="0039433E"/>
    <w:rsid w:val="00394592"/>
    <w:rsid w:val="00394D33"/>
    <w:rsid w:val="003955D1"/>
    <w:rsid w:val="00395A95"/>
    <w:rsid w:val="00395D58"/>
    <w:rsid w:val="003961E6"/>
    <w:rsid w:val="0039626F"/>
    <w:rsid w:val="00396356"/>
    <w:rsid w:val="00396449"/>
    <w:rsid w:val="003966F6"/>
    <w:rsid w:val="003968DE"/>
    <w:rsid w:val="00396B0A"/>
    <w:rsid w:val="00396B71"/>
    <w:rsid w:val="00396E6D"/>
    <w:rsid w:val="00396F12"/>
    <w:rsid w:val="0039744D"/>
    <w:rsid w:val="00397921"/>
    <w:rsid w:val="00397AE2"/>
    <w:rsid w:val="00397AE8"/>
    <w:rsid w:val="00397D4D"/>
    <w:rsid w:val="00397D7F"/>
    <w:rsid w:val="00397D8C"/>
    <w:rsid w:val="00397E20"/>
    <w:rsid w:val="003A002F"/>
    <w:rsid w:val="003A003F"/>
    <w:rsid w:val="003A015E"/>
    <w:rsid w:val="003A0248"/>
    <w:rsid w:val="003A0397"/>
    <w:rsid w:val="003A044E"/>
    <w:rsid w:val="003A0594"/>
    <w:rsid w:val="003A06DA"/>
    <w:rsid w:val="003A0776"/>
    <w:rsid w:val="003A0999"/>
    <w:rsid w:val="003A102B"/>
    <w:rsid w:val="003A121A"/>
    <w:rsid w:val="003A1323"/>
    <w:rsid w:val="003A1473"/>
    <w:rsid w:val="003A17AF"/>
    <w:rsid w:val="003A1E45"/>
    <w:rsid w:val="003A230F"/>
    <w:rsid w:val="003A2417"/>
    <w:rsid w:val="003A2683"/>
    <w:rsid w:val="003A28FE"/>
    <w:rsid w:val="003A2978"/>
    <w:rsid w:val="003A2C0E"/>
    <w:rsid w:val="003A2DC1"/>
    <w:rsid w:val="003A31EB"/>
    <w:rsid w:val="003A3269"/>
    <w:rsid w:val="003A32C8"/>
    <w:rsid w:val="003A3374"/>
    <w:rsid w:val="003A360D"/>
    <w:rsid w:val="003A376B"/>
    <w:rsid w:val="003A3829"/>
    <w:rsid w:val="003A3BE1"/>
    <w:rsid w:val="003A3C61"/>
    <w:rsid w:val="003A47DA"/>
    <w:rsid w:val="003A4997"/>
    <w:rsid w:val="003A4C08"/>
    <w:rsid w:val="003A4C54"/>
    <w:rsid w:val="003A4C84"/>
    <w:rsid w:val="003A4F6B"/>
    <w:rsid w:val="003A507D"/>
    <w:rsid w:val="003A5685"/>
    <w:rsid w:val="003A5889"/>
    <w:rsid w:val="003A5CCC"/>
    <w:rsid w:val="003A5F81"/>
    <w:rsid w:val="003A6163"/>
    <w:rsid w:val="003A66D7"/>
    <w:rsid w:val="003A6C1B"/>
    <w:rsid w:val="003A6F77"/>
    <w:rsid w:val="003A74D3"/>
    <w:rsid w:val="003A7808"/>
    <w:rsid w:val="003B0071"/>
    <w:rsid w:val="003B02BA"/>
    <w:rsid w:val="003B03E0"/>
    <w:rsid w:val="003B0831"/>
    <w:rsid w:val="003B0A81"/>
    <w:rsid w:val="003B0CFF"/>
    <w:rsid w:val="003B0D2D"/>
    <w:rsid w:val="003B1A55"/>
    <w:rsid w:val="003B1F84"/>
    <w:rsid w:val="003B20DE"/>
    <w:rsid w:val="003B22AF"/>
    <w:rsid w:val="003B2390"/>
    <w:rsid w:val="003B2865"/>
    <w:rsid w:val="003B2EC3"/>
    <w:rsid w:val="003B35C1"/>
    <w:rsid w:val="003B369E"/>
    <w:rsid w:val="003B397F"/>
    <w:rsid w:val="003B3EAD"/>
    <w:rsid w:val="003B40AA"/>
    <w:rsid w:val="003B40C5"/>
    <w:rsid w:val="003B45BF"/>
    <w:rsid w:val="003B4771"/>
    <w:rsid w:val="003B4A71"/>
    <w:rsid w:val="003B4E4E"/>
    <w:rsid w:val="003B511B"/>
    <w:rsid w:val="003B5552"/>
    <w:rsid w:val="003B5E28"/>
    <w:rsid w:val="003B611E"/>
    <w:rsid w:val="003B6398"/>
    <w:rsid w:val="003B6683"/>
    <w:rsid w:val="003B67EE"/>
    <w:rsid w:val="003B6A7A"/>
    <w:rsid w:val="003B7061"/>
    <w:rsid w:val="003B708B"/>
    <w:rsid w:val="003B73BA"/>
    <w:rsid w:val="003B76EF"/>
    <w:rsid w:val="003B7A5E"/>
    <w:rsid w:val="003B7B4B"/>
    <w:rsid w:val="003B7BE7"/>
    <w:rsid w:val="003B7DEE"/>
    <w:rsid w:val="003B7ECD"/>
    <w:rsid w:val="003B7F3F"/>
    <w:rsid w:val="003B7F8D"/>
    <w:rsid w:val="003C05BE"/>
    <w:rsid w:val="003C0640"/>
    <w:rsid w:val="003C071E"/>
    <w:rsid w:val="003C0813"/>
    <w:rsid w:val="003C088A"/>
    <w:rsid w:val="003C0A86"/>
    <w:rsid w:val="003C0B54"/>
    <w:rsid w:val="003C0C1C"/>
    <w:rsid w:val="003C1068"/>
    <w:rsid w:val="003C15FA"/>
    <w:rsid w:val="003C1AA1"/>
    <w:rsid w:val="003C1AAD"/>
    <w:rsid w:val="003C1CF0"/>
    <w:rsid w:val="003C1CF9"/>
    <w:rsid w:val="003C1D04"/>
    <w:rsid w:val="003C1D6F"/>
    <w:rsid w:val="003C1F27"/>
    <w:rsid w:val="003C2734"/>
    <w:rsid w:val="003C287F"/>
    <w:rsid w:val="003C30E5"/>
    <w:rsid w:val="003C3712"/>
    <w:rsid w:val="003C3B4D"/>
    <w:rsid w:val="003C3B51"/>
    <w:rsid w:val="003C3B63"/>
    <w:rsid w:val="003C3D0A"/>
    <w:rsid w:val="003C3EE8"/>
    <w:rsid w:val="003C403D"/>
    <w:rsid w:val="003C4157"/>
    <w:rsid w:val="003C555E"/>
    <w:rsid w:val="003C59D0"/>
    <w:rsid w:val="003C5A4C"/>
    <w:rsid w:val="003C5F27"/>
    <w:rsid w:val="003C6200"/>
    <w:rsid w:val="003C623A"/>
    <w:rsid w:val="003C646E"/>
    <w:rsid w:val="003C67C7"/>
    <w:rsid w:val="003C681F"/>
    <w:rsid w:val="003C7241"/>
    <w:rsid w:val="003C7705"/>
    <w:rsid w:val="003C7BC8"/>
    <w:rsid w:val="003C7C8C"/>
    <w:rsid w:val="003C7CE6"/>
    <w:rsid w:val="003C7E34"/>
    <w:rsid w:val="003D00FA"/>
    <w:rsid w:val="003D018A"/>
    <w:rsid w:val="003D0423"/>
    <w:rsid w:val="003D0884"/>
    <w:rsid w:val="003D0E7F"/>
    <w:rsid w:val="003D0F59"/>
    <w:rsid w:val="003D0F80"/>
    <w:rsid w:val="003D169D"/>
    <w:rsid w:val="003D1BF2"/>
    <w:rsid w:val="003D2340"/>
    <w:rsid w:val="003D2A54"/>
    <w:rsid w:val="003D2B29"/>
    <w:rsid w:val="003D2C38"/>
    <w:rsid w:val="003D2E01"/>
    <w:rsid w:val="003D2E76"/>
    <w:rsid w:val="003D3161"/>
    <w:rsid w:val="003D318E"/>
    <w:rsid w:val="003D3688"/>
    <w:rsid w:val="003D40F6"/>
    <w:rsid w:val="003D41B7"/>
    <w:rsid w:val="003D41D5"/>
    <w:rsid w:val="003D41F7"/>
    <w:rsid w:val="003D471A"/>
    <w:rsid w:val="003D54E2"/>
    <w:rsid w:val="003D5628"/>
    <w:rsid w:val="003D56D2"/>
    <w:rsid w:val="003D56D6"/>
    <w:rsid w:val="003D5801"/>
    <w:rsid w:val="003D5BB5"/>
    <w:rsid w:val="003D5D77"/>
    <w:rsid w:val="003D5E47"/>
    <w:rsid w:val="003D5E53"/>
    <w:rsid w:val="003D6395"/>
    <w:rsid w:val="003D63DE"/>
    <w:rsid w:val="003D680F"/>
    <w:rsid w:val="003D6BDD"/>
    <w:rsid w:val="003D6E3C"/>
    <w:rsid w:val="003D766C"/>
    <w:rsid w:val="003D7F29"/>
    <w:rsid w:val="003E0050"/>
    <w:rsid w:val="003E0241"/>
    <w:rsid w:val="003E08D6"/>
    <w:rsid w:val="003E0E5F"/>
    <w:rsid w:val="003E11AF"/>
    <w:rsid w:val="003E12E4"/>
    <w:rsid w:val="003E1328"/>
    <w:rsid w:val="003E19AB"/>
    <w:rsid w:val="003E21A1"/>
    <w:rsid w:val="003E292F"/>
    <w:rsid w:val="003E2F57"/>
    <w:rsid w:val="003E30A8"/>
    <w:rsid w:val="003E3153"/>
    <w:rsid w:val="003E3284"/>
    <w:rsid w:val="003E36E9"/>
    <w:rsid w:val="003E3753"/>
    <w:rsid w:val="003E44B6"/>
    <w:rsid w:val="003E4883"/>
    <w:rsid w:val="003E490E"/>
    <w:rsid w:val="003E4A0F"/>
    <w:rsid w:val="003E519F"/>
    <w:rsid w:val="003E51B9"/>
    <w:rsid w:val="003E54F9"/>
    <w:rsid w:val="003E553E"/>
    <w:rsid w:val="003E5CA2"/>
    <w:rsid w:val="003E5F44"/>
    <w:rsid w:val="003E6510"/>
    <w:rsid w:val="003E6E51"/>
    <w:rsid w:val="003E6EA6"/>
    <w:rsid w:val="003E6F73"/>
    <w:rsid w:val="003E7167"/>
    <w:rsid w:val="003E751E"/>
    <w:rsid w:val="003E7647"/>
    <w:rsid w:val="003E7652"/>
    <w:rsid w:val="003E78A4"/>
    <w:rsid w:val="003E7A1E"/>
    <w:rsid w:val="003F0146"/>
    <w:rsid w:val="003F0204"/>
    <w:rsid w:val="003F03B6"/>
    <w:rsid w:val="003F06AB"/>
    <w:rsid w:val="003F1570"/>
    <w:rsid w:val="003F1DB9"/>
    <w:rsid w:val="003F267A"/>
    <w:rsid w:val="003F275A"/>
    <w:rsid w:val="003F2773"/>
    <w:rsid w:val="003F2A8F"/>
    <w:rsid w:val="003F2B6F"/>
    <w:rsid w:val="003F2BDA"/>
    <w:rsid w:val="003F33F6"/>
    <w:rsid w:val="003F38EC"/>
    <w:rsid w:val="003F38ED"/>
    <w:rsid w:val="003F3F55"/>
    <w:rsid w:val="003F4022"/>
    <w:rsid w:val="003F4115"/>
    <w:rsid w:val="003F46C7"/>
    <w:rsid w:val="003F4876"/>
    <w:rsid w:val="003F4AAF"/>
    <w:rsid w:val="003F4B16"/>
    <w:rsid w:val="003F4D27"/>
    <w:rsid w:val="003F51E8"/>
    <w:rsid w:val="003F594F"/>
    <w:rsid w:val="003F5978"/>
    <w:rsid w:val="003F5CEB"/>
    <w:rsid w:val="003F5ED7"/>
    <w:rsid w:val="003F5F1C"/>
    <w:rsid w:val="003F6033"/>
    <w:rsid w:val="003F61C8"/>
    <w:rsid w:val="003F6C4D"/>
    <w:rsid w:val="003F76E4"/>
    <w:rsid w:val="003F79D7"/>
    <w:rsid w:val="00400503"/>
    <w:rsid w:val="00400EE2"/>
    <w:rsid w:val="0040159A"/>
    <w:rsid w:val="004015AE"/>
    <w:rsid w:val="004019DC"/>
    <w:rsid w:val="00401B9F"/>
    <w:rsid w:val="0040246B"/>
    <w:rsid w:val="00402864"/>
    <w:rsid w:val="00402BE5"/>
    <w:rsid w:val="00403348"/>
    <w:rsid w:val="00403526"/>
    <w:rsid w:val="00403561"/>
    <w:rsid w:val="0040376B"/>
    <w:rsid w:val="00404086"/>
    <w:rsid w:val="00404524"/>
    <w:rsid w:val="004049B8"/>
    <w:rsid w:val="0040568D"/>
    <w:rsid w:val="00405921"/>
    <w:rsid w:val="00405A34"/>
    <w:rsid w:val="00405B42"/>
    <w:rsid w:val="00405D4E"/>
    <w:rsid w:val="00406441"/>
    <w:rsid w:val="004065A1"/>
    <w:rsid w:val="004069A8"/>
    <w:rsid w:val="004070FD"/>
    <w:rsid w:val="0040727F"/>
    <w:rsid w:val="0040787E"/>
    <w:rsid w:val="00407DBF"/>
    <w:rsid w:val="00407FB2"/>
    <w:rsid w:val="004100E8"/>
    <w:rsid w:val="004104FF"/>
    <w:rsid w:val="00410523"/>
    <w:rsid w:val="004108BC"/>
    <w:rsid w:val="00410E09"/>
    <w:rsid w:val="00410FF3"/>
    <w:rsid w:val="00411AED"/>
    <w:rsid w:val="004120BB"/>
    <w:rsid w:val="004123E1"/>
    <w:rsid w:val="004125DA"/>
    <w:rsid w:val="00412C81"/>
    <w:rsid w:val="00413202"/>
    <w:rsid w:val="00413A26"/>
    <w:rsid w:val="0041423D"/>
    <w:rsid w:val="00414851"/>
    <w:rsid w:val="00414ACC"/>
    <w:rsid w:val="00414CAB"/>
    <w:rsid w:val="0041551E"/>
    <w:rsid w:val="00415BD8"/>
    <w:rsid w:val="00416070"/>
    <w:rsid w:val="00416456"/>
    <w:rsid w:val="0041665F"/>
    <w:rsid w:val="004170BF"/>
    <w:rsid w:val="004176AC"/>
    <w:rsid w:val="00417C2A"/>
    <w:rsid w:val="00417C77"/>
    <w:rsid w:val="00417E74"/>
    <w:rsid w:val="00417E8D"/>
    <w:rsid w:val="00417FBC"/>
    <w:rsid w:val="004202B9"/>
    <w:rsid w:val="00420BA4"/>
    <w:rsid w:val="00420CA8"/>
    <w:rsid w:val="0042113E"/>
    <w:rsid w:val="0042166C"/>
    <w:rsid w:val="00421D92"/>
    <w:rsid w:val="004223D3"/>
    <w:rsid w:val="00422666"/>
    <w:rsid w:val="004227B9"/>
    <w:rsid w:val="004233E3"/>
    <w:rsid w:val="00423BEF"/>
    <w:rsid w:val="00423CD0"/>
    <w:rsid w:val="00423DB1"/>
    <w:rsid w:val="00423E63"/>
    <w:rsid w:val="0042411A"/>
    <w:rsid w:val="00424719"/>
    <w:rsid w:val="004248B5"/>
    <w:rsid w:val="00424DBA"/>
    <w:rsid w:val="00424E4E"/>
    <w:rsid w:val="00424F13"/>
    <w:rsid w:val="00424F5C"/>
    <w:rsid w:val="00425158"/>
    <w:rsid w:val="0042559C"/>
    <w:rsid w:val="004255EF"/>
    <w:rsid w:val="0042567E"/>
    <w:rsid w:val="00425844"/>
    <w:rsid w:val="00425A5B"/>
    <w:rsid w:val="00425CEB"/>
    <w:rsid w:val="00425CF6"/>
    <w:rsid w:val="00425DAE"/>
    <w:rsid w:val="00426214"/>
    <w:rsid w:val="00426C7D"/>
    <w:rsid w:val="00426E41"/>
    <w:rsid w:val="00427537"/>
    <w:rsid w:val="00427B2F"/>
    <w:rsid w:val="00427BB7"/>
    <w:rsid w:val="00427CE5"/>
    <w:rsid w:val="00427D84"/>
    <w:rsid w:val="00427EA2"/>
    <w:rsid w:val="00430464"/>
    <w:rsid w:val="0043046C"/>
    <w:rsid w:val="0043062D"/>
    <w:rsid w:val="004308CC"/>
    <w:rsid w:val="00430CA0"/>
    <w:rsid w:val="00430D1A"/>
    <w:rsid w:val="00430DFE"/>
    <w:rsid w:val="00430E12"/>
    <w:rsid w:val="00430E87"/>
    <w:rsid w:val="0043162D"/>
    <w:rsid w:val="0043173F"/>
    <w:rsid w:val="004318A6"/>
    <w:rsid w:val="004319B3"/>
    <w:rsid w:val="00431A9F"/>
    <w:rsid w:val="00432153"/>
    <w:rsid w:val="00432178"/>
    <w:rsid w:val="004326DA"/>
    <w:rsid w:val="00432A86"/>
    <w:rsid w:val="00432C95"/>
    <w:rsid w:val="00432FCB"/>
    <w:rsid w:val="004330F2"/>
    <w:rsid w:val="00433237"/>
    <w:rsid w:val="0043329D"/>
    <w:rsid w:val="004332A8"/>
    <w:rsid w:val="0043332E"/>
    <w:rsid w:val="00433B44"/>
    <w:rsid w:val="00433D70"/>
    <w:rsid w:val="00433D80"/>
    <w:rsid w:val="00433E2D"/>
    <w:rsid w:val="00433F23"/>
    <w:rsid w:val="00434479"/>
    <w:rsid w:val="004344E9"/>
    <w:rsid w:val="0043460A"/>
    <w:rsid w:val="00434C77"/>
    <w:rsid w:val="004353E2"/>
    <w:rsid w:val="004359D9"/>
    <w:rsid w:val="00435A4D"/>
    <w:rsid w:val="00435D79"/>
    <w:rsid w:val="00435DB6"/>
    <w:rsid w:val="00436019"/>
    <w:rsid w:val="00436139"/>
    <w:rsid w:val="00436185"/>
    <w:rsid w:val="004363C6"/>
    <w:rsid w:val="00436601"/>
    <w:rsid w:val="004367F1"/>
    <w:rsid w:val="00436828"/>
    <w:rsid w:val="00436A98"/>
    <w:rsid w:val="00436ED0"/>
    <w:rsid w:val="00436F4F"/>
    <w:rsid w:val="00436F85"/>
    <w:rsid w:val="00437314"/>
    <w:rsid w:val="0043745B"/>
    <w:rsid w:val="004376CC"/>
    <w:rsid w:val="00440290"/>
    <w:rsid w:val="00440391"/>
    <w:rsid w:val="004403F8"/>
    <w:rsid w:val="0044071B"/>
    <w:rsid w:val="004409EB"/>
    <w:rsid w:val="00440CD6"/>
    <w:rsid w:val="00441063"/>
    <w:rsid w:val="00441402"/>
    <w:rsid w:val="0044142E"/>
    <w:rsid w:val="004419E6"/>
    <w:rsid w:val="00441A4E"/>
    <w:rsid w:val="00441B4E"/>
    <w:rsid w:val="00442259"/>
    <w:rsid w:val="0044272E"/>
    <w:rsid w:val="0044304A"/>
    <w:rsid w:val="0044306F"/>
    <w:rsid w:val="00443E14"/>
    <w:rsid w:val="004443C8"/>
    <w:rsid w:val="0044454C"/>
    <w:rsid w:val="00444592"/>
    <w:rsid w:val="00444A7B"/>
    <w:rsid w:val="00445118"/>
    <w:rsid w:val="0044521F"/>
    <w:rsid w:val="00445980"/>
    <w:rsid w:val="004463CB"/>
    <w:rsid w:val="00446620"/>
    <w:rsid w:val="00446792"/>
    <w:rsid w:val="004468A1"/>
    <w:rsid w:val="00447588"/>
    <w:rsid w:val="00447694"/>
    <w:rsid w:val="00447814"/>
    <w:rsid w:val="00447D68"/>
    <w:rsid w:val="00447D6E"/>
    <w:rsid w:val="00447DD7"/>
    <w:rsid w:val="00447E51"/>
    <w:rsid w:val="00450755"/>
    <w:rsid w:val="0045085F"/>
    <w:rsid w:val="00451B09"/>
    <w:rsid w:val="00451D4C"/>
    <w:rsid w:val="00451F31"/>
    <w:rsid w:val="00451F64"/>
    <w:rsid w:val="00452458"/>
    <w:rsid w:val="0045253F"/>
    <w:rsid w:val="0045269E"/>
    <w:rsid w:val="004526AB"/>
    <w:rsid w:val="004527C1"/>
    <w:rsid w:val="004528E3"/>
    <w:rsid w:val="00452E82"/>
    <w:rsid w:val="00453065"/>
    <w:rsid w:val="00453719"/>
    <w:rsid w:val="004537FD"/>
    <w:rsid w:val="00453CC7"/>
    <w:rsid w:val="004542AE"/>
    <w:rsid w:val="004545E0"/>
    <w:rsid w:val="00454D71"/>
    <w:rsid w:val="00455008"/>
    <w:rsid w:val="0045510D"/>
    <w:rsid w:val="00455743"/>
    <w:rsid w:val="00455E85"/>
    <w:rsid w:val="00455F89"/>
    <w:rsid w:val="004561AA"/>
    <w:rsid w:val="004562F9"/>
    <w:rsid w:val="00456686"/>
    <w:rsid w:val="00456879"/>
    <w:rsid w:val="00456A33"/>
    <w:rsid w:val="00456D4E"/>
    <w:rsid w:val="00456F57"/>
    <w:rsid w:val="004575FB"/>
    <w:rsid w:val="00457695"/>
    <w:rsid w:val="004578B6"/>
    <w:rsid w:val="0046015E"/>
    <w:rsid w:val="00460270"/>
    <w:rsid w:val="004606F1"/>
    <w:rsid w:val="00460802"/>
    <w:rsid w:val="004611DD"/>
    <w:rsid w:val="004612E3"/>
    <w:rsid w:val="004614E9"/>
    <w:rsid w:val="0046166D"/>
    <w:rsid w:val="004617F7"/>
    <w:rsid w:val="00462157"/>
    <w:rsid w:val="004626D8"/>
    <w:rsid w:val="004627A0"/>
    <w:rsid w:val="00462E73"/>
    <w:rsid w:val="00462EC5"/>
    <w:rsid w:val="00462FE9"/>
    <w:rsid w:val="004630A6"/>
    <w:rsid w:val="00463119"/>
    <w:rsid w:val="004635B8"/>
    <w:rsid w:val="00463974"/>
    <w:rsid w:val="004639AB"/>
    <w:rsid w:val="00463D10"/>
    <w:rsid w:val="0046448E"/>
    <w:rsid w:val="00464576"/>
    <w:rsid w:val="00464607"/>
    <w:rsid w:val="00464DF0"/>
    <w:rsid w:val="00464E34"/>
    <w:rsid w:val="00464FE8"/>
    <w:rsid w:val="004651AE"/>
    <w:rsid w:val="0046574F"/>
    <w:rsid w:val="004657A6"/>
    <w:rsid w:val="00465B90"/>
    <w:rsid w:val="00465C54"/>
    <w:rsid w:val="0046662D"/>
    <w:rsid w:val="00466712"/>
    <w:rsid w:val="0046673B"/>
    <w:rsid w:val="00466824"/>
    <w:rsid w:val="004669BB"/>
    <w:rsid w:val="00467039"/>
    <w:rsid w:val="004672AF"/>
    <w:rsid w:val="0046779F"/>
    <w:rsid w:val="00467829"/>
    <w:rsid w:val="004679F6"/>
    <w:rsid w:val="00467A2A"/>
    <w:rsid w:val="00467B3E"/>
    <w:rsid w:val="00467E0A"/>
    <w:rsid w:val="004701E8"/>
    <w:rsid w:val="0047030E"/>
    <w:rsid w:val="004706DF"/>
    <w:rsid w:val="00470BDB"/>
    <w:rsid w:val="00470BEA"/>
    <w:rsid w:val="00470DE3"/>
    <w:rsid w:val="00470FAF"/>
    <w:rsid w:val="00470FBE"/>
    <w:rsid w:val="00471350"/>
    <w:rsid w:val="00471736"/>
    <w:rsid w:val="004718FF"/>
    <w:rsid w:val="00471BAF"/>
    <w:rsid w:val="00471FC1"/>
    <w:rsid w:val="004723D2"/>
    <w:rsid w:val="004728EC"/>
    <w:rsid w:val="00472E4D"/>
    <w:rsid w:val="004736E8"/>
    <w:rsid w:val="004737A1"/>
    <w:rsid w:val="004737B3"/>
    <w:rsid w:val="00473A87"/>
    <w:rsid w:val="00473B39"/>
    <w:rsid w:val="00473D27"/>
    <w:rsid w:val="00473D4D"/>
    <w:rsid w:val="00473D8A"/>
    <w:rsid w:val="00473FF6"/>
    <w:rsid w:val="00474415"/>
    <w:rsid w:val="00474C12"/>
    <w:rsid w:val="00474CCC"/>
    <w:rsid w:val="00474E6F"/>
    <w:rsid w:val="004754FA"/>
    <w:rsid w:val="00475B0B"/>
    <w:rsid w:val="00475B0F"/>
    <w:rsid w:val="00475C38"/>
    <w:rsid w:val="00475F31"/>
    <w:rsid w:val="00475FFA"/>
    <w:rsid w:val="004763A4"/>
    <w:rsid w:val="004764A2"/>
    <w:rsid w:val="004766CC"/>
    <w:rsid w:val="004770FC"/>
    <w:rsid w:val="00477106"/>
    <w:rsid w:val="0047735A"/>
    <w:rsid w:val="004775E0"/>
    <w:rsid w:val="004776D6"/>
    <w:rsid w:val="004778E2"/>
    <w:rsid w:val="0047790B"/>
    <w:rsid w:val="00477DA4"/>
    <w:rsid w:val="00477DBC"/>
    <w:rsid w:val="00480098"/>
    <w:rsid w:val="00480367"/>
    <w:rsid w:val="00480D2A"/>
    <w:rsid w:val="00480D54"/>
    <w:rsid w:val="00480DAA"/>
    <w:rsid w:val="00480E67"/>
    <w:rsid w:val="00481370"/>
    <w:rsid w:val="00481390"/>
    <w:rsid w:val="0048141F"/>
    <w:rsid w:val="004817A7"/>
    <w:rsid w:val="00481BA6"/>
    <w:rsid w:val="00481ED1"/>
    <w:rsid w:val="004822BE"/>
    <w:rsid w:val="00482619"/>
    <w:rsid w:val="00482865"/>
    <w:rsid w:val="004829F2"/>
    <w:rsid w:val="00482FF7"/>
    <w:rsid w:val="004834F8"/>
    <w:rsid w:val="00483511"/>
    <w:rsid w:val="00483CF7"/>
    <w:rsid w:val="00483DFB"/>
    <w:rsid w:val="00484112"/>
    <w:rsid w:val="00484C9D"/>
    <w:rsid w:val="00484CA9"/>
    <w:rsid w:val="004851A3"/>
    <w:rsid w:val="0048535D"/>
    <w:rsid w:val="0048547F"/>
    <w:rsid w:val="00485CC7"/>
    <w:rsid w:val="0048642F"/>
    <w:rsid w:val="004864B1"/>
    <w:rsid w:val="004864D0"/>
    <w:rsid w:val="00486B75"/>
    <w:rsid w:val="00486D39"/>
    <w:rsid w:val="00486DAE"/>
    <w:rsid w:val="0048708B"/>
    <w:rsid w:val="0048715A"/>
    <w:rsid w:val="004871BB"/>
    <w:rsid w:val="0048742E"/>
    <w:rsid w:val="00487815"/>
    <w:rsid w:val="00487C4D"/>
    <w:rsid w:val="004906E2"/>
    <w:rsid w:val="004907C7"/>
    <w:rsid w:val="00490847"/>
    <w:rsid w:val="00490DE4"/>
    <w:rsid w:val="004910B0"/>
    <w:rsid w:val="00491419"/>
    <w:rsid w:val="00491576"/>
    <w:rsid w:val="00491E26"/>
    <w:rsid w:val="00492018"/>
    <w:rsid w:val="00492288"/>
    <w:rsid w:val="00492362"/>
    <w:rsid w:val="0049246F"/>
    <w:rsid w:val="0049256E"/>
    <w:rsid w:val="00492B41"/>
    <w:rsid w:val="00492E23"/>
    <w:rsid w:val="00492E7A"/>
    <w:rsid w:val="0049349E"/>
    <w:rsid w:val="00493576"/>
    <w:rsid w:val="00493C09"/>
    <w:rsid w:val="00493D41"/>
    <w:rsid w:val="0049411E"/>
    <w:rsid w:val="00494359"/>
    <w:rsid w:val="004946DA"/>
    <w:rsid w:val="00494D47"/>
    <w:rsid w:val="00494FB0"/>
    <w:rsid w:val="00495796"/>
    <w:rsid w:val="0049583F"/>
    <w:rsid w:val="00495D93"/>
    <w:rsid w:val="00495E85"/>
    <w:rsid w:val="00496076"/>
    <w:rsid w:val="00496201"/>
    <w:rsid w:val="004965FA"/>
    <w:rsid w:val="00496715"/>
    <w:rsid w:val="00496839"/>
    <w:rsid w:val="004968F6"/>
    <w:rsid w:val="004969AE"/>
    <w:rsid w:val="00496B99"/>
    <w:rsid w:val="00496D61"/>
    <w:rsid w:val="004970EB"/>
    <w:rsid w:val="00497635"/>
    <w:rsid w:val="00497A54"/>
    <w:rsid w:val="00497C07"/>
    <w:rsid w:val="00497D61"/>
    <w:rsid w:val="004A0361"/>
    <w:rsid w:val="004A0E79"/>
    <w:rsid w:val="004A17CD"/>
    <w:rsid w:val="004A1CBF"/>
    <w:rsid w:val="004A1E20"/>
    <w:rsid w:val="004A1ECA"/>
    <w:rsid w:val="004A1ED3"/>
    <w:rsid w:val="004A2065"/>
    <w:rsid w:val="004A21E5"/>
    <w:rsid w:val="004A247E"/>
    <w:rsid w:val="004A24CF"/>
    <w:rsid w:val="004A25E5"/>
    <w:rsid w:val="004A2BA2"/>
    <w:rsid w:val="004A328D"/>
    <w:rsid w:val="004A32E9"/>
    <w:rsid w:val="004A3482"/>
    <w:rsid w:val="004A3614"/>
    <w:rsid w:val="004A39C0"/>
    <w:rsid w:val="004A3D0E"/>
    <w:rsid w:val="004A3DAF"/>
    <w:rsid w:val="004A4414"/>
    <w:rsid w:val="004A45D7"/>
    <w:rsid w:val="004A4BC4"/>
    <w:rsid w:val="004A4C01"/>
    <w:rsid w:val="004A5211"/>
    <w:rsid w:val="004A5F18"/>
    <w:rsid w:val="004A5FAD"/>
    <w:rsid w:val="004A657E"/>
    <w:rsid w:val="004A65A8"/>
    <w:rsid w:val="004A6636"/>
    <w:rsid w:val="004A6958"/>
    <w:rsid w:val="004A6D2F"/>
    <w:rsid w:val="004A6DF7"/>
    <w:rsid w:val="004A71A9"/>
    <w:rsid w:val="004A721D"/>
    <w:rsid w:val="004A7692"/>
    <w:rsid w:val="004A7758"/>
    <w:rsid w:val="004A7861"/>
    <w:rsid w:val="004A7FDD"/>
    <w:rsid w:val="004B022A"/>
    <w:rsid w:val="004B0517"/>
    <w:rsid w:val="004B09A9"/>
    <w:rsid w:val="004B0CFF"/>
    <w:rsid w:val="004B1165"/>
    <w:rsid w:val="004B154B"/>
    <w:rsid w:val="004B1746"/>
    <w:rsid w:val="004B1A6C"/>
    <w:rsid w:val="004B1AEE"/>
    <w:rsid w:val="004B21B0"/>
    <w:rsid w:val="004B2202"/>
    <w:rsid w:val="004B223F"/>
    <w:rsid w:val="004B25D8"/>
    <w:rsid w:val="004B29C6"/>
    <w:rsid w:val="004B2C92"/>
    <w:rsid w:val="004B2ECA"/>
    <w:rsid w:val="004B2F0B"/>
    <w:rsid w:val="004B30FA"/>
    <w:rsid w:val="004B35BC"/>
    <w:rsid w:val="004B38F4"/>
    <w:rsid w:val="004B3F54"/>
    <w:rsid w:val="004B4034"/>
    <w:rsid w:val="004B412A"/>
    <w:rsid w:val="004B4686"/>
    <w:rsid w:val="004B4BE0"/>
    <w:rsid w:val="004B4EF5"/>
    <w:rsid w:val="004B4FA7"/>
    <w:rsid w:val="004B553D"/>
    <w:rsid w:val="004B5B28"/>
    <w:rsid w:val="004B5BC9"/>
    <w:rsid w:val="004B5D28"/>
    <w:rsid w:val="004B5F95"/>
    <w:rsid w:val="004B646F"/>
    <w:rsid w:val="004B6863"/>
    <w:rsid w:val="004B6C80"/>
    <w:rsid w:val="004B7178"/>
    <w:rsid w:val="004B729F"/>
    <w:rsid w:val="004B72D4"/>
    <w:rsid w:val="004B78DC"/>
    <w:rsid w:val="004B79D4"/>
    <w:rsid w:val="004B7D2B"/>
    <w:rsid w:val="004B7D93"/>
    <w:rsid w:val="004B7FD5"/>
    <w:rsid w:val="004C03F5"/>
    <w:rsid w:val="004C0506"/>
    <w:rsid w:val="004C09D5"/>
    <w:rsid w:val="004C0B87"/>
    <w:rsid w:val="004C1035"/>
    <w:rsid w:val="004C10D2"/>
    <w:rsid w:val="004C10D8"/>
    <w:rsid w:val="004C158F"/>
    <w:rsid w:val="004C15DB"/>
    <w:rsid w:val="004C1950"/>
    <w:rsid w:val="004C1E65"/>
    <w:rsid w:val="004C2292"/>
    <w:rsid w:val="004C22F1"/>
    <w:rsid w:val="004C3677"/>
    <w:rsid w:val="004C3F95"/>
    <w:rsid w:val="004C406E"/>
    <w:rsid w:val="004C4334"/>
    <w:rsid w:val="004C467E"/>
    <w:rsid w:val="004C4CC1"/>
    <w:rsid w:val="004C4E8F"/>
    <w:rsid w:val="004C4EAA"/>
    <w:rsid w:val="004C50D1"/>
    <w:rsid w:val="004C523F"/>
    <w:rsid w:val="004C5631"/>
    <w:rsid w:val="004C5B27"/>
    <w:rsid w:val="004C5E20"/>
    <w:rsid w:val="004C5FEC"/>
    <w:rsid w:val="004C6472"/>
    <w:rsid w:val="004C668D"/>
    <w:rsid w:val="004C68B2"/>
    <w:rsid w:val="004C69E0"/>
    <w:rsid w:val="004C6BFF"/>
    <w:rsid w:val="004C6D19"/>
    <w:rsid w:val="004C7240"/>
    <w:rsid w:val="004C73C3"/>
    <w:rsid w:val="004C7484"/>
    <w:rsid w:val="004C76F1"/>
    <w:rsid w:val="004C7805"/>
    <w:rsid w:val="004C7B9D"/>
    <w:rsid w:val="004C7D71"/>
    <w:rsid w:val="004C7F17"/>
    <w:rsid w:val="004C7F6D"/>
    <w:rsid w:val="004D02D0"/>
    <w:rsid w:val="004D03D4"/>
    <w:rsid w:val="004D045B"/>
    <w:rsid w:val="004D0C61"/>
    <w:rsid w:val="004D0E46"/>
    <w:rsid w:val="004D1137"/>
    <w:rsid w:val="004D11E6"/>
    <w:rsid w:val="004D13B6"/>
    <w:rsid w:val="004D14CD"/>
    <w:rsid w:val="004D153E"/>
    <w:rsid w:val="004D1639"/>
    <w:rsid w:val="004D180A"/>
    <w:rsid w:val="004D18FC"/>
    <w:rsid w:val="004D22CD"/>
    <w:rsid w:val="004D23CF"/>
    <w:rsid w:val="004D2414"/>
    <w:rsid w:val="004D272C"/>
    <w:rsid w:val="004D283D"/>
    <w:rsid w:val="004D2A89"/>
    <w:rsid w:val="004D2E3A"/>
    <w:rsid w:val="004D2FA8"/>
    <w:rsid w:val="004D303F"/>
    <w:rsid w:val="004D30BA"/>
    <w:rsid w:val="004D320F"/>
    <w:rsid w:val="004D39C4"/>
    <w:rsid w:val="004D3A47"/>
    <w:rsid w:val="004D3B60"/>
    <w:rsid w:val="004D3D2C"/>
    <w:rsid w:val="004D3F4A"/>
    <w:rsid w:val="004D4160"/>
    <w:rsid w:val="004D41A9"/>
    <w:rsid w:val="004D4D2F"/>
    <w:rsid w:val="004D502D"/>
    <w:rsid w:val="004D522D"/>
    <w:rsid w:val="004D5574"/>
    <w:rsid w:val="004D576B"/>
    <w:rsid w:val="004D5BFE"/>
    <w:rsid w:val="004D5C0D"/>
    <w:rsid w:val="004D600A"/>
    <w:rsid w:val="004D663E"/>
    <w:rsid w:val="004D6792"/>
    <w:rsid w:val="004D6A25"/>
    <w:rsid w:val="004D7026"/>
    <w:rsid w:val="004D71EF"/>
    <w:rsid w:val="004D7269"/>
    <w:rsid w:val="004D77AD"/>
    <w:rsid w:val="004D794F"/>
    <w:rsid w:val="004D79B7"/>
    <w:rsid w:val="004D7BBA"/>
    <w:rsid w:val="004E0090"/>
    <w:rsid w:val="004E0128"/>
    <w:rsid w:val="004E0D4A"/>
    <w:rsid w:val="004E0E01"/>
    <w:rsid w:val="004E0F2B"/>
    <w:rsid w:val="004E1047"/>
    <w:rsid w:val="004E1624"/>
    <w:rsid w:val="004E19F8"/>
    <w:rsid w:val="004E2415"/>
    <w:rsid w:val="004E25D3"/>
    <w:rsid w:val="004E2967"/>
    <w:rsid w:val="004E2D62"/>
    <w:rsid w:val="004E3174"/>
    <w:rsid w:val="004E3A1E"/>
    <w:rsid w:val="004E3BEA"/>
    <w:rsid w:val="004E4234"/>
    <w:rsid w:val="004E466F"/>
    <w:rsid w:val="004E4A10"/>
    <w:rsid w:val="004E4E32"/>
    <w:rsid w:val="004E4F86"/>
    <w:rsid w:val="004E4FE0"/>
    <w:rsid w:val="004E5145"/>
    <w:rsid w:val="004E539A"/>
    <w:rsid w:val="004E53A6"/>
    <w:rsid w:val="004E5C06"/>
    <w:rsid w:val="004E5EF2"/>
    <w:rsid w:val="004E6074"/>
    <w:rsid w:val="004E6283"/>
    <w:rsid w:val="004E6817"/>
    <w:rsid w:val="004E73D9"/>
    <w:rsid w:val="004E7523"/>
    <w:rsid w:val="004E7567"/>
    <w:rsid w:val="004E7582"/>
    <w:rsid w:val="004E77D7"/>
    <w:rsid w:val="004E78A6"/>
    <w:rsid w:val="004E7966"/>
    <w:rsid w:val="004E7B94"/>
    <w:rsid w:val="004E7FEF"/>
    <w:rsid w:val="004F0039"/>
    <w:rsid w:val="004F02BE"/>
    <w:rsid w:val="004F03DE"/>
    <w:rsid w:val="004F0749"/>
    <w:rsid w:val="004F0994"/>
    <w:rsid w:val="004F09FF"/>
    <w:rsid w:val="004F0A54"/>
    <w:rsid w:val="004F0F3D"/>
    <w:rsid w:val="004F10D3"/>
    <w:rsid w:val="004F1A35"/>
    <w:rsid w:val="004F2534"/>
    <w:rsid w:val="004F2583"/>
    <w:rsid w:val="004F2636"/>
    <w:rsid w:val="004F2AB6"/>
    <w:rsid w:val="004F2C62"/>
    <w:rsid w:val="004F2DEC"/>
    <w:rsid w:val="004F334E"/>
    <w:rsid w:val="004F385B"/>
    <w:rsid w:val="004F3A6B"/>
    <w:rsid w:val="004F3EFF"/>
    <w:rsid w:val="004F4664"/>
    <w:rsid w:val="004F48AD"/>
    <w:rsid w:val="004F4C5B"/>
    <w:rsid w:val="004F4E3F"/>
    <w:rsid w:val="004F5111"/>
    <w:rsid w:val="004F5ECF"/>
    <w:rsid w:val="004F605C"/>
    <w:rsid w:val="004F619E"/>
    <w:rsid w:val="004F6383"/>
    <w:rsid w:val="004F6459"/>
    <w:rsid w:val="004F77CB"/>
    <w:rsid w:val="004F79FF"/>
    <w:rsid w:val="004F7C70"/>
    <w:rsid w:val="004F7ED5"/>
    <w:rsid w:val="0050009A"/>
    <w:rsid w:val="00500B00"/>
    <w:rsid w:val="00500C91"/>
    <w:rsid w:val="00500F88"/>
    <w:rsid w:val="005010DB"/>
    <w:rsid w:val="00501184"/>
    <w:rsid w:val="0050118B"/>
    <w:rsid w:val="005011BB"/>
    <w:rsid w:val="005013DE"/>
    <w:rsid w:val="00501545"/>
    <w:rsid w:val="00501BAB"/>
    <w:rsid w:val="00502067"/>
    <w:rsid w:val="00502847"/>
    <w:rsid w:val="00502B29"/>
    <w:rsid w:val="00502E08"/>
    <w:rsid w:val="00502EEB"/>
    <w:rsid w:val="00503D9B"/>
    <w:rsid w:val="00503DDB"/>
    <w:rsid w:val="005043A5"/>
    <w:rsid w:val="00504837"/>
    <w:rsid w:val="00504E57"/>
    <w:rsid w:val="00504F50"/>
    <w:rsid w:val="0050513C"/>
    <w:rsid w:val="005057A3"/>
    <w:rsid w:val="00505875"/>
    <w:rsid w:val="0050608F"/>
    <w:rsid w:val="005062CE"/>
    <w:rsid w:val="00506594"/>
    <w:rsid w:val="00506AEC"/>
    <w:rsid w:val="00506DC5"/>
    <w:rsid w:val="00506DF5"/>
    <w:rsid w:val="00506E9C"/>
    <w:rsid w:val="0050700C"/>
    <w:rsid w:val="00507481"/>
    <w:rsid w:val="00507FB1"/>
    <w:rsid w:val="005100F2"/>
    <w:rsid w:val="0051062B"/>
    <w:rsid w:val="0051086D"/>
    <w:rsid w:val="00511362"/>
    <w:rsid w:val="00511A83"/>
    <w:rsid w:val="00511B6E"/>
    <w:rsid w:val="00511B94"/>
    <w:rsid w:val="00511DEE"/>
    <w:rsid w:val="00511F75"/>
    <w:rsid w:val="00512B53"/>
    <w:rsid w:val="00512D7F"/>
    <w:rsid w:val="00512D95"/>
    <w:rsid w:val="00512EA4"/>
    <w:rsid w:val="005133B7"/>
    <w:rsid w:val="0051372C"/>
    <w:rsid w:val="00513BC8"/>
    <w:rsid w:val="00513CE0"/>
    <w:rsid w:val="005140E7"/>
    <w:rsid w:val="0051415B"/>
    <w:rsid w:val="005144E1"/>
    <w:rsid w:val="00514A9C"/>
    <w:rsid w:val="00514E49"/>
    <w:rsid w:val="00515093"/>
    <w:rsid w:val="0051518E"/>
    <w:rsid w:val="00515630"/>
    <w:rsid w:val="00515819"/>
    <w:rsid w:val="00515C19"/>
    <w:rsid w:val="00515D61"/>
    <w:rsid w:val="005162D4"/>
    <w:rsid w:val="005163FA"/>
    <w:rsid w:val="0051651A"/>
    <w:rsid w:val="0051685E"/>
    <w:rsid w:val="00516A6E"/>
    <w:rsid w:val="00516A8E"/>
    <w:rsid w:val="00517152"/>
    <w:rsid w:val="0051720C"/>
    <w:rsid w:val="00517273"/>
    <w:rsid w:val="00517984"/>
    <w:rsid w:val="00517BB4"/>
    <w:rsid w:val="00517D44"/>
    <w:rsid w:val="00517E1C"/>
    <w:rsid w:val="005209E1"/>
    <w:rsid w:val="00520F32"/>
    <w:rsid w:val="005210F4"/>
    <w:rsid w:val="00521489"/>
    <w:rsid w:val="005219EE"/>
    <w:rsid w:val="00521BCF"/>
    <w:rsid w:val="005222C5"/>
    <w:rsid w:val="00522303"/>
    <w:rsid w:val="005227A8"/>
    <w:rsid w:val="0052299A"/>
    <w:rsid w:val="00522B06"/>
    <w:rsid w:val="00522BF8"/>
    <w:rsid w:val="00523349"/>
    <w:rsid w:val="0052342A"/>
    <w:rsid w:val="00523638"/>
    <w:rsid w:val="00523985"/>
    <w:rsid w:val="00523D27"/>
    <w:rsid w:val="00523ED7"/>
    <w:rsid w:val="00524294"/>
    <w:rsid w:val="005242E0"/>
    <w:rsid w:val="0052445E"/>
    <w:rsid w:val="0052457A"/>
    <w:rsid w:val="00524C07"/>
    <w:rsid w:val="005251D2"/>
    <w:rsid w:val="005251D7"/>
    <w:rsid w:val="005251E7"/>
    <w:rsid w:val="005255E6"/>
    <w:rsid w:val="005257DF"/>
    <w:rsid w:val="00525CC7"/>
    <w:rsid w:val="00526982"/>
    <w:rsid w:val="00526DAF"/>
    <w:rsid w:val="00526E81"/>
    <w:rsid w:val="00527C3B"/>
    <w:rsid w:val="00527C7B"/>
    <w:rsid w:val="00527EF9"/>
    <w:rsid w:val="00530A9C"/>
    <w:rsid w:val="00530C0C"/>
    <w:rsid w:val="00530E22"/>
    <w:rsid w:val="005310C3"/>
    <w:rsid w:val="005310E7"/>
    <w:rsid w:val="0053144B"/>
    <w:rsid w:val="00531577"/>
    <w:rsid w:val="0053185C"/>
    <w:rsid w:val="00531E8F"/>
    <w:rsid w:val="005320ED"/>
    <w:rsid w:val="00532563"/>
    <w:rsid w:val="005331BF"/>
    <w:rsid w:val="00533F13"/>
    <w:rsid w:val="00534201"/>
    <w:rsid w:val="005344F6"/>
    <w:rsid w:val="005344FD"/>
    <w:rsid w:val="00534BC3"/>
    <w:rsid w:val="00534DFA"/>
    <w:rsid w:val="00535E74"/>
    <w:rsid w:val="0053629B"/>
    <w:rsid w:val="00536948"/>
    <w:rsid w:val="00536A9F"/>
    <w:rsid w:val="00536B88"/>
    <w:rsid w:val="00536C48"/>
    <w:rsid w:val="00536EC1"/>
    <w:rsid w:val="0053780B"/>
    <w:rsid w:val="00537B97"/>
    <w:rsid w:val="0054025C"/>
    <w:rsid w:val="005406E6"/>
    <w:rsid w:val="00540929"/>
    <w:rsid w:val="00540E2E"/>
    <w:rsid w:val="00541039"/>
    <w:rsid w:val="00541157"/>
    <w:rsid w:val="00541256"/>
    <w:rsid w:val="00541897"/>
    <w:rsid w:val="005419CF"/>
    <w:rsid w:val="00541F4B"/>
    <w:rsid w:val="00541F84"/>
    <w:rsid w:val="00542064"/>
    <w:rsid w:val="005421C5"/>
    <w:rsid w:val="0054228A"/>
    <w:rsid w:val="00542582"/>
    <w:rsid w:val="00542AE5"/>
    <w:rsid w:val="00542D65"/>
    <w:rsid w:val="00542E12"/>
    <w:rsid w:val="00542EDC"/>
    <w:rsid w:val="0054314D"/>
    <w:rsid w:val="00543547"/>
    <w:rsid w:val="0054356E"/>
    <w:rsid w:val="0054383B"/>
    <w:rsid w:val="0054389C"/>
    <w:rsid w:val="00543AD5"/>
    <w:rsid w:val="00543C5D"/>
    <w:rsid w:val="00543E61"/>
    <w:rsid w:val="005443A5"/>
    <w:rsid w:val="0054458A"/>
    <w:rsid w:val="00544971"/>
    <w:rsid w:val="00544A38"/>
    <w:rsid w:val="00544EDB"/>
    <w:rsid w:val="00545637"/>
    <w:rsid w:val="005459D9"/>
    <w:rsid w:val="00545A6D"/>
    <w:rsid w:val="00545B5C"/>
    <w:rsid w:val="00545CA6"/>
    <w:rsid w:val="00545E00"/>
    <w:rsid w:val="005461EC"/>
    <w:rsid w:val="0054638D"/>
    <w:rsid w:val="00546839"/>
    <w:rsid w:val="00546CAE"/>
    <w:rsid w:val="00546CDE"/>
    <w:rsid w:val="00546F8D"/>
    <w:rsid w:val="00547C0B"/>
    <w:rsid w:val="00550030"/>
    <w:rsid w:val="00550B74"/>
    <w:rsid w:val="005511AD"/>
    <w:rsid w:val="00551B9B"/>
    <w:rsid w:val="00551EFD"/>
    <w:rsid w:val="005520D9"/>
    <w:rsid w:val="00552592"/>
    <w:rsid w:val="0055271F"/>
    <w:rsid w:val="00552A5E"/>
    <w:rsid w:val="00552A9F"/>
    <w:rsid w:val="0055310C"/>
    <w:rsid w:val="00553170"/>
    <w:rsid w:val="005531B7"/>
    <w:rsid w:val="005531EE"/>
    <w:rsid w:val="00553523"/>
    <w:rsid w:val="00553584"/>
    <w:rsid w:val="005537D8"/>
    <w:rsid w:val="00553B45"/>
    <w:rsid w:val="00553B64"/>
    <w:rsid w:val="00553BBF"/>
    <w:rsid w:val="00553EB4"/>
    <w:rsid w:val="00553F3C"/>
    <w:rsid w:val="00553F53"/>
    <w:rsid w:val="0055472B"/>
    <w:rsid w:val="00554747"/>
    <w:rsid w:val="00554EFC"/>
    <w:rsid w:val="005553C4"/>
    <w:rsid w:val="0055556F"/>
    <w:rsid w:val="005555A1"/>
    <w:rsid w:val="0055591A"/>
    <w:rsid w:val="00555C9B"/>
    <w:rsid w:val="00555D9B"/>
    <w:rsid w:val="005562C6"/>
    <w:rsid w:val="0055647F"/>
    <w:rsid w:val="00556932"/>
    <w:rsid w:val="00556A41"/>
    <w:rsid w:val="0055706F"/>
    <w:rsid w:val="005574B7"/>
    <w:rsid w:val="005574D4"/>
    <w:rsid w:val="005574FF"/>
    <w:rsid w:val="005575C1"/>
    <w:rsid w:val="00557CCF"/>
    <w:rsid w:val="00557E7F"/>
    <w:rsid w:val="005604CF"/>
    <w:rsid w:val="00560B21"/>
    <w:rsid w:val="00560B2D"/>
    <w:rsid w:val="00560C45"/>
    <w:rsid w:val="00560CAA"/>
    <w:rsid w:val="00560D03"/>
    <w:rsid w:val="00560D3F"/>
    <w:rsid w:val="00561BC0"/>
    <w:rsid w:val="00561C35"/>
    <w:rsid w:val="00561F3A"/>
    <w:rsid w:val="0056230E"/>
    <w:rsid w:val="00562373"/>
    <w:rsid w:val="0056287B"/>
    <w:rsid w:val="00562B68"/>
    <w:rsid w:val="00562E2C"/>
    <w:rsid w:val="00562E91"/>
    <w:rsid w:val="0056358C"/>
    <w:rsid w:val="005635F6"/>
    <w:rsid w:val="0056361D"/>
    <w:rsid w:val="005639ED"/>
    <w:rsid w:val="00563A01"/>
    <w:rsid w:val="00564224"/>
    <w:rsid w:val="00564637"/>
    <w:rsid w:val="00564715"/>
    <w:rsid w:val="00564D03"/>
    <w:rsid w:val="00564EC4"/>
    <w:rsid w:val="00565114"/>
    <w:rsid w:val="00565339"/>
    <w:rsid w:val="00565AE7"/>
    <w:rsid w:val="00565B69"/>
    <w:rsid w:val="00565D99"/>
    <w:rsid w:val="00566312"/>
    <w:rsid w:val="0056687F"/>
    <w:rsid w:val="00566E09"/>
    <w:rsid w:val="005671FF"/>
    <w:rsid w:val="00567D43"/>
    <w:rsid w:val="00570305"/>
    <w:rsid w:val="00570BC4"/>
    <w:rsid w:val="00570F7E"/>
    <w:rsid w:val="005715FD"/>
    <w:rsid w:val="00571676"/>
    <w:rsid w:val="00571B35"/>
    <w:rsid w:val="00571D3C"/>
    <w:rsid w:val="00571DB1"/>
    <w:rsid w:val="00572147"/>
    <w:rsid w:val="00572400"/>
    <w:rsid w:val="00572847"/>
    <w:rsid w:val="00572E7E"/>
    <w:rsid w:val="0057342C"/>
    <w:rsid w:val="00573542"/>
    <w:rsid w:val="00573765"/>
    <w:rsid w:val="00573B3F"/>
    <w:rsid w:val="00573C4A"/>
    <w:rsid w:val="00573D8A"/>
    <w:rsid w:val="00573FCB"/>
    <w:rsid w:val="00574482"/>
    <w:rsid w:val="0057479C"/>
    <w:rsid w:val="00574CB6"/>
    <w:rsid w:val="0057521C"/>
    <w:rsid w:val="005755AD"/>
    <w:rsid w:val="00575655"/>
    <w:rsid w:val="00575889"/>
    <w:rsid w:val="00575BF9"/>
    <w:rsid w:val="00575F5E"/>
    <w:rsid w:val="0057652C"/>
    <w:rsid w:val="00576549"/>
    <w:rsid w:val="00576700"/>
    <w:rsid w:val="00576785"/>
    <w:rsid w:val="005767F2"/>
    <w:rsid w:val="00576E9A"/>
    <w:rsid w:val="005771CE"/>
    <w:rsid w:val="005771FB"/>
    <w:rsid w:val="00577AD3"/>
    <w:rsid w:val="00577EA3"/>
    <w:rsid w:val="0058019E"/>
    <w:rsid w:val="00580817"/>
    <w:rsid w:val="00580BAE"/>
    <w:rsid w:val="00580BE1"/>
    <w:rsid w:val="00580CA0"/>
    <w:rsid w:val="00580E3B"/>
    <w:rsid w:val="0058104D"/>
    <w:rsid w:val="005810C4"/>
    <w:rsid w:val="005814E3"/>
    <w:rsid w:val="00581A53"/>
    <w:rsid w:val="00582073"/>
    <w:rsid w:val="005821C2"/>
    <w:rsid w:val="00582648"/>
    <w:rsid w:val="005832A6"/>
    <w:rsid w:val="00583805"/>
    <w:rsid w:val="0058421F"/>
    <w:rsid w:val="0058425C"/>
    <w:rsid w:val="005844A0"/>
    <w:rsid w:val="00584652"/>
    <w:rsid w:val="005846CC"/>
    <w:rsid w:val="00584A2F"/>
    <w:rsid w:val="00584E1C"/>
    <w:rsid w:val="00584EB2"/>
    <w:rsid w:val="0058568F"/>
    <w:rsid w:val="005859ED"/>
    <w:rsid w:val="00585DC6"/>
    <w:rsid w:val="00585F0F"/>
    <w:rsid w:val="00585F59"/>
    <w:rsid w:val="005861B6"/>
    <w:rsid w:val="005864AD"/>
    <w:rsid w:val="00586769"/>
    <w:rsid w:val="00586877"/>
    <w:rsid w:val="00586A81"/>
    <w:rsid w:val="00587051"/>
    <w:rsid w:val="005872F4"/>
    <w:rsid w:val="0059002C"/>
    <w:rsid w:val="005900B5"/>
    <w:rsid w:val="005901FA"/>
    <w:rsid w:val="005902F0"/>
    <w:rsid w:val="005904B5"/>
    <w:rsid w:val="00590670"/>
    <w:rsid w:val="00590723"/>
    <w:rsid w:val="00590852"/>
    <w:rsid w:val="0059097B"/>
    <w:rsid w:val="00591100"/>
    <w:rsid w:val="005912E9"/>
    <w:rsid w:val="005913B9"/>
    <w:rsid w:val="00591A86"/>
    <w:rsid w:val="00591ACA"/>
    <w:rsid w:val="005920AA"/>
    <w:rsid w:val="005921EF"/>
    <w:rsid w:val="0059220E"/>
    <w:rsid w:val="005922E6"/>
    <w:rsid w:val="005926BD"/>
    <w:rsid w:val="00592861"/>
    <w:rsid w:val="00592887"/>
    <w:rsid w:val="00592B99"/>
    <w:rsid w:val="005933DF"/>
    <w:rsid w:val="00593D9D"/>
    <w:rsid w:val="00593EFF"/>
    <w:rsid w:val="00593F10"/>
    <w:rsid w:val="005941F7"/>
    <w:rsid w:val="005944B3"/>
    <w:rsid w:val="00594556"/>
    <w:rsid w:val="005945C2"/>
    <w:rsid w:val="00594F36"/>
    <w:rsid w:val="00595361"/>
    <w:rsid w:val="00595579"/>
    <w:rsid w:val="0059564B"/>
    <w:rsid w:val="00595AFF"/>
    <w:rsid w:val="00595C6E"/>
    <w:rsid w:val="00595D27"/>
    <w:rsid w:val="00595FC5"/>
    <w:rsid w:val="00595FE4"/>
    <w:rsid w:val="00596240"/>
    <w:rsid w:val="005964AF"/>
    <w:rsid w:val="005966D7"/>
    <w:rsid w:val="005966E7"/>
    <w:rsid w:val="005967BB"/>
    <w:rsid w:val="005968EA"/>
    <w:rsid w:val="00596C14"/>
    <w:rsid w:val="00596C20"/>
    <w:rsid w:val="00596FBC"/>
    <w:rsid w:val="00596FD2"/>
    <w:rsid w:val="00597CE1"/>
    <w:rsid w:val="00597E0E"/>
    <w:rsid w:val="005A02D6"/>
    <w:rsid w:val="005A03B4"/>
    <w:rsid w:val="005A08B1"/>
    <w:rsid w:val="005A0988"/>
    <w:rsid w:val="005A0B42"/>
    <w:rsid w:val="005A111B"/>
    <w:rsid w:val="005A179B"/>
    <w:rsid w:val="005A1805"/>
    <w:rsid w:val="005A18AC"/>
    <w:rsid w:val="005A1C8B"/>
    <w:rsid w:val="005A2311"/>
    <w:rsid w:val="005A245D"/>
    <w:rsid w:val="005A280B"/>
    <w:rsid w:val="005A30A6"/>
    <w:rsid w:val="005A31B5"/>
    <w:rsid w:val="005A3337"/>
    <w:rsid w:val="005A3380"/>
    <w:rsid w:val="005A33AB"/>
    <w:rsid w:val="005A3581"/>
    <w:rsid w:val="005A362F"/>
    <w:rsid w:val="005A3A27"/>
    <w:rsid w:val="005A3C79"/>
    <w:rsid w:val="005A43AC"/>
    <w:rsid w:val="005A53ED"/>
    <w:rsid w:val="005A56A7"/>
    <w:rsid w:val="005A5A85"/>
    <w:rsid w:val="005A65DF"/>
    <w:rsid w:val="005A672E"/>
    <w:rsid w:val="005A6814"/>
    <w:rsid w:val="005A7027"/>
    <w:rsid w:val="005A74DD"/>
    <w:rsid w:val="005A771A"/>
    <w:rsid w:val="005A782E"/>
    <w:rsid w:val="005A785F"/>
    <w:rsid w:val="005A791C"/>
    <w:rsid w:val="005A7C83"/>
    <w:rsid w:val="005A7C9F"/>
    <w:rsid w:val="005B02EA"/>
    <w:rsid w:val="005B035C"/>
    <w:rsid w:val="005B0F31"/>
    <w:rsid w:val="005B1385"/>
    <w:rsid w:val="005B1981"/>
    <w:rsid w:val="005B1C89"/>
    <w:rsid w:val="005B1F98"/>
    <w:rsid w:val="005B22A4"/>
    <w:rsid w:val="005B22F0"/>
    <w:rsid w:val="005B266E"/>
    <w:rsid w:val="005B26BB"/>
    <w:rsid w:val="005B3480"/>
    <w:rsid w:val="005B3C5B"/>
    <w:rsid w:val="005B3DFD"/>
    <w:rsid w:val="005B409F"/>
    <w:rsid w:val="005B42BB"/>
    <w:rsid w:val="005B4745"/>
    <w:rsid w:val="005B52D9"/>
    <w:rsid w:val="005B5741"/>
    <w:rsid w:val="005B6670"/>
    <w:rsid w:val="005B680C"/>
    <w:rsid w:val="005B6828"/>
    <w:rsid w:val="005B6997"/>
    <w:rsid w:val="005B6ACD"/>
    <w:rsid w:val="005B735A"/>
    <w:rsid w:val="005B77D7"/>
    <w:rsid w:val="005B78FE"/>
    <w:rsid w:val="005B7A45"/>
    <w:rsid w:val="005B7A9A"/>
    <w:rsid w:val="005B7BCB"/>
    <w:rsid w:val="005B7CD6"/>
    <w:rsid w:val="005B7F6A"/>
    <w:rsid w:val="005C007B"/>
    <w:rsid w:val="005C051D"/>
    <w:rsid w:val="005C08F6"/>
    <w:rsid w:val="005C0BC7"/>
    <w:rsid w:val="005C0CA3"/>
    <w:rsid w:val="005C0D61"/>
    <w:rsid w:val="005C1178"/>
    <w:rsid w:val="005C17B7"/>
    <w:rsid w:val="005C1B81"/>
    <w:rsid w:val="005C1D96"/>
    <w:rsid w:val="005C1EB3"/>
    <w:rsid w:val="005C29FA"/>
    <w:rsid w:val="005C2F7C"/>
    <w:rsid w:val="005C30F4"/>
    <w:rsid w:val="005C38E4"/>
    <w:rsid w:val="005C3F44"/>
    <w:rsid w:val="005C44FF"/>
    <w:rsid w:val="005C55EB"/>
    <w:rsid w:val="005C5651"/>
    <w:rsid w:val="005C57D3"/>
    <w:rsid w:val="005C587F"/>
    <w:rsid w:val="005C5B8F"/>
    <w:rsid w:val="005C5EB6"/>
    <w:rsid w:val="005C63F7"/>
    <w:rsid w:val="005C66CE"/>
    <w:rsid w:val="005C6A37"/>
    <w:rsid w:val="005C6A46"/>
    <w:rsid w:val="005C6C5A"/>
    <w:rsid w:val="005C6DE1"/>
    <w:rsid w:val="005C7067"/>
    <w:rsid w:val="005C717A"/>
    <w:rsid w:val="005C7589"/>
    <w:rsid w:val="005C75B4"/>
    <w:rsid w:val="005C789A"/>
    <w:rsid w:val="005C7F16"/>
    <w:rsid w:val="005D0033"/>
    <w:rsid w:val="005D004D"/>
    <w:rsid w:val="005D0316"/>
    <w:rsid w:val="005D041C"/>
    <w:rsid w:val="005D05ED"/>
    <w:rsid w:val="005D06B9"/>
    <w:rsid w:val="005D0777"/>
    <w:rsid w:val="005D079A"/>
    <w:rsid w:val="005D0E15"/>
    <w:rsid w:val="005D0E80"/>
    <w:rsid w:val="005D1305"/>
    <w:rsid w:val="005D21C5"/>
    <w:rsid w:val="005D22D0"/>
    <w:rsid w:val="005D266C"/>
    <w:rsid w:val="005D26A0"/>
    <w:rsid w:val="005D2888"/>
    <w:rsid w:val="005D2A16"/>
    <w:rsid w:val="005D2B3B"/>
    <w:rsid w:val="005D30D4"/>
    <w:rsid w:val="005D33A8"/>
    <w:rsid w:val="005D35A6"/>
    <w:rsid w:val="005D364F"/>
    <w:rsid w:val="005D3707"/>
    <w:rsid w:val="005D395D"/>
    <w:rsid w:val="005D398B"/>
    <w:rsid w:val="005D3DFC"/>
    <w:rsid w:val="005D3E00"/>
    <w:rsid w:val="005D404F"/>
    <w:rsid w:val="005D43AC"/>
    <w:rsid w:val="005D4443"/>
    <w:rsid w:val="005D444E"/>
    <w:rsid w:val="005D4814"/>
    <w:rsid w:val="005D4B64"/>
    <w:rsid w:val="005D4C9E"/>
    <w:rsid w:val="005D4FCC"/>
    <w:rsid w:val="005D511E"/>
    <w:rsid w:val="005D5236"/>
    <w:rsid w:val="005D52F9"/>
    <w:rsid w:val="005D554F"/>
    <w:rsid w:val="005D5D26"/>
    <w:rsid w:val="005D5D74"/>
    <w:rsid w:val="005D5F62"/>
    <w:rsid w:val="005D5FB6"/>
    <w:rsid w:val="005D6CE0"/>
    <w:rsid w:val="005D6EA3"/>
    <w:rsid w:val="005D710D"/>
    <w:rsid w:val="005D779F"/>
    <w:rsid w:val="005D7812"/>
    <w:rsid w:val="005D7B5F"/>
    <w:rsid w:val="005D7FD3"/>
    <w:rsid w:val="005E06B2"/>
    <w:rsid w:val="005E093C"/>
    <w:rsid w:val="005E0B6A"/>
    <w:rsid w:val="005E1B37"/>
    <w:rsid w:val="005E221A"/>
    <w:rsid w:val="005E221E"/>
    <w:rsid w:val="005E223A"/>
    <w:rsid w:val="005E2745"/>
    <w:rsid w:val="005E29C3"/>
    <w:rsid w:val="005E2F75"/>
    <w:rsid w:val="005E32E3"/>
    <w:rsid w:val="005E32EA"/>
    <w:rsid w:val="005E39B3"/>
    <w:rsid w:val="005E3AF4"/>
    <w:rsid w:val="005E4477"/>
    <w:rsid w:val="005E463C"/>
    <w:rsid w:val="005E4992"/>
    <w:rsid w:val="005E5F62"/>
    <w:rsid w:val="005E622E"/>
    <w:rsid w:val="005E63FA"/>
    <w:rsid w:val="005E63FB"/>
    <w:rsid w:val="005E685A"/>
    <w:rsid w:val="005E6C3A"/>
    <w:rsid w:val="005E6ED8"/>
    <w:rsid w:val="005E72CC"/>
    <w:rsid w:val="005E79A2"/>
    <w:rsid w:val="005E7BFF"/>
    <w:rsid w:val="005E7EFD"/>
    <w:rsid w:val="005F00A6"/>
    <w:rsid w:val="005F016B"/>
    <w:rsid w:val="005F0A47"/>
    <w:rsid w:val="005F0CB4"/>
    <w:rsid w:val="005F0FFE"/>
    <w:rsid w:val="005F111B"/>
    <w:rsid w:val="005F135C"/>
    <w:rsid w:val="005F1666"/>
    <w:rsid w:val="005F1B4F"/>
    <w:rsid w:val="005F2723"/>
    <w:rsid w:val="005F2FDF"/>
    <w:rsid w:val="005F3825"/>
    <w:rsid w:val="005F3A48"/>
    <w:rsid w:val="005F3A66"/>
    <w:rsid w:val="005F3AE7"/>
    <w:rsid w:val="005F4425"/>
    <w:rsid w:val="005F44EF"/>
    <w:rsid w:val="005F4665"/>
    <w:rsid w:val="005F4F50"/>
    <w:rsid w:val="005F5321"/>
    <w:rsid w:val="005F5858"/>
    <w:rsid w:val="005F5B2A"/>
    <w:rsid w:val="005F5B77"/>
    <w:rsid w:val="005F65EC"/>
    <w:rsid w:val="005F68BF"/>
    <w:rsid w:val="005F6AC4"/>
    <w:rsid w:val="005F78A1"/>
    <w:rsid w:val="005F7D8C"/>
    <w:rsid w:val="005F7EB8"/>
    <w:rsid w:val="00600A51"/>
    <w:rsid w:val="00600F36"/>
    <w:rsid w:val="00601045"/>
    <w:rsid w:val="00601217"/>
    <w:rsid w:val="00601A56"/>
    <w:rsid w:val="006026FE"/>
    <w:rsid w:val="0060297E"/>
    <w:rsid w:val="006030B9"/>
    <w:rsid w:val="00603144"/>
    <w:rsid w:val="006032BD"/>
    <w:rsid w:val="006038B1"/>
    <w:rsid w:val="00603C2B"/>
    <w:rsid w:val="00603E0B"/>
    <w:rsid w:val="0060451B"/>
    <w:rsid w:val="0060456A"/>
    <w:rsid w:val="006045B2"/>
    <w:rsid w:val="006045D1"/>
    <w:rsid w:val="00604731"/>
    <w:rsid w:val="00604D81"/>
    <w:rsid w:val="00605274"/>
    <w:rsid w:val="00605AC7"/>
    <w:rsid w:val="00605C4B"/>
    <w:rsid w:val="00606122"/>
    <w:rsid w:val="006061C0"/>
    <w:rsid w:val="006062CD"/>
    <w:rsid w:val="006063BC"/>
    <w:rsid w:val="00606828"/>
    <w:rsid w:val="00606BA9"/>
    <w:rsid w:val="00606FB8"/>
    <w:rsid w:val="00607476"/>
    <w:rsid w:val="0060750B"/>
    <w:rsid w:val="006077CA"/>
    <w:rsid w:val="0060780C"/>
    <w:rsid w:val="00607C07"/>
    <w:rsid w:val="00607E3F"/>
    <w:rsid w:val="00610507"/>
    <w:rsid w:val="006108C3"/>
    <w:rsid w:val="0061095E"/>
    <w:rsid w:val="006110FB"/>
    <w:rsid w:val="006111DF"/>
    <w:rsid w:val="0061150E"/>
    <w:rsid w:val="0061166A"/>
    <w:rsid w:val="00611771"/>
    <w:rsid w:val="00611A2C"/>
    <w:rsid w:val="00611D47"/>
    <w:rsid w:val="00611E19"/>
    <w:rsid w:val="006127DD"/>
    <w:rsid w:val="006129D3"/>
    <w:rsid w:val="00612A89"/>
    <w:rsid w:val="00612BF7"/>
    <w:rsid w:val="0061413B"/>
    <w:rsid w:val="00614179"/>
    <w:rsid w:val="006143E2"/>
    <w:rsid w:val="006144C8"/>
    <w:rsid w:val="00614867"/>
    <w:rsid w:val="00614989"/>
    <w:rsid w:val="00614E3B"/>
    <w:rsid w:val="00614F4C"/>
    <w:rsid w:val="0061534E"/>
    <w:rsid w:val="006153C0"/>
    <w:rsid w:val="00615456"/>
    <w:rsid w:val="006157BE"/>
    <w:rsid w:val="006159A2"/>
    <w:rsid w:val="00615D7D"/>
    <w:rsid w:val="00615D95"/>
    <w:rsid w:val="00616223"/>
    <w:rsid w:val="0061679E"/>
    <w:rsid w:val="00616B57"/>
    <w:rsid w:val="00617024"/>
    <w:rsid w:val="0061736C"/>
    <w:rsid w:val="0061766C"/>
    <w:rsid w:val="00617769"/>
    <w:rsid w:val="00617792"/>
    <w:rsid w:val="00617941"/>
    <w:rsid w:val="00617E3F"/>
    <w:rsid w:val="00617EDE"/>
    <w:rsid w:val="0062006E"/>
    <w:rsid w:val="00620291"/>
    <w:rsid w:val="0062043B"/>
    <w:rsid w:val="0062097D"/>
    <w:rsid w:val="00620C78"/>
    <w:rsid w:val="00620D53"/>
    <w:rsid w:val="00620F1F"/>
    <w:rsid w:val="00621365"/>
    <w:rsid w:val="006213D3"/>
    <w:rsid w:val="006214B2"/>
    <w:rsid w:val="0062189D"/>
    <w:rsid w:val="00621BB5"/>
    <w:rsid w:val="00621E11"/>
    <w:rsid w:val="00621E78"/>
    <w:rsid w:val="0062227E"/>
    <w:rsid w:val="00622280"/>
    <w:rsid w:val="0062276B"/>
    <w:rsid w:val="00622961"/>
    <w:rsid w:val="00622BAC"/>
    <w:rsid w:val="00622F51"/>
    <w:rsid w:val="00622FE8"/>
    <w:rsid w:val="006230D6"/>
    <w:rsid w:val="00623665"/>
    <w:rsid w:val="006237F1"/>
    <w:rsid w:val="006238C0"/>
    <w:rsid w:val="00623BD0"/>
    <w:rsid w:val="00623C1D"/>
    <w:rsid w:val="00623EE2"/>
    <w:rsid w:val="006242B7"/>
    <w:rsid w:val="00624783"/>
    <w:rsid w:val="006247B3"/>
    <w:rsid w:val="00624A93"/>
    <w:rsid w:val="00625265"/>
    <w:rsid w:val="00625B90"/>
    <w:rsid w:val="00625FC5"/>
    <w:rsid w:val="00626113"/>
    <w:rsid w:val="0062612A"/>
    <w:rsid w:val="00626173"/>
    <w:rsid w:val="00626404"/>
    <w:rsid w:val="006264B2"/>
    <w:rsid w:val="0062670B"/>
    <w:rsid w:val="00627102"/>
    <w:rsid w:val="00627170"/>
    <w:rsid w:val="00627195"/>
    <w:rsid w:val="0062750C"/>
    <w:rsid w:val="00630121"/>
    <w:rsid w:val="006309A4"/>
    <w:rsid w:val="00630C28"/>
    <w:rsid w:val="00630C5C"/>
    <w:rsid w:val="00630C7F"/>
    <w:rsid w:val="006313EC"/>
    <w:rsid w:val="00631531"/>
    <w:rsid w:val="006317B7"/>
    <w:rsid w:val="00631B4D"/>
    <w:rsid w:val="00631C83"/>
    <w:rsid w:val="00631F3E"/>
    <w:rsid w:val="00631F7B"/>
    <w:rsid w:val="00631FB6"/>
    <w:rsid w:val="00631FFA"/>
    <w:rsid w:val="00632664"/>
    <w:rsid w:val="006328DF"/>
    <w:rsid w:val="00632BCE"/>
    <w:rsid w:val="00632BD5"/>
    <w:rsid w:val="00632C79"/>
    <w:rsid w:val="00633662"/>
    <w:rsid w:val="006336AB"/>
    <w:rsid w:val="0063424B"/>
    <w:rsid w:val="00634791"/>
    <w:rsid w:val="00634AE3"/>
    <w:rsid w:val="00634EE4"/>
    <w:rsid w:val="00635005"/>
    <w:rsid w:val="0063524D"/>
    <w:rsid w:val="006353EE"/>
    <w:rsid w:val="00635B4F"/>
    <w:rsid w:val="00635D68"/>
    <w:rsid w:val="00636241"/>
    <w:rsid w:val="006367F4"/>
    <w:rsid w:val="00636926"/>
    <w:rsid w:val="006369BB"/>
    <w:rsid w:val="00636BA6"/>
    <w:rsid w:val="00636F5D"/>
    <w:rsid w:val="00637128"/>
    <w:rsid w:val="00637C04"/>
    <w:rsid w:val="00637E90"/>
    <w:rsid w:val="00640390"/>
    <w:rsid w:val="00640404"/>
    <w:rsid w:val="006404F7"/>
    <w:rsid w:val="00640814"/>
    <w:rsid w:val="00640FB8"/>
    <w:rsid w:val="00641004"/>
    <w:rsid w:val="00641BF6"/>
    <w:rsid w:val="00641C3B"/>
    <w:rsid w:val="00641D61"/>
    <w:rsid w:val="00641EB1"/>
    <w:rsid w:val="0064249F"/>
    <w:rsid w:val="006424AD"/>
    <w:rsid w:val="006425F5"/>
    <w:rsid w:val="006427F3"/>
    <w:rsid w:val="006427FB"/>
    <w:rsid w:val="00642D08"/>
    <w:rsid w:val="00642D93"/>
    <w:rsid w:val="00643002"/>
    <w:rsid w:val="00643259"/>
    <w:rsid w:val="0064379A"/>
    <w:rsid w:val="00643C69"/>
    <w:rsid w:val="006441B2"/>
    <w:rsid w:val="006442D7"/>
    <w:rsid w:val="00644A49"/>
    <w:rsid w:val="00644D4B"/>
    <w:rsid w:val="00644FB3"/>
    <w:rsid w:val="0064545B"/>
    <w:rsid w:val="0064567F"/>
    <w:rsid w:val="0064574E"/>
    <w:rsid w:val="00645CA3"/>
    <w:rsid w:val="00646291"/>
    <w:rsid w:val="006463F9"/>
    <w:rsid w:val="0064654B"/>
    <w:rsid w:val="00646720"/>
    <w:rsid w:val="00646EAA"/>
    <w:rsid w:val="00646FEE"/>
    <w:rsid w:val="006472B4"/>
    <w:rsid w:val="0064765D"/>
    <w:rsid w:val="00647824"/>
    <w:rsid w:val="00647A72"/>
    <w:rsid w:val="00647B78"/>
    <w:rsid w:val="00647D09"/>
    <w:rsid w:val="00647F88"/>
    <w:rsid w:val="0065015E"/>
    <w:rsid w:val="006501DB"/>
    <w:rsid w:val="00650262"/>
    <w:rsid w:val="0065091F"/>
    <w:rsid w:val="00650A34"/>
    <w:rsid w:val="00650C97"/>
    <w:rsid w:val="00650EE6"/>
    <w:rsid w:val="0065113A"/>
    <w:rsid w:val="006512EF"/>
    <w:rsid w:val="00651E20"/>
    <w:rsid w:val="006521AB"/>
    <w:rsid w:val="00652C9C"/>
    <w:rsid w:val="00652CF4"/>
    <w:rsid w:val="006532D4"/>
    <w:rsid w:val="00653391"/>
    <w:rsid w:val="00653446"/>
    <w:rsid w:val="0065354F"/>
    <w:rsid w:val="0065358F"/>
    <w:rsid w:val="00653BB2"/>
    <w:rsid w:val="00653D96"/>
    <w:rsid w:val="0065414E"/>
    <w:rsid w:val="00654186"/>
    <w:rsid w:val="0065434A"/>
    <w:rsid w:val="00654382"/>
    <w:rsid w:val="00654623"/>
    <w:rsid w:val="006546AB"/>
    <w:rsid w:val="006547D2"/>
    <w:rsid w:val="00654AC7"/>
    <w:rsid w:val="00654B53"/>
    <w:rsid w:val="00654CF5"/>
    <w:rsid w:val="0065526A"/>
    <w:rsid w:val="0065528E"/>
    <w:rsid w:val="00655634"/>
    <w:rsid w:val="00655BED"/>
    <w:rsid w:val="00655E1C"/>
    <w:rsid w:val="00655F09"/>
    <w:rsid w:val="00655FE0"/>
    <w:rsid w:val="00655FF2"/>
    <w:rsid w:val="0065620D"/>
    <w:rsid w:val="0065634A"/>
    <w:rsid w:val="0065648B"/>
    <w:rsid w:val="00656601"/>
    <w:rsid w:val="006566CC"/>
    <w:rsid w:val="006568F8"/>
    <w:rsid w:val="00656C6B"/>
    <w:rsid w:val="00656DBB"/>
    <w:rsid w:val="00657112"/>
    <w:rsid w:val="006573A6"/>
    <w:rsid w:val="0065743C"/>
    <w:rsid w:val="00657695"/>
    <w:rsid w:val="0065790E"/>
    <w:rsid w:val="00657944"/>
    <w:rsid w:val="006607A9"/>
    <w:rsid w:val="00660940"/>
    <w:rsid w:val="00661318"/>
    <w:rsid w:val="006616D1"/>
    <w:rsid w:val="00661768"/>
    <w:rsid w:val="00661859"/>
    <w:rsid w:val="00661FC1"/>
    <w:rsid w:val="006626C5"/>
    <w:rsid w:val="00662BD4"/>
    <w:rsid w:val="00663479"/>
    <w:rsid w:val="006635D2"/>
    <w:rsid w:val="006638C4"/>
    <w:rsid w:val="00663BD1"/>
    <w:rsid w:val="00663C71"/>
    <w:rsid w:val="00663F76"/>
    <w:rsid w:val="0066441E"/>
    <w:rsid w:val="00664431"/>
    <w:rsid w:val="0066466C"/>
    <w:rsid w:val="006649DF"/>
    <w:rsid w:val="00664AB2"/>
    <w:rsid w:val="00665ACF"/>
    <w:rsid w:val="00665B29"/>
    <w:rsid w:val="006666FA"/>
    <w:rsid w:val="00666899"/>
    <w:rsid w:val="00666B52"/>
    <w:rsid w:val="00666F0E"/>
    <w:rsid w:val="006675BC"/>
    <w:rsid w:val="0066774B"/>
    <w:rsid w:val="006677B4"/>
    <w:rsid w:val="006678EB"/>
    <w:rsid w:val="00667C69"/>
    <w:rsid w:val="00670140"/>
    <w:rsid w:val="0067021A"/>
    <w:rsid w:val="0067051A"/>
    <w:rsid w:val="0067070C"/>
    <w:rsid w:val="006709E9"/>
    <w:rsid w:val="00670CB2"/>
    <w:rsid w:val="00670DAA"/>
    <w:rsid w:val="00670FD1"/>
    <w:rsid w:val="00671703"/>
    <w:rsid w:val="00671A23"/>
    <w:rsid w:val="00671B80"/>
    <w:rsid w:val="00671CB7"/>
    <w:rsid w:val="00671D71"/>
    <w:rsid w:val="00671F5E"/>
    <w:rsid w:val="0067206A"/>
    <w:rsid w:val="00672997"/>
    <w:rsid w:val="00672D16"/>
    <w:rsid w:val="006733BF"/>
    <w:rsid w:val="00673787"/>
    <w:rsid w:val="00673834"/>
    <w:rsid w:val="006738D9"/>
    <w:rsid w:val="00673CC3"/>
    <w:rsid w:val="00673DF1"/>
    <w:rsid w:val="006741AA"/>
    <w:rsid w:val="00674689"/>
    <w:rsid w:val="00674696"/>
    <w:rsid w:val="006747BC"/>
    <w:rsid w:val="00674F7F"/>
    <w:rsid w:val="006750C6"/>
    <w:rsid w:val="006756A6"/>
    <w:rsid w:val="006757DB"/>
    <w:rsid w:val="00675BE0"/>
    <w:rsid w:val="00675C04"/>
    <w:rsid w:val="00675F1E"/>
    <w:rsid w:val="00675F3A"/>
    <w:rsid w:val="00675F83"/>
    <w:rsid w:val="00676372"/>
    <w:rsid w:val="0067699E"/>
    <w:rsid w:val="00676A97"/>
    <w:rsid w:val="00676CFC"/>
    <w:rsid w:val="00676D57"/>
    <w:rsid w:val="00676DB8"/>
    <w:rsid w:val="00676E42"/>
    <w:rsid w:val="006771BC"/>
    <w:rsid w:val="0067742F"/>
    <w:rsid w:val="00677584"/>
    <w:rsid w:val="006775B6"/>
    <w:rsid w:val="0067762D"/>
    <w:rsid w:val="006777D7"/>
    <w:rsid w:val="00680105"/>
    <w:rsid w:val="00680C54"/>
    <w:rsid w:val="00680C6B"/>
    <w:rsid w:val="00681580"/>
    <w:rsid w:val="00681584"/>
    <w:rsid w:val="00681689"/>
    <w:rsid w:val="00681A18"/>
    <w:rsid w:val="00681E59"/>
    <w:rsid w:val="00681E7C"/>
    <w:rsid w:val="00682038"/>
    <w:rsid w:val="006821A6"/>
    <w:rsid w:val="006825D0"/>
    <w:rsid w:val="006827A6"/>
    <w:rsid w:val="00682B8C"/>
    <w:rsid w:val="00683412"/>
    <w:rsid w:val="00683B60"/>
    <w:rsid w:val="00683C01"/>
    <w:rsid w:val="00683C27"/>
    <w:rsid w:val="00683D82"/>
    <w:rsid w:val="00683D97"/>
    <w:rsid w:val="00684074"/>
    <w:rsid w:val="00684567"/>
    <w:rsid w:val="00684598"/>
    <w:rsid w:val="00684765"/>
    <w:rsid w:val="006848F3"/>
    <w:rsid w:val="006849B6"/>
    <w:rsid w:val="006849B9"/>
    <w:rsid w:val="00684D46"/>
    <w:rsid w:val="006853A4"/>
    <w:rsid w:val="00685896"/>
    <w:rsid w:val="00685A45"/>
    <w:rsid w:val="00685CD1"/>
    <w:rsid w:val="00686131"/>
    <w:rsid w:val="00686943"/>
    <w:rsid w:val="006869E8"/>
    <w:rsid w:val="00687386"/>
    <w:rsid w:val="00687631"/>
    <w:rsid w:val="006877DD"/>
    <w:rsid w:val="00687A39"/>
    <w:rsid w:val="00687A91"/>
    <w:rsid w:val="00687D25"/>
    <w:rsid w:val="00687EAE"/>
    <w:rsid w:val="00690171"/>
    <w:rsid w:val="00690807"/>
    <w:rsid w:val="006908C9"/>
    <w:rsid w:val="006912D6"/>
    <w:rsid w:val="006913AB"/>
    <w:rsid w:val="006914AB"/>
    <w:rsid w:val="0069161B"/>
    <w:rsid w:val="00691704"/>
    <w:rsid w:val="00691A63"/>
    <w:rsid w:val="00691BA4"/>
    <w:rsid w:val="00691E6E"/>
    <w:rsid w:val="00691F71"/>
    <w:rsid w:val="0069202E"/>
    <w:rsid w:val="00692032"/>
    <w:rsid w:val="0069245A"/>
    <w:rsid w:val="006925EF"/>
    <w:rsid w:val="00692707"/>
    <w:rsid w:val="00692871"/>
    <w:rsid w:val="00692A8D"/>
    <w:rsid w:val="00692C57"/>
    <w:rsid w:val="00692C62"/>
    <w:rsid w:val="00692D5C"/>
    <w:rsid w:val="0069309A"/>
    <w:rsid w:val="006934DA"/>
    <w:rsid w:val="006936CF"/>
    <w:rsid w:val="00693AEC"/>
    <w:rsid w:val="00693CED"/>
    <w:rsid w:val="00693D39"/>
    <w:rsid w:val="00693F1F"/>
    <w:rsid w:val="00694162"/>
    <w:rsid w:val="00694223"/>
    <w:rsid w:val="00694306"/>
    <w:rsid w:val="00694361"/>
    <w:rsid w:val="006943DD"/>
    <w:rsid w:val="006946CE"/>
    <w:rsid w:val="00694C2C"/>
    <w:rsid w:val="0069558F"/>
    <w:rsid w:val="0069565A"/>
    <w:rsid w:val="006961A9"/>
    <w:rsid w:val="006966B6"/>
    <w:rsid w:val="00696E3E"/>
    <w:rsid w:val="00696FA7"/>
    <w:rsid w:val="00697427"/>
    <w:rsid w:val="00697819"/>
    <w:rsid w:val="00697937"/>
    <w:rsid w:val="00697DB3"/>
    <w:rsid w:val="00697E69"/>
    <w:rsid w:val="00697FE1"/>
    <w:rsid w:val="006A0159"/>
    <w:rsid w:val="006A01E0"/>
    <w:rsid w:val="006A086A"/>
    <w:rsid w:val="006A094B"/>
    <w:rsid w:val="006A0B84"/>
    <w:rsid w:val="006A0F81"/>
    <w:rsid w:val="006A10A1"/>
    <w:rsid w:val="006A1285"/>
    <w:rsid w:val="006A1322"/>
    <w:rsid w:val="006A139A"/>
    <w:rsid w:val="006A149C"/>
    <w:rsid w:val="006A18FC"/>
    <w:rsid w:val="006A1EC3"/>
    <w:rsid w:val="006A21E2"/>
    <w:rsid w:val="006A2350"/>
    <w:rsid w:val="006A294E"/>
    <w:rsid w:val="006A2FB2"/>
    <w:rsid w:val="006A3E1A"/>
    <w:rsid w:val="006A3FF3"/>
    <w:rsid w:val="006A422A"/>
    <w:rsid w:val="006A4D06"/>
    <w:rsid w:val="006A5665"/>
    <w:rsid w:val="006A5716"/>
    <w:rsid w:val="006A58DD"/>
    <w:rsid w:val="006A5989"/>
    <w:rsid w:val="006A5A64"/>
    <w:rsid w:val="006A5DB2"/>
    <w:rsid w:val="006A5DC9"/>
    <w:rsid w:val="006A5E03"/>
    <w:rsid w:val="006A5EFC"/>
    <w:rsid w:val="006A5F21"/>
    <w:rsid w:val="006A61C4"/>
    <w:rsid w:val="006A6F55"/>
    <w:rsid w:val="006A7127"/>
    <w:rsid w:val="006A7814"/>
    <w:rsid w:val="006A78BC"/>
    <w:rsid w:val="006B044A"/>
    <w:rsid w:val="006B04FE"/>
    <w:rsid w:val="006B068A"/>
    <w:rsid w:val="006B0A54"/>
    <w:rsid w:val="006B0B52"/>
    <w:rsid w:val="006B0F1C"/>
    <w:rsid w:val="006B1576"/>
    <w:rsid w:val="006B1706"/>
    <w:rsid w:val="006B1880"/>
    <w:rsid w:val="006B1C25"/>
    <w:rsid w:val="006B1CD5"/>
    <w:rsid w:val="006B1EFB"/>
    <w:rsid w:val="006B2005"/>
    <w:rsid w:val="006B23A5"/>
    <w:rsid w:val="006B28AF"/>
    <w:rsid w:val="006B32A3"/>
    <w:rsid w:val="006B334F"/>
    <w:rsid w:val="006B3351"/>
    <w:rsid w:val="006B39DF"/>
    <w:rsid w:val="006B39FA"/>
    <w:rsid w:val="006B3A8C"/>
    <w:rsid w:val="006B3AAC"/>
    <w:rsid w:val="006B3C4E"/>
    <w:rsid w:val="006B4310"/>
    <w:rsid w:val="006B467B"/>
    <w:rsid w:val="006B492A"/>
    <w:rsid w:val="006B4AA8"/>
    <w:rsid w:val="006B4E06"/>
    <w:rsid w:val="006B4F68"/>
    <w:rsid w:val="006B54C4"/>
    <w:rsid w:val="006B5568"/>
    <w:rsid w:val="006B5880"/>
    <w:rsid w:val="006B58E4"/>
    <w:rsid w:val="006B61BE"/>
    <w:rsid w:val="006B627B"/>
    <w:rsid w:val="006B7000"/>
    <w:rsid w:val="006B73A5"/>
    <w:rsid w:val="006B7934"/>
    <w:rsid w:val="006B7A5E"/>
    <w:rsid w:val="006C0028"/>
    <w:rsid w:val="006C009A"/>
    <w:rsid w:val="006C023B"/>
    <w:rsid w:val="006C0A19"/>
    <w:rsid w:val="006C0C77"/>
    <w:rsid w:val="006C0DA3"/>
    <w:rsid w:val="006C1043"/>
    <w:rsid w:val="006C1AC5"/>
    <w:rsid w:val="006C1E7F"/>
    <w:rsid w:val="006C1F92"/>
    <w:rsid w:val="006C2150"/>
    <w:rsid w:val="006C215D"/>
    <w:rsid w:val="006C22E2"/>
    <w:rsid w:val="006C2332"/>
    <w:rsid w:val="006C239F"/>
    <w:rsid w:val="006C27BC"/>
    <w:rsid w:val="006C28DF"/>
    <w:rsid w:val="006C2A7A"/>
    <w:rsid w:val="006C34A7"/>
    <w:rsid w:val="006C38D4"/>
    <w:rsid w:val="006C402A"/>
    <w:rsid w:val="006C4356"/>
    <w:rsid w:val="006C50B5"/>
    <w:rsid w:val="006C5668"/>
    <w:rsid w:val="006C58B7"/>
    <w:rsid w:val="006C5E63"/>
    <w:rsid w:val="006C5F12"/>
    <w:rsid w:val="006C61F1"/>
    <w:rsid w:val="006C64FB"/>
    <w:rsid w:val="006C667E"/>
    <w:rsid w:val="006C698C"/>
    <w:rsid w:val="006C69B5"/>
    <w:rsid w:val="006C6D05"/>
    <w:rsid w:val="006C7044"/>
    <w:rsid w:val="006C7059"/>
    <w:rsid w:val="006D01F5"/>
    <w:rsid w:val="006D0BF6"/>
    <w:rsid w:val="006D0DEF"/>
    <w:rsid w:val="006D0E2F"/>
    <w:rsid w:val="006D0EA4"/>
    <w:rsid w:val="006D17C0"/>
    <w:rsid w:val="006D2676"/>
    <w:rsid w:val="006D2AC6"/>
    <w:rsid w:val="006D2E62"/>
    <w:rsid w:val="006D2EA6"/>
    <w:rsid w:val="006D3580"/>
    <w:rsid w:val="006D375C"/>
    <w:rsid w:val="006D3F15"/>
    <w:rsid w:val="006D4235"/>
    <w:rsid w:val="006D429A"/>
    <w:rsid w:val="006D436A"/>
    <w:rsid w:val="006D4655"/>
    <w:rsid w:val="006D4746"/>
    <w:rsid w:val="006D4BB2"/>
    <w:rsid w:val="006D503E"/>
    <w:rsid w:val="006D6485"/>
    <w:rsid w:val="006D657A"/>
    <w:rsid w:val="006D67F3"/>
    <w:rsid w:val="006D6D77"/>
    <w:rsid w:val="006D6EFB"/>
    <w:rsid w:val="006D75ED"/>
    <w:rsid w:val="006D7BE3"/>
    <w:rsid w:val="006D7C36"/>
    <w:rsid w:val="006E026A"/>
    <w:rsid w:val="006E05B8"/>
    <w:rsid w:val="006E07C2"/>
    <w:rsid w:val="006E0872"/>
    <w:rsid w:val="006E0AF7"/>
    <w:rsid w:val="006E0EDF"/>
    <w:rsid w:val="006E0F6D"/>
    <w:rsid w:val="006E1375"/>
    <w:rsid w:val="006E14BF"/>
    <w:rsid w:val="006E1B03"/>
    <w:rsid w:val="006E1B36"/>
    <w:rsid w:val="006E2771"/>
    <w:rsid w:val="006E2828"/>
    <w:rsid w:val="006E2AAA"/>
    <w:rsid w:val="006E33E2"/>
    <w:rsid w:val="006E352F"/>
    <w:rsid w:val="006E355D"/>
    <w:rsid w:val="006E356B"/>
    <w:rsid w:val="006E38B5"/>
    <w:rsid w:val="006E3BD7"/>
    <w:rsid w:val="006E3F98"/>
    <w:rsid w:val="006E4142"/>
    <w:rsid w:val="006E48D6"/>
    <w:rsid w:val="006E4B15"/>
    <w:rsid w:val="006E50D0"/>
    <w:rsid w:val="006E555D"/>
    <w:rsid w:val="006E55EB"/>
    <w:rsid w:val="006E56CF"/>
    <w:rsid w:val="006E592A"/>
    <w:rsid w:val="006E5A19"/>
    <w:rsid w:val="006E6270"/>
    <w:rsid w:val="006E732A"/>
    <w:rsid w:val="006E73B5"/>
    <w:rsid w:val="006E7475"/>
    <w:rsid w:val="006E78CC"/>
    <w:rsid w:val="006E7B5E"/>
    <w:rsid w:val="006E7BED"/>
    <w:rsid w:val="006F0893"/>
    <w:rsid w:val="006F0D19"/>
    <w:rsid w:val="006F0EB5"/>
    <w:rsid w:val="006F1331"/>
    <w:rsid w:val="006F14ED"/>
    <w:rsid w:val="006F177D"/>
    <w:rsid w:val="006F1E2D"/>
    <w:rsid w:val="006F20D7"/>
    <w:rsid w:val="006F24BB"/>
    <w:rsid w:val="006F28FF"/>
    <w:rsid w:val="006F292D"/>
    <w:rsid w:val="006F35F8"/>
    <w:rsid w:val="006F3A93"/>
    <w:rsid w:val="006F3CAB"/>
    <w:rsid w:val="006F3E1E"/>
    <w:rsid w:val="006F3F0F"/>
    <w:rsid w:val="006F4182"/>
    <w:rsid w:val="006F4188"/>
    <w:rsid w:val="006F47A5"/>
    <w:rsid w:val="006F48AC"/>
    <w:rsid w:val="006F4EDE"/>
    <w:rsid w:val="006F5285"/>
    <w:rsid w:val="006F59F8"/>
    <w:rsid w:val="006F5A78"/>
    <w:rsid w:val="006F5D5A"/>
    <w:rsid w:val="006F5E75"/>
    <w:rsid w:val="006F6719"/>
    <w:rsid w:val="006F671E"/>
    <w:rsid w:val="006F6B93"/>
    <w:rsid w:val="006F6D3D"/>
    <w:rsid w:val="006F7052"/>
    <w:rsid w:val="006F7184"/>
    <w:rsid w:val="006F7489"/>
    <w:rsid w:val="006F755F"/>
    <w:rsid w:val="006F793C"/>
    <w:rsid w:val="006F7E54"/>
    <w:rsid w:val="006F7FB3"/>
    <w:rsid w:val="0070065D"/>
    <w:rsid w:val="0070080C"/>
    <w:rsid w:val="00700AD7"/>
    <w:rsid w:val="00700F4E"/>
    <w:rsid w:val="00701226"/>
    <w:rsid w:val="007012C1"/>
    <w:rsid w:val="00701701"/>
    <w:rsid w:val="00701AB7"/>
    <w:rsid w:val="00701F1E"/>
    <w:rsid w:val="00701FAC"/>
    <w:rsid w:val="00702389"/>
    <w:rsid w:val="00702532"/>
    <w:rsid w:val="0070254A"/>
    <w:rsid w:val="00702716"/>
    <w:rsid w:val="00702AA8"/>
    <w:rsid w:val="00702E5C"/>
    <w:rsid w:val="00703216"/>
    <w:rsid w:val="0070360A"/>
    <w:rsid w:val="0070360F"/>
    <w:rsid w:val="007037B3"/>
    <w:rsid w:val="007037C1"/>
    <w:rsid w:val="00703C7C"/>
    <w:rsid w:val="00703CA8"/>
    <w:rsid w:val="00704018"/>
    <w:rsid w:val="00704424"/>
    <w:rsid w:val="00704549"/>
    <w:rsid w:val="007045E0"/>
    <w:rsid w:val="00704D0E"/>
    <w:rsid w:val="00704F00"/>
    <w:rsid w:val="007053E4"/>
    <w:rsid w:val="007053EC"/>
    <w:rsid w:val="0070581E"/>
    <w:rsid w:val="00705930"/>
    <w:rsid w:val="00705F38"/>
    <w:rsid w:val="00705FAA"/>
    <w:rsid w:val="007062C8"/>
    <w:rsid w:val="007065DC"/>
    <w:rsid w:val="00706784"/>
    <w:rsid w:val="00706A29"/>
    <w:rsid w:val="00706D68"/>
    <w:rsid w:val="007073CC"/>
    <w:rsid w:val="00707419"/>
    <w:rsid w:val="00707618"/>
    <w:rsid w:val="007078C8"/>
    <w:rsid w:val="007103C0"/>
    <w:rsid w:val="007103F8"/>
    <w:rsid w:val="007107EA"/>
    <w:rsid w:val="00710868"/>
    <w:rsid w:val="00710D49"/>
    <w:rsid w:val="00710DA4"/>
    <w:rsid w:val="00711300"/>
    <w:rsid w:val="007113E9"/>
    <w:rsid w:val="007114E3"/>
    <w:rsid w:val="0071157D"/>
    <w:rsid w:val="007116D8"/>
    <w:rsid w:val="00711756"/>
    <w:rsid w:val="00711A3C"/>
    <w:rsid w:val="00711D0D"/>
    <w:rsid w:val="00712A2E"/>
    <w:rsid w:val="00712A95"/>
    <w:rsid w:val="00712AA4"/>
    <w:rsid w:val="00712CCA"/>
    <w:rsid w:val="00713091"/>
    <w:rsid w:val="00713174"/>
    <w:rsid w:val="00713595"/>
    <w:rsid w:val="007136B9"/>
    <w:rsid w:val="0071399C"/>
    <w:rsid w:val="00713A79"/>
    <w:rsid w:val="00714477"/>
    <w:rsid w:val="007145BD"/>
    <w:rsid w:val="00714A25"/>
    <w:rsid w:val="00714D47"/>
    <w:rsid w:val="007153BB"/>
    <w:rsid w:val="0071541A"/>
    <w:rsid w:val="00715617"/>
    <w:rsid w:val="00715903"/>
    <w:rsid w:val="00715B4A"/>
    <w:rsid w:val="00716231"/>
    <w:rsid w:val="00716878"/>
    <w:rsid w:val="0071699E"/>
    <w:rsid w:val="00716E13"/>
    <w:rsid w:val="0071708C"/>
    <w:rsid w:val="00717DD8"/>
    <w:rsid w:val="00717E3A"/>
    <w:rsid w:val="007206A7"/>
    <w:rsid w:val="00720788"/>
    <w:rsid w:val="007207BB"/>
    <w:rsid w:val="00720887"/>
    <w:rsid w:val="007208D8"/>
    <w:rsid w:val="00720A3F"/>
    <w:rsid w:val="00720B05"/>
    <w:rsid w:val="0072113D"/>
    <w:rsid w:val="0072180B"/>
    <w:rsid w:val="00721899"/>
    <w:rsid w:val="007223DB"/>
    <w:rsid w:val="00722633"/>
    <w:rsid w:val="007227D1"/>
    <w:rsid w:val="007228A3"/>
    <w:rsid w:val="00722B21"/>
    <w:rsid w:val="00723503"/>
    <w:rsid w:val="00723797"/>
    <w:rsid w:val="00723845"/>
    <w:rsid w:val="0072419D"/>
    <w:rsid w:val="007242FB"/>
    <w:rsid w:val="007245B0"/>
    <w:rsid w:val="007245EE"/>
    <w:rsid w:val="00724734"/>
    <w:rsid w:val="0072498A"/>
    <w:rsid w:val="00724CA1"/>
    <w:rsid w:val="0072500A"/>
    <w:rsid w:val="00725349"/>
    <w:rsid w:val="007253CF"/>
    <w:rsid w:val="00725AEF"/>
    <w:rsid w:val="00725CD1"/>
    <w:rsid w:val="00726247"/>
    <w:rsid w:val="0072631B"/>
    <w:rsid w:val="007268EA"/>
    <w:rsid w:val="00726DD7"/>
    <w:rsid w:val="007270DD"/>
    <w:rsid w:val="00727835"/>
    <w:rsid w:val="0073020C"/>
    <w:rsid w:val="00730552"/>
    <w:rsid w:val="007305FE"/>
    <w:rsid w:val="00730BB6"/>
    <w:rsid w:val="00730EB0"/>
    <w:rsid w:val="00731A10"/>
    <w:rsid w:val="00731B2C"/>
    <w:rsid w:val="00731C81"/>
    <w:rsid w:val="00731F19"/>
    <w:rsid w:val="00732BA5"/>
    <w:rsid w:val="00733276"/>
    <w:rsid w:val="00733311"/>
    <w:rsid w:val="007337A2"/>
    <w:rsid w:val="00733C21"/>
    <w:rsid w:val="00733E57"/>
    <w:rsid w:val="0073448F"/>
    <w:rsid w:val="007346B9"/>
    <w:rsid w:val="007347DB"/>
    <w:rsid w:val="00734AEF"/>
    <w:rsid w:val="007357B5"/>
    <w:rsid w:val="0073592F"/>
    <w:rsid w:val="0073594F"/>
    <w:rsid w:val="00735A35"/>
    <w:rsid w:val="00735E72"/>
    <w:rsid w:val="00736013"/>
    <w:rsid w:val="0073634A"/>
    <w:rsid w:val="0073647A"/>
    <w:rsid w:val="00736677"/>
    <w:rsid w:val="0073667A"/>
    <w:rsid w:val="00736A6E"/>
    <w:rsid w:val="00736C7C"/>
    <w:rsid w:val="007370C8"/>
    <w:rsid w:val="007372F8"/>
    <w:rsid w:val="007373D1"/>
    <w:rsid w:val="00737CDC"/>
    <w:rsid w:val="00737E1E"/>
    <w:rsid w:val="00737E5F"/>
    <w:rsid w:val="00737EA8"/>
    <w:rsid w:val="00737EE2"/>
    <w:rsid w:val="0074014C"/>
    <w:rsid w:val="0074051F"/>
    <w:rsid w:val="007405B4"/>
    <w:rsid w:val="007409DC"/>
    <w:rsid w:val="00740BA8"/>
    <w:rsid w:val="00740EBF"/>
    <w:rsid w:val="00740FEF"/>
    <w:rsid w:val="007414BC"/>
    <w:rsid w:val="007415CF"/>
    <w:rsid w:val="00741903"/>
    <w:rsid w:val="00741AEE"/>
    <w:rsid w:val="00741C3C"/>
    <w:rsid w:val="0074204A"/>
    <w:rsid w:val="0074228D"/>
    <w:rsid w:val="00742C90"/>
    <w:rsid w:val="00742E02"/>
    <w:rsid w:val="00743073"/>
    <w:rsid w:val="007431FC"/>
    <w:rsid w:val="0074363B"/>
    <w:rsid w:val="00743A6B"/>
    <w:rsid w:val="0074414E"/>
    <w:rsid w:val="0074434E"/>
    <w:rsid w:val="00744506"/>
    <w:rsid w:val="007448EB"/>
    <w:rsid w:val="00744A4F"/>
    <w:rsid w:val="007456E2"/>
    <w:rsid w:val="007460B2"/>
    <w:rsid w:val="00746176"/>
    <w:rsid w:val="007465E3"/>
    <w:rsid w:val="00746621"/>
    <w:rsid w:val="0074694C"/>
    <w:rsid w:val="00746C54"/>
    <w:rsid w:val="007474E0"/>
    <w:rsid w:val="00747767"/>
    <w:rsid w:val="00747846"/>
    <w:rsid w:val="007478C9"/>
    <w:rsid w:val="00747954"/>
    <w:rsid w:val="00747986"/>
    <w:rsid w:val="00750053"/>
    <w:rsid w:val="007504EC"/>
    <w:rsid w:val="007505AD"/>
    <w:rsid w:val="00750B5A"/>
    <w:rsid w:val="00751268"/>
    <w:rsid w:val="007514A1"/>
    <w:rsid w:val="007514B1"/>
    <w:rsid w:val="007516D3"/>
    <w:rsid w:val="00752562"/>
    <w:rsid w:val="00752964"/>
    <w:rsid w:val="00752B6E"/>
    <w:rsid w:val="00752DFF"/>
    <w:rsid w:val="00753675"/>
    <w:rsid w:val="0075378E"/>
    <w:rsid w:val="00753D72"/>
    <w:rsid w:val="00753D82"/>
    <w:rsid w:val="00753F2B"/>
    <w:rsid w:val="007540DD"/>
    <w:rsid w:val="007545E4"/>
    <w:rsid w:val="007546FE"/>
    <w:rsid w:val="0075475E"/>
    <w:rsid w:val="00754BA1"/>
    <w:rsid w:val="00754D8D"/>
    <w:rsid w:val="00754F77"/>
    <w:rsid w:val="0075506C"/>
    <w:rsid w:val="00755363"/>
    <w:rsid w:val="007553F7"/>
    <w:rsid w:val="007555CF"/>
    <w:rsid w:val="00755DC5"/>
    <w:rsid w:val="007566E4"/>
    <w:rsid w:val="00756D1E"/>
    <w:rsid w:val="0075757A"/>
    <w:rsid w:val="007579DE"/>
    <w:rsid w:val="00757B20"/>
    <w:rsid w:val="00757D68"/>
    <w:rsid w:val="00757E50"/>
    <w:rsid w:val="00757F2B"/>
    <w:rsid w:val="007601FA"/>
    <w:rsid w:val="0076038E"/>
    <w:rsid w:val="00760438"/>
    <w:rsid w:val="00760CAD"/>
    <w:rsid w:val="007610C2"/>
    <w:rsid w:val="007613CE"/>
    <w:rsid w:val="007616CC"/>
    <w:rsid w:val="00761D27"/>
    <w:rsid w:val="00762590"/>
    <w:rsid w:val="007627A7"/>
    <w:rsid w:val="00762823"/>
    <w:rsid w:val="00762D7E"/>
    <w:rsid w:val="00762E35"/>
    <w:rsid w:val="007633A6"/>
    <w:rsid w:val="0076350D"/>
    <w:rsid w:val="00763AED"/>
    <w:rsid w:val="00763D9A"/>
    <w:rsid w:val="00764C9D"/>
    <w:rsid w:val="00764D07"/>
    <w:rsid w:val="00764F67"/>
    <w:rsid w:val="00765790"/>
    <w:rsid w:val="0076597E"/>
    <w:rsid w:val="00765A67"/>
    <w:rsid w:val="00765D29"/>
    <w:rsid w:val="00765D71"/>
    <w:rsid w:val="0076610A"/>
    <w:rsid w:val="007663BC"/>
    <w:rsid w:val="00766800"/>
    <w:rsid w:val="00766FDA"/>
    <w:rsid w:val="00767484"/>
    <w:rsid w:val="007676A5"/>
    <w:rsid w:val="0076784C"/>
    <w:rsid w:val="00767B58"/>
    <w:rsid w:val="00770389"/>
    <w:rsid w:val="007708E7"/>
    <w:rsid w:val="00770B60"/>
    <w:rsid w:val="00770CED"/>
    <w:rsid w:val="0077115F"/>
    <w:rsid w:val="0077131D"/>
    <w:rsid w:val="00771A74"/>
    <w:rsid w:val="007721A0"/>
    <w:rsid w:val="007723D7"/>
    <w:rsid w:val="007727DF"/>
    <w:rsid w:val="00772A09"/>
    <w:rsid w:val="00772F06"/>
    <w:rsid w:val="0077307F"/>
    <w:rsid w:val="00773137"/>
    <w:rsid w:val="007738AE"/>
    <w:rsid w:val="007738EC"/>
    <w:rsid w:val="00773FF3"/>
    <w:rsid w:val="00774017"/>
    <w:rsid w:val="00774627"/>
    <w:rsid w:val="00774880"/>
    <w:rsid w:val="007748A0"/>
    <w:rsid w:val="00774DCD"/>
    <w:rsid w:val="00774EC3"/>
    <w:rsid w:val="007751D0"/>
    <w:rsid w:val="0077537F"/>
    <w:rsid w:val="0077576C"/>
    <w:rsid w:val="007759CF"/>
    <w:rsid w:val="00775ACB"/>
    <w:rsid w:val="00775BD4"/>
    <w:rsid w:val="00775BDE"/>
    <w:rsid w:val="00775C14"/>
    <w:rsid w:val="00775C3A"/>
    <w:rsid w:val="0077618A"/>
    <w:rsid w:val="007770BA"/>
    <w:rsid w:val="00777A72"/>
    <w:rsid w:val="007802C6"/>
    <w:rsid w:val="007806F9"/>
    <w:rsid w:val="00780D22"/>
    <w:rsid w:val="00780D4C"/>
    <w:rsid w:val="00780EEC"/>
    <w:rsid w:val="0078108F"/>
    <w:rsid w:val="00781436"/>
    <w:rsid w:val="00781588"/>
    <w:rsid w:val="007815AC"/>
    <w:rsid w:val="00781AE9"/>
    <w:rsid w:val="00781AFB"/>
    <w:rsid w:val="00782007"/>
    <w:rsid w:val="007821BF"/>
    <w:rsid w:val="007822B1"/>
    <w:rsid w:val="007825D2"/>
    <w:rsid w:val="00782A4C"/>
    <w:rsid w:val="00782BE5"/>
    <w:rsid w:val="00783101"/>
    <w:rsid w:val="0078327D"/>
    <w:rsid w:val="007833B7"/>
    <w:rsid w:val="0078341C"/>
    <w:rsid w:val="007834BC"/>
    <w:rsid w:val="0078352F"/>
    <w:rsid w:val="007837C2"/>
    <w:rsid w:val="00783D03"/>
    <w:rsid w:val="00783D48"/>
    <w:rsid w:val="00783D52"/>
    <w:rsid w:val="00783E35"/>
    <w:rsid w:val="00783EC8"/>
    <w:rsid w:val="007851CF"/>
    <w:rsid w:val="00785281"/>
    <w:rsid w:val="007853EE"/>
    <w:rsid w:val="00785DA6"/>
    <w:rsid w:val="00786084"/>
    <w:rsid w:val="007864CC"/>
    <w:rsid w:val="00786908"/>
    <w:rsid w:val="00786C33"/>
    <w:rsid w:val="0078714A"/>
    <w:rsid w:val="007873DC"/>
    <w:rsid w:val="00787620"/>
    <w:rsid w:val="007876E6"/>
    <w:rsid w:val="007878D6"/>
    <w:rsid w:val="007878FA"/>
    <w:rsid w:val="00787A4F"/>
    <w:rsid w:val="00787CCE"/>
    <w:rsid w:val="00787CD3"/>
    <w:rsid w:val="00787D2E"/>
    <w:rsid w:val="00787F6E"/>
    <w:rsid w:val="00790065"/>
    <w:rsid w:val="00790223"/>
    <w:rsid w:val="00790376"/>
    <w:rsid w:val="007903E7"/>
    <w:rsid w:val="007907E1"/>
    <w:rsid w:val="00790DA1"/>
    <w:rsid w:val="00790F26"/>
    <w:rsid w:val="00791035"/>
    <w:rsid w:val="007913BF"/>
    <w:rsid w:val="00791545"/>
    <w:rsid w:val="00791569"/>
    <w:rsid w:val="0079198B"/>
    <w:rsid w:val="00792073"/>
    <w:rsid w:val="00792E6F"/>
    <w:rsid w:val="00793509"/>
    <w:rsid w:val="0079351C"/>
    <w:rsid w:val="00793752"/>
    <w:rsid w:val="007942E2"/>
    <w:rsid w:val="00794731"/>
    <w:rsid w:val="00794883"/>
    <w:rsid w:val="007949A6"/>
    <w:rsid w:val="007949AC"/>
    <w:rsid w:val="007949B0"/>
    <w:rsid w:val="00794C9A"/>
    <w:rsid w:val="00794DC6"/>
    <w:rsid w:val="007956EC"/>
    <w:rsid w:val="00795867"/>
    <w:rsid w:val="007959FC"/>
    <w:rsid w:val="00795DA1"/>
    <w:rsid w:val="00796162"/>
    <w:rsid w:val="00796172"/>
    <w:rsid w:val="00796312"/>
    <w:rsid w:val="00796400"/>
    <w:rsid w:val="0079658F"/>
    <w:rsid w:val="0079667D"/>
    <w:rsid w:val="00796969"/>
    <w:rsid w:val="00796E46"/>
    <w:rsid w:val="00796EBB"/>
    <w:rsid w:val="007974F4"/>
    <w:rsid w:val="007979AA"/>
    <w:rsid w:val="007A00FF"/>
    <w:rsid w:val="007A03D9"/>
    <w:rsid w:val="007A0456"/>
    <w:rsid w:val="007A062A"/>
    <w:rsid w:val="007A0AF6"/>
    <w:rsid w:val="007A0BA3"/>
    <w:rsid w:val="007A0BEF"/>
    <w:rsid w:val="007A1626"/>
    <w:rsid w:val="007A19B7"/>
    <w:rsid w:val="007A1E4D"/>
    <w:rsid w:val="007A2330"/>
    <w:rsid w:val="007A2A9A"/>
    <w:rsid w:val="007A2C42"/>
    <w:rsid w:val="007A2DAA"/>
    <w:rsid w:val="007A2DC4"/>
    <w:rsid w:val="007A3221"/>
    <w:rsid w:val="007A3682"/>
    <w:rsid w:val="007A38AE"/>
    <w:rsid w:val="007A3A42"/>
    <w:rsid w:val="007A3AB3"/>
    <w:rsid w:val="007A3CF3"/>
    <w:rsid w:val="007A3FF3"/>
    <w:rsid w:val="007A4400"/>
    <w:rsid w:val="007A4EEF"/>
    <w:rsid w:val="007A5178"/>
    <w:rsid w:val="007A6649"/>
    <w:rsid w:val="007A6743"/>
    <w:rsid w:val="007A6910"/>
    <w:rsid w:val="007A699D"/>
    <w:rsid w:val="007A6A83"/>
    <w:rsid w:val="007A6AE3"/>
    <w:rsid w:val="007A6B49"/>
    <w:rsid w:val="007A6BDC"/>
    <w:rsid w:val="007A70DA"/>
    <w:rsid w:val="007A7CB7"/>
    <w:rsid w:val="007A7FD1"/>
    <w:rsid w:val="007B02EF"/>
    <w:rsid w:val="007B0733"/>
    <w:rsid w:val="007B07F6"/>
    <w:rsid w:val="007B09A1"/>
    <w:rsid w:val="007B1534"/>
    <w:rsid w:val="007B1A61"/>
    <w:rsid w:val="007B22DB"/>
    <w:rsid w:val="007B285D"/>
    <w:rsid w:val="007B344E"/>
    <w:rsid w:val="007B429D"/>
    <w:rsid w:val="007B443F"/>
    <w:rsid w:val="007B4EEC"/>
    <w:rsid w:val="007B5068"/>
    <w:rsid w:val="007B51C0"/>
    <w:rsid w:val="007B5321"/>
    <w:rsid w:val="007B5AF7"/>
    <w:rsid w:val="007B5DC0"/>
    <w:rsid w:val="007B5F83"/>
    <w:rsid w:val="007B60A6"/>
    <w:rsid w:val="007B625B"/>
    <w:rsid w:val="007B62D1"/>
    <w:rsid w:val="007B6A6A"/>
    <w:rsid w:val="007B6ABC"/>
    <w:rsid w:val="007B6AC1"/>
    <w:rsid w:val="007B6B59"/>
    <w:rsid w:val="007B6CD6"/>
    <w:rsid w:val="007B733C"/>
    <w:rsid w:val="007B73D1"/>
    <w:rsid w:val="007B7DBE"/>
    <w:rsid w:val="007B7DCE"/>
    <w:rsid w:val="007B7FC1"/>
    <w:rsid w:val="007C06C3"/>
    <w:rsid w:val="007C0843"/>
    <w:rsid w:val="007C0AEC"/>
    <w:rsid w:val="007C0F99"/>
    <w:rsid w:val="007C1675"/>
    <w:rsid w:val="007C1A4F"/>
    <w:rsid w:val="007C1C54"/>
    <w:rsid w:val="007C1F8C"/>
    <w:rsid w:val="007C25C5"/>
    <w:rsid w:val="007C28F7"/>
    <w:rsid w:val="007C2C8D"/>
    <w:rsid w:val="007C2F4A"/>
    <w:rsid w:val="007C2FCA"/>
    <w:rsid w:val="007C3070"/>
    <w:rsid w:val="007C325B"/>
    <w:rsid w:val="007C380D"/>
    <w:rsid w:val="007C3D5A"/>
    <w:rsid w:val="007C405A"/>
    <w:rsid w:val="007C44B6"/>
    <w:rsid w:val="007C49C3"/>
    <w:rsid w:val="007C4DA2"/>
    <w:rsid w:val="007C51D7"/>
    <w:rsid w:val="007C5981"/>
    <w:rsid w:val="007C5A1E"/>
    <w:rsid w:val="007C5B4D"/>
    <w:rsid w:val="007C5E18"/>
    <w:rsid w:val="007C6B59"/>
    <w:rsid w:val="007C6BDA"/>
    <w:rsid w:val="007C6D62"/>
    <w:rsid w:val="007C6FDB"/>
    <w:rsid w:val="007C7304"/>
    <w:rsid w:val="007C76EB"/>
    <w:rsid w:val="007C7DFF"/>
    <w:rsid w:val="007D05D0"/>
    <w:rsid w:val="007D06ED"/>
    <w:rsid w:val="007D0868"/>
    <w:rsid w:val="007D0E0F"/>
    <w:rsid w:val="007D0E4F"/>
    <w:rsid w:val="007D1455"/>
    <w:rsid w:val="007D1EDE"/>
    <w:rsid w:val="007D23F0"/>
    <w:rsid w:val="007D269E"/>
    <w:rsid w:val="007D29F2"/>
    <w:rsid w:val="007D2D14"/>
    <w:rsid w:val="007D33CE"/>
    <w:rsid w:val="007D3643"/>
    <w:rsid w:val="007D3763"/>
    <w:rsid w:val="007D3838"/>
    <w:rsid w:val="007D3AEA"/>
    <w:rsid w:val="007D3B1E"/>
    <w:rsid w:val="007D3E83"/>
    <w:rsid w:val="007D45D3"/>
    <w:rsid w:val="007D460C"/>
    <w:rsid w:val="007D4675"/>
    <w:rsid w:val="007D48EB"/>
    <w:rsid w:val="007D4B6C"/>
    <w:rsid w:val="007D4E83"/>
    <w:rsid w:val="007D5528"/>
    <w:rsid w:val="007D5635"/>
    <w:rsid w:val="007D5B71"/>
    <w:rsid w:val="007D5E11"/>
    <w:rsid w:val="007D5F6E"/>
    <w:rsid w:val="007D616B"/>
    <w:rsid w:val="007D6C58"/>
    <w:rsid w:val="007D6C96"/>
    <w:rsid w:val="007D7777"/>
    <w:rsid w:val="007D77FF"/>
    <w:rsid w:val="007D795C"/>
    <w:rsid w:val="007D7C1F"/>
    <w:rsid w:val="007D7C5F"/>
    <w:rsid w:val="007E0223"/>
    <w:rsid w:val="007E033E"/>
    <w:rsid w:val="007E0347"/>
    <w:rsid w:val="007E04A9"/>
    <w:rsid w:val="007E0509"/>
    <w:rsid w:val="007E0A85"/>
    <w:rsid w:val="007E0D60"/>
    <w:rsid w:val="007E0E45"/>
    <w:rsid w:val="007E12DD"/>
    <w:rsid w:val="007E1479"/>
    <w:rsid w:val="007E19AE"/>
    <w:rsid w:val="007E1D78"/>
    <w:rsid w:val="007E2011"/>
    <w:rsid w:val="007E215F"/>
    <w:rsid w:val="007E23BF"/>
    <w:rsid w:val="007E2423"/>
    <w:rsid w:val="007E248A"/>
    <w:rsid w:val="007E26D9"/>
    <w:rsid w:val="007E2918"/>
    <w:rsid w:val="007E2919"/>
    <w:rsid w:val="007E2CC0"/>
    <w:rsid w:val="007E2D00"/>
    <w:rsid w:val="007E2E57"/>
    <w:rsid w:val="007E33F6"/>
    <w:rsid w:val="007E34C1"/>
    <w:rsid w:val="007E36DB"/>
    <w:rsid w:val="007E37EF"/>
    <w:rsid w:val="007E3E14"/>
    <w:rsid w:val="007E49B4"/>
    <w:rsid w:val="007E4B18"/>
    <w:rsid w:val="007E4DF8"/>
    <w:rsid w:val="007E50D1"/>
    <w:rsid w:val="007E5452"/>
    <w:rsid w:val="007E55F8"/>
    <w:rsid w:val="007E57C9"/>
    <w:rsid w:val="007E5F20"/>
    <w:rsid w:val="007E5F6C"/>
    <w:rsid w:val="007E6730"/>
    <w:rsid w:val="007E6DF0"/>
    <w:rsid w:val="007E6F55"/>
    <w:rsid w:val="007E6F59"/>
    <w:rsid w:val="007E7548"/>
    <w:rsid w:val="007E7D4C"/>
    <w:rsid w:val="007E7DEB"/>
    <w:rsid w:val="007E7FBA"/>
    <w:rsid w:val="007F0535"/>
    <w:rsid w:val="007F0657"/>
    <w:rsid w:val="007F071F"/>
    <w:rsid w:val="007F1514"/>
    <w:rsid w:val="007F15A0"/>
    <w:rsid w:val="007F1A23"/>
    <w:rsid w:val="007F1D19"/>
    <w:rsid w:val="007F20DF"/>
    <w:rsid w:val="007F212C"/>
    <w:rsid w:val="007F26AC"/>
    <w:rsid w:val="007F2826"/>
    <w:rsid w:val="007F28A2"/>
    <w:rsid w:val="007F2BE9"/>
    <w:rsid w:val="007F2C2B"/>
    <w:rsid w:val="007F2EFE"/>
    <w:rsid w:val="007F3344"/>
    <w:rsid w:val="007F33C6"/>
    <w:rsid w:val="007F3A06"/>
    <w:rsid w:val="007F3EAE"/>
    <w:rsid w:val="007F40E6"/>
    <w:rsid w:val="007F42AA"/>
    <w:rsid w:val="007F4932"/>
    <w:rsid w:val="007F4C7E"/>
    <w:rsid w:val="007F4CF6"/>
    <w:rsid w:val="007F4E57"/>
    <w:rsid w:val="007F5183"/>
    <w:rsid w:val="007F53EF"/>
    <w:rsid w:val="007F54D9"/>
    <w:rsid w:val="007F5866"/>
    <w:rsid w:val="007F5D0F"/>
    <w:rsid w:val="007F5E71"/>
    <w:rsid w:val="007F61D1"/>
    <w:rsid w:val="007F674D"/>
    <w:rsid w:val="007F68BB"/>
    <w:rsid w:val="007F6B25"/>
    <w:rsid w:val="007F6B79"/>
    <w:rsid w:val="007F6C88"/>
    <w:rsid w:val="007F6F6C"/>
    <w:rsid w:val="007F7349"/>
    <w:rsid w:val="007F7833"/>
    <w:rsid w:val="007F7906"/>
    <w:rsid w:val="008002FE"/>
    <w:rsid w:val="008003CC"/>
    <w:rsid w:val="00800AC1"/>
    <w:rsid w:val="00800CBE"/>
    <w:rsid w:val="008015BA"/>
    <w:rsid w:val="00801602"/>
    <w:rsid w:val="008019F4"/>
    <w:rsid w:val="00801B19"/>
    <w:rsid w:val="00801C5A"/>
    <w:rsid w:val="008020EE"/>
    <w:rsid w:val="00802696"/>
    <w:rsid w:val="00802AA3"/>
    <w:rsid w:val="00802E08"/>
    <w:rsid w:val="0080304B"/>
    <w:rsid w:val="00803340"/>
    <w:rsid w:val="00803618"/>
    <w:rsid w:val="0080373C"/>
    <w:rsid w:val="00803A38"/>
    <w:rsid w:val="00803EBF"/>
    <w:rsid w:val="008043C0"/>
    <w:rsid w:val="00804532"/>
    <w:rsid w:val="00804546"/>
    <w:rsid w:val="00804D41"/>
    <w:rsid w:val="00804D8B"/>
    <w:rsid w:val="00804E95"/>
    <w:rsid w:val="008052C1"/>
    <w:rsid w:val="008052E2"/>
    <w:rsid w:val="00805375"/>
    <w:rsid w:val="00805758"/>
    <w:rsid w:val="00805849"/>
    <w:rsid w:val="00805A72"/>
    <w:rsid w:val="00805A7D"/>
    <w:rsid w:val="00805AD3"/>
    <w:rsid w:val="00805D52"/>
    <w:rsid w:val="00805D57"/>
    <w:rsid w:val="00805F3E"/>
    <w:rsid w:val="00806663"/>
    <w:rsid w:val="008067B5"/>
    <w:rsid w:val="00806C82"/>
    <w:rsid w:val="00806FD7"/>
    <w:rsid w:val="008071DF"/>
    <w:rsid w:val="0080721D"/>
    <w:rsid w:val="00807649"/>
    <w:rsid w:val="0080789A"/>
    <w:rsid w:val="008078F7"/>
    <w:rsid w:val="00807BA0"/>
    <w:rsid w:val="00807D67"/>
    <w:rsid w:val="00807E35"/>
    <w:rsid w:val="0081002E"/>
    <w:rsid w:val="008102AE"/>
    <w:rsid w:val="00810305"/>
    <w:rsid w:val="00810C2A"/>
    <w:rsid w:val="00810CBB"/>
    <w:rsid w:val="008111A7"/>
    <w:rsid w:val="00811525"/>
    <w:rsid w:val="00811652"/>
    <w:rsid w:val="00811A6E"/>
    <w:rsid w:val="00811A6F"/>
    <w:rsid w:val="00812833"/>
    <w:rsid w:val="00812B88"/>
    <w:rsid w:val="00812BA8"/>
    <w:rsid w:val="00813217"/>
    <w:rsid w:val="008132CF"/>
    <w:rsid w:val="00813682"/>
    <w:rsid w:val="00813713"/>
    <w:rsid w:val="00813B59"/>
    <w:rsid w:val="00813B8A"/>
    <w:rsid w:val="0081401C"/>
    <w:rsid w:val="008140A6"/>
    <w:rsid w:val="00814545"/>
    <w:rsid w:val="008146A8"/>
    <w:rsid w:val="008148B5"/>
    <w:rsid w:val="0081493A"/>
    <w:rsid w:val="00814E59"/>
    <w:rsid w:val="008152CE"/>
    <w:rsid w:val="0081536E"/>
    <w:rsid w:val="0081574D"/>
    <w:rsid w:val="0081599C"/>
    <w:rsid w:val="00815F7D"/>
    <w:rsid w:val="00815FCD"/>
    <w:rsid w:val="008161DC"/>
    <w:rsid w:val="008163CF"/>
    <w:rsid w:val="0081665D"/>
    <w:rsid w:val="008166B7"/>
    <w:rsid w:val="008167DC"/>
    <w:rsid w:val="008167F0"/>
    <w:rsid w:val="00816962"/>
    <w:rsid w:val="00816B1F"/>
    <w:rsid w:val="00817084"/>
    <w:rsid w:val="00817221"/>
    <w:rsid w:val="0081779C"/>
    <w:rsid w:val="00817A28"/>
    <w:rsid w:val="00817DC2"/>
    <w:rsid w:val="008201AF"/>
    <w:rsid w:val="00820504"/>
    <w:rsid w:val="0082082E"/>
    <w:rsid w:val="00820BA5"/>
    <w:rsid w:val="00820BB4"/>
    <w:rsid w:val="00820CC4"/>
    <w:rsid w:val="0082136E"/>
    <w:rsid w:val="008219A9"/>
    <w:rsid w:val="00821DEA"/>
    <w:rsid w:val="00822317"/>
    <w:rsid w:val="0082234D"/>
    <w:rsid w:val="00822DA9"/>
    <w:rsid w:val="00822E4F"/>
    <w:rsid w:val="008235C7"/>
    <w:rsid w:val="008239DB"/>
    <w:rsid w:val="00823CFE"/>
    <w:rsid w:val="0082441F"/>
    <w:rsid w:val="008246B3"/>
    <w:rsid w:val="00824C15"/>
    <w:rsid w:val="00824E22"/>
    <w:rsid w:val="008255E7"/>
    <w:rsid w:val="0082568D"/>
    <w:rsid w:val="008258D4"/>
    <w:rsid w:val="008260A3"/>
    <w:rsid w:val="00826182"/>
    <w:rsid w:val="008261A9"/>
    <w:rsid w:val="008261C0"/>
    <w:rsid w:val="00826404"/>
    <w:rsid w:val="00826673"/>
    <w:rsid w:val="00826A58"/>
    <w:rsid w:val="00826D06"/>
    <w:rsid w:val="0082753A"/>
    <w:rsid w:val="00827BA5"/>
    <w:rsid w:val="008304D5"/>
    <w:rsid w:val="00830573"/>
    <w:rsid w:val="008305CE"/>
    <w:rsid w:val="00830A29"/>
    <w:rsid w:val="00830B51"/>
    <w:rsid w:val="00830F9E"/>
    <w:rsid w:val="008313B6"/>
    <w:rsid w:val="00831742"/>
    <w:rsid w:val="008317ED"/>
    <w:rsid w:val="0083192B"/>
    <w:rsid w:val="00831D7D"/>
    <w:rsid w:val="00831EBE"/>
    <w:rsid w:val="0083253D"/>
    <w:rsid w:val="00832DA7"/>
    <w:rsid w:val="00833115"/>
    <w:rsid w:val="00833210"/>
    <w:rsid w:val="00833508"/>
    <w:rsid w:val="008335F9"/>
    <w:rsid w:val="0083398E"/>
    <w:rsid w:val="008339B1"/>
    <w:rsid w:val="00833CEA"/>
    <w:rsid w:val="008340D5"/>
    <w:rsid w:val="00834208"/>
    <w:rsid w:val="008348DD"/>
    <w:rsid w:val="00834F72"/>
    <w:rsid w:val="00835270"/>
    <w:rsid w:val="0083530C"/>
    <w:rsid w:val="008353F1"/>
    <w:rsid w:val="008357BE"/>
    <w:rsid w:val="00835C9B"/>
    <w:rsid w:val="00835D4F"/>
    <w:rsid w:val="0083611C"/>
    <w:rsid w:val="0083621F"/>
    <w:rsid w:val="00836251"/>
    <w:rsid w:val="008362DF"/>
    <w:rsid w:val="0083640F"/>
    <w:rsid w:val="00836748"/>
    <w:rsid w:val="008368E0"/>
    <w:rsid w:val="00836CD1"/>
    <w:rsid w:val="008373A6"/>
    <w:rsid w:val="008375A7"/>
    <w:rsid w:val="00837EFB"/>
    <w:rsid w:val="00837F78"/>
    <w:rsid w:val="00840262"/>
    <w:rsid w:val="008406C1"/>
    <w:rsid w:val="00840846"/>
    <w:rsid w:val="008409C8"/>
    <w:rsid w:val="00841333"/>
    <w:rsid w:val="008418C8"/>
    <w:rsid w:val="00841A27"/>
    <w:rsid w:val="00841F0A"/>
    <w:rsid w:val="008420B2"/>
    <w:rsid w:val="0084213F"/>
    <w:rsid w:val="008423BB"/>
    <w:rsid w:val="00842CAB"/>
    <w:rsid w:val="00843C8F"/>
    <w:rsid w:val="00843FCD"/>
    <w:rsid w:val="008441CB"/>
    <w:rsid w:val="00844D39"/>
    <w:rsid w:val="00844DE2"/>
    <w:rsid w:val="008452BB"/>
    <w:rsid w:val="00845516"/>
    <w:rsid w:val="00845563"/>
    <w:rsid w:val="00845B70"/>
    <w:rsid w:val="00845D06"/>
    <w:rsid w:val="00845F63"/>
    <w:rsid w:val="008460C8"/>
    <w:rsid w:val="00846195"/>
    <w:rsid w:val="00846EE5"/>
    <w:rsid w:val="00847041"/>
    <w:rsid w:val="00847210"/>
    <w:rsid w:val="008474EB"/>
    <w:rsid w:val="00847C12"/>
    <w:rsid w:val="00847F2A"/>
    <w:rsid w:val="0085007D"/>
    <w:rsid w:val="00850299"/>
    <w:rsid w:val="00850CA3"/>
    <w:rsid w:val="00850FAB"/>
    <w:rsid w:val="0085116D"/>
    <w:rsid w:val="00851F37"/>
    <w:rsid w:val="008521BC"/>
    <w:rsid w:val="00852C76"/>
    <w:rsid w:val="00852CF2"/>
    <w:rsid w:val="00852E4B"/>
    <w:rsid w:val="008530A7"/>
    <w:rsid w:val="0085357D"/>
    <w:rsid w:val="008535EF"/>
    <w:rsid w:val="00853ECA"/>
    <w:rsid w:val="008541EB"/>
    <w:rsid w:val="00854578"/>
    <w:rsid w:val="0085469D"/>
    <w:rsid w:val="008547F5"/>
    <w:rsid w:val="008550A3"/>
    <w:rsid w:val="00855237"/>
    <w:rsid w:val="00855486"/>
    <w:rsid w:val="0085563E"/>
    <w:rsid w:val="008556BA"/>
    <w:rsid w:val="00855B1F"/>
    <w:rsid w:val="00855D18"/>
    <w:rsid w:val="00855DC7"/>
    <w:rsid w:val="00855DE8"/>
    <w:rsid w:val="0085659B"/>
    <w:rsid w:val="00856D43"/>
    <w:rsid w:val="00856E24"/>
    <w:rsid w:val="00856E3C"/>
    <w:rsid w:val="00856FFE"/>
    <w:rsid w:val="00860293"/>
    <w:rsid w:val="00860357"/>
    <w:rsid w:val="00860A02"/>
    <w:rsid w:val="00860A5A"/>
    <w:rsid w:val="00860B4E"/>
    <w:rsid w:val="00860E19"/>
    <w:rsid w:val="00860E6B"/>
    <w:rsid w:val="0086122A"/>
    <w:rsid w:val="00861302"/>
    <w:rsid w:val="008615A5"/>
    <w:rsid w:val="00861AE3"/>
    <w:rsid w:val="00861BD3"/>
    <w:rsid w:val="00861D58"/>
    <w:rsid w:val="00861EEA"/>
    <w:rsid w:val="0086249B"/>
    <w:rsid w:val="00862963"/>
    <w:rsid w:val="00862EBC"/>
    <w:rsid w:val="00863878"/>
    <w:rsid w:val="00863C03"/>
    <w:rsid w:val="00863E26"/>
    <w:rsid w:val="0086407F"/>
    <w:rsid w:val="00864187"/>
    <w:rsid w:val="00864506"/>
    <w:rsid w:val="008648DC"/>
    <w:rsid w:val="00864950"/>
    <w:rsid w:val="00864CC6"/>
    <w:rsid w:val="00864D41"/>
    <w:rsid w:val="00865213"/>
    <w:rsid w:val="0086521F"/>
    <w:rsid w:val="00865343"/>
    <w:rsid w:val="008658B3"/>
    <w:rsid w:val="008659D1"/>
    <w:rsid w:val="00865A32"/>
    <w:rsid w:val="00865ACB"/>
    <w:rsid w:val="00865D38"/>
    <w:rsid w:val="00866CC4"/>
    <w:rsid w:val="00866F3E"/>
    <w:rsid w:val="00867310"/>
    <w:rsid w:val="00867951"/>
    <w:rsid w:val="00867C0C"/>
    <w:rsid w:val="00867EBB"/>
    <w:rsid w:val="00867F39"/>
    <w:rsid w:val="00870877"/>
    <w:rsid w:val="008709C8"/>
    <w:rsid w:val="00871179"/>
    <w:rsid w:val="00871462"/>
    <w:rsid w:val="008717F7"/>
    <w:rsid w:val="00871980"/>
    <w:rsid w:val="00871A45"/>
    <w:rsid w:val="00871BAD"/>
    <w:rsid w:val="00871C7E"/>
    <w:rsid w:val="00871CCA"/>
    <w:rsid w:val="00871D22"/>
    <w:rsid w:val="00871D43"/>
    <w:rsid w:val="008727D2"/>
    <w:rsid w:val="00873437"/>
    <w:rsid w:val="00873535"/>
    <w:rsid w:val="008739E2"/>
    <w:rsid w:val="00873A95"/>
    <w:rsid w:val="00873B9C"/>
    <w:rsid w:val="00873D09"/>
    <w:rsid w:val="00874AA1"/>
    <w:rsid w:val="00874FA2"/>
    <w:rsid w:val="0087508E"/>
    <w:rsid w:val="00875412"/>
    <w:rsid w:val="0087583E"/>
    <w:rsid w:val="00875AD8"/>
    <w:rsid w:val="00875F6D"/>
    <w:rsid w:val="008761F0"/>
    <w:rsid w:val="008763DF"/>
    <w:rsid w:val="0087680E"/>
    <w:rsid w:val="00876A62"/>
    <w:rsid w:val="00876D71"/>
    <w:rsid w:val="00877070"/>
    <w:rsid w:val="008770BE"/>
    <w:rsid w:val="0087713D"/>
    <w:rsid w:val="0087734C"/>
    <w:rsid w:val="008777B7"/>
    <w:rsid w:val="008777C9"/>
    <w:rsid w:val="00877B8A"/>
    <w:rsid w:val="0088040E"/>
    <w:rsid w:val="0088042D"/>
    <w:rsid w:val="008805B1"/>
    <w:rsid w:val="00880617"/>
    <w:rsid w:val="00880668"/>
    <w:rsid w:val="008807BA"/>
    <w:rsid w:val="00880856"/>
    <w:rsid w:val="00880C5C"/>
    <w:rsid w:val="00880CE6"/>
    <w:rsid w:val="00881220"/>
    <w:rsid w:val="00881410"/>
    <w:rsid w:val="00881590"/>
    <w:rsid w:val="00881632"/>
    <w:rsid w:val="00881718"/>
    <w:rsid w:val="00881C57"/>
    <w:rsid w:val="0088211A"/>
    <w:rsid w:val="00882246"/>
    <w:rsid w:val="0088267E"/>
    <w:rsid w:val="00882E1E"/>
    <w:rsid w:val="008831F6"/>
    <w:rsid w:val="008834F8"/>
    <w:rsid w:val="00883C44"/>
    <w:rsid w:val="00883E2C"/>
    <w:rsid w:val="00883EFD"/>
    <w:rsid w:val="008848CD"/>
    <w:rsid w:val="00884AC3"/>
    <w:rsid w:val="00885252"/>
    <w:rsid w:val="00885257"/>
    <w:rsid w:val="0088567A"/>
    <w:rsid w:val="008859F5"/>
    <w:rsid w:val="00885BD6"/>
    <w:rsid w:val="00886085"/>
    <w:rsid w:val="0088613A"/>
    <w:rsid w:val="008863C8"/>
    <w:rsid w:val="00886A54"/>
    <w:rsid w:val="00886B2F"/>
    <w:rsid w:val="00886B70"/>
    <w:rsid w:val="00886FB3"/>
    <w:rsid w:val="00887314"/>
    <w:rsid w:val="00887321"/>
    <w:rsid w:val="00887534"/>
    <w:rsid w:val="0088768F"/>
    <w:rsid w:val="0088787D"/>
    <w:rsid w:val="00887F24"/>
    <w:rsid w:val="00890346"/>
    <w:rsid w:val="0089037D"/>
    <w:rsid w:val="00890BAB"/>
    <w:rsid w:val="00890BD9"/>
    <w:rsid w:val="00890D55"/>
    <w:rsid w:val="00890FD8"/>
    <w:rsid w:val="00891852"/>
    <w:rsid w:val="00892185"/>
    <w:rsid w:val="00892211"/>
    <w:rsid w:val="008925B0"/>
    <w:rsid w:val="0089281C"/>
    <w:rsid w:val="008928B7"/>
    <w:rsid w:val="00892AD8"/>
    <w:rsid w:val="0089324F"/>
    <w:rsid w:val="00893279"/>
    <w:rsid w:val="0089327C"/>
    <w:rsid w:val="00893514"/>
    <w:rsid w:val="0089385A"/>
    <w:rsid w:val="00893A6E"/>
    <w:rsid w:val="00893AC4"/>
    <w:rsid w:val="008942E2"/>
    <w:rsid w:val="0089471E"/>
    <w:rsid w:val="0089474E"/>
    <w:rsid w:val="008948FA"/>
    <w:rsid w:val="00894D6B"/>
    <w:rsid w:val="00895360"/>
    <w:rsid w:val="00895B63"/>
    <w:rsid w:val="00895DFC"/>
    <w:rsid w:val="00895FD4"/>
    <w:rsid w:val="00896091"/>
    <w:rsid w:val="00896514"/>
    <w:rsid w:val="008969FC"/>
    <w:rsid w:val="00896A0F"/>
    <w:rsid w:val="00896B30"/>
    <w:rsid w:val="00896B36"/>
    <w:rsid w:val="00896C07"/>
    <w:rsid w:val="00896D16"/>
    <w:rsid w:val="00896E33"/>
    <w:rsid w:val="00897450"/>
    <w:rsid w:val="00897E60"/>
    <w:rsid w:val="00897E94"/>
    <w:rsid w:val="008A08E5"/>
    <w:rsid w:val="008A0A3F"/>
    <w:rsid w:val="008A0D82"/>
    <w:rsid w:val="008A0E64"/>
    <w:rsid w:val="008A1099"/>
    <w:rsid w:val="008A1391"/>
    <w:rsid w:val="008A152C"/>
    <w:rsid w:val="008A1992"/>
    <w:rsid w:val="008A19AF"/>
    <w:rsid w:val="008A1E4D"/>
    <w:rsid w:val="008A1F92"/>
    <w:rsid w:val="008A23B3"/>
    <w:rsid w:val="008A2502"/>
    <w:rsid w:val="008A2ED4"/>
    <w:rsid w:val="008A324F"/>
    <w:rsid w:val="008A345D"/>
    <w:rsid w:val="008A3566"/>
    <w:rsid w:val="008A42C9"/>
    <w:rsid w:val="008A47F6"/>
    <w:rsid w:val="008A4A3A"/>
    <w:rsid w:val="008A4B8A"/>
    <w:rsid w:val="008A4BCA"/>
    <w:rsid w:val="008A4BFA"/>
    <w:rsid w:val="008A4DE2"/>
    <w:rsid w:val="008A4E11"/>
    <w:rsid w:val="008A527F"/>
    <w:rsid w:val="008A5367"/>
    <w:rsid w:val="008A5943"/>
    <w:rsid w:val="008A5E59"/>
    <w:rsid w:val="008A6622"/>
    <w:rsid w:val="008A6984"/>
    <w:rsid w:val="008A6A5C"/>
    <w:rsid w:val="008A70BC"/>
    <w:rsid w:val="008A7275"/>
    <w:rsid w:val="008A7442"/>
    <w:rsid w:val="008A76DD"/>
    <w:rsid w:val="008A7B73"/>
    <w:rsid w:val="008A7DCC"/>
    <w:rsid w:val="008B051A"/>
    <w:rsid w:val="008B0B0A"/>
    <w:rsid w:val="008B0FC8"/>
    <w:rsid w:val="008B11B4"/>
    <w:rsid w:val="008B1200"/>
    <w:rsid w:val="008B16EB"/>
    <w:rsid w:val="008B1A39"/>
    <w:rsid w:val="008B1AB2"/>
    <w:rsid w:val="008B2008"/>
    <w:rsid w:val="008B22C6"/>
    <w:rsid w:val="008B22DA"/>
    <w:rsid w:val="008B266D"/>
    <w:rsid w:val="008B2B26"/>
    <w:rsid w:val="008B2E81"/>
    <w:rsid w:val="008B301C"/>
    <w:rsid w:val="008B313A"/>
    <w:rsid w:val="008B3594"/>
    <w:rsid w:val="008B3A29"/>
    <w:rsid w:val="008B3A90"/>
    <w:rsid w:val="008B40A5"/>
    <w:rsid w:val="008B44C5"/>
    <w:rsid w:val="008B4507"/>
    <w:rsid w:val="008B451D"/>
    <w:rsid w:val="008B49D0"/>
    <w:rsid w:val="008B4B10"/>
    <w:rsid w:val="008B4F8C"/>
    <w:rsid w:val="008B4F92"/>
    <w:rsid w:val="008B5564"/>
    <w:rsid w:val="008B5A7D"/>
    <w:rsid w:val="008B5C27"/>
    <w:rsid w:val="008B5EE9"/>
    <w:rsid w:val="008B5EF6"/>
    <w:rsid w:val="008B63EC"/>
    <w:rsid w:val="008B65E2"/>
    <w:rsid w:val="008B7627"/>
    <w:rsid w:val="008B780D"/>
    <w:rsid w:val="008B79AB"/>
    <w:rsid w:val="008B7E89"/>
    <w:rsid w:val="008C0051"/>
    <w:rsid w:val="008C006D"/>
    <w:rsid w:val="008C025E"/>
    <w:rsid w:val="008C0551"/>
    <w:rsid w:val="008C078A"/>
    <w:rsid w:val="008C07BE"/>
    <w:rsid w:val="008C0AF4"/>
    <w:rsid w:val="008C0B82"/>
    <w:rsid w:val="008C0EE3"/>
    <w:rsid w:val="008C1934"/>
    <w:rsid w:val="008C2264"/>
    <w:rsid w:val="008C2548"/>
    <w:rsid w:val="008C25C5"/>
    <w:rsid w:val="008C2892"/>
    <w:rsid w:val="008C2A8E"/>
    <w:rsid w:val="008C369E"/>
    <w:rsid w:val="008C3E0D"/>
    <w:rsid w:val="008C4240"/>
    <w:rsid w:val="008C438E"/>
    <w:rsid w:val="008C4E47"/>
    <w:rsid w:val="008C4FE1"/>
    <w:rsid w:val="008C5585"/>
    <w:rsid w:val="008C6105"/>
    <w:rsid w:val="008C781E"/>
    <w:rsid w:val="008C7DAD"/>
    <w:rsid w:val="008D00FD"/>
    <w:rsid w:val="008D0B3E"/>
    <w:rsid w:val="008D0F5A"/>
    <w:rsid w:val="008D1433"/>
    <w:rsid w:val="008D1452"/>
    <w:rsid w:val="008D14AF"/>
    <w:rsid w:val="008D18F9"/>
    <w:rsid w:val="008D1B13"/>
    <w:rsid w:val="008D1CA1"/>
    <w:rsid w:val="008D2370"/>
    <w:rsid w:val="008D23AB"/>
    <w:rsid w:val="008D27A8"/>
    <w:rsid w:val="008D289C"/>
    <w:rsid w:val="008D2A4E"/>
    <w:rsid w:val="008D2A6E"/>
    <w:rsid w:val="008D3456"/>
    <w:rsid w:val="008D3480"/>
    <w:rsid w:val="008D39AB"/>
    <w:rsid w:val="008D3AD4"/>
    <w:rsid w:val="008D3B91"/>
    <w:rsid w:val="008D3B9C"/>
    <w:rsid w:val="008D40BC"/>
    <w:rsid w:val="008D42B2"/>
    <w:rsid w:val="008D42FA"/>
    <w:rsid w:val="008D46BB"/>
    <w:rsid w:val="008D54A2"/>
    <w:rsid w:val="008D57B2"/>
    <w:rsid w:val="008D5940"/>
    <w:rsid w:val="008D5D76"/>
    <w:rsid w:val="008D5EFE"/>
    <w:rsid w:val="008D6415"/>
    <w:rsid w:val="008D681E"/>
    <w:rsid w:val="008D6C4F"/>
    <w:rsid w:val="008D6FBB"/>
    <w:rsid w:val="008D70EF"/>
    <w:rsid w:val="008D718E"/>
    <w:rsid w:val="008D7A23"/>
    <w:rsid w:val="008E0204"/>
    <w:rsid w:val="008E036A"/>
    <w:rsid w:val="008E09EE"/>
    <w:rsid w:val="008E0B21"/>
    <w:rsid w:val="008E0F12"/>
    <w:rsid w:val="008E1110"/>
    <w:rsid w:val="008E149C"/>
    <w:rsid w:val="008E1CCC"/>
    <w:rsid w:val="008E1DE9"/>
    <w:rsid w:val="008E222C"/>
    <w:rsid w:val="008E23EF"/>
    <w:rsid w:val="008E258E"/>
    <w:rsid w:val="008E29D1"/>
    <w:rsid w:val="008E2C76"/>
    <w:rsid w:val="008E2D37"/>
    <w:rsid w:val="008E2E13"/>
    <w:rsid w:val="008E3090"/>
    <w:rsid w:val="008E3443"/>
    <w:rsid w:val="008E347B"/>
    <w:rsid w:val="008E3C86"/>
    <w:rsid w:val="008E3E74"/>
    <w:rsid w:val="008E409E"/>
    <w:rsid w:val="008E4376"/>
    <w:rsid w:val="008E474E"/>
    <w:rsid w:val="008E4920"/>
    <w:rsid w:val="008E4D70"/>
    <w:rsid w:val="008E4E88"/>
    <w:rsid w:val="008E58B2"/>
    <w:rsid w:val="008E58B9"/>
    <w:rsid w:val="008E5A45"/>
    <w:rsid w:val="008E5A69"/>
    <w:rsid w:val="008E5CC5"/>
    <w:rsid w:val="008E5D3E"/>
    <w:rsid w:val="008E5FAA"/>
    <w:rsid w:val="008E679A"/>
    <w:rsid w:val="008E68CA"/>
    <w:rsid w:val="008E6BAF"/>
    <w:rsid w:val="008E7081"/>
    <w:rsid w:val="008E7206"/>
    <w:rsid w:val="008E7458"/>
    <w:rsid w:val="008E7878"/>
    <w:rsid w:val="008E7A36"/>
    <w:rsid w:val="008F03C0"/>
    <w:rsid w:val="008F0D43"/>
    <w:rsid w:val="008F0E00"/>
    <w:rsid w:val="008F0F9A"/>
    <w:rsid w:val="008F10EE"/>
    <w:rsid w:val="008F13E1"/>
    <w:rsid w:val="008F18B4"/>
    <w:rsid w:val="008F1BC8"/>
    <w:rsid w:val="008F1DEF"/>
    <w:rsid w:val="008F20EA"/>
    <w:rsid w:val="008F2189"/>
    <w:rsid w:val="008F2689"/>
    <w:rsid w:val="008F29AB"/>
    <w:rsid w:val="008F2AD7"/>
    <w:rsid w:val="008F2B93"/>
    <w:rsid w:val="008F35D1"/>
    <w:rsid w:val="008F3638"/>
    <w:rsid w:val="008F394D"/>
    <w:rsid w:val="008F3AC6"/>
    <w:rsid w:val="008F3C35"/>
    <w:rsid w:val="008F3CE0"/>
    <w:rsid w:val="008F409A"/>
    <w:rsid w:val="008F4659"/>
    <w:rsid w:val="008F47D6"/>
    <w:rsid w:val="008F495A"/>
    <w:rsid w:val="008F5124"/>
    <w:rsid w:val="008F54A6"/>
    <w:rsid w:val="008F56BA"/>
    <w:rsid w:val="008F5746"/>
    <w:rsid w:val="008F59E7"/>
    <w:rsid w:val="008F5D4B"/>
    <w:rsid w:val="008F5F2B"/>
    <w:rsid w:val="008F62CE"/>
    <w:rsid w:val="008F6C96"/>
    <w:rsid w:val="008F7229"/>
    <w:rsid w:val="008F771C"/>
    <w:rsid w:val="008F779F"/>
    <w:rsid w:val="008F7AA0"/>
    <w:rsid w:val="008F7D2F"/>
    <w:rsid w:val="00900335"/>
    <w:rsid w:val="00900831"/>
    <w:rsid w:val="009008EC"/>
    <w:rsid w:val="00900A79"/>
    <w:rsid w:val="00900AB7"/>
    <w:rsid w:val="009016B0"/>
    <w:rsid w:val="00901D1E"/>
    <w:rsid w:val="00901D35"/>
    <w:rsid w:val="0090263A"/>
    <w:rsid w:val="00902E1E"/>
    <w:rsid w:val="009033BE"/>
    <w:rsid w:val="009039D9"/>
    <w:rsid w:val="00903CFA"/>
    <w:rsid w:val="0090415B"/>
    <w:rsid w:val="00904243"/>
    <w:rsid w:val="009045D3"/>
    <w:rsid w:val="009048F1"/>
    <w:rsid w:val="00904D7E"/>
    <w:rsid w:val="00904DE6"/>
    <w:rsid w:val="00904E5D"/>
    <w:rsid w:val="009050E4"/>
    <w:rsid w:val="009052ED"/>
    <w:rsid w:val="009053FF"/>
    <w:rsid w:val="00905B74"/>
    <w:rsid w:val="00905BD2"/>
    <w:rsid w:val="00905E18"/>
    <w:rsid w:val="00905E5C"/>
    <w:rsid w:val="009061C7"/>
    <w:rsid w:val="009063FF"/>
    <w:rsid w:val="00906676"/>
    <w:rsid w:val="00906A59"/>
    <w:rsid w:val="0090715F"/>
    <w:rsid w:val="00907570"/>
    <w:rsid w:val="009075F6"/>
    <w:rsid w:val="00907C81"/>
    <w:rsid w:val="009100EA"/>
    <w:rsid w:val="0091067E"/>
    <w:rsid w:val="009108EA"/>
    <w:rsid w:val="009110A4"/>
    <w:rsid w:val="009112CD"/>
    <w:rsid w:val="009112EC"/>
    <w:rsid w:val="0091172D"/>
    <w:rsid w:val="00911CA0"/>
    <w:rsid w:val="0091221C"/>
    <w:rsid w:val="0091269A"/>
    <w:rsid w:val="0091283B"/>
    <w:rsid w:val="00912934"/>
    <w:rsid w:val="00913054"/>
    <w:rsid w:val="009135F9"/>
    <w:rsid w:val="00913C08"/>
    <w:rsid w:val="00913DE1"/>
    <w:rsid w:val="00915317"/>
    <w:rsid w:val="00915555"/>
    <w:rsid w:val="00915C8E"/>
    <w:rsid w:val="00915E71"/>
    <w:rsid w:val="009168B2"/>
    <w:rsid w:val="0091691A"/>
    <w:rsid w:val="00916BB3"/>
    <w:rsid w:val="009172D9"/>
    <w:rsid w:val="009173CF"/>
    <w:rsid w:val="00917E7E"/>
    <w:rsid w:val="0092026E"/>
    <w:rsid w:val="00920659"/>
    <w:rsid w:val="009207D9"/>
    <w:rsid w:val="0092096A"/>
    <w:rsid w:val="009210ED"/>
    <w:rsid w:val="009215E8"/>
    <w:rsid w:val="009220A1"/>
    <w:rsid w:val="00922180"/>
    <w:rsid w:val="009221F8"/>
    <w:rsid w:val="0092256D"/>
    <w:rsid w:val="00923545"/>
    <w:rsid w:val="00923845"/>
    <w:rsid w:val="00923AB3"/>
    <w:rsid w:val="00923F6E"/>
    <w:rsid w:val="00924181"/>
    <w:rsid w:val="00924361"/>
    <w:rsid w:val="009243E4"/>
    <w:rsid w:val="009248C3"/>
    <w:rsid w:val="00924923"/>
    <w:rsid w:val="00924A30"/>
    <w:rsid w:val="0092508E"/>
    <w:rsid w:val="009254A2"/>
    <w:rsid w:val="009259CB"/>
    <w:rsid w:val="00925B5B"/>
    <w:rsid w:val="00925B71"/>
    <w:rsid w:val="00925C5C"/>
    <w:rsid w:val="00925EEE"/>
    <w:rsid w:val="00926432"/>
    <w:rsid w:val="00926662"/>
    <w:rsid w:val="00926754"/>
    <w:rsid w:val="00926910"/>
    <w:rsid w:val="00926D60"/>
    <w:rsid w:val="00926DD4"/>
    <w:rsid w:val="0092709A"/>
    <w:rsid w:val="00927613"/>
    <w:rsid w:val="00927F4D"/>
    <w:rsid w:val="00927F6A"/>
    <w:rsid w:val="009300D5"/>
    <w:rsid w:val="00930561"/>
    <w:rsid w:val="00930714"/>
    <w:rsid w:val="00930B46"/>
    <w:rsid w:val="00930C1C"/>
    <w:rsid w:val="00930DA5"/>
    <w:rsid w:val="0093175E"/>
    <w:rsid w:val="00931BBC"/>
    <w:rsid w:val="0093203D"/>
    <w:rsid w:val="00932065"/>
    <w:rsid w:val="00932838"/>
    <w:rsid w:val="00932B5E"/>
    <w:rsid w:val="00933330"/>
    <w:rsid w:val="00933D6B"/>
    <w:rsid w:val="009341B6"/>
    <w:rsid w:val="00934432"/>
    <w:rsid w:val="0093459C"/>
    <w:rsid w:val="009345A8"/>
    <w:rsid w:val="009345D7"/>
    <w:rsid w:val="00934686"/>
    <w:rsid w:val="0093469E"/>
    <w:rsid w:val="009347D2"/>
    <w:rsid w:val="0093496F"/>
    <w:rsid w:val="00934AC2"/>
    <w:rsid w:val="00934F58"/>
    <w:rsid w:val="00935026"/>
    <w:rsid w:val="00935222"/>
    <w:rsid w:val="0093541E"/>
    <w:rsid w:val="009355E1"/>
    <w:rsid w:val="00935874"/>
    <w:rsid w:val="009360C5"/>
    <w:rsid w:val="00936758"/>
    <w:rsid w:val="00936B1B"/>
    <w:rsid w:val="00936B33"/>
    <w:rsid w:val="00936E02"/>
    <w:rsid w:val="00936FCB"/>
    <w:rsid w:val="0093718D"/>
    <w:rsid w:val="0093737D"/>
    <w:rsid w:val="0093743A"/>
    <w:rsid w:val="0093759A"/>
    <w:rsid w:val="00937CFD"/>
    <w:rsid w:val="00937E17"/>
    <w:rsid w:val="0094044C"/>
    <w:rsid w:val="009405F9"/>
    <w:rsid w:val="0094098C"/>
    <w:rsid w:val="00940D18"/>
    <w:rsid w:val="00940EB6"/>
    <w:rsid w:val="00941032"/>
    <w:rsid w:val="00941405"/>
    <w:rsid w:val="00941896"/>
    <w:rsid w:val="009418DA"/>
    <w:rsid w:val="00941AC4"/>
    <w:rsid w:val="00941F6B"/>
    <w:rsid w:val="00942176"/>
    <w:rsid w:val="009422A5"/>
    <w:rsid w:val="00942582"/>
    <w:rsid w:val="00942717"/>
    <w:rsid w:val="009428D4"/>
    <w:rsid w:val="00942B4D"/>
    <w:rsid w:val="00942BA5"/>
    <w:rsid w:val="0094306F"/>
    <w:rsid w:val="0094394C"/>
    <w:rsid w:val="00943B6A"/>
    <w:rsid w:val="00943D3F"/>
    <w:rsid w:val="0094402A"/>
    <w:rsid w:val="009443C1"/>
    <w:rsid w:val="009444CE"/>
    <w:rsid w:val="009447EB"/>
    <w:rsid w:val="00944CF6"/>
    <w:rsid w:val="00944DE7"/>
    <w:rsid w:val="00944E32"/>
    <w:rsid w:val="00944EBC"/>
    <w:rsid w:val="00944F25"/>
    <w:rsid w:val="00944FBC"/>
    <w:rsid w:val="009452C4"/>
    <w:rsid w:val="009453C0"/>
    <w:rsid w:val="00945556"/>
    <w:rsid w:val="009457D2"/>
    <w:rsid w:val="00945B19"/>
    <w:rsid w:val="009460A1"/>
    <w:rsid w:val="009461B4"/>
    <w:rsid w:val="0094645D"/>
    <w:rsid w:val="00946545"/>
    <w:rsid w:val="009467BE"/>
    <w:rsid w:val="0094689D"/>
    <w:rsid w:val="009469A1"/>
    <w:rsid w:val="00946A75"/>
    <w:rsid w:val="00946AE2"/>
    <w:rsid w:val="00946D8F"/>
    <w:rsid w:val="00946E98"/>
    <w:rsid w:val="00947554"/>
    <w:rsid w:val="0094777A"/>
    <w:rsid w:val="00950091"/>
    <w:rsid w:val="009500D1"/>
    <w:rsid w:val="00950DA7"/>
    <w:rsid w:val="00951225"/>
    <w:rsid w:val="0095143F"/>
    <w:rsid w:val="009517B1"/>
    <w:rsid w:val="009525DC"/>
    <w:rsid w:val="0095270B"/>
    <w:rsid w:val="00952B11"/>
    <w:rsid w:val="00952FBA"/>
    <w:rsid w:val="00953220"/>
    <w:rsid w:val="00953251"/>
    <w:rsid w:val="009534CA"/>
    <w:rsid w:val="00954251"/>
    <w:rsid w:val="009550CA"/>
    <w:rsid w:val="009552A0"/>
    <w:rsid w:val="009552A9"/>
    <w:rsid w:val="009556CA"/>
    <w:rsid w:val="00955B1D"/>
    <w:rsid w:val="00955B91"/>
    <w:rsid w:val="0095672C"/>
    <w:rsid w:val="00956AC5"/>
    <w:rsid w:val="00956CB9"/>
    <w:rsid w:val="00956EFC"/>
    <w:rsid w:val="00957961"/>
    <w:rsid w:val="009602B5"/>
    <w:rsid w:val="00960380"/>
    <w:rsid w:val="009607C4"/>
    <w:rsid w:val="009608A1"/>
    <w:rsid w:val="00960D32"/>
    <w:rsid w:val="00960F27"/>
    <w:rsid w:val="00960FA3"/>
    <w:rsid w:val="009610AD"/>
    <w:rsid w:val="00961C5C"/>
    <w:rsid w:val="0096207F"/>
    <w:rsid w:val="0096220E"/>
    <w:rsid w:val="0096262E"/>
    <w:rsid w:val="00962693"/>
    <w:rsid w:val="00962CDB"/>
    <w:rsid w:val="00963278"/>
    <w:rsid w:val="0096357F"/>
    <w:rsid w:val="0096367F"/>
    <w:rsid w:val="00963BC8"/>
    <w:rsid w:val="0096403B"/>
    <w:rsid w:val="00964323"/>
    <w:rsid w:val="00964333"/>
    <w:rsid w:val="009645B7"/>
    <w:rsid w:val="00964763"/>
    <w:rsid w:val="00964DE2"/>
    <w:rsid w:val="00964EA8"/>
    <w:rsid w:val="0096548B"/>
    <w:rsid w:val="00965A62"/>
    <w:rsid w:val="00965C6D"/>
    <w:rsid w:val="00965CD6"/>
    <w:rsid w:val="00965D35"/>
    <w:rsid w:val="0096614A"/>
    <w:rsid w:val="009661A0"/>
    <w:rsid w:val="00966290"/>
    <w:rsid w:val="009666DC"/>
    <w:rsid w:val="00966ACB"/>
    <w:rsid w:val="00966E79"/>
    <w:rsid w:val="009672A9"/>
    <w:rsid w:val="00967440"/>
    <w:rsid w:val="00967441"/>
    <w:rsid w:val="0096757D"/>
    <w:rsid w:val="00967988"/>
    <w:rsid w:val="00967B46"/>
    <w:rsid w:val="00970018"/>
    <w:rsid w:val="00970B58"/>
    <w:rsid w:val="00970D6D"/>
    <w:rsid w:val="00970EE6"/>
    <w:rsid w:val="00971516"/>
    <w:rsid w:val="00971B6C"/>
    <w:rsid w:val="00971FFE"/>
    <w:rsid w:val="00972079"/>
    <w:rsid w:val="00972192"/>
    <w:rsid w:val="00972246"/>
    <w:rsid w:val="00972343"/>
    <w:rsid w:val="00972963"/>
    <w:rsid w:val="00972C0E"/>
    <w:rsid w:val="00972E24"/>
    <w:rsid w:val="00972E32"/>
    <w:rsid w:val="00973016"/>
    <w:rsid w:val="00973231"/>
    <w:rsid w:val="009734E2"/>
    <w:rsid w:val="009739BD"/>
    <w:rsid w:val="00973C7E"/>
    <w:rsid w:val="00973D99"/>
    <w:rsid w:val="00973E6D"/>
    <w:rsid w:val="0097415D"/>
    <w:rsid w:val="0097490F"/>
    <w:rsid w:val="0097496F"/>
    <w:rsid w:val="00974AF0"/>
    <w:rsid w:val="00974B13"/>
    <w:rsid w:val="00974B52"/>
    <w:rsid w:val="00974CED"/>
    <w:rsid w:val="00974E65"/>
    <w:rsid w:val="009750FC"/>
    <w:rsid w:val="009753FD"/>
    <w:rsid w:val="0097543B"/>
    <w:rsid w:val="00975495"/>
    <w:rsid w:val="009756F7"/>
    <w:rsid w:val="00975824"/>
    <w:rsid w:val="009759C2"/>
    <w:rsid w:val="00975B2F"/>
    <w:rsid w:val="00975D82"/>
    <w:rsid w:val="009762B1"/>
    <w:rsid w:val="0097631B"/>
    <w:rsid w:val="00976758"/>
    <w:rsid w:val="009769AA"/>
    <w:rsid w:val="00976FB9"/>
    <w:rsid w:val="00977116"/>
    <w:rsid w:val="0097713F"/>
    <w:rsid w:val="0097730F"/>
    <w:rsid w:val="009777CB"/>
    <w:rsid w:val="00977820"/>
    <w:rsid w:val="00977991"/>
    <w:rsid w:val="00977C58"/>
    <w:rsid w:val="00977FAD"/>
    <w:rsid w:val="00980131"/>
    <w:rsid w:val="00980415"/>
    <w:rsid w:val="0098084A"/>
    <w:rsid w:val="00980B44"/>
    <w:rsid w:val="00981926"/>
    <w:rsid w:val="009819DA"/>
    <w:rsid w:val="009819F9"/>
    <w:rsid w:val="00981BCC"/>
    <w:rsid w:val="00982132"/>
    <w:rsid w:val="00982A7C"/>
    <w:rsid w:val="00982A93"/>
    <w:rsid w:val="00982C54"/>
    <w:rsid w:val="0098309B"/>
    <w:rsid w:val="00983233"/>
    <w:rsid w:val="00983449"/>
    <w:rsid w:val="009840E3"/>
    <w:rsid w:val="00984209"/>
    <w:rsid w:val="009844D5"/>
    <w:rsid w:val="009845AA"/>
    <w:rsid w:val="00984DFB"/>
    <w:rsid w:val="009850ED"/>
    <w:rsid w:val="009852DB"/>
    <w:rsid w:val="00985315"/>
    <w:rsid w:val="00985643"/>
    <w:rsid w:val="00985746"/>
    <w:rsid w:val="00985F0E"/>
    <w:rsid w:val="009860E5"/>
    <w:rsid w:val="00986656"/>
    <w:rsid w:val="00986C39"/>
    <w:rsid w:val="009872B4"/>
    <w:rsid w:val="00987C68"/>
    <w:rsid w:val="00987DE7"/>
    <w:rsid w:val="00987EF5"/>
    <w:rsid w:val="00987FEC"/>
    <w:rsid w:val="0099016B"/>
    <w:rsid w:val="0099036F"/>
    <w:rsid w:val="0099095C"/>
    <w:rsid w:val="00990D3F"/>
    <w:rsid w:val="00990EF3"/>
    <w:rsid w:val="00991588"/>
    <w:rsid w:val="0099164B"/>
    <w:rsid w:val="00991884"/>
    <w:rsid w:val="00991D37"/>
    <w:rsid w:val="00992CD5"/>
    <w:rsid w:val="00993679"/>
    <w:rsid w:val="00993681"/>
    <w:rsid w:val="00994071"/>
    <w:rsid w:val="00994187"/>
    <w:rsid w:val="00994429"/>
    <w:rsid w:val="00994967"/>
    <w:rsid w:val="009953E2"/>
    <w:rsid w:val="00995B87"/>
    <w:rsid w:val="009960B3"/>
    <w:rsid w:val="00996386"/>
    <w:rsid w:val="00997E3A"/>
    <w:rsid w:val="00997FEE"/>
    <w:rsid w:val="009A036C"/>
    <w:rsid w:val="009A055C"/>
    <w:rsid w:val="009A0784"/>
    <w:rsid w:val="009A110F"/>
    <w:rsid w:val="009A1801"/>
    <w:rsid w:val="009A1A1B"/>
    <w:rsid w:val="009A1ABC"/>
    <w:rsid w:val="009A1C8C"/>
    <w:rsid w:val="009A1CF0"/>
    <w:rsid w:val="009A21F8"/>
    <w:rsid w:val="009A25EC"/>
    <w:rsid w:val="009A263F"/>
    <w:rsid w:val="009A2F51"/>
    <w:rsid w:val="009A32EC"/>
    <w:rsid w:val="009A360F"/>
    <w:rsid w:val="009A3774"/>
    <w:rsid w:val="009A3A33"/>
    <w:rsid w:val="009A3C31"/>
    <w:rsid w:val="009A40AD"/>
    <w:rsid w:val="009A4315"/>
    <w:rsid w:val="009A4827"/>
    <w:rsid w:val="009A4A32"/>
    <w:rsid w:val="009A523F"/>
    <w:rsid w:val="009A5708"/>
    <w:rsid w:val="009A5E68"/>
    <w:rsid w:val="009A6090"/>
    <w:rsid w:val="009A62B3"/>
    <w:rsid w:val="009A7B9D"/>
    <w:rsid w:val="009A7DF2"/>
    <w:rsid w:val="009B09E1"/>
    <w:rsid w:val="009B0B65"/>
    <w:rsid w:val="009B1183"/>
    <w:rsid w:val="009B1199"/>
    <w:rsid w:val="009B12F4"/>
    <w:rsid w:val="009B1B07"/>
    <w:rsid w:val="009B2961"/>
    <w:rsid w:val="009B2963"/>
    <w:rsid w:val="009B2A08"/>
    <w:rsid w:val="009B2AD7"/>
    <w:rsid w:val="009B2E40"/>
    <w:rsid w:val="009B363D"/>
    <w:rsid w:val="009B393F"/>
    <w:rsid w:val="009B3A3D"/>
    <w:rsid w:val="009B3E20"/>
    <w:rsid w:val="009B3E6A"/>
    <w:rsid w:val="009B4145"/>
    <w:rsid w:val="009B41CA"/>
    <w:rsid w:val="009B4551"/>
    <w:rsid w:val="009B4602"/>
    <w:rsid w:val="009B4686"/>
    <w:rsid w:val="009B4709"/>
    <w:rsid w:val="009B486C"/>
    <w:rsid w:val="009B4949"/>
    <w:rsid w:val="009B4BDE"/>
    <w:rsid w:val="009B4CAE"/>
    <w:rsid w:val="009B4D7E"/>
    <w:rsid w:val="009B4DCF"/>
    <w:rsid w:val="009B5404"/>
    <w:rsid w:val="009B54C5"/>
    <w:rsid w:val="009B56F2"/>
    <w:rsid w:val="009B5794"/>
    <w:rsid w:val="009B6285"/>
    <w:rsid w:val="009B642A"/>
    <w:rsid w:val="009B6622"/>
    <w:rsid w:val="009B67E3"/>
    <w:rsid w:val="009B6867"/>
    <w:rsid w:val="009B7316"/>
    <w:rsid w:val="009B77F1"/>
    <w:rsid w:val="009B7BE5"/>
    <w:rsid w:val="009C0554"/>
    <w:rsid w:val="009C07B0"/>
    <w:rsid w:val="009C0AA9"/>
    <w:rsid w:val="009C0B11"/>
    <w:rsid w:val="009C11ED"/>
    <w:rsid w:val="009C2093"/>
    <w:rsid w:val="009C2838"/>
    <w:rsid w:val="009C2927"/>
    <w:rsid w:val="009C2D33"/>
    <w:rsid w:val="009C2D82"/>
    <w:rsid w:val="009C35AA"/>
    <w:rsid w:val="009C3720"/>
    <w:rsid w:val="009C3B0F"/>
    <w:rsid w:val="009C3E68"/>
    <w:rsid w:val="009C4284"/>
    <w:rsid w:val="009C437F"/>
    <w:rsid w:val="009C47F2"/>
    <w:rsid w:val="009C48E5"/>
    <w:rsid w:val="009C4E43"/>
    <w:rsid w:val="009C4FB9"/>
    <w:rsid w:val="009C5086"/>
    <w:rsid w:val="009C50A6"/>
    <w:rsid w:val="009C5408"/>
    <w:rsid w:val="009C5860"/>
    <w:rsid w:val="009C58FD"/>
    <w:rsid w:val="009C5D57"/>
    <w:rsid w:val="009C5F2B"/>
    <w:rsid w:val="009C627A"/>
    <w:rsid w:val="009C695C"/>
    <w:rsid w:val="009C6A2B"/>
    <w:rsid w:val="009C6A58"/>
    <w:rsid w:val="009C6AFB"/>
    <w:rsid w:val="009C6D4B"/>
    <w:rsid w:val="009C772D"/>
    <w:rsid w:val="009C7C27"/>
    <w:rsid w:val="009C7DBB"/>
    <w:rsid w:val="009C7DE0"/>
    <w:rsid w:val="009C7DE1"/>
    <w:rsid w:val="009D1284"/>
    <w:rsid w:val="009D14D5"/>
    <w:rsid w:val="009D1509"/>
    <w:rsid w:val="009D155E"/>
    <w:rsid w:val="009D1BE4"/>
    <w:rsid w:val="009D1C76"/>
    <w:rsid w:val="009D1D36"/>
    <w:rsid w:val="009D1E3B"/>
    <w:rsid w:val="009D1E53"/>
    <w:rsid w:val="009D1F26"/>
    <w:rsid w:val="009D2204"/>
    <w:rsid w:val="009D2778"/>
    <w:rsid w:val="009D2EE5"/>
    <w:rsid w:val="009D2F60"/>
    <w:rsid w:val="009D2FFC"/>
    <w:rsid w:val="009D38C9"/>
    <w:rsid w:val="009D3D6C"/>
    <w:rsid w:val="009D3E26"/>
    <w:rsid w:val="009D3FA8"/>
    <w:rsid w:val="009D41EE"/>
    <w:rsid w:val="009D4541"/>
    <w:rsid w:val="009D46D9"/>
    <w:rsid w:val="009D49B3"/>
    <w:rsid w:val="009D4C29"/>
    <w:rsid w:val="009D5095"/>
    <w:rsid w:val="009D549D"/>
    <w:rsid w:val="009D55C3"/>
    <w:rsid w:val="009D5638"/>
    <w:rsid w:val="009D56BE"/>
    <w:rsid w:val="009D59F4"/>
    <w:rsid w:val="009D5A1F"/>
    <w:rsid w:val="009D5BD2"/>
    <w:rsid w:val="009D5C53"/>
    <w:rsid w:val="009D5F12"/>
    <w:rsid w:val="009D62CA"/>
    <w:rsid w:val="009D642D"/>
    <w:rsid w:val="009D65D7"/>
    <w:rsid w:val="009D6777"/>
    <w:rsid w:val="009D6AF9"/>
    <w:rsid w:val="009D6E80"/>
    <w:rsid w:val="009D6F05"/>
    <w:rsid w:val="009D6F21"/>
    <w:rsid w:val="009D70FD"/>
    <w:rsid w:val="009D7462"/>
    <w:rsid w:val="009D7603"/>
    <w:rsid w:val="009D7F25"/>
    <w:rsid w:val="009E0232"/>
    <w:rsid w:val="009E0861"/>
    <w:rsid w:val="009E0AE1"/>
    <w:rsid w:val="009E0D17"/>
    <w:rsid w:val="009E1261"/>
    <w:rsid w:val="009E1362"/>
    <w:rsid w:val="009E167E"/>
    <w:rsid w:val="009E16DA"/>
    <w:rsid w:val="009E1C71"/>
    <w:rsid w:val="009E1EF5"/>
    <w:rsid w:val="009E20D1"/>
    <w:rsid w:val="009E2384"/>
    <w:rsid w:val="009E2B2E"/>
    <w:rsid w:val="009E30FE"/>
    <w:rsid w:val="009E320A"/>
    <w:rsid w:val="009E3416"/>
    <w:rsid w:val="009E3A56"/>
    <w:rsid w:val="009E3A91"/>
    <w:rsid w:val="009E3AAA"/>
    <w:rsid w:val="009E3F2A"/>
    <w:rsid w:val="009E40EC"/>
    <w:rsid w:val="009E431C"/>
    <w:rsid w:val="009E4466"/>
    <w:rsid w:val="009E449D"/>
    <w:rsid w:val="009E47F9"/>
    <w:rsid w:val="009E49AB"/>
    <w:rsid w:val="009E4A5B"/>
    <w:rsid w:val="009E4AD9"/>
    <w:rsid w:val="009E4B9D"/>
    <w:rsid w:val="009E549D"/>
    <w:rsid w:val="009E58C1"/>
    <w:rsid w:val="009E5ECC"/>
    <w:rsid w:val="009E65C8"/>
    <w:rsid w:val="009E67BD"/>
    <w:rsid w:val="009E6873"/>
    <w:rsid w:val="009E6B19"/>
    <w:rsid w:val="009E6B23"/>
    <w:rsid w:val="009E6BC1"/>
    <w:rsid w:val="009E6C33"/>
    <w:rsid w:val="009E7687"/>
    <w:rsid w:val="009E7ED7"/>
    <w:rsid w:val="009F03DF"/>
    <w:rsid w:val="009F06D5"/>
    <w:rsid w:val="009F097C"/>
    <w:rsid w:val="009F0B2C"/>
    <w:rsid w:val="009F0E62"/>
    <w:rsid w:val="009F1105"/>
    <w:rsid w:val="009F113E"/>
    <w:rsid w:val="009F11A7"/>
    <w:rsid w:val="009F124A"/>
    <w:rsid w:val="009F1312"/>
    <w:rsid w:val="009F1482"/>
    <w:rsid w:val="009F148D"/>
    <w:rsid w:val="009F1641"/>
    <w:rsid w:val="009F1A33"/>
    <w:rsid w:val="009F245F"/>
    <w:rsid w:val="009F255D"/>
    <w:rsid w:val="009F2A91"/>
    <w:rsid w:val="009F2CBF"/>
    <w:rsid w:val="009F3149"/>
    <w:rsid w:val="009F32E6"/>
    <w:rsid w:val="009F3336"/>
    <w:rsid w:val="009F33B9"/>
    <w:rsid w:val="009F3831"/>
    <w:rsid w:val="009F3A35"/>
    <w:rsid w:val="009F3D01"/>
    <w:rsid w:val="009F3DE5"/>
    <w:rsid w:val="009F40ED"/>
    <w:rsid w:val="009F4195"/>
    <w:rsid w:val="009F46F6"/>
    <w:rsid w:val="009F47EA"/>
    <w:rsid w:val="009F4822"/>
    <w:rsid w:val="009F48C7"/>
    <w:rsid w:val="009F4C22"/>
    <w:rsid w:val="009F4D3F"/>
    <w:rsid w:val="009F4F91"/>
    <w:rsid w:val="009F51F7"/>
    <w:rsid w:val="009F5A70"/>
    <w:rsid w:val="009F5B58"/>
    <w:rsid w:val="009F61E0"/>
    <w:rsid w:val="009F6215"/>
    <w:rsid w:val="009F65C7"/>
    <w:rsid w:val="009F6693"/>
    <w:rsid w:val="009F6DB7"/>
    <w:rsid w:val="009F741F"/>
    <w:rsid w:val="009F74DB"/>
    <w:rsid w:val="00A0080F"/>
    <w:rsid w:val="00A00AC7"/>
    <w:rsid w:val="00A012B8"/>
    <w:rsid w:val="00A0151A"/>
    <w:rsid w:val="00A01FD5"/>
    <w:rsid w:val="00A02137"/>
    <w:rsid w:val="00A02368"/>
    <w:rsid w:val="00A0291A"/>
    <w:rsid w:val="00A02D2E"/>
    <w:rsid w:val="00A02D6D"/>
    <w:rsid w:val="00A02EC9"/>
    <w:rsid w:val="00A02F1E"/>
    <w:rsid w:val="00A02F6A"/>
    <w:rsid w:val="00A0388C"/>
    <w:rsid w:val="00A03A8A"/>
    <w:rsid w:val="00A03B1E"/>
    <w:rsid w:val="00A0401B"/>
    <w:rsid w:val="00A04300"/>
    <w:rsid w:val="00A04400"/>
    <w:rsid w:val="00A04A53"/>
    <w:rsid w:val="00A04E07"/>
    <w:rsid w:val="00A04E88"/>
    <w:rsid w:val="00A0512A"/>
    <w:rsid w:val="00A05306"/>
    <w:rsid w:val="00A056DF"/>
    <w:rsid w:val="00A05B6A"/>
    <w:rsid w:val="00A05E6A"/>
    <w:rsid w:val="00A06033"/>
    <w:rsid w:val="00A06299"/>
    <w:rsid w:val="00A0700A"/>
    <w:rsid w:val="00A072D9"/>
    <w:rsid w:val="00A07458"/>
    <w:rsid w:val="00A07616"/>
    <w:rsid w:val="00A0780F"/>
    <w:rsid w:val="00A079D8"/>
    <w:rsid w:val="00A07B72"/>
    <w:rsid w:val="00A07D4E"/>
    <w:rsid w:val="00A07ED5"/>
    <w:rsid w:val="00A07F09"/>
    <w:rsid w:val="00A10368"/>
    <w:rsid w:val="00A10C01"/>
    <w:rsid w:val="00A10F0F"/>
    <w:rsid w:val="00A1131B"/>
    <w:rsid w:val="00A1186F"/>
    <w:rsid w:val="00A12292"/>
    <w:rsid w:val="00A13190"/>
    <w:rsid w:val="00A136DB"/>
    <w:rsid w:val="00A13B54"/>
    <w:rsid w:val="00A13E94"/>
    <w:rsid w:val="00A14024"/>
    <w:rsid w:val="00A14793"/>
    <w:rsid w:val="00A15192"/>
    <w:rsid w:val="00A151AF"/>
    <w:rsid w:val="00A15565"/>
    <w:rsid w:val="00A15582"/>
    <w:rsid w:val="00A15A6F"/>
    <w:rsid w:val="00A15BD9"/>
    <w:rsid w:val="00A15CD2"/>
    <w:rsid w:val="00A16167"/>
    <w:rsid w:val="00A16279"/>
    <w:rsid w:val="00A162A4"/>
    <w:rsid w:val="00A167FD"/>
    <w:rsid w:val="00A16D81"/>
    <w:rsid w:val="00A172EA"/>
    <w:rsid w:val="00A172F2"/>
    <w:rsid w:val="00A173EB"/>
    <w:rsid w:val="00A1748F"/>
    <w:rsid w:val="00A179FD"/>
    <w:rsid w:val="00A201D2"/>
    <w:rsid w:val="00A201D3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2ABD"/>
    <w:rsid w:val="00A22B8F"/>
    <w:rsid w:val="00A22C9B"/>
    <w:rsid w:val="00A22D76"/>
    <w:rsid w:val="00A22FAD"/>
    <w:rsid w:val="00A232C2"/>
    <w:rsid w:val="00A2368D"/>
    <w:rsid w:val="00A238A7"/>
    <w:rsid w:val="00A23C90"/>
    <w:rsid w:val="00A23E48"/>
    <w:rsid w:val="00A23F3D"/>
    <w:rsid w:val="00A23F76"/>
    <w:rsid w:val="00A24813"/>
    <w:rsid w:val="00A24905"/>
    <w:rsid w:val="00A24CAA"/>
    <w:rsid w:val="00A25002"/>
    <w:rsid w:val="00A251E7"/>
    <w:rsid w:val="00A25440"/>
    <w:rsid w:val="00A260CA"/>
    <w:rsid w:val="00A26745"/>
    <w:rsid w:val="00A26801"/>
    <w:rsid w:val="00A26935"/>
    <w:rsid w:val="00A26E91"/>
    <w:rsid w:val="00A27AB0"/>
    <w:rsid w:val="00A301D1"/>
    <w:rsid w:val="00A30340"/>
    <w:rsid w:val="00A30376"/>
    <w:rsid w:val="00A3065E"/>
    <w:rsid w:val="00A307E5"/>
    <w:rsid w:val="00A30B2A"/>
    <w:rsid w:val="00A30BD5"/>
    <w:rsid w:val="00A30FBA"/>
    <w:rsid w:val="00A31A29"/>
    <w:rsid w:val="00A31FCB"/>
    <w:rsid w:val="00A32519"/>
    <w:rsid w:val="00A3294A"/>
    <w:rsid w:val="00A3310B"/>
    <w:rsid w:val="00A33DD4"/>
    <w:rsid w:val="00A34267"/>
    <w:rsid w:val="00A3429E"/>
    <w:rsid w:val="00A3487E"/>
    <w:rsid w:val="00A348AC"/>
    <w:rsid w:val="00A34B7E"/>
    <w:rsid w:val="00A34D27"/>
    <w:rsid w:val="00A34F1E"/>
    <w:rsid w:val="00A35011"/>
    <w:rsid w:val="00A3538E"/>
    <w:rsid w:val="00A356F4"/>
    <w:rsid w:val="00A35796"/>
    <w:rsid w:val="00A3598A"/>
    <w:rsid w:val="00A35A00"/>
    <w:rsid w:val="00A35FCE"/>
    <w:rsid w:val="00A36E44"/>
    <w:rsid w:val="00A36F42"/>
    <w:rsid w:val="00A36FC5"/>
    <w:rsid w:val="00A37280"/>
    <w:rsid w:val="00A374B5"/>
    <w:rsid w:val="00A374E3"/>
    <w:rsid w:val="00A37505"/>
    <w:rsid w:val="00A3764B"/>
    <w:rsid w:val="00A37784"/>
    <w:rsid w:val="00A401E1"/>
    <w:rsid w:val="00A40200"/>
    <w:rsid w:val="00A403EA"/>
    <w:rsid w:val="00A40BD3"/>
    <w:rsid w:val="00A40BEC"/>
    <w:rsid w:val="00A41434"/>
    <w:rsid w:val="00A417E1"/>
    <w:rsid w:val="00A41859"/>
    <w:rsid w:val="00A4188A"/>
    <w:rsid w:val="00A419E6"/>
    <w:rsid w:val="00A41C3F"/>
    <w:rsid w:val="00A41C62"/>
    <w:rsid w:val="00A42033"/>
    <w:rsid w:val="00A4213B"/>
    <w:rsid w:val="00A421E3"/>
    <w:rsid w:val="00A42471"/>
    <w:rsid w:val="00A42977"/>
    <w:rsid w:val="00A42E54"/>
    <w:rsid w:val="00A438A1"/>
    <w:rsid w:val="00A43F65"/>
    <w:rsid w:val="00A44019"/>
    <w:rsid w:val="00A44E8D"/>
    <w:rsid w:val="00A45065"/>
    <w:rsid w:val="00A45210"/>
    <w:rsid w:val="00A454E3"/>
    <w:rsid w:val="00A4559C"/>
    <w:rsid w:val="00A45804"/>
    <w:rsid w:val="00A458F5"/>
    <w:rsid w:val="00A458FF"/>
    <w:rsid w:val="00A46211"/>
    <w:rsid w:val="00A463A5"/>
    <w:rsid w:val="00A467B6"/>
    <w:rsid w:val="00A46A84"/>
    <w:rsid w:val="00A46B6C"/>
    <w:rsid w:val="00A46DF9"/>
    <w:rsid w:val="00A46F41"/>
    <w:rsid w:val="00A46F72"/>
    <w:rsid w:val="00A473CD"/>
    <w:rsid w:val="00A47458"/>
    <w:rsid w:val="00A476FC"/>
    <w:rsid w:val="00A477FF"/>
    <w:rsid w:val="00A47BA0"/>
    <w:rsid w:val="00A47D47"/>
    <w:rsid w:val="00A50055"/>
    <w:rsid w:val="00A502BA"/>
    <w:rsid w:val="00A502DE"/>
    <w:rsid w:val="00A50566"/>
    <w:rsid w:val="00A508B0"/>
    <w:rsid w:val="00A5090C"/>
    <w:rsid w:val="00A51523"/>
    <w:rsid w:val="00A51606"/>
    <w:rsid w:val="00A52794"/>
    <w:rsid w:val="00A5325A"/>
    <w:rsid w:val="00A53847"/>
    <w:rsid w:val="00A539FF"/>
    <w:rsid w:val="00A53B2D"/>
    <w:rsid w:val="00A54B4B"/>
    <w:rsid w:val="00A54DE9"/>
    <w:rsid w:val="00A551AF"/>
    <w:rsid w:val="00A55742"/>
    <w:rsid w:val="00A55C90"/>
    <w:rsid w:val="00A55D09"/>
    <w:rsid w:val="00A5619C"/>
    <w:rsid w:val="00A566D3"/>
    <w:rsid w:val="00A56ACF"/>
    <w:rsid w:val="00A57065"/>
    <w:rsid w:val="00A57367"/>
    <w:rsid w:val="00A5759B"/>
    <w:rsid w:val="00A575AF"/>
    <w:rsid w:val="00A5773C"/>
    <w:rsid w:val="00A577B8"/>
    <w:rsid w:val="00A57AA0"/>
    <w:rsid w:val="00A57F64"/>
    <w:rsid w:val="00A603BE"/>
    <w:rsid w:val="00A60612"/>
    <w:rsid w:val="00A6096F"/>
    <w:rsid w:val="00A60A8A"/>
    <w:rsid w:val="00A60C21"/>
    <w:rsid w:val="00A60CC4"/>
    <w:rsid w:val="00A60CD6"/>
    <w:rsid w:val="00A60FEB"/>
    <w:rsid w:val="00A612B8"/>
    <w:rsid w:val="00A615AE"/>
    <w:rsid w:val="00A6163C"/>
    <w:rsid w:val="00A61968"/>
    <w:rsid w:val="00A61A04"/>
    <w:rsid w:val="00A61D12"/>
    <w:rsid w:val="00A61FC1"/>
    <w:rsid w:val="00A6221F"/>
    <w:rsid w:val="00A62466"/>
    <w:rsid w:val="00A62AED"/>
    <w:rsid w:val="00A62E97"/>
    <w:rsid w:val="00A633B1"/>
    <w:rsid w:val="00A6369A"/>
    <w:rsid w:val="00A63759"/>
    <w:rsid w:val="00A63AF3"/>
    <w:rsid w:val="00A63B27"/>
    <w:rsid w:val="00A643A0"/>
    <w:rsid w:val="00A643D6"/>
    <w:rsid w:val="00A6461A"/>
    <w:rsid w:val="00A64978"/>
    <w:rsid w:val="00A64D1A"/>
    <w:rsid w:val="00A6572A"/>
    <w:rsid w:val="00A65997"/>
    <w:rsid w:val="00A65B94"/>
    <w:rsid w:val="00A66176"/>
    <w:rsid w:val="00A66184"/>
    <w:rsid w:val="00A66196"/>
    <w:rsid w:val="00A661B7"/>
    <w:rsid w:val="00A661F9"/>
    <w:rsid w:val="00A66833"/>
    <w:rsid w:val="00A66F2C"/>
    <w:rsid w:val="00A674A5"/>
    <w:rsid w:val="00A67736"/>
    <w:rsid w:val="00A677CA"/>
    <w:rsid w:val="00A67A1E"/>
    <w:rsid w:val="00A67AEB"/>
    <w:rsid w:val="00A67B1B"/>
    <w:rsid w:val="00A67CE5"/>
    <w:rsid w:val="00A67D2C"/>
    <w:rsid w:val="00A70190"/>
    <w:rsid w:val="00A705C4"/>
    <w:rsid w:val="00A7082C"/>
    <w:rsid w:val="00A70AF7"/>
    <w:rsid w:val="00A70DB5"/>
    <w:rsid w:val="00A70E52"/>
    <w:rsid w:val="00A70FCD"/>
    <w:rsid w:val="00A715DA"/>
    <w:rsid w:val="00A717DA"/>
    <w:rsid w:val="00A71912"/>
    <w:rsid w:val="00A71948"/>
    <w:rsid w:val="00A719D0"/>
    <w:rsid w:val="00A71BB3"/>
    <w:rsid w:val="00A721FA"/>
    <w:rsid w:val="00A72429"/>
    <w:rsid w:val="00A72571"/>
    <w:rsid w:val="00A7268B"/>
    <w:rsid w:val="00A72B50"/>
    <w:rsid w:val="00A72F0E"/>
    <w:rsid w:val="00A73241"/>
    <w:rsid w:val="00A735AB"/>
    <w:rsid w:val="00A73664"/>
    <w:rsid w:val="00A73865"/>
    <w:rsid w:val="00A738FD"/>
    <w:rsid w:val="00A73944"/>
    <w:rsid w:val="00A73B25"/>
    <w:rsid w:val="00A73EB3"/>
    <w:rsid w:val="00A74253"/>
    <w:rsid w:val="00A7450C"/>
    <w:rsid w:val="00A74870"/>
    <w:rsid w:val="00A74A81"/>
    <w:rsid w:val="00A74B2B"/>
    <w:rsid w:val="00A74B2C"/>
    <w:rsid w:val="00A74BC1"/>
    <w:rsid w:val="00A74BD1"/>
    <w:rsid w:val="00A74E57"/>
    <w:rsid w:val="00A75414"/>
    <w:rsid w:val="00A75487"/>
    <w:rsid w:val="00A75735"/>
    <w:rsid w:val="00A7575A"/>
    <w:rsid w:val="00A75E87"/>
    <w:rsid w:val="00A76295"/>
    <w:rsid w:val="00A76420"/>
    <w:rsid w:val="00A7710D"/>
    <w:rsid w:val="00A7745C"/>
    <w:rsid w:val="00A7780F"/>
    <w:rsid w:val="00A778C8"/>
    <w:rsid w:val="00A77C78"/>
    <w:rsid w:val="00A8054F"/>
    <w:rsid w:val="00A805DE"/>
    <w:rsid w:val="00A80679"/>
    <w:rsid w:val="00A80BF8"/>
    <w:rsid w:val="00A80FAB"/>
    <w:rsid w:val="00A81008"/>
    <w:rsid w:val="00A8104A"/>
    <w:rsid w:val="00A811B3"/>
    <w:rsid w:val="00A81397"/>
    <w:rsid w:val="00A816F0"/>
    <w:rsid w:val="00A819B0"/>
    <w:rsid w:val="00A81C0E"/>
    <w:rsid w:val="00A81DF5"/>
    <w:rsid w:val="00A81F8D"/>
    <w:rsid w:val="00A828C9"/>
    <w:rsid w:val="00A82F88"/>
    <w:rsid w:val="00A831F3"/>
    <w:rsid w:val="00A836CD"/>
    <w:rsid w:val="00A83E60"/>
    <w:rsid w:val="00A83FB9"/>
    <w:rsid w:val="00A84008"/>
    <w:rsid w:val="00A842B5"/>
    <w:rsid w:val="00A84D3A"/>
    <w:rsid w:val="00A850A3"/>
    <w:rsid w:val="00A85104"/>
    <w:rsid w:val="00A85243"/>
    <w:rsid w:val="00A85249"/>
    <w:rsid w:val="00A852F0"/>
    <w:rsid w:val="00A85650"/>
    <w:rsid w:val="00A85873"/>
    <w:rsid w:val="00A85998"/>
    <w:rsid w:val="00A85A48"/>
    <w:rsid w:val="00A85F15"/>
    <w:rsid w:val="00A86618"/>
    <w:rsid w:val="00A86BD2"/>
    <w:rsid w:val="00A86EA1"/>
    <w:rsid w:val="00A87FD0"/>
    <w:rsid w:val="00A90102"/>
    <w:rsid w:val="00A90142"/>
    <w:rsid w:val="00A9046E"/>
    <w:rsid w:val="00A907DB"/>
    <w:rsid w:val="00A907F4"/>
    <w:rsid w:val="00A90D04"/>
    <w:rsid w:val="00A90D3D"/>
    <w:rsid w:val="00A90E7A"/>
    <w:rsid w:val="00A913D1"/>
    <w:rsid w:val="00A91437"/>
    <w:rsid w:val="00A91B7E"/>
    <w:rsid w:val="00A91F71"/>
    <w:rsid w:val="00A9218D"/>
    <w:rsid w:val="00A9229B"/>
    <w:rsid w:val="00A92444"/>
    <w:rsid w:val="00A92665"/>
    <w:rsid w:val="00A9272D"/>
    <w:rsid w:val="00A92C3B"/>
    <w:rsid w:val="00A92C6B"/>
    <w:rsid w:val="00A92D6D"/>
    <w:rsid w:val="00A92FD9"/>
    <w:rsid w:val="00A9306D"/>
    <w:rsid w:val="00A93217"/>
    <w:rsid w:val="00A9351E"/>
    <w:rsid w:val="00A935B4"/>
    <w:rsid w:val="00A93CA9"/>
    <w:rsid w:val="00A94296"/>
    <w:rsid w:val="00A9476D"/>
    <w:rsid w:val="00A94868"/>
    <w:rsid w:val="00A9503D"/>
    <w:rsid w:val="00A95224"/>
    <w:rsid w:val="00A953A1"/>
    <w:rsid w:val="00A95780"/>
    <w:rsid w:val="00A95BE1"/>
    <w:rsid w:val="00A96006"/>
    <w:rsid w:val="00A9699D"/>
    <w:rsid w:val="00A97356"/>
    <w:rsid w:val="00A9765A"/>
    <w:rsid w:val="00AA03A2"/>
    <w:rsid w:val="00AA04A3"/>
    <w:rsid w:val="00AA04F4"/>
    <w:rsid w:val="00AA0660"/>
    <w:rsid w:val="00AA0B70"/>
    <w:rsid w:val="00AA0BB9"/>
    <w:rsid w:val="00AA0C95"/>
    <w:rsid w:val="00AA0D22"/>
    <w:rsid w:val="00AA137F"/>
    <w:rsid w:val="00AA1EED"/>
    <w:rsid w:val="00AA2566"/>
    <w:rsid w:val="00AA27A2"/>
    <w:rsid w:val="00AA2AD2"/>
    <w:rsid w:val="00AA2ED6"/>
    <w:rsid w:val="00AA3B2B"/>
    <w:rsid w:val="00AA3D48"/>
    <w:rsid w:val="00AA4377"/>
    <w:rsid w:val="00AA45BA"/>
    <w:rsid w:val="00AA4D6C"/>
    <w:rsid w:val="00AA526E"/>
    <w:rsid w:val="00AA5276"/>
    <w:rsid w:val="00AA5EA7"/>
    <w:rsid w:val="00AA5F06"/>
    <w:rsid w:val="00AA62CF"/>
    <w:rsid w:val="00AA6504"/>
    <w:rsid w:val="00AA68ED"/>
    <w:rsid w:val="00AA6947"/>
    <w:rsid w:val="00AA6E68"/>
    <w:rsid w:val="00AA74BC"/>
    <w:rsid w:val="00AA76ED"/>
    <w:rsid w:val="00AA7725"/>
    <w:rsid w:val="00AB02CC"/>
    <w:rsid w:val="00AB114C"/>
    <w:rsid w:val="00AB155E"/>
    <w:rsid w:val="00AB18D4"/>
    <w:rsid w:val="00AB1E1B"/>
    <w:rsid w:val="00AB1E41"/>
    <w:rsid w:val="00AB20DA"/>
    <w:rsid w:val="00AB2706"/>
    <w:rsid w:val="00AB27AF"/>
    <w:rsid w:val="00AB2DFD"/>
    <w:rsid w:val="00AB2EDB"/>
    <w:rsid w:val="00AB3111"/>
    <w:rsid w:val="00AB31F5"/>
    <w:rsid w:val="00AB36B5"/>
    <w:rsid w:val="00AB3BB3"/>
    <w:rsid w:val="00AB3BE3"/>
    <w:rsid w:val="00AB3E15"/>
    <w:rsid w:val="00AB4474"/>
    <w:rsid w:val="00AB45C4"/>
    <w:rsid w:val="00AB48AE"/>
    <w:rsid w:val="00AB49B4"/>
    <w:rsid w:val="00AB4A42"/>
    <w:rsid w:val="00AB4A60"/>
    <w:rsid w:val="00AB4A99"/>
    <w:rsid w:val="00AB4AC8"/>
    <w:rsid w:val="00AB4C24"/>
    <w:rsid w:val="00AB4D31"/>
    <w:rsid w:val="00AB5165"/>
    <w:rsid w:val="00AB537F"/>
    <w:rsid w:val="00AB53BD"/>
    <w:rsid w:val="00AB5CAE"/>
    <w:rsid w:val="00AB69BF"/>
    <w:rsid w:val="00AB6E1B"/>
    <w:rsid w:val="00AB6F2A"/>
    <w:rsid w:val="00AB78F2"/>
    <w:rsid w:val="00AC0015"/>
    <w:rsid w:val="00AC01AD"/>
    <w:rsid w:val="00AC034C"/>
    <w:rsid w:val="00AC0602"/>
    <w:rsid w:val="00AC15A1"/>
    <w:rsid w:val="00AC199E"/>
    <w:rsid w:val="00AC1F02"/>
    <w:rsid w:val="00AC2278"/>
    <w:rsid w:val="00AC296D"/>
    <w:rsid w:val="00AC29AC"/>
    <w:rsid w:val="00AC326C"/>
    <w:rsid w:val="00AC328C"/>
    <w:rsid w:val="00AC354F"/>
    <w:rsid w:val="00AC35E3"/>
    <w:rsid w:val="00AC40B5"/>
    <w:rsid w:val="00AC4951"/>
    <w:rsid w:val="00AC4992"/>
    <w:rsid w:val="00AC4AB8"/>
    <w:rsid w:val="00AC4D96"/>
    <w:rsid w:val="00AC4EA7"/>
    <w:rsid w:val="00AC4F19"/>
    <w:rsid w:val="00AC50FC"/>
    <w:rsid w:val="00AC51FB"/>
    <w:rsid w:val="00AC557A"/>
    <w:rsid w:val="00AC5B97"/>
    <w:rsid w:val="00AC6050"/>
    <w:rsid w:val="00AC6961"/>
    <w:rsid w:val="00AC7022"/>
    <w:rsid w:val="00AC7968"/>
    <w:rsid w:val="00AC79BF"/>
    <w:rsid w:val="00AC7BF7"/>
    <w:rsid w:val="00AC7E05"/>
    <w:rsid w:val="00AD0067"/>
    <w:rsid w:val="00AD011F"/>
    <w:rsid w:val="00AD057D"/>
    <w:rsid w:val="00AD0940"/>
    <w:rsid w:val="00AD0D42"/>
    <w:rsid w:val="00AD1016"/>
    <w:rsid w:val="00AD1A97"/>
    <w:rsid w:val="00AD1ACB"/>
    <w:rsid w:val="00AD1C15"/>
    <w:rsid w:val="00AD1C22"/>
    <w:rsid w:val="00AD1C26"/>
    <w:rsid w:val="00AD1FDE"/>
    <w:rsid w:val="00AD2001"/>
    <w:rsid w:val="00AD21D8"/>
    <w:rsid w:val="00AD220A"/>
    <w:rsid w:val="00AD2298"/>
    <w:rsid w:val="00AD23B7"/>
    <w:rsid w:val="00AD2692"/>
    <w:rsid w:val="00AD27C1"/>
    <w:rsid w:val="00AD2B68"/>
    <w:rsid w:val="00AD2CBF"/>
    <w:rsid w:val="00AD303F"/>
    <w:rsid w:val="00AD31C7"/>
    <w:rsid w:val="00AD36FD"/>
    <w:rsid w:val="00AD398A"/>
    <w:rsid w:val="00AD3AA8"/>
    <w:rsid w:val="00AD3C7B"/>
    <w:rsid w:val="00AD4625"/>
    <w:rsid w:val="00AD4FC9"/>
    <w:rsid w:val="00AD533D"/>
    <w:rsid w:val="00AD57CA"/>
    <w:rsid w:val="00AD5AC8"/>
    <w:rsid w:val="00AD5C01"/>
    <w:rsid w:val="00AD5E66"/>
    <w:rsid w:val="00AD632E"/>
    <w:rsid w:val="00AD64C2"/>
    <w:rsid w:val="00AD67C1"/>
    <w:rsid w:val="00AD6982"/>
    <w:rsid w:val="00AD6FA8"/>
    <w:rsid w:val="00AD72E3"/>
    <w:rsid w:val="00AD7434"/>
    <w:rsid w:val="00AD7980"/>
    <w:rsid w:val="00AD7987"/>
    <w:rsid w:val="00AD7AC8"/>
    <w:rsid w:val="00AD7B8E"/>
    <w:rsid w:val="00AD7BA4"/>
    <w:rsid w:val="00AD7FEC"/>
    <w:rsid w:val="00AE0197"/>
    <w:rsid w:val="00AE06B1"/>
    <w:rsid w:val="00AE0A13"/>
    <w:rsid w:val="00AE0BA2"/>
    <w:rsid w:val="00AE0DF2"/>
    <w:rsid w:val="00AE1106"/>
    <w:rsid w:val="00AE16DB"/>
    <w:rsid w:val="00AE19F4"/>
    <w:rsid w:val="00AE203D"/>
    <w:rsid w:val="00AE22B2"/>
    <w:rsid w:val="00AE22EC"/>
    <w:rsid w:val="00AE243F"/>
    <w:rsid w:val="00AE2597"/>
    <w:rsid w:val="00AE2CA0"/>
    <w:rsid w:val="00AE35E6"/>
    <w:rsid w:val="00AE39C2"/>
    <w:rsid w:val="00AE3D43"/>
    <w:rsid w:val="00AE44F8"/>
    <w:rsid w:val="00AE457B"/>
    <w:rsid w:val="00AE463C"/>
    <w:rsid w:val="00AE4737"/>
    <w:rsid w:val="00AE52AD"/>
    <w:rsid w:val="00AE52C6"/>
    <w:rsid w:val="00AE53BC"/>
    <w:rsid w:val="00AE5486"/>
    <w:rsid w:val="00AE5638"/>
    <w:rsid w:val="00AE59D5"/>
    <w:rsid w:val="00AE5C24"/>
    <w:rsid w:val="00AE6289"/>
    <w:rsid w:val="00AE68FA"/>
    <w:rsid w:val="00AE6D64"/>
    <w:rsid w:val="00AE7173"/>
    <w:rsid w:val="00AE74E4"/>
    <w:rsid w:val="00AE75C8"/>
    <w:rsid w:val="00AE7E96"/>
    <w:rsid w:val="00AF0679"/>
    <w:rsid w:val="00AF072E"/>
    <w:rsid w:val="00AF086A"/>
    <w:rsid w:val="00AF0A9A"/>
    <w:rsid w:val="00AF0DA3"/>
    <w:rsid w:val="00AF1C93"/>
    <w:rsid w:val="00AF1CCA"/>
    <w:rsid w:val="00AF1FAB"/>
    <w:rsid w:val="00AF202F"/>
    <w:rsid w:val="00AF212A"/>
    <w:rsid w:val="00AF23AC"/>
    <w:rsid w:val="00AF27A7"/>
    <w:rsid w:val="00AF2857"/>
    <w:rsid w:val="00AF2C4A"/>
    <w:rsid w:val="00AF359A"/>
    <w:rsid w:val="00AF38FA"/>
    <w:rsid w:val="00AF3CD5"/>
    <w:rsid w:val="00AF40F0"/>
    <w:rsid w:val="00AF4786"/>
    <w:rsid w:val="00AF48DA"/>
    <w:rsid w:val="00AF4A73"/>
    <w:rsid w:val="00AF4C4F"/>
    <w:rsid w:val="00AF4EF2"/>
    <w:rsid w:val="00AF5934"/>
    <w:rsid w:val="00AF5B42"/>
    <w:rsid w:val="00AF5EBD"/>
    <w:rsid w:val="00AF683A"/>
    <w:rsid w:val="00AF6AF6"/>
    <w:rsid w:val="00AF6BD4"/>
    <w:rsid w:val="00AF6D19"/>
    <w:rsid w:val="00AF6DB8"/>
    <w:rsid w:val="00AF76B5"/>
    <w:rsid w:val="00AF7957"/>
    <w:rsid w:val="00AF7996"/>
    <w:rsid w:val="00AF7C30"/>
    <w:rsid w:val="00B001A0"/>
    <w:rsid w:val="00B00267"/>
    <w:rsid w:val="00B00738"/>
    <w:rsid w:val="00B00953"/>
    <w:rsid w:val="00B00B1F"/>
    <w:rsid w:val="00B00C0C"/>
    <w:rsid w:val="00B00C47"/>
    <w:rsid w:val="00B00EED"/>
    <w:rsid w:val="00B01202"/>
    <w:rsid w:val="00B0193A"/>
    <w:rsid w:val="00B01F31"/>
    <w:rsid w:val="00B028FF"/>
    <w:rsid w:val="00B03021"/>
    <w:rsid w:val="00B03452"/>
    <w:rsid w:val="00B03512"/>
    <w:rsid w:val="00B03562"/>
    <w:rsid w:val="00B036A6"/>
    <w:rsid w:val="00B03DEF"/>
    <w:rsid w:val="00B03F1B"/>
    <w:rsid w:val="00B043CB"/>
    <w:rsid w:val="00B044CC"/>
    <w:rsid w:val="00B04554"/>
    <w:rsid w:val="00B04978"/>
    <w:rsid w:val="00B05158"/>
    <w:rsid w:val="00B05277"/>
    <w:rsid w:val="00B05B79"/>
    <w:rsid w:val="00B05CA0"/>
    <w:rsid w:val="00B05D94"/>
    <w:rsid w:val="00B05ECE"/>
    <w:rsid w:val="00B0600F"/>
    <w:rsid w:val="00B067C5"/>
    <w:rsid w:val="00B06D5E"/>
    <w:rsid w:val="00B06DC4"/>
    <w:rsid w:val="00B06E97"/>
    <w:rsid w:val="00B07088"/>
    <w:rsid w:val="00B072A3"/>
    <w:rsid w:val="00B07611"/>
    <w:rsid w:val="00B07921"/>
    <w:rsid w:val="00B07C37"/>
    <w:rsid w:val="00B07D24"/>
    <w:rsid w:val="00B07D90"/>
    <w:rsid w:val="00B10D00"/>
    <w:rsid w:val="00B10DDF"/>
    <w:rsid w:val="00B10F71"/>
    <w:rsid w:val="00B112E7"/>
    <w:rsid w:val="00B115EB"/>
    <w:rsid w:val="00B11880"/>
    <w:rsid w:val="00B11885"/>
    <w:rsid w:val="00B11D79"/>
    <w:rsid w:val="00B11EA5"/>
    <w:rsid w:val="00B12356"/>
    <w:rsid w:val="00B125C3"/>
    <w:rsid w:val="00B127F7"/>
    <w:rsid w:val="00B1294B"/>
    <w:rsid w:val="00B12A13"/>
    <w:rsid w:val="00B12B5F"/>
    <w:rsid w:val="00B12DFE"/>
    <w:rsid w:val="00B12E71"/>
    <w:rsid w:val="00B13041"/>
    <w:rsid w:val="00B13044"/>
    <w:rsid w:val="00B13482"/>
    <w:rsid w:val="00B13512"/>
    <w:rsid w:val="00B13D45"/>
    <w:rsid w:val="00B1400A"/>
    <w:rsid w:val="00B141DE"/>
    <w:rsid w:val="00B14B52"/>
    <w:rsid w:val="00B150CE"/>
    <w:rsid w:val="00B1530C"/>
    <w:rsid w:val="00B1538C"/>
    <w:rsid w:val="00B15471"/>
    <w:rsid w:val="00B15506"/>
    <w:rsid w:val="00B157B8"/>
    <w:rsid w:val="00B158C9"/>
    <w:rsid w:val="00B15A4F"/>
    <w:rsid w:val="00B162AC"/>
    <w:rsid w:val="00B16678"/>
    <w:rsid w:val="00B16938"/>
    <w:rsid w:val="00B1698D"/>
    <w:rsid w:val="00B16ABE"/>
    <w:rsid w:val="00B16F06"/>
    <w:rsid w:val="00B17553"/>
    <w:rsid w:val="00B176D8"/>
    <w:rsid w:val="00B1777F"/>
    <w:rsid w:val="00B17A36"/>
    <w:rsid w:val="00B17B5A"/>
    <w:rsid w:val="00B17D47"/>
    <w:rsid w:val="00B17F7E"/>
    <w:rsid w:val="00B20DA9"/>
    <w:rsid w:val="00B21170"/>
    <w:rsid w:val="00B2135B"/>
    <w:rsid w:val="00B21764"/>
    <w:rsid w:val="00B218BC"/>
    <w:rsid w:val="00B21B05"/>
    <w:rsid w:val="00B21C87"/>
    <w:rsid w:val="00B21E31"/>
    <w:rsid w:val="00B220B4"/>
    <w:rsid w:val="00B2260A"/>
    <w:rsid w:val="00B229F6"/>
    <w:rsid w:val="00B22C39"/>
    <w:rsid w:val="00B22E67"/>
    <w:rsid w:val="00B22F76"/>
    <w:rsid w:val="00B23181"/>
    <w:rsid w:val="00B232D4"/>
    <w:rsid w:val="00B233AA"/>
    <w:rsid w:val="00B234DE"/>
    <w:rsid w:val="00B23661"/>
    <w:rsid w:val="00B237A8"/>
    <w:rsid w:val="00B23FDC"/>
    <w:rsid w:val="00B242F6"/>
    <w:rsid w:val="00B244B2"/>
    <w:rsid w:val="00B249DB"/>
    <w:rsid w:val="00B2528A"/>
    <w:rsid w:val="00B25501"/>
    <w:rsid w:val="00B25819"/>
    <w:rsid w:val="00B25996"/>
    <w:rsid w:val="00B25B66"/>
    <w:rsid w:val="00B273FF"/>
    <w:rsid w:val="00B275AF"/>
    <w:rsid w:val="00B278C8"/>
    <w:rsid w:val="00B27F7F"/>
    <w:rsid w:val="00B301E1"/>
    <w:rsid w:val="00B303CF"/>
    <w:rsid w:val="00B30898"/>
    <w:rsid w:val="00B30AFD"/>
    <w:rsid w:val="00B30C4A"/>
    <w:rsid w:val="00B314A8"/>
    <w:rsid w:val="00B31541"/>
    <w:rsid w:val="00B31653"/>
    <w:rsid w:val="00B31CC1"/>
    <w:rsid w:val="00B31FC8"/>
    <w:rsid w:val="00B31FEB"/>
    <w:rsid w:val="00B32632"/>
    <w:rsid w:val="00B32A2C"/>
    <w:rsid w:val="00B32DFC"/>
    <w:rsid w:val="00B33132"/>
    <w:rsid w:val="00B334D0"/>
    <w:rsid w:val="00B33517"/>
    <w:rsid w:val="00B33BD7"/>
    <w:rsid w:val="00B33BF3"/>
    <w:rsid w:val="00B33C88"/>
    <w:rsid w:val="00B34067"/>
    <w:rsid w:val="00B34685"/>
    <w:rsid w:val="00B3494B"/>
    <w:rsid w:val="00B349F5"/>
    <w:rsid w:val="00B34A1E"/>
    <w:rsid w:val="00B34BAF"/>
    <w:rsid w:val="00B34D81"/>
    <w:rsid w:val="00B350B7"/>
    <w:rsid w:val="00B3566B"/>
    <w:rsid w:val="00B359E5"/>
    <w:rsid w:val="00B35AAF"/>
    <w:rsid w:val="00B35D18"/>
    <w:rsid w:val="00B35E9E"/>
    <w:rsid w:val="00B35FCC"/>
    <w:rsid w:val="00B36731"/>
    <w:rsid w:val="00B369E3"/>
    <w:rsid w:val="00B36B04"/>
    <w:rsid w:val="00B377BE"/>
    <w:rsid w:val="00B37949"/>
    <w:rsid w:val="00B37A54"/>
    <w:rsid w:val="00B37BCD"/>
    <w:rsid w:val="00B37C63"/>
    <w:rsid w:val="00B40061"/>
    <w:rsid w:val="00B400E9"/>
    <w:rsid w:val="00B40210"/>
    <w:rsid w:val="00B403B3"/>
    <w:rsid w:val="00B406CE"/>
    <w:rsid w:val="00B4070D"/>
    <w:rsid w:val="00B408D9"/>
    <w:rsid w:val="00B409B4"/>
    <w:rsid w:val="00B4129C"/>
    <w:rsid w:val="00B412D4"/>
    <w:rsid w:val="00B41551"/>
    <w:rsid w:val="00B41EB8"/>
    <w:rsid w:val="00B42434"/>
    <w:rsid w:val="00B42755"/>
    <w:rsid w:val="00B42793"/>
    <w:rsid w:val="00B42AB3"/>
    <w:rsid w:val="00B4308D"/>
    <w:rsid w:val="00B430E3"/>
    <w:rsid w:val="00B4323F"/>
    <w:rsid w:val="00B4348A"/>
    <w:rsid w:val="00B43754"/>
    <w:rsid w:val="00B4386C"/>
    <w:rsid w:val="00B43AF2"/>
    <w:rsid w:val="00B43B1F"/>
    <w:rsid w:val="00B43D08"/>
    <w:rsid w:val="00B43E89"/>
    <w:rsid w:val="00B4457C"/>
    <w:rsid w:val="00B44670"/>
    <w:rsid w:val="00B44AC2"/>
    <w:rsid w:val="00B44B8E"/>
    <w:rsid w:val="00B44C45"/>
    <w:rsid w:val="00B45844"/>
    <w:rsid w:val="00B45B6C"/>
    <w:rsid w:val="00B45B7A"/>
    <w:rsid w:val="00B460C1"/>
    <w:rsid w:val="00B46119"/>
    <w:rsid w:val="00B4622F"/>
    <w:rsid w:val="00B46433"/>
    <w:rsid w:val="00B4660D"/>
    <w:rsid w:val="00B46BB6"/>
    <w:rsid w:val="00B46D01"/>
    <w:rsid w:val="00B46D46"/>
    <w:rsid w:val="00B47265"/>
    <w:rsid w:val="00B4770C"/>
    <w:rsid w:val="00B47A00"/>
    <w:rsid w:val="00B50457"/>
    <w:rsid w:val="00B50515"/>
    <w:rsid w:val="00B507B2"/>
    <w:rsid w:val="00B50A9A"/>
    <w:rsid w:val="00B50CD1"/>
    <w:rsid w:val="00B50D10"/>
    <w:rsid w:val="00B5137D"/>
    <w:rsid w:val="00B51542"/>
    <w:rsid w:val="00B5191F"/>
    <w:rsid w:val="00B52234"/>
    <w:rsid w:val="00B5260B"/>
    <w:rsid w:val="00B528A6"/>
    <w:rsid w:val="00B52AC9"/>
    <w:rsid w:val="00B52CFC"/>
    <w:rsid w:val="00B53313"/>
    <w:rsid w:val="00B535A9"/>
    <w:rsid w:val="00B53615"/>
    <w:rsid w:val="00B54049"/>
    <w:rsid w:val="00B5435F"/>
    <w:rsid w:val="00B545D4"/>
    <w:rsid w:val="00B5524F"/>
    <w:rsid w:val="00B55531"/>
    <w:rsid w:val="00B55826"/>
    <w:rsid w:val="00B567FA"/>
    <w:rsid w:val="00B5704D"/>
    <w:rsid w:val="00B570BF"/>
    <w:rsid w:val="00B5783C"/>
    <w:rsid w:val="00B578D4"/>
    <w:rsid w:val="00B57A35"/>
    <w:rsid w:val="00B57C13"/>
    <w:rsid w:val="00B606CE"/>
    <w:rsid w:val="00B606D6"/>
    <w:rsid w:val="00B609EF"/>
    <w:rsid w:val="00B60F79"/>
    <w:rsid w:val="00B60FA1"/>
    <w:rsid w:val="00B61133"/>
    <w:rsid w:val="00B61253"/>
    <w:rsid w:val="00B616EB"/>
    <w:rsid w:val="00B61FE3"/>
    <w:rsid w:val="00B6207B"/>
    <w:rsid w:val="00B6207C"/>
    <w:rsid w:val="00B620BC"/>
    <w:rsid w:val="00B621C8"/>
    <w:rsid w:val="00B622E5"/>
    <w:rsid w:val="00B62CC5"/>
    <w:rsid w:val="00B63082"/>
    <w:rsid w:val="00B6311E"/>
    <w:rsid w:val="00B631B1"/>
    <w:rsid w:val="00B632DF"/>
    <w:rsid w:val="00B6334F"/>
    <w:rsid w:val="00B638A4"/>
    <w:rsid w:val="00B63F80"/>
    <w:rsid w:val="00B64DFF"/>
    <w:rsid w:val="00B64E5E"/>
    <w:rsid w:val="00B65882"/>
    <w:rsid w:val="00B658E1"/>
    <w:rsid w:val="00B659E9"/>
    <w:rsid w:val="00B659FC"/>
    <w:rsid w:val="00B65BB9"/>
    <w:rsid w:val="00B65D8F"/>
    <w:rsid w:val="00B66063"/>
    <w:rsid w:val="00B661A2"/>
    <w:rsid w:val="00B665C5"/>
    <w:rsid w:val="00B667FA"/>
    <w:rsid w:val="00B66BFE"/>
    <w:rsid w:val="00B66CF6"/>
    <w:rsid w:val="00B66CF8"/>
    <w:rsid w:val="00B66DCC"/>
    <w:rsid w:val="00B6742F"/>
    <w:rsid w:val="00B67507"/>
    <w:rsid w:val="00B677BE"/>
    <w:rsid w:val="00B677ED"/>
    <w:rsid w:val="00B67ADC"/>
    <w:rsid w:val="00B70ABF"/>
    <w:rsid w:val="00B70F35"/>
    <w:rsid w:val="00B710B1"/>
    <w:rsid w:val="00B7130B"/>
    <w:rsid w:val="00B71323"/>
    <w:rsid w:val="00B716B6"/>
    <w:rsid w:val="00B71D2E"/>
    <w:rsid w:val="00B71F07"/>
    <w:rsid w:val="00B7287F"/>
    <w:rsid w:val="00B72F85"/>
    <w:rsid w:val="00B737BA"/>
    <w:rsid w:val="00B73D53"/>
    <w:rsid w:val="00B73E70"/>
    <w:rsid w:val="00B73EF3"/>
    <w:rsid w:val="00B74362"/>
    <w:rsid w:val="00B74831"/>
    <w:rsid w:val="00B74AAA"/>
    <w:rsid w:val="00B74CEC"/>
    <w:rsid w:val="00B7550C"/>
    <w:rsid w:val="00B758B0"/>
    <w:rsid w:val="00B75B4E"/>
    <w:rsid w:val="00B75BC6"/>
    <w:rsid w:val="00B75EB5"/>
    <w:rsid w:val="00B75EEB"/>
    <w:rsid w:val="00B75F4F"/>
    <w:rsid w:val="00B761F0"/>
    <w:rsid w:val="00B762EF"/>
    <w:rsid w:val="00B76501"/>
    <w:rsid w:val="00B76991"/>
    <w:rsid w:val="00B777C3"/>
    <w:rsid w:val="00B77B88"/>
    <w:rsid w:val="00B77DE0"/>
    <w:rsid w:val="00B8067B"/>
    <w:rsid w:val="00B80847"/>
    <w:rsid w:val="00B80880"/>
    <w:rsid w:val="00B82126"/>
    <w:rsid w:val="00B82476"/>
    <w:rsid w:val="00B82662"/>
    <w:rsid w:val="00B826B4"/>
    <w:rsid w:val="00B826D7"/>
    <w:rsid w:val="00B82A9D"/>
    <w:rsid w:val="00B82EBA"/>
    <w:rsid w:val="00B836D0"/>
    <w:rsid w:val="00B83941"/>
    <w:rsid w:val="00B83A87"/>
    <w:rsid w:val="00B83F77"/>
    <w:rsid w:val="00B849B8"/>
    <w:rsid w:val="00B84E12"/>
    <w:rsid w:val="00B84FB7"/>
    <w:rsid w:val="00B84FDE"/>
    <w:rsid w:val="00B85399"/>
    <w:rsid w:val="00B85CC7"/>
    <w:rsid w:val="00B861BF"/>
    <w:rsid w:val="00B86276"/>
    <w:rsid w:val="00B86637"/>
    <w:rsid w:val="00B86AF6"/>
    <w:rsid w:val="00B87302"/>
    <w:rsid w:val="00B873F3"/>
    <w:rsid w:val="00B87CF8"/>
    <w:rsid w:val="00B87E8A"/>
    <w:rsid w:val="00B87F16"/>
    <w:rsid w:val="00B87F1F"/>
    <w:rsid w:val="00B904EF"/>
    <w:rsid w:val="00B90843"/>
    <w:rsid w:val="00B90D44"/>
    <w:rsid w:val="00B90F48"/>
    <w:rsid w:val="00B90F70"/>
    <w:rsid w:val="00B90FA1"/>
    <w:rsid w:val="00B9115B"/>
    <w:rsid w:val="00B91279"/>
    <w:rsid w:val="00B9157D"/>
    <w:rsid w:val="00B916A7"/>
    <w:rsid w:val="00B918CE"/>
    <w:rsid w:val="00B91D30"/>
    <w:rsid w:val="00B9219C"/>
    <w:rsid w:val="00B92263"/>
    <w:rsid w:val="00B925A2"/>
    <w:rsid w:val="00B925E7"/>
    <w:rsid w:val="00B92766"/>
    <w:rsid w:val="00B93095"/>
    <w:rsid w:val="00B93543"/>
    <w:rsid w:val="00B9361D"/>
    <w:rsid w:val="00B940D3"/>
    <w:rsid w:val="00B943D5"/>
    <w:rsid w:val="00B946DE"/>
    <w:rsid w:val="00B94D01"/>
    <w:rsid w:val="00B9519D"/>
    <w:rsid w:val="00B953C4"/>
    <w:rsid w:val="00B95919"/>
    <w:rsid w:val="00B95932"/>
    <w:rsid w:val="00B9598E"/>
    <w:rsid w:val="00B96529"/>
    <w:rsid w:val="00B966B8"/>
    <w:rsid w:val="00B96726"/>
    <w:rsid w:val="00B968E5"/>
    <w:rsid w:val="00B96A79"/>
    <w:rsid w:val="00B96C3B"/>
    <w:rsid w:val="00B96C66"/>
    <w:rsid w:val="00B96CC3"/>
    <w:rsid w:val="00B96F64"/>
    <w:rsid w:val="00B96FE8"/>
    <w:rsid w:val="00B96FF0"/>
    <w:rsid w:val="00B971F4"/>
    <w:rsid w:val="00B97633"/>
    <w:rsid w:val="00B9774A"/>
    <w:rsid w:val="00B97D0F"/>
    <w:rsid w:val="00B97D6D"/>
    <w:rsid w:val="00B97DE9"/>
    <w:rsid w:val="00BA01D8"/>
    <w:rsid w:val="00BA08FE"/>
    <w:rsid w:val="00BA0A15"/>
    <w:rsid w:val="00BA0A6F"/>
    <w:rsid w:val="00BA1522"/>
    <w:rsid w:val="00BA1572"/>
    <w:rsid w:val="00BA1854"/>
    <w:rsid w:val="00BA18D6"/>
    <w:rsid w:val="00BA1E2C"/>
    <w:rsid w:val="00BA2529"/>
    <w:rsid w:val="00BA27A3"/>
    <w:rsid w:val="00BA295C"/>
    <w:rsid w:val="00BA30E3"/>
    <w:rsid w:val="00BA33AE"/>
    <w:rsid w:val="00BA3748"/>
    <w:rsid w:val="00BA374D"/>
    <w:rsid w:val="00BA3CC8"/>
    <w:rsid w:val="00BA3D0E"/>
    <w:rsid w:val="00BA3E67"/>
    <w:rsid w:val="00BA3ECC"/>
    <w:rsid w:val="00BA4402"/>
    <w:rsid w:val="00BA45EC"/>
    <w:rsid w:val="00BA470F"/>
    <w:rsid w:val="00BA520E"/>
    <w:rsid w:val="00BA52FB"/>
    <w:rsid w:val="00BA5646"/>
    <w:rsid w:val="00BA568D"/>
    <w:rsid w:val="00BA5736"/>
    <w:rsid w:val="00BA590E"/>
    <w:rsid w:val="00BA5AFE"/>
    <w:rsid w:val="00BA5F85"/>
    <w:rsid w:val="00BA6132"/>
    <w:rsid w:val="00BA64DA"/>
    <w:rsid w:val="00BA69BD"/>
    <w:rsid w:val="00BA6A23"/>
    <w:rsid w:val="00BA6E6D"/>
    <w:rsid w:val="00BA6E7F"/>
    <w:rsid w:val="00BA6F24"/>
    <w:rsid w:val="00BA720E"/>
    <w:rsid w:val="00BA7388"/>
    <w:rsid w:val="00BA74BA"/>
    <w:rsid w:val="00BA74C3"/>
    <w:rsid w:val="00BA763F"/>
    <w:rsid w:val="00BA7A17"/>
    <w:rsid w:val="00BB02C5"/>
    <w:rsid w:val="00BB02D4"/>
    <w:rsid w:val="00BB0421"/>
    <w:rsid w:val="00BB0777"/>
    <w:rsid w:val="00BB089C"/>
    <w:rsid w:val="00BB12E3"/>
    <w:rsid w:val="00BB1738"/>
    <w:rsid w:val="00BB17D7"/>
    <w:rsid w:val="00BB19CF"/>
    <w:rsid w:val="00BB1A53"/>
    <w:rsid w:val="00BB2230"/>
    <w:rsid w:val="00BB2247"/>
    <w:rsid w:val="00BB2623"/>
    <w:rsid w:val="00BB2A6C"/>
    <w:rsid w:val="00BB2E07"/>
    <w:rsid w:val="00BB326E"/>
    <w:rsid w:val="00BB3808"/>
    <w:rsid w:val="00BB3DF0"/>
    <w:rsid w:val="00BB3E9F"/>
    <w:rsid w:val="00BB3F02"/>
    <w:rsid w:val="00BB4006"/>
    <w:rsid w:val="00BB4179"/>
    <w:rsid w:val="00BB43D8"/>
    <w:rsid w:val="00BB4EAF"/>
    <w:rsid w:val="00BB4F5C"/>
    <w:rsid w:val="00BB4FCC"/>
    <w:rsid w:val="00BB52FB"/>
    <w:rsid w:val="00BB537E"/>
    <w:rsid w:val="00BB53E6"/>
    <w:rsid w:val="00BB56BF"/>
    <w:rsid w:val="00BB59D1"/>
    <w:rsid w:val="00BB6071"/>
    <w:rsid w:val="00BB63C4"/>
    <w:rsid w:val="00BB63D2"/>
    <w:rsid w:val="00BB69ED"/>
    <w:rsid w:val="00BB73AD"/>
    <w:rsid w:val="00BB7CD5"/>
    <w:rsid w:val="00BB7EDD"/>
    <w:rsid w:val="00BB7F06"/>
    <w:rsid w:val="00BC02AB"/>
    <w:rsid w:val="00BC04D8"/>
    <w:rsid w:val="00BC172A"/>
    <w:rsid w:val="00BC1814"/>
    <w:rsid w:val="00BC1D18"/>
    <w:rsid w:val="00BC1E43"/>
    <w:rsid w:val="00BC2BEE"/>
    <w:rsid w:val="00BC3146"/>
    <w:rsid w:val="00BC3B8E"/>
    <w:rsid w:val="00BC3CC5"/>
    <w:rsid w:val="00BC40A0"/>
    <w:rsid w:val="00BC4340"/>
    <w:rsid w:val="00BC44A3"/>
    <w:rsid w:val="00BC4645"/>
    <w:rsid w:val="00BC4A72"/>
    <w:rsid w:val="00BC54AA"/>
    <w:rsid w:val="00BC569A"/>
    <w:rsid w:val="00BC587F"/>
    <w:rsid w:val="00BC5B04"/>
    <w:rsid w:val="00BC5CC3"/>
    <w:rsid w:val="00BC5DB9"/>
    <w:rsid w:val="00BC5DEA"/>
    <w:rsid w:val="00BC5F04"/>
    <w:rsid w:val="00BC670D"/>
    <w:rsid w:val="00BC6DB4"/>
    <w:rsid w:val="00BC6FB4"/>
    <w:rsid w:val="00BC753E"/>
    <w:rsid w:val="00BC77B8"/>
    <w:rsid w:val="00BC7B74"/>
    <w:rsid w:val="00BD066B"/>
    <w:rsid w:val="00BD070B"/>
    <w:rsid w:val="00BD09B6"/>
    <w:rsid w:val="00BD140A"/>
    <w:rsid w:val="00BD1631"/>
    <w:rsid w:val="00BD1652"/>
    <w:rsid w:val="00BD16DB"/>
    <w:rsid w:val="00BD18FC"/>
    <w:rsid w:val="00BD1A92"/>
    <w:rsid w:val="00BD2B14"/>
    <w:rsid w:val="00BD2D49"/>
    <w:rsid w:val="00BD2DED"/>
    <w:rsid w:val="00BD2DF5"/>
    <w:rsid w:val="00BD2E59"/>
    <w:rsid w:val="00BD2F8D"/>
    <w:rsid w:val="00BD3733"/>
    <w:rsid w:val="00BD3854"/>
    <w:rsid w:val="00BD3A58"/>
    <w:rsid w:val="00BD3B65"/>
    <w:rsid w:val="00BD3C45"/>
    <w:rsid w:val="00BD402C"/>
    <w:rsid w:val="00BD4256"/>
    <w:rsid w:val="00BD427E"/>
    <w:rsid w:val="00BD48A5"/>
    <w:rsid w:val="00BD49CD"/>
    <w:rsid w:val="00BD51BA"/>
    <w:rsid w:val="00BD51F2"/>
    <w:rsid w:val="00BD53D3"/>
    <w:rsid w:val="00BD5618"/>
    <w:rsid w:val="00BD569A"/>
    <w:rsid w:val="00BD5783"/>
    <w:rsid w:val="00BD5791"/>
    <w:rsid w:val="00BD5A3A"/>
    <w:rsid w:val="00BD5ACC"/>
    <w:rsid w:val="00BD6519"/>
    <w:rsid w:val="00BD69DC"/>
    <w:rsid w:val="00BD6A96"/>
    <w:rsid w:val="00BD6E96"/>
    <w:rsid w:val="00BD7651"/>
    <w:rsid w:val="00BD777C"/>
    <w:rsid w:val="00BD7BE1"/>
    <w:rsid w:val="00BD7DB6"/>
    <w:rsid w:val="00BD7E8C"/>
    <w:rsid w:val="00BE0678"/>
    <w:rsid w:val="00BE125F"/>
    <w:rsid w:val="00BE18C1"/>
    <w:rsid w:val="00BE199D"/>
    <w:rsid w:val="00BE1C7E"/>
    <w:rsid w:val="00BE1DE8"/>
    <w:rsid w:val="00BE207B"/>
    <w:rsid w:val="00BE208C"/>
    <w:rsid w:val="00BE2DE5"/>
    <w:rsid w:val="00BE346B"/>
    <w:rsid w:val="00BE369A"/>
    <w:rsid w:val="00BE397C"/>
    <w:rsid w:val="00BE3BE2"/>
    <w:rsid w:val="00BE3CC3"/>
    <w:rsid w:val="00BE4351"/>
    <w:rsid w:val="00BE4411"/>
    <w:rsid w:val="00BE4B3F"/>
    <w:rsid w:val="00BE4E5A"/>
    <w:rsid w:val="00BE5059"/>
    <w:rsid w:val="00BE5216"/>
    <w:rsid w:val="00BE56D2"/>
    <w:rsid w:val="00BE57C0"/>
    <w:rsid w:val="00BE58E2"/>
    <w:rsid w:val="00BE5B5F"/>
    <w:rsid w:val="00BE634B"/>
    <w:rsid w:val="00BE69F5"/>
    <w:rsid w:val="00BE6AE1"/>
    <w:rsid w:val="00BE6BAF"/>
    <w:rsid w:val="00BE6D1C"/>
    <w:rsid w:val="00BE6DE3"/>
    <w:rsid w:val="00BE6E99"/>
    <w:rsid w:val="00BE744F"/>
    <w:rsid w:val="00BE7662"/>
    <w:rsid w:val="00BE7732"/>
    <w:rsid w:val="00BE77A6"/>
    <w:rsid w:val="00BE7A33"/>
    <w:rsid w:val="00BE7C1C"/>
    <w:rsid w:val="00BE7DE8"/>
    <w:rsid w:val="00BE7F27"/>
    <w:rsid w:val="00BF03C2"/>
    <w:rsid w:val="00BF045D"/>
    <w:rsid w:val="00BF068D"/>
    <w:rsid w:val="00BF0895"/>
    <w:rsid w:val="00BF098C"/>
    <w:rsid w:val="00BF12AA"/>
    <w:rsid w:val="00BF188D"/>
    <w:rsid w:val="00BF1DD5"/>
    <w:rsid w:val="00BF22DC"/>
    <w:rsid w:val="00BF254C"/>
    <w:rsid w:val="00BF282D"/>
    <w:rsid w:val="00BF2A25"/>
    <w:rsid w:val="00BF2BE3"/>
    <w:rsid w:val="00BF2E8D"/>
    <w:rsid w:val="00BF2FA1"/>
    <w:rsid w:val="00BF31DD"/>
    <w:rsid w:val="00BF320B"/>
    <w:rsid w:val="00BF3E34"/>
    <w:rsid w:val="00BF4471"/>
    <w:rsid w:val="00BF4472"/>
    <w:rsid w:val="00BF4686"/>
    <w:rsid w:val="00BF4857"/>
    <w:rsid w:val="00BF4A7D"/>
    <w:rsid w:val="00BF4BC3"/>
    <w:rsid w:val="00BF4DB7"/>
    <w:rsid w:val="00BF5181"/>
    <w:rsid w:val="00BF5443"/>
    <w:rsid w:val="00BF5583"/>
    <w:rsid w:val="00BF59E7"/>
    <w:rsid w:val="00BF5D5B"/>
    <w:rsid w:val="00BF5DB1"/>
    <w:rsid w:val="00BF6BDF"/>
    <w:rsid w:val="00BF6E09"/>
    <w:rsid w:val="00BF7059"/>
    <w:rsid w:val="00BF76A2"/>
    <w:rsid w:val="00C0050D"/>
    <w:rsid w:val="00C00F3B"/>
    <w:rsid w:val="00C018AE"/>
    <w:rsid w:val="00C01D0E"/>
    <w:rsid w:val="00C01EAB"/>
    <w:rsid w:val="00C022BE"/>
    <w:rsid w:val="00C02ED5"/>
    <w:rsid w:val="00C02F98"/>
    <w:rsid w:val="00C03519"/>
    <w:rsid w:val="00C038B5"/>
    <w:rsid w:val="00C03A66"/>
    <w:rsid w:val="00C03C46"/>
    <w:rsid w:val="00C03F13"/>
    <w:rsid w:val="00C040C8"/>
    <w:rsid w:val="00C04529"/>
    <w:rsid w:val="00C0485C"/>
    <w:rsid w:val="00C057FB"/>
    <w:rsid w:val="00C061E6"/>
    <w:rsid w:val="00C0629D"/>
    <w:rsid w:val="00C06555"/>
    <w:rsid w:val="00C06586"/>
    <w:rsid w:val="00C068CE"/>
    <w:rsid w:val="00C06BB1"/>
    <w:rsid w:val="00C071D1"/>
    <w:rsid w:val="00C0778C"/>
    <w:rsid w:val="00C10092"/>
    <w:rsid w:val="00C101A1"/>
    <w:rsid w:val="00C10D4A"/>
    <w:rsid w:val="00C10DAD"/>
    <w:rsid w:val="00C10EC0"/>
    <w:rsid w:val="00C114D4"/>
    <w:rsid w:val="00C11524"/>
    <w:rsid w:val="00C11641"/>
    <w:rsid w:val="00C11728"/>
    <w:rsid w:val="00C11BAA"/>
    <w:rsid w:val="00C11FFD"/>
    <w:rsid w:val="00C1209C"/>
    <w:rsid w:val="00C1298C"/>
    <w:rsid w:val="00C12D19"/>
    <w:rsid w:val="00C12F0C"/>
    <w:rsid w:val="00C1312F"/>
    <w:rsid w:val="00C1336A"/>
    <w:rsid w:val="00C13510"/>
    <w:rsid w:val="00C136B6"/>
    <w:rsid w:val="00C136CB"/>
    <w:rsid w:val="00C13765"/>
    <w:rsid w:val="00C13AA3"/>
    <w:rsid w:val="00C13BB5"/>
    <w:rsid w:val="00C14338"/>
    <w:rsid w:val="00C146CE"/>
    <w:rsid w:val="00C1505B"/>
    <w:rsid w:val="00C1516A"/>
    <w:rsid w:val="00C16206"/>
    <w:rsid w:val="00C16393"/>
    <w:rsid w:val="00C164AA"/>
    <w:rsid w:val="00C16C3A"/>
    <w:rsid w:val="00C16E58"/>
    <w:rsid w:val="00C1744B"/>
    <w:rsid w:val="00C1790B"/>
    <w:rsid w:val="00C17D45"/>
    <w:rsid w:val="00C20108"/>
    <w:rsid w:val="00C2016A"/>
    <w:rsid w:val="00C20272"/>
    <w:rsid w:val="00C20783"/>
    <w:rsid w:val="00C20A08"/>
    <w:rsid w:val="00C20FA2"/>
    <w:rsid w:val="00C213EB"/>
    <w:rsid w:val="00C216DA"/>
    <w:rsid w:val="00C218AB"/>
    <w:rsid w:val="00C219DD"/>
    <w:rsid w:val="00C21AA2"/>
    <w:rsid w:val="00C21D33"/>
    <w:rsid w:val="00C222FB"/>
    <w:rsid w:val="00C22358"/>
    <w:rsid w:val="00C223C0"/>
    <w:rsid w:val="00C22953"/>
    <w:rsid w:val="00C22D45"/>
    <w:rsid w:val="00C23239"/>
    <w:rsid w:val="00C233FE"/>
    <w:rsid w:val="00C23667"/>
    <w:rsid w:val="00C238AD"/>
    <w:rsid w:val="00C23C63"/>
    <w:rsid w:val="00C23D09"/>
    <w:rsid w:val="00C240A3"/>
    <w:rsid w:val="00C2460D"/>
    <w:rsid w:val="00C24695"/>
    <w:rsid w:val="00C24706"/>
    <w:rsid w:val="00C24D2A"/>
    <w:rsid w:val="00C24DB7"/>
    <w:rsid w:val="00C2516C"/>
    <w:rsid w:val="00C251D2"/>
    <w:rsid w:val="00C25717"/>
    <w:rsid w:val="00C258F1"/>
    <w:rsid w:val="00C25E30"/>
    <w:rsid w:val="00C25F06"/>
    <w:rsid w:val="00C25F81"/>
    <w:rsid w:val="00C26846"/>
    <w:rsid w:val="00C268DB"/>
    <w:rsid w:val="00C26C37"/>
    <w:rsid w:val="00C26D06"/>
    <w:rsid w:val="00C26EAD"/>
    <w:rsid w:val="00C27336"/>
    <w:rsid w:val="00C273CC"/>
    <w:rsid w:val="00C27788"/>
    <w:rsid w:val="00C27ACA"/>
    <w:rsid w:val="00C27DEE"/>
    <w:rsid w:val="00C30360"/>
    <w:rsid w:val="00C30518"/>
    <w:rsid w:val="00C30FB7"/>
    <w:rsid w:val="00C32230"/>
    <w:rsid w:val="00C32458"/>
    <w:rsid w:val="00C324CE"/>
    <w:rsid w:val="00C326EE"/>
    <w:rsid w:val="00C329B3"/>
    <w:rsid w:val="00C329EC"/>
    <w:rsid w:val="00C334A2"/>
    <w:rsid w:val="00C335A2"/>
    <w:rsid w:val="00C3360D"/>
    <w:rsid w:val="00C338BA"/>
    <w:rsid w:val="00C33A14"/>
    <w:rsid w:val="00C33A9E"/>
    <w:rsid w:val="00C33DD1"/>
    <w:rsid w:val="00C345D3"/>
    <w:rsid w:val="00C3474F"/>
    <w:rsid w:val="00C3477C"/>
    <w:rsid w:val="00C34899"/>
    <w:rsid w:val="00C34DA7"/>
    <w:rsid w:val="00C34EDF"/>
    <w:rsid w:val="00C350E4"/>
    <w:rsid w:val="00C3538E"/>
    <w:rsid w:val="00C3553A"/>
    <w:rsid w:val="00C35947"/>
    <w:rsid w:val="00C35B01"/>
    <w:rsid w:val="00C36017"/>
    <w:rsid w:val="00C3626E"/>
    <w:rsid w:val="00C36615"/>
    <w:rsid w:val="00C36619"/>
    <w:rsid w:val="00C366D3"/>
    <w:rsid w:val="00C3678B"/>
    <w:rsid w:val="00C3681B"/>
    <w:rsid w:val="00C36A49"/>
    <w:rsid w:val="00C36A83"/>
    <w:rsid w:val="00C36D29"/>
    <w:rsid w:val="00C36DE0"/>
    <w:rsid w:val="00C36E51"/>
    <w:rsid w:val="00C3765C"/>
    <w:rsid w:val="00C37B5E"/>
    <w:rsid w:val="00C37D9C"/>
    <w:rsid w:val="00C4079B"/>
    <w:rsid w:val="00C40BC7"/>
    <w:rsid w:val="00C412AA"/>
    <w:rsid w:val="00C415D7"/>
    <w:rsid w:val="00C41DCF"/>
    <w:rsid w:val="00C41F05"/>
    <w:rsid w:val="00C42060"/>
    <w:rsid w:val="00C42CEF"/>
    <w:rsid w:val="00C42EF5"/>
    <w:rsid w:val="00C4302F"/>
    <w:rsid w:val="00C4385D"/>
    <w:rsid w:val="00C43E23"/>
    <w:rsid w:val="00C43FEF"/>
    <w:rsid w:val="00C44170"/>
    <w:rsid w:val="00C4470E"/>
    <w:rsid w:val="00C4486D"/>
    <w:rsid w:val="00C4495D"/>
    <w:rsid w:val="00C45F52"/>
    <w:rsid w:val="00C465BA"/>
    <w:rsid w:val="00C46F51"/>
    <w:rsid w:val="00C477C9"/>
    <w:rsid w:val="00C47888"/>
    <w:rsid w:val="00C47B00"/>
    <w:rsid w:val="00C47C3A"/>
    <w:rsid w:val="00C509F9"/>
    <w:rsid w:val="00C50B57"/>
    <w:rsid w:val="00C50B64"/>
    <w:rsid w:val="00C51006"/>
    <w:rsid w:val="00C512C5"/>
    <w:rsid w:val="00C51D91"/>
    <w:rsid w:val="00C51E6A"/>
    <w:rsid w:val="00C51FF4"/>
    <w:rsid w:val="00C523F8"/>
    <w:rsid w:val="00C52DB3"/>
    <w:rsid w:val="00C5312E"/>
    <w:rsid w:val="00C531EA"/>
    <w:rsid w:val="00C53869"/>
    <w:rsid w:val="00C539DB"/>
    <w:rsid w:val="00C53E77"/>
    <w:rsid w:val="00C53FE6"/>
    <w:rsid w:val="00C54148"/>
    <w:rsid w:val="00C54539"/>
    <w:rsid w:val="00C54544"/>
    <w:rsid w:val="00C54551"/>
    <w:rsid w:val="00C54A2A"/>
    <w:rsid w:val="00C54D49"/>
    <w:rsid w:val="00C54F18"/>
    <w:rsid w:val="00C550C7"/>
    <w:rsid w:val="00C551C8"/>
    <w:rsid w:val="00C555B0"/>
    <w:rsid w:val="00C5573F"/>
    <w:rsid w:val="00C55D57"/>
    <w:rsid w:val="00C56799"/>
    <w:rsid w:val="00C56907"/>
    <w:rsid w:val="00C569A7"/>
    <w:rsid w:val="00C56D91"/>
    <w:rsid w:val="00C56E09"/>
    <w:rsid w:val="00C57417"/>
    <w:rsid w:val="00C57672"/>
    <w:rsid w:val="00C57741"/>
    <w:rsid w:val="00C577F6"/>
    <w:rsid w:val="00C57ACA"/>
    <w:rsid w:val="00C57B8C"/>
    <w:rsid w:val="00C57F45"/>
    <w:rsid w:val="00C60048"/>
    <w:rsid w:val="00C603C0"/>
    <w:rsid w:val="00C60719"/>
    <w:rsid w:val="00C6074B"/>
    <w:rsid w:val="00C6085E"/>
    <w:rsid w:val="00C60BDA"/>
    <w:rsid w:val="00C60CFD"/>
    <w:rsid w:val="00C60F16"/>
    <w:rsid w:val="00C6141D"/>
    <w:rsid w:val="00C61816"/>
    <w:rsid w:val="00C61D62"/>
    <w:rsid w:val="00C61E47"/>
    <w:rsid w:val="00C6261E"/>
    <w:rsid w:val="00C62A7E"/>
    <w:rsid w:val="00C62B38"/>
    <w:rsid w:val="00C6329F"/>
    <w:rsid w:val="00C6355B"/>
    <w:rsid w:val="00C63884"/>
    <w:rsid w:val="00C63E07"/>
    <w:rsid w:val="00C64267"/>
    <w:rsid w:val="00C64F0F"/>
    <w:rsid w:val="00C656BF"/>
    <w:rsid w:val="00C658E7"/>
    <w:rsid w:val="00C65941"/>
    <w:rsid w:val="00C66A88"/>
    <w:rsid w:val="00C66AC9"/>
    <w:rsid w:val="00C66ACF"/>
    <w:rsid w:val="00C66B01"/>
    <w:rsid w:val="00C66C9D"/>
    <w:rsid w:val="00C66CAF"/>
    <w:rsid w:val="00C66D43"/>
    <w:rsid w:val="00C66D98"/>
    <w:rsid w:val="00C6727D"/>
    <w:rsid w:val="00C672D4"/>
    <w:rsid w:val="00C67391"/>
    <w:rsid w:val="00C6744E"/>
    <w:rsid w:val="00C67873"/>
    <w:rsid w:val="00C678A6"/>
    <w:rsid w:val="00C678AD"/>
    <w:rsid w:val="00C67B6F"/>
    <w:rsid w:val="00C67C6C"/>
    <w:rsid w:val="00C67C88"/>
    <w:rsid w:val="00C67D45"/>
    <w:rsid w:val="00C701F0"/>
    <w:rsid w:val="00C70466"/>
    <w:rsid w:val="00C706CC"/>
    <w:rsid w:val="00C70A48"/>
    <w:rsid w:val="00C70FA3"/>
    <w:rsid w:val="00C70FF6"/>
    <w:rsid w:val="00C710E4"/>
    <w:rsid w:val="00C7184D"/>
    <w:rsid w:val="00C718CD"/>
    <w:rsid w:val="00C71949"/>
    <w:rsid w:val="00C71E1D"/>
    <w:rsid w:val="00C71EE9"/>
    <w:rsid w:val="00C7227F"/>
    <w:rsid w:val="00C72491"/>
    <w:rsid w:val="00C72582"/>
    <w:rsid w:val="00C72AF3"/>
    <w:rsid w:val="00C72C6A"/>
    <w:rsid w:val="00C73060"/>
    <w:rsid w:val="00C731E8"/>
    <w:rsid w:val="00C733F8"/>
    <w:rsid w:val="00C73F55"/>
    <w:rsid w:val="00C74086"/>
    <w:rsid w:val="00C740C9"/>
    <w:rsid w:val="00C742EF"/>
    <w:rsid w:val="00C7468C"/>
    <w:rsid w:val="00C747B1"/>
    <w:rsid w:val="00C74E12"/>
    <w:rsid w:val="00C74E32"/>
    <w:rsid w:val="00C74F33"/>
    <w:rsid w:val="00C75E13"/>
    <w:rsid w:val="00C761F2"/>
    <w:rsid w:val="00C76292"/>
    <w:rsid w:val="00C7634B"/>
    <w:rsid w:val="00C76461"/>
    <w:rsid w:val="00C76929"/>
    <w:rsid w:val="00C76982"/>
    <w:rsid w:val="00C76989"/>
    <w:rsid w:val="00C77010"/>
    <w:rsid w:val="00C775FE"/>
    <w:rsid w:val="00C77641"/>
    <w:rsid w:val="00C77A5B"/>
    <w:rsid w:val="00C8039C"/>
    <w:rsid w:val="00C80C56"/>
    <w:rsid w:val="00C80CCD"/>
    <w:rsid w:val="00C80D33"/>
    <w:rsid w:val="00C80D3C"/>
    <w:rsid w:val="00C80F30"/>
    <w:rsid w:val="00C80F9F"/>
    <w:rsid w:val="00C81212"/>
    <w:rsid w:val="00C81453"/>
    <w:rsid w:val="00C81E5C"/>
    <w:rsid w:val="00C81EEF"/>
    <w:rsid w:val="00C824F8"/>
    <w:rsid w:val="00C82727"/>
    <w:rsid w:val="00C83006"/>
    <w:rsid w:val="00C83417"/>
    <w:rsid w:val="00C8343A"/>
    <w:rsid w:val="00C83509"/>
    <w:rsid w:val="00C838DA"/>
    <w:rsid w:val="00C83988"/>
    <w:rsid w:val="00C83AC8"/>
    <w:rsid w:val="00C83C0C"/>
    <w:rsid w:val="00C83D1E"/>
    <w:rsid w:val="00C84569"/>
    <w:rsid w:val="00C845AE"/>
    <w:rsid w:val="00C84753"/>
    <w:rsid w:val="00C8550A"/>
    <w:rsid w:val="00C8565F"/>
    <w:rsid w:val="00C86C4D"/>
    <w:rsid w:val="00C8701A"/>
    <w:rsid w:val="00C87053"/>
    <w:rsid w:val="00C87108"/>
    <w:rsid w:val="00C87173"/>
    <w:rsid w:val="00C8795F"/>
    <w:rsid w:val="00C8797F"/>
    <w:rsid w:val="00C879E8"/>
    <w:rsid w:val="00C87B96"/>
    <w:rsid w:val="00C907BE"/>
    <w:rsid w:val="00C90AC8"/>
    <w:rsid w:val="00C90B8A"/>
    <w:rsid w:val="00C90D8D"/>
    <w:rsid w:val="00C914F7"/>
    <w:rsid w:val="00C924E8"/>
    <w:rsid w:val="00C92822"/>
    <w:rsid w:val="00C92A0A"/>
    <w:rsid w:val="00C92DFA"/>
    <w:rsid w:val="00C92FDC"/>
    <w:rsid w:val="00C933E6"/>
    <w:rsid w:val="00C9376C"/>
    <w:rsid w:val="00C93F16"/>
    <w:rsid w:val="00C94E4D"/>
    <w:rsid w:val="00C9510B"/>
    <w:rsid w:val="00C95199"/>
    <w:rsid w:val="00C951DD"/>
    <w:rsid w:val="00C95400"/>
    <w:rsid w:val="00C95739"/>
    <w:rsid w:val="00C95949"/>
    <w:rsid w:val="00C95D82"/>
    <w:rsid w:val="00C95E4A"/>
    <w:rsid w:val="00C96253"/>
    <w:rsid w:val="00C967E2"/>
    <w:rsid w:val="00C971C2"/>
    <w:rsid w:val="00C9729D"/>
    <w:rsid w:val="00C973B4"/>
    <w:rsid w:val="00C97496"/>
    <w:rsid w:val="00C975D8"/>
    <w:rsid w:val="00C97640"/>
    <w:rsid w:val="00C97669"/>
    <w:rsid w:val="00C97736"/>
    <w:rsid w:val="00C97D67"/>
    <w:rsid w:val="00CA03D8"/>
    <w:rsid w:val="00CA03FA"/>
    <w:rsid w:val="00CA04F4"/>
    <w:rsid w:val="00CA0767"/>
    <w:rsid w:val="00CA07A4"/>
    <w:rsid w:val="00CA0913"/>
    <w:rsid w:val="00CA0C84"/>
    <w:rsid w:val="00CA0FF9"/>
    <w:rsid w:val="00CA115D"/>
    <w:rsid w:val="00CA12A8"/>
    <w:rsid w:val="00CA1547"/>
    <w:rsid w:val="00CA162B"/>
    <w:rsid w:val="00CA19DE"/>
    <w:rsid w:val="00CA22FF"/>
    <w:rsid w:val="00CA26A4"/>
    <w:rsid w:val="00CA2989"/>
    <w:rsid w:val="00CA299F"/>
    <w:rsid w:val="00CA2B04"/>
    <w:rsid w:val="00CA2FC4"/>
    <w:rsid w:val="00CA31D1"/>
    <w:rsid w:val="00CA359D"/>
    <w:rsid w:val="00CA3BA0"/>
    <w:rsid w:val="00CA423B"/>
    <w:rsid w:val="00CA45E9"/>
    <w:rsid w:val="00CA47B0"/>
    <w:rsid w:val="00CA4C18"/>
    <w:rsid w:val="00CA51CA"/>
    <w:rsid w:val="00CA5A46"/>
    <w:rsid w:val="00CA5A97"/>
    <w:rsid w:val="00CA5AFC"/>
    <w:rsid w:val="00CA5B00"/>
    <w:rsid w:val="00CA5B28"/>
    <w:rsid w:val="00CA614C"/>
    <w:rsid w:val="00CA6812"/>
    <w:rsid w:val="00CA6BD9"/>
    <w:rsid w:val="00CA701C"/>
    <w:rsid w:val="00CA7189"/>
    <w:rsid w:val="00CA71D2"/>
    <w:rsid w:val="00CA72C7"/>
    <w:rsid w:val="00CA77AA"/>
    <w:rsid w:val="00CA7A74"/>
    <w:rsid w:val="00CA7CC7"/>
    <w:rsid w:val="00CB002E"/>
    <w:rsid w:val="00CB020F"/>
    <w:rsid w:val="00CB06B2"/>
    <w:rsid w:val="00CB08E9"/>
    <w:rsid w:val="00CB08EC"/>
    <w:rsid w:val="00CB0B0A"/>
    <w:rsid w:val="00CB0D57"/>
    <w:rsid w:val="00CB0E40"/>
    <w:rsid w:val="00CB0E97"/>
    <w:rsid w:val="00CB1067"/>
    <w:rsid w:val="00CB1132"/>
    <w:rsid w:val="00CB11E1"/>
    <w:rsid w:val="00CB1909"/>
    <w:rsid w:val="00CB19B5"/>
    <w:rsid w:val="00CB1ADF"/>
    <w:rsid w:val="00CB1D3F"/>
    <w:rsid w:val="00CB229D"/>
    <w:rsid w:val="00CB243F"/>
    <w:rsid w:val="00CB26AD"/>
    <w:rsid w:val="00CB292E"/>
    <w:rsid w:val="00CB2A0A"/>
    <w:rsid w:val="00CB2C03"/>
    <w:rsid w:val="00CB2E40"/>
    <w:rsid w:val="00CB31A1"/>
    <w:rsid w:val="00CB33C6"/>
    <w:rsid w:val="00CB3479"/>
    <w:rsid w:val="00CB43E2"/>
    <w:rsid w:val="00CB4497"/>
    <w:rsid w:val="00CB540F"/>
    <w:rsid w:val="00CB56C7"/>
    <w:rsid w:val="00CB5889"/>
    <w:rsid w:val="00CB6028"/>
    <w:rsid w:val="00CB628C"/>
    <w:rsid w:val="00CB67C4"/>
    <w:rsid w:val="00CB690D"/>
    <w:rsid w:val="00CB6AC1"/>
    <w:rsid w:val="00CB6C16"/>
    <w:rsid w:val="00CB6C53"/>
    <w:rsid w:val="00CB758D"/>
    <w:rsid w:val="00CB7820"/>
    <w:rsid w:val="00CB79A3"/>
    <w:rsid w:val="00CB7A63"/>
    <w:rsid w:val="00CB7D7A"/>
    <w:rsid w:val="00CB7EAF"/>
    <w:rsid w:val="00CC0561"/>
    <w:rsid w:val="00CC0B7C"/>
    <w:rsid w:val="00CC0D5A"/>
    <w:rsid w:val="00CC130E"/>
    <w:rsid w:val="00CC153D"/>
    <w:rsid w:val="00CC170D"/>
    <w:rsid w:val="00CC17E7"/>
    <w:rsid w:val="00CC1A05"/>
    <w:rsid w:val="00CC1A16"/>
    <w:rsid w:val="00CC1A5D"/>
    <w:rsid w:val="00CC2402"/>
    <w:rsid w:val="00CC2A2D"/>
    <w:rsid w:val="00CC2A74"/>
    <w:rsid w:val="00CC2EBB"/>
    <w:rsid w:val="00CC2FA4"/>
    <w:rsid w:val="00CC2FEA"/>
    <w:rsid w:val="00CC30D6"/>
    <w:rsid w:val="00CC3136"/>
    <w:rsid w:val="00CC3410"/>
    <w:rsid w:val="00CC36F8"/>
    <w:rsid w:val="00CC40F2"/>
    <w:rsid w:val="00CC44A2"/>
    <w:rsid w:val="00CC5022"/>
    <w:rsid w:val="00CC51A7"/>
    <w:rsid w:val="00CC582F"/>
    <w:rsid w:val="00CC5B79"/>
    <w:rsid w:val="00CC5BFD"/>
    <w:rsid w:val="00CC5EFC"/>
    <w:rsid w:val="00CC5F5D"/>
    <w:rsid w:val="00CC61F5"/>
    <w:rsid w:val="00CC624F"/>
    <w:rsid w:val="00CC62AE"/>
    <w:rsid w:val="00CC6373"/>
    <w:rsid w:val="00CC68D9"/>
    <w:rsid w:val="00CC6C38"/>
    <w:rsid w:val="00CC7228"/>
    <w:rsid w:val="00CC72E2"/>
    <w:rsid w:val="00CC7580"/>
    <w:rsid w:val="00CC793D"/>
    <w:rsid w:val="00CC7CF8"/>
    <w:rsid w:val="00CC7E75"/>
    <w:rsid w:val="00CD009B"/>
    <w:rsid w:val="00CD02CA"/>
    <w:rsid w:val="00CD0361"/>
    <w:rsid w:val="00CD04D6"/>
    <w:rsid w:val="00CD0B4D"/>
    <w:rsid w:val="00CD1F9A"/>
    <w:rsid w:val="00CD1FBB"/>
    <w:rsid w:val="00CD2068"/>
    <w:rsid w:val="00CD20B1"/>
    <w:rsid w:val="00CD22F4"/>
    <w:rsid w:val="00CD2594"/>
    <w:rsid w:val="00CD25E4"/>
    <w:rsid w:val="00CD297C"/>
    <w:rsid w:val="00CD2C4B"/>
    <w:rsid w:val="00CD2F46"/>
    <w:rsid w:val="00CD3450"/>
    <w:rsid w:val="00CD3955"/>
    <w:rsid w:val="00CD3AA7"/>
    <w:rsid w:val="00CD3ECF"/>
    <w:rsid w:val="00CD3FFC"/>
    <w:rsid w:val="00CD40F2"/>
    <w:rsid w:val="00CD4811"/>
    <w:rsid w:val="00CD4FC3"/>
    <w:rsid w:val="00CD525F"/>
    <w:rsid w:val="00CD527C"/>
    <w:rsid w:val="00CD56E9"/>
    <w:rsid w:val="00CD5D36"/>
    <w:rsid w:val="00CD6334"/>
    <w:rsid w:val="00CD6377"/>
    <w:rsid w:val="00CD661D"/>
    <w:rsid w:val="00CD6CC6"/>
    <w:rsid w:val="00CD754E"/>
    <w:rsid w:val="00CE0362"/>
    <w:rsid w:val="00CE05BE"/>
    <w:rsid w:val="00CE05FF"/>
    <w:rsid w:val="00CE0CDB"/>
    <w:rsid w:val="00CE0D90"/>
    <w:rsid w:val="00CE0EB1"/>
    <w:rsid w:val="00CE112E"/>
    <w:rsid w:val="00CE122A"/>
    <w:rsid w:val="00CE1573"/>
    <w:rsid w:val="00CE1BD8"/>
    <w:rsid w:val="00CE1BF1"/>
    <w:rsid w:val="00CE1F0A"/>
    <w:rsid w:val="00CE1F0D"/>
    <w:rsid w:val="00CE231F"/>
    <w:rsid w:val="00CE23BB"/>
    <w:rsid w:val="00CE28C8"/>
    <w:rsid w:val="00CE28F7"/>
    <w:rsid w:val="00CE2C5B"/>
    <w:rsid w:val="00CE2D10"/>
    <w:rsid w:val="00CE35C1"/>
    <w:rsid w:val="00CE3880"/>
    <w:rsid w:val="00CE3999"/>
    <w:rsid w:val="00CE39F1"/>
    <w:rsid w:val="00CE4336"/>
    <w:rsid w:val="00CE4E2F"/>
    <w:rsid w:val="00CE5500"/>
    <w:rsid w:val="00CE5C9D"/>
    <w:rsid w:val="00CE605D"/>
    <w:rsid w:val="00CE65C9"/>
    <w:rsid w:val="00CE6695"/>
    <w:rsid w:val="00CE67D3"/>
    <w:rsid w:val="00CE6CEF"/>
    <w:rsid w:val="00CE7076"/>
    <w:rsid w:val="00CE7132"/>
    <w:rsid w:val="00CE7222"/>
    <w:rsid w:val="00CE742C"/>
    <w:rsid w:val="00CE749A"/>
    <w:rsid w:val="00CE7503"/>
    <w:rsid w:val="00CF08A1"/>
    <w:rsid w:val="00CF0B94"/>
    <w:rsid w:val="00CF0C81"/>
    <w:rsid w:val="00CF10EC"/>
    <w:rsid w:val="00CF1684"/>
    <w:rsid w:val="00CF18F7"/>
    <w:rsid w:val="00CF1E9D"/>
    <w:rsid w:val="00CF21D0"/>
    <w:rsid w:val="00CF23DE"/>
    <w:rsid w:val="00CF268C"/>
    <w:rsid w:val="00CF2984"/>
    <w:rsid w:val="00CF2FF3"/>
    <w:rsid w:val="00CF314E"/>
    <w:rsid w:val="00CF35C2"/>
    <w:rsid w:val="00CF366A"/>
    <w:rsid w:val="00CF3937"/>
    <w:rsid w:val="00CF3B54"/>
    <w:rsid w:val="00CF425F"/>
    <w:rsid w:val="00CF4DE1"/>
    <w:rsid w:val="00CF4F6D"/>
    <w:rsid w:val="00CF5018"/>
    <w:rsid w:val="00CF517F"/>
    <w:rsid w:val="00CF520E"/>
    <w:rsid w:val="00CF5AF2"/>
    <w:rsid w:val="00CF5F27"/>
    <w:rsid w:val="00CF675C"/>
    <w:rsid w:val="00CF6873"/>
    <w:rsid w:val="00CF6966"/>
    <w:rsid w:val="00CF6BD8"/>
    <w:rsid w:val="00CF6DB6"/>
    <w:rsid w:val="00CF6FEA"/>
    <w:rsid w:val="00CF70A8"/>
    <w:rsid w:val="00CF71A2"/>
    <w:rsid w:val="00CF7459"/>
    <w:rsid w:val="00CF7530"/>
    <w:rsid w:val="00CF77DA"/>
    <w:rsid w:val="00CF7A16"/>
    <w:rsid w:val="00D004F1"/>
    <w:rsid w:val="00D00C27"/>
    <w:rsid w:val="00D00E66"/>
    <w:rsid w:val="00D01974"/>
    <w:rsid w:val="00D01AF9"/>
    <w:rsid w:val="00D01B4D"/>
    <w:rsid w:val="00D01E94"/>
    <w:rsid w:val="00D01F7C"/>
    <w:rsid w:val="00D0263C"/>
    <w:rsid w:val="00D0325C"/>
    <w:rsid w:val="00D032EF"/>
    <w:rsid w:val="00D03825"/>
    <w:rsid w:val="00D03C9C"/>
    <w:rsid w:val="00D03F52"/>
    <w:rsid w:val="00D04296"/>
    <w:rsid w:val="00D0479F"/>
    <w:rsid w:val="00D05419"/>
    <w:rsid w:val="00D05427"/>
    <w:rsid w:val="00D05462"/>
    <w:rsid w:val="00D05EE7"/>
    <w:rsid w:val="00D064EB"/>
    <w:rsid w:val="00D06502"/>
    <w:rsid w:val="00D06720"/>
    <w:rsid w:val="00D06950"/>
    <w:rsid w:val="00D069CC"/>
    <w:rsid w:val="00D06FE9"/>
    <w:rsid w:val="00D0786D"/>
    <w:rsid w:val="00D07B7B"/>
    <w:rsid w:val="00D07C17"/>
    <w:rsid w:val="00D10943"/>
    <w:rsid w:val="00D109E4"/>
    <w:rsid w:val="00D10D43"/>
    <w:rsid w:val="00D112BB"/>
    <w:rsid w:val="00D11890"/>
    <w:rsid w:val="00D11B31"/>
    <w:rsid w:val="00D11BF8"/>
    <w:rsid w:val="00D11D3C"/>
    <w:rsid w:val="00D11D6D"/>
    <w:rsid w:val="00D11EAD"/>
    <w:rsid w:val="00D124F0"/>
    <w:rsid w:val="00D12638"/>
    <w:rsid w:val="00D12F2D"/>
    <w:rsid w:val="00D132B4"/>
    <w:rsid w:val="00D138DF"/>
    <w:rsid w:val="00D14058"/>
    <w:rsid w:val="00D147DB"/>
    <w:rsid w:val="00D14907"/>
    <w:rsid w:val="00D14B78"/>
    <w:rsid w:val="00D14B94"/>
    <w:rsid w:val="00D1524F"/>
    <w:rsid w:val="00D1580D"/>
    <w:rsid w:val="00D1583A"/>
    <w:rsid w:val="00D15A18"/>
    <w:rsid w:val="00D15B2C"/>
    <w:rsid w:val="00D15C25"/>
    <w:rsid w:val="00D15D1A"/>
    <w:rsid w:val="00D15F04"/>
    <w:rsid w:val="00D16432"/>
    <w:rsid w:val="00D16440"/>
    <w:rsid w:val="00D16729"/>
    <w:rsid w:val="00D16809"/>
    <w:rsid w:val="00D16D26"/>
    <w:rsid w:val="00D16D4E"/>
    <w:rsid w:val="00D17741"/>
    <w:rsid w:val="00D17B42"/>
    <w:rsid w:val="00D20099"/>
    <w:rsid w:val="00D2014A"/>
    <w:rsid w:val="00D2016B"/>
    <w:rsid w:val="00D2108E"/>
    <w:rsid w:val="00D210E8"/>
    <w:rsid w:val="00D211A8"/>
    <w:rsid w:val="00D21736"/>
    <w:rsid w:val="00D2197F"/>
    <w:rsid w:val="00D21A2A"/>
    <w:rsid w:val="00D21B00"/>
    <w:rsid w:val="00D2215C"/>
    <w:rsid w:val="00D22863"/>
    <w:rsid w:val="00D229EF"/>
    <w:rsid w:val="00D22C95"/>
    <w:rsid w:val="00D22E68"/>
    <w:rsid w:val="00D22F0E"/>
    <w:rsid w:val="00D23205"/>
    <w:rsid w:val="00D23BBD"/>
    <w:rsid w:val="00D23C67"/>
    <w:rsid w:val="00D23D26"/>
    <w:rsid w:val="00D23EAF"/>
    <w:rsid w:val="00D23F3A"/>
    <w:rsid w:val="00D24207"/>
    <w:rsid w:val="00D24B6D"/>
    <w:rsid w:val="00D24CC8"/>
    <w:rsid w:val="00D25445"/>
    <w:rsid w:val="00D25589"/>
    <w:rsid w:val="00D2559E"/>
    <w:rsid w:val="00D25FFB"/>
    <w:rsid w:val="00D26576"/>
    <w:rsid w:val="00D265F6"/>
    <w:rsid w:val="00D26AA1"/>
    <w:rsid w:val="00D2744D"/>
    <w:rsid w:val="00D27486"/>
    <w:rsid w:val="00D27715"/>
    <w:rsid w:val="00D27816"/>
    <w:rsid w:val="00D279E2"/>
    <w:rsid w:val="00D27A5D"/>
    <w:rsid w:val="00D27B69"/>
    <w:rsid w:val="00D27CE1"/>
    <w:rsid w:val="00D27D27"/>
    <w:rsid w:val="00D27FC2"/>
    <w:rsid w:val="00D3016C"/>
    <w:rsid w:val="00D30918"/>
    <w:rsid w:val="00D30C1E"/>
    <w:rsid w:val="00D30DA5"/>
    <w:rsid w:val="00D30E82"/>
    <w:rsid w:val="00D30F5D"/>
    <w:rsid w:val="00D310CB"/>
    <w:rsid w:val="00D327F6"/>
    <w:rsid w:val="00D32AD8"/>
    <w:rsid w:val="00D3310C"/>
    <w:rsid w:val="00D33456"/>
    <w:rsid w:val="00D337FD"/>
    <w:rsid w:val="00D33B9B"/>
    <w:rsid w:val="00D34170"/>
    <w:rsid w:val="00D341E4"/>
    <w:rsid w:val="00D343F8"/>
    <w:rsid w:val="00D34839"/>
    <w:rsid w:val="00D350C6"/>
    <w:rsid w:val="00D3529D"/>
    <w:rsid w:val="00D35311"/>
    <w:rsid w:val="00D36EF8"/>
    <w:rsid w:val="00D37764"/>
    <w:rsid w:val="00D379A0"/>
    <w:rsid w:val="00D37C38"/>
    <w:rsid w:val="00D37CC8"/>
    <w:rsid w:val="00D37EDE"/>
    <w:rsid w:val="00D37F1E"/>
    <w:rsid w:val="00D400E7"/>
    <w:rsid w:val="00D40409"/>
    <w:rsid w:val="00D409D8"/>
    <w:rsid w:val="00D410B8"/>
    <w:rsid w:val="00D41380"/>
    <w:rsid w:val="00D41405"/>
    <w:rsid w:val="00D41634"/>
    <w:rsid w:val="00D4168B"/>
    <w:rsid w:val="00D4187A"/>
    <w:rsid w:val="00D41DCB"/>
    <w:rsid w:val="00D42073"/>
    <w:rsid w:val="00D42256"/>
    <w:rsid w:val="00D42470"/>
    <w:rsid w:val="00D42732"/>
    <w:rsid w:val="00D42BD0"/>
    <w:rsid w:val="00D42DCD"/>
    <w:rsid w:val="00D42EC5"/>
    <w:rsid w:val="00D43029"/>
    <w:rsid w:val="00D43702"/>
    <w:rsid w:val="00D43741"/>
    <w:rsid w:val="00D439E1"/>
    <w:rsid w:val="00D44394"/>
    <w:rsid w:val="00D443CE"/>
    <w:rsid w:val="00D4452E"/>
    <w:rsid w:val="00D4486C"/>
    <w:rsid w:val="00D44C34"/>
    <w:rsid w:val="00D44C7E"/>
    <w:rsid w:val="00D44D77"/>
    <w:rsid w:val="00D45120"/>
    <w:rsid w:val="00D45268"/>
    <w:rsid w:val="00D45398"/>
    <w:rsid w:val="00D454D0"/>
    <w:rsid w:val="00D457B5"/>
    <w:rsid w:val="00D458F2"/>
    <w:rsid w:val="00D45C39"/>
    <w:rsid w:val="00D45C62"/>
    <w:rsid w:val="00D45DF7"/>
    <w:rsid w:val="00D46237"/>
    <w:rsid w:val="00D46472"/>
    <w:rsid w:val="00D46733"/>
    <w:rsid w:val="00D46AAD"/>
    <w:rsid w:val="00D46D45"/>
    <w:rsid w:val="00D47018"/>
    <w:rsid w:val="00D47623"/>
    <w:rsid w:val="00D47890"/>
    <w:rsid w:val="00D47BBD"/>
    <w:rsid w:val="00D47DA9"/>
    <w:rsid w:val="00D47F9B"/>
    <w:rsid w:val="00D50045"/>
    <w:rsid w:val="00D500E7"/>
    <w:rsid w:val="00D50460"/>
    <w:rsid w:val="00D505F7"/>
    <w:rsid w:val="00D509F0"/>
    <w:rsid w:val="00D50ED4"/>
    <w:rsid w:val="00D50F07"/>
    <w:rsid w:val="00D5122A"/>
    <w:rsid w:val="00D51A9B"/>
    <w:rsid w:val="00D51AF5"/>
    <w:rsid w:val="00D51BD6"/>
    <w:rsid w:val="00D52033"/>
    <w:rsid w:val="00D5206D"/>
    <w:rsid w:val="00D5227A"/>
    <w:rsid w:val="00D527C0"/>
    <w:rsid w:val="00D527EA"/>
    <w:rsid w:val="00D528F0"/>
    <w:rsid w:val="00D52BF1"/>
    <w:rsid w:val="00D52E82"/>
    <w:rsid w:val="00D52F4E"/>
    <w:rsid w:val="00D53194"/>
    <w:rsid w:val="00D5326B"/>
    <w:rsid w:val="00D5329C"/>
    <w:rsid w:val="00D53647"/>
    <w:rsid w:val="00D537DA"/>
    <w:rsid w:val="00D53890"/>
    <w:rsid w:val="00D53B36"/>
    <w:rsid w:val="00D53CBB"/>
    <w:rsid w:val="00D53D8E"/>
    <w:rsid w:val="00D53DFA"/>
    <w:rsid w:val="00D53E66"/>
    <w:rsid w:val="00D53F6D"/>
    <w:rsid w:val="00D5444F"/>
    <w:rsid w:val="00D545E4"/>
    <w:rsid w:val="00D548CA"/>
    <w:rsid w:val="00D54A5F"/>
    <w:rsid w:val="00D55079"/>
    <w:rsid w:val="00D550F4"/>
    <w:rsid w:val="00D55193"/>
    <w:rsid w:val="00D551ED"/>
    <w:rsid w:val="00D552D8"/>
    <w:rsid w:val="00D552EC"/>
    <w:rsid w:val="00D55445"/>
    <w:rsid w:val="00D55605"/>
    <w:rsid w:val="00D55A8A"/>
    <w:rsid w:val="00D56599"/>
    <w:rsid w:val="00D56697"/>
    <w:rsid w:val="00D56BBA"/>
    <w:rsid w:val="00D571DD"/>
    <w:rsid w:val="00D57651"/>
    <w:rsid w:val="00D57B7F"/>
    <w:rsid w:val="00D57D96"/>
    <w:rsid w:val="00D601F6"/>
    <w:rsid w:val="00D6029F"/>
    <w:rsid w:val="00D607A2"/>
    <w:rsid w:val="00D60FBC"/>
    <w:rsid w:val="00D61190"/>
    <w:rsid w:val="00D611A6"/>
    <w:rsid w:val="00D61346"/>
    <w:rsid w:val="00D61562"/>
    <w:rsid w:val="00D61774"/>
    <w:rsid w:val="00D6195C"/>
    <w:rsid w:val="00D6196E"/>
    <w:rsid w:val="00D61A03"/>
    <w:rsid w:val="00D61C12"/>
    <w:rsid w:val="00D61D41"/>
    <w:rsid w:val="00D61EB4"/>
    <w:rsid w:val="00D620D5"/>
    <w:rsid w:val="00D62622"/>
    <w:rsid w:val="00D6264B"/>
    <w:rsid w:val="00D62818"/>
    <w:rsid w:val="00D62902"/>
    <w:rsid w:val="00D62E51"/>
    <w:rsid w:val="00D62F86"/>
    <w:rsid w:val="00D63014"/>
    <w:rsid w:val="00D63232"/>
    <w:rsid w:val="00D634E2"/>
    <w:rsid w:val="00D63765"/>
    <w:rsid w:val="00D63A64"/>
    <w:rsid w:val="00D63DE4"/>
    <w:rsid w:val="00D63F8A"/>
    <w:rsid w:val="00D64325"/>
    <w:rsid w:val="00D650AC"/>
    <w:rsid w:val="00D65AE5"/>
    <w:rsid w:val="00D65C16"/>
    <w:rsid w:val="00D65C53"/>
    <w:rsid w:val="00D6680A"/>
    <w:rsid w:val="00D6695B"/>
    <w:rsid w:val="00D66B57"/>
    <w:rsid w:val="00D66CAE"/>
    <w:rsid w:val="00D66D75"/>
    <w:rsid w:val="00D67555"/>
    <w:rsid w:val="00D67590"/>
    <w:rsid w:val="00D676DB"/>
    <w:rsid w:val="00D67999"/>
    <w:rsid w:val="00D67FC9"/>
    <w:rsid w:val="00D7090E"/>
    <w:rsid w:val="00D709E7"/>
    <w:rsid w:val="00D70FDE"/>
    <w:rsid w:val="00D711D8"/>
    <w:rsid w:val="00D7151E"/>
    <w:rsid w:val="00D718EA"/>
    <w:rsid w:val="00D71956"/>
    <w:rsid w:val="00D71C66"/>
    <w:rsid w:val="00D71F12"/>
    <w:rsid w:val="00D720B4"/>
    <w:rsid w:val="00D72B54"/>
    <w:rsid w:val="00D72CC9"/>
    <w:rsid w:val="00D72F69"/>
    <w:rsid w:val="00D736C2"/>
    <w:rsid w:val="00D73A4C"/>
    <w:rsid w:val="00D73B40"/>
    <w:rsid w:val="00D7469D"/>
    <w:rsid w:val="00D748FF"/>
    <w:rsid w:val="00D74C6A"/>
    <w:rsid w:val="00D74E33"/>
    <w:rsid w:val="00D756AE"/>
    <w:rsid w:val="00D760CE"/>
    <w:rsid w:val="00D761BB"/>
    <w:rsid w:val="00D76449"/>
    <w:rsid w:val="00D77503"/>
    <w:rsid w:val="00D7780C"/>
    <w:rsid w:val="00D77928"/>
    <w:rsid w:val="00D77BAC"/>
    <w:rsid w:val="00D803A0"/>
    <w:rsid w:val="00D804A5"/>
    <w:rsid w:val="00D8067F"/>
    <w:rsid w:val="00D80AF7"/>
    <w:rsid w:val="00D80B71"/>
    <w:rsid w:val="00D81546"/>
    <w:rsid w:val="00D81737"/>
    <w:rsid w:val="00D81F58"/>
    <w:rsid w:val="00D82901"/>
    <w:rsid w:val="00D82E8E"/>
    <w:rsid w:val="00D83136"/>
    <w:rsid w:val="00D8335A"/>
    <w:rsid w:val="00D83A98"/>
    <w:rsid w:val="00D840D1"/>
    <w:rsid w:val="00D8492E"/>
    <w:rsid w:val="00D8497A"/>
    <w:rsid w:val="00D849EE"/>
    <w:rsid w:val="00D84A90"/>
    <w:rsid w:val="00D84B57"/>
    <w:rsid w:val="00D85113"/>
    <w:rsid w:val="00D85622"/>
    <w:rsid w:val="00D856A0"/>
    <w:rsid w:val="00D860A1"/>
    <w:rsid w:val="00D860F6"/>
    <w:rsid w:val="00D8658B"/>
    <w:rsid w:val="00D86795"/>
    <w:rsid w:val="00D86DA5"/>
    <w:rsid w:val="00D87A39"/>
    <w:rsid w:val="00D87BC3"/>
    <w:rsid w:val="00D900A2"/>
    <w:rsid w:val="00D90337"/>
    <w:rsid w:val="00D903E4"/>
    <w:rsid w:val="00D90821"/>
    <w:rsid w:val="00D9083F"/>
    <w:rsid w:val="00D90CA0"/>
    <w:rsid w:val="00D90F1B"/>
    <w:rsid w:val="00D911A9"/>
    <w:rsid w:val="00D921A7"/>
    <w:rsid w:val="00D921F4"/>
    <w:rsid w:val="00D92514"/>
    <w:rsid w:val="00D92ABA"/>
    <w:rsid w:val="00D92B37"/>
    <w:rsid w:val="00D93565"/>
    <w:rsid w:val="00D935F6"/>
    <w:rsid w:val="00D93920"/>
    <w:rsid w:val="00D93C20"/>
    <w:rsid w:val="00D9409D"/>
    <w:rsid w:val="00D9444A"/>
    <w:rsid w:val="00D94571"/>
    <w:rsid w:val="00D9458E"/>
    <w:rsid w:val="00D94A8D"/>
    <w:rsid w:val="00D954D7"/>
    <w:rsid w:val="00D9583E"/>
    <w:rsid w:val="00D95A70"/>
    <w:rsid w:val="00D95B04"/>
    <w:rsid w:val="00D96131"/>
    <w:rsid w:val="00D96C24"/>
    <w:rsid w:val="00D97068"/>
    <w:rsid w:val="00D972D0"/>
    <w:rsid w:val="00D978B2"/>
    <w:rsid w:val="00D97E6C"/>
    <w:rsid w:val="00D97F19"/>
    <w:rsid w:val="00DA0535"/>
    <w:rsid w:val="00DA0567"/>
    <w:rsid w:val="00DA07F4"/>
    <w:rsid w:val="00DA0A21"/>
    <w:rsid w:val="00DA0F6E"/>
    <w:rsid w:val="00DA110D"/>
    <w:rsid w:val="00DA1183"/>
    <w:rsid w:val="00DA172E"/>
    <w:rsid w:val="00DA18CF"/>
    <w:rsid w:val="00DA18EB"/>
    <w:rsid w:val="00DA220A"/>
    <w:rsid w:val="00DA22CC"/>
    <w:rsid w:val="00DA25D4"/>
    <w:rsid w:val="00DA2871"/>
    <w:rsid w:val="00DA2AA5"/>
    <w:rsid w:val="00DA2CFE"/>
    <w:rsid w:val="00DA2EBD"/>
    <w:rsid w:val="00DA3253"/>
    <w:rsid w:val="00DA3263"/>
    <w:rsid w:val="00DA32DF"/>
    <w:rsid w:val="00DA3416"/>
    <w:rsid w:val="00DA38E8"/>
    <w:rsid w:val="00DA39A0"/>
    <w:rsid w:val="00DA3D92"/>
    <w:rsid w:val="00DA4070"/>
    <w:rsid w:val="00DA42C4"/>
    <w:rsid w:val="00DA48D7"/>
    <w:rsid w:val="00DA4ACB"/>
    <w:rsid w:val="00DA4CD0"/>
    <w:rsid w:val="00DA4EA7"/>
    <w:rsid w:val="00DA5527"/>
    <w:rsid w:val="00DA563E"/>
    <w:rsid w:val="00DA5C49"/>
    <w:rsid w:val="00DA5EC8"/>
    <w:rsid w:val="00DA5F9F"/>
    <w:rsid w:val="00DA648D"/>
    <w:rsid w:val="00DA7604"/>
    <w:rsid w:val="00DA7AF5"/>
    <w:rsid w:val="00DA7E61"/>
    <w:rsid w:val="00DA7FFA"/>
    <w:rsid w:val="00DB00A5"/>
    <w:rsid w:val="00DB0502"/>
    <w:rsid w:val="00DB05DC"/>
    <w:rsid w:val="00DB06BC"/>
    <w:rsid w:val="00DB0863"/>
    <w:rsid w:val="00DB0B94"/>
    <w:rsid w:val="00DB0C3C"/>
    <w:rsid w:val="00DB0E6D"/>
    <w:rsid w:val="00DB0F04"/>
    <w:rsid w:val="00DB11FF"/>
    <w:rsid w:val="00DB13D6"/>
    <w:rsid w:val="00DB1501"/>
    <w:rsid w:val="00DB1751"/>
    <w:rsid w:val="00DB18BE"/>
    <w:rsid w:val="00DB1933"/>
    <w:rsid w:val="00DB1984"/>
    <w:rsid w:val="00DB1D54"/>
    <w:rsid w:val="00DB1EEC"/>
    <w:rsid w:val="00DB2097"/>
    <w:rsid w:val="00DB28D7"/>
    <w:rsid w:val="00DB29AA"/>
    <w:rsid w:val="00DB2CB6"/>
    <w:rsid w:val="00DB3149"/>
    <w:rsid w:val="00DB31A7"/>
    <w:rsid w:val="00DB31AD"/>
    <w:rsid w:val="00DB3213"/>
    <w:rsid w:val="00DB3762"/>
    <w:rsid w:val="00DB3847"/>
    <w:rsid w:val="00DB3897"/>
    <w:rsid w:val="00DB3EAA"/>
    <w:rsid w:val="00DB4002"/>
    <w:rsid w:val="00DB5121"/>
    <w:rsid w:val="00DB5210"/>
    <w:rsid w:val="00DB5505"/>
    <w:rsid w:val="00DB5513"/>
    <w:rsid w:val="00DB5CC1"/>
    <w:rsid w:val="00DB635D"/>
    <w:rsid w:val="00DB67CB"/>
    <w:rsid w:val="00DB68D0"/>
    <w:rsid w:val="00DB6990"/>
    <w:rsid w:val="00DB6BD3"/>
    <w:rsid w:val="00DB6C37"/>
    <w:rsid w:val="00DB6CA9"/>
    <w:rsid w:val="00DB6CF9"/>
    <w:rsid w:val="00DB6D9F"/>
    <w:rsid w:val="00DB6F24"/>
    <w:rsid w:val="00DB70B4"/>
    <w:rsid w:val="00DB733A"/>
    <w:rsid w:val="00DB739D"/>
    <w:rsid w:val="00DB7A62"/>
    <w:rsid w:val="00DC002A"/>
    <w:rsid w:val="00DC003D"/>
    <w:rsid w:val="00DC0AF1"/>
    <w:rsid w:val="00DC0C95"/>
    <w:rsid w:val="00DC0ECF"/>
    <w:rsid w:val="00DC113E"/>
    <w:rsid w:val="00DC1EE8"/>
    <w:rsid w:val="00DC2345"/>
    <w:rsid w:val="00DC241E"/>
    <w:rsid w:val="00DC24D6"/>
    <w:rsid w:val="00DC26B3"/>
    <w:rsid w:val="00DC279F"/>
    <w:rsid w:val="00DC2A14"/>
    <w:rsid w:val="00DC2EAA"/>
    <w:rsid w:val="00DC33A4"/>
    <w:rsid w:val="00DC392B"/>
    <w:rsid w:val="00DC3A8F"/>
    <w:rsid w:val="00DC3E3C"/>
    <w:rsid w:val="00DC401A"/>
    <w:rsid w:val="00DC4329"/>
    <w:rsid w:val="00DC443B"/>
    <w:rsid w:val="00DC49ED"/>
    <w:rsid w:val="00DC4AEB"/>
    <w:rsid w:val="00DC4B4B"/>
    <w:rsid w:val="00DC4BD9"/>
    <w:rsid w:val="00DC4CC1"/>
    <w:rsid w:val="00DC4CF1"/>
    <w:rsid w:val="00DC4D04"/>
    <w:rsid w:val="00DC4D4F"/>
    <w:rsid w:val="00DC4FE3"/>
    <w:rsid w:val="00DC512E"/>
    <w:rsid w:val="00DC52FD"/>
    <w:rsid w:val="00DC557A"/>
    <w:rsid w:val="00DC5C25"/>
    <w:rsid w:val="00DC6573"/>
    <w:rsid w:val="00DC6B86"/>
    <w:rsid w:val="00DC7211"/>
    <w:rsid w:val="00DC7C8A"/>
    <w:rsid w:val="00DC7EB4"/>
    <w:rsid w:val="00DD0388"/>
    <w:rsid w:val="00DD0457"/>
    <w:rsid w:val="00DD04DE"/>
    <w:rsid w:val="00DD083D"/>
    <w:rsid w:val="00DD0D13"/>
    <w:rsid w:val="00DD0E75"/>
    <w:rsid w:val="00DD0EC6"/>
    <w:rsid w:val="00DD13E6"/>
    <w:rsid w:val="00DD17B9"/>
    <w:rsid w:val="00DD1AE5"/>
    <w:rsid w:val="00DD1BC3"/>
    <w:rsid w:val="00DD1BDE"/>
    <w:rsid w:val="00DD1D8F"/>
    <w:rsid w:val="00DD25DB"/>
    <w:rsid w:val="00DD27D1"/>
    <w:rsid w:val="00DD28F9"/>
    <w:rsid w:val="00DD2C5F"/>
    <w:rsid w:val="00DD2CAF"/>
    <w:rsid w:val="00DD2D57"/>
    <w:rsid w:val="00DD2EC4"/>
    <w:rsid w:val="00DD30A7"/>
    <w:rsid w:val="00DD3807"/>
    <w:rsid w:val="00DD4277"/>
    <w:rsid w:val="00DD48A9"/>
    <w:rsid w:val="00DD4A59"/>
    <w:rsid w:val="00DD4A70"/>
    <w:rsid w:val="00DD4BAC"/>
    <w:rsid w:val="00DD4F3C"/>
    <w:rsid w:val="00DD514E"/>
    <w:rsid w:val="00DD572E"/>
    <w:rsid w:val="00DD586D"/>
    <w:rsid w:val="00DD5A01"/>
    <w:rsid w:val="00DD5EF2"/>
    <w:rsid w:val="00DD611A"/>
    <w:rsid w:val="00DD6174"/>
    <w:rsid w:val="00DD632B"/>
    <w:rsid w:val="00DD6E91"/>
    <w:rsid w:val="00DD6E95"/>
    <w:rsid w:val="00DD6EC2"/>
    <w:rsid w:val="00DD708A"/>
    <w:rsid w:val="00DD7951"/>
    <w:rsid w:val="00DD7CA6"/>
    <w:rsid w:val="00DD7D30"/>
    <w:rsid w:val="00DD7FF4"/>
    <w:rsid w:val="00DE0818"/>
    <w:rsid w:val="00DE099E"/>
    <w:rsid w:val="00DE0CDA"/>
    <w:rsid w:val="00DE0E6E"/>
    <w:rsid w:val="00DE11D1"/>
    <w:rsid w:val="00DE1252"/>
    <w:rsid w:val="00DE18FF"/>
    <w:rsid w:val="00DE1BE2"/>
    <w:rsid w:val="00DE1D98"/>
    <w:rsid w:val="00DE1E6C"/>
    <w:rsid w:val="00DE1E9B"/>
    <w:rsid w:val="00DE2012"/>
    <w:rsid w:val="00DE21E1"/>
    <w:rsid w:val="00DE36FA"/>
    <w:rsid w:val="00DE37FB"/>
    <w:rsid w:val="00DE3831"/>
    <w:rsid w:val="00DE384F"/>
    <w:rsid w:val="00DE3B03"/>
    <w:rsid w:val="00DE3D17"/>
    <w:rsid w:val="00DE40A3"/>
    <w:rsid w:val="00DE417A"/>
    <w:rsid w:val="00DE42DD"/>
    <w:rsid w:val="00DE453D"/>
    <w:rsid w:val="00DE4865"/>
    <w:rsid w:val="00DE54EB"/>
    <w:rsid w:val="00DE5683"/>
    <w:rsid w:val="00DE576B"/>
    <w:rsid w:val="00DE57E5"/>
    <w:rsid w:val="00DE58CB"/>
    <w:rsid w:val="00DE5BD2"/>
    <w:rsid w:val="00DE5C0A"/>
    <w:rsid w:val="00DE6038"/>
    <w:rsid w:val="00DE60D6"/>
    <w:rsid w:val="00DE640A"/>
    <w:rsid w:val="00DE673A"/>
    <w:rsid w:val="00DE6EA3"/>
    <w:rsid w:val="00DE7025"/>
    <w:rsid w:val="00DE70D4"/>
    <w:rsid w:val="00DE76FA"/>
    <w:rsid w:val="00DE77E4"/>
    <w:rsid w:val="00DE7C79"/>
    <w:rsid w:val="00DE7CD1"/>
    <w:rsid w:val="00DE7D7C"/>
    <w:rsid w:val="00DE7FF7"/>
    <w:rsid w:val="00DF0010"/>
    <w:rsid w:val="00DF0150"/>
    <w:rsid w:val="00DF0486"/>
    <w:rsid w:val="00DF089E"/>
    <w:rsid w:val="00DF0959"/>
    <w:rsid w:val="00DF0D26"/>
    <w:rsid w:val="00DF18CC"/>
    <w:rsid w:val="00DF2343"/>
    <w:rsid w:val="00DF2A74"/>
    <w:rsid w:val="00DF2B39"/>
    <w:rsid w:val="00DF2CC8"/>
    <w:rsid w:val="00DF2E3D"/>
    <w:rsid w:val="00DF2E67"/>
    <w:rsid w:val="00DF2EC3"/>
    <w:rsid w:val="00DF426D"/>
    <w:rsid w:val="00DF4E71"/>
    <w:rsid w:val="00DF53CA"/>
    <w:rsid w:val="00DF54FC"/>
    <w:rsid w:val="00DF58C5"/>
    <w:rsid w:val="00DF5907"/>
    <w:rsid w:val="00DF5FF4"/>
    <w:rsid w:val="00DF5FFD"/>
    <w:rsid w:val="00DF67A9"/>
    <w:rsid w:val="00DF68EF"/>
    <w:rsid w:val="00DF6963"/>
    <w:rsid w:val="00DF739C"/>
    <w:rsid w:val="00DF767C"/>
    <w:rsid w:val="00DF7863"/>
    <w:rsid w:val="00DF7BCF"/>
    <w:rsid w:val="00DF7C49"/>
    <w:rsid w:val="00DF7CB3"/>
    <w:rsid w:val="00DF7F1C"/>
    <w:rsid w:val="00E001BF"/>
    <w:rsid w:val="00E003FF"/>
    <w:rsid w:val="00E00459"/>
    <w:rsid w:val="00E0048F"/>
    <w:rsid w:val="00E00497"/>
    <w:rsid w:val="00E00626"/>
    <w:rsid w:val="00E00C84"/>
    <w:rsid w:val="00E00CB7"/>
    <w:rsid w:val="00E00D33"/>
    <w:rsid w:val="00E01101"/>
    <w:rsid w:val="00E0166B"/>
    <w:rsid w:val="00E01F41"/>
    <w:rsid w:val="00E01FD6"/>
    <w:rsid w:val="00E02274"/>
    <w:rsid w:val="00E024BB"/>
    <w:rsid w:val="00E0255A"/>
    <w:rsid w:val="00E0266B"/>
    <w:rsid w:val="00E026DF"/>
    <w:rsid w:val="00E02828"/>
    <w:rsid w:val="00E02A05"/>
    <w:rsid w:val="00E02DE0"/>
    <w:rsid w:val="00E02E55"/>
    <w:rsid w:val="00E02EDF"/>
    <w:rsid w:val="00E03513"/>
    <w:rsid w:val="00E0402E"/>
    <w:rsid w:val="00E0403E"/>
    <w:rsid w:val="00E04228"/>
    <w:rsid w:val="00E042F8"/>
    <w:rsid w:val="00E04528"/>
    <w:rsid w:val="00E04652"/>
    <w:rsid w:val="00E04996"/>
    <w:rsid w:val="00E04B0D"/>
    <w:rsid w:val="00E04C66"/>
    <w:rsid w:val="00E04C8A"/>
    <w:rsid w:val="00E04F82"/>
    <w:rsid w:val="00E0506B"/>
    <w:rsid w:val="00E053AF"/>
    <w:rsid w:val="00E05C11"/>
    <w:rsid w:val="00E05C34"/>
    <w:rsid w:val="00E06031"/>
    <w:rsid w:val="00E067FF"/>
    <w:rsid w:val="00E06834"/>
    <w:rsid w:val="00E06CBB"/>
    <w:rsid w:val="00E06CD4"/>
    <w:rsid w:val="00E07299"/>
    <w:rsid w:val="00E075E4"/>
    <w:rsid w:val="00E079AB"/>
    <w:rsid w:val="00E07AA1"/>
    <w:rsid w:val="00E07BB0"/>
    <w:rsid w:val="00E07E96"/>
    <w:rsid w:val="00E10592"/>
    <w:rsid w:val="00E10A7F"/>
    <w:rsid w:val="00E11481"/>
    <w:rsid w:val="00E11735"/>
    <w:rsid w:val="00E11A66"/>
    <w:rsid w:val="00E11C21"/>
    <w:rsid w:val="00E11C6F"/>
    <w:rsid w:val="00E12267"/>
    <w:rsid w:val="00E12811"/>
    <w:rsid w:val="00E12874"/>
    <w:rsid w:val="00E12B07"/>
    <w:rsid w:val="00E134DF"/>
    <w:rsid w:val="00E13711"/>
    <w:rsid w:val="00E138F4"/>
    <w:rsid w:val="00E13966"/>
    <w:rsid w:val="00E139DD"/>
    <w:rsid w:val="00E147DF"/>
    <w:rsid w:val="00E148DE"/>
    <w:rsid w:val="00E1493B"/>
    <w:rsid w:val="00E14A11"/>
    <w:rsid w:val="00E14DBE"/>
    <w:rsid w:val="00E14FDC"/>
    <w:rsid w:val="00E153BB"/>
    <w:rsid w:val="00E155DA"/>
    <w:rsid w:val="00E15A00"/>
    <w:rsid w:val="00E15E90"/>
    <w:rsid w:val="00E15F8C"/>
    <w:rsid w:val="00E16550"/>
    <w:rsid w:val="00E16B30"/>
    <w:rsid w:val="00E1704D"/>
    <w:rsid w:val="00E17909"/>
    <w:rsid w:val="00E17D05"/>
    <w:rsid w:val="00E203DD"/>
    <w:rsid w:val="00E2077A"/>
    <w:rsid w:val="00E20858"/>
    <w:rsid w:val="00E20A87"/>
    <w:rsid w:val="00E20C6B"/>
    <w:rsid w:val="00E2116A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973"/>
    <w:rsid w:val="00E22C9F"/>
    <w:rsid w:val="00E22FE8"/>
    <w:rsid w:val="00E230ED"/>
    <w:rsid w:val="00E236F2"/>
    <w:rsid w:val="00E239B6"/>
    <w:rsid w:val="00E23C8F"/>
    <w:rsid w:val="00E24162"/>
    <w:rsid w:val="00E244FA"/>
    <w:rsid w:val="00E246D6"/>
    <w:rsid w:val="00E246E0"/>
    <w:rsid w:val="00E247F3"/>
    <w:rsid w:val="00E24BFB"/>
    <w:rsid w:val="00E24EED"/>
    <w:rsid w:val="00E25429"/>
    <w:rsid w:val="00E2569C"/>
    <w:rsid w:val="00E25776"/>
    <w:rsid w:val="00E25801"/>
    <w:rsid w:val="00E25B1F"/>
    <w:rsid w:val="00E25CEE"/>
    <w:rsid w:val="00E25E13"/>
    <w:rsid w:val="00E25F7C"/>
    <w:rsid w:val="00E261FB"/>
    <w:rsid w:val="00E26668"/>
    <w:rsid w:val="00E26758"/>
    <w:rsid w:val="00E2682A"/>
    <w:rsid w:val="00E26A44"/>
    <w:rsid w:val="00E26A9B"/>
    <w:rsid w:val="00E27334"/>
    <w:rsid w:val="00E2742B"/>
    <w:rsid w:val="00E27B10"/>
    <w:rsid w:val="00E27D76"/>
    <w:rsid w:val="00E30050"/>
    <w:rsid w:val="00E3063B"/>
    <w:rsid w:val="00E30691"/>
    <w:rsid w:val="00E306D8"/>
    <w:rsid w:val="00E30982"/>
    <w:rsid w:val="00E30C3F"/>
    <w:rsid w:val="00E30FD2"/>
    <w:rsid w:val="00E31370"/>
    <w:rsid w:val="00E319B5"/>
    <w:rsid w:val="00E31CD2"/>
    <w:rsid w:val="00E31CEC"/>
    <w:rsid w:val="00E31D54"/>
    <w:rsid w:val="00E3200B"/>
    <w:rsid w:val="00E324A0"/>
    <w:rsid w:val="00E324E8"/>
    <w:rsid w:val="00E326D7"/>
    <w:rsid w:val="00E32B7C"/>
    <w:rsid w:val="00E33105"/>
    <w:rsid w:val="00E331A9"/>
    <w:rsid w:val="00E3322B"/>
    <w:rsid w:val="00E3341D"/>
    <w:rsid w:val="00E3343A"/>
    <w:rsid w:val="00E338E8"/>
    <w:rsid w:val="00E342DD"/>
    <w:rsid w:val="00E3451A"/>
    <w:rsid w:val="00E34650"/>
    <w:rsid w:val="00E3467B"/>
    <w:rsid w:val="00E34842"/>
    <w:rsid w:val="00E3526B"/>
    <w:rsid w:val="00E3529C"/>
    <w:rsid w:val="00E353B3"/>
    <w:rsid w:val="00E35936"/>
    <w:rsid w:val="00E35946"/>
    <w:rsid w:val="00E35C13"/>
    <w:rsid w:val="00E35CBD"/>
    <w:rsid w:val="00E366A8"/>
    <w:rsid w:val="00E36C29"/>
    <w:rsid w:val="00E36DB1"/>
    <w:rsid w:val="00E37054"/>
    <w:rsid w:val="00E376E9"/>
    <w:rsid w:val="00E37993"/>
    <w:rsid w:val="00E37ACF"/>
    <w:rsid w:val="00E37B31"/>
    <w:rsid w:val="00E37C07"/>
    <w:rsid w:val="00E37C38"/>
    <w:rsid w:val="00E37F72"/>
    <w:rsid w:val="00E400A8"/>
    <w:rsid w:val="00E401A4"/>
    <w:rsid w:val="00E401BD"/>
    <w:rsid w:val="00E40282"/>
    <w:rsid w:val="00E40544"/>
    <w:rsid w:val="00E40B80"/>
    <w:rsid w:val="00E40BFA"/>
    <w:rsid w:val="00E40C1A"/>
    <w:rsid w:val="00E40F37"/>
    <w:rsid w:val="00E412F6"/>
    <w:rsid w:val="00E41300"/>
    <w:rsid w:val="00E41381"/>
    <w:rsid w:val="00E4147E"/>
    <w:rsid w:val="00E414C3"/>
    <w:rsid w:val="00E415BF"/>
    <w:rsid w:val="00E42022"/>
    <w:rsid w:val="00E42083"/>
    <w:rsid w:val="00E42492"/>
    <w:rsid w:val="00E424BD"/>
    <w:rsid w:val="00E42A42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115"/>
    <w:rsid w:val="00E442CE"/>
    <w:rsid w:val="00E443AE"/>
    <w:rsid w:val="00E44631"/>
    <w:rsid w:val="00E44C4E"/>
    <w:rsid w:val="00E44D1B"/>
    <w:rsid w:val="00E44DAA"/>
    <w:rsid w:val="00E44F19"/>
    <w:rsid w:val="00E44FA2"/>
    <w:rsid w:val="00E45601"/>
    <w:rsid w:val="00E45B62"/>
    <w:rsid w:val="00E45B9E"/>
    <w:rsid w:val="00E45E4B"/>
    <w:rsid w:val="00E46221"/>
    <w:rsid w:val="00E463AD"/>
    <w:rsid w:val="00E469F5"/>
    <w:rsid w:val="00E46A48"/>
    <w:rsid w:val="00E46ABB"/>
    <w:rsid w:val="00E46E50"/>
    <w:rsid w:val="00E46E69"/>
    <w:rsid w:val="00E4703C"/>
    <w:rsid w:val="00E470CD"/>
    <w:rsid w:val="00E47138"/>
    <w:rsid w:val="00E4745D"/>
    <w:rsid w:val="00E4770C"/>
    <w:rsid w:val="00E47851"/>
    <w:rsid w:val="00E47A58"/>
    <w:rsid w:val="00E5023F"/>
    <w:rsid w:val="00E502CD"/>
    <w:rsid w:val="00E50ABD"/>
    <w:rsid w:val="00E51446"/>
    <w:rsid w:val="00E518C8"/>
    <w:rsid w:val="00E51C79"/>
    <w:rsid w:val="00E51DA4"/>
    <w:rsid w:val="00E51F13"/>
    <w:rsid w:val="00E5207F"/>
    <w:rsid w:val="00E52610"/>
    <w:rsid w:val="00E52CCE"/>
    <w:rsid w:val="00E53023"/>
    <w:rsid w:val="00E531D1"/>
    <w:rsid w:val="00E53436"/>
    <w:rsid w:val="00E534A4"/>
    <w:rsid w:val="00E5370B"/>
    <w:rsid w:val="00E5374B"/>
    <w:rsid w:val="00E53A1B"/>
    <w:rsid w:val="00E53A7B"/>
    <w:rsid w:val="00E545C4"/>
    <w:rsid w:val="00E54622"/>
    <w:rsid w:val="00E5472B"/>
    <w:rsid w:val="00E55310"/>
    <w:rsid w:val="00E55636"/>
    <w:rsid w:val="00E559F7"/>
    <w:rsid w:val="00E55F7F"/>
    <w:rsid w:val="00E55F86"/>
    <w:rsid w:val="00E563D0"/>
    <w:rsid w:val="00E56506"/>
    <w:rsid w:val="00E56771"/>
    <w:rsid w:val="00E56FA5"/>
    <w:rsid w:val="00E57009"/>
    <w:rsid w:val="00E573A1"/>
    <w:rsid w:val="00E60115"/>
    <w:rsid w:val="00E60329"/>
    <w:rsid w:val="00E60407"/>
    <w:rsid w:val="00E607A1"/>
    <w:rsid w:val="00E60894"/>
    <w:rsid w:val="00E60B13"/>
    <w:rsid w:val="00E60FD4"/>
    <w:rsid w:val="00E6118F"/>
    <w:rsid w:val="00E611B0"/>
    <w:rsid w:val="00E611DC"/>
    <w:rsid w:val="00E61848"/>
    <w:rsid w:val="00E618BE"/>
    <w:rsid w:val="00E61C31"/>
    <w:rsid w:val="00E62768"/>
    <w:rsid w:val="00E62FF8"/>
    <w:rsid w:val="00E630E0"/>
    <w:rsid w:val="00E632F2"/>
    <w:rsid w:val="00E63306"/>
    <w:rsid w:val="00E639DD"/>
    <w:rsid w:val="00E63DB1"/>
    <w:rsid w:val="00E64606"/>
    <w:rsid w:val="00E64AC3"/>
    <w:rsid w:val="00E65295"/>
    <w:rsid w:val="00E65DFA"/>
    <w:rsid w:val="00E65EC1"/>
    <w:rsid w:val="00E66515"/>
    <w:rsid w:val="00E66582"/>
    <w:rsid w:val="00E666C2"/>
    <w:rsid w:val="00E6672C"/>
    <w:rsid w:val="00E66AFF"/>
    <w:rsid w:val="00E66B1D"/>
    <w:rsid w:val="00E66D4F"/>
    <w:rsid w:val="00E66DAD"/>
    <w:rsid w:val="00E6740A"/>
    <w:rsid w:val="00E67468"/>
    <w:rsid w:val="00E67789"/>
    <w:rsid w:val="00E678A3"/>
    <w:rsid w:val="00E70516"/>
    <w:rsid w:val="00E70529"/>
    <w:rsid w:val="00E7065A"/>
    <w:rsid w:val="00E70956"/>
    <w:rsid w:val="00E713E8"/>
    <w:rsid w:val="00E7141C"/>
    <w:rsid w:val="00E7155F"/>
    <w:rsid w:val="00E71720"/>
    <w:rsid w:val="00E71C75"/>
    <w:rsid w:val="00E71E72"/>
    <w:rsid w:val="00E72123"/>
    <w:rsid w:val="00E725B9"/>
    <w:rsid w:val="00E72635"/>
    <w:rsid w:val="00E729A2"/>
    <w:rsid w:val="00E73026"/>
    <w:rsid w:val="00E733A4"/>
    <w:rsid w:val="00E73806"/>
    <w:rsid w:val="00E739BF"/>
    <w:rsid w:val="00E73D38"/>
    <w:rsid w:val="00E73EB7"/>
    <w:rsid w:val="00E746B0"/>
    <w:rsid w:val="00E7483A"/>
    <w:rsid w:val="00E748A3"/>
    <w:rsid w:val="00E74A12"/>
    <w:rsid w:val="00E74CB5"/>
    <w:rsid w:val="00E75211"/>
    <w:rsid w:val="00E754A7"/>
    <w:rsid w:val="00E75631"/>
    <w:rsid w:val="00E7596D"/>
    <w:rsid w:val="00E76673"/>
    <w:rsid w:val="00E76774"/>
    <w:rsid w:val="00E76A6B"/>
    <w:rsid w:val="00E76EA2"/>
    <w:rsid w:val="00E770D6"/>
    <w:rsid w:val="00E7750C"/>
    <w:rsid w:val="00E777DF"/>
    <w:rsid w:val="00E77944"/>
    <w:rsid w:val="00E77B93"/>
    <w:rsid w:val="00E77BF2"/>
    <w:rsid w:val="00E77D3D"/>
    <w:rsid w:val="00E802CB"/>
    <w:rsid w:val="00E808BC"/>
    <w:rsid w:val="00E80B77"/>
    <w:rsid w:val="00E80B7C"/>
    <w:rsid w:val="00E80E28"/>
    <w:rsid w:val="00E81117"/>
    <w:rsid w:val="00E815B1"/>
    <w:rsid w:val="00E815CE"/>
    <w:rsid w:val="00E817C6"/>
    <w:rsid w:val="00E81E52"/>
    <w:rsid w:val="00E81EEE"/>
    <w:rsid w:val="00E82583"/>
    <w:rsid w:val="00E826D0"/>
    <w:rsid w:val="00E8274D"/>
    <w:rsid w:val="00E829FA"/>
    <w:rsid w:val="00E82C2D"/>
    <w:rsid w:val="00E82D18"/>
    <w:rsid w:val="00E82DF9"/>
    <w:rsid w:val="00E83362"/>
    <w:rsid w:val="00E8338A"/>
    <w:rsid w:val="00E83601"/>
    <w:rsid w:val="00E8419C"/>
    <w:rsid w:val="00E847A7"/>
    <w:rsid w:val="00E84921"/>
    <w:rsid w:val="00E84B19"/>
    <w:rsid w:val="00E84CE5"/>
    <w:rsid w:val="00E852A4"/>
    <w:rsid w:val="00E85575"/>
    <w:rsid w:val="00E85B24"/>
    <w:rsid w:val="00E85B50"/>
    <w:rsid w:val="00E85C7A"/>
    <w:rsid w:val="00E85DB9"/>
    <w:rsid w:val="00E85E24"/>
    <w:rsid w:val="00E860BB"/>
    <w:rsid w:val="00E86122"/>
    <w:rsid w:val="00E862FE"/>
    <w:rsid w:val="00E864F9"/>
    <w:rsid w:val="00E87116"/>
    <w:rsid w:val="00E8754C"/>
    <w:rsid w:val="00E87558"/>
    <w:rsid w:val="00E875E9"/>
    <w:rsid w:val="00E87773"/>
    <w:rsid w:val="00E87D42"/>
    <w:rsid w:val="00E909D9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580"/>
    <w:rsid w:val="00E926F4"/>
    <w:rsid w:val="00E9276A"/>
    <w:rsid w:val="00E92C31"/>
    <w:rsid w:val="00E92D45"/>
    <w:rsid w:val="00E92EA7"/>
    <w:rsid w:val="00E93095"/>
    <w:rsid w:val="00E93496"/>
    <w:rsid w:val="00E93D49"/>
    <w:rsid w:val="00E93D6A"/>
    <w:rsid w:val="00E93FF1"/>
    <w:rsid w:val="00E94714"/>
    <w:rsid w:val="00E94F14"/>
    <w:rsid w:val="00E95416"/>
    <w:rsid w:val="00E96333"/>
    <w:rsid w:val="00E96718"/>
    <w:rsid w:val="00E96953"/>
    <w:rsid w:val="00E96CF1"/>
    <w:rsid w:val="00E97C73"/>
    <w:rsid w:val="00EA06D0"/>
    <w:rsid w:val="00EA079B"/>
    <w:rsid w:val="00EA0A71"/>
    <w:rsid w:val="00EA0C2A"/>
    <w:rsid w:val="00EA0CA2"/>
    <w:rsid w:val="00EA133B"/>
    <w:rsid w:val="00EA16DB"/>
    <w:rsid w:val="00EA1A1D"/>
    <w:rsid w:val="00EA1EE5"/>
    <w:rsid w:val="00EA21DE"/>
    <w:rsid w:val="00EA224A"/>
    <w:rsid w:val="00EA296C"/>
    <w:rsid w:val="00EA29FC"/>
    <w:rsid w:val="00EA2C5F"/>
    <w:rsid w:val="00EA3BA6"/>
    <w:rsid w:val="00EA3EDD"/>
    <w:rsid w:val="00EA44E3"/>
    <w:rsid w:val="00EA46A1"/>
    <w:rsid w:val="00EA4A99"/>
    <w:rsid w:val="00EA4C2E"/>
    <w:rsid w:val="00EA4DE6"/>
    <w:rsid w:val="00EA5941"/>
    <w:rsid w:val="00EA5C7A"/>
    <w:rsid w:val="00EA5F11"/>
    <w:rsid w:val="00EA5FC2"/>
    <w:rsid w:val="00EA61A7"/>
    <w:rsid w:val="00EA65B2"/>
    <w:rsid w:val="00EA6A00"/>
    <w:rsid w:val="00EA6CFD"/>
    <w:rsid w:val="00EA6EA3"/>
    <w:rsid w:val="00EA7002"/>
    <w:rsid w:val="00EA76CA"/>
    <w:rsid w:val="00EA778F"/>
    <w:rsid w:val="00EA77FE"/>
    <w:rsid w:val="00EA7823"/>
    <w:rsid w:val="00EB04D6"/>
    <w:rsid w:val="00EB0508"/>
    <w:rsid w:val="00EB07E5"/>
    <w:rsid w:val="00EB09D3"/>
    <w:rsid w:val="00EB0F90"/>
    <w:rsid w:val="00EB0F96"/>
    <w:rsid w:val="00EB1148"/>
    <w:rsid w:val="00EB14FF"/>
    <w:rsid w:val="00EB1942"/>
    <w:rsid w:val="00EB1C99"/>
    <w:rsid w:val="00EB221B"/>
    <w:rsid w:val="00EB25D5"/>
    <w:rsid w:val="00EB2699"/>
    <w:rsid w:val="00EB28E9"/>
    <w:rsid w:val="00EB2C50"/>
    <w:rsid w:val="00EB2F60"/>
    <w:rsid w:val="00EB33E2"/>
    <w:rsid w:val="00EB3885"/>
    <w:rsid w:val="00EB3E53"/>
    <w:rsid w:val="00EB3F04"/>
    <w:rsid w:val="00EB4370"/>
    <w:rsid w:val="00EB4976"/>
    <w:rsid w:val="00EB536D"/>
    <w:rsid w:val="00EB575D"/>
    <w:rsid w:val="00EB59DE"/>
    <w:rsid w:val="00EB5ADE"/>
    <w:rsid w:val="00EB5AE6"/>
    <w:rsid w:val="00EB6040"/>
    <w:rsid w:val="00EB6143"/>
    <w:rsid w:val="00EB63FE"/>
    <w:rsid w:val="00EB670A"/>
    <w:rsid w:val="00EB6969"/>
    <w:rsid w:val="00EB69E0"/>
    <w:rsid w:val="00EB6FB7"/>
    <w:rsid w:val="00EB7053"/>
    <w:rsid w:val="00EB723E"/>
    <w:rsid w:val="00EB779B"/>
    <w:rsid w:val="00EB7803"/>
    <w:rsid w:val="00EB7B57"/>
    <w:rsid w:val="00EB7F9A"/>
    <w:rsid w:val="00EC0934"/>
    <w:rsid w:val="00EC09FB"/>
    <w:rsid w:val="00EC0A85"/>
    <w:rsid w:val="00EC0DDB"/>
    <w:rsid w:val="00EC0E89"/>
    <w:rsid w:val="00EC1132"/>
    <w:rsid w:val="00EC129D"/>
    <w:rsid w:val="00EC1F7E"/>
    <w:rsid w:val="00EC24EE"/>
    <w:rsid w:val="00EC264A"/>
    <w:rsid w:val="00EC326F"/>
    <w:rsid w:val="00EC37D6"/>
    <w:rsid w:val="00EC3801"/>
    <w:rsid w:val="00EC3935"/>
    <w:rsid w:val="00EC3B93"/>
    <w:rsid w:val="00EC3EDB"/>
    <w:rsid w:val="00EC45D1"/>
    <w:rsid w:val="00EC46DA"/>
    <w:rsid w:val="00EC474F"/>
    <w:rsid w:val="00EC48FD"/>
    <w:rsid w:val="00EC4AD5"/>
    <w:rsid w:val="00EC4E1D"/>
    <w:rsid w:val="00EC4F65"/>
    <w:rsid w:val="00EC56C1"/>
    <w:rsid w:val="00EC585C"/>
    <w:rsid w:val="00EC6374"/>
    <w:rsid w:val="00EC6910"/>
    <w:rsid w:val="00EC6AC4"/>
    <w:rsid w:val="00EC6B82"/>
    <w:rsid w:val="00EC73EB"/>
    <w:rsid w:val="00EC7976"/>
    <w:rsid w:val="00EC7B6A"/>
    <w:rsid w:val="00EC7C52"/>
    <w:rsid w:val="00ED0270"/>
    <w:rsid w:val="00ED047D"/>
    <w:rsid w:val="00ED07D4"/>
    <w:rsid w:val="00ED0C18"/>
    <w:rsid w:val="00ED0E35"/>
    <w:rsid w:val="00ED1126"/>
    <w:rsid w:val="00ED1413"/>
    <w:rsid w:val="00ED1690"/>
    <w:rsid w:val="00ED240A"/>
    <w:rsid w:val="00ED26E4"/>
    <w:rsid w:val="00ED29F8"/>
    <w:rsid w:val="00ED31C1"/>
    <w:rsid w:val="00ED3A6D"/>
    <w:rsid w:val="00ED3FEF"/>
    <w:rsid w:val="00ED4282"/>
    <w:rsid w:val="00ED4D75"/>
    <w:rsid w:val="00ED517E"/>
    <w:rsid w:val="00ED55AA"/>
    <w:rsid w:val="00ED5726"/>
    <w:rsid w:val="00ED5876"/>
    <w:rsid w:val="00ED597C"/>
    <w:rsid w:val="00ED59DB"/>
    <w:rsid w:val="00ED618F"/>
    <w:rsid w:val="00ED6959"/>
    <w:rsid w:val="00ED6F17"/>
    <w:rsid w:val="00ED708F"/>
    <w:rsid w:val="00ED72FB"/>
    <w:rsid w:val="00ED73FD"/>
    <w:rsid w:val="00ED77BF"/>
    <w:rsid w:val="00ED7D43"/>
    <w:rsid w:val="00EE0740"/>
    <w:rsid w:val="00EE07FB"/>
    <w:rsid w:val="00EE0803"/>
    <w:rsid w:val="00EE0A87"/>
    <w:rsid w:val="00EE0E19"/>
    <w:rsid w:val="00EE11BD"/>
    <w:rsid w:val="00EE1238"/>
    <w:rsid w:val="00EE12B0"/>
    <w:rsid w:val="00EE1311"/>
    <w:rsid w:val="00EE1349"/>
    <w:rsid w:val="00EE1519"/>
    <w:rsid w:val="00EE1929"/>
    <w:rsid w:val="00EE1AE0"/>
    <w:rsid w:val="00EE2318"/>
    <w:rsid w:val="00EE256B"/>
    <w:rsid w:val="00EE260B"/>
    <w:rsid w:val="00EE2AAF"/>
    <w:rsid w:val="00EE2D2F"/>
    <w:rsid w:val="00EE31C9"/>
    <w:rsid w:val="00EE3281"/>
    <w:rsid w:val="00EE379A"/>
    <w:rsid w:val="00EE3AB0"/>
    <w:rsid w:val="00EE3B9F"/>
    <w:rsid w:val="00EE3F9A"/>
    <w:rsid w:val="00EE451E"/>
    <w:rsid w:val="00EE455C"/>
    <w:rsid w:val="00EE466E"/>
    <w:rsid w:val="00EE4876"/>
    <w:rsid w:val="00EE4C1C"/>
    <w:rsid w:val="00EE4E9B"/>
    <w:rsid w:val="00EE52F1"/>
    <w:rsid w:val="00EE53BE"/>
    <w:rsid w:val="00EE53DB"/>
    <w:rsid w:val="00EE54A9"/>
    <w:rsid w:val="00EE55EC"/>
    <w:rsid w:val="00EE58B3"/>
    <w:rsid w:val="00EE5C4D"/>
    <w:rsid w:val="00EE5DDE"/>
    <w:rsid w:val="00EE621B"/>
    <w:rsid w:val="00EE667E"/>
    <w:rsid w:val="00EE66B3"/>
    <w:rsid w:val="00EE7625"/>
    <w:rsid w:val="00EE7634"/>
    <w:rsid w:val="00EE78DF"/>
    <w:rsid w:val="00EE7C45"/>
    <w:rsid w:val="00EE7D16"/>
    <w:rsid w:val="00EE7F8D"/>
    <w:rsid w:val="00EF02ED"/>
    <w:rsid w:val="00EF048B"/>
    <w:rsid w:val="00EF08EB"/>
    <w:rsid w:val="00EF0D5E"/>
    <w:rsid w:val="00EF15E3"/>
    <w:rsid w:val="00EF1C13"/>
    <w:rsid w:val="00EF2432"/>
    <w:rsid w:val="00EF2B08"/>
    <w:rsid w:val="00EF2EE1"/>
    <w:rsid w:val="00EF33C5"/>
    <w:rsid w:val="00EF381F"/>
    <w:rsid w:val="00EF38D8"/>
    <w:rsid w:val="00EF3D6A"/>
    <w:rsid w:val="00EF3ED4"/>
    <w:rsid w:val="00EF3F84"/>
    <w:rsid w:val="00EF44B8"/>
    <w:rsid w:val="00EF4566"/>
    <w:rsid w:val="00EF46CA"/>
    <w:rsid w:val="00EF4705"/>
    <w:rsid w:val="00EF4915"/>
    <w:rsid w:val="00EF4ADE"/>
    <w:rsid w:val="00EF4BA9"/>
    <w:rsid w:val="00EF4E13"/>
    <w:rsid w:val="00EF4E29"/>
    <w:rsid w:val="00EF515F"/>
    <w:rsid w:val="00EF5527"/>
    <w:rsid w:val="00EF59FB"/>
    <w:rsid w:val="00EF606B"/>
    <w:rsid w:val="00EF6184"/>
    <w:rsid w:val="00EF6559"/>
    <w:rsid w:val="00EF6807"/>
    <w:rsid w:val="00EF6BAD"/>
    <w:rsid w:val="00EF6BB4"/>
    <w:rsid w:val="00EF7164"/>
    <w:rsid w:val="00EF77AC"/>
    <w:rsid w:val="00EF79F2"/>
    <w:rsid w:val="00EF7FF8"/>
    <w:rsid w:val="00F00B76"/>
    <w:rsid w:val="00F00D32"/>
    <w:rsid w:val="00F00E22"/>
    <w:rsid w:val="00F00E83"/>
    <w:rsid w:val="00F010FF"/>
    <w:rsid w:val="00F021D9"/>
    <w:rsid w:val="00F0233D"/>
    <w:rsid w:val="00F023C9"/>
    <w:rsid w:val="00F028CB"/>
    <w:rsid w:val="00F02A97"/>
    <w:rsid w:val="00F0351D"/>
    <w:rsid w:val="00F039BE"/>
    <w:rsid w:val="00F03A08"/>
    <w:rsid w:val="00F03B1B"/>
    <w:rsid w:val="00F04070"/>
    <w:rsid w:val="00F04180"/>
    <w:rsid w:val="00F044F8"/>
    <w:rsid w:val="00F049FE"/>
    <w:rsid w:val="00F04B2C"/>
    <w:rsid w:val="00F05250"/>
    <w:rsid w:val="00F052A6"/>
    <w:rsid w:val="00F05810"/>
    <w:rsid w:val="00F059F5"/>
    <w:rsid w:val="00F05BCC"/>
    <w:rsid w:val="00F060FE"/>
    <w:rsid w:val="00F064F8"/>
    <w:rsid w:val="00F06A52"/>
    <w:rsid w:val="00F06DE1"/>
    <w:rsid w:val="00F06ED0"/>
    <w:rsid w:val="00F06F6F"/>
    <w:rsid w:val="00F075BD"/>
    <w:rsid w:val="00F0776E"/>
    <w:rsid w:val="00F07A9B"/>
    <w:rsid w:val="00F07AA9"/>
    <w:rsid w:val="00F07D2E"/>
    <w:rsid w:val="00F102CA"/>
    <w:rsid w:val="00F10325"/>
    <w:rsid w:val="00F10D8B"/>
    <w:rsid w:val="00F10E92"/>
    <w:rsid w:val="00F114BD"/>
    <w:rsid w:val="00F11688"/>
    <w:rsid w:val="00F11A34"/>
    <w:rsid w:val="00F11BAA"/>
    <w:rsid w:val="00F11E08"/>
    <w:rsid w:val="00F11E9B"/>
    <w:rsid w:val="00F11FB2"/>
    <w:rsid w:val="00F1219A"/>
    <w:rsid w:val="00F121F6"/>
    <w:rsid w:val="00F12595"/>
    <w:rsid w:val="00F12952"/>
    <w:rsid w:val="00F12E04"/>
    <w:rsid w:val="00F132FB"/>
    <w:rsid w:val="00F134CD"/>
    <w:rsid w:val="00F1351B"/>
    <w:rsid w:val="00F13696"/>
    <w:rsid w:val="00F13C1A"/>
    <w:rsid w:val="00F14543"/>
    <w:rsid w:val="00F149B9"/>
    <w:rsid w:val="00F152BE"/>
    <w:rsid w:val="00F1573B"/>
    <w:rsid w:val="00F157DF"/>
    <w:rsid w:val="00F16701"/>
    <w:rsid w:val="00F16832"/>
    <w:rsid w:val="00F16FDD"/>
    <w:rsid w:val="00F17282"/>
    <w:rsid w:val="00F17FAF"/>
    <w:rsid w:val="00F2008F"/>
    <w:rsid w:val="00F200E4"/>
    <w:rsid w:val="00F20124"/>
    <w:rsid w:val="00F207B0"/>
    <w:rsid w:val="00F207BD"/>
    <w:rsid w:val="00F20F97"/>
    <w:rsid w:val="00F215AC"/>
    <w:rsid w:val="00F221F3"/>
    <w:rsid w:val="00F225D9"/>
    <w:rsid w:val="00F22A0C"/>
    <w:rsid w:val="00F22B16"/>
    <w:rsid w:val="00F232AF"/>
    <w:rsid w:val="00F239F5"/>
    <w:rsid w:val="00F23A00"/>
    <w:rsid w:val="00F23C31"/>
    <w:rsid w:val="00F24288"/>
    <w:rsid w:val="00F24307"/>
    <w:rsid w:val="00F244A1"/>
    <w:rsid w:val="00F245FE"/>
    <w:rsid w:val="00F24779"/>
    <w:rsid w:val="00F2498E"/>
    <w:rsid w:val="00F24B57"/>
    <w:rsid w:val="00F24E53"/>
    <w:rsid w:val="00F252A6"/>
    <w:rsid w:val="00F25C65"/>
    <w:rsid w:val="00F25D89"/>
    <w:rsid w:val="00F2604D"/>
    <w:rsid w:val="00F2614E"/>
    <w:rsid w:val="00F263B2"/>
    <w:rsid w:val="00F263F9"/>
    <w:rsid w:val="00F26A8B"/>
    <w:rsid w:val="00F26AA5"/>
    <w:rsid w:val="00F2720C"/>
    <w:rsid w:val="00F276E3"/>
    <w:rsid w:val="00F2779C"/>
    <w:rsid w:val="00F278FF"/>
    <w:rsid w:val="00F27CF2"/>
    <w:rsid w:val="00F304FD"/>
    <w:rsid w:val="00F3069F"/>
    <w:rsid w:val="00F3099D"/>
    <w:rsid w:val="00F309D7"/>
    <w:rsid w:val="00F30EEE"/>
    <w:rsid w:val="00F30FF4"/>
    <w:rsid w:val="00F312B2"/>
    <w:rsid w:val="00F312B4"/>
    <w:rsid w:val="00F31394"/>
    <w:rsid w:val="00F31849"/>
    <w:rsid w:val="00F31858"/>
    <w:rsid w:val="00F31F30"/>
    <w:rsid w:val="00F3214B"/>
    <w:rsid w:val="00F32160"/>
    <w:rsid w:val="00F32EC8"/>
    <w:rsid w:val="00F3373C"/>
    <w:rsid w:val="00F339A4"/>
    <w:rsid w:val="00F33E41"/>
    <w:rsid w:val="00F33FAE"/>
    <w:rsid w:val="00F340B3"/>
    <w:rsid w:val="00F3430D"/>
    <w:rsid w:val="00F3454E"/>
    <w:rsid w:val="00F345EB"/>
    <w:rsid w:val="00F34659"/>
    <w:rsid w:val="00F34766"/>
    <w:rsid w:val="00F3493A"/>
    <w:rsid w:val="00F34962"/>
    <w:rsid w:val="00F34ACD"/>
    <w:rsid w:val="00F34AEE"/>
    <w:rsid w:val="00F34DCF"/>
    <w:rsid w:val="00F351A9"/>
    <w:rsid w:val="00F3553F"/>
    <w:rsid w:val="00F357DA"/>
    <w:rsid w:val="00F358BB"/>
    <w:rsid w:val="00F35A5C"/>
    <w:rsid w:val="00F360B8"/>
    <w:rsid w:val="00F3639C"/>
    <w:rsid w:val="00F3654C"/>
    <w:rsid w:val="00F3654F"/>
    <w:rsid w:val="00F36A53"/>
    <w:rsid w:val="00F36A5A"/>
    <w:rsid w:val="00F36BDC"/>
    <w:rsid w:val="00F36E16"/>
    <w:rsid w:val="00F37205"/>
    <w:rsid w:val="00F37251"/>
    <w:rsid w:val="00F37360"/>
    <w:rsid w:val="00F37388"/>
    <w:rsid w:val="00F375C5"/>
    <w:rsid w:val="00F37D12"/>
    <w:rsid w:val="00F4004A"/>
    <w:rsid w:val="00F405BF"/>
    <w:rsid w:val="00F40B39"/>
    <w:rsid w:val="00F411A5"/>
    <w:rsid w:val="00F41965"/>
    <w:rsid w:val="00F41A53"/>
    <w:rsid w:val="00F4250F"/>
    <w:rsid w:val="00F42534"/>
    <w:rsid w:val="00F42782"/>
    <w:rsid w:val="00F42907"/>
    <w:rsid w:val="00F4293A"/>
    <w:rsid w:val="00F42B2B"/>
    <w:rsid w:val="00F42BC0"/>
    <w:rsid w:val="00F42BC5"/>
    <w:rsid w:val="00F43453"/>
    <w:rsid w:val="00F43575"/>
    <w:rsid w:val="00F435B8"/>
    <w:rsid w:val="00F435CF"/>
    <w:rsid w:val="00F435DF"/>
    <w:rsid w:val="00F43BFB"/>
    <w:rsid w:val="00F43EF4"/>
    <w:rsid w:val="00F44312"/>
    <w:rsid w:val="00F446B1"/>
    <w:rsid w:val="00F446D2"/>
    <w:rsid w:val="00F44B03"/>
    <w:rsid w:val="00F44C82"/>
    <w:rsid w:val="00F45295"/>
    <w:rsid w:val="00F452FB"/>
    <w:rsid w:val="00F454DD"/>
    <w:rsid w:val="00F456EC"/>
    <w:rsid w:val="00F45859"/>
    <w:rsid w:val="00F45C6C"/>
    <w:rsid w:val="00F45F06"/>
    <w:rsid w:val="00F46373"/>
    <w:rsid w:val="00F46D8A"/>
    <w:rsid w:val="00F473F0"/>
    <w:rsid w:val="00F47497"/>
    <w:rsid w:val="00F47BD6"/>
    <w:rsid w:val="00F47C71"/>
    <w:rsid w:val="00F47CD0"/>
    <w:rsid w:val="00F47CF5"/>
    <w:rsid w:val="00F50020"/>
    <w:rsid w:val="00F507DF"/>
    <w:rsid w:val="00F50A51"/>
    <w:rsid w:val="00F50B8E"/>
    <w:rsid w:val="00F51224"/>
    <w:rsid w:val="00F5158A"/>
    <w:rsid w:val="00F51A9A"/>
    <w:rsid w:val="00F52136"/>
    <w:rsid w:val="00F529D5"/>
    <w:rsid w:val="00F52A95"/>
    <w:rsid w:val="00F52DDC"/>
    <w:rsid w:val="00F53061"/>
    <w:rsid w:val="00F53237"/>
    <w:rsid w:val="00F5337B"/>
    <w:rsid w:val="00F53402"/>
    <w:rsid w:val="00F53651"/>
    <w:rsid w:val="00F53BF0"/>
    <w:rsid w:val="00F54172"/>
    <w:rsid w:val="00F542E2"/>
    <w:rsid w:val="00F54756"/>
    <w:rsid w:val="00F54B2B"/>
    <w:rsid w:val="00F54BCB"/>
    <w:rsid w:val="00F54BFA"/>
    <w:rsid w:val="00F555EA"/>
    <w:rsid w:val="00F55EC1"/>
    <w:rsid w:val="00F55EDA"/>
    <w:rsid w:val="00F55F1E"/>
    <w:rsid w:val="00F560DE"/>
    <w:rsid w:val="00F56270"/>
    <w:rsid w:val="00F56361"/>
    <w:rsid w:val="00F565CF"/>
    <w:rsid w:val="00F56A39"/>
    <w:rsid w:val="00F56ADF"/>
    <w:rsid w:val="00F5710A"/>
    <w:rsid w:val="00F577D5"/>
    <w:rsid w:val="00F577F3"/>
    <w:rsid w:val="00F6015E"/>
    <w:rsid w:val="00F603A3"/>
    <w:rsid w:val="00F607D3"/>
    <w:rsid w:val="00F611D9"/>
    <w:rsid w:val="00F61361"/>
    <w:rsid w:val="00F61A39"/>
    <w:rsid w:val="00F61C5E"/>
    <w:rsid w:val="00F61FB4"/>
    <w:rsid w:val="00F62290"/>
    <w:rsid w:val="00F6234B"/>
    <w:rsid w:val="00F6263D"/>
    <w:rsid w:val="00F629BB"/>
    <w:rsid w:val="00F62B69"/>
    <w:rsid w:val="00F62D05"/>
    <w:rsid w:val="00F633F4"/>
    <w:rsid w:val="00F63433"/>
    <w:rsid w:val="00F6345C"/>
    <w:rsid w:val="00F63A35"/>
    <w:rsid w:val="00F63D10"/>
    <w:rsid w:val="00F64252"/>
    <w:rsid w:val="00F642DE"/>
    <w:rsid w:val="00F644AA"/>
    <w:rsid w:val="00F64776"/>
    <w:rsid w:val="00F649A4"/>
    <w:rsid w:val="00F64AC1"/>
    <w:rsid w:val="00F64F7E"/>
    <w:rsid w:val="00F650B5"/>
    <w:rsid w:val="00F65362"/>
    <w:rsid w:val="00F658FF"/>
    <w:rsid w:val="00F65E2B"/>
    <w:rsid w:val="00F65F13"/>
    <w:rsid w:val="00F6620B"/>
    <w:rsid w:val="00F66ABE"/>
    <w:rsid w:val="00F66E28"/>
    <w:rsid w:val="00F670F7"/>
    <w:rsid w:val="00F671A8"/>
    <w:rsid w:val="00F673AD"/>
    <w:rsid w:val="00F67B97"/>
    <w:rsid w:val="00F67BBA"/>
    <w:rsid w:val="00F67FE3"/>
    <w:rsid w:val="00F70293"/>
    <w:rsid w:val="00F70617"/>
    <w:rsid w:val="00F706F0"/>
    <w:rsid w:val="00F706FC"/>
    <w:rsid w:val="00F7078F"/>
    <w:rsid w:val="00F70867"/>
    <w:rsid w:val="00F70D38"/>
    <w:rsid w:val="00F7135B"/>
    <w:rsid w:val="00F7177C"/>
    <w:rsid w:val="00F71D07"/>
    <w:rsid w:val="00F727C8"/>
    <w:rsid w:val="00F72A17"/>
    <w:rsid w:val="00F72F29"/>
    <w:rsid w:val="00F72FC0"/>
    <w:rsid w:val="00F731E7"/>
    <w:rsid w:val="00F733F6"/>
    <w:rsid w:val="00F73445"/>
    <w:rsid w:val="00F73663"/>
    <w:rsid w:val="00F73AFC"/>
    <w:rsid w:val="00F73BF8"/>
    <w:rsid w:val="00F73E4F"/>
    <w:rsid w:val="00F73F72"/>
    <w:rsid w:val="00F73F97"/>
    <w:rsid w:val="00F74050"/>
    <w:rsid w:val="00F7413C"/>
    <w:rsid w:val="00F742CB"/>
    <w:rsid w:val="00F749DA"/>
    <w:rsid w:val="00F74E80"/>
    <w:rsid w:val="00F750EC"/>
    <w:rsid w:val="00F75B28"/>
    <w:rsid w:val="00F75B59"/>
    <w:rsid w:val="00F75E02"/>
    <w:rsid w:val="00F75FE1"/>
    <w:rsid w:val="00F7607D"/>
    <w:rsid w:val="00F761C2"/>
    <w:rsid w:val="00F76346"/>
    <w:rsid w:val="00F76CAE"/>
    <w:rsid w:val="00F76F4C"/>
    <w:rsid w:val="00F772BA"/>
    <w:rsid w:val="00F774DF"/>
    <w:rsid w:val="00F7776B"/>
    <w:rsid w:val="00F779D3"/>
    <w:rsid w:val="00F77D55"/>
    <w:rsid w:val="00F77DC0"/>
    <w:rsid w:val="00F801EA"/>
    <w:rsid w:val="00F8034D"/>
    <w:rsid w:val="00F80DC1"/>
    <w:rsid w:val="00F81043"/>
    <w:rsid w:val="00F81103"/>
    <w:rsid w:val="00F81324"/>
    <w:rsid w:val="00F815EF"/>
    <w:rsid w:val="00F81D60"/>
    <w:rsid w:val="00F82274"/>
    <w:rsid w:val="00F82277"/>
    <w:rsid w:val="00F82886"/>
    <w:rsid w:val="00F82934"/>
    <w:rsid w:val="00F829A7"/>
    <w:rsid w:val="00F82C0A"/>
    <w:rsid w:val="00F82DF1"/>
    <w:rsid w:val="00F833DA"/>
    <w:rsid w:val="00F83A41"/>
    <w:rsid w:val="00F83A51"/>
    <w:rsid w:val="00F83BFE"/>
    <w:rsid w:val="00F8459E"/>
    <w:rsid w:val="00F8498B"/>
    <w:rsid w:val="00F84991"/>
    <w:rsid w:val="00F8540A"/>
    <w:rsid w:val="00F856B7"/>
    <w:rsid w:val="00F85B46"/>
    <w:rsid w:val="00F8600D"/>
    <w:rsid w:val="00F864C4"/>
    <w:rsid w:val="00F86664"/>
    <w:rsid w:val="00F86A3B"/>
    <w:rsid w:val="00F86FE3"/>
    <w:rsid w:val="00F877D3"/>
    <w:rsid w:val="00F8799E"/>
    <w:rsid w:val="00F87CF5"/>
    <w:rsid w:val="00F87F96"/>
    <w:rsid w:val="00F90028"/>
    <w:rsid w:val="00F90040"/>
    <w:rsid w:val="00F9113E"/>
    <w:rsid w:val="00F913E0"/>
    <w:rsid w:val="00F91467"/>
    <w:rsid w:val="00F9149C"/>
    <w:rsid w:val="00F919F2"/>
    <w:rsid w:val="00F9241E"/>
    <w:rsid w:val="00F92FD8"/>
    <w:rsid w:val="00F93B54"/>
    <w:rsid w:val="00F93E79"/>
    <w:rsid w:val="00F93EF3"/>
    <w:rsid w:val="00F94220"/>
    <w:rsid w:val="00F94333"/>
    <w:rsid w:val="00F9440B"/>
    <w:rsid w:val="00F947BD"/>
    <w:rsid w:val="00F94A44"/>
    <w:rsid w:val="00F94EB4"/>
    <w:rsid w:val="00F951E8"/>
    <w:rsid w:val="00F952C9"/>
    <w:rsid w:val="00F95396"/>
    <w:rsid w:val="00F9566D"/>
    <w:rsid w:val="00F95A33"/>
    <w:rsid w:val="00F95B21"/>
    <w:rsid w:val="00F95EBE"/>
    <w:rsid w:val="00F9641D"/>
    <w:rsid w:val="00F96482"/>
    <w:rsid w:val="00F96BE7"/>
    <w:rsid w:val="00F96CC5"/>
    <w:rsid w:val="00F96D03"/>
    <w:rsid w:val="00F96EB8"/>
    <w:rsid w:val="00FA00B1"/>
    <w:rsid w:val="00FA01DE"/>
    <w:rsid w:val="00FA023D"/>
    <w:rsid w:val="00FA04A1"/>
    <w:rsid w:val="00FA0834"/>
    <w:rsid w:val="00FA1747"/>
    <w:rsid w:val="00FA1773"/>
    <w:rsid w:val="00FA198E"/>
    <w:rsid w:val="00FA1B6D"/>
    <w:rsid w:val="00FA1FEF"/>
    <w:rsid w:val="00FA20F5"/>
    <w:rsid w:val="00FA23E9"/>
    <w:rsid w:val="00FA2795"/>
    <w:rsid w:val="00FA2885"/>
    <w:rsid w:val="00FA295C"/>
    <w:rsid w:val="00FA3399"/>
    <w:rsid w:val="00FA39CF"/>
    <w:rsid w:val="00FA3C20"/>
    <w:rsid w:val="00FA3F00"/>
    <w:rsid w:val="00FA4027"/>
    <w:rsid w:val="00FA4310"/>
    <w:rsid w:val="00FA48D0"/>
    <w:rsid w:val="00FA4A5F"/>
    <w:rsid w:val="00FA4FF9"/>
    <w:rsid w:val="00FA517B"/>
    <w:rsid w:val="00FA51E5"/>
    <w:rsid w:val="00FA53F5"/>
    <w:rsid w:val="00FA5A0F"/>
    <w:rsid w:val="00FA5F09"/>
    <w:rsid w:val="00FA5FCA"/>
    <w:rsid w:val="00FA60A8"/>
    <w:rsid w:val="00FA6351"/>
    <w:rsid w:val="00FA646D"/>
    <w:rsid w:val="00FA655A"/>
    <w:rsid w:val="00FA6763"/>
    <w:rsid w:val="00FA6893"/>
    <w:rsid w:val="00FA68F9"/>
    <w:rsid w:val="00FA6962"/>
    <w:rsid w:val="00FA71EC"/>
    <w:rsid w:val="00FA72F5"/>
    <w:rsid w:val="00FA7373"/>
    <w:rsid w:val="00FB02DD"/>
    <w:rsid w:val="00FB0345"/>
    <w:rsid w:val="00FB0C22"/>
    <w:rsid w:val="00FB123D"/>
    <w:rsid w:val="00FB1B81"/>
    <w:rsid w:val="00FB1F30"/>
    <w:rsid w:val="00FB2021"/>
    <w:rsid w:val="00FB203E"/>
    <w:rsid w:val="00FB22E4"/>
    <w:rsid w:val="00FB2BEC"/>
    <w:rsid w:val="00FB3565"/>
    <w:rsid w:val="00FB4008"/>
    <w:rsid w:val="00FB4047"/>
    <w:rsid w:val="00FB48F7"/>
    <w:rsid w:val="00FB5195"/>
    <w:rsid w:val="00FB5359"/>
    <w:rsid w:val="00FB540D"/>
    <w:rsid w:val="00FB547D"/>
    <w:rsid w:val="00FB5623"/>
    <w:rsid w:val="00FB5814"/>
    <w:rsid w:val="00FB5964"/>
    <w:rsid w:val="00FB6161"/>
    <w:rsid w:val="00FB64A3"/>
    <w:rsid w:val="00FB660A"/>
    <w:rsid w:val="00FB6A9B"/>
    <w:rsid w:val="00FB6AA9"/>
    <w:rsid w:val="00FB718E"/>
    <w:rsid w:val="00FB789B"/>
    <w:rsid w:val="00FB7937"/>
    <w:rsid w:val="00FB7B48"/>
    <w:rsid w:val="00FB7BC5"/>
    <w:rsid w:val="00FB7DBB"/>
    <w:rsid w:val="00FC03DB"/>
    <w:rsid w:val="00FC04DD"/>
    <w:rsid w:val="00FC0CAE"/>
    <w:rsid w:val="00FC10E3"/>
    <w:rsid w:val="00FC128C"/>
    <w:rsid w:val="00FC129A"/>
    <w:rsid w:val="00FC1673"/>
    <w:rsid w:val="00FC1F1C"/>
    <w:rsid w:val="00FC20FB"/>
    <w:rsid w:val="00FC2184"/>
    <w:rsid w:val="00FC224E"/>
    <w:rsid w:val="00FC2610"/>
    <w:rsid w:val="00FC2D66"/>
    <w:rsid w:val="00FC3059"/>
    <w:rsid w:val="00FC3080"/>
    <w:rsid w:val="00FC3EB5"/>
    <w:rsid w:val="00FC404D"/>
    <w:rsid w:val="00FC4A64"/>
    <w:rsid w:val="00FC4D67"/>
    <w:rsid w:val="00FC4F8A"/>
    <w:rsid w:val="00FC551D"/>
    <w:rsid w:val="00FC5616"/>
    <w:rsid w:val="00FC58DC"/>
    <w:rsid w:val="00FC631E"/>
    <w:rsid w:val="00FC64BB"/>
    <w:rsid w:val="00FC64ED"/>
    <w:rsid w:val="00FC6CAF"/>
    <w:rsid w:val="00FC6E28"/>
    <w:rsid w:val="00FC7016"/>
    <w:rsid w:val="00FC7525"/>
    <w:rsid w:val="00FC78B5"/>
    <w:rsid w:val="00FC7914"/>
    <w:rsid w:val="00FC7D93"/>
    <w:rsid w:val="00FC7DED"/>
    <w:rsid w:val="00FC7F3E"/>
    <w:rsid w:val="00FD0667"/>
    <w:rsid w:val="00FD0A2B"/>
    <w:rsid w:val="00FD0D8F"/>
    <w:rsid w:val="00FD1103"/>
    <w:rsid w:val="00FD16AD"/>
    <w:rsid w:val="00FD1980"/>
    <w:rsid w:val="00FD1B1F"/>
    <w:rsid w:val="00FD1D4F"/>
    <w:rsid w:val="00FD1E7A"/>
    <w:rsid w:val="00FD1F38"/>
    <w:rsid w:val="00FD2689"/>
    <w:rsid w:val="00FD2B92"/>
    <w:rsid w:val="00FD3487"/>
    <w:rsid w:val="00FD364A"/>
    <w:rsid w:val="00FD3A43"/>
    <w:rsid w:val="00FD4D44"/>
    <w:rsid w:val="00FD4DD9"/>
    <w:rsid w:val="00FD5835"/>
    <w:rsid w:val="00FD5C7D"/>
    <w:rsid w:val="00FD5DB4"/>
    <w:rsid w:val="00FD5F60"/>
    <w:rsid w:val="00FD612B"/>
    <w:rsid w:val="00FD6413"/>
    <w:rsid w:val="00FD6573"/>
    <w:rsid w:val="00FD671C"/>
    <w:rsid w:val="00FD68E7"/>
    <w:rsid w:val="00FD6A3F"/>
    <w:rsid w:val="00FD6C2A"/>
    <w:rsid w:val="00FD72B2"/>
    <w:rsid w:val="00FD7711"/>
    <w:rsid w:val="00FD7909"/>
    <w:rsid w:val="00FD79BC"/>
    <w:rsid w:val="00FD7ADB"/>
    <w:rsid w:val="00FD7CD4"/>
    <w:rsid w:val="00FD7F8C"/>
    <w:rsid w:val="00FE072E"/>
    <w:rsid w:val="00FE07B4"/>
    <w:rsid w:val="00FE0824"/>
    <w:rsid w:val="00FE0959"/>
    <w:rsid w:val="00FE0A76"/>
    <w:rsid w:val="00FE0CB7"/>
    <w:rsid w:val="00FE107C"/>
    <w:rsid w:val="00FE1131"/>
    <w:rsid w:val="00FE13BA"/>
    <w:rsid w:val="00FE1765"/>
    <w:rsid w:val="00FE1B1F"/>
    <w:rsid w:val="00FE1BC6"/>
    <w:rsid w:val="00FE1E44"/>
    <w:rsid w:val="00FE1F39"/>
    <w:rsid w:val="00FE1F96"/>
    <w:rsid w:val="00FE24C4"/>
    <w:rsid w:val="00FE260F"/>
    <w:rsid w:val="00FE2912"/>
    <w:rsid w:val="00FE2A83"/>
    <w:rsid w:val="00FE2AC7"/>
    <w:rsid w:val="00FE2C20"/>
    <w:rsid w:val="00FE2CFE"/>
    <w:rsid w:val="00FE2DDA"/>
    <w:rsid w:val="00FE2F24"/>
    <w:rsid w:val="00FE2F3C"/>
    <w:rsid w:val="00FE3044"/>
    <w:rsid w:val="00FE30B8"/>
    <w:rsid w:val="00FE30E8"/>
    <w:rsid w:val="00FE359F"/>
    <w:rsid w:val="00FE3705"/>
    <w:rsid w:val="00FE3EA8"/>
    <w:rsid w:val="00FE4291"/>
    <w:rsid w:val="00FE4933"/>
    <w:rsid w:val="00FE49A3"/>
    <w:rsid w:val="00FE4C60"/>
    <w:rsid w:val="00FE4CE8"/>
    <w:rsid w:val="00FE57B6"/>
    <w:rsid w:val="00FE5A89"/>
    <w:rsid w:val="00FE65FC"/>
    <w:rsid w:val="00FE6A62"/>
    <w:rsid w:val="00FE6BB4"/>
    <w:rsid w:val="00FE7031"/>
    <w:rsid w:val="00FE7677"/>
    <w:rsid w:val="00FE77E3"/>
    <w:rsid w:val="00FE790E"/>
    <w:rsid w:val="00FE7B05"/>
    <w:rsid w:val="00FE7B36"/>
    <w:rsid w:val="00FE7D61"/>
    <w:rsid w:val="00FE7E7C"/>
    <w:rsid w:val="00FE7FF0"/>
    <w:rsid w:val="00FF0162"/>
    <w:rsid w:val="00FF0340"/>
    <w:rsid w:val="00FF0802"/>
    <w:rsid w:val="00FF0BB5"/>
    <w:rsid w:val="00FF125C"/>
    <w:rsid w:val="00FF172B"/>
    <w:rsid w:val="00FF1755"/>
    <w:rsid w:val="00FF1890"/>
    <w:rsid w:val="00FF1B2A"/>
    <w:rsid w:val="00FF215C"/>
    <w:rsid w:val="00FF215D"/>
    <w:rsid w:val="00FF21ED"/>
    <w:rsid w:val="00FF2436"/>
    <w:rsid w:val="00FF269C"/>
    <w:rsid w:val="00FF296D"/>
    <w:rsid w:val="00FF29C3"/>
    <w:rsid w:val="00FF2D9B"/>
    <w:rsid w:val="00FF31A6"/>
    <w:rsid w:val="00FF3587"/>
    <w:rsid w:val="00FF3588"/>
    <w:rsid w:val="00FF35CC"/>
    <w:rsid w:val="00FF3A86"/>
    <w:rsid w:val="00FF3F53"/>
    <w:rsid w:val="00FF40B3"/>
    <w:rsid w:val="00FF41EE"/>
    <w:rsid w:val="00FF4742"/>
    <w:rsid w:val="00FF498C"/>
    <w:rsid w:val="00FF4E3F"/>
    <w:rsid w:val="00FF4FEE"/>
    <w:rsid w:val="00FF513E"/>
    <w:rsid w:val="00FF56A5"/>
    <w:rsid w:val="00FF5828"/>
    <w:rsid w:val="00FF58AB"/>
    <w:rsid w:val="00FF5994"/>
    <w:rsid w:val="00FF5AC9"/>
    <w:rsid w:val="00FF5DC9"/>
    <w:rsid w:val="00FF615B"/>
    <w:rsid w:val="00FF6185"/>
    <w:rsid w:val="00FF6626"/>
    <w:rsid w:val="00FF6738"/>
    <w:rsid w:val="00FF6C13"/>
    <w:rsid w:val="00FF7AA5"/>
    <w:rsid w:val="00FF7B36"/>
    <w:rsid w:val="00FF7B9B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A09FAA2"/>
  <w15:docId w15:val="{B8BF95ED-B12E-4385-824D-B1E67F74C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74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uiPriority w:val="99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uiPriority w:val="99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semiHidden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B022A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EA06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077E0E"/>
    <w:rPr>
      <w:rFonts w:ascii="Times New Roman" w:hAnsi="Times New Roman"/>
      <w:sz w:val="22"/>
      <w:lang w:eastAsia="en-US" w:bidi="ar-SA"/>
    </w:rPr>
  </w:style>
  <w:style w:type="paragraph" w:customStyle="1" w:styleId="CM38">
    <w:name w:val="CM38"/>
    <w:basedOn w:val="Default"/>
    <w:next w:val="Default"/>
    <w:rsid w:val="00AE6289"/>
    <w:pPr>
      <w:spacing w:line="256" w:lineRule="atLeast"/>
    </w:pPr>
    <w:rPr>
      <w:rFonts w:ascii="Univers 45 Light" w:eastAsia="Times New Roman" w:hAnsi="Univers 45 Light" w:cs="Angsana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image" Target="media/image3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2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image" Target="media/image1.png"/><Relationship Id="rId28" Type="http://schemas.openxmlformats.org/officeDocument/2006/relationships/footer" Target="footer9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8.xml"/><Relationship Id="rId27" Type="http://schemas.openxmlformats.org/officeDocument/2006/relationships/header" Target="header8.xml"/><Relationship Id="rId30" Type="http://schemas.openxmlformats.org/officeDocument/2006/relationships/header" Target="header9.xml"/><Relationship Id="rId8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3FFC3-4678-4193-B830-764175EAE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</TotalTime>
  <Pages>62</Pages>
  <Words>10760</Words>
  <Characters>61336</Characters>
  <Application>Microsoft Office Word</Application>
  <DocSecurity>4</DocSecurity>
  <Lines>511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71953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Pimchanok, Aemsaard</dc:creator>
  <cp:keywords/>
  <dc:description/>
  <cp:lastModifiedBy>tct_confroom1@outlook.co.th</cp:lastModifiedBy>
  <cp:revision>2</cp:revision>
  <cp:lastPrinted>2023-02-23T04:16:00Z</cp:lastPrinted>
  <dcterms:created xsi:type="dcterms:W3CDTF">2023-02-24T07:17:00Z</dcterms:created>
  <dcterms:modified xsi:type="dcterms:W3CDTF">2023-02-24T07:17:00Z</dcterms:modified>
</cp:coreProperties>
</file>