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950BB" w14:textId="77777777" w:rsidR="00314BE9" w:rsidRPr="000B526A" w:rsidRDefault="009D299A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Start"/>
      <w:bookmarkEnd w:id="0"/>
      <w:r w:rsidRPr="000B526A">
        <w:rPr>
          <w:rFonts w:ascii="Angsana New" w:hAnsi="Angsana New" w:cs="Angsana New" w:hint="cs"/>
          <w:sz w:val="52"/>
          <w:szCs w:val="52"/>
        </w:rPr>
        <w:t xml:space="preserve"> </w:t>
      </w:r>
    </w:p>
    <w:p w14:paraId="542B1409" w14:textId="77777777" w:rsidR="00314BE9" w:rsidRPr="000B526A" w:rsidRDefault="00314BE9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3AC9203" w14:textId="77777777" w:rsidR="004E0DC0" w:rsidRPr="000B526A" w:rsidRDefault="004E0DC0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B0C5CD3" w14:textId="77777777" w:rsidR="00C67504" w:rsidRDefault="00C67504" w:rsidP="00FB31B0">
      <w:pPr>
        <w:spacing w:before="200" w:line="240" w:lineRule="atLeast"/>
        <w:jc w:val="center"/>
        <w:rPr>
          <w:rFonts w:ascii="Angsana New" w:hAnsi="Angsana New"/>
          <w:b/>
          <w:bCs/>
          <w:sz w:val="52"/>
          <w:szCs w:val="52"/>
        </w:rPr>
      </w:pPr>
    </w:p>
    <w:p w14:paraId="5E6A306A" w14:textId="534A78E2" w:rsidR="00314BE9" w:rsidRPr="000B526A" w:rsidRDefault="0009636A" w:rsidP="00FB31B0">
      <w:pPr>
        <w:spacing w:before="200" w:line="240" w:lineRule="atLeast"/>
        <w:jc w:val="center"/>
        <w:rPr>
          <w:rFonts w:ascii="Angsana New" w:hAnsi="Angsana New"/>
          <w:b/>
          <w:bCs/>
          <w:sz w:val="52"/>
          <w:szCs w:val="52"/>
        </w:rPr>
      </w:pPr>
      <w:r w:rsidRPr="000B526A">
        <w:rPr>
          <w:rFonts w:ascii="Angsana New" w:hAnsi="Angsana New" w:hint="cs"/>
          <w:b/>
          <w:bCs/>
          <w:sz w:val="52"/>
          <w:szCs w:val="52"/>
          <w:cs/>
        </w:rPr>
        <w:t>บริษัท อลูคอน</w:t>
      </w:r>
      <w:r w:rsidR="00314BE9" w:rsidRPr="000B526A">
        <w:rPr>
          <w:rFonts w:ascii="Angsana New" w:hAnsi="Angsana New" w:hint="cs"/>
          <w:b/>
          <w:bCs/>
          <w:sz w:val="52"/>
          <w:szCs w:val="52"/>
          <w:cs/>
        </w:rPr>
        <w:t xml:space="preserve"> จำกัด (มหาชน)</w:t>
      </w:r>
    </w:p>
    <w:p w14:paraId="2AD03C9C" w14:textId="77777777" w:rsidR="00314BE9" w:rsidRPr="000B526A" w:rsidRDefault="005150A2" w:rsidP="00FB31B0">
      <w:pPr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0B526A">
        <w:rPr>
          <w:rFonts w:ascii="Angsana New" w:hAnsi="Angsana New" w:hint="cs"/>
          <w:sz w:val="28"/>
          <w:szCs w:val="28"/>
        </w:rPr>
        <w:t xml:space="preserve"> </w:t>
      </w:r>
    </w:p>
    <w:p w14:paraId="11B1E7F1" w14:textId="248A34F6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สำหรับปีสิ้นสุดวันที่</w:t>
      </w:r>
      <w:r w:rsidR="005B2EB6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31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>25</w:t>
      </w:r>
      <w:r w:rsidR="000C6655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AE1B90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11BD606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53EE9D56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416E182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7CD5F5F7" w14:textId="77777777" w:rsidR="005172BD" w:rsidRPr="000B526A" w:rsidRDefault="005172BD" w:rsidP="00FB31B0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5172BD" w:rsidRPr="000B526A" w:rsidSect="008D0E27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749F858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C92C4D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B541C4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A8D418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DD7908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78F95A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02DC8B" w14:textId="77777777" w:rsidR="00E27691" w:rsidRPr="000B526A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D39B3C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B526A">
        <w:rPr>
          <w:rFonts w:ascii="Angsana New" w:hAnsi="Angsana New" w:hint="cs"/>
          <w:b/>
          <w:bCs/>
          <w:sz w:val="32"/>
          <w:szCs w:val="32"/>
          <w:cs/>
        </w:rPr>
        <w:t>รายงาน</w:t>
      </w:r>
      <w:r w:rsidR="00314BE9" w:rsidRPr="000B526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B526A">
        <w:rPr>
          <w:rFonts w:ascii="Angsana New" w:hAnsi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1DF7255D" w14:textId="77777777" w:rsidR="00915CF5" w:rsidRPr="000B526A" w:rsidRDefault="00915CF5" w:rsidP="00915CF5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</w:p>
    <w:p w14:paraId="2D612F16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="0009636A" w:rsidRPr="000B526A">
        <w:rPr>
          <w:rFonts w:ascii="Angsana New" w:hAnsi="Angsana New" w:hint="cs"/>
          <w:b/>
          <w:bCs/>
          <w:sz w:val="30"/>
          <w:szCs w:val="30"/>
          <w:cs/>
        </w:rPr>
        <w:t>อลูคอน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 xml:space="preserve"> จำกัด</w:t>
      </w:r>
      <w:r w:rsidR="00394FCE" w:rsidRPr="000B526A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94FCE" w:rsidRPr="000B526A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14:paraId="045831B8" w14:textId="77777777" w:rsidR="00915CF5" w:rsidRPr="000B526A" w:rsidRDefault="00915CF5" w:rsidP="00915CF5">
      <w:pPr>
        <w:spacing w:line="240" w:lineRule="auto"/>
        <w:jc w:val="both"/>
        <w:rPr>
          <w:rFonts w:ascii="Angsana New" w:hAnsi="Angsana New"/>
          <w:spacing w:val="-4"/>
          <w:sz w:val="30"/>
          <w:szCs w:val="30"/>
          <w:lang w:val="en-US"/>
        </w:rPr>
      </w:pPr>
    </w:p>
    <w:p w14:paraId="46780156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ความเห็น</w:t>
      </w:r>
    </w:p>
    <w:p w14:paraId="04D82181" w14:textId="77777777" w:rsidR="00EF6AF7" w:rsidRPr="000B526A" w:rsidRDefault="00EF6AF7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289FC7F" w14:textId="61353D6F" w:rsidR="00461FE1" w:rsidRPr="000B526A" w:rsidRDefault="00461FE1" w:rsidP="00EF6AF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ข้าพเจ้าได้ตรวจสอบงบการเงินของบริษัท </w:t>
      </w:r>
      <w:r w:rsidR="007A4345" w:rsidRPr="000B526A">
        <w:rPr>
          <w:rFonts w:ascii="Angsana New" w:eastAsia="Calibri" w:hAnsi="Angsana New" w:hint="cs"/>
          <w:sz w:val="30"/>
          <w:szCs w:val="30"/>
          <w:cs/>
        </w:rPr>
        <w:t>อลูคอน จำกัด</w:t>
      </w:r>
      <w:r w:rsidR="007A4345"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="007A4345" w:rsidRPr="000B526A">
        <w:rPr>
          <w:rFonts w:ascii="Angsana New" w:eastAsia="Calibri" w:hAnsi="Angsana New" w:hint="cs"/>
          <w:sz w:val="30"/>
          <w:szCs w:val="30"/>
          <w:cs/>
        </w:rPr>
        <w:t xml:space="preserve">(มหาชน) </w:t>
      </w:r>
      <w:r w:rsidRPr="000B526A">
        <w:rPr>
          <w:rFonts w:ascii="Angsana New" w:eastAsia="Calibri" w:hAnsi="Angsana New" w:hint="cs"/>
          <w:sz w:val="30"/>
          <w:szCs w:val="30"/>
          <w:cs/>
        </w:rPr>
        <w:t>(บริษัท) ซึ่งประกอบด้วยงบแสดงฐานะการเงิน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ณ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Pr="000B526A">
        <w:rPr>
          <w:rFonts w:ascii="Angsana New" w:eastAsia="Calibri" w:hAnsi="Angsana New" w:hint="cs"/>
          <w:sz w:val="30"/>
          <w:szCs w:val="30"/>
        </w:rPr>
        <w:t xml:space="preserve">31 </w:t>
      </w:r>
      <w:r w:rsidRPr="000B526A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25</w:t>
      </w:r>
      <w:r w:rsidR="000C6655" w:rsidRPr="000B526A">
        <w:rPr>
          <w:rFonts w:ascii="Angsana New" w:eastAsia="Calibri" w:hAnsi="Angsana New" w:hint="cs"/>
          <w:sz w:val="30"/>
          <w:szCs w:val="30"/>
        </w:rPr>
        <w:t>6</w:t>
      </w:r>
      <w:r w:rsidR="00AE1B90">
        <w:rPr>
          <w:rFonts w:ascii="Angsana New" w:eastAsia="Calibri" w:hAnsi="Angsana New"/>
          <w:sz w:val="30"/>
          <w:szCs w:val="30"/>
        </w:rPr>
        <w:t>5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A70907" w:rsidRPr="000B526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ๆ</w:t>
      </w:r>
    </w:p>
    <w:p w14:paraId="32A87B8A" w14:textId="77777777" w:rsidR="007A4345" w:rsidRPr="000B526A" w:rsidRDefault="007A4345" w:rsidP="00EF6AF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4982A17" w14:textId="7C2EC996" w:rsidR="00461FE1" w:rsidRPr="000B526A" w:rsidRDefault="00461FE1" w:rsidP="00EF6AF7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 ณ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31 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0B526A">
        <w:rPr>
          <w:rFonts w:ascii="Angsana New" w:eastAsia="Calibri" w:hAnsi="Angsana New" w:hint="cs"/>
          <w:sz w:val="30"/>
          <w:szCs w:val="30"/>
        </w:rPr>
        <w:t>25</w:t>
      </w:r>
      <w:r w:rsidR="000C6655" w:rsidRPr="000B526A">
        <w:rPr>
          <w:rFonts w:ascii="Angsana New" w:eastAsia="Calibri" w:hAnsi="Angsana New" w:hint="cs"/>
          <w:sz w:val="30"/>
          <w:szCs w:val="30"/>
        </w:rPr>
        <w:t>6</w:t>
      </w:r>
      <w:r w:rsidR="00AE1B90">
        <w:rPr>
          <w:rFonts w:ascii="Angsana New" w:eastAsia="Calibri" w:hAnsi="Angsana New"/>
          <w:sz w:val="30"/>
          <w:szCs w:val="30"/>
        </w:rPr>
        <w:t>5</w:t>
      </w:r>
      <w:r w:rsidRPr="000B526A">
        <w:rPr>
          <w:rFonts w:ascii="Angsana New" w:hAnsi="Angsana New" w:hint="cs"/>
          <w:sz w:val="30"/>
          <w:szCs w:val="30"/>
          <w:cs/>
        </w:rPr>
        <w:t xml:space="preserve"> ผลการดำเนินงาน และ</w:t>
      </w:r>
      <w:r w:rsidR="00EF6AF7" w:rsidRPr="000B526A">
        <w:rPr>
          <w:rFonts w:ascii="Angsana New" w:hAnsi="Angsana New" w:hint="cs"/>
          <w:sz w:val="30"/>
          <w:szCs w:val="30"/>
        </w:rPr>
        <w:t xml:space="preserve">     </w:t>
      </w:r>
      <w:r w:rsidRPr="000B526A">
        <w:rPr>
          <w:rFonts w:ascii="Angsana New" w:hAnsi="Angsana New" w:hint="cs"/>
          <w:sz w:val="30"/>
          <w:szCs w:val="30"/>
          <w:cs/>
        </w:rPr>
        <w:t>กระแสเงินสดสำหรับปีสิ้นสุดวันเดียวกัน</w:t>
      </w:r>
      <w:r w:rsidRPr="000B526A">
        <w:rPr>
          <w:rFonts w:ascii="Angsana New" w:eastAsia="Calibri" w:hAnsi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0B526A">
        <w:rPr>
          <w:rFonts w:ascii="Angsana New" w:hAnsi="Angsana New" w:hint="cs"/>
          <w:sz w:val="30"/>
          <w:szCs w:val="30"/>
          <w:cs/>
        </w:rPr>
        <w:t>น</w:t>
      </w:r>
    </w:p>
    <w:p w14:paraId="5C93565F" w14:textId="77777777" w:rsidR="00461FE1" w:rsidRPr="000B526A" w:rsidRDefault="00461FE1" w:rsidP="00EF6AF7">
      <w:pPr>
        <w:spacing w:line="240" w:lineRule="auto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1B656630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1C0DF397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5E46AB84" w14:textId="1BCF53C3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A5A92" w:rsidRPr="000B526A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B526A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3F3111" w:rsidRPr="00952AA0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3F3111" w:rsidRPr="003F3111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8B4E0A">
        <w:rPr>
          <w:rFonts w:ascii="Angsana New" w:eastAsia="Calibri" w:hAnsi="Angsana New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ๆ </w:t>
      </w:r>
      <w:r w:rsidR="001D345A" w:rsidRPr="001D345A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82EC19D" w14:textId="77777777" w:rsidR="00461FE1" w:rsidRPr="000B526A" w:rsidRDefault="00461FE1" w:rsidP="00461FE1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C69C00" w14:textId="77777777" w:rsidR="00EA5559" w:rsidRPr="000B526A" w:rsidRDefault="00EA555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25B580F" w14:textId="77777777" w:rsidR="00EA5559" w:rsidRPr="000B526A" w:rsidRDefault="00EA555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ECFDF3" w14:textId="77777777" w:rsidR="00AB0E99" w:rsidRDefault="00AB0E99" w:rsidP="00461FE1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AB0E99" w:rsidSect="00AB0E99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</w:sectPr>
      </w:pPr>
    </w:p>
    <w:p w14:paraId="7DAE2BF1" w14:textId="77777777" w:rsidR="00461FE1" w:rsidRPr="00466786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DD8A8E6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BD44C35" w14:textId="58F835DE" w:rsidR="00461FE1" w:rsidRPr="00A26CB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A26CB1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A70907" w:rsidRPr="00A26CB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26CB1">
        <w:rPr>
          <w:rFonts w:ascii="Angsana New" w:eastAsia="Calibri" w:hAnsi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A26CB1">
        <w:rPr>
          <w:rFonts w:ascii="Angsana New" w:hAnsi="Angsana New" w:hint="cs"/>
          <w:sz w:val="30"/>
          <w:szCs w:val="30"/>
          <w:cs/>
        </w:rPr>
        <w:t>ข้าพเจ้า</w:t>
      </w:r>
      <w:r w:rsidRPr="00A26CB1"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 w:rsidRPr="00A26CB1">
        <w:rPr>
          <w:rFonts w:ascii="Angsana New" w:hAnsi="Angsana New" w:hint="cs"/>
          <w:sz w:val="30"/>
          <w:szCs w:val="30"/>
          <w:cs/>
        </w:rPr>
        <w:t>ข้าพเจ้า</w:t>
      </w:r>
      <w:r w:rsidRPr="00A26CB1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A7C6020" w14:textId="77777777" w:rsidR="00EA5559" w:rsidRPr="000B526A" w:rsidRDefault="00EA5559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70"/>
      </w:tblGrid>
      <w:tr w:rsidR="00FE4B9B" w:rsidRPr="000B526A" w14:paraId="6CF1BEE2" w14:textId="77777777" w:rsidTr="00EA5559">
        <w:tc>
          <w:tcPr>
            <w:tcW w:w="95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80816B" w14:textId="60A4EECF" w:rsidR="00FE4B9B" w:rsidRPr="000B526A" w:rsidRDefault="00E54174" w:rsidP="00FE4B9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การวัดมูลค่า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ของสินค้าคงเหลือ</w:t>
            </w:r>
          </w:p>
        </w:tc>
      </w:tr>
      <w:tr w:rsidR="00FE4B9B" w:rsidRPr="000B526A" w14:paraId="33F0E40D" w14:textId="77777777" w:rsidTr="00CB3983">
        <w:tc>
          <w:tcPr>
            <w:tcW w:w="9558" w:type="dxa"/>
            <w:gridSpan w:val="2"/>
            <w:shd w:val="clear" w:color="auto" w:fill="auto"/>
          </w:tcPr>
          <w:p w14:paraId="1134DC37" w14:textId="141C9ACE" w:rsidR="00FE4B9B" w:rsidRPr="000B526A" w:rsidRDefault="00FE4B9B" w:rsidP="001E109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</w:rPr>
              <w:t>อ้างถึงหมายเหตุประกอบงบการเงินข้</w:t>
            </w: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>อ</w:t>
            </w:r>
            <w:r w:rsidR="001E109E" w:rsidRPr="000B526A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 xml:space="preserve"> </w:t>
            </w:r>
            <w:r w:rsidR="001E109E" w:rsidRPr="000B526A">
              <w:rPr>
                <w:rFonts w:ascii="Angsana New" w:hAnsi="Angsana New" w:hint="cs"/>
                <w:sz w:val="30"/>
                <w:szCs w:val="30"/>
              </w:rPr>
              <w:t>3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109E" w:rsidRPr="00AC523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154A1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="001E109E" w:rsidRPr="00AC523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</w:rPr>
              <w:t>และข้อ</w:t>
            </w:r>
            <w:r w:rsidRPr="008154A1">
              <w:rPr>
                <w:rFonts w:ascii="Angsana New" w:hAnsi="Angsana New" w:hint="cs"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154A1" w:rsidRPr="008154A1">
              <w:rPr>
                <w:rFonts w:ascii="Angsana New" w:hAnsi="Angsana New"/>
                <w:iCs/>
                <w:sz w:val="30"/>
                <w:szCs w:val="30"/>
                <w:lang w:val="en-US"/>
              </w:rPr>
              <w:t>7</w:t>
            </w:r>
          </w:p>
        </w:tc>
      </w:tr>
      <w:tr w:rsidR="00FE4B9B" w:rsidRPr="000B526A" w14:paraId="2C8F88BB" w14:textId="77777777" w:rsidTr="00CB3983">
        <w:tc>
          <w:tcPr>
            <w:tcW w:w="4788" w:type="dxa"/>
            <w:shd w:val="clear" w:color="auto" w:fill="auto"/>
          </w:tcPr>
          <w:p w14:paraId="3B6997CC" w14:textId="77777777" w:rsidR="00FE4B9B" w:rsidRPr="000B526A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5CF1351D" w14:textId="77777777" w:rsidR="00FE4B9B" w:rsidRPr="000B526A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A4345" w:rsidRPr="000B526A" w14:paraId="78D3A287" w14:textId="77777777" w:rsidTr="00CB3983">
        <w:tc>
          <w:tcPr>
            <w:tcW w:w="4788" w:type="dxa"/>
            <w:shd w:val="clear" w:color="auto" w:fill="auto"/>
          </w:tcPr>
          <w:p w14:paraId="75F34845" w14:textId="04F55A4C" w:rsidR="008E044D" w:rsidRPr="008E044D" w:rsidRDefault="008E044D" w:rsidP="008E044D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สินค้าคงเหลือของบริษัทวัดมูลค่าด้วยราคาทุนหรือมูลค่าสุทธิที่จะได้รับแล้วแต่ราคาใดจะต่ำกว่า วัตถุดิบหลักของบริษัท คือ อลูมิเนียมแท่ง (</w:t>
            </w:r>
            <w:r w:rsidRPr="008E044D">
              <w:rPr>
                <w:rFonts w:ascii="Angsana New" w:hAnsi="Angsana New"/>
                <w:sz w:val="30"/>
                <w:szCs w:val="30"/>
              </w:rPr>
              <w:t xml:space="preserve">Aluminium ingot) 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>ซึ่งมีความผันผวนของราคาสูง โดยขึ้นอยู่กับปริมาณอุปสงค์และอุปทานของอลูมิเนียมแท่งในตลาดโลก โดยราคาซื้อขายอลูมิเนียมแท่งอ้างอิงจากราคาซื้อขายในตลาดแลกเปลี่ยนโลหะในกรุงลอนดอน (</w:t>
            </w:r>
            <w:r w:rsidRPr="008E044D">
              <w:rPr>
                <w:rFonts w:ascii="Angsana New" w:hAnsi="Angsana New"/>
                <w:sz w:val="30"/>
                <w:szCs w:val="30"/>
              </w:rPr>
              <w:t xml:space="preserve">London Metal Exchange Market: LME) 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 xml:space="preserve">ดังนั้นจึงมีความเสี่ยงที่มูลค่าตามบัญชีของสินค้าคงเหลืออาจสูงกว่ามูลค่าสุทธิที่จะได้รับ </w:t>
            </w:r>
          </w:p>
          <w:p w14:paraId="0B32C644" w14:textId="2F4A232D" w:rsidR="007A4345" w:rsidRPr="000B526A" w:rsidRDefault="008E044D" w:rsidP="00454B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เนื่องจากมูลค่าของสินค้าคงเหลือมีสาระสำคัญต่อ</w:t>
            </w:r>
            <w:r w:rsidR="007F5FA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>งบการเงิน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2F05118" w14:textId="77777777" w:rsidR="008E044D" w:rsidRPr="008E044D" w:rsidRDefault="008E044D" w:rsidP="00B528B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863CACD" w14:textId="77777777" w:rsidR="008E044D" w:rsidRPr="008E044D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สอบถามผู้บริหารเพื่อให้ได้มาซึ่งความเข้าใจเกี่ยวกับนโยบายของบริษัทรวมทั้งประเมินการออกแบบและการนำไปปฏิบัติสำหรับการควบคุมภายในที่เกี่ยวข้องกับการประมาณการค่าเผื่อการลดมูลค่าของสินค้าคงเหลือ</w:t>
            </w:r>
          </w:p>
          <w:p w14:paraId="37680672" w14:textId="77777777" w:rsidR="008E044D" w:rsidRPr="008E044D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วิเคราะห์เปรียบเทียบข้อมูลอัตรากำไรขั้นต้นของสินค้าคงเหลือแต่ละประเภทเพื่อระบุสินค้าที่อาจมีราคาขายต่ำกว่าราคาทุน</w:t>
            </w:r>
          </w:p>
          <w:p w14:paraId="2CCC1370" w14:textId="77777777" w:rsidR="008E044D" w:rsidRPr="008E044D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การประเมินความเหมาะสมของมูลค่าสุทธิที่จะได้รับของสินค้าคงเหลือ โดยสุ่มทดสอบราคาขาย ตลอดจนค่าใช้จ่ายที่จำเป็นในการขายกับเอกสารที่เกี่ยวข้อง และทดสอบการคำนวณ</w:t>
            </w:r>
          </w:p>
          <w:p w14:paraId="5BFFA116" w14:textId="2C12893A" w:rsidR="00E331A9" w:rsidRPr="00B528BC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A0F1791" w14:textId="77777777" w:rsidR="003220C1" w:rsidRPr="000B526A" w:rsidRDefault="003220C1" w:rsidP="0078325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007FFB3" w14:textId="77777777" w:rsidR="005753A7" w:rsidRPr="000B526A" w:rsidRDefault="00D6593A" w:rsidP="001E10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br w:type="page"/>
      </w:r>
    </w:p>
    <w:p w14:paraId="6AC967E5" w14:textId="77777777" w:rsidR="001E109E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lastRenderedPageBreak/>
        <w:t xml:space="preserve">ข้อมูลอื่น </w:t>
      </w:r>
    </w:p>
    <w:p w14:paraId="4BA3B4FA" w14:textId="77777777" w:rsidR="001E109E" w:rsidRPr="000B526A" w:rsidRDefault="001E109E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262AD2A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E9A15FF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84ACD7F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</w:p>
    <w:p w14:paraId="68BA76B2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4688AB7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B526A">
        <w:rPr>
          <w:rFonts w:ascii="Angsana New" w:hAnsi="Angsana New" w:hint="cs"/>
          <w:color w:val="0000FF"/>
          <w:sz w:val="30"/>
          <w:szCs w:val="30"/>
          <w:cs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คือ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</w:p>
    <w:p w14:paraId="499E7894" w14:textId="77777777" w:rsidR="00461FE1" w:rsidRPr="000B526A" w:rsidRDefault="00461FE1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F84A765" w14:textId="77777777" w:rsidR="00B63598" w:rsidRPr="000B526A" w:rsidRDefault="00B63598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F16C187" w14:textId="77777777" w:rsidR="00B63598" w:rsidRPr="000B526A" w:rsidRDefault="00B63598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70B5134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83706C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20C577C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8523A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4B5EEB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294115D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56AF4AD" w14:textId="4B923184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F041B9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0B526A">
        <w:rPr>
          <w:rFonts w:ascii="Angsana New" w:eastAsia="Calibri" w:hAnsi="Angsana New" w:hint="cs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B526A">
        <w:rPr>
          <w:rFonts w:ascii="Angsana New" w:hAnsi="Angsana New" w:hint="cs"/>
          <w:sz w:val="30"/>
          <w:szCs w:val="30"/>
          <w:cs/>
        </w:rPr>
        <w:t>บริษัท</w:t>
      </w:r>
    </w:p>
    <w:p w14:paraId="33396D29" w14:textId="77777777" w:rsidR="005753A7" w:rsidRPr="000B526A" w:rsidRDefault="0090282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3210E774" w14:textId="77777777" w:rsidR="00461FE1" w:rsidRPr="000B526A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D8C27BA" w14:textId="77777777" w:rsidR="00461FE1" w:rsidRPr="00AB0E99" w:rsidRDefault="00461FE1" w:rsidP="00461FE1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4DCFB91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B526A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CAB99DA" w14:textId="77777777" w:rsidR="00461FE1" w:rsidRPr="00AB0E99" w:rsidRDefault="00461FE1" w:rsidP="00461FE1">
      <w:pPr>
        <w:jc w:val="thaiDistribute"/>
        <w:rPr>
          <w:rFonts w:ascii="Angsana New" w:hAnsi="Angsana New"/>
          <w:sz w:val="24"/>
          <w:szCs w:val="24"/>
        </w:rPr>
      </w:pPr>
      <w:r w:rsidRPr="00AB0E99">
        <w:rPr>
          <w:rFonts w:ascii="Angsana New" w:hAnsi="Angsana New" w:hint="cs"/>
          <w:sz w:val="24"/>
          <w:szCs w:val="24"/>
          <w:rtl/>
          <w:cs/>
        </w:rPr>
        <w:t xml:space="preserve"> </w:t>
      </w:r>
    </w:p>
    <w:p w14:paraId="5E3A3887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A978874" w14:textId="77777777" w:rsidR="00461FE1" w:rsidRPr="000B526A" w:rsidRDefault="00461FE1" w:rsidP="00454BA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B526A">
        <w:rPr>
          <w:rFonts w:ascii="Angsana New" w:hAnsi="Angsana New" w:hint="cs"/>
          <w:sz w:val="30"/>
          <w:szCs w:val="30"/>
          <w:cs/>
        </w:rPr>
        <w:t>ายใน</w:t>
      </w:r>
    </w:p>
    <w:p w14:paraId="225ABC2F" w14:textId="77777777" w:rsidR="001E109E" w:rsidRPr="000B526A" w:rsidRDefault="00461FE1" w:rsidP="008465F2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DF21C3D" w14:textId="77777777" w:rsidR="001E109E" w:rsidRPr="000B526A" w:rsidRDefault="00461FE1" w:rsidP="001E109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B526A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C31F660" w14:textId="21310E12" w:rsidR="00461FE1" w:rsidRPr="000B526A" w:rsidRDefault="00461FE1" w:rsidP="00454BA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2F1948" w:rsidRPr="0036370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0B526A">
        <w:rPr>
          <w:rFonts w:ascii="Angsana New" w:hAnsi="Angsana New" w:hint="cs"/>
          <w:sz w:val="30"/>
          <w:szCs w:val="30"/>
          <w:cs/>
        </w:rPr>
        <w:t>ถึงการเปิดเผยที่เกี่ยวข้องในงบการเงิน หรือถ้าการเปิดเผย</w:t>
      </w:r>
      <w:r w:rsidR="00C61BD8">
        <w:rPr>
          <w:rFonts w:ascii="Angsana New" w:hAnsi="Angsana New" w:hint="cs"/>
          <w:sz w:val="30"/>
          <w:szCs w:val="30"/>
          <w:cs/>
        </w:rPr>
        <w:t>ข้อมูล</w:t>
      </w:r>
      <w:r w:rsidRPr="000B526A">
        <w:rPr>
          <w:rFonts w:ascii="Angsana New" w:hAnsi="Angsana New" w:hint="cs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519431E5" w14:textId="0501F269" w:rsidR="005753A7" w:rsidRPr="00AE1B90" w:rsidRDefault="00461FE1" w:rsidP="005C7CD8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E1B90">
        <w:rPr>
          <w:rFonts w:ascii="Angsana New" w:hAnsi="Angsana New" w:hint="cs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47466" w:rsidRPr="00AE1B90">
        <w:rPr>
          <w:rFonts w:ascii="Angsana New" w:hAnsi="Angsana New" w:hint="cs"/>
          <w:sz w:val="30"/>
          <w:szCs w:val="30"/>
          <w:cs/>
        </w:rPr>
        <w:t>หรือไม่</w:t>
      </w:r>
      <w:r w:rsidRPr="00AE1B90">
        <w:rPr>
          <w:rFonts w:ascii="Angsana New" w:hAnsi="Angsana New" w:hint="cs"/>
          <w:sz w:val="30"/>
          <w:szCs w:val="30"/>
          <w:cs/>
        </w:rPr>
        <w:t xml:space="preserve">  </w:t>
      </w:r>
      <w:r w:rsidR="005753A7" w:rsidRPr="00AE1B90">
        <w:rPr>
          <w:rFonts w:ascii="Angsana New" w:eastAsia="Calibri" w:hAnsi="Angsana New" w:hint="cs"/>
          <w:sz w:val="30"/>
          <w:szCs w:val="30"/>
          <w:cs/>
        </w:rPr>
        <w:br w:type="page"/>
      </w:r>
    </w:p>
    <w:p w14:paraId="7F6AC477" w14:textId="42826B92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132BEA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C129EB">
        <w:rPr>
          <w:rFonts w:ascii="Angsana New" w:eastAsia="Calibri" w:hAnsi="Angsana New" w:hint="cs"/>
          <w:sz w:val="30"/>
          <w:szCs w:val="30"/>
          <w:cs/>
        </w:rPr>
        <w:t xml:space="preserve"> ๆ ที่สำคัญซึ่งรวมถึง</w:t>
      </w:r>
      <w:r w:rsidRPr="000B526A">
        <w:rPr>
          <w:rFonts w:ascii="Angsana New" w:eastAsia="Calibri" w:hAnsi="Angsana New" w:hint="cs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A2B3F" w:rsidRPr="000B526A">
        <w:rPr>
          <w:rFonts w:ascii="Angsana New" w:eastAsia="Calibri" w:hAnsi="Angsana New" w:hint="cs"/>
          <w:sz w:val="30"/>
          <w:szCs w:val="30"/>
          <w:cs/>
        </w:rPr>
        <w:t>หาก</w:t>
      </w: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0B526A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3DFFF7D3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FD33764" w14:textId="3E168BC1" w:rsidR="00461FE1" w:rsidRPr="00CC698F" w:rsidRDefault="00461FE1" w:rsidP="00461FE1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1437E" w:rsidRPr="00F1437E">
        <w:rPr>
          <w:rFonts w:ascii="Angsana New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500B3B9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</w:p>
    <w:p w14:paraId="06FB831F" w14:textId="49335C94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จากเรื่องที่สื่อสารกับผู้มีหน้าที่ในการกำกับดูแล </w:t>
      </w:r>
      <w:r w:rsidRPr="002F333C">
        <w:rPr>
          <w:rFonts w:ascii="Angsana New" w:hAnsi="Angsana New" w:hint="cs"/>
          <w:spacing w:val="20"/>
          <w:sz w:val="30"/>
          <w:szCs w:val="30"/>
          <w:cs/>
        </w:rPr>
        <w:t>ข้าพเจ้าได้พิจารณา</w:t>
      </w:r>
      <w:r w:rsidRPr="000B526A">
        <w:rPr>
          <w:rFonts w:ascii="Angsana New" w:hAnsi="Angsana New" w:hint="cs"/>
          <w:sz w:val="30"/>
          <w:szCs w:val="30"/>
          <w:cs/>
        </w:rPr>
        <w:t>เรื่องต่าง</w:t>
      </w:r>
      <w:r w:rsidR="00A70907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ๆ </w:t>
      </w:r>
      <w:r w:rsidRPr="002F333C">
        <w:rPr>
          <w:rFonts w:ascii="Angsana New" w:hAnsi="Angsana New" w:hint="cs"/>
          <w:spacing w:val="20"/>
          <w:sz w:val="30"/>
          <w:szCs w:val="30"/>
          <w:cs/>
        </w:rPr>
        <w:t>ที่มีนัยสำคัญที่สุดในการตรวจสอบ</w:t>
      </w:r>
      <w:r w:rsidRPr="000B526A">
        <w:rPr>
          <w:rFonts w:ascii="Angsana New" w:hAnsi="Angsana New" w:hint="cs"/>
          <w:sz w:val="30"/>
          <w:szCs w:val="30"/>
          <w:cs/>
        </w:rPr>
        <w:t xml:space="preserve">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9E1F79A" w14:textId="77777777" w:rsidR="00461FE1" w:rsidRPr="000B526A" w:rsidRDefault="00461FE1" w:rsidP="00461F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E4C9C0" w14:textId="77777777" w:rsidR="005815CB" w:rsidRPr="000B526A" w:rsidRDefault="005815CB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01CBFDD" w14:textId="77777777" w:rsidR="00915CF5" w:rsidRPr="000B526A" w:rsidRDefault="00915CF5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9F95788" w14:textId="77777777" w:rsidR="00EA5559" w:rsidRPr="000B526A" w:rsidRDefault="00EA5559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9FB281" w14:textId="77777777" w:rsidR="00602835" w:rsidRPr="000B526A" w:rsidRDefault="00602835" w:rsidP="002D4D26">
      <w:pPr>
        <w:autoSpaceDE w:val="0"/>
        <w:autoSpaceDN w:val="0"/>
        <w:spacing w:line="240" w:lineRule="auto"/>
        <w:rPr>
          <w:rFonts w:ascii="Angsana New" w:hAnsi="Angsana New"/>
          <w:lang w:val="en-US"/>
        </w:rPr>
      </w:pPr>
      <w:r w:rsidRPr="000B526A">
        <w:rPr>
          <w:rFonts w:ascii="Angsana New" w:hAnsi="Angsana New" w:hint="cs"/>
          <w:sz w:val="30"/>
          <w:szCs w:val="30"/>
        </w:rPr>
        <w:t>(</w:t>
      </w:r>
      <w:r w:rsidR="001A2B3F" w:rsidRPr="000B526A"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0B526A">
        <w:rPr>
          <w:rFonts w:ascii="Angsana New" w:hAnsi="Angsana New" w:hint="cs"/>
          <w:sz w:val="30"/>
          <w:szCs w:val="30"/>
        </w:rPr>
        <w:t>)</w:t>
      </w:r>
    </w:p>
    <w:p w14:paraId="328FDE40" w14:textId="77777777" w:rsidR="00602835" w:rsidRPr="000B526A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544DF97E" w14:textId="77777777" w:rsidR="00602835" w:rsidRPr="000B526A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1A2B3F" w:rsidRPr="000B526A">
        <w:rPr>
          <w:rFonts w:ascii="Angsana New" w:hAnsi="Angsana New" w:hint="cs"/>
          <w:sz w:val="30"/>
          <w:szCs w:val="30"/>
          <w:lang w:val="en-US"/>
        </w:rPr>
        <w:t>11766</w:t>
      </w:r>
    </w:p>
    <w:p w14:paraId="4E69321C" w14:textId="77777777" w:rsidR="00EA5766" w:rsidRPr="000B526A" w:rsidRDefault="00EA5766" w:rsidP="00FB31B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B4461F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จำกัด</w:t>
      </w:r>
    </w:p>
    <w:p w14:paraId="12B14571" w14:textId="77777777" w:rsidR="00B9235E" w:rsidRDefault="004A5132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B931AB9" w14:textId="1B3B4678" w:rsidR="001A2B3F" w:rsidRPr="00B9235E" w:rsidRDefault="00B9235E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24 </w:t>
      </w:r>
      <w:r w:rsidR="00182DD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82DDF">
        <w:rPr>
          <w:rFonts w:ascii="Angsana New" w:hAnsi="Angsana New"/>
          <w:sz w:val="30"/>
          <w:szCs w:val="30"/>
          <w:lang w:val="en-US"/>
        </w:rPr>
        <w:t>256</w:t>
      </w:r>
      <w:r w:rsidR="00AE1B90">
        <w:rPr>
          <w:rFonts w:ascii="Angsana New" w:hAnsi="Angsana New"/>
          <w:sz w:val="30"/>
          <w:szCs w:val="30"/>
          <w:lang w:val="en-US"/>
        </w:rPr>
        <w:t>6</w:t>
      </w:r>
    </w:p>
    <w:p w14:paraId="743F453D" w14:textId="7DC62C06" w:rsidR="00AC6D3E" w:rsidRPr="000B526A" w:rsidRDefault="00AC6D3E" w:rsidP="00AB0E99">
      <w:pPr>
        <w:pStyle w:val="IndexHeading1"/>
        <w:spacing w:after="120"/>
        <w:ind w:left="1620" w:hanging="1620"/>
        <w:outlineLvl w:val="0"/>
        <w:rPr>
          <w:rFonts w:ascii="Angsana New" w:hAnsi="Angsana New"/>
          <w:spacing w:val="-2"/>
          <w:sz w:val="30"/>
          <w:szCs w:val="30"/>
          <w:cs/>
          <w:lang w:val="en-US"/>
        </w:rPr>
      </w:pPr>
    </w:p>
    <w:sectPr w:rsidR="00AC6D3E" w:rsidRPr="000B526A" w:rsidSect="00AB0E9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162F3" w14:textId="77777777" w:rsidR="00C15E32" w:rsidRDefault="00C15E32">
      <w:r>
        <w:separator/>
      </w:r>
    </w:p>
  </w:endnote>
  <w:endnote w:type="continuationSeparator" w:id="0">
    <w:p w14:paraId="1EC0FCF8" w14:textId="77777777" w:rsidR="00C15E32" w:rsidRDefault="00C15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6771F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51</w:t>
    </w:r>
    <w:r>
      <w:rPr>
        <w:rStyle w:val="PageNumber"/>
      </w:rPr>
      <w:fldChar w:fldCharType="end"/>
    </w:r>
  </w:p>
  <w:p w14:paraId="38A4AA97" w14:textId="77777777" w:rsidR="000F3D07" w:rsidRDefault="000F3D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63DEC" w14:textId="77777777" w:rsidR="000F3D07" w:rsidRDefault="000F3D07" w:rsidP="00C703A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3825423" w14:textId="77777777" w:rsidR="000F3D07" w:rsidRPr="00621CF2" w:rsidRDefault="000F3D07">
    <w:pPr>
      <w:pStyle w:val="Footer"/>
      <w:ind w:right="360"/>
      <w:rPr>
        <w:i/>
        <w:iCs/>
        <w:lang w:val="en-US"/>
      </w:rPr>
    </w:pPr>
    <w:r w:rsidRPr="00621CF2">
      <w:rPr>
        <w:i/>
        <w:i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32CD6" w14:textId="77777777" w:rsidR="000F3D07" w:rsidRDefault="000F3D07" w:rsidP="00C703A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60BBF1F" w14:textId="77777777" w:rsidR="000F3D07" w:rsidRPr="00621CF2" w:rsidRDefault="000F3D07">
    <w:pPr>
      <w:pStyle w:val="Footer"/>
      <w:ind w:right="360"/>
      <w:rPr>
        <w:i/>
        <w:iCs/>
        <w:lang w:val="en-US"/>
      </w:rPr>
    </w:pPr>
    <w:r w:rsidRPr="00621CF2"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7023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C650AE" w14:textId="125C10C9" w:rsidR="00AB0E99" w:rsidRDefault="00AB0E99">
        <w:pPr>
          <w:pStyle w:val="Footer"/>
          <w:jc w:val="center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34FB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4B512D7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C95DF" w14:textId="77777777" w:rsidR="00C15E32" w:rsidRDefault="00C15E32">
      <w:r>
        <w:separator/>
      </w:r>
    </w:p>
  </w:footnote>
  <w:footnote w:type="continuationSeparator" w:id="0">
    <w:p w14:paraId="72E24F29" w14:textId="77777777" w:rsidR="00C15E32" w:rsidRDefault="00C15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3D71" w14:textId="77777777" w:rsidR="000F3D07" w:rsidRPr="00915CF5" w:rsidRDefault="000F3D07" w:rsidP="00314BE9">
    <w:pPr>
      <w:pStyle w:val="Header"/>
      <w:spacing w:after="1320"/>
      <w:rPr>
        <w:rFonts w:cs="Cordi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4A474" w14:textId="29F87821" w:rsidR="000F3D07" w:rsidRPr="00AE1B90" w:rsidRDefault="000F3D07" w:rsidP="00AE1B90">
    <w:pPr>
      <w:pStyle w:val="Header"/>
      <w:spacing w:line="240" w:lineRule="auto"/>
      <w:rPr>
        <w:rFonts w:cs="Times New Roman"/>
        <w:sz w:val="32"/>
        <w:szCs w:val="32"/>
      </w:rPr>
    </w:pPr>
  </w:p>
  <w:p w14:paraId="3C254E8C" w14:textId="7E43326A" w:rsidR="00AE1B90" w:rsidRPr="00AE1B90" w:rsidRDefault="00AE1B90" w:rsidP="00AE1B90">
    <w:pPr>
      <w:pStyle w:val="Header"/>
      <w:spacing w:line="240" w:lineRule="auto"/>
      <w:rPr>
        <w:rFonts w:cs="Times New Roman"/>
        <w:sz w:val="32"/>
        <w:szCs w:val="32"/>
      </w:rPr>
    </w:pPr>
  </w:p>
  <w:p w14:paraId="72F1F960" w14:textId="47F8D53B" w:rsidR="00AE1B90" w:rsidRPr="00AE1B90" w:rsidRDefault="00AE1B90" w:rsidP="00AE1B90">
    <w:pPr>
      <w:pStyle w:val="Header"/>
      <w:spacing w:line="240" w:lineRule="auto"/>
      <w:rPr>
        <w:rFonts w:cs="Times New Roman"/>
        <w:sz w:val="32"/>
        <w:szCs w:val="32"/>
      </w:rPr>
    </w:pPr>
  </w:p>
  <w:p w14:paraId="30190DEE" w14:textId="77777777" w:rsidR="00AE1B90" w:rsidRPr="00AE1B90" w:rsidRDefault="00AE1B90" w:rsidP="00AE1B90">
    <w:pPr>
      <w:pStyle w:val="Header"/>
      <w:spacing w:line="240" w:lineRule="auto"/>
      <w:rPr>
        <w:rFonts w:cs="Times New Roman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1BE8" w14:textId="77777777" w:rsidR="000F3D07" w:rsidRPr="00FB4E45" w:rsidRDefault="000F3D07" w:rsidP="00FB4E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08CD6" w14:textId="69B70341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2D04BF2A" w14:textId="1E9771E7" w:rsidR="00AB0E99" w:rsidRDefault="00AB0E99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32F9636A" w14:textId="77777777" w:rsidR="00AB0E99" w:rsidRDefault="00AB0E99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1F2F6792" w14:textId="77777777" w:rsidR="00AB0E99" w:rsidRPr="006C302E" w:rsidRDefault="00AB0E99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2D6F"/>
    <w:multiLevelType w:val="hybridMultilevel"/>
    <w:tmpl w:val="5E58B380"/>
    <w:lvl w:ilvl="0" w:tplc="D86EB566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1A011F7"/>
    <w:multiLevelType w:val="hybridMultilevel"/>
    <w:tmpl w:val="CF68484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1087A10"/>
    <w:multiLevelType w:val="hybridMultilevel"/>
    <w:tmpl w:val="1A36D034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C13891"/>
    <w:multiLevelType w:val="hybridMultilevel"/>
    <w:tmpl w:val="C784AA5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6A0ED1"/>
    <w:multiLevelType w:val="hybridMultilevel"/>
    <w:tmpl w:val="493006E6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E102F01"/>
    <w:multiLevelType w:val="hybridMultilevel"/>
    <w:tmpl w:val="114A95CE"/>
    <w:lvl w:ilvl="0" w:tplc="830A7CF4">
      <w:start w:val="1"/>
      <w:numFmt w:val="thaiLetters"/>
      <w:lvlText w:val="(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94AA7"/>
    <w:multiLevelType w:val="hybridMultilevel"/>
    <w:tmpl w:val="12EEA058"/>
    <w:lvl w:ilvl="0" w:tplc="EC0E83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DB07F4"/>
    <w:multiLevelType w:val="multilevel"/>
    <w:tmpl w:val="6A8A92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50435818"/>
    <w:multiLevelType w:val="multilevel"/>
    <w:tmpl w:val="09267B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A4A079B"/>
    <w:multiLevelType w:val="hybridMultilevel"/>
    <w:tmpl w:val="30B87AD6"/>
    <w:lvl w:ilvl="0" w:tplc="EEE2093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97E1C"/>
    <w:multiLevelType w:val="hybridMultilevel"/>
    <w:tmpl w:val="B728FCC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A659C"/>
    <w:multiLevelType w:val="hybridMultilevel"/>
    <w:tmpl w:val="F32698CE"/>
    <w:lvl w:ilvl="0" w:tplc="BD20EBCA">
      <w:start w:val="1"/>
      <w:numFmt w:val="decimal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7FF4618"/>
    <w:multiLevelType w:val="hybridMultilevel"/>
    <w:tmpl w:val="862E3334"/>
    <w:lvl w:ilvl="0" w:tplc="43F6AED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7F495B50"/>
    <w:multiLevelType w:val="singleLevel"/>
    <w:tmpl w:val="39B658D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/>
        <w:bCs w:val="0"/>
        <w:color w:val="auto"/>
        <w:sz w:val="28"/>
        <w:szCs w:val="36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35"/>
  </w:num>
  <w:num w:numId="4">
    <w:abstractNumId w:val="27"/>
  </w:num>
  <w:num w:numId="5">
    <w:abstractNumId w:val="19"/>
  </w:num>
  <w:num w:numId="6">
    <w:abstractNumId w:val="11"/>
  </w:num>
  <w:num w:numId="7">
    <w:abstractNumId w:val="4"/>
  </w:num>
  <w:num w:numId="8">
    <w:abstractNumId w:val="29"/>
  </w:num>
  <w:num w:numId="9">
    <w:abstractNumId w:val="3"/>
  </w:num>
  <w:num w:numId="10">
    <w:abstractNumId w:val="12"/>
  </w:num>
  <w:num w:numId="11">
    <w:abstractNumId w:val="33"/>
  </w:num>
  <w:num w:numId="12">
    <w:abstractNumId w:val="20"/>
  </w:num>
  <w:num w:numId="13">
    <w:abstractNumId w:val="13"/>
  </w:num>
  <w:num w:numId="14">
    <w:abstractNumId w:val="24"/>
  </w:num>
  <w:num w:numId="15">
    <w:abstractNumId w:val="9"/>
  </w:num>
  <w:num w:numId="16">
    <w:abstractNumId w:val="8"/>
  </w:num>
  <w:num w:numId="17">
    <w:abstractNumId w:val="6"/>
  </w:num>
  <w:num w:numId="18">
    <w:abstractNumId w:val="25"/>
  </w:num>
  <w:num w:numId="19">
    <w:abstractNumId w:val="18"/>
  </w:num>
  <w:num w:numId="20">
    <w:abstractNumId w:val="5"/>
  </w:num>
  <w:num w:numId="21">
    <w:abstractNumId w:val="26"/>
  </w:num>
  <w:num w:numId="22">
    <w:abstractNumId w:val="1"/>
  </w:num>
  <w:num w:numId="23">
    <w:abstractNumId w:val="10"/>
  </w:num>
  <w:num w:numId="24">
    <w:abstractNumId w:val="28"/>
  </w:num>
  <w:num w:numId="25">
    <w:abstractNumId w:val="15"/>
  </w:num>
  <w:num w:numId="26">
    <w:abstractNumId w:val="0"/>
  </w:num>
  <w:num w:numId="27">
    <w:abstractNumId w:val="30"/>
  </w:num>
  <w:num w:numId="28">
    <w:abstractNumId w:val="17"/>
  </w:num>
  <w:num w:numId="29">
    <w:abstractNumId w:val="16"/>
  </w:num>
  <w:num w:numId="30">
    <w:abstractNumId w:val="22"/>
  </w:num>
  <w:num w:numId="31">
    <w:abstractNumId w:val="2"/>
  </w:num>
  <w:num w:numId="32">
    <w:abstractNumId w:val="14"/>
  </w:num>
  <w:num w:numId="33">
    <w:abstractNumId w:val="21"/>
  </w:num>
  <w:num w:numId="34">
    <w:abstractNumId w:val="36"/>
  </w:num>
  <w:num w:numId="35">
    <w:abstractNumId w:val="31"/>
  </w:num>
  <w:num w:numId="36">
    <w:abstractNumId w:val="32"/>
  </w:num>
  <w:num w:numId="37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401"/>
    <w:rsid w:val="00001469"/>
    <w:rsid w:val="0000175F"/>
    <w:rsid w:val="000027B7"/>
    <w:rsid w:val="00002BEF"/>
    <w:rsid w:val="00002CB5"/>
    <w:rsid w:val="00003435"/>
    <w:rsid w:val="00003B9C"/>
    <w:rsid w:val="00003BA3"/>
    <w:rsid w:val="00004D06"/>
    <w:rsid w:val="000055D8"/>
    <w:rsid w:val="00005E3B"/>
    <w:rsid w:val="000061D1"/>
    <w:rsid w:val="00006366"/>
    <w:rsid w:val="00006754"/>
    <w:rsid w:val="000068D0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D4C"/>
    <w:rsid w:val="00013450"/>
    <w:rsid w:val="000134F5"/>
    <w:rsid w:val="00013C3C"/>
    <w:rsid w:val="0001477B"/>
    <w:rsid w:val="00014BDC"/>
    <w:rsid w:val="00015C9B"/>
    <w:rsid w:val="00015E3B"/>
    <w:rsid w:val="000160E4"/>
    <w:rsid w:val="00016248"/>
    <w:rsid w:val="00016F20"/>
    <w:rsid w:val="00017519"/>
    <w:rsid w:val="00017B9D"/>
    <w:rsid w:val="00020364"/>
    <w:rsid w:val="00020A9C"/>
    <w:rsid w:val="00020D9A"/>
    <w:rsid w:val="00021331"/>
    <w:rsid w:val="00021736"/>
    <w:rsid w:val="000220A7"/>
    <w:rsid w:val="00022570"/>
    <w:rsid w:val="00022E54"/>
    <w:rsid w:val="00023CBB"/>
    <w:rsid w:val="00023D59"/>
    <w:rsid w:val="00024198"/>
    <w:rsid w:val="000241CA"/>
    <w:rsid w:val="000246D4"/>
    <w:rsid w:val="000248DB"/>
    <w:rsid w:val="000253D3"/>
    <w:rsid w:val="000256AD"/>
    <w:rsid w:val="000258DC"/>
    <w:rsid w:val="00026B9B"/>
    <w:rsid w:val="0002729C"/>
    <w:rsid w:val="000272BF"/>
    <w:rsid w:val="0002769D"/>
    <w:rsid w:val="00030486"/>
    <w:rsid w:val="00030F23"/>
    <w:rsid w:val="0003106B"/>
    <w:rsid w:val="00031DB8"/>
    <w:rsid w:val="000332FC"/>
    <w:rsid w:val="0003545E"/>
    <w:rsid w:val="000355B3"/>
    <w:rsid w:val="000357E3"/>
    <w:rsid w:val="000359D6"/>
    <w:rsid w:val="00036458"/>
    <w:rsid w:val="0003672B"/>
    <w:rsid w:val="00037859"/>
    <w:rsid w:val="00040BA9"/>
    <w:rsid w:val="00040CAD"/>
    <w:rsid w:val="00041027"/>
    <w:rsid w:val="00042730"/>
    <w:rsid w:val="00042D4A"/>
    <w:rsid w:val="0004393C"/>
    <w:rsid w:val="00043D71"/>
    <w:rsid w:val="000440C5"/>
    <w:rsid w:val="00045512"/>
    <w:rsid w:val="00045F90"/>
    <w:rsid w:val="000464A7"/>
    <w:rsid w:val="00046C7F"/>
    <w:rsid w:val="00046E06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96C"/>
    <w:rsid w:val="00051BB1"/>
    <w:rsid w:val="00051EDC"/>
    <w:rsid w:val="00052328"/>
    <w:rsid w:val="0005276E"/>
    <w:rsid w:val="00052D9E"/>
    <w:rsid w:val="00052F97"/>
    <w:rsid w:val="00053507"/>
    <w:rsid w:val="00053958"/>
    <w:rsid w:val="0005419C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892"/>
    <w:rsid w:val="00060C27"/>
    <w:rsid w:val="00060F43"/>
    <w:rsid w:val="000612EC"/>
    <w:rsid w:val="000616CB"/>
    <w:rsid w:val="00061BB8"/>
    <w:rsid w:val="00062B00"/>
    <w:rsid w:val="00063609"/>
    <w:rsid w:val="0006394B"/>
    <w:rsid w:val="00063B5B"/>
    <w:rsid w:val="000642A8"/>
    <w:rsid w:val="0006521B"/>
    <w:rsid w:val="00065412"/>
    <w:rsid w:val="000659EC"/>
    <w:rsid w:val="00065BE6"/>
    <w:rsid w:val="00066354"/>
    <w:rsid w:val="000666F9"/>
    <w:rsid w:val="0006698D"/>
    <w:rsid w:val="000669EB"/>
    <w:rsid w:val="00066B80"/>
    <w:rsid w:val="0007112D"/>
    <w:rsid w:val="00071181"/>
    <w:rsid w:val="00071507"/>
    <w:rsid w:val="000715D6"/>
    <w:rsid w:val="0007242D"/>
    <w:rsid w:val="00072814"/>
    <w:rsid w:val="00072948"/>
    <w:rsid w:val="00072F22"/>
    <w:rsid w:val="00073409"/>
    <w:rsid w:val="00074ABA"/>
    <w:rsid w:val="00074B7D"/>
    <w:rsid w:val="00074F86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704"/>
    <w:rsid w:val="00081C1F"/>
    <w:rsid w:val="000837E5"/>
    <w:rsid w:val="00083B8E"/>
    <w:rsid w:val="00083F73"/>
    <w:rsid w:val="00085073"/>
    <w:rsid w:val="0008512B"/>
    <w:rsid w:val="00085750"/>
    <w:rsid w:val="00086FC5"/>
    <w:rsid w:val="000876A9"/>
    <w:rsid w:val="00087E62"/>
    <w:rsid w:val="000900B5"/>
    <w:rsid w:val="00090920"/>
    <w:rsid w:val="00091199"/>
    <w:rsid w:val="00091361"/>
    <w:rsid w:val="0009146D"/>
    <w:rsid w:val="00091BD5"/>
    <w:rsid w:val="00091CD2"/>
    <w:rsid w:val="00091F28"/>
    <w:rsid w:val="000928DD"/>
    <w:rsid w:val="00092AB1"/>
    <w:rsid w:val="00094152"/>
    <w:rsid w:val="00094234"/>
    <w:rsid w:val="0009448E"/>
    <w:rsid w:val="00094CBE"/>
    <w:rsid w:val="00094E64"/>
    <w:rsid w:val="00094ED0"/>
    <w:rsid w:val="000950F2"/>
    <w:rsid w:val="00096244"/>
    <w:rsid w:val="0009636A"/>
    <w:rsid w:val="00096544"/>
    <w:rsid w:val="00096AE7"/>
    <w:rsid w:val="00096C87"/>
    <w:rsid w:val="00097B7C"/>
    <w:rsid w:val="00097F8C"/>
    <w:rsid w:val="000A079C"/>
    <w:rsid w:val="000A1AB7"/>
    <w:rsid w:val="000A1C7D"/>
    <w:rsid w:val="000A2459"/>
    <w:rsid w:val="000A26A2"/>
    <w:rsid w:val="000A2A3D"/>
    <w:rsid w:val="000A335B"/>
    <w:rsid w:val="000A341C"/>
    <w:rsid w:val="000A399E"/>
    <w:rsid w:val="000A3AD8"/>
    <w:rsid w:val="000A411A"/>
    <w:rsid w:val="000A43D7"/>
    <w:rsid w:val="000A45EA"/>
    <w:rsid w:val="000A4DEB"/>
    <w:rsid w:val="000A4EAD"/>
    <w:rsid w:val="000A5BE7"/>
    <w:rsid w:val="000A636E"/>
    <w:rsid w:val="000A65A7"/>
    <w:rsid w:val="000A7459"/>
    <w:rsid w:val="000A7A9C"/>
    <w:rsid w:val="000A7BC0"/>
    <w:rsid w:val="000B04DC"/>
    <w:rsid w:val="000B09CD"/>
    <w:rsid w:val="000B21E8"/>
    <w:rsid w:val="000B227D"/>
    <w:rsid w:val="000B281D"/>
    <w:rsid w:val="000B2872"/>
    <w:rsid w:val="000B2C69"/>
    <w:rsid w:val="000B369D"/>
    <w:rsid w:val="000B3B58"/>
    <w:rsid w:val="000B430A"/>
    <w:rsid w:val="000B522A"/>
    <w:rsid w:val="000B526A"/>
    <w:rsid w:val="000B541E"/>
    <w:rsid w:val="000B71FC"/>
    <w:rsid w:val="000B72DA"/>
    <w:rsid w:val="000B7A6F"/>
    <w:rsid w:val="000C05D4"/>
    <w:rsid w:val="000C13EB"/>
    <w:rsid w:val="000C1838"/>
    <w:rsid w:val="000C189F"/>
    <w:rsid w:val="000C1940"/>
    <w:rsid w:val="000C2BD4"/>
    <w:rsid w:val="000C3048"/>
    <w:rsid w:val="000C347F"/>
    <w:rsid w:val="000C3966"/>
    <w:rsid w:val="000C5715"/>
    <w:rsid w:val="000C5B1B"/>
    <w:rsid w:val="000C5C6A"/>
    <w:rsid w:val="000C5DD3"/>
    <w:rsid w:val="000C6655"/>
    <w:rsid w:val="000C6DA9"/>
    <w:rsid w:val="000C72A6"/>
    <w:rsid w:val="000C74A1"/>
    <w:rsid w:val="000C7A52"/>
    <w:rsid w:val="000D0E3B"/>
    <w:rsid w:val="000D10DD"/>
    <w:rsid w:val="000D146D"/>
    <w:rsid w:val="000D162B"/>
    <w:rsid w:val="000D1E5C"/>
    <w:rsid w:val="000D1E6C"/>
    <w:rsid w:val="000D329B"/>
    <w:rsid w:val="000D3EFF"/>
    <w:rsid w:val="000D40E5"/>
    <w:rsid w:val="000D42E7"/>
    <w:rsid w:val="000D6098"/>
    <w:rsid w:val="000D64D0"/>
    <w:rsid w:val="000D6C96"/>
    <w:rsid w:val="000D71C6"/>
    <w:rsid w:val="000D7431"/>
    <w:rsid w:val="000D7BDC"/>
    <w:rsid w:val="000D7CC1"/>
    <w:rsid w:val="000D7EEF"/>
    <w:rsid w:val="000E0A48"/>
    <w:rsid w:val="000E0CDE"/>
    <w:rsid w:val="000E11EA"/>
    <w:rsid w:val="000E14BF"/>
    <w:rsid w:val="000E1546"/>
    <w:rsid w:val="000E1AF6"/>
    <w:rsid w:val="000E1F62"/>
    <w:rsid w:val="000E276E"/>
    <w:rsid w:val="000E28EE"/>
    <w:rsid w:val="000E28F8"/>
    <w:rsid w:val="000E298F"/>
    <w:rsid w:val="000E2B1E"/>
    <w:rsid w:val="000E2BF7"/>
    <w:rsid w:val="000E34FE"/>
    <w:rsid w:val="000E3E6C"/>
    <w:rsid w:val="000E4152"/>
    <w:rsid w:val="000E48AC"/>
    <w:rsid w:val="000E49F1"/>
    <w:rsid w:val="000E4A04"/>
    <w:rsid w:val="000E6294"/>
    <w:rsid w:val="000E653F"/>
    <w:rsid w:val="000E6951"/>
    <w:rsid w:val="000E6E70"/>
    <w:rsid w:val="000E7C3A"/>
    <w:rsid w:val="000F014A"/>
    <w:rsid w:val="000F047C"/>
    <w:rsid w:val="000F05CA"/>
    <w:rsid w:val="000F0E16"/>
    <w:rsid w:val="000F1C0F"/>
    <w:rsid w:val="000F2B5F"/>
    <w:rsid w:val="000F2D3A"/>
    <w:rsid w:val="000F2EEE"/>
    <w:rsid w:val="000F3433"/>
    <w:rsid w:val="000F3D07"/>
    <w:rsid w:val="000F4DF6"/>
    <w:rsid w:val="000F50E2"/>
    <w:rsid w:val="000F5645"/>
    <w:rsid w:val="000F5990"/>
    <w:rsid w:val="000F5BE4"/>
    <w:rsid w:val="000F6568"/>
    <w:rsid w:val="000F68F1"/>
    <w:rsid w:val="000F6F29"/>
    <w:rsid w:val="000F737E"/>
    <w:rsid w:val="000F796E"/>
    <w:rsid w:val="000F7B51"/>
    <w:rsid w:val="000F7BB5"/>
    <w:rsid w:val="000F7E01"/>
    <w:rsid w:val="00100D4B"/>
    <w:rsid w:val="00100EC3"/>
    <w:rsid w:val="001015FD"/>
    <w:rsid w:val="00101C02"/>
    <w:rsid w:val="0010246E"/>
    <w:rsid w:val="00102797"/>
    <w:rsid w:val="00103047"/>
    <w:rsid w:val="0010339A"/>
    <w:rsid w:val="0010478B"/>
    <w:rsid w:val="0010660F"/>
    <w:rsid w:val="001071FF"/>
    <w:rsid w:val="00110436"/>
    <w:rsid w:val="001104A2"/>
    <w:rsid w:val="00110629"/>
    <w:rsid w:val="00110DEE"/>
    <w:rsid w:val="00111A06"/>
    <w:rsid w:val="001122EB"/>
    <w:rsid w:val="00112EA4"/>
    <w:rsid w:val="0011302A"/>
    <w:rsid w:val="0011325A"/>
    <w:rsid w:val="001134A6"/>
    <w:rsid w:val="0011397B"/>
    <w:rsid w:val="0011493A"/>
    <w:rsid w:val="00114BBB"/>
    <w:rsid w:val="00114C56"/>
    <w:rsid w:val="0011516B"/>
    <w:rsid w:val="00115CE5"/>
    <w:rsid w:val="0011690B"/>
    <w:rsid w:val="00117260"/>
    <w:rsid w:val="00117C71"/>
    <w:rsid w:val="00117F1F"/>
    <w:rsid w:val="00120267"/>
    <w:rsid w:val="0012070F"/>
    <w:rsid w:val="00120A92"/>
    <w:rsid w:val="00121101"/>
    <w:rsid w:val="001216E8"/>
    <w:rsid w:val="00121DD0"/>
    <w:rsid w:val="00121EBA"/>
    <w:rsid w:val="00122FCC"/>
    <w:rsid w:val="001232EF"/>
    <w:rsid w:val="001233D7"/>
    <w:rsid w:val="00123663"/>
    <w:rsid w:val="001237B0"/>
    <w:rsid w:val="00123BE0"/>
    <w:rsid w:val="00123CD0"/>
    <w:rsid w:val="00124312"/>
    <w:rsid w:val="0012506A"/>
    <w:rsid w:val="001250F6"/>
    <w:rsid w:val="00125137"/>
    <w:rsid w:val="00125B22"/>
    <w:rsid w:val="00126976"/>
    <w:rsid w:val="00126ACF"/>
    <w:rsid w:val="00126FAD"/>
    <w:rsid w:val="00127191"/>
    <w:rsid w:val="0013022E"/>
    <w:rsid w:val="00130B56"/>
    <w:rsid w:val="00130F4A"/>
    <w:rsid w:val="00130FB6"/>
    <w:rsid w:val="00131132"/>
    <w:rsid w:val="001318D4"/>
    <w:rsid w:val="00131AFD"/>
    <w:rsid w:val="001322B6"/>
    <w:rsid w:val="00132593"/>
    <w:rsid w:val="00132BD2"/>
    <w:rsid w:val="00132BEA"/>
    <w:rsid w:val="001331E2"/>
    <w:rsid w:val="001338EF"/>
    <w:rsid w:val="00134A8C"/>
    <w:rsid w:val="00135712"/>
    <w:rsid w:val="0013620F"/>
    <w:rsid w:val="0013632B"/>
    <w:rsid w:val="00136474"/>
    <w:rsid w:val="00137EA6"/>
    <w:rsid w:val="00137F97"/>
    <w:rsid w:val="001406A1"/>
    <w:rsid w:val="00140BFC"/>
    <w:rsid w:val="0014104D"/>
    <w:rsid w:val="00141E88"/>
    <w:rsid w:val="001423F9"/>
    <w:rsid w:val="001426A4"/>
    <w:rsid w:val="00142E10"/>
    <w:rsid w:val="00142F16"/>
    <w:rsid w:val="001431F6"/>
    <w:rsid w:val="00143A77"/>
    <w:rsid w:val="00143B5D"/>
    <w:rsid w:val="00143BD6"/>
    <w:rsid w:val="00143C29"/>
    <w:rsid w:val="00145761"/>
    <w:rsid w:val="0014598A"/>
    <w:rsid w:val="00145FE8"/>
    <w:rsid w:val="00146A17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10F"/>
    <w:rsid w:val="0015325C"/>
    <w:rsid w:val="00153A1C"/>
    <w:rsid w:val="00153DB4"/>
    <w:rsid w:val="001540DC"/>
    <w:rsid w:val="001548CE"/>
    <w:rsid w:val="00155C1F"/>
    <w:rsid w:val="00156AF2"/>
    <w:rsid w:val="00156E8F"/>
    <w:rsid w:val="001575A2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441"/>
    <w:rsid w:val="00170D06"/>
    <w:rsid w:val="00170D33"/>
    <w:rsid w:val="0017146D"/>
    <w:rsid w:val="001716EF"/>
    <w:rsid w:val="00171C77"/>
    <w:rsid w:val="00171F6E"/>
    <w:rsid w:val="001724EF"/>
    <w:rsid w:val="00172B23"/>
    <w:rsid w:val="00172B2A"/>
    <w:rsid w:val="0017381A"/>
    <w:rsid w:val="0017453D"/>
    <w:rsid w:val="001747EE"/>
    <w:rsid w:val="00174838"/>
    <w:rsid w:val="00174EB6"/>
    <w:rsid w:val="0017575D"/>
    <w:rsid w:val="00175C24"/>
    <w:rsid w:val="0017624B"/>
    <w:rsid w:val="001776EE"/>
    <w:rsid w:val="0017792A"/>
    <w:rsid w:val="001807D5"/>
    <w:rsid w:val="00180C16"/>
    <w:rsid w:val="001810A1"/>
    <w:rsid w:val="001813EE"/>
    <w:rsid w:val="001816FA"/>
    <w:rsid w:val="00181AC5"/>
    <w:rsid w:val="00182DDF"/>
    <w:rsid w:val="001832C9"/>
    <w:rsid w:val="00183455"/>
    <w:rsid w:val="00183671"/>
    <w:rsid w:val="001838D5"/>
    <w:rsid w:val="001840A9"/>
    <w:rsid w:val="001842BA"/>
    <w:rsid w:val="00184F21"/>
    <w:rsid w:val="00185477"/>
    <w:rsid w:val="00185C6D"/>
    <w:rsid w:val="0018601C"/>
    <w:rsid w:val="001867EF"/>
    <w:rsid w:val="00187570"/>
    <w:rsid w:val="00187A72"/>
    <w:rsid w:val="00187FBC"/>
    <w:rsid w:val="0019090D"/>
    <w:rsid w:val="00191089"/>
    <w:rsid w:val="001927B9"/>
    <w:rsid w:val="0019293E"/>
    <w:rsid w:val="00192EFF"/>
    <w:rsid w:val="0019352B"/>
    <w:rsid w:val="0019356B"/>
    <w:rsid w:val="00193BD9"/>
    <w:rsid w:val="00193DC6"/>
    <w:rsid w:val="00193FDB"/>
    <w:rsid w:val="0019405C"/>
    <w:rsid w:val="001944BE"/>
    <w:rsid w:val="0019464A"/>
    <w:rsid w:val="00194F1E"/>
    <w:rsid w:val="00195B74"/>
    <w:rsid w:val="0019603B"/>
    <w:rsid w:val="001966DB"/>
    <w:rsid w:val="00196794"/>
    <w:rsid w:val="001969E0"/>
    <w:rsid w:val="00196C67"/>
    <w:rsid w:val="001975E7"/>
    <w:rsid w:val="001A06C2"/>
    <w:rsid w:val="001A0F30"/>
    <w:rsid w:val="001A1494"/>
    <w:rsid w:val="001A1A52"/>
    <w:rsid w:val="001A2B3F"/>
    <w:rsid w:val="001A4D8A"/>
    <w:rsid w:val="001A4E1E"/>
    <w:rsid w:val="001A505B"/>
    <w:rsid w:val="001A529B"/>
    <w:rsid w:val="001A545A"/>
    <w:rsid w:val="001A5B43"/>
    <w:rsid w:val="001A6D48"/>
    <w:rsid w:val="001A7DF6"/>
    <w:rsid w:val="001B0412"/>
    <w:rsid w:val="001B15B3"/>
    <w:rsid w:val="001B15D6"/>
    <w:rsid w:val="001B19C3"/>
    <w:rsid w:val="001B225A"/>
    <w:rsid w:val="001B2559"/>
    <w:rsid w:val="001B3439"/>
    <w:rsid w:val="001B3477"/>
    <w:rsid w:val="001B4856"/>
    <w:rsid w:val="001B5992"/>
    <w:rsid w:val="001B5E90"/>
    <w:rsid w:val="001B628B"/>
    <w:rsid w:val="001B6838"/>
    <w:rsid w:val="001B6EA1"/>
    <w:rsid w:val="001B74A3"/>
    <w:rsid w:val="001B7829"/>
    <w:rsid w:val="001B7CF3"/>
    <w:rsid w:val="001B7DF5"/>
    <w:rsid w:val="001B7E2A"/>
    <w:rsid w:val="001C0395"/>
    <w:rsid w:val="001C15B5"/>
    <w:rsid w:val="001C2487"/>
    <w:rsid w:val="001C2650"/>
    <w:rsid w:val="001C2892"/>
    <w:rsid w:val="001C2BB3"/>
    <w:rsid w:val="001C2E30"/>
    <w:rsid w:val="001C3216"/>
    <w:rsid w:val="001C3F34"/>
    <w:rsid w:val="001C435C"/>
    <w:rsid w:val="001C4A22"/>
    <w:rsid w:val="001C551B"/>
    <w:rsid w:val="001C5A2F"/>
    <w:rsid w:val="001C5A94"/>
    <w:rsid w:val="001C669B"/>
    <w:rsid w:val="001C6D7D"/>
    <w:rsid w:val="001C7227"/>
    <w:rsid w:val="001C7F04"/>
    <w:rsid w:val="001D011F"/>
    <w:rsid w:val="001D0179"/>
    <w:rsid w:val="001D01E8"/>
    <w:rsid w:val="001D0254"/>
    <w:rsid w:val="001D0D8C"/>
    <w:rsid w:val="001D1F67"/>
    <w:rsid w:val="001D2B2C"/>
    <w:rsid w:val="001D345A"/>
    <w:rsid w:val="001D3470"/>
    <w:rsid w:val="001D3C67"/>
    <w:rsid w:val="001D45CC"/>
    <w:rsid w:val="001D4AA8"/>
    <w:rsid w:val="001D4D40"/>
    <w:rsid w:val="001D547F"/>
    <w:rsid w:val="001D68E0"/>
    <w:rsid w:val="001D69E7"/>
    <w:rsid w:val="001D6AC3"/>
    <w:rsid w:val="001D6E58"/>
    <w:rsid w:val="001D72C2"/>
    <w:rsid w:val="001D7431"/>
    <w:rsid w:val="001D7E8E"/>
    <w:rsid w:val="001E08BB"/>
    <w:rsid w:val="001E1060"/>
    <w:rsid w:val="001E109E"/>
    <w:rsid w:val="001E1227"/>
    <w:rsid w:val="001E123F"/>
    <w:rsid w:val="001E125D"/>
    <w:rsid w:val="001E190D"/>
    <w:rsid w:val="001E1CD6"/>
    <w:rsid w:val="001E20CC"/>
    <w:rsid w:val="001E21C6"/>
    <w:rsid w:val="001E297D"/>
    <w:rsid w:val="001E5038"/>
    <w:rsid w:val="001E5A89"/>
    <w:rsid w:val="001E5F53"/>
    <w:rsid w:val="001E6CE6"/>
    <w:rsid w:val="001E7665"/>
    <w:rsid w:val="001E7AB4"/>
    <w:rsid w:val="001F153E"/>
    <w:rsid w:val="001F1682"/>
    <w:rsid w:val="001F17FE"/>
    <w:rsid w:val="001F2DCD"/>
    <w:rsid w:val="001F3121"/>
    <w:rsid w:val="001F3FE8"/>
    <w:rsid w:val="001F42AC"/>
    <w:rsid w:val="001F438F"/>
    <w:rsid w:val="001F4893"/>
    <w:rsid w:val="001F5AA8"/>
    <w:rsid w:val="001F5B9A"/>
    <w:rsid w:val="001F6813"/>
    <w:rsid w:val="001F6CF3"/>
    <w:rsid w:val="001F7400"/>
    <w:rsid w:val="001F7CF5"/>
    <w:rsid w:val="002005DE"/>
    <w:rsid w:val="00200692"/>
    <w:rsid w:val="00200B78"/>
    <w:rsid w:val="00200FB7"/>
    <w:rsid w:val="00201287"/>
    <w:rsid w:val="00201347"/>
    <w:rsid w:val="002018CA"/>
    <w:rsid w:val="00201ABB"/>
    <w:rsid w:val="00202912"/>
    <w:rsid w:val="00202B72"/>
    <w:rsid w:val="00203A98"/>
    <w:rsid w:val="00203CB6"/>
    <w:rsid w:val="00203DC7"/>
    <w:rsid w:val="002051C4"/>
    <w:rsid w:val="0020559A"/>
    <w:rsid w:val="002056EB"/>
    <w:rsid w:val="00206859"/>
    <w:rsid w:val="00206C55"/>
    <w:rsid w:val="00206EB5"/>
    <w:rsid w:val="0020730B"/>
    <w:rsid w:val="002076EE"/>
    <w:rsid w:val="00207ADD"/>
    <w:rsid w:val="00210359"/>
    <w:rsid w:val="002103AE"/>
    <w:rsid w:val="0021051B"/>
    <w:rsid w:val="00210D2C"/>
    <w:rsid w:val="00210F69"/>
    <w:rsid w:val="0021106F"/>
    <w:rsid w:val="00211949"/>
    <w:rsid w:val="00211BA6"/>
    <w:rsid w:val="002127D4"/>
    <w:rsid w:val="002137C9"/>
    <w:rsid w:val="00213C50"/>
    <w:rsid w:val="00213CA4"/>
    <w:rsid w:val="00213D24"/>
    <w:rsid w:val="00214377"/>
    <w:rsid w:val="002145EA"/>
    <w:rsid w:val="002145EE"/>
    <w:rsid w:val="002155C7"/>
    <w:rsid w:val="00215A60"/>
    <w:rsid w:val="002162E7"/>
    <w:rsid w:val="00216682"/>
    <w:rsid w:val="002167DC"/>
    <w:rsid w:val="00216C5F"/>
    <w:rsid w:val="00217A0C"/>
    <w:rsid w:val="00217A56"/>
    <w:rsid w:val="00217ADF"/>
    <w:rsid w:val="002200ED"/>
    <w:rsid w:val="00221560"/>
    <w:rsid w:val="00222207"/>
    <w:rsid w:val="00223097"/>
    <w:rsid w:val="00223182"/>
    <w:rsid w:val="0022425F"/>
    <w:rsid w:val="0022479D"/>
    <w:rsid w:val="002264EC"/>
    <w:rsid w:val="00226D26"/>
    <w:rsid w:val="002270E1"/>
    <w:rsid w:val="00230C07"/>
    <w:rsid w:val="00230DB1"/>
    <w:rsid w:val="00230FED"/>
    <w:rsid w:val="00231267"/>
    <w:rsid w:val="00231EE4"/>
    <w:rsid w:val="00232854"/>
    <w:rsid w:val="00232911"/>
    <w:rsid w:val="002330EB"/>
    <w:rsid w:val="0023357F"/>
    <w:rsid w:val="00233F47"/>
    <w:rsid w:val="002348F1"/>
    <w:rsid w:val="002354AF"/>
    <w:rsid w:val="002364B5"/>
    <w:rsid w:val="00236E73"/>
    <w:rsid w:val="0023707F"/>
    <w:rsid w:val="00237B82"/>
    <w:rsid w:val="00237D74"/>
    <w:rsid w:val="0024054D"/>
    <w:rsid w:val="00240D10"/>
    <w:rsid w:val="00241553"/>
    <w:rsid w:val="002417BD"/>
    <w:rsid w:val="00241908"/>
    <w:rsid w:val="00242B1F"/>
    <w:rsid w:val="00243E81"/>
    <w:rsid w:val="00244028"/>
    <w:rsid w:val="00244C74"/>
    <w:rsid w:val="00245ED5"/>
    <w:rsid w:val="00245F2D"/>
    <w:rsid w:val="0024606D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1019"/>
    <w:rsid w:val="00251768"/>
    <w:rsid w:val="00252ADB"/>
    <w:rsid w:val="002532EF"/>
    <w:rsid w:val="00253EA8"/>
    <w:rsid w:val="00255173"/>
    <w:rsid w:val="00255866"/>
    <w:rsid w:val="0025590F"/>
    <w:rsid w:val="00255CE5"/>
    <w:rsid w:val="00257411"/>
    <w:rsid w:val="00260556"/>
    <w:rsid w:val="002610BB"/>
    <w:rsid w:val="0026224A"/>
    <w:rsid w:val="0026271C"/>
    <w:rsid w:val="00262B5A"/>
    <w:rsid w:val="002636A3"/>
    <w:rsid w:val="0026386F"/>
    <w:rsid w:val="00263A2F"/>
    <w:rsid w:val="00264423"/>
    <w:rsid w:val="002647A3"/>
    <w:rsid w:val="00264926"/>
    <w:rsid w:val="00265FFF"/>
    <w:rsid w:val="0026669C"/>
    <w:rsid w:val="00266F5A"/>
    <w:rsid w:val="00267159"/>
    <w:rsid w:val="00267D2B"/>
    <w:rsid w:val="00270187"/>
    <w:rsid w:val="0027057F"/>
    <w:rsid w:val="002705DA"/>
    <w:rsid w:val="0027064F"/>
    <w:rsid w:val="00271304"/>
    <w:rsid w:val="00271406"/>
    <w:rsid w:val="0027160A"/>
    <w:rsid w:val="00271635"/>
    <w:rsid w:val="00271B83"/>
    <w:rsid w:val="00271DCE"/>
    <w:rsid w:val="00271FFB"/>
    <w:rsid w:val="00272741"/>
    <w:rsid w:val="002737ED"/>
    <w:rsid w:val="00273969"/>
    <w:rsid w:val="002752A4"/>
    <w:rsid w:val="00275EA9"/>
    <w:rsid w:val="00276D39"/>
    <w:rsid w:val="0027759A"/>
    <w:rsid w:val="00277F46"/>
    <w:rsid w:val="002805B3"/>
    <w:rsid w:val="00280C17"/>
    <w:rsid w:val="00280EC0"/>
    <w:rsid w:val="0028102A"/>
    <w:rsid w:val="00281107"/>
    <w:rsid w:val="002812E2"/>
    <w:rsid w:val="00281B0C"/>
    <w:rsid w:val="00281F8A"/>
    <w:rsid w:val="00282EB1"/>
    <w:rsid w:val="00282F02"/>
    <w:rsid w:val="0028351C"/>
    <w:rsid w:val="0028447C"/>
    <w:rsid w:val="00284769"/>
    <w:rsid w:val="00285340"/>
    <w:rsid w:val="0028568E"/>
    <w:rsid w:val="00285927"/>
    <w:rsid w:val="00287346"/>
    <w:rsid w:val="00287350"/>
    <w:rsid w:val="00287922"/>
    <w:rsid w:val="002879A3"/>
    <w:rsid w:val="00287FA7"/>
    <w:rsid w:val="0029018F"/>
    <w:rsid w:val="00291304"/>
    <w:rsid w:val="00291500"/>
    <w:rsid w:val="00291E42"/>
    <w:rsid w:val="002922C3"/>
    <w:rsid w:val="002924CC"/>
    <w:rsid w:val="0029263B"/>
    <w:rsid w:val="002928D8"/>
    <w:rsid w:val="002929A9"/>
    <w:rsid w:val="00292F81"/>
    <w:rsid w:val="0029364F"/>
    <w:rsid w:val="00293895"/>
    <w:rsid w:val="00293C44"/>
    <w:rsid w:val="0029439D"/>
    <w:rsid w:val="002952C4"/>
    <w:rsid w:val="0029555F"/>
    <w:rsid w:val="00295773"/>
    <w:rsid w:val="00297CD8"/>
    <w:rsid w:val="002A014E"/>
    <w:rsid w:val="002A030E"/>
    <w:rsid w:val="002A05F9"/>
    <w:rsid w:val="002A0779"/>
    <w:rsid w:val="002A0E63"/>
    <w:rsid w:val="002A1AB8"/>
    <w:rsid w:val="002A236A"/>
    <w:rsid w:val="002A256C"/>
    <w:rsid w:val="002A2BE2"/>
    <w:rsid w:val="002A2F6A"/>
    <w:rsid w:val="002A329B"/>
    <w:rsid w:val="002A32EB"/>
    <w:rsid w:val="002A37B2"/>
    <w:rsid w:val="002A397F"/>
    <w:rsid w:val="002A3A46"/>
    <w:rsid w:val="002A3B69"/>
    <w:rsid w:val="002A6135"/>
    <w:rsid w:val="002A62B8"/>
    <w:rsid w:val="002A6CFB"/>
    <w:rsid w:val="002A74B3"/>
    <w:rsid w:val="002A77C0"/>
    <w:rsid w:val="002A7808"/>
    <w:rsid w:val="002A7AA8"/>
    <w:rsid w:val="002B07E2"/>
    <w:rsid w:val="002B0B55"/>
    <w:rsid w:val="002B146C"/>
    <w:rsid w:val="002B29EA"/>
    <w:rsid w:val="002B2B3C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CAF"/>
    <w:rsid w:val="002C0D56"/>
    <w:rsid w:val="002C12A0"/>
    <w:rsid w:val="002C1B90"/>
    <w:rsid w:val="002C1CC0"/>
    <w:rsid w:val="002C2CA2"/>
    <w:rsid w:val="002C348A"/>
    <w:rsid w:val="002C357F"/>
    <w:rsid w:val="002C3699"/>
    <w:rsid w:val="002C4688"/>
    <w:rsid w:val="002C48CA"/>
    <w:rsid w:val="002C4E93"/>
    <w:rsid w:val="002C4F38"/>
    <w:rsid w:val="002C6585"/>
    <w:rsid w:val="002C6C4B"/>
    <w:rsid w:val="002C6F5F"/>
    <w:rsid w:val="002C7604"/>
    <w:rsid w:val="002C7BB4"/>
    <w:rsid w:val="002D0D73"/>
    <w:rsid w:val="002D175B"/>
    <w:rsid w:val="002D2252"/>
    <w:rsid w:val="002D2E65"/>
    <w:rsid w:val="002D2EA5"/>
    <w:rsid w:val="002D3451"/>
    <w:rsid w:val="002D3A60"/>
    <w:rsid w:val="002D3CC3"/>
    <w:rsid w:val="002D4416"/>
    <w:rsid w:val="002D4772"/>
    <w:rsid w:val="002D4D26"/>
    <w:rsid w:val="002D4F06"/>
    <w:rsid w:val="002D6008"/>
    <w:rsid w:val="002D6AB0"/>
    <w:rsid w:val="002D7316"/>
    <w:rsid w:val="002D7970"/>
    <w:rsid w:val="002D7E04"/>
    <w:rsid w:val="002E05C3"/>
    <w:rsid w:val="002E0848"/>
    <w:rsid w:val="002E08B7"/>
    <w:rsid w:val="002E0AA5"/>
    <w:rsid w:val="002E0DA9"/>
    <w:rsid w:val="002E1657"/>
    <w:rsid w:val="002E1AA5"/>
    <w:rsid w:val="002E1C3E"/>
    <w:rsid w:val="002E1DC4"/>
    <w:rsid w:val="002E2099"/>
    <w:rsid w:val="002E2CE8"/>
    <w:rsid w:val="002E3197"/>
    <w:rsid w:val="002E3CF6"/>
    <w:rsid w:val="002E4B27"/>
    <w:rsid w:val="002E4DFB"/>
    <w:rsid w:val="002E54A7"/>
    <w:rsid w:val="002E5CCF"/>
    <w:rsid w:val="002E61B2"/>
    <w:rsid w:val="002E659C"/>
    <w:rsid w:val="002E67CF"/>
    <w:rsid w:val="002E6AD4"/>
    <w:rsid w:val="002E722B"/>
    <w:rsid w:val="002F067B"/>
    <w:rsid w:val="002F12F7"/>
    <w:rsid w:val="002F1948"/>
    <w:rsid w:val="002F2097"/>
    <w:rsid w:val="002F277E"/>
    <w:rsid w:val="002F2891"/>
    <w:rsid w:val="002F2973"/>
    <w:rsid w:val="002F31B3"/>
    <w:rsid w:val="002F333C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10CA"/>
    <w:rsid w:val="003011DA"/>
    <w:rsid w:val="00301806"/>
    <w:rsid w:val="00301F78"/>
    <w:rsid w:val="00302721"/>
    <w:rsid w:val="00302CB9"/>
    <w:rsid w:val="00302EA0"/>
    <w:rsid w:val="0030397A"/>
    <w:rsid w:val="00303B37"/>
    <w:rsid w:val="00304334"/>
    <w:rsid w:val="0030443C"/>
    <w:rsid w:val="00304585"/>
    <w:rsid w:val="003050D0"/>
    <w:rsid w:val="00306002"/>
    <w:rsid w:val="003062F3"/>
    <w:rsid w:val="0030713A"/>
    <w:rsid w:val="003078ED"/>
    <w:rsid w:val="00307F21"/>
    <w:rsid w:val="003104BB"/>
    <w:rsid w:val="003105C2"/>
    <w:rsid w:val="0031125D"/>
    <w:rsid w:val="00311644"/>
    <w:rsid w:val="00311ECB"/>
    <w:rsid w:val="0031215B"/>
    <w:rsid w:val="0031251F"/>
    <w:rsid w:val="00312614"/>
    <w:rsid w:val="00312A2E"/>
    <w:rsid w:val="00312CD6"/>
    <w:rsid w:val="00312D7B"/>
    <w:rsid w:val="003132B9"/>
    <w:rsid w:val="00313934"/>
    <w:rsid w:val="00313CCF"/>
    <w:rsid w:val="00313E3B"/>
    <w:rsid w:val="00314038"/>
    <w:rsid w:val="00314BE9"/>
    <w:rsid w:val="00314E49"/>
    <w:rsid w:val="00315878"/>
    <w:rsid w:val="00316EF8"/>
    <w:rsid w:val="003172D4"/>
    <w:rsid w:val="0031756F"/>
    <w:rsid w:val="003207D3"/>
    <w:rsid w:val="0032115D"/>
    <w:rsid w:val="00321848"/>
    <w:rsid w:val="00321AB0"/>
    <w:rsid w:val="0032208E"/>
    <w:rsid w:val="003220C1"/>
    <w:rsid w:val="0032261F"/>
    <w:rsid w:val="00322AC4"/>
    <w:rsid w:val="00323A51"/>
    <w:rsid w:val="00323B72"/>
    <w:rsid w:val="003241CE"/>
    <w:rsid w:val="00324373"/>
    <w:rsid w:val="00324B76"/>
    <w:rsid w:val="00324C3C"/>
    <w:rsid w:val="00324CCB"/>
    <w:rsid w:val="003253FF"/>
    <w:rsid w:val="00326D29"/>
    <w:rsid w:val="00327975"/>
    <w:rsid w:val="00331306"/>
    <w:rsid w:val="0033182F"/>
    <w:rsid w:val="00331AEE"/>
    <w:rsid w:val="00332A80"/>
    <w:rsid w:val="00332B35"/>
    <w:rsid w:val="00332B88"/>
    <w:rsid w:val="00332DF6"/>
    <w:rsid w:val="00333676"/>
    <w:rsid w:val="00333741"/>
    <w:rsid w:val="00333C76"/>
    <w:rsid w:val="0033400A"/>
    <w:rsid w:val="0033448A"/>
    <w:rsid w:val="003344D3"/>
    <w:rsid w:val="00336B6C"/>
    <w:rsid w:val="0033761F"/>
    <w:rsid w:val="0033796B"/>
    <w:rsid w:val="00337D15"/>
    <w:rsid w:val="00340206"/>
    <w:rsid w:val="00340331"/>
    <w:rsid w:val="00340FAB"/>
    <w:rsid w:val="0034100A"/>
    <w:rsid w:val="00341778"/>
    <w:rsid w:val="0034204B"/>
    <w:rsid w:val="00342309"/>
    <w:rsid w:val="00342DEA"/>
    <w:rsid w:val="00342DF9"/>
    <w:rsid w:val="00342F76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346"/>
    <w:rsid w:val="003466BB"/>
    <w:rsid w:val="00346C85"/>
    <w:rsid w:val="00347F9D"/>
    <w:rsid w:val="00347FB4"/>
    <w:rsid w:val="003504B0"/>
    <w:rsid w:val="00350FC1"/>
    <w:rsid w:val="00351580"/>
    <w:rsid w:val="00351843"/>
    <w:rsid w:val="00351963"/>
    <w:rsid w:val="0035209B"/>
    <w:rsid w:val="00353A07"/>
    <w:rsid w:val="00353B4F"/>
    <w:rsid w:val="00353C96"/>
    <w:rsid w:val="00354A71"/>
    <w:rsid w:val="003552D4"/>
    <w:rsid w:val="003554DE"/>
    <w:rsid w:val="0035576A"/>
    <w:rsid w:val="00355BC7"/>
    <w:rsid w:val="003564C1"/>
    <w:rsid w:val="003574D4"/>
    <w:rsid w:val="00357CA2"/>
    <w:rsid w:val="00360127"/>
    <w:rsid w:val="00360557"/>
    <w:rsid w:val="00361128"/>
    <w:rsid w:val="0036196F"/>
    <w:rsid w:val="00361CD5"/>
    <w:rsid w:val="003622A5"/>
    <w:rsid w:val="0036293C"/>
    <w:rsid w:val="00362B7A"/>
    <w:rsid w:val="003630C5"/>
    <w:rsid w:val="0036324A"/>
    <w:rsid w:val="003639C4"/>
    <w:rsid w:val="00363AFF"/>
    <w:rsid w:val="00363B87"/>
    <w:rsid w:val="00363D02"/>
    <w:rsid w:val="003650CB"/>
    <w:rsid w:val="00365422"/>
    <w:rsid w:val="0036574C"/>
    <w:rsid w:val="00365AE1"/>
    <w:rsid w:val="003676A4"/>
    <w:rsid w:val="00367C08"/>
    <w:rsid w:val="00367C68"/>
    <w:rsid w:val="00370FE0"/>
    <w:rsid w:val="00371400"/>
    <w:rsid w:val="00371A2B"/>
    <w:rsid w:val="00371BBF"/>
    <w:rsid w:val="00372772"/>
    <w:rsid w:val="00373B1C"/>
    <w:rsid w:val="00373B2E"/>
    <w:rsid w:val="00373C3A"/>
    <w:rsid w:val="003747E5"/>
    <w:rsid w:val="00375769"/>
    <w:rsid w:val="00376056"/>
    <w:rsid w:val="003769C5"/>
    <w:rsid w:val="00376F49"/>
    <w:rsid w:val="003770D7"/>
    <w:rsid w:val="00377703"/>
    <w:rsid w:val="00377FD6"/>
    <w:rsid w:val="003801A0"/>
    <w:rsid w:val="00380759"/>
    <w:rsid w:val="0038099A"/>
    <w:rsid w:val="003812F8"/>
    <w:rsid w:val="00381642"/>
    <w:rsid w:val="00382167"/>
    <w:rsid w:val="00382695"/>
    <w:rsid w:val="00383E13"/>
    <w:rsid w:val="003842CB"/>
    <w:rsid w:val="00384741"/>
    <w:rsid w:val="0038485E"/>
    <w:rsid w:val="00384FE2"/>
    <w:rsid w:val="0038504F"/>
    <w:rsid w:val="003876B3"/>
    <w:rsid w:val="00387CBF"/>
    <w:rsid w:val="00387E2E"/>
    <w:rsid w:val="00390130"/>
    <w:rsid w:val="003909A4"/>
    <w:rsid w:val="003909FC"/>
    <w:rsid w:val="00392187"/>
    <w:rsid w:val="00392414"/>
    <w:rsid w:val="00393CB4"/>
    <w:rsid w:val="00393D6A"/>
    <w:rsid w:val="00394497"/>
    <w:rsid w:val="00394FCE"/>
    <w:rsid w:val="00396B3A"/>
    <w:rsid w:val="00396B9D"/>
    <w:rsid w:val="0039786E"/>
    <w:rsid w:val="00397999"/>
    <w:rsid w:val="003A1007"/>
    <w:rsid w:val="003A16A0"/>
    <w:rsid w:val="003A17ED"/>
    <w:rsid w:val="003A1BC2"/>
    <w:rsid w:val="003A1CB9"/>
    <w:rsid w:val="003A2109"/>
    <w:rsid w:val="003A21B2"/>
    <w:rsid w:val="003A2349"/>
    <w:rsid w:val="003A3486"/>
    <w:rsid w:val="003A3515"/>
    <w:rsid w:val="003A394B"/>
    <w:rsid w:val="003A4343"/>
    <w:rsid w:val="003A43AA"/>
    <w:rsid w:val="003A46A2"/>
    <w:rsid w:val="003A47E9"/>
    <w:rsid w:val="003A4AC8"/>
    <w:rsid w:val="003A5177"/>
    <w:rsid w:val="003A55A0"/>
    <w:rsid w:val="003A5652"/>
    <w:rsid w:val="003A685E"/>
    <w:rsid w:val="003A6964"/>
    <w:rsid w:val="003A6BDF"/>
    <w:rsid w:val="003A6BF2"/>
    <w:rsid w:val="003A731F"/>
    <w:rsid w:val="003A7373"/>
    <w:rsid w:val="003A7488"/>
    <w:rsid w:val="003A761F"/>
    <w:rsid w:val="003A78E9"/>
    <w:rsid w:val="003A795C"/>
    <w:rsid w:val="003B0965"/>
    <w:rsid w:val="003B0DD9"/>
    <w:rsid w:val="003B1A45"/>
    <w:rsid w:val="003B1E35"/>
    <w:rsid w:val="003B2E5E"/>
    <w:rsid w:val="003B2F86"/>
    <w:rsid w:val="003B33AE"/>
    <w:rsid w:val="003B35A6"/>
    <w:rsid w:val="003B3ED9"/>
    <w:rsid w:val="003B4CB2"/>
    <w:rsid w:val="003B535D"/>
    <w:rsid w:val="003B5989"/>
    <w:rsid w:val="003B6753"/>
    <w:rsid w:val="003B6C87"/>
    <w:rsid w:val="003B7150"/>
    <w:rsid w:val="003B71B9"/>
    <w:rsid w:val="003B7E8A"/>
    <w:rsid w:val="003C0992"/>
    <w:rsid w:val="003C0A61"/>
    <w:rsid w:val="003C0C69"/>
    <w:rsid w:val="003C0F27"/>
    <w:rsid w:val="003C15BC"/>
    <w:rsid w:val="003C4151"/>
    <w:rsid w:val="003C482C"/>
    <w:rsid w:val="003C4B94"/>
    <w:rsid w:val="003C4EE8"/>
    <w:rsid w:val="003C5576"/>
    <w:rsid w:val="003C65C7"/>
    <w:rsid w:val="003C71B5"/>
    <w:rsid w:val="003D007C"/>
    <w:rsid w:val="003D111A"/>
    <w:rsid w:val="003D14BF"/>
    <w:rsid w:val="003D1B7F"/>
    <w:rsid w:val="003D1C3E"/>
    <w:rsid w:val="003D1EDC"/>
    <w:rsid w:val="003D20DC"/>
    <w:rsid w:val="003D268C"/>
    <w:rsid w:val="003D35F5"/>
    <w:rsid w:val="003D37A1"/>
    <w:rsid w:val="003D3C50"/>
    <w:rsid w:val="003D3CFE"/>
    <w:rsid w:val="003D4150"/>
    <w:rsid w:val="003D4437"/>
    <w:rsid w:val="003D4E7D"/>
    <w:rsid w:val="003D5E5D"/>
    <w:rsid w:val="003D6048"/>
    <w:rsid w:val="003D61A5"/>
    <w:rsid w:val="003D630D"/>
    <w:rsid w:val="003D67A0"/>
    <w:rsid w:val="003D6D6A"/>
    <w:rsid w:val="003D77F8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8CE"/>
    <w:rsid w:val="003E7DDF"/>
    <w:rsid w:val="003F0C14"/>
    <w:rsid w:val="003F118B"/>
    <w:rsid w:val="003F1200"/>
    <w:rsid w:val="003F1FE7"/>
    <w:rsid w:val="003F2581"/>
    <w:rsid w:val="003F25E0"/>
    <w:rsid w:val="003F27AA"/>
    <w:rsid w:val="003F3111"/>
    <w:rsid w:val="003F32A4"/>
    <w:rsid w:val="003F33A6"/>
    <w:rsid w:val="003F3B9C"/>
    <w:rsid w:val="003F3D52"/>
    <w:rsid w:val="003F493C"/>
    <w:rsid w:val="003F4AF5"/>
    <w:rsid w:val="003F4F24"/>
    <w:rsid w:val="003F5988"/>
    <w:rsid w:val="003F5C85"/>
    <w:rsid w:val="003F5C87"/>
    <w:rsid w:val="003F6454"/>
    <w:rsid w:val="003F7A8A"/>
    <w:rsid w:val="0040110F"/>
    <w:rsid w:val="004011C9"/>
    <w:rsid w:val="00401F7D"/>
    <w:rsid w:val="004027B8"/>
    <w:rsid w:val="00402F5A"/>
    <w:rsid w:val="0040310C"/>
    <w:rsid w:val="004034D2"/>
    <w:rsid w:val="00403641"/>
    <w:rsid w:val="00403A26"/>
    <w:rsid w:val="00404440"/>
    <w:rsid w:val="00404B15"/>
    <w:rsid w:val="00407319"/>
    <w:rsid w:val="00407EA1"/>
    <w:rsid w:val="00410D96"/>
    <w:rsid w:val="0041226B"/>
    <w:rsid w:val="00412D96"/>
    <w:rsid w:val="00413251"/>
    <w:rsid w:val="004144CD"/>
    <w:rsid w:val="004151A1"/>
    <w:rsid w:val="0041521B"/>
    <w:rsid w:val="0041611A"/>
    <w:rsid w:val="00417DF3"/>
    <w:rsid w:val="00420645"/>
    <w:rsid w:val="004208DC"/>
    <w:rsid w:val="00420979"/>
    <w:rsid w:val="004215AC"/>
    <w:rsid w:val="00422A23"/>
    <w:rsid w:val="00423CCF"/>
    <w:rsid w:val="004244F6"/>
    <w:rsid w:val="00424539"/>
    <w:rsid w:val="00424CCC"/>
    <w:rsid w:val="00425C3F"/>
    <w:rsid w:val="00425EAF"/>
    <w:rsid w:val="004270AF"/>
    <w:rsid w:val="00427D4C"/>
    <w:rsid w:val="00430357"/>
    <w:rsid w:val="004307AB"/>
    <w:rsid w:val="004308F1"/>
    <w:rsid w:val="00432451"/>
    <w:rsid w:val="0043280A"/>
    <w:rsid w:val="00433090"/>
    <w:rsid w:val="00435D74"/>
    <w:rsid w:val="00435DBE"/>
    <w:rsid w:val="00435F47"/>
    <w:rsid w:val="00436A31"/>
    <w:rsid w:val="004372AE"/>
    <w:rsid w:val="004373A0"/>
    <w:rsid w:val="00440096"/>
    <w:rsid w:val="00440619"/>
    <w:rsid w:val="00441FD4"/>
    <w:rsid w:val="004420CC"/>
    <w:rsid w:val="0044216A"/>
    <w:rsid w:val="0044254A"/>
    <w:rsid w:val="0044281F"/>
    <w:rsid w:val="00442C0B"/>
    <w:rsid w:val="00443B86"/>
    <w:rsid w:val="00443FE1"/>
    <w:rsid w:val="004444AE"/>
    <w:rsid w:val="004449B6"/>
    <w:rsid w:val="00445B6F"/>
    <w:rsid w:val="00445C78"/>
    <w:rsid w:val="00445D0E"/>
    <w:rsid w:val="00445F45"/>
    <w:rsid w:val="00446C7F"/>
    <w:rsid w:val="00446CE2"/>
    <w:rsid w:val="00446F96"/>
    <w:rsid w:val="00447088"/>
    <w:rsid w:val="0044742C"/>
    <w:rsid w:val="0045180C"/>
    <w:rsid w:val="00452526"/>
    <w:rsid w:val="00452B7A"/>
    <w:rsid w:val="00452D81"/>
    <w:rsid w:val="00453169"/>
    <w:rsid w:val="00453805"/>
    <w:rsid w:val="00453B46"/>
    <w:rsid w:val="00453CD0"/>
    <w:rsid w:val="00454120"/>
    <w:rsid w:val="00454200"/>
    <w:rsid w:val="00454BAE"/>
    <w:rsid w:val="00455532"/>
    <w:rsid w:val="00455EEB"/>
    <w:rsid w:val="004560E4"/>
    <w:rsid w:val="004561EB"/>
    <w:rsid w:val="00456BB5"/>
    <w:rsid w:val="0045700F"/>
    <w:rsid w:val="00457210"/>
    <w:rsid w:val="00457A2F"/>
    <w:rsid w:val="00460120"/>
    <w:rsid w:val="00460D8B"/>
    <w:rsid w:val="00460E87"/>
    <w:rsid w:val="0046101A"/>
    <w:rsid w:val="0046110F"/>
    <w:rsid w:val="00461669"/>
    <w:rsid w:val="00461FE1"/>
    <w:rsid w:val="004637AA"/>
    <w:rsid w:val="004637FF"/>
    <w:rsid w:val="00463E04"/>
    <w:rsid w:val="004652FC"/>
    <w:rsid w:val="00465F82"/>
    <w:rsid w:val="004662D8"/>
    <w:rsid w:val="00466786"/>
    <w:rsid w:val="004667E5"/>
    <w:rsid w:val="004667F5"/>
    <w:rsid w:val="00466A1C"/>
    <w:rsid w:val="00467C61"/>
    <w:rsid w:val="00470232"/>
    <w:rsid w:val="004714C1"/>
    <w:rsid w:val="004718D8"/>
    <w:rsid w:val="004724E4"/>
    <w:rsid w:val="00472C5D"/>
    <w:rsid w:val="00472D80"/>
    <w:rsid w:val="00472F5C"/>
    <w:rsid w:val="004735F0"/>
    <w:rsid w:val="00473A2D"/>
    <w:rsid w:val="00473A49"/>
    <w:rsid w:val="00473D78"/>
    <w:rsid w:val="004744B4"/>
    <w:rsid w:val="0047466F"/>
    <w:rsid w:val="00474E47"/>
    <w:rsid w:val="00475916"/>
    <w:rsid w:val="00475B20"/>
    <w:rsid w:val="004760CA"/>
    <w:rsid w:val="00476231"/>
    <w:rsid w:val="004768D4"/>
    <w:rsid w:val="00480EF1"/>
    <w:rsid w:val="00482134"/>
    <w:rsid w:val="00482E9B"/>
    <w:rsid w:val="0048336F"/>
    <w:rsid w:val="00483C4C"/>
    <w:rsid w:val="0048448B"/>
    <w:rsid w:val="004861A4"/>
    <w:rsid w:val="004861C4"/>
    <w:rsid w:val="00486C53"/>
    <w:rsid w:val="0048762D"/>
    <w:rsid w:val="00487974"/>
    <w:rsid w:val="00487F2F"/>
    <w:rsid w:val="004903AE"/>
    <w:rsid w:val="0049064E"/>
    <w:rsid w:val="0049070B"/>
    <w:rsid w:val="004907F1"/>
    <w:rsid w:val="00491ADA"/>
    <w:rsid w:val="00491F8C"/>
    <w:rsid w:val="004922AD"/>
    <w:rsid w:val="004928E0"/>
    <w:rsid w:val="00492BBE"/>
    <w:rsid w:val="00493491"/>
    <w:rsid w:val="00493E37"/>
    <w:rsid w:val="004940A2"/>
    <w:rsid w:val="0049417C"/>
    <w:rsid w:val="00494308"/>
    <w:rsid w:val="00494626"/>
    <w:rsid w:val="00494BCA"/>
    <w:rsid w:val="00495007"/>
    <w:rsid w:val="00495122"/>
    <w:rsid w:val="004956D9"/>
    <w:rsid w:val="00496242"/>
    <w:rsid w:val="00496714"/>
    <w:rsid w:val="0049676E"/>
    <w:rsid w:val="00496E85"/>
    <w:rsid w:val="004975A9"/>
    <w:rsid w:val="00497ABE"/>
    <w:rsid w:val="004A00D3"/>
    <w:rsid w:val="004A1524"/>
    <w:rsid w:val="004A3A60"/>
    <w:rsid w:val="004A49BC"/>
    <w:rsid w:val="004A4E48"/>
    <w:rsid w:val="004A5132"/>
    <w:rsid w:val="004A6315"/>
    <w:rsid w:val="004A65C5"/>
    <w:rsid w:val="004A73C4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4D6"/>
    <w:rsid w:val="004B3F4B"/>
    <w:rsid w:val="004B4759"/>
    <w:rsid w:val="004B712C"/>
    <w:rsid w:val="004B78AD"/>
    <w:rsid w:val="004C03F9"/>
    <w:rsid w:val="004C0B4A"/>
    <w:rsid w:val="004C0E0B"/>
    <w:rsid w:val="004C105D"/>
    <w:rsid w:val="004C1C25"/>
    <w:rsid w:val="004C1E58"/>
    <w:rsid w:val="004C1F0D"/>
    <w:rsid w:val="004C239C"/>
    <w:rsid w:val="004C2A86"/>
    <w:rsid w:val="004C2E32"/>
    <w:rsid w:val="004C2EAF"/>
    <w:rsid w:val="004C35DE"/>
    <w:rsid w:val="004C383E"/>
    <w:rsid w:val="004C3F32"/>
    <w:rsid w:val="004C4CB6"/>
    <w:rsid w:val="004C5222"/>
    <w:rsid w:val="004C5284"/>
    <w:rsid w:val="004C533E"/>
    <w:rsid w:val="004C5344"/>
    <w:rsid w:val="004C537E"/>
    <w:rsid w:val="004C53CB"/>
    <w:rsid w:val="004C5420"/>
    <w:rsid w:val="004C60F1"/>
    <w:rsid w:val="004C7047"/>
    <w:rsid w:val="004D07E1"/>
    <w:rsid w:val="004D16C1"/>
    <w:rsid w:val="004D2815"/>
    <w:rsid w:val="004D2A69"/>
    <w:rsid w:val="004D3047"/>
    <w:rsid w:val="004D3B8F"/>
    <w:rsid w:val="004D3E55"/>
    <w:rsid w:val="004D3E96"/>
    <w:rsid w:val="004D52FE"/>
    <w:rsid w:val="004D5A83"/>
    <w:rsid w:val="004D6086"/>
    <w:rsid w:val="004D6504"/>
    <w:rsid w:val="004D6A34"/>
    <w:rsid w:val="004D6E4C"/>
    <w:rsid w:val="004D6E7F"/>
    <w:rsid w:val="004D7BCA"/>
    <w:rsid w:val="004D7C2A"/>
    <w:rsid w:val="004E0A06"/>
    <w:rsid w:val="004E0B90"/>
    <w:rsid w:val="004E0DC0"/>
    <w:rsid w:val="004E12A6"/>
    <w:rsid w:val="004E17A2"/>
    <w:rsid w:val="004E1B8D"/>
    <w:rsid w:val="004E1D39"/>
    <w:rsid w:val="004E241E"/>
    <w:rsid w:val="004E2DD5"/>
    <w:rsid w:val="004E370A"/>
    <w:rsid w:val="004E3C84"/>
    <w:rsid w:val="004E40FB"/>
    <w:rsid w:val="004E435A"/>
    <w:rsid w:val="004E4FDC"/>
    <w:rsid w:val="004E5886"/>
    <w:rsid w:val="004E5973"/>
    <w:rsid w:val="004E5DFF"/>
    <w:rsid w:val="004E6483"/>
    <w:rsid w:val="004E66AA"/>
    <w:rsid w:val="004E699C"/>
    <w:rsid w:val="004E6BE5"/>
    <w:rsid w:val="004E7377"/>
    <w:rsid w:val="004E7917"/>
    <w:rsid w:val="004F1443"/>
    <w:rsid w:val="004F1744"/>
    <w:rsid w:val="004F17B5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5B5B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7FD"/>
    <w:rsid w:val="00502320"/>
    <w:rsid w:val="0050232E"/>
    <w:rsid w:val="0050246C"/>
    <w:rsid w:val="00502525"/>
    <w:rsid w:val="005027AE"/>
    <w:rsid w:val="00502D89"/>
    <w:rsid w:val="005037B8"/>
    <w:rsid w:val="00503D25"/>
    <w:rsid w:val="005046F0"/>
    <w:rsid w:val="0050537E"/>
    <w:rsid w:val="00505987"/>
    <w:rsid w:val="00505B1D"/>
    <w:rsid w:val="00505D2A"/>
    <w:rsid w:val="0050650D"/>
    <w:rsid w:val="00506C1C"/>
    <w:rsid w:val="00506D60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FEA"/>
    <w:rsid w:val="005141EE"/>
    <w:rsid w:val="005148C3"/>
    <w:rsid w:val="005150A2"/>
    <w:rsid w:val="00516CA7"/>
    <w:rsid w:val="00516F6D"/>
    <w:rsid w:val="005172BD"/>
    <w:rsid w:val="00517CF3"/>
    <w:rsid w:val="00520582"/>
    <w:rsid w:val="005205BC"/>
    <w:rsid w:val="0052078E"/>
    <w:rsid w:val="00520B85"/>
    <w:rsid w:val="005211D0"/>
    <w:rsid w:val="005215C0"/>
    <w:rsid w:val="0052180B"/>
    <w:rsid w:val="005219E2"/>
    <w:rsid w:val="00521F56"/>
    <w:rsid w:val="00522B90"/>
    <w:rsid w:val="00522F01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6CA"/>
    <w:rsid w:val="00526C33"/>
    <w:rsid w:val="00526F8E"/>
    <w:rsid w:val="00527745"/>
    <w:rsid w:val="00527908"/>
    <w:rsid w:val="00527D98"/>
    <w:rsid w:val="00531905"/>
    <w:rsid w:val="005319FC"/>
    <w:rsid w:val="00531A07"/>
    <w:rsid w:val="00531A39"/>
    <w:rsid w:val="00532A29"/>
    <w:rsid w:val="00532F9E"/>
    <w:rsid w:val="00532FBA"/>
    <w:rsid w:val="00533042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0AB8"/>
    <w:rsid w:val="0054203D"/>
    <w:rsid w:val="005420F9"/>
    <w:rsid w:val="005421CB"/>
    <w:rsid w:val="0054242A"/>
    <w:rsid w:val="00542927"/>
    <w:rsid w:val="00542C30"/>
    <w:rsid w:val="00542E96"/>
    <w:rsid w:val="00542F93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05E"/>
    <w:rsid w:val="005466D7"/>
    <w:rsid w:val="00546840"/>
    <w:rsid w:val="00546F45"/>
    <w:rsid w:val="00546FC9"/>
    <w:rsid w:val="00550886"/>
    <w:rsid w:val="00550A72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6E2E"/>
    <w:rsid w:val="0055707D"/>
    <w:rsid w:val="0056198F"/>
    <w:rsid w:val="00562261"/>
    <w:rsid w:val="00562DA3"/>
    <w:rsid w:val="005631F0"/>
    <w:rsid w:val="005632A7"/>
    <w:rsid w:val="00563402"/>
    <w:rsid w:val="005638B7"/>
    <w:rsid w:val="0056418A"/>
    <w:rsid w:val="005648CC"/>
    <w:rsid w:val="00564B2B"/>
    <w:rsid w:val="00564C8B"/>
    <w:rsid w:val="0056554B"/>
    <w:rsid w:val="005656B7"/>
    <w:rsid w:val="00565E9C"/>
    <w:rsid w:val="005673C3"/>
    <w:rsid w:val="00567A16"/>
    <w:rsid w:val="00567CBC"/>
    <w:rsid w:val="00570219"/>
    <w:rsid w:val="005703E2"/>
    <w:rsid w:val="00570431"/>
    <w:rsid w:val="00570585"/>
    <w:rsid w:val="005733DD"/>
    <w:rsid w:val="00573E82"/>
    <w:rsid w:val="00573EAC"/>
    <w:rsid w:val="00573EE3"/>
    <w:rsid w:val="0057416E"/>
    <w:rsid w:val="005743FC"/>
    <w:rsid w:val="0057453E"/>
    <w:rsid w:val="00574937"/>
    <w:rsid w:val="00574C9A"/>
    <w:rsid w:val="00574E12"/>
    <w:rsid w:val="005753A7"/>
    <w:rsid w:val="00575A06"/>
    <w:rsid w:val="00575B40"/>
    <w:rsid w:val="005760DC"/>
    <w:rsid w:val="00576251"/>
    <w:rsid w:val="005765FF"/>
    <w:rsid w:val="005777C9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280"/>
    <w:rsid w:val="005838DE"/>
    <w:rsid w:val="00584080"/>
    <w:rsid w:val="00584AE0"/>
    <w:rsid w:val="00585596"/>
    <w:rsid w:val="005855DE"/>
    <w:rsid w:val="005858A6"/>
    <w:rsid w:val="00585D20"/>
    <w:rsid w:val="00585F3E"/>
    <w:rsid w:val="005864BE"/>
    <w:rsid w:val="00586839"/>
    <w:rsid w:val="00586B27"/>
    <w:rsid w:val="005901C7"/>
    <w:rsid w:val="005904B9"/>
    <w:rsid w:val="00590D4B"/>
    <w:rsid w:val="005911A7"/>
    <w:rsid w:val="00591275"/>
    <w:rsid w:val="005918AD"/>
    <w:rsid w:val="005919FE"/>
    <w:rsid w:val="00591CA8"/>
    <w:rsid w:val="00592134"/>
    <w:rsid w:val="00592514"/>
    <w:rsid w:val="0059316A"/>
    <w:rsid w:val="00593457"/>
    <w:rsid w:val="00593922"/>
    <w:rsid w:val="00593C87"/>
    <w:rsid w:val="005941D9"/>
    <w:rsid w:val="005945E1"/>
    <w:rsid w:val="00595584"/>
    <w:rsid w:val="00595625"/>
    <w:rsid w:val="00595914"/>
    <w:rsid w:val="00595EFA"/>
    <w:rsid w:val="0059632F"/>
    <w:rsid w:val="00596E12"/>
    <w:rsid w:val="005976CC"/>
    <w:rsid w:val="005A02A8"/>
    <w:rsid w:val="005A02B0"/>
    <w:rsid w:val="005A0E7A"/>
    <w:rsid w:val="005A114B"/>
    <w:rsid w:val="005A1516"/>
    <w:rsid w:val="005A2794"/>
    <w:rsid w:val="005A3266"/>
    <w:rsid w:val="005A33D5"/>
    <w:rsid w:val="005A3F80"/>
    <w:rsid w:val="005A423E"/>
    <w:rsid w:val="005A4B05"/>
    <w:rsid w:val="005A4FB2"/>
    <w:rsid w:val="005A51D4"/>
    <w:rsid w:val="005A5F99"/>
    <w:rsid w:val="005A6685"/>
    <w:rsid w:val="005A67F7"/>
    <w:rsid w:val="005A6A9E"/>
    <w:rsid w:val="005A76BA"/>
    <w:rsid w:val="005A7813"/>
    <w:rsid w:val="005B0F04"/>
    <w:rsid w:val="005B12E9"/>
    <w:rsid w:val="005B17D2"/>
    <w:rsid w:val="005B1EAD"/>
    <w:rsid w:val="005B207A"/>
    <w:rsid w:val="005B2C35"/>
    <w:rsid w:val="005B2EB6"/>
    <w:rsid w:val="005B4220"/>
    <w:rsid w:val="005B4841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1FA8"/>
    <w:rsid w:val="005C2319"/>
    <w:rsid w:val="005C2B69"/>
    <w:rsid w:val="005C2E9B"/>
    <w:rsid w:val="005C3A32"/>
    <w:rsid w:val="005C3B1E"/>
    <w:rsid w:val="005C3EDA"/>
    <w:rsid w:val="005C4911"/>
    <w:rsid w:val="005C520C"/>
    <w:rsid w:val="005C5BC6"/>
    <w:rsid w:val="005C63BF"/>
    <w:rsid w:val="005C69DC"/>
    <w:rsid w:val="005C6C12"/>
    <w:rsid w:val="005C6F5E"/>
    <w:rsid w:val="005C76F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012"/>
    <w:rsid w:val="005D452D"/>
    <w:rsid w:val="005D4A89"/>
    <w:rsid w:val="005D56C4"/>
    <w:rsid w:val="005D58D0"/>
    <w:rsid w:val="005D611E"/>
    <w:rsid w:val="005D643D"/>
    <w:rsid w:val="005D64D0"/>
    <w:rsid w:val="005D6AA7"/>
    <w:rsid w:val="005D6AD1"/>
    <w:rsid w:val="005D71FB"/>
    <w:rsid w:val="005D7249"/>
    <w:rsid w:val="005D7B6D"/>
    <w:rsid w:val="005E040C"/>
    <w:rsid w:val="005E1023"/>
    <w:rsid w:val="005E111A"/>
    <w:rsid w:val="005E1EA1"/>
    <w:rsid w:val="005E3201"/>
    <w:rsid w:val="005E4765"/>
    <w:rsid w:val="005E4827"/>
    <w:rsid w:val="005E4E86"/>
    <w:rsid w:val="005E4F32"/>
    <w:rsid w:val="005E5105"/>
    <w:rsid w:val="005E5456"/>
    <w:rsid w:val="005E5804"/>
    <w:rsid w:val="005E5B24"/>
    <w:rsid w:val="005E604B"/>
    <w:rsid w:val="005E634A"/>
    <w:rsid w:val="005E6930"/>
    <w:rsid w:val="005E6BAD"/>
    <w:rsid w:val="005E6C2C"/>
    <w:rsid w:val="005F0588"/>
    <w:rsid w:val="005F0FDE"/>
    <w:rsid w:val="005F2324"/>
    <w:rsid w:val="005F2557"/>
    <w:rsid w:val="005F260F"/>
    <w:rsid w:val="005F2833"/>
    <w:rsid w:val="005F2B41"/>
    <w:rsid w:val="005F2F45"/>
    <w:rsid w:val="005F3B40"/>
    <w:rsid w:val="005F3EBF"/>
    <w:rsid w:val="005F3F7D"/>
    <w:rsid w:val="005F4A55"/>
    <w:rsid w:val="005F4B06"/>
    <w:rsid w:val="005F52B8"/>
    <w:rsid w:val="005F53AA"/>
    <w:rsid w:val="005F54E7"/>
    <w:rsid w:val="005F5723"/>
    <w:rsid w:val="005F6529"/>
    <w:rsid w:val="005F6CA7"/>
    <w:rsid w:val="005F78C6"/>
    <w:rsid w:val="005F7949"/>
    <w:rsid w:val="006006DD"/>
    <w:rsid w:val="00600892"/>
    <w:rsid w:val="0060096B"/>
    <w:rsid w:val="00600C1D"/>
    <w:rsid w:val="00600C77"/>
    <w:rsid w:val="00601228"/>
    <w:rsid w:val="0060271E"/>
    <w:rsid w:val="00602835"/>
    <w:rsid w:val="00603658"/>
    <w:rsid w:val="006038AD"/>
    <w:rsid w:val="00603AD6"/>
    <w:rsid w:val="00604083"/>
    <w:rsid w:val="006045E8"/>
    <w:rsid w:val="0060480D"/>
    <w:rsid w:val="006056CA"/>
    <w:rsid w:val="00607474"/>
    <w:rsid w:val="006075FF"/>
    <w:rsid w:val="00607717"/>
    <w:rsid w:val="0061034C"/>
    <w:rsid w:val="006104C0"/>
    <w:rsid w:val="00610753"/>
    <w:rsid w:val="00610C60"/>
    <w:rsid w:val="006114A2"/>
    <w:rsid w:val="00611537"/>
    <w:rsid w:val="00611BC5"/>
    <w:rsid w:val="00612240"/>
    <w:rsid w:val="006123E3"/>
    <w:rsid w:val="00612A63"/>
    <w:rsid w:val="00612C7A"/>
    <w:rsid w:val="00612CC4"/>
    <w:rsid w:val="00612D4F"/>
    <w:rsid w:val="00614B1B"/>
    <w:rsid w:val="00614BF1"/>
    <w:rsid w:val="00615466"/>
    <w:rsid w:val="006158E1"/>
    <w:rsid w:val="006159AE"/>
    <w:rsid w:val="00615CA3"/>
    <w:rsid w:val="0061614F"/>
    <w:rsid w:val="006163D8"/>
    <w:rsid w:val="00616467"/>
    <w:rsid w:val="0061674E"/>
    <w:rsid w:val="00616A0C"/>
    <w:rsid w:val="00616FB6"/>
    <w:rsid w:val="00620BE1"/>
    <w:rsid w:val="0062161B"/>
    <w:rsid w:val="00621CF2"/>
    <w:rsid w:val="00622B56"/>
    <w:rsid w:val="00622D6D"/>
    <w:rsid w:val="006244E0"/>
    <w:rsid w:val="00624B0A"/>
    <w:rsid w:val="00624FC5"/>
    <w:rsid w:val="00625127"/>
    <w:rsid w:val="00625E9E"/>
    <w:rsid w:val="00626CD9"/>
    <w:rsid w:val="00627455"/>
    <w:rsid w:val="00630437"/>
    <w:rsid w:val="00630779"/>
    <w:rsid w:val="0063155A"/>
    <w:rsid w:val="00632222"/>
    <w:rsid w:val="006329C0"/>
    <w:rsid w:val="00634087"/>
    <w:rsid w:val="00634862"/>
    <w:rsid w:val="0063491A"/>
    <w:rsid w:val="00634D08"/>
    <w:rsid w:val="00635998"/>
    <w:rsid w:val="00635F1D"/>
    <w:rsid w:val="00636281"/>
    <w:rsid w:val="00636534"/>
    <w:rsid w:val="00636807"/>
    <w:rsid w:val="006375B6"/>
    <w:rsid w:val="00637680"/>
    <w:rsid w:val="006379CF"/>
    <w:rsid w:val="00640214"/>
    <w:rsid w:val="006413A4"/>
    <w:rsid w:val="00643C82"/>
    <w:rsid w:val="00643ED4"/>
    <w:rsid w:val="006443FF"/>
    <w:rsid w:val="006449D1"/>
    <w:rsid w:val="00644E33"/>
    <w:rsid w:val="00645F8E"/>
    <w:rsid w:val="006461A0"/>
    <w:rsid w:val="0064636E"/>
    <w:rsid w:val="006464DD"/>
    <w:rsid w:val="00646B8A"/>
    <w:rsid w:val="00646DAC"/>
    <w:rsid w:val="006470C0"/>
    <w:rsid w:val="00647627"/>
    <w:rsid w:val="00650282"/>
    <w:rsid w:val="00650CEF"/>
    <w:rsid w:val="00650E0E"/>
    <w:rsid w:val="00651116"/>
    <w:rsid w:val="0065126B"/>
    <w:rsid w:val="00651455"/>
    <w:rsid w:val="0065183E"/>
    <w:rsid w:val="00651FFE"/>
    <w:rsid w:val="00652280"/>
    <w:rsid w:val="00652549"/>
    <w:rsid w:val="006527C6"/>
    <w:rsid w:val="00652B26"/>
    <w:rsid w:val="00653269"/>
    <w:rsid w:val="00653335"/>
    <w:rsid w:val="00653EC2"/>
    <w:rsid w:val="00654E0E"/>
    <w:rsid w:val="00656076"/>
    <w:rsid w:val="00657180"/>
    <w:rsid w:val="006575AD"/>
    <w:rsid w:val="00657F75"/>
    <w:rsid w:val="00660184"/>
    <w:rsid w:val="00661585"/>
    <w:rsid w:val="00661B67"/>
    <w:rsid w:val="00662454"/>
    <w:rsid w:val="006632F8"/>
    <w:rsid w:val="00663EA7"/>
    <w:rsid w:val="0066467C"/>
    <w:rsid w:val="00664F3A"/>
    <w:rsid w:val="00665009"/>
    <w:rsid w:val="00665324"/>
    <w:rsid w:val="00666DC5"/>
    <w:rsid w:val="006675D2"/>
    <w:rsid w:val="006676BA"/>
    <w:rsid w:val="0067031B"/>
    <w:rsid w:val="006709A3"/>
    <w:rsid w:val="00670A9C"/>
    <w:rsid w:val="00670E15"/>
    <w:rsid w:val="00671D4D"/>
    <w:rsid w:val="00672307"/>
    <w:rsid w:val="006724D4"/>
    <w:rsid w:val="0067377C"/>
    <w:rsid w:val="00673DAF"/>
    <w:rsid w:val="00675B3F"/>
    <w:rsid w:val="00675C5A"/>
    <w:rsid w:val="006761E7"/>
    <w:rsid w:val="0067686D"/>
    <w:rsid w:val="00676898"/>
    <w:rsid w:val="00676BED"/>
    <w:rsid w:val="00676C54"/>
    <w:rsid w:val="00676CED"/>
    <w:rsid w:val="00676D1C"/>
    <w:rsid w:val="00676F0B"/>
    <w:rsid w:val="006809E7"/>
    <w:rsid w:val="00681CE7"/>
    <w:rsid w:val="006825F4"/>
    <w:rsid w:val="00682E9E"/>
    <w:rsid w:val="00683B2A"/>
    <w:rsid w:val="00683D93"/>
    <w:rsid w:val="00684906"/>
    <w:rsid w:val="00684A91"/>
    <w:rsid w:val="00685194"/>
    <w:rsid w:val="00685CAC"/>
    <w:rsid w:val="00686F15"/>
    <w:rsid w:val="00687051"/>
    <w:rsid w:val="00687FB3"/>
    <w:rsid w:val="00690F9B"/>
    <w:rsid w:val="006911FB"/>
    <w:rsid w:val="006915FB"/>
    <w:rsid w:val="00691C3D"/>
    <w:rsid w:val="006928C5"/>
    <w:rsid w:val="0069323A"/>
    <w:rsid w:val="00693704"/>
    <w:rsid w:val="00693AA1"/>
    <w:rsid w:val="0069516E"/>
    <w:rsid w:val="00695FF7"/>
    <w:rsid w:val="006960AD"/>
    <w:rsid w:val="00696D08"/>
    <w:rsid w:val="00696D2C"/>
    <w:rsid w:val="006975F7"/>
    <w:rsid w:val="006A03FC"/>
    <w:rsid w:val="006A0595"/>
    <w:rsid w:val="006A0C75"/>
    <w:rsid w:val="006A1227"/>
    <w:rsid w:val="006A187B"/>
    <w:rsid w:val="006A361B"/>
    <w:rsid w:val="006A3C57"/>
    <w:rsid w:val="006A3CFE"/>
    <w:rsid w:val="006A5F6A"/>
    <w:rsid w:val="006A75FE"/>
    <w:rsid w:val="006A78B6"/>
    <w:rsid w:val="006A7C42"/>
    <w:rsid w:val="006B0422"/>
    <w:rsid w:val="006B1090"/>
    <w:rsid w:val="006B1B3F"/>
    <w:rsid w:val="006B1DF5"/>
    <w:rsid w:val="006B2477"/>
    <w:rsid w:val="006B2A19"/>
    <w:rsid w:val="006B40DE"/>
    <w:rsid w:val="006B4409"/>
    <w:rsid w:val="006B4BAB"/>
    <w:rsid w:val="006B5217"/>
    <w:rsid w:val="006B52AD"/>
    <w:rsid w:val="006B5472"/>
    <w:rsid w:val="006B5EAE"/>
    <w:rsid w:val="006B6026"/>
    <w:rsid w:val="006B6AED"/>
    <w:rsid w:val="006B6D3E"/>
    <w:rsid w:val="006B6EE4"/>
    <w:rsid w:val="006B7DC0"/>
    <w:rsid w:val="006C0824"/>
    <w:rsid w:val="006C0F2A"/>
    <w:rsid w:val="006C14F6"/>
    <w:rsid w:val="006C1503"/>
    <w:rsid w:val="006C1CE0"/>
    <w:rsid w:val="006C2904"/>
    <w:rsid w:val="006C302E"/>
    <w:rsid w:val="006C3A7A"/>
    <w:rsid w:val="006C3C86"/>
    <w:rsid w:val="006C4115"/>
    <w:rsid w:val="006C4726"/>
    <w:rsid w:val="006C51E0"/>
    <w:rsid w:val="006C59CD"/>
    <w:rsid w:val="006C5DEF"/>
    <w:rsid w:val="006C6D28"/>
    <w:rsid w:val="006C7137"/>
    <w:rsid w:val="006C7BC9"/>
    <w:rsid w:val="006D0655"/>
    <w:rsid w:val="006D0C3B"/>
    <w:rsid w:val="006D15DD"/>
    <w:rsid w:val="006D21B5"/>
    <w:rsid w:val="006D2C0C"/>
    <w:rsid w:val="006D301C"/>
    <w:rsid w:val="006D34ED"/>
    <w:rsid w:val="006D3C3A"/>
    <w:rsid w:val="006D41AB"/>
    <w:rsid w:val="006D44B0"/>
    <w:rsid w:val="006D4C40"/>
    <w:rsid w:val="006D5859"/>
    <w:rsid w:val="006D6034"/>
    <w:rsid w:val="006D76FE"/>
    <w:rsid w:val="006E0806"/>
    <w:rsid w:val="006E08B7"/>
    <w:rsid w:val="006E1204"/>
    <w:rsid w:val="006E15A4"/>
    <w:rsid w:val="006E17AF"/>
    <w:rsid w:val="006E1823"/>
    <w:rsid w:val="006E18BB"/>
    <w:rsid w:val="006E1A7E"/>
    <w:rsid w:val="006E1B06"/>
    <w:rsid w:val="006E1C2E"/>
    <w:rsid w:val="006E1F7B"/>
    <w:rsid w:val="006E1FCD"/>
    <w:rsid w:val="006E1FEF"/>
    <w:rsid w:val="006E205F"/>
    <w:rsid w:val="006E2288"/>
    <w:rsid w:val="006E2A40"/>
    <w:rsid w:val="006E2DFC"/>
    <w:rsid w:val="006E3CB3"/>
    <w:rsid w:val="006E4944"/>
    <w:rsid w:val="006E4CC0"/>
    <w:rsid w:val="006E54F2"/>
    <w:rsid w:val="006E6249"/>
    <w:rsid w:val="006E6D3E"/>
    <w:rsid w:val="006E7321"/>
    <w:rsid w:val="006E7B4A"/>
    <w:rsid w:val="006E7EF1"/>
    <w:rsid w:val="006F0481"/>
    <w:rsid w:val="006F0665"/>
    <w:rsid w:val="006F09D2"/>
    <w:rsid w:val="006F1691"/>
    <w:rsid w:val="006F1E4C"/>
    <w:rsid w:val="006F2959"/>
    <w:rsid w:val="006F329C"/>
    <w:rsid w:val="006F3DC7"/>
    <w:rsid w:val="006F40A1"/>
    <w:rsid w:val="006F4DB5"/>
    <w:rsid w:val="006F501E"/>
    <w:rsid w:val="006F53A2"/>
    <w:rsid w:val="006F54EC"/>
    <w:rsid w:val="006F6328"/>
    <w:rsid w:val="006F6F06"/>
    <w:rsid w:val="006F76BD"/>
    <w:rsid w:val="006F78B9"/>
    <w:rsid w:val="0070147C"/>
    <w:rsid w:val="00701B79"/>
    <w:rsid w:val="00702837"/>
    <w:rsid w:val="00702A1D"/>
    <w:rsid w:val="00703750"/>
    <w:rsid w:val="00703923"/>
    <w:rsid w:val="00703D15"/>
    <w:rsid w:val="00704C7E"/>
    <w:rsid w:val="00705A69"/>
    <w:rsid w:val="0070688F"/>
    <w:rsid w:val="00707435"/>
    <w:rsid w:val="00707BDB"/>
    <w:rsid w:val="007100E2"/>
    <w:rsid w:val="00710F6D"/>
    <w:rsid w:val="007113A1"/>
    <w:rsid w:val="00711D9E"/>
    <w:rsid w:val="0071201C"/>
    <w:rsid w:val="00712B78"/>
    <w:rsid w:val="007133B6"/>
    <w:rsid w:val="007140C0"/>
    <w:rsid w:val="007142FF"/>
    <w:rsid w:val="007153E7"/>
    <w:rsid w:val="00715906"/>
    <w:rsid w:val="00715A06"/>
    <w:rsid w:val="00715E87"/>
    <w:rsid w:val="00716165"/>
    <w:rsid w:val="007169FD"/>
    <w:rsid w:val="007170D0"/>
    <w:rsid w:val="007172E2"/>
    <w:rsid w:val="007175EF"/>
    <w:rsid w:val="00717DB3"/>
    <w:rsid w:val="0072008B"/>
    <w:rsid w:val="007205C0"/>
    <w:rsid w:val="0072092B"/>
    <w:rsid w:val="00720DDB"/>
    <w:rsid w:val="0072111D"/>
    <w:rsid w:val="0072124E"/>
    <w:rsid w:val="007219F2"/>
    <w:rsid w:val="00721D6E"/>
    <w:rsid w:val="00721F89"/>
    <w:rsid w:val="007223F4"/>
    <w:rsid w:val="0072253D"/>
    <w:rsid w:val="0072271B"/>
    <w:rsid w:val="00722A92"/>
    <w:rsid w:val="00723A55"/>
    <w:rsid w:val="00723E41"/>
    <w:rsid w:val="00724569"/>
    <w:rsid w:val="00724AE7"/>
    <w:rsid w:val="0072547A"/>
    <w:rsid w:val="0072567D"/>
    <w:rsid w:val="0072612D"/>
    <w:rsid w:val="00726150"/>
    <w:rsid w:val="0072682A"/>
    <w:rsid w:val="007275BC"/>
    <w:rsid w:val="00727766"/>
    <w:rsid w:val="007277C9"/>
    <w:rsid w:val="00727CF3"/>
    <w:rsid w:val="00730A81"/>
    <w:rsid w:val="00730D0B"/>
    <w:rsid w:val="00731189"/>
    <w:rsid w:val="00731261"/>
    <w:rsid w:val="00731D50"/>
    <w:rsid w:val="00731E07"/>
    <w:rsid w:val="007325D9"/>
    <w:rsid w:val="0073288E"/>
    <w:rsid w:val="007333DB"/>
    <w:rsid w:val="00734943"/>
    <w:rsid w:val="007356F0"/>
    <w:rsid w:val="00735849"/>
    <w:rsid w:val="0073598B"/>
    <w:rsid w:val="007362F2"/>
    <w:rsid w:val="0074005C"/>
    <w:rsid w:val="00740918"/>
    <w:rsid w:val="00740C26"/>
    <w:rsid w:val="00740D36"/>
    <w:rsid w:val="00740EEA"/>
    <w:rsid w:val="0074172A"/>
    <w:rsid w:val="007417D6"/>
    <w:rsid w:val="007419FD"/>
    <w:rsid w:val="00741AC4"/>
    <w:rsid w:val="00741E22"/>
    <w:rsid w:val="007423E7"/>
    <w:rsid w:val="0074251B"/>
    <w:rsid w:val="00742B0F"/>
    <w:rsid w:val="0074325C"/>
    <w:rsid w:val="00744302"/>
    <w:rsid w:val="007447E0"/>
    <w:rsid w:val="00744A92"/>
    <w:rsid w:val="00744D74"/>
    <w:rsid w:val="00744DEC"/>
    <w:rsid w:val="007459AE"/>
    <w:rsid w:val="00746DB3"/>
    <w:rsid w:val="00746DB9"/>
    <w:rsid w:val="00746F89"/>
    <w:rsid w:val="0074742A"/>
    <w:rsid w:val="007474D3"/>
    <w:rsid w:val="007476B1"/>
    <w:rsid w:val="0075004E"/>
    <w:rsid w:val="0075044B"/>
    <w:rsid w:val="0075065F"/>
    <w:rsid w:val="00750B00"/>
    <w:rsid w:val="007515A9"/>
    <w:rsid w:val="007518FF"/>
    <w:rsid w:val="00751967"/>
    <w:rsid w:val="00752371"/>
    <w:rsid w:val="007524D5"/>
    <w:rsid w:val="00752929"/>
    <w:rsid w:val="00752FD3"/>
    <w:rsid w:val="00753692"/>
    <w:rsid w:val="00753899"/>
    <w:rsid w:val="007538E0"/>
    <w:rsid w:val="00754239"/>
    <w:rsid w:val="00754460"/>
    <w:rsid w:val="00754AB3"/>
    <w:rsid w:val="00754ED1"/>
    <w:rsid w:val="007555F2"/>
    <w:rsid w:val="00755803"/>
    <w:rsid w:val="00755AB0"/>
    <w:rsid w:val="007570D0"/>
    <w:rsid w:val="00757215"/>
    <w:rsid w:val="00757DF3"/>
    <w:rsid w:val="00760107"/>
    <w:rsid w:val="0076023E"/>
    <w:rsid w:val="00760407"/>
    <w:rsid w:val="007609F0"/>
    <w:rsid w:val="0076119C"/>
    <w:rsid w:val="007611C5"/>
    <w:rsid w:val="007612C1"/>
    <w:rsid w:val="007615C9"/>
    <w:rsid w:val="0076297B"/>
    <w:rsid w:val="00762E8F"/>
    <w:rsid w:val="00762F75"/>
    <w:rsid w:val="00763229"/>
    <w:rsid w:val="007632C5"/>
    <w:rsid w:val="0076336B"/>
    <w:rsid w:val="00764166"/>
    <w:rsid w:val="007645D1"/>
    <w:rsid w:val="0076482E"/>
    <w:rsid w:val="00765338"/>
    <w:rsid w:val="00765697"/>
    <w:rsid w:val="007657EB"/>
    <w:rsid w:val="007672D8"/>
    <w:rsid w:val="00767B0C"/>
    <w:rsid w:val="007701CB"/>
    <w:rsid w:val="00770E05"/>
    <w:rsid w:val="007714B9"/>
    <w:rsid w:val="0077163B"/>
    <w:rsid w:val="007717CB"/>
    <w:rsid w:val="00771A97"/>
    <w:rsid w:val="00771B99"/>
    <w:rsid w:val="00772EE0"/>
    <w:rsid w:val="007734AB"/>
    <w:rsid w:val="00774CD8"/>
    <w:rsid w:val="0077569B"/>
    <w:rsid w:val="00775AFF"/>
    <w:rsid w:val="007767AD"/>
    <w:rsid w:val="0077708B"/>
    <w:rsid w:val="00777426"/>
    <w:rsid w:val="00777428"/>
    <w:rsid w:val="00777459"/>
    <w:rsid w:val="00777BAC"/>
    <w:rsid w:val="007801E7"/>
    <w:rsid w:val="00780834"/>
    <w:rsid w:val="00780A67"/>
    <w:rsid w:val="007814A7"/>
    <w:rsid w:val="00781CA8"/>
    <w:rsid w:val="00782307"/>
    <w:rsid w:val="00782860"/>
    <w:rsid w:val="00782D09"/>
    <w:rsid w:val="00782F08"/>
    <w:rsid w:val="00783250"/>
    <w:rsid w:val="007833D8"/>
    <w:rsid w:val="00783829"/>
    <w:rsid w:val="00783A26"/>
    <w:rsid w:val="00783C0D"/>
    <w:rsid w:val="00784489"/>
    <w:rsid w:val="00784CB2"/>
    <w:rsid w:val="0078515C"/>
    <w:rsid w:val="00785CFB"/>
    <w:rsid w:val="00786065"/>
    <w:rsid w:val="00786927"/>
    <w:rsid w:val="007871FD"/>
    <w:rsid w:val="00790E92"/>
    <w:rsid w:val="007912A0"/>
    <w:rsid w:val="00791BF3"/>
    <w:rsid w:val="0079271F"/>
    <w:rsid w:val="00793BC0"/>
    <w:rsid w:val="00793FBA"/>
    <w:rsid w:val="00794276"/>
    <w:rsid w:val="0079492D"/>
    <w:rsid w:val="00794B25"/>
    <w:rsid w:val="00795891"/>
    <w:rsid w:val="00795E48"/>
    <w:rsid w:val="00796DD3"/>
    <w:rsid w:val="00797227"/>
    <w:rsid w:val="00797B78"/>
    <w:rsid w:val="007A0208"/>
    <w:rsid w:val="007A1124"/>
    <w:rsid w:val="007A11FE"/>
    <w:rsid w:val="007A2048"/>
    <w:rsid w:val="007A2571"/>
    <w:rsid w:val="007A26C3"/>
    <w:rsid w:val="007A2E1A"/>
    <w:rsid w:val="007A38EB"/>
    <w:rsid w:val="007A427C"/>
    <w:rsid w:val="007A42DD"/>
    <w:rsid w:val="007A4345"/>
    <w:rsid w:val="007A489C"/>
    <w:rsid w:val="007A53B5"/>
    <w:rsid w:val="007A54B5"/>
    <w:rsid w:val="007A59BE"/>
    <w:rsid w:val="007A5A92"/>
    <w:rsid w:val="007A6917"/>
    <w:rsid w:val="007A7877"/>
    <w:rsid w:val="007B0225"/>
    <w:rsid w:val="007B0B42"/>
    <w:rsid w:val="007B0BB9"/>
    <w:rsid w:val="007B1AC8"/>
    <w:rsid w:val="007B1FBD"/>
    <w:rsid w:val="007B215E"/>
    <w:rsid w:val="007B24CD"/>
    <w:rsid w:val="007B3024"/>
    <w:rsid w:val="007B4534"/>
    <w:rsid w:val="007B55AE"/>
    <w:rsid w:val="007B5E40"/>
    <w:rsid w:val="007B647C"/>
    <w:rsid w:val="007B6EF5"/>
    <w:rsid w:val="007C1EB8"/>
    <w:rsid w:val="007C2507"/>
    <w:rsid w:val="007C2D2C"/>
    <w:rsid w:val="007C2F62"/>
    <w:rsid w:val="007C321D"/>
    <w:rsid w:val="007C32C7"/>
    <w:rsid w:val="007C341A"/>
    <w:rsid w:val="007C36FF"/>
    <w:rsid w:val="007C3C7C"/>
    <w:rsid w:val="007C3FF9"/>
    <w:rsid w:val="007C4138"/>
    <w:rsid w:val="007C49E4"/>
    <w:rsid w:val="007C53E0"/>
    <w:rsid w:val="007C5466"/>
    <w:rsid w:val="007C79CA"/>
    <w:rsid w:val="007D01DB"/>
    <w:rsid w:val="007D092F"/>
    <w:rsid w:val="007D10D0"/>
    <w:rsid w:val="007D11BF"/>
    <w:rsid w:val="007D1607"/>
    <w:rsid w:val="007D173F"/>
    <w:rsid w:val="007D17B8"/>
    <w:rsid w:val="007D1A88"/>
    <w:rsid w:val="007D1D1C"/>
    <w:rsid w:val="007D28AD"/>
    <w:rsid w:val="007D29CB"/>
    <w:rsid w:val="007D2CC1"/>
    <w:rsid w:val="007D2F5D"/>
    <w:rsid w:val="007D36C0"/>
    <w:rsid w:val="007D3A41"/>
    <w:rsid w:val="007D3B76"/>
    <w:rsid w:val="007D4E04"/>
    <w:rsid w:val="007D5132"/>
    <w:rsid w:val="007D5AE8"/>
    <w:rsid w:val="007D5CF1"/>
    <w:rsid w:val="007D5DAC"/>
    <w:rsid w:val="007D7211"/>
    <w:rsid w:val="007D7629"/>
    <w:rsid w:val="007D7635"/>
    <w:rsid w:val="007D7845"/>
    <w:rsid w:val="007E0129"/>
    <w:rsid w:val="007E0A47"/>
    <w:rsid w:val="007E0B68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5A7F"/>
    <w:rsid w:val="007E6E57"/>
    <w:rsid w:val="007F0268"/>
    <w:rsid w:val="007F02F8"/>
    <w:rsid w:val="007F035B"/>
    <w:rsid w:val="007F1BF1"/>
    <w:rsid w:val="007F39F0"/>
    <w:rsid w:val="007F3B4B"/>
    <w:rsid w:val="007F3DE6"/>
    <w:rsid w:val="007F43E0"/>
    <w:rsid w:val="007F5306"/>
    <w:rsid w:val="007F5799"/>
    <w:rsid w:val="007F5B3D"/>
    <w:rsid w:val="007F5FA3"/>
    <w:rsid w:val="007F73C6"/>
    <w:rsid w:val="007F75BF"/>
    <w:rsid w:val="00800F73"/>
    <w:rsid w:val="0080116B"/>
    <w:rsid w:val="008013A8"/>
    <w:rsid w:val="00801AC8"/>
    <w:rsid w:val="00801B8D"/>
    <w:rsid w:val="00801E41"/>
    <w:rsid w:val="008023EC"/>
    <w:rsid w:val="00802477"/>
    <w:rsid w:val="0080327A"/>
    <w:rsid w:val="0080336B"/>
    <w:rsid w:val="00803386"/>
    <w:rsid w:val="00803AE6"/>
    <w:rsid w:val="00803E4B"/>
    <w:rsid w:val="00804F41"/>
    <w:rsid w:val="00805548"/>
    <w:rsid w:val="00806699"/>
    <w:rsid w:val="00806855"/>
    <w:rsid w:val="00806F41"/>
    <w:rsid w:val="008072AC"/>
    <w:rsid w:val="00807461"/>
    <w:rsid w:val="008075C7"/>
    <w:rsid w:val="0080787F"/>
    <w:rsid w:val="008103AD"/>
    <w:rsid w:val="00810674"/>
    <w:rsid w:val="008108E7"/>
    <w:rsid w:val="00810B0D"/>
    <w:rsid w:val="00810C9B"/>
    <w:rsid w:val="0081110F"/>
    <w:rsid w:val="00812036"/>
    <w:rsid w:val="00812082"/>
    <w:rsid w:val="008123C0"/>
    <w:rsid w:val="00812C95"/>
    <w:rsid w:val="00813081"/>
    <w:rsid w:val="00813655"/>
    <w:rsid w:val="00814383"/>
    <w:rsid w:val="00814EAC"/>
    <w:rsid w:val="00814F13"/>
    <w:rsid w:val="00815070"/>
    <w:rsid w:val="008154A1"/>
    <w:rsid w:val="00817912"/>
    <w:rsid w:val="00817E54"/>
    <w:rsid w:val="00817F98"/>
    <w:rsid w:val="0082001E"/>
    <w:rsid w:val="008200D3"/>
    <w:rsid w:val="008200D6"/>
    <w:rsid w:val="008204BD"/>
    <w:rsid w:val="00821505"/>
    <w:rsid w:val="00821919"/>
    <w:rsid w:val="00822541"/>
    <w:rsid w:val="00822971"/>
    <w:rsid w:val="00823A46"/>
    <w:rsid w:val="00823B4D"/>
    <w:rsid w:val="00823FA3"/>
    <w:rsid w:val="0082435B"/>
    <w:rsid w:val="00824A4D"/>
    <w:rsid w:val="00824AF9"/>
    <w:rsid w:val="00824C30"/>
    <w:rsid w:val="008257A2"/>
    <w:rsid w:val="00825E5C"/>
    <w:rsid w:val="00826FD7"/>
    <w:rsid w:val="008270BE"/>
    <w:rsid w:val="0083001F"/>
    <w:rsid w:val="008306ED"/>
    <w:rsid w:val="00830930"/>
    <w:rsid w:val="00830CB9"/>
    <w:rsid w:val="00830EAB"/>
    <w:rsid w:val="008317B2"/>
    <w:rsid w:val="008325C6"/>
    <w:rsid w:val="008325F8"/>
    <w:rsid w:val="008331EA"/>
    <w:rsid w:val="00833CBE"/>
    <w:rsid w:val="008348C0"/>
    <w:rsid w:val="00834930"/>
    <w:rsid w:val="00834F11"/>
    <w:rsid w:val="00835C40"/>
    <w:rsid w:val="008361DA"/>
    <w:rsid w:val="00836743"/>
    <w:rsid w:val="008367C1"/>
    <w:rsid w:val="00836B00"/>
    <w:rsid w:val="00837D5F"/>
    <w:rsid w:val="00840621"/>
    <w:rsid w:val="008409AA"/>
    <w:rsid w:val="00840B35"/>
    <w:rsid w:val="008416A8"/>
    <w:rsid w:val="00841B7F"/>
    <w:rsid w:val="008424AF"/>
    <w:rsid w:val="00842CDB"/>
    <w:rsid w:val="00842DBD"/>
    <w:rsid w:val="00843C87"/>
    <w:rsid w:val="00843EF9"/>
    <w:rsid w:val="00844211"/>
    <w:rsid w:val="008442C5"/>
    <w:rsid w:val="008448CE"/>
    <w:rsid w:val="00845022"/>
    <w:rsid w:val="0084562F"/>
    <w:rsid w:val="00845B67"/>
    <w:rsid w:val="008465F2"/>
    <w:rsid w:val="00846BFD"/>
    <w:rsid w:val="008473EA"/>
    <w:rsid w:val="00847690"/>
    <w:rsid w:val="008477C6"/>
    <w:rsid w:val="008478DB"/>
    <w:rsid w:val="00847976"/>
    <w:rsid w:val="00847C2C"/>
    <w:rsid w:val="00847FD2"/>
    <w:rsid w:val="00850304"/>
    <w:rsid w:val="008504D1"/>
    <w:rsid w:val="008504D2"/>
    <w:rsid w:val="008505F7"/>
    <w:rsid w:val="00850D71"/>
    <w:rsid w:val="008511D7"/>
    <w:rsid w:val="00851422"/>
    <w:rsid w:val="00851653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C38"/>
    <w:rsid w:val="00856EC5"/>
    <w:rsid w:val="0085731E"/>
    <w:rsid w:val="00857937"/>
    <w:rsid w:val="008600F6"/>
    <w:rsid w:val="00861187"/>
    <w:rsid w:val="008613D0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67C57"/>
    <w:rsid w:val="0087085E"/>
    <w:rsid w:val="00870FA5"/>
    <w:rsid w:val="00871208"/>
    <w:rsid w:val="00871946"/>
    <w:rsid w:val="00871B45"/>
    <w:rsid w:val="008720E0"/>
    <w:rsid w:val="0087365C"/>
    <w:rsid w:val="008736DF"/>
    <w:rsid w:val="00873CB0"/>
    <w:rsid w:val="00875E0B"/>
    <w:rsid w:val="00876518"/>
    <w:rsid w:val="00876858"/>
    <w:rsid w:val="008772AF"/>
    <w:rsid w:val="0087769D"/>
    <w:rsid w:val="00877E39"/>
    <w:rsid w:val="00877FE1"/>
    <w:rsid w:val="00880562"/>
    <w:rsid w:val="0088165E"/>
    <w:rsid w:val="00881ED7"/>
    <w:rsid w:val="008822DA"/>
    <w:rsid w:val="008830B0"/>
    <w:rsid w:val="00883713"/>
    <w:rsid w:val="008841B8"/>
    <w:rsid w:val="00884226"/>
    <w:rsid w:val="00885133"/>
    <w:rsid w:val="00885B0D"/>
    <w:rsid w:val="00886204"/>
    <w:rsid w:val="0088797B"/>
    <w:rsid w:val="00887A8B"/>
    <w:rsid w:val="00890B74"/>
    <w:rsid w:val="00891218"/>
    <w:rsid w:val="00891479"/>
    <w:rsid w:val="008921A7"/>
    <w:rsid w:val="00893530"/>
    <w:rsid w:val="00893921"/>
    <w:rsid w:val="00893A47"/>
    <w:rsid w:val="008946A0"/>
    <w:rsid w:val="00894C27"/>
    <w:rsid w:val="00894CD8"/>
    <w:rsid w:val="0089515B"/>
    <w:rsid w:val="00895F53"/>
    <w:rsid w:val="008968CA"/>
    <w:rsid w:val="00896D48"/>
    <w:rsid w:val="00896DF2"/>
    <w:rsid w:val="008A0101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C35"/>
    <w:rsid w:val="008A3FA5"/>
    <w:rsid w:val="008A4428"/>
    <w:rsid w:val="008A4679"/>
    <w:rsid w:val="008A46E8"/>
    <w:rsid w:val="008A47EF"/>
    <w:rsid w:val="008A51B7"/>
    <w:rsid w:val="008A52E9"/>
    <w:rsid w:val="008A533C"/>
    <w:rsid w:val="008A58F6"/>
    <w:rsid w:val="008A6325"/>
    <w:rsid w:val="008A63B4"/>
    <w:rsid w:val="008A731D"/>
    <w:rsid w:val="008A750A"/>
    <w:rsid w:val="008A79B3"/>
    <w:rsid w:val="008A7BE6"/>
    <w:rsid w:val="008A7BF5"/>
    <w:rsid w:val="008A7D74"/>
    <w:rsid w:val="008B0FA7"/>
    <w:rsid w:val="008B1045"/>
    <w:rsid w:val="008B11B5"/>
    <w:rsid w:val="008B139F"/>
    <w:rsid w:val="008B1D0F"/>
    <w:rsid w:val="008B1D1B"/>
    <w:rsid w:val="008B270A"/>
    <w:rsid w:val="008B2900"/>
    <w:rsid w:val="008B31E8"/>
    <w:rsid w:val="008B31FF"/>
    <w:rsid w:val="008B3EBA"/>
    <w:rsid w:val="008B4E0A"/>
    <w:rsid w:val="008B5625"/>
    <w:rsid w:val="008B57B0"/>
    <w:rsid w:val="008B5AD5"/>
    <w:rsid w:val="008B71A3"/>
    <w:rsid w:val="008B71B0"/>
    <w:rsid w:val="008B724C"/>
    <w:rsid w:val="008B74B3"/>
    <w:rsid w:val="008B74CB"/>
    <w:rsid w:val="008B7ACE"/>
    <w:rsid w:val="008B7D04"/>
    <w:rsid w:val="008C0017"/>
    <w:rsid w:val="008C003E"/>
    <w:rsid w:val="008C023D"/>
    <w:rsid w:val="008C0467"/>
    <w:rsid w:val="008C05DB"/>
    <w:rsid w:val="008C08E2"/>
    <w:rsid w:val="008C126D"/>
    <w:rsid w:val="008C14D2"/>
    <w:rsid w:val="008C248F"/>
    <w:rsid w:val="008C28BA"/>
    <w:rsid w:val="008C28F3"/>
    <w:rsid w:val="008C2C7C"/>
    <w:rsid w:val="008C3275"/>
    <w:rsid w:val="008C463B"/>
    <w:rsid w:val="008C47C2"/>
    <w:rsid w:val="008C488B"/>
    <w:rsid w:val="008C5910"/>
    <w:rsid w:val="008C5E8C"/>
    <w:rsid w:val="008C63D6"/>
    <w:rsid w:val="008C68C6"/>
    <w:rsid w:val="008C6FA0"/>
    <w:rsid w:val="008C7000"/>
    <w:rsid w:val="008D07B0"/>
    <w:rsid w:val="008D09EC"/>
    <w:rsid w:val="008D0E27"/>
    <w:rsid w:val="008D1150"/>
    <w:rsid w:val="008D11E5"/>
    <w:rsid w:val="008D1C27"/>
    <w:rsid w:val="008D236B"/>
    <w:rsid w:val="008D2386"/>
    <w:rsid w:val="008D4B6E"/>
    <w:rsid w:val="008D5082"/>
    <w:rsid w:val="008D53F9"/>
    <w:rsid w:val="008D56F3"/>
    <w:rsid w:val="008D6AD3"/>
    <w:rsid w:val="008D6BD6"/>
    <w:rsid w:val="008D6D84"/>
    <w:rsid w:val="008D6F55"/>
    <w:rsid w:val="008D7125"/>
    <w:rsid w:val="008D7307"/>
    <w:rsid w:val="008D7DB6"/>
    <w:rsid w:val="008E044D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5B93"/>
    <w:rsid w:val="008E64E2"/>
    <w:rsid w:val="008E69E0"/>
    <w:rsid w:val="008E6F13"/>
    <w:rsid w:val="008E7796"/>
    <w:rsid w:val="008E7D28"/>
    <w:rsid w:val="008F06F2"/>
    <w:rsid w:val="008F0BBC"/>
    <w:rsid w:val="008F1633"/>
    <w:rsid w:val="008F16F6"/>
    <w:rsid w:val="008F1817"/>
    <w:rsid w:val="008F1CD6"/>
    <w:rsid w:val="008F2643"/>
    <w:rsid w:val="008F2CCB"/>
    <w:rsid w:val="008F2E0B"/>
    <w:rsid w:val="008F3F4A"/>
    <w:rsid w:val="008F4400"/>
    <w:rsid w:val="008F4732"/>
    <w:rsid w:val="008F4F07"/>
    <w:rsid w:val="008F52CB"/>
    <w:rsid w:val="008F5AEA"/>
    <w:rsid w:val="008F69D0"/>
    <w:rsid w:val="008F69E0"/>
    <w:rsid w:val="008F6D6F"/>
    <w:rsid w:val="008F7098"/>
    <w:rsid w:val="008F74BC"/>
    <w:rsid w:val="00900968"/>
    <w:rsid w:val="00900A86"/>
    <w:rsid w:val="00901BD9"/>
    <w:rsid w:val="0090219A"/>
    <w:rsid w:val="009024A1"/>
    <w:rsid w:val="00902829"/>
    <w:rsid w:val="00902EE0"/>
    <w:rsid w:val="009030FB"/>
    <w:rsid w:val="00903D4A"/>
    <w:rsid w:val="00903D65"/>
    <w:rsid w:val="009044E7"/>
    <w:rsid w:val="00904C94"/>
    <w:rsid w:val="0090563A"/>
    <w:rsid w:val="0090571C"/>
    <w:rsid w:val="00905939"/>
    <w:rsid w:val="00905E6C"/>
    <w:rsid w:val="00905FAC"/>
    <w:rsid w:val="00906434"/>
    <w:rsid w:val="009065FB"/>
    <w:rsid w:val="0090790E"/>
    <w:rsid w:val="00907915"/>
    <w:rsid w:val="00907A20"/>
    <w:rsid w:val="009103FF"/>
    <w:rsid w:val="009106AC"/>
    <w:rsid w:val="009109E3"/>
    <w:rsid w:val="00910A12"/>
    <w:rsid w:val="00910E71"/>
    <w:rsid w:val="00911071"/>
    <w:rsid w:val="00911796"/>
    <w:rsid w:val="00911E77"/>
    <w:rsid w:val="009127B5"/>
    <w:rsid w:val="009127E9"/>
    <w:rsid w:val="009128E1"/>
    <w:rsid w:val="00912A88"/>
    <w:rsid w:val="00913238"/>
    <w:rsid w:val="00913362"/>
    <w:rsid w:val="00913831"/>
    <w:rsid w:val="00913A0B"/>
    <w:rsid w:val="009155FA"/>
    <w:rsid w:val="00915CF5"/>
    <w:rsid w:val="00915D73"/>
    <w:rsid w:val="00916276"/>
    <w:rsid w:val="0091651E"/>
    <w:rsid w:val="009172BE"/>
    <w:rsid w:val="00920391"/>
    <w:rsid w:val="00920B74"/>
    <w:rsid w:val="00920E11"/>
    <w:rsid w:val="009217A4"/>
    <w:rsid w:val="00921A4E"/>
    <w:rsid w:val="00921CD1"/>
    <w:rsid w:val="00922500"/>
    <w:rsid w:val="00923010"/>
    <w:rsid w:val="009231CD"/>
    <w:rsid w:val="0092330E"/>
    <w:rsid w:val="009240B3"/>
    <w:rsid w:val="00924347"/>
    <w:rsid w:val="0092459A"/>
    <w:rsid w:val="009246F9"/>
    <w:rsid w:val="00924E10"/>
    <w:rsid w:val="0092557E"/>
    <w:rsid w:val="00925612"/>
    <w:rsid w:val="009258CC"/>
    <w:rsid w:val="00925AE1"/>
    <w:rsid w:val="00925FE9"/>
    <w:rsid w:val="009266EC"/>
    <w:rsid w:val="00926989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96F"/>
    <w:rsid w:val="00934B6C"/>
    <w:rsid w:val="009358CB"/>
    <w:rsid w:val="00936A63"/>
    <w:rsid w:val="009370E6"/>
    <w:rsid w:val="00940339"/>
    <w:rsid w:val="009406CD"/>
    <w:rsid w:val="009411DC"/>
    <w:rsid w:val="009417A6"/>
    <w:rsid w:val="009418B8"/>
    <w:rsid w:val="00942AA0"/>
    <w:rsid w:val="009431C2"/>
    <w:rsid w:val="00943500"/>
    <w:rsid w:val="00943A68"/>
    <w:rsid w:val="00944412"/>
    <w:rsid w:val="00944BA2"/>
    <w:rsid w:val="009454C1"/>
    <w:rsid w:val="00946D16"/>
    <w:rsid w:val="00950469"/>
    <w:rsid w:val="009505B9"/>
    <w:rsid w:val="009505CB"/>
    <w:rsid w:val="00950F27"/>
    <w:rsid w:val="009522C8"/>
    <w:rsid w:val="0095239F"/>
    <w:rsid w:val="009523D0"/>
    <w:rsid w:val="009528E6"/>
    <w:rsid w:val="00952AA0"/>
    <w:rsid w:val="00952ECD"/>
    <w:rsid w:val="00952FA1"/>
    <w:rsid w:val="0095333F"/>
    <w:rsid w:val="009533CF"/>
    <w:rsid w:val="00953992"/>
    <w:rsid w:val="00954096"/>
    <w:rsid w:val="00954366"/>
    <w:rsid w:val="00954C7E"/>
    <w:rsid w:val="00954FAC"/>
    <w:rsid w:val="00955800"/>
    <w:rsid w:val="00955D13"/>
    <w:rsid w:val="00955DF5"/>
    <w:rsid w:val="00955FE6"/>
    <w:rsid w:val="00956DED"/>
    <w:rsid w:val="00957DC1"/>
    <w:rsid w:val="0096198D"/>
    <w:rsid w:val="00962894"/>
    <w:rsid w:val="00963592"/>
    <w:rsid w:val="00963C7B"/>
    <w:rsid w:val="00964648"/>
    <w:rsid w:val="00964662"/>
    <w:rsid w:val="00965897"/>
    <w:rsid w:val="00965AC0"/>
    <w:rsid w:val="00965D64"/>
    <w:rsid w:val="00966187"/>
    <w:rsid w:val="009670E2"/>
    <w:rsid w:val="00967229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4132"/>
    <w:rsid w:val="009741C0"/>
    <w:rsid w:val="0097466B"/>
    <w:rsid w:val="009748EC"/>
    <w:rsid w:val="00974A6D"/>
    <w:rsid w:val="00974AE4"/>
    <w:rsid w:val="009750E4"/>
    <w:rsid w:val="0097595D"/>
    <w:rsid w:val="00976178"/>
    <w:rsid w:val="00976723"/>
    <w:rsid w:val="00976E90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3584"/>
    <w:rsid w:val="00983F11"/>
    <w:rsid w:val="00984602"/>
    <w:rsid w:val="009850C6"/>
    <w:rsid w:val="009852DF"/>
    <w:rsid w:val="00985B91"/>
    <w:rsid w:val="00985CBF"/>
    <w:rsid w:val="00985E6C"/>
    <w:rsid w:val="009860B7"/>
    <w:rsid w:val="0098674E"/>
    <w:rsid w:val="00986C1F"/>
    <w:rsid w:val="00987884"/>
    <w:rsid w:val="00987DCA"/>
    <w:rsid w:val="00987FBE"/>
    <w:rsid w:val="009902E7"/>
    <w:rsid w:val="00990AE6"/>
    <w:rsid w:val="00992332"/>
    <w:rsid w:val="009923FE"/>
    <w:rsid w:val="00992D07"/>
    <w:rsid w:val="00993631"/>
    <w:rsid w:val="009939E8"/>
    <w:rsid w:val="00993DCD"/>
    <w:rsid w:val="0099456F"/>
    <w:rsid w:val="009952DF"/>
    <w:rsid w:val="009956E8"/>
    <w:rsid w:val="009964D7"/>
    <w:rsid w:val="00997732"/>
    <w:rsid w:val="009A0032"/>
    <w:rsid w:val="009A06CF"/>
    <w:rsid w:val="009A0B11"/>
    <w:rsid w:val="009A178A"/>
    <w:rsid w:val="009A28D9"/>
    <w:rsid w:val="009A329F"/>
    <w:rsid w:val="009A34D6"/>
    <w:rsid w:val="009A397F"/>
    <w:rsid w:val="009A4CA4"/>
    <w:rsid w:val="009A5439"/>
    <w:rsid w:val="009A563C"/>
    <w:rsid w:val="009A5DE3"/>
    <w:rsid w:val="009A6023"/>
    <w:rsid w:val="009A6072"/>
    <w:rsid w:val="009A6CA5"/>
    <w:rsid w:val="009B182D"/>
    <w:rsid w:val="009B2BC4"/>
    <w:rsid w:val="009B2C6D"/>
    <w:rsid w:val="009B3B71"/>
    <w:rsid w:val="009B3C25"/>
    <w:rsid w:val="009B43F3"/>
    <w:rsid w:val="009B4869"/>
    <w:rsid w:val="009B49A4"/>
    <w:rsid w:val="009B5A2A"/>
    <w:rsid w:val="009B5D5C"/>
    <w:rsid w:val="009B6CBE"/>
    <w:rsid w:val="009B6D1B"/>
    <w:rsid w:val="009B7406"/>
    <w:rsid w:val="009B741B"/>
    <w:rsid w:val="009B777A"/>
    <w:rsid w:val="009B7DCA"/>
    <w:rsid w:val="009C031C"/>
    <w:rsid w:val="009C040F"/>
    <w:rsid w:val="009C0C29"/>
    <w:rsid w:val="009C0CC3"/>
    <w:rsid w:val="009C13C6"/>
    <w:rsid w:val="009C1748"/>
    <w:rsid w:val="009C1D94"/>
    <w:rsid w:val="009C221C"/>
    <w:rsid w:val="009C2AFA"/>
    <w:rsid w:val="009C35A1"/>
    <w:rsid w:val="009C3A76"/>
    <w:rsid w:val="009C3C50"/>
    <w:rsid w:val="009C42BA"/>
    <w:rsid w:val="009C474F"/>
    <w:rsid w:val="009C4E21"/>
    <w:rsid w:val="009C676E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B9"/>
    <w:rsid w:val="009D41FC"/>
    <w:rsid w:val="009D4312"/>
    <w:rsid w:val="009D52A3"/>
    <w:rsid w:val="009D5749"/>
    <w:rsid w:val="009D67C2"/>
    <w:rsid w:val="009D6B4E"/>
    <w:rsid w:val="009D6CF1"/>
    <w:rsid w:val="009D75C8"/>
    <w:rsid w:val="009E06C7"/>
    <w:rsid w:val="009E0BD2"/>
    <w:rsid w:val="009E0C7D"/>
    <w:rsid w:val="009E3352"/>
    <w:rsid w:val="009E34E3"/>
    <w:rsid w:val="009E3A06"/>
    <w:rsid w:val="009E3BA6"/>
    <w:rsid w:val="009E3FBD"/>
    <w:rsid w:val="009E41BD"/>
    <w:rsid w:val="009E41DC"/>
    <w:rsid w:val="009E4449"/>
    <w:rsid w:val="009E463B"/>
    <w:rsid w:val="009E5073"/>
    <w:rsid w:val="009E5152"/>
    <w:rsid w:val="009E5FFC"/>
    <w:rsid w:val="009E664E"/>
    <w:rsid w:val="009E67DA"/>
    <w:rsid w:val="009E6817"/>
    <w:rsid w:val="009E69D5"/>
    <w:rsid w:val="009E6D54"/>
    <w:rsid w:val="009E707A"/>
    <w:rsid w:val="009E7A3A"/>
    <w:rsid w:val="009E7F61"/>
    <w:rsid w:val="009F0007"/>
    <w:rsid w:val="009F002B"/>
    <w:rsid w:val="009F0483"/>
    <w:rsid w:val="009F077B"/>
    <w:rsid w:val="009F0A9F"/>
    <w:rsid w:val="009F1240"/>
    <w:rsid w:val="009F1955"/>
    <w:rsid w:val="009F19EA"/>
    <w:rsid w:val="009F1B85"/>
    <w:rsid w:val="009F1F40"/>
    <w:rsid w:val="009F1FAF"/>
    <w:rsid w:val="009F275B"/>
    <w:rsid w:val="009F2CF8"/>
    <w:rsid w:val="009F2DE7"/>
    <w:rsid w:val="009F30B1"/>
    <w:rsid w:val="009F3764"/>
    <w:rsid w:val="009F3866"/>
    <w:rsid w:val="009F40BB"/>
    <w:rsid w:val="009F50BB"/>
    <w:rsid w:val="009F5618"/>
    <w:rsid w:val="009F5FE9"/>
    <w:rsid w:val="009F6003"/>
    <w:rsid w:val="009F61C9"/>
    <w:rsid w:val="009F62AB"/>
    <w:rsid w:val="009F653D"/>
    <w:rsid w:val="009F691B"/>
    <w:rsid w:val="009F6D1E"/>
    <w:rsid w:val="009F7C49"/>
    <w:rsid w:val="009F7E7A"/>
    <w:rsid w:val="00A000A3"/>
    <w:rsid w:val="00A0063A"/>
    <w:rsid w:val="00A00D56"/>
    <w:rsid w:val="00A00F9E"/>
    <w:rsid w:val="00A0119C"/>
    <w:rsid w:val="00A013DB"/>
    <w:rsid w:val="00A021F1"/>
    <w:rsid w:val="00A02359"/>
    <w:rsid w:val="00A024AB"/>
    <w:rsid w:val="00A02A2E"/>
    <w:rsid w:val="00A03D23"/>
    <w:rsid w:val="00A04237"/>
    <w:rsid w:val="00A0632F"/>
    <w:rsid w:val="00A0678E"/>
    <w:rsid w:val="00A10E4E"/>
    <w:rsid w:val="00A12231"/>
    <w:rsid w:val="00A128FA"/>
    <w:rsid w:val="00A12C12"/>
    <w:rsid w:val="00A12D12"/>
    <w:rsid w:val="00A1391F"/>
    <w:rsid w:val="00A13B10"/>
    <w:rsid w:val="00A140AE"/>
    <w:rsid w:val="00A14454"/>
    <w:rsid w:val="00A14ABE"/>
    <w:rsid w:val="00A1530F"/>
    <w:rsid w:val="00A16537"/>
    <w:rsid w:val="00A168B4"/>
    <w:rsid w:val="00A16B8D"/>
    <w:rsid w:val="00A16EF1"/>
    <w:rsid w:val="00A20018"/>
    <w:rsid w:val="00A20042"/>
    <w:rsid w:val="00A201B6"/>
    <w:rsid w:val="00A203CC"/>
    <w:rsid w:val="00A20CDC"/>
    <w:rsid w:val="00A214C4"/>
    <w:rsid w:val="00A21B75"/>
    <w:rsid w:val="00A21D0B"/>
    <w:rsid w:val="00A21EF0"/>
    <w:rsid w:val="00A21FC9"/>
    <w:rsid w:val="00A223E2"/>
    <w:rsid w:val="00A2283E"/>
    <w:rsid w:val="00A22B1B"/>
    <w:rsid w:val="00A23C14"/>
    <w:rsid w:val="00A24974"/>
    <w:rsid w:val="00A24A41"/>
    <w:rsid w:val="00A255F7"/>
    <w:rsid w:val="00A26CB1"/>
    <w:rsid w:val="00A26D8E"/>
    <w:rsid w:val="00A31184"/>
    <w:rsid w:val="00A313CF"/>
    <w:rsid w:val="00A31438"/>
    <w:rsid w:val="00A318FF"/>
    <w:rsid w:val="00A32218"/>
    <w:rsid w:val="00A322DD"/>
    <w:rsid w:val="00A3268B"/>
    <w:rsid w:val="00A32B99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4F7"/>
    <w:rsid w:val="00A36702"/>
    <w:rsid w:val="00A36E54"/>
    <w:rsid w:val="00A36FBD"/>
    <w:rsid w:val="00A37345"/>
    <w:rsid w:val="00A3774D"/>
    <w:rsid w:val="00A40350"/>
    <w:rsid w:val="00A4078E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79E"/>
    <w:rsid w:val="00A51FF2"/>
    <w:rsid w:val="00A525D2"/>
    <w:rsid w:val="00A525F9"/>
    <w:rsid w:val="00A534BC"/>
    <w:rsid w:val="00A535E8"/>
    <w:rsid w:val="00A53A39"/>
    <w:rsid w:val="00A54119"/>
    <w:rsid w:val="00A54410"/>
    <w:rsid w:val="00A5479D"/>
    <w:rsid w:val="00A54D47"/>
    <w:rsid w:val="00A55216"/>
    <w:rsid w:val="00A55A28"/>
    <w:rsid w:val="00A55E22"/>
    <w:rsid w:val="00A563BB"/>
    <w:rsid w:val="00A5688B"/>
    <w:rsid w:val="00A57375"/>
    <w:rsid w:val="00A5746F"/>
    <w:rsid w:val="00A5748F"/>
    <w:rsid w:val="00A6042B"/>
    <w:rsid w:val="00A6089B"/>
    <w:rsid w:val="00A60BDA"/>
    <w:rsid w:val="00A61128"/>
    <w:rsid w:val="00A61E58"/>
    <w:rsid w:val="00A61F3C"/>
    <w:rsid w:val="00A6204F"/>
    <w:rsid w:val="00A627B9"/>
    <w:rsid w:val="00A63FD4"/>
    <w:rsid w:val="00A654F5"/>
    <w:rsid w:val="00A655F3"/>
    <w:rsid w:val="00A65A04"/>
    <w:rsid w:val="00A65C12"/>
    <w:rsid w:val="00A6604D"/>
    <w:rsid w:val="00A661E3"/>
    <w:rsid w:val="00A6675A"/>
    <w:rsid w:val="00A6676A"/>
    <w:rsid w:val="00A669E7"/>
    <w:rsid w:val="00A66BE9"/>
    <w:rsid w:val="00A67039"/>
    <w:rsid w:val="00A671D2"/>
    <w:rsid w:val="00A674A5"/>
    <w:rsid w:val="00A67673"/>
    <w:rsid w:val="00A679E2"/>
    <w:rsid w:val="00A70907"/>
    <w:rsid w:val="00A709F5"/>
    <w:rsid w:val="00A70AD8"/>
    <w:rsid w:val="00A714F9"/>
    <w:rsid w:val="00A718B8"/>
    <w:rsid w:val="00A71C87"/>
    <w:rsid w:val="00A71D53"/>
    <w:rsid w:val="00A725CF"/>
    <w:rsid w:val="00A72FCE"/>
    <w:rsid w:val="00A73125"/>
    <w:rsid w:val="00A73579"/>
    <w:rsid w:val="00A73B77"/>
    <w:rsid w:val="00A74759"/>
    <w:rsid w:val="00A74A2D"/>
    <w:rsid w:val="00A768BB"/>
    <w:rsid w:val="00A7726D"/>
    <w:rsid w:val="00A7774C"/>
    <w:rsid w:val="00A77DF4"/>
    <w:rsid w:val="00A80093"/>
    <w:rsid w:val="00A80440"/>
    <w:rsid w:val="00A80BFA"/>
    <w:rsid w:val="00A81373"/>
    <w:rsid w:val="00A815DB"/>
    <w:rsid w:val="00A81A9D"/>
    <w:rsid w:val="00A81F70"/>
    <w:rsid w:val="00A82435"/>
    <w:rsid w:val="00A82528"/>
    <w:rsid w:val="00A8300D"/>
    <w:rsid w:val="00A83013"/>
    <w:rsid w:val="00A835D9"/>
    <w:rsid w:val="00A842B7"/>
    <w:rsid w:val="00A843D7"/>
    <w:rsid w:val="00A8454F"/>
    <w:rsid w:val="00A84962"/>
    <w:rsid w:val="00A85875"/>
    <w:rsid w:val="00A858D2"/>
    <w:rsid w:val="00A8611E"/>
    <w:rsid w:val="00A86394"/>
    <w:rsid w:val="00A86C34"/>
    <w:rsid w:val="00A87199"/>
    <w:rsid w:val="00A878AF"/>
    <w:rsid w:val="00A879BC"/>
    <w:rsid w:val="00A87D2D"/>
    <w:rsid w:val="00A90DA3"/>
    <w:rsid w:val="00A913B6"/>
    <w:rsid w:val="00A916AB"/>
    <w:rsid w:val="00A917AB"/>
    <w:rsid w:val="00A91C93"/>
    <w:rsid w:val="00A91FCB"/>
    <w:rsid w:val="00A927B0"/>
    <w:rsid w:val="00A93D66"/>
    <w:rsid w:val="00A94B9C"/>
    <w:rsid w:val="00A94F91"/>
    <w:rsid w:val="00A94FBC"/>
    <w:rsid w:val="00A9536B"/>
    <w:rsid w:val="00A959F1"/>
    <w:rsid w:val="00A96A16"/>
    <w:rsid w:val="00A97162"/>
    <w:rsid w:val="00AA003F"/>
    <w:rsid w:val="00AA0101"/>
    <w:rsid w:val="00AA0575"/>
    <w:rsid w:val="00AA05DE"/>
    <w:rsid w:val="00AA0C5C"/>
    <w:rsid w:val="00AA1432"/>
    <w:rsid w:val="00AA1677"/>
    <w:rsid w:val="00AA19E0"/>
    <w:rsid w:val="00AA21D8"/>
    <w:rsid w:val="00AA2776"/>
    <w:rsid w:val="00AA28BA"/>
    <w:rsid w:val="00AA2B8D"/>
    <w:rsid w:val="00AA2C92"/>
    <w:rsid w:val="00AA32CD"/>
    <w:rsid w:val="00AA3BE0"/>
    <w:rsid w:val="00AA3D42"/>
    <w:rsid w:val="00AA4598"/>
    <w:rsid w:val="00AA4B9E"/>
    <w:rsid w:val="00AA5C85"/>
    <w:rsid w:val="00AA63D7"/>
    <w:rsid w:val="00AA6A28"/>
    <w:rsid w:val="00AA7A08"/>
    <w:rsid w:val="00AB019E"/>
    <w:rsid w:val="00AB0846"/>
    <w:rsid w:val="00AB0B75"/>
    <w:rsid w:val="00AB0E99"/>
    <w:rsid w:val="00AB17D5"/>
    <w:rsid w:val="00AB1BE6"/>
    <w:rsid w:val="00AB1E7F"/>
    <w:rsid w:val="00AB299E"/>
    <w:rsid w:val="00AB3F27"/>
    <w:rsid w:val="00AB529A"/>
    <w:rsid w:val="00AB63E2"/>
    <w:rsid w:val="00AB70D8"/>
    <w:rsid w:val="00AB71FE"/>
    <w:rsid w:val="00AB721C"/>
    <w:rsid w:val="00AC0662"/>
    <w:rsid w:val="00AC0E88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23C"/>
    <w:rsid w:val="00AC5826"/>
    <w:rsid w:val="00AC65F7"/>
    <w:rsid w:val="00AC6900"/>
    <w:rsid w:val="00AC6D3E"/>
    <w:rsid w:val="00AC6E88"/>
    <w:rsid w:val="00AC6EC5"/>
    <w:rsid w:val="00AC78D3"/>
    <w:rsid w:val="00AC7A84"/>
    <w:rsid w:val="00AC7D34"/>
    <w:rsid w:val="00AD049A"/>
    <w:rsid w:val="00AD141F"/>
    <w:rsid w:val="00AD1572"/>
    <w:rsid w:val="00AD2020"/>
    <w:rsid w:val="00AD3391"/>
    <w:rsid w:val="00AD38A3"/>
    <w:rsid w:val="00AD38D8"/>
    <w:rsid w:val="00AD61DD"/>
    <w:rsid w:val="00AD695A"/>
    <w:rsid w:val="00AD6A01"/>
    <w:rsid w:val="00AD762D"/>
    <w:rsid w:val="00AD7631"/>
    <w:rsid w:val="00AD7910"/>
    <w:rsid w:val="00AD7C04"/>
    <w:rsid w:val="00AD7E77"/>
    <w:rsid w:val="00AE04E7"/>
    <w:rsid w:val="00AE0BAA"/>
    <w:rsid w:val="00AE0C49"/>
    <w:rsid w:val="00AE0CDD"/>
    <w:rsid w:val="00AE118C"/>
    <w:rsid w:val="00AE124D"/>
    <w:rsid w:val="00AE171D"/>
    <w:rsid w:val="00AE1844"/>
    <w:rsid w:val="00AE1B90"/>
    <w:rsid w:val="00AE2643"/>
    <w:rsid w:val="00AE2773"/>
    <w:rsid w:val="00AE2919"/>
    <w:rsid w:val="00AE2E47"/>
    <w:rsid w:val="00AE37F1"/>
    <w:rsid w:val="00AE3B6A"/>
    <w:rsid w:val="00AE3D71"/>
    <w:rsid w:val="00AE40CC"/>
    <w:rsid w:val="00AE45F7"/>
    <w:rsid w:val="00AE4D92"/>
    <w:rsid w:val="00AE4E49"/>
    <w:rsid w:val="00AE5143"/>
    <w:rsid w:val="00AE5C32"/>
    <w:rsid w:val="00AE5DE3"/>
    <w:rsid w:val="00AE5F89"/>
    <w:rsid w:val="00AE69DB"/>
    <w:rsid w:val="00AE69F0"/>
    <w:rsid w:val="00AE6A34"/>
    <w:rsid w:val="00AE6D9E"/>
    <w:rsid w:val="00AE729E"/>
    <w:rsid w:val="00AE7A75"/>
    <w:rsid w:val="00AF0198"/>
    <w:rsid w:val="00AF034B"/>
    <w:rsid w:val="00AF0939"/>
    <w:rsid w:val="00AF0DB0"/>
    <w:rsid w:val="00AF0FB6"/>
    <w:rsid w:val="00AF132D"/>
    <w:rsid w:val="00AF1769"/>
    <w:rsid w:val="00AF1A46"/>
    <w:rsid w:val="00AF1A8A"/>
    <w:rsid w:val="00AF1B54"/>
    <w:rsid w:val="00AF1E14"/>
    <w:rsid w:val="00AF2679"/>
    <w:rsid w:val="00AF3B7D"/>
    <w:rsid w:val="00AF3EE0"/>
    <w:rsid w:val="00AF4221"/>
    <w:rsid w:val="00AF441B"/>
    <w:rsid w:val="00AF4573"/>
    <w:rsid w:val="00AF47EA"/>
    <w:rsid w:val="00AF4B32"/>
    <w:rsid w:val="00AF531C"/>
    <w:rsid w:val="00AF5511"/>
    <w:rsid w:val="00AF55F5"/>
    <w:rsid w:val="00AF5624"/>
    <w:rsid w:val="00AF5AA3"/>
    <w:rsid w:val="00AF5FAD"/>
    <w:rsid w:val="00AF7E87"/>
    <w:rsid w:val="00B002D7"/>
    <w:rsid w:val="00B00653"/>
    <w:rsid w:val="00B01269"/>
    <w:rsid w:val="00B01E9A"/>
    <w:rsid w:val="00B02E1C"/>
    <w:rsid w:val="00B02F88"/>
    <w:rsid w:val="00B03EE7"/>
    <w:rsid w:val="00B03FF0"/>
    <w:rsid w:val="00B0521B"/>
    <w:rsid w:val="00B05776"/>
    <w:rsid w:val="00B059EC"/>
    <w:rsid w:val="00B0631E"/>
    <w:rsid w:val="00B076B7"/>
    <w:rsid w:val="00B07CB5"/>
    <w:rsid w:val="00B1022D"/>
    <w:rsid w:val="00B1039C"/>
    <w:rsid w:val="00B11061"/>
    <w:rsid w:val="00B12C49"/>
    <w:rsid w:val="00B14133"/>
    <w:rsid w:val="00B143C6"/>
    <w:rsid w:val="00B15B9D"/>
    <w:rsid w:val="00B1676F"/>
    <w:rsid w:val="00B17072"/>
    <w:rsid w:val="00B178B8"/>
    <w:rsid w:val="00B2061B"/>
    <w:rsid w:val="00B2151D"/>
    <w:rsid w:val="00B21B5A"/>
    <w:rsid w:val="00B21DDA"/>
    <w:rsid w:val="00B220E8"/>
    <w:rsid w:val="00B22256"/>
    <w:rsid w:val="00B22304"/>
    <w:rsid w:val="00B225FB"/>
    <w:rsid w:val="00B228C1"/>
    <w:rsid w:val="00B22B38"/>
    <w:rsid w:val="00B22EDC"/>
    <w:rsid w:val="00B233EB"/>
    <w:rsid w:val="00B23724"/>
    <w:rsid w:val="00B2381D"/>
    <w:rsid w:val="00B23D4F"/>
    <w:rsid w:val="00B2485D"/>
    <w:rsid w:val="00B2591D"/>
    <w:rsid w:val="00B25B87"/>
    <w:rsid w:val="00B2602F"/>
    <w:rsid w:val="00B26EBA"/>
    <w:rsid w:val="00B272F5"/>
    <w:rsid w:val="00B30447"/>
    <w:rsid w:val="00B3055C"/>
    <w:rsid w:val="00B3067E"/>
    <w:rsid w:val="00B30AC9"/>
    <w:rsid w:val="00B31306"/>
    <w:rsid w:val="00B31F06"/>
    <w:rsid w:val="00B32513"/>
    <w:rsid w:val="00B32721"/>
    <w:rsid w:val="00B32FFF"/>
    <w:rsid w:val="00B330BC"/>
    <w:rsid w:val="00B33341"/>
    <w:rsid w:val="00B33649"/>
    <w:rsid w:val="00B34781"/>
    <w:rsid w:val="00B350AB"/>
    <w:rsid w:val="00B35ACE"/>
    <w:rsid w:val="00B3639D"/>
    <w:rsid w:val="00B367AF"/>
    <w:rsid w:val="00B37571"/>
    <w:rsid w:val="00B37689"/>
    <w:rsid w:val="00B400A6"/>
    <w:rsid w:val="00B4018F"/>
    <w:rsid w:val="00B405D8"/>
    <w:rsid w:val="00B40C73"/>
    <w:rsid w:val="00B411F5"/>
    <w:rsid w:val="00B41BD2"/>
    <w:rsid w:val="00B41E99"/>
    <w:rsid w:val="00B42D4B"/>
    <w:rsid w:val="00B43138"/>
    <w:rsid w:val="00B43C41"/>
    <w:rsid w:val="00B4474A"/>
    <w:rsid w:val="00B451AF"/>
    <w:rsid w:val="00B4569E"/>
    <w:rsid w:val="00B45C6D"/>
    <w:rsid w:val="00B463A3"/>
    <w:rsid w:val="00B46F0D"/>
    <w:rsid w:val="00B470CB"/>
    <w:rsid w:val="00B474B1"/>
    <w:rsid w:val="00B47894"/>
    <w:rsid w:val="00B4791F"/>
    <w:rsid w:val="00B501FE"/>
    <w:rsid w:val="00B505F0"/>
    <w:rsid w:val="00B50F81"/>
    <w:rsid w:val="00B510D7"/>
    <w:rsid w:val="00B51400"/>
    <w:rsid w:val="00B51986"/>
    <w:rsid w:val="00B51B86"/>
    <w:rsid w:val="00B51FBB"/>
    <w:rsid w:val="00B528BC"/>
    <w:rsid w:val="00B52E1E"/>
    <w:rsid w:val="00B52FC8"/>
    <w:rsid w:val="00B53747"/>
    <w:rsid w:val="00B53765"/>
    <w:rsid w:val="00B53A7E"/>
    <w:rsid w:val="00B53BC4"/>
    <w:rsid w:val="00B53E35"/>
    <w:rsid w:val="00B54115"/>
    <w:rsid w:val="00B54361"/>
    <w:rsid w:val="00B54AC1"/>
    <w:rsid w:val="00B54AE1"/>
    <w:rsid w:val="00B55B5A"/>
    <w:rsid w:val="00B560A4"/>
    <w:rsid w:val="00B5660C"/>
    <w:rsid w:val="00B60CBD"/>
    <w:rsid w:val="00B60F14"/>
    <w:rsid w:val="00B61827"/>
    <w:rsid w:val="00B61842"/>
    <w:rsid w:val="00B622ED"/>
    <w:rsid w:val="00B625A6"/>
    <w:rsid w:val="00B63570"/>
    <w:rsid w:val="00B63598"/>
    <w:rsid w:val="00B642D4"/>
    <w:rsid w:val="00B64C14"/>
    <w:rsid w:val="00B65031"/>
    <w:rsid w:val="00B65863"/>
    <w:rsid w:val="00B65905"/>
    <w:rsid w:val="00B66843"/>
    <w:rsid w:val="00B66ACC"/>
    <w:rsid w:val="00B679BC"/>
    <w:rsid w:val="00B67E97"/>
    <w:rsid w:val="00B70099"/>
    <w:rsid w:val="00B714B5"/>
    <w:rsid w:val="00B72126"/>
    <w:rsid w:val="00B726ED"/>
    <w:rsid w:val="00B72EF2"/>
    <w:rsid w:val="00B72F34"/>
    <w:rsid w:val="00B73BFF"/>
    <w:rsid w:val="00B73FDA"/>
    <w:rsid w:val="00B743A5"/>
    <w:rsid w:val="00B74B24"/>
    <w:rsid w:val="00B7543E"/>
    <w:rsid w:val="00B755AA"/>
    <w:rsid w:val="00B756AA"/>
    <w:rsid w:val="00B756BB"/>
    <w:rsid w:val="00B75B48"/>
    <w:rsid w:val="00B767C9"/>
    <w:rsid w:val="00B7699B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B48"/>
    <w:rsid w:val="00B82CAE"/>
    <w:rsid w:val="00B82E22"/>
    <w:rsid w:val="00B82E63"/>
    <w:rsid w:val="00B8307B"/>
    <w:rsid w:val="00B831EA"/>
    <w:rsid w:val="00B83569"/>
    <w:rsid w:val="00B83657"/>
    <w:rsid w:val="00B83A0B"/>
    <w:rsid w:val="00B84C9E"/>
    <w:rsid w:val="00B85866"/>
    <w:rsid w:val="00B85B52"/>
    <w:rsid w:val="00B85ED7"/>
    <w:rsid w:val="00B8610B"/>
    <w:rsid w:val="00B86DBC"/>
    <w:rsid w:val="00B86E74"/>
    <w:rsid w:val="00B87164"/>
    <w:rsid w:val="00B90271"/>
    <w:rsid w:val="00B90D83"/>
    <w:rsid w:val="00B92275"/>
    <w:rsid w:val="00B9235E"/>
    <w:rsid w:val="00B92472"/>
    <w:rsid w:val="00B93993"/>
    <w:rsid w:val="00B944CE"/>
    <w:rsid w:val="00B9662B"/>
    <w:rsid w:val="00B967ED"/>
    <w:rsid w:val="00B96E15"/>
    <w:rsid w:val="00B97142"/>
    <w:rsid w:val="00BA06DE"/>
    <w:rsid w:val="00BA082D"/>
    <w:rsid w:val="00BA08CC"/>
    <w:rsid w:val="00BA1041"/>
    <w:rsid w:val="00BA1CBE"/>
    <w:rsid w:val="00BA1E19"/>
    <w:rsid w:val="00BA261F"/>
    <w:rsid w:val="00BA26E1"/>
    <w:rsid w:val="00BA28C9"/>
    <w:rsid w:val="00BA366A"/>
    <w:rsid w:val="00BA4D6F"/>
    <w:rsid w:val="00BA550F"/>
    <w:rsid w:val="00BA5EF6"/>
    <w:rsid w:val="00BA6552"/>
    <w:rsid w:val="00BA6C63"/>
    <w:rsid w:val="00BA6E3E"/>
    <w:rsid w:val="00BA7007"/>
    <w:rsid w:val="00BA71AC"/>
    <w:rsid w:val="00BB10CB"/>
    <w:rsid w:val="00BB212F"/>
    <w:rsid w:val="00BB32A9"/>
    <w:rsid w:val="00BB3C67"/>
    <w:rsid w:val="00BB40CF"/>
    <w:rsid w:val="00BB4777"/>
    <w:rsid w:val="00BB5C0E"/>
    <w:rsid w:val="00BB5CB2"/>
    <w:rsid w:val="00BB5E4C"/>
    <w:rsid w:val="00BB6666"/>
    <w:rsid w:val="00BB6982"/>
    <w:rsid w:val="00BB6D60"/>
    <w:rsid w:val="00BB73F4"/>
    <w:rsid w:val="00BB7D65"/>
    <w:rsid w:val="00BC01D2"/>
    <w:rsid w:val="00BC0869"/>
    <w:rsid w:val="00BC0910"/>
    <w:rsid w:val="00BC0D8B"/>
    <w:rsid w:val="00BC1661"/>
    <w:rsid w:val="00BC1C6E"/>
    <w:rsid w:val="00BC1E5C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2D2"/>
    <w:rsid w:val="00BC5492"/>
    <w:rsid w:val="00BC5D31"/>
    <w:rsid w:val="00BC60BA"/>
    <w:rsid w:val="00BC6FBB"/>
    <w:rsid w:val="00BC7C53"/>
    <w:rsid w:val="00BD1830"/>
    <w:rsid w:val="00BD1B60"/>
    <w:rsid w:val="00BD1E80"/>
    <w:rsid w:val="00BD24A8"/>
    <w:rsid w:val="00BD3A39"/>
    <w:rsid w:val="00BD44D2"/>
    <w:rsid w:val="00BD5229"/>
    <w:rsid w:val="00BD5934"/>
    <w:rsid w:val="00BD5AE3"/>
    <w:rsid w:val="00BD5D56"/>
    <w:rsid w:val="00BD5DC8"/>
    <w:rsid w:val="00BD61DA"/>
    <w:rsid w:val="00BD6622"/>
    <w:rsid w:val="00BD66B4"/>
    <w:rsid w:val="00BD6C68"/>
    <w:rsid w:val="00BD6F6E"/>
    <w:rsid w:val="00BD6FEC"/>
    <w:rsid w:val="00BD7016"/>
    <w:rsid w:val="00BD74B8"/>
    <w:rsid w:val="00BD7D64"/>
    <w:rsid w:val="00BE03AB"/>
    <w:rsid w:val="00BE1A82"/>
    <w:rsid w:val="00BE1F73"/>
    <w:rsid w:val="00BE3135"/>
    <w:rsid w:val="00BE3435"/>
    <w:rsid w:val="00BE3F20"/>
    <w:rsid w:val="00BE4217"/>
    <w:rsid w:val="00BE498E"/>
    <w:rsid w:val="00BE4CCD"/>
    <w:rsid w:val="00BE50A2"/>
    <w:rsid w:val="00BE5DE3"/>
    <w:rsid w:val="00BE6838"/>
    <w:rsid w:val="00BE6F8C"/>
    <w:rsid w:val="00BE71F7"/>
    <w:rsid w:val="00BE72E6"/>
    <w:rsid w:val="00BE7429"/>
    <w:rsid w:val="00BE7AD8"/>
    <w:rsid w:val="00BF00F5"/>
    <w:rsid w:val="00BF05BA"/>
    <w:rsid w:val="00BF0727"/>
    <w:rsid w:val="00BF0CB9"/>
    <w:rsid w:val="00BF1F6F"/>
    <w:rsid w:val="00BF1FC2"/>
    <w:rsid w:val="00BF20CF"/>
    <w:rsid w:val="00BF35FF"/>
    <w:rsid w:val="00BF38AA"/>
    <w:rsid w:val="00BF4757"/>
    <w:rsid w:val="00BF5CE4"/>
    <w:rsid w:val="00BF6342"/>
    <w:rsid w:val="00BF729D"/>
    <w:rsid w:val="00BF7A09"/>
    <w:rsid w:val="00BF7BAE"/>
    <w:rsid w:val="00C00921"/>
    <w:rsid w:val="00C0164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572A"/>
    <w:rsid w:val="00C05F03"/>
    <w:rsid w:val="00C072FB"/>
    <w:rsid w:val="00C07921"/>
    <w:rsid w:val="00C079F9"/>
    <w:rsid w:val="00C1136A"/>
    <w:rsid w:val="00C11E45"/>
    <w:rsid w:val="00C11F85"/>
    <w:rsid w:val="00C12104"/>
    <w:rsid w:val="00C12870"/>
    <w:rsid w:val="00C129EB"/>
    <w:rsid w:val="00C136F8"/>
    <w:rsid w:val="00C1395D"/>
    <w:rsid w:val="00C13B01"/>
    <w:rsid w:val="00C13DA6"/>
    <w:rsid w:val="00C148C5"/>
    <w:rsid w:val="00C14BB2"/>
    <w:rsid w:val="00C15B02"/>
    <w:rsid w:val="00C15E32"/>
    <w:rsid w:val="00C16C4E"/>
    <w:rsid w:val="00C16CCB"/>
    <w:rsid w:val="00C178B3"/>
    <w:rsid w:val="00C178F9"/>
    <w:rsid w:val="00C17F6C"/>
    <w:rsid w:val="00C214F1"/>
    <w:rsid w:val="00C21FBE"/>
    <w:rsid w:val="00C22678"/>
    <w:rsid w:val="00C232FE"/>
    <w:rsid w:val="00C23AAE"/>
    <w:rsid w:val="00C23E45"/>
    <w:rsid w:val="00C23FE0"/>
    <w:rsid w:val="00C240EB"/>
    <w:rsid w:val="00C245A3"/>
    <w:rsid w:val="00C24DBF"/>
    <w:rsid w:val="00C24FD2"/>
    <w:rsid w:val="00C25060"/>
    <w:rsid w:val="00C25135"/>
    <w:rsid w:val="00C266EB"/>
    <w:rsid w:val="00C26ABD"/>
    <w:rsid w:val="00C26CDA"/>
    <w:rsid w:val="00C278CE"/>
    <w:rsid w:val="00C27A8B"/>
    <w:rsid w:val="00C30DCD"/>
    <w:rsid w:val="00C31A80"/>
    <w:rsid w:val="00C33976"/>
    <w:rsid w:val="00C33A74"/>
    <w:rsid w:val="00C33AF5"/>
    <w:rsid w:val="00C34EFD"/>
    <w:rsid w:val="00C359E3"/>
    <w:rsid w:val="00C35F70"/>
    <w:rsid w:val="00C3606A"/>
    <w:rsid w:val="00C36B06"/>
    <w:rsid w:val="00C36FBD"/>
    <w:rsid w:val="00C3735F"/>
    <w:rsid w:val="00C40CB7"/>
    <w:rsid w:val="00C41132"/>
    <w:rsid w:val="00C4128B"/>
    <w:rsid w:val="00C41526"/>
    <w:rsid w:val="00C41A19"/>
    <w:rsid w:val="00C41E8A"/>
    <w:rsid w:val="00C41ED9"/>
    <w:rsid w:val="00C4249C"/>
    <w:rsid w:val="00C43059"/>
    <w:rsid w:val="00C433F9"/>
    <w:rsid w:val="00C44CED"/>
    <w:rsid w:val="00C44DFD"/>
    <w:rsid w:val="00C44F54"/>
    <w:rsid w:val="00C45403"/>
    <w:rsid w:val="00C4544A"/>
    <w:rsid w:val="00C46157"/>
    <w:rsid w:val="00C464DB"/>
    <w:rsid w:val="00C46D1D"/>
    <w:rsid w:val="00C479C3"/>
    <w:rsid w:val="00C50823"/>
    <w:rsid w:val="00C50DBF"/>
    <w:rsid w:val="00C51377"/>
    <w:rsid w:val="00C51B58"/>
    <w:rsid w:val="00C51DD4"/>
    <w:rsid w:val="00C53366"/>
    <w:rsid w:val="00C53617"/>
    <w:rsid w:val="00C53833"/>
    <w:rsid w:val="00C53BF9"/>
    <w:rsid w:val="00C54672"/>
    <w:rsid w:val="00C54B78"/>
    <w:rsid w:val="00C54C2C"/>
    <w:rsid w:val="00C54C95"/>
    <w:rsid w:val="00C54E61"/>
    <w:rsid w:val="00C55A3F"/>
    <w:rsid w:val="00C570CF"/>
    <w:rsid w:val="00C57515"/>
    <w:rsid w:val="00C57E6F"/>
    <w:rsid w:val="00C60B3B"/>
    <w:rsid w:val="00C60C77"/>
    <w:rsid w:val="00C612BE"/>
    <w:rsid w:val="00C6182C"/>
    <w:rsid w:val="00C6193A"/>
    <w:rsid w:val="00C61BD8"/>
    <w:rsid w:val="00C63744"/>
    <w:rsid w:val="00C63CA7"/>
    <w:rsid w:val="00C6437E"/>
    <w:rsid w:val="00C65338"/>
    <w:rsid w:val="00C65945"/>
    <w:rsid w:val="00C65A40"/>
    <w:rsid w:val="00C65AF8"/>
    <w:rsid w:val="00C66440"/>
    <w:rsid w:val="00C66886"/>
    <w:rsid w:val="00C66897"/>
    <w:rsid w:val="00C66950"/>
    <w:rsid w:val="00C66D7F"/>
    <w:rsid w:val="00C67127"/>
    <w:rsid w:val="00C672DA"/>
    <w:rsid w:val="00C67327"/>
    <w:rsid w:val="00C673F9"/>
    <w:rsid w:val="00C67504"/>
    <w:rsid w:val="00C675AC"/>
    <w:rsid w:val="00C7024F"/>
    <w:rsid w:val="00C703A3"/>
    <w:rsid w:val="00C707CE"/>
    <w:rsid w:val="00C70981"/>
    <w:rsid w:val="00C711CB"/>
    <w:rsid w:val="00C71503"/>
    <w:rsid w:val="00C7214D"/>
    <w:rsid w:val="00C72ACE"/>
    <w:rsid w:val="00C732CC"/>
    <w:rsid w:val="00C736E9"/>
    <w:rsid w:val="00C73896"/>
    <w:rsid w:val="00C740FB"/>
    <w:rsid w:val="00C74603"/>
    <w:rsid w:val="00C746D8"/>
    <w:rsid w:val="00C75391"/>
    <w:rsid w:val="00C756D9"/>
    <w:rsid w:val="00C7591E"/>
    <w:rsid w:val="00C7642B"/>
    <w:rsid w:val="00C764C3"/>
    <w:rsid w:val="00C76F89"/>
    <w:rsid w:val="00C77330"/>
    <w:rsid w:val="00C80B92"/>
    <w:rsid w:val="00C80C44"/>
    <w:rsid w:val="00C80C9A"/>
    <w:rsid w:val="00C80D38"/>
    <w:rsid w:val="00C81759"/>
    <w:rsid w:val="00C81ED4"/>
    <w:rsid w:val="00C823E3"/>
    <w:rsid w:val="00C82776"/>
    <w:rsid w:val="00C83898"/>
    <w:rsid w:val="00C8448F"/>
    <w:rsid w:val="00C84521"/>
    <w:rsid w:val="00C86565"/>
    <w:rsid w:val="00C86EE4"/>
    <w:rsid w:val="00C86F4B"/>
    <w:rsid w:val="00C87607"/>
    <w:rsid w:val="00C877AA"/>
    <w:rsid w:val="00C90CE0"/>
    <w:rsid w:val="00C90E2C"/>
    <w:rsid w:val="00C90F35"/>
    <w:rsid w:val="00C9310A"/>
    <w:rsid w:val="00C93369"/>
    <w:rsid w:val="00C93731"/>
    <w:rsid w:val="00C9385C"/>
    <w:rsid w:val="00C93919"/>
    <w:rsid w:val="00C94A3B"/>
    <w:rsid w:val="00C94FAA"/>
    <w:rsid w:val="00C95343"/>
    <w:rsid w:val="00C969A0"/>
    <w:rsid w:val="00CA0394"/>
    <w:rsid w:val="00CA0BE3"/>
    <w:rsid w:val="00CA0DFA"/>
    <w:rsid w:val="00CA0ED9"/>
    <w:rsid w:val="00CA1DE8"/>
    <w:rsid w:val="00CA33B5"/>
    <w:rsid w:val="00CA3405"/>
    <w:rsid w:val="00CA4719"/>
    <w:rsid w:val="00CA52C9"/>
    <w:rsid w:val="00CA5645"/>
    <w:rsid w:val="00CA5A5B"/>
    <w:rsid w:val="00CA6E0F"/>
    <w:rsid w:val="00CB004E"/>
    <w:rsid w:val="00CB05A8"/>
    <w:rsid w:val="00CB05BB"/>
    <w:rsid w:val="00CB0633"/>
    <w:rsid w:val="00CB0AE0"/>
    <w:rsid w:val="00CB105E"/>
    <w:rsid w:val="00CB17BB"/>
    <w:rsid w:val="00CB1CC8"/>
    <w:rsid w:val="00CB2832"/>
    <w:rsid w:val="00CB30AE"/>
    <w:rsid w:val="00CB3367"/>
    <w:rsid w:val="00CB37FA"/>
    <w:rsid w:val="00CB3983"/>
    <w:rsid w:val="00CB4530"/>
    <w:rsid w:val="00CB47EE"/>
    <w:rsid w:val="00CB4C77"/>
    <w:rsid w:val="00CB52EA"/>
    <w:rsid w:val="00CB5454"/>
    <w:rsid w:val="00CB5AAD"/>
    <w:rsid w:val="00CB5E64"/>
    <w:rsid w:val="00CB70AD"/>
    <w:rsid w:val="00CB733B"/>
    <w:rsid w:val="00CB74CA"/>
    <w:rsid w:val="00CC02BA"/>
    <w:rsid w:val="00CC121F"/>
    <w:rsid w:val="00CC1233"/>
    <w:rsid w:val="00CC1276"/>
    <w:rsid w:val="00CC1F2E"/>
    <w:rsid w:val="00CC25B4"/>
    <w:rsid w:val="00CC2B93"/>
    <w:rsid w:val="00CC360B"/>
    <w:rsid w:val="00CC383E"/>
    <w:rsid w:val="00CC3BFD"/>
    <w:rsid w:val="00CC3FF3"/>
    <w:rsid w:val="00CC5160"/>
    <w:rsid w:val="00CC570A"/>
    <w:rsid w:val="00CC65EA"/>
    <w:rsid w:val="00CC698F"/>
    <w:rsid w:val="00CC6D64"/>
    <w:rsid w:val="00CC713B"/>
    <w:rsid w:val="00CD0200"/>
    <w:rsid w:val="00CD17F3"/>
    <w:rsid w:val="00CD1F2A"/>
    <w:rsid w:val="00CD30FD"/>
    <w:rsid w:val="00CD32B8"/>
    <w:rsid w:val="00CD3325"/>
    <w:rsid w:val="00CD3350"/>
    <w:rsid w:val="00CD431F"/>
    <w:rsid w:val="00CD45C2"/>
    <w:rsid w:val="00CD4BA4"/>
    <w:rsid w:val="00CD4C54"/>
    <w:rsid w:val="00CD5513"/>
    <w:rsid w:val="00CD551D"/>
    <w:rsid w:val="00CD6563"/>
    <w:rsid w:val="00CD740D"/>
    <w:rsid w:val="00CD7D1B"/>
    <w:rsid w:val="00CE006E"/>
    <w:rsid w:val="00CE043F"/>
    <w:rsid w:val="00CE0841"/>
    <w:rsid w:val="00CE0B68"/>
    <w:rsid w:val="00CE0C5B"/>
    <w:rsid w:val="00CE1057"/>
    <w:rsid w:val="00CE2AFE"/>
    <w:rsid w:val="00CE2B30"/>
    <w:rsid w:val="00CE339A"/>
    <w:rsid w:val="00CE43B3"/>
    <w:rsid w:val="00CE4A33"/>
    <w:rsid w:val="00CE5A3F"/>
    <w:rsid w:val="00CE6590"/>
    <w:rsid w:val="00CE6620"/>
    <w:rsid w:val="00CE6947"/>
    <w:rsid w:val="00CE766D"/>
    <w:rsid w:val="00CE7834"/>
    <w:rsid w:val="00CF080C"/>
    <w:rsid w:val="00CF0958"/>
    <w:rsid w:val="00CF1885"/>
    <w:rsid w:val="00CF191F"/>
    <w:rsid w:val="00CF1E4A"/>
    <w:rsid w:val="00CF2A46"/>
    <w:rsid w:val="00CF3E03"/>
    <w:rsid w:val="00CF4FBE"/>
    <w:rsid w:val="00CF4FFF"/>
    <w:rsid w:val="00CF594D"/>
    <w:rsid w:val="00CF5B33"/>
    <w:rsid w:val="00CF6711"/>
    <w:rsid w:val="00CF7581"/>
    <w:rsid w:val="00CF7787"/>
    <w:rsid w:val="00CF77A0"/>
    <w:rsid w:val="00CF7955"/>
    <w:rsid w:val="00CF7FAB"/>
    <w:rsid w:val="00D004F5"/>
    <w:rsid w:val="00D00C02"/>
    <w:rsid w:val="00D010AA"/>
    <w:rsid w:val="00D03256"/>
    <w:rsid w:val="00D03AC1"/>
    <w:rsid w:val="00D047FE"/>
    <w:rsid w:val="00D04CA4"/>
    <w:rsid w:val="00D053A7"/>
    <w:rsid w:val="00D05506"/>
    <w:rsid w:val="00D05730"/>
    <w:rsid w:val="00D057CE"/>
    <w:rsid w:val="00D05D21"/>
    <w:rsid w:val="00D06970"/>
    <w:rsid w:val="00D06D3C"/>
    <w:rsid w:val="00D07835"/>
    <w:rsid w:val="00D07B79"/>
    <w:rsid w:val="00D07BF3"/>
    <w:rsid w:val="00D07EB5"/>
    <w:rsid w:val="00D1050B"/>
    <w:rsid w:val="00D1091D"/>
    <w:rsid w:val="00D10DD9"/>
    <w:rsid w:val="00D110C7"/>
    <w:rsid w:val="00D111C1"/>
    <w:rsid w:val="00D11344"/>
    <w:rsid w:val="00D11493"/>
    <w:rsid w:val="00D11802"/>
    <w:rsid w:val="00D11AB6"/>
    <w:rsid w:val="00D11E32"/>
    <w:rsid w:val="00D129EF"/>
    <w:rsid w:val="00D13758"/>
    <w:rsid w:val="00D14108"/>
    <w:rsid w:val="00D147D7"/>
    <w:rsid w:val="00D14BCA"/>
    <w:rsid w:val="00D14C3B"/>
    <w:rsid w:val="00D1536B"/>
    <w:rsid w:val="00D153C6"/>
    <w:rsid w:val="00D164D1"/>
    <w:rsid w:val="00D16EF2"/>
    <w:rsid w:val="00D16F35"/>
    <w:rsid w:val="00D170ED"/>
    <w:rsid w:val="00D17EFD"/>
    <w:rsid w:val="00D17F3F"/>
    <w:rsid w:val="00D204BB"/>
    <w:rsid w:val="00D20C60"/>
    <w:rsid w:val="00D20FD9"/>
    <w:rsid w:val="00D213A2"/>
    <w:rsid w:val="00D21433"/>
    <w:rsid w:val="00D21645"/>
    <w:rsid w:val="00D219A3"/>
    <w:rsid w:val="00D220C3"/>
    <w:rsid w:val="00D227CB"/>
    <w:rsid w:val="00D22F86"/>
    <w:rsid w:val="00D233AB"/>
    <w:rsid w:val="00D23DBB"/>
    <w:rsid w:val="00D24148"/>
    <w:rsid w:val="00D24A6D"/>
    <w:rsid w:val="00D25492"/>
    <w:rsid w:val="00D25580"/>
    <w:rsid w:val="00D25D2C"/>
    <w:rsid w:val="00D25D6E"/>
    <w:rsid w:val="00D26E70"/>
    <w:rsid w:val="00D2715B"/>
    <w:rsid w:val="00D27440"/>
    <w:rsid w:val="00D27765"/>
    <w:rsid w:val="00D27A46"/>
    <w:rsid w:val="00D27C51"/>
    <w:rsid w:val="00D30834"/>
    <w:rsid w:val="00D30B01"/>
    <w:rsid w:val="00D31058"/>
    <w:rsid w:val="00D3154B"/>
    <w:rsid w:val="00D31EF5"/>
    <w:rsid w:val="00D32990"/>
    <w:rsid w:val="00D330B4"/>
    <w:rsid w:val="00D33BD0"/>
    <w:rsid w:val="00D33DC8"/>
    <w:rsid w:val="00D340AE"/>
    <w:rsid w:val="00D343FB"/>
    <w:rsid w:val="00D34525"/>
    <w:rsid w:val="00D34F3A"/>
    <w:rsid w:val="00D35F5B"/>
    <w:rsid w:val="00D3657B"/>
    <w:rsid w:val="00D36667"/>
    <w:rsid w:val="00D3681A"/>
    <w:rsid w:val="00D36F64"/>
    <w:rsid w:val="00D3730B"/>
    <w:rsid w:val="00D37340"/>
    <w:rsid w:val="00D375DD"/>
    <w:rsid w:val="00D375EC"/>
    <w:rsid w:val="00D37F73"/>
    <w:rsid w:val="00D410A9"/>
    <w:rsid w:val="00D41EED"/>
    <w:rsid w:val="00D4222D"/>
    <w:rsid w:val="00D428A0"/>
    <w:rsid w:val="00D42FCB"/>
    <w:rsid w:val="00D439A5"/>
    <w:rsid w:val="00D44203"/>
    <w:rsid w:val="00D44A9F"/>
    <w:rsid w:val="00D45350"/>
    <w:rsid w:val="00D45499"/>
    <w:rsid w:val="00D45ECA"/>
    <w:rsid w:val="00D46454"/>
    <w:rsid w:val="00D4653A"/>
    <w:rsid w:val="00D4653C"/>
    <w:rsid w:val="00D46E65"/>
    <w:rsid w:val="00D47466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873"/>
    <w:rsid w:val="00D62AF6"/>
    <w:rsid w:val="00D63425"/>
    <w:rsid w:val="00D64412"/>
    <w:rsid w:val="00D653D1"/>
    <w:rsid w:val="00D6593A"/>
    <w:rsid w:val="00D66D79"/>
    <w:rsid w:val="00D6747C"/>
    <w:rsid w:val="00D67C35"/>
    <w:rsid w:val="00D700F7"/>
    <w:rsid w:val="00D70C55"/>
    <w:rsid w:val="00D71008"/>
    <w:rsid w:val="00D71292"/>
    <w:rsid w:val="00D72037"/>
    <w:rsid w:val="00D72354"/>
    <w:rsid w:val="00D72C4F"/>
    <w:rsid w:val="00D73AA6"/>
    <w:rsid w:val="00D73CD9"/>
    <w:rsid w:val="00D73E93"/>
    <w:rsid w:val="00D743F9"/>
    <w:rsid w:val="00D747BF"/>
    <w:rsid w:val="00D74BFE"/>
    <w:rsid w:val="00D75F96"/>
    <w:rsid w:val="00D76558"/>
    <w:rsid w:val="00D767F6"/>
    <w:rsid w:val="00D7722D"/>
    <w:rsid w:val="00D779F2"/>
    <w:rsid w:val="00D80644"/>
    <w:rsid w:val="00D8076E"/>
    <w:rsid w:val="00D80D8A"/>
    <w:rsid w:val="00D80F97"/>
    <w:rsid w:val="00D813F0"/>
    <w:rsid w:val="00D8198B"/>
    <w:rsid w:val="00D81AC3"/>
    <w:rsid w:val="00D828B4"/>
    <w:rsid w:val="00D82A13"/>
    <w:rsid w:val="00D84157"/>
    <w:rsid w:val="00D84458"/>
    <w:rsid w:val="00D85107"/>
    <w:rsid w:val="00D85861"/>
    <w:rsid w:val="00D859FD"/>
    <w:rsid w:val="00D85ADE"/>
    <w:rsid w:val="00D85E99"/>
    <w:rsid w:val="00D862C2"/>
    <w:rsid w:val="00D875D0"/>
    <w:rsid w:val="00D87875"/>
    <w:rsid w:val="00D90F07"/>
    <w:rsid w:val="00D911E8"/>
    <w:rsid w:val="00D916A6"/>
    <w:rsid w:val="00D919D5"/>
    <w:rsid w:val="00D92971"/>
    <w:rsid w:val="00D92B95"/>
    <w:rsid w:val="00D93CEB"/>
    <w:rsid w:val="00D946E7"/>
    <w:rsid w:val="00D94B9A"/>
    <w:rsid w:val="00D94F55"/>
    <w:rsid w:val="00D95537"/>
    <w:rsid w:val="00D957F4"/>
    <w:rsid w:val="00D95A22"/>
    <w:rsid w:val="00D96CA2"/>
    <w:rsid w:val="00D9712A"/>
    <w:rsid w:val="00DA084C"/>
    <w:rsid w:val="00DA0BD1"/>
    <w:rsid w:val="00DA13A7"/>
    <w:rsid w:val="00DA1A2D"/>
    <w:rsid w:val="00DA1F48"/>
    <w:rsid w:val="00DA2EB7"/>
    <w:rsid w:val="00DA39B6"/>
    <w:rsid w:val="00DA3E7F"/>
    <w:rsid w:val="00DA44FA"/>
    <w:rsid w:val="00DA48DF"/>
    <w:rsid w:val="00DA4ABB"/>
    <w:rsid w:val="00DA4FF6"/>
    <w:rsid w:val="00DA50D1"/>
    <w:rsid w:val="00DA554B"/>
    <w:rsid w:val="00DA5C03"/>
    <w:rsid w:val="00DA6407"/>
    <w:rsid w:val="00DA649E"/>
    <w:rsid w:val="00DA66A7"/>
    <w:rsid w:val="00DA6843"/>
    <w:rsid w:val="00DA7194"/>
    <w:rsid w:val="00DA76D7"/>
    <w:rsid w:val="00DB0726"/>
    <w:rsid w:val="00DB0C57"/>
    <w:rsid w:val="00DB133D"/>
    <w:rsid w:val="00DB226F"/>
    <w:rsid w:val="00DB2FB2"/>
    <w:rsid w:val="00DB359E"/>
    <w:rsid w:val="00DB3739"/>
    <w:rsid w:val="00DB3CA6"/>
    <w:rsid w:val="00DB4289"/>
    <w:rsid w:val="00DB4C72"/>
    <w:rsid w:val="00DB553F"/>
    <w:rsid w:val="00DB5F1E"/>
    <w:rsid w:val="00DB6268"/>
    <w:rsid w:val="00DB655B"/>
    <w:rsid w:val="00DB6625"/>
    <w:rsid w:val="00DB697C"/>
    <w:rsid w:val="00DB6E4C"/>
    <w:rsid w:val="00DB6F3C"/>
    <w:rsid w:val="00DC1BFF"/>
    <w:rsid w:val="00DC1D59"/>
    <w:rsid w:val="00DC220B"/>
    <w:rsid w:val="00DC233F"/>
    <w:rsid w:val="00DC344F"/>
    <w:rsid w:val="00DC41E8"/>
    <w:rsid w:val="00DC49F5"/>
    <w:rsid w:val="00DC610F"/>
    <w:rsid w:val="00DC6A92"/>
    <w:rsid w:val="00DC6AD2"/>
    <w:rsid w:val="00DC773C"/>
    <w:rsid w:val="00DC779A"/>
    <w:rsid w:val="00DC7B2C"/>
    <w:rsid w:val="00DD099D"/>
    <w:rsid w:val="00DD0B30"/>
    <w:rsid w:val="00DD0E81"/>
    <w:rsid w:val="00DD11A9"/>
    <w:rsid w:val="00DD161B"/>
    <w:rsid w:val="00DD1959"/>
    <w:rsid w:val="00DD1E48"/>
    <w:rsid w:val="00DD239C"/>
    <w:rsid w:val="00DD3153"/>
    <w:rsid w:val="00DD349D"/>
    <w:rsid w:val="00DD43FD"/>
    <w:rsid w:val="00DD4A37"/>
    <w:rsid w:val="00DD56E9"/>
    <w:rsid w:val="00DD589C"/>
    <w:rsid w:val="00DD5F3F"/>
    <w:rsid w:val="00DD606B"/>
    <w:rsid w:val="00DD6391"/>
    <w:rsid w:val="00DD6853"/>
    <w:rsid w:val="00DD7135"/>
    <w:rsid w:val="00DD7171"/>
    <w:rsid w:val="00DD7465"/>
    <w:rsid w:val="00DD771E"/>
    <w:rsid w:val="00DD78FC"/>
    <w:rsid w:val="00DD7C22"/>
    <w:rsid w:val="00DD7DDA"/>
    <w:rsid w:val="00DD7E8E"/>
    <w:rsid w:val="00DD7FA3"/>
    <w:rsid w:val="00DE0E19"/>
    <w:rsid w:val="00DE1652"/>
    <w:rsid w:val="00DE173D"/>
    <w:rsid w:val="00DE1F54"/>
    <w:rsid w:val="00DE2B84"/>
    <w:rsid w:val="00DE2F38"/>
    <w:rsid w:val="00DE3AD2"/>
    <w:rsid w:val="00DE57BA"/>
    <w:rsid w:val="00DE592F"/>
    <w:rsid w:val="00DE5E47"/>
    <w:rsid w:val="00DE6710"/>
    <w:rsid w:val="00DE6B4A"/>
    <w:rsid w:val="00DE7484"/>
    <w:rsid w:val="00DE74F4"/>
    <w:rsid w:val="00DF0194"/>
    <w:rsid w:val="00DF027A"/>
    <w:rsid w:val="00DF0444"/>
    <w:rsid w:val="00DF290F"/>
    <w:rsid w:val="00DF330A"/>
    <w:rsid w:val="00DF343F"/>
    <w:rsid w:val="00DF3CCF"/>
    <w:rsid w:val="00DF43D8"/>
    <w:rsid w:val="00DF52BE"/>
    <w:rsid w:val="00DF5849"/>
    <w:rsid w:val="00DF5AC5"/>
    <w:rsid w:val="00DF6397"/>
    <w:rsid w:val="00DF68D8"/>
    <w:rsid w:val="00DF6FCE"/>
    <w:rsid w:val="00DF768D"/>
    <w:rsid w:val="00DF787D"/>
    <w:rsid w:val="00E0022F"/>
    <w:rsid w:val="00E00BA4"/>
    <w:rsid w:val="00E00C93"/>
    <w:rsid w:val="00E012CE"/>
    <w:rsid w:val="00E01513"/>
    <w:rsid w:val="00E01938"/>
    <w:rsid w:val="00E01A63"/>
    <w:rsid w:val="00E01CB5"/>
    <w:rsid w:val="00E02519"/>
    <w:rsid w:val="00E02B32"/>
    <w:rsid w:val="00E0330D"/>
    <w:rsid w:val="00E0345A"/>
    <w:rsid w:val="00E03B35"/>
    <w:rsid w:val="00E03CF4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0F9C"/>
    <w:rsid w:val="00E11000"/>
    <w:rsid w:val="00E1132D"/>
    <w:rsid w:val="00E11562"/>
    <w:rsid w:val="00E12882"/>
    <w:rsid w:val="00E1298B"/>
    <w:rsid w:val="00E12A30"/>
    <w:rsid w:val="00E12CF0"/>
    <w:rsid w:val="00E1363A"/>
    <w:rsid w:val="00E13662"/>
    <w:rsid w:val="00E13985"/>
    <w:rsid w:val="00E13CFC"/>
    <w:rsid w:val="00E1419B"/>
    <w:rsid w:val="00E14316"/>
    <w:rsid w:val="00E149B5"/>
    <w:rsid w:val="00E14BE3"/>
    <w:rsid w:val="00E14BF6"/>
    <w:rsid w:val="00E14F1E"/>
    <w:rsid w:val="00E151A3"/>
    <w:rsid w:val="00E158ED"/>
    <w:rsid w:val="00E16484"/>
    <w:rsid w:val="00E16E3F"/>
    <w:rsid w:val="00E1706F"/>
    <w:rsid w:val="00E175F9"/>
    <w:rsid w:val="00E17798"/>
    <w:rsid w:val="00E17E64"/>
    <w:rsid w:val="00E17F5A"/>
    <w:rsid w:val="00E203D1"/>
    <w:rsid w:val="00E2150F"/>
    <w:rsid w:val="00E2158C"/>
    <w:rsid w:val="00E21DD1"/>
    <w:rsid w:val="00E223CA"/>
    <w:rsid w:val="00E228B2"/>
    <w:rsid w:val="00E23421"/>
    <w:rsid w:val="00E23ABA"/>
    <w:rsid w:val="00E23FC7"/>
    <w:rsid w:val="00E24017"/>
    <w:rsid w:val="00E240F3"/>
    <w:rsid w:val="00E244F6"/>
    <w:rsid w:val="00E24546"/>
    <w:rsid w:val="00E24AA9"/>
    <w:rsid w:val="00E2503A"/>
    <w:rsid w:val="00E26792"/>
    <w:rsid w:val="00E26953"/>
    <w:rsid w:val="00E26D20"/>
    <w:rsid w:val="00E274F8"/>
    <w:rsid w:val="00E27691"/>
    <w:rsid w:val="00E30146"/>
    <w:rsid w:val="00E31401"/>
    <w:rsid w:val="00E319FD"/>
    <w:rsid w:val="00E3284D"/>
    <w:rsid w:val="00E3313F"/>
    <w:rsid w:val="00E331A9"/>
    <w:rsid w:val="00E337DF"/>
    <w:rsid w:val="00E339DF"/>
    <w:rsid w:val="00E33D15"/>
    <w:rsid w:val="00E33D5F"/>
    <w:rsid w:val="00E33DE2"/>
    <w:rsid w:val="00E33EAD"/>
    <w:rsid w:val="00E33EE1"/>
    <w:rsid w:val="00E34035"/>
    <w:rsid w:val="00E345F2"/>
    <w:rsid w:val="00E35179"/>
    <w:rsid w:val="00E3545A"/>
    <w:rsid w:val="00E3611E"/>
    <w:rsid w:val="00E3647A"/>
    <w:rsid w:val="00E37C47"/>
    <w:rsid w:val="00E4334C"/>
    <w:rsid w:val="00E43824"/>
    <w:rsid w:val="00E44B16"/>
    <w:rsid w:val="00E45463"/>
    <w:rsid w:val="00E454E7"/>
    <w:rsid w:val="00E45DB1"/>
    <w:rsid w:val="00E45DBB"/>
    <w:rsid w:val="00E46574"/>
    <w:rsid w:val="00E501F0"/>
    <w:rsid w:val="00E507B8"/>
    <w:rsid w:val="00E516E9"/>
    <w:rsid w:val="00E51706"/>
    <w:rsid w:val="00E51987"/>
    <w:rsid w:val="00E51991"/>
    <w:rsid w:val="00E51D62"/>
    <w:rsid w:val="00E520EE"/>
    <w:rsid w:val="00E52D20"/>
    <w:rsid w:val="00E52E20"/>
    <w:rsid w:val="00E52F23"/>
    <w:rsid w:val="00E53408"/>
    <w:rsid w:val="00E54174"/>
    <w:rsid w:val="00E544DB"/>
    <w:rsid w:val="00E54CCF"/>
    <w:rsid w:val="00E554C7"/>
    <w:rsid w:val="00E55CA5"/>
    <w:rsid w:val="00E569FF"/>
    <w:rsid w:val="00E57B96"/>
    <w:rsid w:val="00E600D1"/>
    <w:rsid w:val="00E60DD6"/>
    <w:rsid w:val="00E618E9"/>
    <w:rsid w:val="00E61A65"/>
    <w:rsid w:val="00E620E5"/>
    <w:rsid w:val="00E62B51"/>
    <w:rsid w:val="00E630A7"/>
    <w:rsid w:val="00E63653"/>
    <w:rsid w:val="00E64B0E"/>
    <w:rsid w:val="00E64FE7"/>
    <w:rsid w:val="00E65744"/>
    <w:rsid w:val="00E65A9E"/>
    <w:rsid w:val="00E6639E"/>
    <w:rsid w:val="00E66624"/>
    <w:rsid w:val="00E7058D"/>
    <w:rsid w:val="00E7160B"/>
    <w:rsid w:val="00E71A48"/>
    <w:rsid w:val="00E720AA"/>
    <w:rsid w:val="00E73416"/>
    <w:rsid w:val="00E7348A"/>
    <w:rsid w:val="00E73DD3"/>
    <w:rsid w:val="00E750E5"/>
    <w:rsid w:val="00E75ACF"/>
    <w:rsid w:val="00E77106"/>
    <w:rsid w:val="00E77C25"/>
    <w:rsid w:val="00E77D1E"/>
    <w:rsid w:val="00E80317"/>
    <w:rsid w:val="00E80B36"/>
    <w:rsid w:val="00E82151"/>
    <w:rsid w:val="00E82474"/>
    <w:rsid w:val="00E82E49"/>
    <w:rsid w:val="00E837E8"/>
    <w:rsid w:val="00E83A5A"/>
    <w:rsid w:val="00E83A8E"/>
    <w:rsid w:val="00E83C3F"/>
    <w:rsid w:val="00E83CEE"/>
    <w:rsid w:val="00E8406B"/>
    <w:rsid w:val="00E8457A"/>
    <w:rsid w:val="00E848C8"/>
    <w:rsid w:val="00E862C8"/>
    <w:rsid w:val="00E86940"/>
    <w:rsid w:val="00E86E9E"/>
    <w:rsid w:val="00E86F7E"/>
    <w:rsid w:val="00E8764E"/>
    <w:rsid w:val="00E90051"/>
    <w:rsid w:val="00E90339"/>
    <w:rsid w:val="00E904F7"/>
    <w:rsid w:val="00E90505"/>
    <w:rsid w:val="00E913FF"/>
    <w:rsid w:val="00E92372"/>
    <w:rsid w:val="00E93069"/>
    <w:rsid w:val="00E93539"/>
    <w:rsid w:val="00E9371E"/>
    <w:rsid w:val="00E93833"/>
    <w:rsid w:val="00E9399D"/>
    <w:rsid w:val="00E93BAB"/>
    <w:rsid w:val="00E93EFB"/>
    <w:rsid w:val="00E94115"/>
    <w:rsid w:val="00E94D5C"/>
    <w:rsid w:val="00E94FE7"/>
    <w:rsid w:val="00E95191"/>
    <w:rsid w:val="00E95409"/>
    <w:rsid w:val="00E95B8C"/>
    <w:rsid w:val="00E95CA5"/>
    <w:rsid w:val="00E966F8"/>
    <w:rsid w:val="00E9678E"/>
    <w:rsid w:val="00E97697"/>
    <w:rsid w:val="00E9774B"/>
    <w:rsid w:val="00EA03DB"/>
    <w:rsid w:val="00EA0858"/>
    <w:rsid w:val="00EA134F"/>
    <w:rsid w:val="00EA1654"/>
    <w:rsid w:val="00EA1675"/>
    <w:rsid w:val="00EA2959"/>
    <w:rsid w:val="00EA332D"/>
    <w:rsid w:val="00EA34BE"/>
    <w:rsid w:val="00EA373F"/>
    <w:rsid w:val="00EA4943"/>
    <w:rsid w:val="00EA4952"/>
    <w:rsid w:val="00EA4FA9"/>
    <w:rsid w:val="00EA5559"/>
    <w:rsid w:val="00EA5766"/>
    <w:rsid w:val="00EA5895"/>
    <w:rsid w:val="00EA5B80"/>
    <w:rsid w:val="00EA6027"/>
    <w:rsid w:val="00EA612F"/>
    <w:rsid w:val="00EA68A9"/>
    <w:rsid w:val="00EA6A92"/>
    <w:rsid w:val="00EA6DA3"/>
    <w:rsid w:val="00EA71E9"/>
    <w:rsid w:val="00EA7301"/>
    <w:rsid w:val="00EA75F6"/>
    <w:rsid w:val="00EB0817"/>
    <w:rsid w:val="00EB0DBD"/>
    <w:rsid w:val="00EB1D1A"/>
    <w:rsid w:val="00EB216B"/>
    <w:rsid w:val="00EB2445"/>
    <w:rsid w:val="00EB3107"/>
    <w:rsid w:val="00EB32A2"/>
    <w:rsid w:val="00EB35CA"/>
    <w:rsid w:val="00EB39B4"/>
    <w:rsid w:val="00EB3A95"/>
    <w:rsid w:val="00EB4051"/>
    <w:rsid w:val="00EB56CD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B26"/>
    <w:rsid w:val="00EC0E9F"/>
    <w:rsid w:val="00EC1120"/>
    <w:rsid w:val="00EC1C62"/>
    <w:rsid w:val="00EC267E"/>
    <w:rsid w:val="00EC3507"/>
    <w:rsid w:val="00EC3B9C"/>
    <w:rsid w:val="00EC3DE2"/>
    <w:rsid w:val="00EC4795"/>
    <w:rsid w:val="00EC56D4"/>
    <w:rsid w:val="00EC5C78"/>
    <w:rsid w:val="00EC616C"/>
    <w:rsid w:val="00EC6F56"/>
    <w:rsid w:val="00EC7206"/>
    <w:rsid w:val="00EC72E9"/>
    <w:rsid w:val="00ED05F9"/>
    <w:rsid w:val="00ED15BF"/>
    <w:rsid w:val="00ED2A6E"/>
    <w:rsid w:val="00ED2F49"/>
    <w:rsid w:val="00ED2F51"/>
    <w:rsid w:val="00ED3139"/>
    <w:rsid w:val="00ED3367"/>
    <w:rsid w:val="00ED3C92"/>
    <w:rsid w:val="00ED3CD1"/>
    <w:rsid w:val="00ED3CF9"/>
    <w:rsid w:val="00ED451D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6B8"/>
    <w:rsid w:val="00ED7B31"/>
    <w:rsid w:val="00ED7B34"/>
    <w:rsid w:val="00ED7F6D"/>
    <w:rsid w:val="00EE1C97"/>
    <w:rsid w:val="00EE1F75"/>
    <w:rsid w:val="00EE25B6"/>
    <w:rsid w:val="00EE305E"/>
    <w:rsid w:val="00EE347A"/>
    <w:rsid w:val="00EE34DD"/>
    <w:rsid w:val="00EE3B85"/>
    <w:rsid w:val="00EE3EC6"/>
    <w:rsid w:val="00EE42D7"/>
    <w:rsid w:val="00EE4470"/>
    <w:rsid w:val="00EE4B39"/>
    <w:rsid w:val="00EE5084"/>
    <w:rsid w:val="00EE5652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29C4"/>
    <w:rsid w:val="00EF3B32"/>
    <w:rsid w:val="00EF40B5"/>
    <w:rsid w:val="00EF4873"/>
    <w:rsid w:val="00EF668F"/>
    <w:rsid w:val="00EF6AF7"/>
    <w:rsid w:val="00EF79C3"/>
    <w:rsid w:val="00F002F9"/>
    <w:rsid w:val="00F007F7"/>
    <w:rsid w:val="00F00CA9"/>
    <w:rsid w:val="00F00D55"/>
    <w:rsid w:val="00F00D84"/>
    <w:rsid w:val="00F010AB"/>
    <w:rsid w:val="00F01475"/>
    <w:rsid w:val="00F0169D"/>
    <w:rsid w:val="00F0178A"/>
    <w:rsid w:val="00F0354F"/>
    <w:rsid w:val="00F03900"/>
    <w:rsid w:val="00F041B9"/>
    <w:rsid w:val="00F0488C"/>
    <w:rsid w:val="00F04AC1"/>
    <w:rsid w:val="00F05035"/>
    <w:rsid w:val="00F06264"/>
    <w:rsid w:val="00F0634E"/>
    <w:rsid w:val="00F066F2"/>
    <w:rsid w:val="00F10F1A"/>
    <w:rsid w:val="00F11128"/>
    <w:rsid w:val="00F11853"/>
    <w:rsid w:val="00F11CB6"/>
    <w:rsid w:val="00F122F3"/>
    <w:rsid w:val="00F1295F"/>
    <w:rsid w:val="00F12BD6"/>
    <w:rsid w:val="00F1300F"/>
    <w:rsid w:val="00F13A37"/>
    <w:rsid w:val="00F13B4F"/>
    <w:rsid w:val="00F1437E"/>
    <w:rsid w:val="00F1480A"/>
    <w:rsid w:val="00F14C6E"/>
    <w:rsid w:val="00F15C26"/>
    <w:rsid w:val="00F160E2"/>
    <w:rsid w:val="00F163AB"/>
    <w:rsid w:val="00F16843"/>
    <w:rsid w:val="00F16CF8"/>
    <w:rsid w:val="00F17010"/>
    <w:rsid w:val="00F1730A"/>
    <w:rsid w:val="00F17529"/>
    <w:rsid w:val="00F175D7"/>
    <w:rsid w:val="00F20022"/>
    <w:rsid w:val="00F208EC"/>
    <w:rsid w:val="00F20B63"/>
    <w:rsid w:val="00F2129E"/>
    <w:rsid w:val="00F2155C"/>
    <w:rsid w:val="00F21737"/>
    <w:rsid w:val="00F21F1A"/>
    <w:rsid w:val="00F227A8"/>
    <w:rsid w:val="00F23053"/>
    <w:rsid w:val="00F23C84"/>
    <w:rsid w:val="00F24041"/>
    <w:rsid w:val="00F240BA"/>
    <w:rsid w:val="00F24271"/>
    <w:rsid w:val="00F2527A"/>
    <w:rsid w:val="00F2591E"/>
    <w:rsid w:val="00F2665D"/>
    <w:rsid w:val="00F26D81"/>
    <w:rsid w:val="00F30B8C"/>
    <w:rsid w:val="00F30CDC"/>
    <w:rsid w:val="00F30FC3"/>
    <w:rsid w:val="00F312DB"/>
    <w:rsid w:val="00F3180F"/>
    <w:rsid w:val="00F326A2"/>
    <w:rsid w:val="00F326D8"/>
    <w:rsid w:val="00F339DA"/>
    <w:rsid w:val="00F34319"/>
    <w:rsid w:val="00F35C86"/>
    <w:rsid w:val="00F3705E"/>
    <w:rsid w:val="00F376BC"/>
    <w:rsid w:val="00F37971"/>
    <w:rsid w:val="00F379B1"/>
    <w:rsid w:val="00F40224"/>
    <w:rsid w:val="00F40325"/>
    <w:rsid w:val="00F4252F"/>
    <w:rsid w:val="00F42798"/>
    <w:rsid w:val="00F429D3"/>
    <w:rsid w:val="00F42B13"/>
    <w:rsid w:val="00F43296"/>
    <w:rsid w:val="00F4365E"/>
    <w:rsid w:val="00F439A5"/>
    <w:rsid w:val="00F439DF"/>
    <w:rsid w:val="00F45C50"/>
    <w:rsid w:val="00F45EB2"/>
    <w:rsid w:val="00F475F5"/>
    <w:rsid w:val="00F47AEB"/>
    <w:rsid w:val="00F51518"/>
    <w:rsid w:val="00F5173B"/>
    <w:rsid w:val="00F51A50"/>
    <w:rsid w:val="00F52699"/>
    <w:rsid w:val="00F52E31"/>
    <w:rsid w:val="00F53E26"/>
    <w:rsid w:val="00F54963"/>
    <w:rsid w:val="00F55707"/>
    <w:rsid w:val="00F55BD0"/>
    <w:rsid w:val="00F55BDA"/>
    <w:rsid w:val="00F56443"/>
    <w:rsid w:val="00F56EFE"/>
    <w:rsid w:val="00F5733F"/>
    <w:rsid w:val="00F57942"/>
    <w:rsid w:val="00F60957"/>
    <w:rsid w:val="00F619D0"/>
    <w:rsid w:val="00F61F50"/>
    <w:rsid w:val="00F61FD8"/>
    <w:rsid w:val="00F62522"/>
    <w:rsid w:val="00F62A9C"/>
    <w:rsid w:val="00F63E9F"/>
    <w:rsid w:val="00F64282"/>
    <w:rsid w:val="00F6431A"/>
    <w:rsid w:val="00F64CF4"/>
    <w:rsid w:val="00F64FB9"/>
    <w:rsid w:val="00F6600A"/>
    <w:rsid w:val="00F66B8D"/>
    <w:rsid w:val="00F66E34"/>
    <w:rsid w:val="00F67388"/>
    <w:rsid w:val="00F708DB"/>
    <w:rsid w:val="00F709DB"/>
    <w:rsid w:val="00F70A8D"/>
    <w:rsid w:val="00F71103"/>
    <w:rsid w:val="00F711EB"/>
    <w:rsid w:val="00F714A1"/>
    <w:rsid w:val="00F7254D"/>
    <w:rsid w:val="00F72C25"/>
    <w:rsid w:val="00F73ABB"/>
    <w:rsid w:val="00F73E35"/>
    <w:rsid w:val="00F73EDF"/>
    <w:rsid w:val="00F740BE"/>
    <w:rsid w:val="00F7473E"/>
    <w:rsid w:val="00F74A22"/>
    <w:rsid w:val="00F74C04"/>
    <w:rsid w:val="00F74D78"/>
    <w:rsid w:val="00F74F7A"/>
    <w:rsid w:val="00F750B6"/>
    <w:rsid w:val="00F75637"/>
    <w:rsid w:val="00F756AB"/>
    <w:rsid w:val="00F75843"/>
    <w:rsid w:val="00F75AA6"/>
    <w:rsid w:val="00F75C5E"/>
    <w:rsid w:val="00F75F66"/>
    <w:rsid w:val="00F76760"/>
    <w:rsid w:val="00F7734F"/>
    <w:rsid w:val="00F8017B"/>
    <w:rsid w:val="00F806C5"/>
    <w:rsid w:val="00F80A37"/>
    <w:rsid w:val="00F81061"/>
    <w:rsid w:val="00F814AC"/>
    <w:rsid w:val="00F81A66"/>
    <w:rsid w:val="00F81AAE"/>
    <w:rsid w:val="00F81BB0"/>
    <w:rsid w:val="00F81E6B"/>
    <w:rsid w:val="00F8208A"/>
    <w:rsid w:val="00F825CD"/>
    <w:rsid w:val="00F82871"/>
    <w:rsid w:val="00F82A40"/>
    <w:rsid w:val="00F82C39"/>
    <w:rsid w:val="00F8307F"/>
    <w:rsid w:val="00F83113"/>
    <w:rsid w:val="00F836E9"/>
    <w:rsid w:val="00F83728"/>
    <w:rsid w:val="00F83AEE"/>
    <w:rsid w:val="00F83CF8"/>
    <w:rsid w:val="00F8470B"/>
    <w:rsid w:val="00F84A7D"/>
    <w:rsid w:val="00F84BD3"/>
    <w:rsid w:val="00F85172"/>
    <w:rsid w:val="00F85A25"/>
    <w:rsid w:val="00F85D75"/>
    <w:rsid w:val="00F865A2"/>
    <w:rsid w:val="00F86886"/>
    <w:rsid w:val="00F87E9B"/>
    <w:rsid w:val="00F9139C"/>
    <w:rsid w:val="00F913A7"/>
    <w:rsid w:val="00F9173C"/>
    <w:rsid w:val="00F9237E"/>
    <w:rsid w:val="00F93169"/>
    <w:rsid w:val="00F938AE"/>
    <w:rsid w:val="00F94779"/>
    <w:rsid w:val="00F94BB5"/>
    <w:rsid w:val="00F95260"/>
    <w:rsid w:val="00F955E5"/>
    <w:rsid w:val="00F9564D"/>
    <w:rsid w:val="00F969C4"/>
    <w:rsid w:val="00F97F10"/>
    <w:rsid w:val="00FA05CA"/>
    <w:rsid w:val="00FA1582"/>
    <w:rsid w:val="00FA1EBC"/>
    <w:rsid w:val="00FA1EE6"/>
    <w:rsid w:val="00FA2372"/>
    <w:rsid w:val="00FA23C0"/>
    <w:rsid w:val="00FA26D6"/>
    <w:rsid w:val="00FA28F7"/>
    <w:rsid w:val="00FA2929"/>
    <w:rsid w:val="00FA3063"/>
    <w:rsid w:val="00FA37A0"/>
    <w:rsid w:val="00FA3DEC"/>
    <w:rsid w:val="00FA53F7"/>
    <w:rsid w:val="00FA56E8"/>
    <w:rsid w:val="00FA65D3"/>
    <w:rsid w:val="00FA6982"/>
    <w:rsid w:val="00FA7394"/>
    <w:rsid w:val="00FB070A"/>
    <w:rsid w:val="00FB0918"/>
    <w:rsid w:val="00FB0B0D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ABD"/>
    <w:rsid w:val="00FB3B74"/>
    <w:rsid w:val="00FB3F64"/>
    <w:rsid w:val="00FB426B"/>
    <w:rsid w:val="00FB4E45"/>
    <w:rsid w:val="00FB50B7"/>
    <w:rsid w:val="00FB53E9"/>
    <w:rsid w:val="00FB540C"/>
    <w:rsid w:val="00FB5ACD"/>
    <w:rsid w:val="00FB6239"/>
    <w:rsid w:val="00FB72BB"/>
    <w:rsid w:val="00FB78DC"/>
    <w:rsid w:val="00FB7DB0"/>
    <w:rsid w:val="00FC045D"/>
    <w:rsid w:val="00FC12CF"/>
    <w:rsid w:val="00FC14D7"/>
    <w:rsid w:val="00FC17AB"/>
    <w:rsid w:val="00FC1CBB"/>
    <w:rsid w:val="00FC2199"/>
    <w:rsid w:val="00FC223B"/>
    <w:rsid w:val="00FC31F0"/>
    <w:rsid w:val="00FC3BBB"/>
    <w:rsid w:val="00FC5281"/>
    <w:rsid w:val="00FC5839"/>
    <w:rsid w:val="00FC5A39"/>
    <w:rsid w:val="00FC5B33"/>
    <w:rsid w:val="00FC6544"/>
    <w:rsid w:val="00FC7234"/>
    <w:rsid w:val="00FC755C"/>
    <w:rsid w:val="00FC782E"/>
    <w:rsid w:val="00FC7ED0"/>
    <w:rsid w:val="00FD0060"/>
    <w:rsid w:val="00FD1EF0"/>
    <w:rsid w:val="00FD2093"/>
    <w:rsid w:val="00FD2721"/>
    <w:rsid w:val="00FD2B2B"/>
    <w:rsid w:val="00FD3645"/>
    <w:rsid w:val="00FD3847"/>
    <w:rsid w:val="00FD4344"/>
    <w:rsid w:val="00FD5774"/>
    <w:rsid w:val="00FD5C12"/>
    <w:rsid w:val="00FD5D1F"/>
    <w:rsid w:val="00FD64AE"/>
    <w:rsid w:val="00FD6944"/>
    <w:rsid w:val="00FD6B10"/>
    <w:rsid w:val="00FD6C3C"/>
    <w:rsid w:val="00FD6DEC"/>
    <w:rsid w:val="00FD795A"/>
    <w:rsid w:val="00FD7B3F"/>
    <w:rsid w:val="00FE0094"/>
    <w:rsid w:val="00FE082D"/>
    <w:rsid w:val="00FE08F2"/>
    <w:rsid w:val="00FE0E85"/>
    <w:rsid w:val="00FE150A"/>
    <w:rsid w:val="00FE1867"/>
    <w:rsid w:val="00FE19C5"/>
    <w:rsid w:val="00FE1FD7"/>
    <w:rsid w:val="00FE25E6"/>
    <w:rsid w:val="00FE2EBD"/>
    <w:rsid w:val="00FE3E30"/>
    <w:rsid w:val="00FE4B9B"/>
    <w:rsid w:val="00FE502F"/>
    <w:rsid w:val="00FE5419"/>
    <w:rsid w:val="00FE58B9"/>
    <w:rsid w:val="00FF042C"/>
    <w:rsid w:val="00FF1112"/>
    <w:rsid w:val="00FF173A"/>
    <w:rsid w:val="00FF1809"/>
    <w:rsid w:val="00FF1AA1"/>
    <w:rsid w:val="00FF28B4"/>
    <w:rsid w:val="00FF29BA"/>
    <w:rsid w:val="00FF2EE4"/>
    <w:rsid w:val="00FF3AF8"/>
    <w:rsid w:val="00FF4877"/>
    <w:rsid w:val="00FF4DEA"/>
    <w:rsid w:val="00FF505D"/>
    <w:rsid w:val="00FF511C"/>
    <w:rsid w:val="00FF5EED"/>
    <w:rsid w:val="00FF5F30"/>
    <w:rsid w:val="00FF64BE"/>
    <w:rsid w:val="00FF6D0C"/>
    <w:rsid w:val="00FF71BC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B1D8E"/>
  <w15:chartTrackingRefBased/>
  <w15:docId w15:val="{7A93BD2B-52B7-44F3-ADE0-8C7F226E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69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1CD6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97F8C"/>
    <w:rPr>
      <w:rFonts w:ascii="Times New Roman" w:hAnsi="Times New Roman" w:cs="Times New Roman"/>
      <w:sz w:val="22"/>
      <w:lang w:val="en-GB" w:bidi="ar-SA"/>
    </w:rPr>
  </w:style>
  <w:style w:type="character" w:customStyle="1" w:styleId="Heading1Char1">
    <w:name w:val="Heading 1 Char1"/>
    <w:rsid w:val="001B7E2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9070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4907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3BFC-EA43-469F-A80E-BFE749545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4</TotalTime>
  <Pages>6</Pages>
  <Words>1734</Words>
  <Characters>6848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2022-02-25T08:06:00Z</cp:lastPrinted>
  <dcterms:created xsi:type="dcterms:W3CDTF">2023-02-23T06:26:00Z</dcterms:created>
  <dcterms:modified xsi:type="dcterms:W3CDTF">2023-02-23T06:33:00Z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2022-01-19T08:20:22Z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4c58841e-aff7-4b8e-b9fd-a5259c8d8076</vt:lpwstr>
  </property>
  <property fmtid="{D5CDD505-2E9C-101B-9397-08002B2CF9AE}" pid="8" name="MSIP_Label_4ed8881d-4062-46d6-b0ca-1cc939420954_ContentBits">
    <vt:lpwstr>0</vt:lpwstr>
  </property>
</Properties>
</file>