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AD2F7" w14:textId="77777777" w:rsidR="00793FBA" w:rsidRPr="000B526A" w:rsidRDefault="00793FBA" w:rsidP="00793FBA">
      <w:pPr>
        <w:pStyle w:val="IndexHeading1"/>
        <w:spacing w:after="120"/>
        <w:ind w:left="1620" w:hanging="162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0B526A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4DBC1C2E" w14:textId="77777777" w:rsidR="00793FBA" w:rsidRPr="000B526A" w:rsidRDefault="00793FBA" w:rsidP="00FB31B0">
      <w:pPr>
        <w:pStyle w:val="index"/>
        <w:tabs>
          <w:tab w:val="clear" w:pos="1134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16"/>
          <w:szCs w:val="16"/>
          <w:lang w:bidi="th-TH"/>
        </w:rPr>
      </w:pPr>
    </w:p>
    <w:p w14:paraId="4491F15E" w14:textId="77777777" w:rsidR="00EB5996" w:rsidRPr="000B526A" w:rsidRDefault="0057416E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EB5996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ทั่วไป</w:t>
      </w:r>
    </w:p>
    <w:p w14:paraId="2DE58921" w14:textId="77777777" w:rsidR="00EB5996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</w:p>
    <w:p w14:paraId="59CA72A1" w14:textId="77777777" w:rsidR="00915CF5" w:rsidRPr="000B526A" w:rsidRDefault="00915CF5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469C7ACE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C201563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7B265FB" w14:textId="2AF258ED" w:rsidR="00974132" w:rsidRDefault="00974132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5E16E06" w14:textId="5A10F5CB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6446CE25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  <w:r w:rsidR="00F714A1" w:rsidRPr="000B526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0B5F45EC" w14:textId="77777777" w:rsidR="00915CF5" w:rsidRPr="000B526A" w:rsidRDefault="00D227CB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6024FCE1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14:paraId="060620CE" w14:textId="77777777" w:rsidR="00915CF5" w:rsidRPr="000B526A" w:rsidRDefault="0038504F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เจ้าหนี้อื่น</w:t>
      </w:r>
      <w:r w:rsidR="0077163B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กิจการอื่น</w:t>
      </w:r>
    </w:p>
    <w:p w14:paraId="342522E1" w14:textId="77777777" w:rsidR="00915CF5" w:rsidRPr="000B526A" w:rsidRDefault="00EA75F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4F2ABA" w:rsidRPr="000B526A">
        <w:rPr>
          <w:rFonts w:ascii="Angsana New" w:hAnsi="Angsana New" w:cs="Angsana New" w:hint="cs"/>
          <w:sz w:val="30"/>
          <w:szCs w:val="30"/>
          <w:cs/>
        </w:rPr>
        <w:t>ผลประโยชน์พนักงาน</w:t>
      </w:r>
    </w:p>
    <w:p w14:paraId="0FB7D361" w14:textId="77777777" w:rsidR="00915CF5" w:rsidRPr="000B526A" w:rsidRDefault="002812E2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ส่วนเกินมูลค่าหุ้นและ</w:t>
      </w:r>
      <w:r w:rsidR="007615C9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14:paraId="1A34E836" w14:textId="77777777" w:rsidR="00915CF5" w:rsidRPr="000B526A" w:rsidRDefault="00EB599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B15B9D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F938AE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7ABD2D64" w14:textId="77777777" w:rsidR="00915CF5" w:rsidRPr="000B526A" w:rsidRDefault="00D227CB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รายได้อื่น</w:t>
      </w:r>
    </w:p>
    <w:p w14:paraId="468343FF" w14:textId="77777777" w:rsidR="00915CF5" w:rsidRPr="000B526A" w:rsidRDefault="00EA75F6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ต้นทุนในการจัดจำหน่าย</w:t>
      </w:r>
    </w:p>
    <w:p w14:paraId="34D4726B" w14:textId="77777777" w:rsidR="00915CF5" w:rsidRPr="000B526A" w:rsidRDefault="00DC49F5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ค่าใช้จ่ายในการบริหาร</w:t>
      </w:r>
    </w:p>
    <w:p w14:paraId="1B2D41B4" w14:textId="77777777" w:rsidR="00915CF5" w:rsidRPr="000B526A" w:rsidRDefault="0038504F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323E4E97" w14:textId="77777777" w:rsidR="00915CF5" w:rsidRPr="000B526A" w:rsidRDefault="00E544DB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B59B32D" w14:textId="77777777" w:rsidR="001D3470" w:rsidRPr="000B526A" w:rsidRDefault="001D3470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E95CA5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5B3B814A" w14:textId="77777777" w:rsidR="00985E6C" w:rsidRPr="000B526A" w:rsidRDefault="00985E6C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tLeast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14DBD9B7" w14:textId="77777777" w:rsidR="00915CF5" w:rsidRPr="000B526A" w:rsidRDefault="00915CF5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13BEF30" w14:textId="77777777" w:rsidR="001A2B3F" w:rsidRPr="000B526A" w:rsidRDefault="001A2B3F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0353D6A3" w14:textId="77777777" w:rsidR="0057416E" w:rsidRPr="000B526A" w:rsidRDefault="0057416E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7A2048"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14:paraId="2588B1A0" w14:textId="77777777" w:rsidR="00203A98" w:rsidRPr="000B526A" w:rsidRDefault="007E0129" w:rsidP="00203A98">
      <w:pPr>
        <w:pStyle w:val="index"/>
        <w:numPr>
          <w:ilvl w:val="0"/>
          <w:numId w:val="4"/>
        </w:numPr>
        <w:tabs>
          <w:tab w:val="left" w:pos="1620"/>
        </w:tabs>
        <w:spacing w:after="0" w:line="240" w:lineRule="auto"/>
        <w:ind w:left="1620" w:hanging="162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  <w:r w:rsidR="00602835" w:rsidRPr="000B526A">
        <w:rPr>
          <w:rFonts w:ascii="Angsana New" w:hAnsi="Angsana New" w:cs="Angsana New" w:hint="cs"/>
          <w:sz w:val="30"/>
          <w:szCs w:val="30"/>
        </w:rPr>
        <w:tab/>
      </w:r>
      <w:r w:rsidR="00602835" w:rsidRPr="000B526A">
        <w:rPr>
          <w:rFonts w:ascii="Angsana New" w:hAnsi="Angsana New" w:cs="Angsana New" w:hint="cs"/>
          <w:sz w:val="30"/>
          <w:szCs w:val="30"/>
        </w:rPr>
        <w:tab/>
      </w:r>
    </w:p>
    <w:p w14:paraId="5EBF799A" w14:textId="77777777" w:rsidR="00203A98" w:rsidRPr="000B526A" w:rsidRDefault="00203A98" w:rsidP="00203A98">
      <w:pPr>
        <w:pStyle w:val="index"/>
        <w:tabs>
          <w:tab w:val="clear" w:pos="1134"/>
          <w:tab w:val="left" w:pos="1620"/>
        </w:tabs>
        <w:spacing w:after="0" w:line="240" w:lineRule="auto"/>
        <w:ind w:left="72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5DE8A8" w14:textId="081312A8" w:rsidR="00314BE9" w:rsidRPr="000B526A" w:rsidRDefault="00EB5996" w:rsidP="00203A98">
      <w:pPr>
        <w:pStyle w:val="index"/>
        <w:tabs>
          <w:tab w:val="clear" w:pos="1134"/>
          <w:tab w:val="left" w:pos="1620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sz w:val="30"/>
          <w:szCs w:val="30"/>
        </w:rPr>
      </w:pPr>
      <w:r w:rsidRPr="000B526A">
        <w:rPr>
          <w:rFonts w:ascii="Angsana New" w:hAnsi="Angsana New" w:cs="Angsana New" w:hint="cs"/>
          <w:sz w:val="30"/>
          <w:szCs w:val="30"/>
          <w:cs/>
        </w:rPr>
        <w:br w:type="page"/>
      </w:r>
      <w:r w:rsidR="00314BE9" w:rsidRPr="000B526A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7B34CC7" w14:textId="77777777" w:rsidR="00314BE9" w:rsidRPr="000B526A" w:rsidRDefault="00314BE9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24952D4F" w14:textId="1910167F" w:rsidR="0084562F" w:rsidRPr="008B11B5" w:rsidRDefault="00314BE9" w:rsidP="0084562F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งบกา</w:t>
      </w:r>
      <w:r w:rsidR="00AD7E77" w:rsidRPr="000B526A">
        <w:rPr>
          <w:rFonts w:ascii="Angsana New" w:hAnsi="Angsana New" w:hint="cs"/>
          <w:sz w:val="30"/>
          <w:szCs w:val="30"/>
          <w:cs/>
        </w:rPr>
        <w:t>รเงิน</w:t>
      </w:r>
      <w:r w:rsidR="0029555F" w:rsidRPr="000B526A">
        <w:rPr>
          <w:rFonts w:ascii="Angsana New" w:hAnsi="Angsana New" w:hint="cs"/>
          <w:sz w:val="30"/>
          <w:szCs w:val="30"/>
          <w:cs/>
        </w:rPr>
        <w:t>นี้</w:t>
      </w:r>
      <w:r w:rsidR="00AD7E77" w:rsidRPr="000B526A">
        <w:rPr>
          <w:rFonts w:ascii="Angsana New" w:hAnsi="Angsana New" w:hint="cs"/>
          <w:sz w:val="30"/>
          <w:szCs w:val="30"/>
          <w:cs/>
        </w:rPr>
        <w:t>ได้รับอนุมัติ</w:t>
      </w:r>
      <w:r w:rsidR="00D227CB" w:rsidRPr="000B526A">
        <w:rPr>
          <w:rFonts w:ascii="Angsana New" w:hAnsi="Angsana New" w:hint="cs"/>
          <w:sz w:val="30"/>
          <w:szCs w:val="30"/>
          <w:cs/>
        </w:rPr>
        <w:t>ให้ออกงบการเงินจาก</w:t>
      </w:r>
      <w:r w:rsidR="008A4428" w:rsidRPr="000B526A">
        <w:rPr>
          <w:rFonts w:ascii="Angsana New" w:hAnsi="Angsana New" w:hint="cs"/>
          <w:sz w:val="30"/>
          <w:szCs w:val="30"/>
          <w:cs/>
        </w:rPr>
        <w:t>คณะ</w:t>
      </w:r>
      <w:r w:rsidR="00D227CB" w:rsidRPr="000B526A">
        <w:rPr>
          <w:rFonts w:ascii="Angsana New" w:hAnsi="Angsana New" w:hint="cs"/>
          <w:sz w:val="30"/>
          <w:szCs w:val="30"/>
          <w:cs/>
        </w:rPr>
        <w:t>กรรมการเมื่อ</w:t>
      </w:r>
      <w:r w:rsidR="00446C7F" w:rsidRPr="000B526A">
        <w:rPr>
          <w:rFonts w:ascii="Angsana New" w:hAnsi="Angsana New" w:hint="cs"/>
          <w:sz w:val="30"/>
          <w:szCs w:val="30"/>
          <w:cs/>
        </w:rPr>
        <w:t>วันที่</w:t>
      </w:r>
      <w:r w:rsidR="00C44F54">
        <w:rPr>
          <w:rFonts w:ascii="Angsana New" w:hAnsi="Angsana New"/>
          <w:sz w:val="30"/>
          <w:szCs w:val="30"/>
          <w:lang w:val="en-US"/>
        </w:rPr>
        <w:t xml:space="preserve"> 24</w:t>
      </w:r>
      <w:r w:rsidR="0035209B">
        <w:rPr>
          <w:rFonts w:ascii="Angsana New" w:hAnsi="Angsana New"/>
          <w:sz w:val="30"/>
          <w:szCs w:val="30"/>
        </w:rPr>
        <w:t xml:space="preserve"> </w:t>
      </w:r>
      <w:r w:rsidR="0035209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35209B">
        <w:rPr>
          <w:rFonts w:ascii="Angsana New" w:hAnsi="Angsana New"/>
          <w:sz w:val="30"/>
          <w:szCs w:val="30"/>
          <w:lang w:val="en-US"/>
        </w:rPr>
        <w:t>256</w:t>
      </w:r>
      <w:r w:rsidR="00AE1B90">
        <w:rPr>
          <w:rFonts w:ascii="Angsana New" w:hAnsi="Angsana New"/>
          <w:sz w:val="30"/>
          <w:szCs w:val="30"/>
          <w:lang w:val="en-US"/>
        </w:rPr>
        <w:t>6</w:t>
      </w:r>
    </w:p>
    <w:p w14:paraId="09F80053" w14:textId="77777777" w:rsidR="00314BE9" w:rsidRPr="000B526A" w:rsidRDefault="00314BE9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0A3134B7" w14:textId="77777777" w:rsidR="004A5132" w:rsidRPr="000B526A" w:rsidRDefault="004A5132" w:rsidP="0088797B">
      <w:pPr>
        <w:tabs>
          <w:tab w:val="left" w:pos="513"/>
          <w:tab w:val="decimal" w:pos="792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9555F" w:rsidRPr="000B526A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>ทั่วไป</w:t>
      </w:r>
    </w:p>
    <w:p w14:paraId="1CC00BAD" w14:textId="77777777" w:rsidR="00AF4B32" w:rsidRPr="000B526A" w:rsidRDefault="00AF4B32" w:rsidP="0088797B">
      <w:pPr>
        <w:spacing w:line="240" w:lineRule="auto"/>
        <w:ind w:left="522"/>
        <w:jc w:val="both"/>
        <w:rPr>
          <w:rFonts w:ascii="Angsana New" w:hAnsi="Angsana New"/>
          <w:sz w:val="24"/>
          <w:szCs w:val="24"/>
        </w:rPr>
      </w:pPr>
    </w:p>
    <w:p w14:paraId="0E8CB25C" w14:textId="36106D2F" w:rsidR="007172E2" w:rsidRPr="000B526A" w:rsidRDefault="004A5132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09636A" w:rsidRPr="000B526A">
        <w:rPr>
          <w:rFonts w:ascii="Angsana New" w:hAnsi="Angsana New" w:hint="cs"/>
          <w:sz w:val="30"/>
          <w:szCs w:val="30"/>
          <w:cs/>
        </w:rPr>
        <w:t>อลูคอน</w:t>
      </w:r>
      <w:r w:rsidRPr="000B526A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1840A9" w:rsidRPr="000B526A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7172E2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0B526A">
        <w:rPr>
          <w:rFonts w:ascii="Angsana New" w:hAnsi="Angsana New" w:hint="cs"/>
          <w:sz w:val="30"/>
          <w:szCs w:val="30"/>
        </w:rPr>
        <w:t>“</w:t>
      </w:r>
      <w:r w:rsidR="007172E2" w:rsidRPr="000B526A">
        <w:rPr>
          <w:rFonts w:ascii="Angsana New" w:hAnsi="Angsana New" w:hint="cs"/>
          <w:sz w:val="30"/>
          <w:szCs w:val="30"/>
          <w:cs/>
        </w:rPr>
        <w:t>บริษัท</w:t>
      </w:r>
      <w:r w:rsidR="007172E2" w:rsidRPr="000B526A">
        <w:rPr>
          <w:rFonts w:ascii="Angsana New" w:hAnsi="Angsana New" w:hint="cs"/>
          <w:sz w:val="30"/>
          <w:szCs w:val="30"/>
        </w:rPr>
        <w:t>”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0B526A">
        <w:rPr>
          <w:rFonts w:ascii="Angsana New" w:hAnsi="Angsana New" w:hint="cs"/>
          <w:sz w:val="30"/>
          <w:szCs w:val="30"/>
          <w:cs/>
        </w:rPr>
        <w:t>เป็นนิต</w:t>
      </w:r>
      <w:r w:rsidR="00242B1F" w:rsidRPr="000B526A">
        <w:rPr>
          <w:rFonts w:ascii="Angsana New" w:hAnsi="Angsana New" w:hint="cs"/>
          <w:sz w:val="30"/>
          <w:szCs w:val="30"/>
          <w:cs/>
        </w:rPr>
        <w:t>ิบุคคลที่จัดตั้งขึ้นในประเทศไทย</w:t>
      </w:r>
      <w:r w:rsidR="007172E2" w:rsidRPr="000B526A">
        <w:rPr>
          <w:rFonts w:ascii="Angsana New" w:hAnsi="Angsana New" w:hint="cs"/>
          <w:sz w:val="30"/>
          <w:szCs w:val="30"/>
          <w:cs/>
        </w:rPr>
        <w:t xml:space="preserve"> และ</w:t>
      </w:r>
      <w:r w:rsidR="00712B78" w:rsidRPr="000B526A">
        <w:rPr>
          <w:rFonts w:ascii="Angsana New" w:hAnsi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="00712B78" w:rsidRPr="000B526A">
        <w:rPr>
          <w:rFonts w:ascii="Angsana New" w:hAnsi="Angsana New" w:hint="cs"/>
          <w:sz w:val="30"/>
          <w:szCs w:val="30"/>
        </w:rPr>
        <w:t>2532</w:t>
      </w:r>
      <w:r w:rsidR="00712B78" w:rsidRPr="000B526A">
        <w:rPr>
          <w:rFonts w:ascii="Angsana New" w:hAnsi="Angsana New" w:hint="cs"/>
          <w:sz w:val="30"/>
          <w:szCs w:val="30"/>
          <w:cs/>
        </w:rPr>
        <w:t xml:space="preserve"> และจดทะเบียนแปรสภาพเป็นบริษัทมหาชนจำกัดเมื่อ</w:t>
      </w:r>
      <w:r w:rsidR="00E95CA5" w:rsidRPr="000B526A">
        <w:rPr>
          <w:rFonts w:ascii="Angsana New" w:hAnsi="Angsana New" w:hint="cs"/>
          <w:sz w:val="30"/>
          <w:szCs w:val="30"/>
          <w:cs/>
        </w:rPr>
        <w:br/>
      </w:r>
      <w:r w:rsidR="00712B78" w:rsidRPr="000B526A">
        <w:rPr>
          <w:rFonts w:ascii="Angsana New" w:hAnsi="Angsana New" w:hint="cs"/>
          <w:sz w:val="30"/>
          <w:szCs w:val="30"/>
          <w:cs/>
        </w:rPr>
        <w:t>เดือนพฤษภาคม</w:t>
      </w:r>
      <w:r w:rsidR="005777C9" w:rsidRPr="000B526A">
        <w:rPr>
          <w:rFonts w:ascii="Angsana New" w:hAnsi="Angsana New" w:hint="cs"/>
          <w:sz w:val="30"/>
          <w:szCs w:val="30"/>
          <w:lang w:val="en-US"/>
        </w:rPr>
        <w:t xml:space="preserve"> 2537</w:t>
      </w:r>
      <w:r w:rsidR="0040310C" w:rsidRPr="000B526A">
        <w:rPr>
          <w:rFonts w:ascii="Angsana New" w:hAnsi="Angsana New" w:hint="cs"/>
          <w:sz w:val="30"/>
          <w:szCs w:val="30"/>
        </w:rPr>
        <w:t xml:space="preserve"> </w:t>
      </w:r>
      <w:r w:rsidR="008B1045" w:rsidRPr="000B526A">
        <w:rPr>
          <w:rFonts w:ascii="Angsana New" w:hAnsi="Angsana New" w:hint="cs"/>
          <w:sz w:val="30"/>
          <w:szCs w:val="30"/>
          <w:cs/>
        </w:rPr>
        <w:t>โดย</w:t>
      </w:r>
      <w:r w:rsidR="00BE498E" w:rsidRPr="000B526A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7172E2" w:rsidRPr="000B526A">
        <w:rPr>
          <w:rFonts w:ascii="Angsana New" w:hAnsi="Angsana New" w:hint="cs"/>
          <w:sz w:val="30"/>
          <w:szCs w:val="30"/>
          <w:cs/>
        </w:rPr>
        <w:t xml:space="preserve">จดทะเบียนตั้งอยู่เลขที่ </w:t>
      </w:r>
      <w:r w:rsidR="00404440" w:rsidRPr="000B526A">
        <w:rPr>
          <w:rFonts w:ascii="Angsana New" w:hAnsi="Angsana New" w:hint="cs"/>
          <w:sz w:val="30"/>
          <w:szCs w:val="30"/>
        </w:rPr>
        <w:t>500</w:t>
      </w:r>
      <w:r w:rsidR="00404440" w:rsidRPr="000B526A">
        <w:rPr>
          <w:rFonts w:ascii="Angsana New" w:hAnsi="Angsana New" w:hint="cs"/>
          <w:sz w:val="30"/>
          <w:szCs w:val="30"/>
          <w:cs/>
        </w:rPr>
        <w:t xml:space="preserve"> หมู่ </w:t>
      </w:r>
      <w:r w:rsidR="00404440" w:rsidRPr="000B526A">
        <w:rPr>
          <w:rFonts w:ascii="Angsana New" w:hAnsi="Angsana New" w:hint="cs"/>
          <w:sz w:val="30"/>
          <w:szCs w:val="30"/>
        </w:rPr>
        <w:t>1</w:t>
      </w:r>
      <w:r w:rsidR="00404440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ซอยศิริคาม ถนนสุขุมวิท </w:t>
      </w:r>
      <w:r w:rsidR="00EC1120" w:rsidRPr="000B526A">
        <w:rPr>
          <w:rFonts w:ascii="Angsana New" w:hAnsi="Angsana New" w:hint="cs"/>
          <w:sz w:val="30"/>
          <w:szCs w:val="30"/>
        </w:rPr>
        <w:t>72</w:t>
      </w:r>
      <w:r w:rsidR="00CB5AAD" w:rsidRPr="000B526A">
        <w:rPr>
          <w:rFonts w:ascii="Angsana New" w:hAnsi="Angsana New" w:hint="cs"/>
          <w:sz w:val="30"/>
          <w:szCs w:val="30"/>
          <w:cs/>
        </w:rPr>
        <w:t xml:space="preserve"> ตำบลสำโรงเหนือ อำเภอเมือง </w:t>
      </w:r>
      <w:r w:rsidR="00EC1120" w:rsidRPr="000B526A">
        <w:rPr>
          <w:rFonts w:ascii="Angsana New" w:hAnsi="Angsana New" w:hint="cs"/>
          <w:sz w:val="30"/>
          <w:szCs w:val="30"/>
          <w:cs/>
        </w:rPr>
        <w:t>จังหวัดสมุทรป</w:t>
      </w:r>
      <w:r w:rsidR="00242B1F" w:rsidRPr="000B526A">
        <w:rPr>
          <w:rFonts w:ascii="Angsana New" w:hAnsi="Angsana New" w:hint="cs"/>
          <w:sz w:val="30"/>
          <w:szCs w:val="30"/>
          <w:cs/>
        </w:rPr>
        <w:t>ราการ และ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โรงงานที่จังหวัดชลบุรีตั้งอยู่เลขที่ </w:t>
      </w:r>
      <w:r w:rsidR="00EC1120" w:rsidRPr="000B526A">
        <w:rPr>
          <w:rFonts w:ascii="Angsana New" w:hAnsi="Angsana New" w:hint="cs"/>
          <w:sz w:val="30"/>
          <w:szCs w:val="30"/>
        </w:rPr>
        <w:t xml:space="preserve">272/5 </w:t>
      </w:r>
      <w:r w:rsidR="00EC1120" w:rsidRPr="000B526A">
        <w:rPr>
          <w:rFonts w:ascii="Angsana New" w:hAnsi="Angsana New" w:hint="cs"/>
          <w:sz w:val="30"/>
          <w:szCs w:val="30"/>
          <w:cs/>
        </w:rPr>
        <w:t>หมู่</w:t>
      </w:r>
      <w:r w:rsidR="00EC1120" w:rsidRPr="000B526A">
        <w:rPr>
          <w:rFonts w:ascii="Angsana New" w:hAnsi="Angsana New" w:hint="cs"/>
          <w:sz w:val="30"/>
          <w:szCs w:val="30"/>
        </w:rPr>
        <w:t xml:space="preserve"> 3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 ตำบลบ่อวิน อำเภอศรีราชา จังหวัดชลบุรี</w:t>
      </w:r>
    </w:p>
    <w:p w14:paraId="46A323FA" w14:textId="77777777" w:rsidR="002A37B2" w:rsidRPr="000B526A" w:rsidRDefault="002A37B2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7BA7FC44" w14:textId="6D71A5D8" w:rsidR="00EC1120" w:rsidRPr="000B526A" w:rsidRDefault="0029555F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บริษัทใหญ่ในระหว่างปี</w:t>
      </w:r>
      <w:r w:rsidR="004E17A2" w:rsidRPr="000B526A">
        <w:rPr>
          <w:rFonts w:ascii="Angsana New" w:hAnsi="Angsana New" w:hint="cs"/>
          <w:sz w:val="30"/>
          <w:szCs w:val="30"/>
          <w:cs/>
        </w:rPr>
        <w:t>ได้แก่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EC1120" w:rsidRPr="000B526A">
        <w:rPr>
          <w:rFonts w:ascii="Angsana New" w:hAnsi="Angsana New" w:hint="cs"/>
          <w:sz w:val="30"/>
          <w:szCs w:val="30"/>
          <w:cs/>
        </w:rPr>
        <w:t>บริษัท ทาเคะอุจิเพรส อินดัสตรี้ส์</w:t>
      </w:r>
      <w:r w:rsidR="002A37B2" w:rsidRPr="000B526A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ซึ่งบริษัทดังกล่าวเป็นนิติบุคคลที่จัดตั้งขึ้นใน</w:t>
      </w:r>
      <w:r w:rsidR="00EC1120" w:rsidRPr="000B526A">
        <w:rPr>
          <w:rFonts w:ascii="Angsana New" w:hAnsi="Angsana New" w:hint="cs"/>
          <w:sz w:val="30"/>
          <w:szCs w:val="30"/>
          <w:cs/>
        </w:rPr>
        <w:t xml:space="preserve">ประเทศญี่ปุ่น </w:t>
      </w:r>
      <w:r w:rsidR="00D544F1" w:rsidRPr="000B526A">
        <w:rPr>
          <w:rFonts w:ascii="Angsana New" w:hAnsi="Angsana New" w:hint="cs"/>
          <w:sz w:val="30"/>
          <w:szCs w:val="30"/>
          <w:cs/>
        </w:rPr>
        <w:t xml:space="preserve">โดยถือหุ้นบริษัทมีจำนวนร้อยละ </w:t>
      </w:r>
      <w:r w:rsidR="006527C6" w:rsidRPr="000B526A">
        <w:rPr>
          <w:rFonts w:ascii="Angsana New" w:hAnsi="Angsana New" w:hint="cs"/>
          <w:sz w:val="30"/>
          <w:szCs w:val="30"/>
          <w:lang w:val="en-US"/>
        </w:rPr>
        <w:t>71.65</w:t>
      </w:r>
      <w:r w:rsidR="00D544F1" w:rsidRPr="000B526A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D544F1" w:rsidRPr="000B526A">
        <w:rPr>
          <w:rFonts w:ascii="Angsana New" w:hAnsi="Angsana New" w:hint="cs"/>
          <w:sz w:val="30"/>
          <w:szCs w:val="30"/>
          <w:cs/>
          <w:lang w:val="en-US"/>
        </w:rPr>
        <w:t>ของจำนวนทุนที่ชำระแล้ว</w:t>
      </w:r>
    </w:p>
    <w:p w14:paraId="7685C3B9" w14:textId="77777777" w:rsidR="00DB4C72" w:rsidRPr="000B526A" w:rsidRDefault="00DB4C72" w:rsidP="0088797B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04B27657" w14:textId="77777777" w:rsidR="0029555F" w:rsidRPr="000B526A" w:rsidRDefault="0029555F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 การผลิต และจำหน่ายอลูมิเนียม เช่น หลอดอลูมิเนียมชนิดนิ่ม ภาชนะสำหรับบรรจุแก๊สและผลิตภัณฑ์แอโรโซล ภาชนะอลูมิเนียมชนิดผนังแข็ง ขวดอลูมิเนียมชนิดผนังแข</w:t>
      </w:r>
      <w:r w:rsidR="00574C9A" w:rsidRPr="000B526A">
        <w:rPr>
          <w:rFonts w:ascii="Angsana New" w:hAnsi="Angsana New" w:hint="cs"/>
          <w:sz w:val="30"/>
          <w:szCs w:val="30"/>
          <w:cs/>
        </w:rPr>
        <w:t>็ง ขวดอลูมิเนียม</w:t>
      </w:r>
      <w:r w:rsidR="00574C9A" w:rsidRPr="000B526A">
        <w:rPr>
          <w:rFonts w:ascii="Angsana New" w:hAnsi="Angsana New" w:hint="cs"/>
          <w:sz w:val="30"/>
          <w:szCs w:val="30"/>
          <w:cs/>
        </w:rPr>
        <w:br/>
      </w:r>
      <w:r w:rsidRPr="000B526A">
        <w:rPr>
          <w:rFonts w:ascii="Angsana New" w:hAnsi="Angsana New" w:hint="cs"/>
          <w:sz w:val="30"/>
          <w:szCs w:val="30"/>
          <w:cs/>
        </w:rPr>
        <w:t>งานประดิษฐ์ทางเทคนิคปั๊มขึ้นรูป เหรียญอลูมิเนียม คอยล์อลูมิเนียม เม็ดอลูมิเนียม และแผ่นอลูมิเนียม เป็นต้น</w:t>
      </w:r>
    </w:p>
    <w:p w14:paraId="4D728AE5" w14:textId="77777777" w:rsidR="0029555F" w:rsidRPr="000B526A" w:rsidRDefault="0029555F" w:rsidP="0088797B">
      <w:pPr>
        <w:spacing w:line="240" w:lineRule="auto"/>
        <w:ind w:left="522"/>
        <w:jc w:val="both"/>
        <w:rPr>
          <w:rFonts w:ascii="Angsana New" w:hAnsi="Angsana New"/>
          <w:sz w:val="24"/>
          <w:szCs w:val="24"/>
        </w:rPr>
      </w:pPr>
    </w:p>
    <w:p w14:paraId="3E47623C" w14:textId="77777777" w:rsidR="004A5132" w:rsidRPr="000B526A" w:rsidRDefault="004A5132" w:rsidP="0088797B">
      <w:pPr>
        <w:tabs>
          <w:tab w:val="left" w:pos="513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2</w:t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ab/>
        <w:t>เกณฑ์การจัดทำง</w:t>
      </w:r>
      <w:r w:rsidR="00794276" w:rsidRPr="000B526A">
        <w:rPr>
          <w:rFonts w:ascii="Angsana New" w:hAnsi="Angsana New" w:hint="cs"/>
          <w:b/>
          <w:bCs/>
          <w:sz w:val="30"/>
          <w:szCs w:val="30"/>
          <w:cs/>
        </w:rPr>
        <w:t>บการเงิน</w:t>
      </w:r>
    </w:p>
    <w:p w14:paraId="539078FA" w14:textId="77777777" w:rsidR="00810674" w:rsidRPr="008B11B5" w:rsidRDefault="00810674" w:rsidP="008B11B5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100055E" w14:textId="42F70256" w:rsidR="00810674" w:rsidRPr="008B11B5" w:rsidRDefault="00810674" w:rsidP="008B11B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งบกา</w:t>
      </w:r>
      <w:r w:rsidR="00AB299E">
        <w:rPr>
          <w:rFonts w:ascii="Angsana New" w:hAnsi="Angsana New" w:hint="cs"/>
          <w:sz w:val="30"/>
          <w:szCs w:val="30"/>
          <w:cs/>
        </w:rPr>
        <w:t>ร</w:t>
      </w:r>
      <w:r w:rsidRPr="000B526A">
        <w:rPr>
          <w:rFonts w:ascii="Angsana New" w:hAnsi="Angsana New" w:hint="cs"/>
          <w:sz w:val="30"/>
          <w:szCs w:val="30"/>
          <w:cs/>
        </w:rPr>
        <w:t>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74C9A" w:rsidRPr="000B526A">
        <w:rPr>
          <w:rFonts w:ascii="Angsana New" w:hAnsi="Angsana New" w:hint="cs"/>
          <w:sz w:val="30"/>
          <w:szCs w:val="30"/>
          <w:cs/>
        </w:rPr>
        <w:br/>
      </w:r>
      <w:r w:rsidRPr="007219F2">
        <w:rPr>
          <w:rFonts w:ascii="Angsana New" w:hAnsi="Angsana New" w:hint="cs"/>
          <w:sz w:val="30"/>
          <w:szCs w:val="30"/>
          <w:cs/>
        </w:rPr>
        <w:t>สภาวิชาชีพบัญชีฯ</w:t>
      </w:r>
      <w:r w:rsidR="00A82435" w:rsidRPr="001B628B">
        <w:rPr>
          <w:rFonts w:ascii="Angsana New" w:hAnsi="Angsana New" w:hint="cs"/>
          <w:sz w:val="30"/>
          <w:szCs w:val="30"/>
          <w:cs/>
        </w:rPr>
        <w:t xml:space="preserve"> </w:t>
      </w:r>
      <w:r w:rsidRPr="00347F9D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B299E" w:rsidRPr="007219F2">
        <w:rPr>
          <w:rFonts w:ascii="Angsana New" w:hAnsi="Angsana New"/>
          <w:sz w:val="30"/>
          <w:szCs w:val="30"/>
        </w:rPr>
        <w:t xml:space="preserve"> </w:t>
      </w:r>
      <w:r w:rsidR="003A685E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8B11B5">
        <w:rPr>
          <w:rFonts w:ascii="Angsana New" w:hAnsi="Angsana New"/>
          <w:sz w:val="30"/>
          <w:szCs w:val="30"/>
          <w:cs/>
        </w:rPr>
        <w:t>งบการเงินนี้</w:t>
      </w:r>
      <w:r w:rsidR="00001401" w:rsidRPr="008B11B5">
        <w:rPr>
          <w:rFonts w:ascii="Angsana New" w:hAnsi="Angsana New"/>
          <w:sz w:val="30"/>
          <w:szCs w:val="30"/>
          <w:cs/>
        </w:rPr>
        <w:t>นำเสนอ</w:t>
      </w:r>
      <w:r w:rsidR="007A2048" w:rsidRPr="008B11B5">
        <w:rPr>
          <w:rFonts w:ascii="Angsana New" w:hAnsi="Angsana New"/>
          <w:sz w:val="30"/>
          <w:szCs w:val="30"/>
          <w:cs/>
        </w:rPr>
        <w:t>เป็นเงินบาท</w:t>
      </w:r>
      <w:r w:rsidR="008D11E5" w:rsidRPr="008B11B5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ข้อมูลทางการเงินทั้งหมดมีการปัดเศษในหมายเหตุประกอบงบการเงินเพื่อให้แสดงเป็นพันบาท เว้นแต่ที่ระบุไว้เป็นอย่างอื่น</w:t>
      </w:r>
    </w:p>
    <w:p w14:paraId="08DAC5B6" w14:textId="77777777" w:rsidR="00795E48" w:rsidRPr="008B11B5" w:rsidRDefault="00795E48" w:rsidP="007219F2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5876551" w14:textId="77777777" w:rsidR="00CA0DFA" w:rsidRPr="000B526A" w:rsidRDefault="00FA26D6" w:rsidP="0088797B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8629E4" w:rsidRPr="000B526A">
        <w:rPr>
          <w:rFonts w:ascii="Angsana New" w:hAnsi="Angsana New" w:hint="cs"/>
          <w:sz w:val="30"/>
          <w:szCs w:val="30"/>
          <w:cs/>
        </w:rPr>
        <w:t>การ</w:t>
      </w:r>
      <w:r w:rsidRPr="000B526A">
        <w:rPr>
          <w:rFonts w:ascii="Angsana New" w:hAnsi="Angsana New" w:hint="cs"/>
          <w:sz w:val="30"/>
          <w:szCs w:val="30"/>
          <w:cs/>
        </w:rPr>
        <w:t>และข้อสมมติหลายประการ ซึ่งมีผลกระทบต่อ</w:t>
      </w:r>
      <w:r w:rsidR="008629E4" w:rsidRPr="000B526A">
        <w:rPr>
          <w:rFonts w:ascii="Angsana New" w:hAnsi="Angsana New" w:hint="cs"/>
          <w:sz w:val="30"/>
          <w:szCs w:val="30"/>
          <w:cs/>
        </w:rPr>
        <w:t>การปฏิบัติตาม</w:t>
      </w:r>
      <w:r w:rsidRPr="000B526A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8B1045" w:rsidRPr="000B526A">
        <w:rPr>
          <w:rFonts w:ascii="Angsana New" w:hAnsi="Angsana New" w:hint="cs"/>
          <w:sz w:val="30"/>
          <w:szCs w:val="30"/>
          <w:cs/>
        </w:rPr>
        <w:t>ของบริษัท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8B1045" w:rsidRPr="000B526A">
        <w:rPr>
          <w:rFonts w:ascii="Angsana New" w:hAnsi="Angsana New" w:hint="cs"/>
          <w:sz w:val="30"/>
          <w:szCs w:val="30"/>
          <w:cs/>
        </w:rPr>
        <w:t>ทั้งนี้</w:t>
      </w:r>
      <w:r w:rsidR="008629E4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</w:t>
      </w:r>
      <w:r w:rsidR="00620BE1" w:rsidRPr="000B526A">
        <w:rPr>
          <w:rFonts w:ascii="Angsana New" w:hAnsi="Angsana New" w:hint="cs"/>
          <w:sz w:val="30"/>
          <w:szCs w:val="30"/>
          <w:cs/>
        </w:rPr>
        <w:t>การ</w:t>
      </w:r>
      <w:r w:rsidRPr="000B526A">
        <w:rPr>
          <w:rFonts w:ascii="Angsana New" w:hAnsi="Angsana New" w:hint="cs"/>
          <w:sz w:val="30"/>
          <w:szCs w:val="30"/>
          <w:cs/>
        </w:rPr>
        <w:t>ไว้</w:t>
      </w:r>
      <w:r w:rsidR="008629E4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7A2048" w:rsidRPr="000B526A">
        <w:rPr>
          <w:rFonts w:ascii="Angsana New" w:hAnsi="Angsana New" w:hint="cs"/>
          <w:sz w:val="30"/>
          <w:szCs w:val="30"/>
          <w:cs/>
        </w:rPr>
        <w:t>ประมาณการและข้อสมมติ</w:t>
      </w:r>
      <w:r w:rsidRPr="000B526A">
        <w:rPr>
          <w:rFonts w:ascii="Angsana New" w:hAnsi="Angsana New" w:hint="cs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646A87F" w14:textId="77777777" w:rsidR="00FB0B5A" w:rsidRPr="000B526A" w:rsidRDefault="00FB0B5A" w:rsidP="008879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6F2056" w14:textId="78964568" w:rsidR="00AB299E" w:rsidRDefault="00AB299E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A2591EC" w14:textId="25809209" w:rsidR="006E17AF" w:rsidRPr="000B526A" w:rsidRDefault="005D4012" w:rsidP="005D4012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3</w:t>
      </w:r>
      <w:r w:rsidRPr="000B526A">
        <w:rPr>
          <w:rFonts w:ascii="Angsana New" w:hAnsi="Angsana New" w:hint="cs"/>
          <w:b/>
          <w:bCs/>
          <w:sz w:val="30"/>
          <w:szCs w:val="30"/>
          <w:cs/>
          <w:lang w:val="th-TH"/>
        </w:rPr>
        <w:tab/>
      </w:r>
      <w:r w:rsidR="006E17AF" w:rsidRPr="000B526A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14:paraId="4E5BD1B1" w14:textId="77777777" w:rsidR="002076EE" w:rsidRPr="008B11B5" w:rsidRDefault="002076EE" w:rsidP="0088797B">
      <w:pPr>
        <w:spacing w:line="240" w:lineRule="auto"/>
        <w:ind w:left="547" w:right="-18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33884DAA" w14:textId="77777777" w:rsidR="006E17AF" w:rsidRPr="000B526A" w:rsidRDefault="007B1AC8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DE592F" w:rsidRPr="000B526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F184ED9" w14:textId="77777777" w:rsidR="00795E48" w:rsidRPr="008B11B5" w:rsidRDefault="00795E48" w:rsidP="00795E48">
      <w:pPr>
        <w:spacing w:line="240" w:lineRule="auto"/>
        <w:ind w:left="547" w:right="-18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32959760" w14:textId="77777777" w:rsidR="004F6809" w:rsidRPr="000B526A" w:rsidRDefault="00FF28B4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875A3AE" w14:textId="77777777" w:rsidR="00FB0B5A" w:rsidRPr="008B11B5" w:rsidRDefault="00FB0B5A" w:rsidP="0088797B">
      <w:pPr>
        <w:spacing w:line="240" w:lineRule="auto"/>
        <w:ind w:left="522"/>
        <w:jc w:val="thaiDistribute"/>
        <w:rPr>
          <w:rFonts w:ascii="Angsana New" w:hAnsi="Angsana New"/>
          <w:sz w:val="26"/>
          <w:szCs w:val="26"/>
        </w:rPr>
      </w:pPr>
    </w:p>
    <w:p w14:paraId="7C8B89A4" w14:textId="28EBD98A" w:rsidR="000876A9" w:rsidRPr="000B526A" w:rsidRDefault="004F2860" w:rsidP="00EC3507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="0022479D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</w:t>
      </w:r>
      <w:r w:rsidR="00C94FAA">
        <w:rPr>
          <w:rFonts w:ascii="Angsana New" w:hAnsi="Angsana New" w:hint="cs"/>
          <w:sz w:val="30"/>
          <w:szCs w:val="30"/>
          <w:cs/>
        </w:rPr>
        <w:t>ซึ่งเกิดจากรายการบัญชีที่เป็นเงินตราต่างประเทศ</w:t>
      </w:r>
      <w:r w:rsidRPr="000B526A">
        <w:rPr>
          <w:rFonts w:ascii="Angsana New" w:hAnsi="Angsana New" w:hint="cs"/>
          <w:sz w:val="30"/>
          <w:szCs w:val="30"/>
          <w:cs/>
        </w:rPr>
        <w:t>แปลงค่าเป็นสกุลเงินที่ใช้ในการดำเนินงานโดยใช้อัตราแลกเปลี่ยน ณ วันที่เกิดรายการ</w:t>
      </w:r>
      <w:r w:rsidR="00C94FAA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132593" w:rsidRPr="000B526A">
        <w:rPr>
          <w:rFonts w:ascii="Angsana New" w:hAnsi="Angsana New"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="000B2C69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="00132593" w:rsidRPr="000B526A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285927" w:rsidRPr="000B526A">
        <w:rPr>
          <w:rFonts w:ascii="Angsana New" w:hAnsi="Angsana New" w:hint="cs"/>
          <w:sz w:val="30"/>
          <w:szCs w:val="30"/>
          <w:cs/>
        </w:rPr>
        <w:t>รายงาน</w:t>
      </w:r>
      <w:r w:rsidR="00285927" w:rsidRPr="000B526A">
        <w:rPr>
          <w:rFonts w:ascii="Angsana New" w:hAnsi="Angsana New" w:hint="cs"/>
          <w:sz w:val="30"/>
          <w:szCs w:val="30"/>
        </w:rPr>
        <w:t xml:space="preserve"> </w:t>
      </w:r>
    </w:p>
    <w:p w14:paraId="102C5EC7" w14:textId="77777777" w:rsidR="0088797B" w:rsidRPr="008B11B5" w:rsidRDefault="0088797B" w:rsidP="0088797B">
      <w:pPr>
        <w:spacing w:line="240" w:lineRule="auto"/>
        <w:ind w:left="518"/>
        <w:jc w:val="thaiDistribute"/>
        <w:rPr>
          <w:rFonts w:ascii="Angsana New" w:hAnsi="Angsana New"/>
          <w:sz w:val="26"/>
          <w:szCs w:val="26"/>
        </w:rPr>
      </w:pPr>
    </w:p>
    <w:p w14:paraId="113CB80F" w14:textId="77777777" w:rsidR="000E28F8" w:rsidRPr="000B526A" w:rsidRDefault="004B11D2" w:rsidP="0088797B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616DE107" w14:textId="77777777" w:rsidR="0088797B" w:rsidRPr="008B11B5" w:rsidRDefault="0088797B" w:rsidP="0088797B">
      <w:pPr>
        <w:spacing w:line="240" w:lineRule="auto"/>
        <w:ind w:left="518"/>
        <w:jc w:val="thaiDistribute"/>
        <w:rPr>
          <w:rFonts w:ascii="Angsana New" w:hAnsi="Angsana New"/>
          <w:sz w:val="26"/>
          <w:szCs w:val="26"/>
        </w:rPr>
      </w:pPr>
    </w:p>
    <w:p w14:paraId="4F5EB19E" w14:textId="77777777" w:rsidR="008F1CD6" w:rsidRPr="000B526A" w:rsidRDefault="008F1CD6" w:rsidP="00EB32A2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ED0DFB3" w14:textId="77777777" w:rsidR="008F1CD6" w:rsidRPr="008B11B5" w:rsidRDefault="008F1CD6" w:rsidP="008F1CD6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="Angsana New" w:hAnsi="Angsana New"/>
          <w:sz w:val="24"/>
          <w:szCs w:val="24"/>
        </w:rPr>
      </w:pPr>
    </w:p>
    <w:p w14:paraId="2E22C60C" w14:textId="7B0542AB" w:rsidR="008F1CD6" w:rsidRPr="000B526A" w:rsidRDefault="002C6F5F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>
        <w:rPr>
          <w:rFonts w:ascii="Angsana New" w:eastAsia="EucrosiaUPCBold" w:hAnsi="Angsana New"/>
          <w:i/>
          <w:iCs/>
          <w:sz w:val="30"/>
          <w:szCs w:val="30"/>
        </w:rPr>
        <w:t>1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0B526A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  <w:r w:rsidR="008F1CD6" w:rsidRPr="000B526A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</w:p>
    <w:p w14:paraId="0714831E" w14:textId="77777777" w:rsidR="008F1CD6" w:rsidRPr="008B11B5" w:rsidRDefault="008F1CD6" w:rsidP="008F1CD6">
      <w:pPr>
        <w:pStyle w:val="BodyText2"/>
        <w:tabs>
          <w:tab w:val="left" w:pos="900"/>
        </w:tabs>
        <w:spacing w:before="0"/>
        <w:ind w:left="900" w:right="43"/>
        <w:jc w:val="thaiDistribute"/>
        <w:rPr>
          <w:rFonts w:ascii="Angsana New" w:hAnsi="Angsana New" w:cs="Angsana New"/>
          <w:sz w:val="24"/>
          <w:szCs w:val="24"/>
        </w:rPr>
      </w:pPr>
    </w:p>
    <w:p w14:paraId="276D8A5E" w14:textId="14B49144" w:rsidR="008348C0" w:rsidRPr="000B526A" w:rsidRDefault="008F1CD6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B076B7" w:rsidRPr="000B526A">
        <w:rPr>
          <w:rFonts w:ascii="Angsana New" w:hAnsi="Angsana New" w:hint="cs"/>
          <w:color w:val="000000"/>
          <w:sz w:val="30"/>
          <w:szCs w:val="30"/>
          <w:cs/>
        </w:rPr>
        <w:t>และหนี้สินทางการเงิน</w:t>
      </w:r>
      <w:r w:rsidR="00312D7B" w:rsidRPr="000B526A">
        <w:rPr>
          <w:rFonts w:ascii="Angsana New" w:hAnsi="Angsana New" w:hint="cs"/>
          <w:color w:val="000000"/>
          <w:sz w:val="30"/>
          <w:szCs w:val="30"/>
          <w:cs/>
        </w:rPr>
        <w:t>อื่น</w:t>
      </w:r>
      <w:r w:rsidR="00B076B7"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12D7B"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ๆ </w:t>
      </w:r>
      <w:r w:rsidR="00BA082D" w:rsidRPr="000B526A">
        <w:rPr>
          <w:rFonts w:ascii="Angsana New" w:hAnsi="Angsana New" w:hint="cs"/>
          <w:color w:val="000000"/>
          <w:sz w:val="30"/>
          <w:szCs w:val="30"/>
        </w:rPr>
        <w:t>(</w:t>
      </w:r>
      <w:r w:rsidR="00BA082D" w:rsidRPr="000B526A">
        <w:rPr>
          <w:rFonts w:ascii="Angsana New" w:hAnsi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="00BA082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A082D" w:rsidRPr="00B16C8A">
        <w:rPr>
          <w:rFonts w:ascii="Angsana New" w:hAnsi="Angsana New"/>
          <w:color w:val="000000"/>
          <w:sz w:val="30"/>
          <w:szCs w:val="30"/>
          <w:cs/>
        </w:rPr>
        <w:t>(ดูหมายเหตุข้อ</w:t>
      </w:r>
      <w:r w:rsidR="00BA082D" w:rsidRPr="00B16C8A">
        <w:rPr>
          <w:rFonts w:ascii="Angsana New" w:hAnsi="Angsana New"/>
          <w:color w:val="000000"/>
          <w:sz w:val="30"/>
          <w:szCs w:val="30"/>
        </w:rPr>
        <w:t xml:space="preserve"> </w:t>
      </w:r>
      <w:r w:rsidR="00BA082D">
        <w:rPr>
          <w:rFonts w:ascii="Angsana New" w:hAnsi="Angsana New"/>
          <w:color w:val="000000"/>
          <w:sz w:val="30"/>
          <w:szCs w:val="30"/>
        </w:rPr>
        <w:t>3</w:t>
      </w:r>
      <w:r w:rsidR="00BA082D" w:rsidRPr="00B16C8A">
        <w:rPr>
          <w:rFonts w:ascii="Angsana New" w:hAnsi="Angsana New"/>
          <w:color w:val="000000"/>
          <w:sz w:val="30"/>
          <w:szCs w:val="30"/>
          <w:cs/>
        </w:rPr>
        <w:t>(</w:t>
      </w:r>
      <w:r w:rsidR="00BA082D" w:rsidRPr="00B16C8A">
        <w:rPr>
          <w:rFonts w:ascii="Angsana New" w:hAnsi="Angsana New" w:hint="cs"/>
          <w:color w:val="000000"/>
          <w:sz w:val="30"/>
          <w:szCs w:val="30"/>
          <w:cs/>
        </w:rPr>
        <w:t>ง</w:t>
      </w:r>
      <w:r w:rsidR="00BA082D" w:rsidRPr="00B16C8A">
        <w:rPr>
          <w:rFonts w:ascii="Angsana New" w:hAnsi="Angsana New"/>
          <w:color w:val="000000"/>
          <w:sz w:val="30"/>
          <w:szCs w:val="30"/>
          <w:cs/>
        </w:rPr>
        <w:t>)</w:t>
      </w:r>
      <w:r w:rsidR="00BA082D" w:rsidRPr="000B526A">
        <w:rPr>
          <w:rFonts w:ascii="Angsana New" w:hAnsi="Angsana New" w:hint="cs"/>
          <w:color w:val="000000"/>
          <w:sz w:val="30"/>
          <w:szCs w:val="30"/>
        </w:rPr>
        <w:t>)</w:t>
      </w:r>
      <w:r w:rsidR="00BA082D"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0B526A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="009C676E">
        <w:rPr>
          <w:rFonts w:ascii="Angsana New" w:hAnsi="Angsana New" w:hint="cs"/>
          <w:color w:val="000000"/>
          <w:sz w:val="30"/>
          <w:szCs w:val="30"/>
          <w:cs/>
        </w:rPr>
        <w:t>และวัดมูลค่า</w:t>
      </w:r>
      <w:r w:rsidR="00B22B38">
        <w:rPr>
          <w:rFonts w:ascii="Angsana New" w:hAnsi="Angsana New" w:hint="cs"/>
          <w:color w:val="000000"/>
          <w:sz w:val="30"/>
          <w:szCs w:val="30"/>
          <w:cs/>
        </w:rPr>
        <w:t>เมื่อเริ่มแรก</w:t>
      </w:r>
      <w:r w:rsidR="008348C0" w:rsidRPr="000B526A">
        <w:rPr>
          <w:rFonts w:ascii="Angsana New" w:hAnsi="Angsana New" w:hint="cs"/>
          <w:color w:val="000000"/>
          <w:sz w:val="30"/>
          <w:szCs w:val="30"/>
          <w:cs/>
        </w:rPr>
        <w:t>ด้วยมูลค่ายุติธรรม</w:t>
      </w:r>
      <w:r w:rsidR="006056CA">
        <w:rPr>
          <w:rFonts w:ascii="Angsana New" w:hAnsi="Angsana New" w:hint="cs"/>
          <w:color w:val="000000"/>
          <w:sz w:val="30"/>
          <w:szCs w:val="30"/>
          <w:cs/>
        </w:rPr>
        <w:t xml:space="preserve"> ทั้งนี้ สินทรัพย์ทางการเงิน</w:t>
      </w:r>
      <w:r w:rsidR="00B510D7">
        <w:rPr>
          <w:rFonts w:ascii="Angsana New" w:hAnsi="Angsana New" w:hint="cs"/>
          <w:color w:val="000000"/>
          <w:sz w:val="30"/>
          <w:szCs w:val="30"/>
          <w:cs/>
        </w:rPr>
        <w:t>ที่ไม่ได้วัดมูลค่ายุติธรรมผ่านกำไรหรือขาดทุนจะรวมหรือหัก</w:t>
      </w:r>
      <w:r w:rsidR="007672D8" w:rsidRPr="008B11B5">
        <w:rPr>
          <w:rFonts w:ascii="Angsana New" w:hAnsi="Angsana New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B510D7">
        <w:rPr>
          <w:rFonts w:ascii="Angsana New" w:hAnsi="Angsana New" w:hint="cs"/>
          <w:color w:val="000000"/>
          <w:sz w:val="30"/>
          <w:szCs w:val="30"/>
          <w:cs/>
        </w:rPr>
        <w:t>ด้วย</w:t>
      </w:r>
    </w:p>
    <w:p w14:paraId="1A29886F" w14:textId="77777777" w:rsidR="007672D8" w:rsidRPr="008B11B5" w:rsidRDefault="007672D8" w:rsidP="008B11B5">
      <w:pPr>
        <w:spacing w:line="240" w:lineRule="auto"/>
        <w:ind w:left="1170"/>
        <w:rPr>
          <w:rFonts w:ascii="Angsana New" w:eastAsia="EucrosiaUPCBold" w:hAnsi="Angsana New"/>
          <w:i/>
          <w:iCs/>
          <w:sz w:val="24"/>
          <w:szCs w:val="24"/>
        </w:rPr>
      </w:pPr>
    </w:p>
    <w:p w14:paraId="6B516B62" w14:textId="7D4D7053" w:rsidR="008F1CD6" w:rsidRDefault="008F1CD6" w:rsidP="00114BBB">
      <w:pPr>
        <w:tabs>
          <w:tab w:val="left" w:pos="1440"/>
        </w:tabs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</w:t>
      </w:r>
      <w:r w:rsidR="00CB4530" w:rsidRPr="000B526A">
        <w:rPr>
          <w:rFonts w:ascii="Angsana New" w:hAnsi="Angsana New" w:hint="cs"/>
          <w:sz w:val="30"/>
          <w:szCs w:val="30"/>
          <w:cs/>
        </w:rPr>
        <w:t>ได้แก่</w:t>
      </w:r>
      <w:r w:rsidR="00081704" w:rsidRPr="000B526A">
        <w:rPr>
          <w:rFonts w:ascii="Angsana New" w:hAnsi="Angsana New" w:hint="cs"/>
          <w:sz w:val="30"/>
          <w:szCs w:val="30"/>
        </w:rPr>
        <w:t xml:space="preserve"> </w:t>
      </w:r>
      <w:r w:rsidR="00CB4530" w:rsidRPr="000B526A">
        <w:rPr>
          <w:rFonts w:ascii="Angsana New" w:hAnsi="Angsana New" w:hint="cs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="00842CDB">
        <w:rPr>
          <w:rFonts w:ascii="Angsana New" w:hAnsi="Angsana New" w:hint="cs"/>
          <w:sz w:val="30"/>
          <w:szCs w:val="30"/>
          <w:cs/>
        </w:rPr>
        <w:t xml:space="preserve"> </w:t>
      </w:r>
      <w:r w:rsidR="00CB4530" w:rsidRPr="000B526A">
        <w:rPr>
          <w:rFonts w:ascii="Angsana New" w:hAnsi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="00FA3DEC">
        <w:rPr>
          <w:rFonts w:ascii="Angsana New" w:hAnsi="Angsana New" w:hint="cs"/>
          <w:color w:val="000000"/>
          <w:sz w:val="30"/>
          <w:szCs w:val="30"/>
          <w:cs/>
        </w:rPr>
        <w:t xml:space="preserve"> สิ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DE59005" w14:textId="77777777" w:rsidR="00953992" w:rsidRDefault="00953992" w:rsidP="008B270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3B9DDB59" w14:textId="77777777" w:rsidR="00634087" w:rsidRDefault="00634087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6865F93" w14:textId="660A7E58" w:rsidR="008B270A" w:rsidRPr="000B526A" w:rsidRDefault="008B270A" w:rsidP="008B270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วันที่รับรู้รายการเมื่อเริ่มแรก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</w:t>
      </w:r>
      <w:r>
        <w:rPr>
          <w:rFonts w:ascii="Angsana New" w:hAnsi="Angsana New" w:hint="cs"/>
          <w:color w:val="000000"/>
          <w:sz w:val="30"/>
          <w:szCs w:val="30"/>
          <w:cs/>
        </w:rPr>
        <w:t>ตาม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วิธีดอกเบี้ยที่แท้จริง ดอกเบี้ยจ่าย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กำไรและขาดทุนจากอัตราแลกเปลี่ยน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กำไรหรือขาดทุนที่เกิดจากการตัดรายการออกจากบัญชีรับรู้ในกำไรหรือขาดทุน </w:t>
      </w:r>
    </w:p>
    <w:p w14:paraId="3D493C77" w14:textId="77777777" w:rsidR="008B270A" w:rsidRDefault="008B270A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72304331" w14:textId="6E2B6D6A" w:rsidR="00AC523C" w:rsidRDefault="00AC523C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D9179D3" w14:textId="77777777" w:rsidR="008F1CD6" w:rsidRPr="000B526A" w:rsidRDefault="008F1CD6" w:rsidP="008B11B5">
      <w:pPr>
        <w:pStyle w:val="BodyText2"/>
        <w:spacing w:before="0"/>
        <w:ind w:left="117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57F99E6C" w14:textId="2E4510E9" w:rsidR="008F1CD6" w:rsidRPr="008B11B5" w:rsidRDefault="007611C5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 w:rsidR="00AD695A">
        <w:rPr>
          <w:rFonts w:ascii="Angsana New" w:eastAsia="EucrosiaUPCBold" w:hAnsi="Angsana New"/>
          <w:i/>
          <w:iCs/>
          <w:sz w:val="30"/>
          <w:szCs w:val="30"/>
        </w:rPr>
        <w:t>2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="008F1CD6"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</w:t>
      </w:r>
      <w:r w:rsidR="005904B9">
        <w:rPr>
          <w:rFonts w:ascii="Angsana New" w:eastAsia="EucrosiaUPCBold" w:hAnsi="Angsana New" w:hint="cs"/>
          <w:i/>
          <w:iCs/>
          <w:sz w:val="30"/>
          <w:szCs w:val="30"/>
          <w:cs/>
        </w:rPr>
        <w:t>และการหักกลบ</w:t>
      </w:r>
    </w:p>
    <w:p w14:paraId="1E3F6795" w14:textId="77777777" w:rsidR="008F1CD6" w:rsidRPr="000B526A" w:rsidRDefault="008F1CD6" w:rsidP="008F1CD6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230AEAB3" w14:textId="77777777" w:rsidR="008F1CD6" w:rsidRPr="000B526A" w:rsidRDefault="008F1CD6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4DA8CCF" w14:textId="77777777" w:rsidR="00BB6D60" w:rsidRPr="000B526A" w:rsidRDefault="00BB6D60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37DA98C" w14:textId="77777777" w:rsidR="001B7E2A" w:rsidRPr="000B526A" w:rsidRDefault="001B7E2A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0B526A">
        <w:rPr>
          <w:rFonts w:ascii="Angsana New" w:hAnsi="Angsana New" w:hint="cs"/>
          <w:color w:val="000000"/>
          <w:sz w:val="30"/>
          <w:szCs w:val="30"/>
        </w:rPr>
        <w:t xml:space="preserve">  </w:t>
      </w:r>
    </w:p>
    <w:p w14:paraId="06DE119E" w14:textId="77777777" w:rsidR="001B7E2A" w:rsidRPr="000B526A" w:rsidRDefault="001B7E2A" w:rsidP="008B11B5">
      <w:pPr>
        <w:pStyle w:val="BodyText2"/>
        <w:tabs>
          <w:tab w:val="left" w:pos="1260"/>
        </w:tabs>
        <w:spacing w:before="0"/>
        <w:ind w:left="117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10567EE4" w14:textId="26E4DC1A" w:rsidR="001B7E2A" w:rsidRPr="000B526A" w:rsidRDefault="001B7E2A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DF5849">
        <w:rPr>
          <w:rFonts w:ascii="Angsana New" w:hAnsi="Angsana New" w:hint="cs"/>
          <w:color w:val="000000"/>
          <w:sz w:val="30"/>
          <w:szCs w:val="30"/>
          <w:cs/>
        </w:rPr>
        <w:t>ได้รับหรือ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ต้องจ่าย</w:t>
      </w:r>
      <w:r w:rsidR="00DF584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z w:val="30"/>
          <w:szCs w:val="30"/>
          <w:cs/>
        </w:rPr>
        <w:t>รับรู้ในกำไรหรือขาดทุน</w:t>
      </w:r>
    </w:p>
    <w:p w14:paraId="614EB5E9" w14:textId="77777777" w:rsidR="001B7E2A" w:rsidRPr="000B526A" w:rsidRDefault="001B7E2A" w:rsidP="008B11B5">
      <w:pPr>
        <w:pStyle w:val="BodyText2"/>
        <w:tabs>
          <w:tab w:val="left" w:pos="1260"/>
        </w:tabs>
        <w:spacing w:before="0"/>
        <w:ind w:left="1170"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486B00C6" w14:textId="0F567032" w:rsidR="001B7E2A" w:rsidRPr="000B526A" w:rsidRDefault="001B7E2A" w:rsidP="008B11B5">
      <w:pPr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  <w:r w:rsidRPr="000B526A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C098817" w14:textId="2C8442D0" w:rsidR="001B7E2A" w:rsidRDefault="001B7E2A" w:rsidP="0088797B">
      <w:pPr>
        <w:spacing w:line="240" w:lineRule="auto"/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9480E95" w14:textId="77777777" w:rsidR="00D11344" w:rsidRDefault="00D11344">
      <w:pPr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5564D263" w14:textId="57C69B7E" w:rsidR="00AF1A8A" w:rsidRPr="008B11B5" w:rsidRDefault="0072567D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  <w:cs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(ข.</w:t>
      </w:r>
      <w:r w:rsidR="00AD695A">
        <w:rPr>
          <w:rFonts w:ascii="Angsana New" w:eastAsia="EucrosiaUPCBold" w:hAnsi="Angsana New"/>
          <w:i/>
          <w:iCs/>
          <w:sz w:val="30"/>
          <w:szCs w:val="30"/>
        </w:rPr>
        <w:t>3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="00AF1A8A"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การด้อยค่าสินทรัพย์ทางการเงิน</w:t>
      </w:r>
      <w:r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นอกเหนือจากลูกหนี้การค้า</w:t>
      </w:r>
    </w:p>
    <w:p w14:paraId="17E80AE4" w14:textId="77777777" w:rsidR="00AF1A8A" w:rsidRPr="000B526A" w:rsidRDefault="00AF1A8A" w:rsidP="00AF1A8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BF68806" w14:textId="5C6453DA" w:rsidR="00AF1A8A" w:rsidRDefault="00AF1A8A" w:rsidP="0072567D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</w:p>
    <w:p w14:paraId="0FF1B76D" w14:textId="77777777" w:rsidR="00D11344" w:rsidRDefault="00D11344" w:rsidP="0072567D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19DC5778" w14:textId="1DA3B6EF" w:rsidR="00AD695A" w:rsidRPr="008B11B5" w:rsidRDefault="00AD695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>
        <w:rPr>
          <w:rFonts w:ascii="Angsana New" w:hAnsi="Angsana New"/>
          <w:sz w:val="30"/>
          <w:szCs w:val="30"/>
          <w:lang w:val="en-US"/>
        </w:rPr>
        <w:t>12</w:t>
      </w:r>
      <w:r w:rsidRPr="008B11B5">
        <w:rPr>
          <w:rFonts w:ascii="Angsana New" w:hAnsi="Angsana New"/>
          <w:sz w:val="30"/>
          <w:szCs w:val="30"/>
          <w:cs/>
        </w:rPr>
        <w:t xml:space="preserve"> เดือนข้างหน้า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012F6D0" w14:textId="77777777" w:rsidR="00A671D2" w:rsidRPr="008B11B5" w:rsidRDefault="00A671D2" w:rsidP="008B11B5">
      <w:pPr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6DA91762" w14:textId="4B0D2759" w:rsidR="00AF1A8A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8317B2" w:rsidRPr="008B11B5">
        <w:rPr>
          <w:rFonts w:ascii="Angsana New" w:hAnsi="Angsana New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 ซึ่งคำนวณ</w:t>
      </w:r>
      <w:r w:rsidRPr="000B526A">
        <w:rPr>
          <w:rFonts w:ascii="Angsana New" w:hAnsi="Angsana New" w:hint="cs"/>
          <w:sz w:val="30"/>
          <w:szCs w:val="30"/>
          <w:cs/>
        </w:rPr>
        <w:t xml:space="preserve">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7D640335" w14:textId="77777777" w:rsidR="00AF1A8A" w:rsidRPr="00BF1FC2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3A44057A" w14:textId="5E60322E" w:rsidR="00AF1A8A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15B02">
        <w:rPr>
          <w:rFonts w:ascii="Angsana New" w:hAnsi="Angsana New"/>
          <w:sz w:val="30"/>
          <w:szCs w:val="30"/>
          <w:lang w:val="en-US"/>
        </w:rPr>
        <w:t>9</w:t>
      </w:r>
      <w:r w:rsidRPr="000B526A">
        <w:rPr>
          <w:rFonts w:ascii="Angsana New" w:hAnsi="Angsana New" w:hint="cs"/>
          <w:sz w:val="30"/>
          <w:szCs w:val="30"/>
        </w:rPr>
        <w:t xml:space="preserve">0 </w:t>
      </w:r>
      <w:r w:rsidRPr="000B526A">
        <w:rPr>
          <w:rFonts w:ascii="Angsana New" w:hAnsi="Angsana New" w:hint="cs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E92E42C" w14:textId="77777777" w:rsidR="00AF1A8A" w:rsidRPr="008B11B5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4448576E" w14:textId="77777777" w:rsidR="00AF1A8A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264F02EF" w14:textId="77777777" w:rsidR="00AF1A8A" w:rsidRPr="000B526A" w:rsidRDefault="00AF1A8A" w:rsidP="008B11B5">
      <w:pPr>
        <w:numPr>
          <w:ilvl w:val="0"/>
          <w:numId w:val="26"/>
        </w:numPr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0305AD9" w14:textId="77777777" w:rsidR="00AF1A8A" w:rsidRPr="000B526A" w:rsidRDefault="00AF1A8A" w:rsidP="008B11B5">
      <w:pPr>
        <w:numPr>
          <w:ilvl w:val="0"/>
          <w:numId w:val="26"/>
        </w:numPr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0B526A">
        <w:rPr>
          <w:rFonts w:ascii="Angsana New" w:hAnsi="Angsana New" w:hint="cs"/>
          <w:sz w:val="30"/>
          <w:szCs w:val="30"/>
        </w:rPr>
        <w:t xml:space="preserve">90 </w:t>
      </w:r>
      <w:r w:rsidRPr="000B526A">
        <w:rPr>
          <w:rFonts w:ascii="Angsana New" w:hAnsi="Angsana New" w:hint="cs"/>
          <w:sz w:val="30"/>
          <w:szCs w:val="30"/>
          <w:cs/>
        </w:rPr>
        <w:t>วัน</w:t>
      </w:r>
    </w:p>
    <w:p w14:paraId="1A1A1060" w14:textId="77777777" w:rsidR="00AF1A8A" w:rsidRPr="008B11B5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3354FAB2" w14:textId="66E28EFC" w:rsidR="00AF1A8A" w:rsidRPr="008B11B5" w:rsidRDefault="00022570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(ข.</w:t>
      </w:r>
      <w:r>
        <w:rPr>
          <w:rFonts w:ascii="Angsana New" w:eastAsia="EucrosiaUPCBold" w:hAnsi="Angsana New"/>
          <w:i/>
          <w:iCs/>
          <w:sz w:val="30"/>
          <w:szCs w:val="30"/>
        </w:rPr>
        <w:t>4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="00AF1A8A"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การตัดจำหน่าย</w:t>
      </w:r>
    </w:p>
    <w:p w14:paraId="5E224EB0" w14:textId="77777777" w:rsidR="00AF1A8A" w:rsidRPr="008B11B5" w:rsidRDefault="00AF1A8A" w:rsidP="008B11B5">
      <w:pPr>
        <w:tabs>
          <w:tab w:val="left" w:pos="630"/>
          <w:tab w:val="left" w:pos="720"/>
        </w:tabs>
        <w:spacing w:line="240" w:lineRule="auto"/>
        <w:ind w:left="1170"/>
        <w:jc w:val="thaiDistribute"/>
        <w:rPr>
          <w:rFonts w:ascii="Angsana New" w:hAnsi="Angsana New"/>
          <w:sz w:val="24"/>
          <w:szCs w:val="24"/>
        </w:rPr>
      </w:pPr>
    </w:p>
    <w:p w14:paraId="282C5311" w14:textId="1C944E4A" w:rsidR="0005419C" w:rsidRPr="000B526A" w:rsidRDefault="00AF1A8A" w:rsidP="008B11B5">
      <w:pPr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BF1FC2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</w:t>
      </w:r>
      <w:r w:rsidRPr="00AC523C">
        <w:rPr>
          <w:rFonts w:ascii="Angsana New" w:hAnsi="Angsana New"/>
          <w:sz w:val="30"/>
          <w:szCs w:val="30"/>
          <w:cs/>
        </w:rPr>
        <w:t>สมเหตุสมผลว่าจะได้รับคืนเงิน</w:t>
      </w:r>
      <w:r w:rsidRPr="00AC523C">
        <w:rPr>
          <w:rFonts w:ascii="Angsana New" w:hAnsi="Angsana New"/>
          <w:sz w:val="30"/>
          <w:szCs w:val="30"/>
        </w:rPr>
        <w:t xml:space="preserve"> </w:t>
      </w:r>
      <w:r w:rsidRPr="00AC523C">
        <w:rPr>
          <w:rFonts w:ascii="Angsana New" w:hAnsi="Angsana New"/>
          <w:sz w:val="30"/>
          <w:szCs w:val="30"/>
          <w:cs/>
        </w:rPr>
        <w:t>หากมี</w:t>
      </w:r>
      <w:r w:rsidRPr="000B526A">
        <w:rPr>
          <w:rFonts w:ascii="Angsana New" w:hAnsi="Angsana New" w:hint="cs"/>
          <w:sz w:val="30"/>
          <w:szCs w:val="30"/>
          <w:cs/>
        </w:rPr>
        <w:t>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FC98745" w14:textId="77777777" w:rsidR="001E5F53" w:rsidRPr="008B11B5" w:rsidRDefault="001E5F53" w:rsidP="008B11B5">
      <w:pPr>
        <w:tabs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81D2452" w14:textId="77777777" w:rsidR="00D11344" w:rsidRDefault="00D11344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2DF94122" w14:textId="77777777" w:rsidR="00D11344" w:rsidRDefault="00D11344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37333C9A" w14:textId="77777777" w:rsidR="00D11344" w:rsidRDefault="00D11344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36594D9E" w14:textId="4E448F1D" w:rsidR="001E5F53" w:rsidRPr="008B11B5" w:rsidRDefault="001E5F53" w:rsidP="008B11B5">
      <w:pPr>
        <w:tabs>
          <w:tab w:val="left" w:pos="1170"/>
        </w:tabs>
        <w:spacing w:line="240" w:lineRule="auto"/>
        <w:ind w:left="522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(ข.5)</w:t>
      </w:r>
      <w:r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8B11B5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1B036A10" w14:textId="77777777" w:rsidR="001E5F53" w:rsidRPr="008B11B5" w:rsidRDefault="001E5F53" w:rsidP="008B11B5">
      <w:pPr>
        <w:tabs>
          <w:tab w:val="left" w:pos="1530"/>
        </w:tabs>
        <w:spacing w:line="240" w:lineRule="auto"/>
        <w:ind w:left="1170"/>
        <w:jc w:val="both"/>
        <w:rPr>
          <w:rFonts w:ascii="Angsana New" w:hAnsi="Angsana New"/>
          <w:sz w:val="24"/>
          <w:szCs w:val="24"/>
        </w:rPr>
      </w:pPr>
    </w:p>
    <w:p w14:paraId="05ADC0CE" w14:textId="43A8BD75" w:rsidR="001E5F53" w:rsidRDefault="001E5F53" w:rsidP="008B11B5">
      <w:pPr>
        <w:pStyle w:val="NoSpacing"/>
        <w:tabs>
          <w:tab w:val="clear" w:pos="227"/>
          <w:tab w:val="clear" w:pos="454"/>
          <w:tab w:val="left" w:pos="1530"/>
        </w:tabs>
        <w:ind w:left="1170"/>
        <w:jc w:val="thaiDistribute"/>
        <w:rPr>
          <w:rFonts w:ascii="Angsana New" w:hAnsi="Angsana New"/>
          <w:sz w:val="30"/>
          <w:szCs w:val="30"/>
          <w:lang w:val="en-GB"/>
        </w:rPr>
      </w:pPr>
      <w:r w:rsidRPr="000B526A">
        <w:rPr>
          <w:rFonts w:ascii="Angsana New" w:hAnsi="Angsana New" w:hint="cs"/>
          <w:sz w:val="30"/>
          <w:szCs w:val="30"/>
          <w:cs/>
          <w:lang w:val="en-GB"/>
        </w:rPr>
        <w:t>ดอกเบี้ยรับและดอกเบี้ยจ่ายรับรู้ในกำไรหรือขาดทุนด้วยอัตราดอกเบี้ยที่แท้จริง</w:t>
      </w:r>
      <w:r w:rsidR="00AB17D5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B17D5">
        <w:rPr>
          <w:rFonts w:ascii="Angsana New" w:hAnsi="Angsana New"/>
          <w:sz w:val="30"/>
          <w:szCs w:val="30"/>
          <w:cs/>
          <w:lang w:val="en-GB"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B78FF5B" w14:textId="77777777" w:rsidR="00D11344" w:rsidRPr="00AB17D5" w:rsidRDefault="00D11344" w:rsidP="008B11B5">
      <w:pPr>
        <w:pStyle w:val="NoSpacing"/>
        <w:tabs>
          <w:tab w:val="clear" w:pos="227"/>
          <w:tab w:val="clear" w:pos="454"/>
          <w:tab w:val="left" w:pos="153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24B6C43B" w14:textId="4BD50D54" w:rsidR="00B87164" w:rsidRPr="000B526A" w:rsidRDefault="005266CA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</w:t>
      </w:r>
      <w:r w:rsidR="00B87164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="00C25135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รายการเทียบเท่าเงินสด</w:t>
      </w:r>
    </w:p>
    <w:p w14:paraId="1292D82A" w14:textId="77777777" w:rsidR="004F6809" w:rsidRPr="000B526A" w:rsidRDefault="004F6809" w:rsidP="0088797B">
      <w:pPr>
        <w:spacing w:line="240" w:lineRule="auto"/>
        <w:ind w:left="522"/>
        <w:jc w:val="both"/>
        <w:rPr>
          <w:rFonts w:ascii="Angsana New" w:hAnsi="Angsana New"/>
          <w:sz w:val="30"/>
          <w:szCs w:val="30"/>
        </w:rPr>
      </w:pPr>
    </w:p>
    <w:p w14:paraId="267B76BC" w14:textId="6D12577D" w:rsidR="00B87164" w:rsidRPr="000B526A" w:rsidRDefault="00657180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  <w:r w:rsidR="00F7473E" w:rsidRPr="000B526A">
        <w:rPr>
          <w:rFonts w:ascii="Angsana New" w:hAnsi="Angsana New" w:hint="cs"/>
          <w:sz w:val="30"/>
          <w:szCs w:val="30"/>
          <w:cs/>
        </w:rPr>
        <w:t>ประกอบด้วย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="00F7473E" w:rsidRPr="000B526A">
        <w:rPr>
          <w:rFonts w:ascii="Angsana New" w:hAnsi="Angsana New" w:hint="cs"/>
          <w:sz w:val="30"/>
          <w:szCs w:val="30"/>
          <w:cs/>
        </w:rPr>
        <w:t>ยอดเงินสด ยอดเ</w:t>
      </w:r>
      <w:r w:rsidR="007A2048" w:rsidRPr="000B526A">
        <w:rPr>
          <w:rFonts w:ascii="Angsana New" w:hAnsi="Angsana New" w:hint="cs"/>
          <w:sz w:val="30"/>
          <w:szCs w:val="30"/>
          <w:cs/>
        </w:rPr>
        <w:t xml:space="preserve">งินฝากธนาคารประเภทเผื่อเรียก </w:t>
      </w:r>
      <w:r w:rsidR="005D71FB" w:rsidRPr="000B526A">
        <w:rPr>
          <w:rFonts w:ascii="Angsana New" w:hAnsi="Angsana New" w:hint="cs"/>
          <w:sz w:val="30"/>
          <w:szCs w:val="30"/>
          <w:cs/>
        </w:rPr>
        <w:t>และ</w:t>
      </w:r>
      <w:r w:rsidR="00F7473E" w:rsidRPr="000B526A">
        <w:rPr>
          <w:rFonts w:ascii="Angsana New" w:hAnsi="Angsana New" w:hint="cs"/>
          <w:sz w:val="30"/>
          <w:szCs w:val="30"/>
          <w:cs/>
        </w:rPr>
        <w:t>เงินลงทุนระยะสั้นที่มีสภาพคล่องสูง</w:t>
      </w:r>
      <w:r w:rsidR="00E630A7" w:rsidRPr="008B11B5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F7473E" w:rsidRPr="000B526A">
        <w:rPr>
          <w:rFonts w:ascii="Angsana New" w:hAnsi="Angsana New" w:hint="cs"/>
          <w:sz w:val="30"/>
          <w:szCs w:val="30"/>
        </w:rPr>
        <w:t xml:space="preserve"> </w:t>
      </w:r>
      <w:r w:rsidR="00124312" w:rsidRPr="000B526A">
        <w:rPr>
          <w:rFonts w:ascii="Angsana New" w:hAnsi="Angsana New" w:hint="cs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="00DA13A7" w:rsidRPr="000B526A">
        <w:rPr>
          <w:rFonts w:ascii="Angsana New" w:hAnsi="Angsana New" w:hint="cs"/>
          <w:sz w:val="30"/>
          <w:szCs w:val="30"/>
          <w:cs/>
        </w:rPr>
        <w:t>ส่วนหนึ่งของ</w:t>
      </w:r>
      <w:r w:rsidR="00124312" w:rsidRPr="000B526A">
        <w:rPr>
          <w:rFonts w:ascii="Angsana New" w:hAnsi="Angsana New" w:hint="cs"/>
          <w:sz w:val="30"/>
          <w:szCs w:val="30"/>
          <w:cs/>
        </w:rPr>
        <w:t>กิจกรรมจัดหาเงินในงบกระแสเงินสด</w:t>
      </w:r>
    </w:p>
    <w:p w14:paraId="6986DBF7" w14:textId="77777777" w:rsidR="00CB3983" w:rsidRPr="000B526A" w:rsidRDefault="00CB3983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5B1927B" w14:textId="77777777" w:rsidR="00B87164" w:rsidRPr="000B526A" w:rsidRDefault="00C25135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</w:t>
      </w:r>
      <w:r w:rsidR="00EE1C97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และลูกหนี้อื่น</w:t>
      </w:r>
    </w:p>
    <w:p w14:paraId="384D6D46" w14:textId="77777777" w:rsidR="00954096" w:rsidRPr="000B526A" w:rsidRDefault="00954096" w:rsidP="0088797B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E06609B" w14:textId="5B127022" w:rsidR="005E604B" w:rsidRPr="000B526A" w:rsidRDefault="00445D0E" w:rsidP="00F240B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ลูกหนี้การค้าและลูกหนี้อื่นรับรู้เมื่อบริษัทมีสิทธิที่ปราศจากเงื่อนไขในการได้รับสิ่งตอบแทนตามสัญญา</w:t>
      </w:r>
      <w:r w:rsidR="007219F2" w:rsidRPr="008B11B5">
        <w:rPr>
          <w:rFonts w:ascii="Angsana New" w:hAnsi="Angsana New"/>
          <w:sz w:val="30"/>
          <w:szCs w:val="30"/>
        </w:rPr>
        <w:t xml:space="preserve"> </w:t>
      </w:r>
      <w:r w:rsidR="00C25135" w:rsidRPr="000B526A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="00EE1C97" w:rsidRPr="000B526A">
        <w:rPr>
          <w:rFonts w:ascii="Angsana New" w:hAnsi="Angsana New" w:hint="cs"/>
          <w:sz w:val="30"/>
          <w:szCs w:val="30"/>
          <w:cs/>
        </w:rPr>
        <w:t>และลูกหนี้อื่น</w:t>
      </w:r>
      <w:r w:rsidR="00B90D83" w:rsidRPr="000B526A">
        <w:rPr>
          <w:rFonts w:ascii="Angsana New" w:hAnsi="Angsana New" w:hint="cs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7219F2">
        <w:rPr>
          <w:rFonts w:ascii="Angsana New" w:hAnsi="Angsana New"/>
          <w:sz w:val="30"/>
          <w:szCs w:val="30"/>
        </w:rPr>
        <w:t xml:space="preserve"> </w:t>
      </w:r>
      <w:r w:rsidR="00B90D83" w:rsidRPr="000B526A">
        <w:rPr>
          <w:rFonts w:ascii="Angsana New" w:hAnsi="Angsana New" w:hint="cs"/>
          <w:sz w:val="30"/>
          <w:szCs w:val="30"/>
          <w:cs/>
        </w:rPr>
        <w:t>หนี้สูญ</w:t>
      </w:r>
      <w:r w:rsidR="005733DD" w:rsidRPr="000B526A">
        <w:rPr>
          <w:rFonts w:ascii="Angsana New" w:hAnsi="Angsana New" w:hint="cs"/>
          <w:sz w:val="30"/>
          <w:szCs w:val="30"/>
          <w:cs/>
        </w:rPr>
        <w:t>จะถูกตัดจำหน่ายเมื่อ</w:t>
      </w:r>
      <w:r w:rsidR="00B90D83" w:rsidRPr="000B526A">
        <w:rPr>
          <w:rFonts w:ascii="Angsana New" w:hAnsi="Angsana New" w:hint="cs"/>
          <w:sz w:val="30"/>
          <w:szCs w:val="30"/>
          <w:cs/>
        </w:rPr>
        <w:t>เกิดขึ้น</w:t>
      </w:r>
    </w:p>
    <w:p w14:paraId="15B4EED5" w14:textId="4A678251" w:rsidR="008A3C35" w:rsidRDefault="008A3C35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FFF30BE" w14:textId="1B05CA18" w:rsidR="000C1838" w:rsidRPr="006C0824" w:rsidRDefault="000C1838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6C0824">
        <w:rPr>
          <w:rFonts w:ascii="Angsana New" w:hAnsi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="00A61E58">
        <w:rPr>
          <w:rFonts w:ascii="Angsana New" w:hAnsi="Angsana New" w:hint="cs"/>
          <w:sz w:val="30"/>
          <w:szCs w:val="30"/>
          <w:cs/>
        </w:rPr>
        <w:t xml:space="preserve"> </w:t>
      </w:r>
      <w:r w:rsidRPr="006C0824">
        <w:rPr>
          <w:rFonts w:ascii="Angsana New" w:hAnsi="Angsana New"/>
          <w:sz w:val="30"/>
          <w:szCs w:val="30"/>
          <w:cs/>
        </w:rPr>
        <w:t xml:space="preserve">โดยนำข้อมูลผลขาดทุนที่เกิดขึ้นในอดีต </w:t>
      </w:r>
      <w:r w:rsidR="00A61E58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6C0824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6D74790" w14:textId="77777777" w:rsidR="00AD38A3" w:rsidRDefault="00AD38A3" w:rsidP="006C0824">
      <w:pPr>
        <w:tabs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CD0684F" w14:textId="77777777" w:rsidR="00EC4795" w:rsidRDefault="00EC4795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93B10A8" w14:textId="6C315D2D" w:rsidR="00C9385C" w:rsidRPr="000B526A" w:rsidRDefault="00C9385C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49FAEE79" w14:textId="77777777" w:rsidR="00954096" w:rsidRPr="000B526A" w:rsidRDefault="00954096" w:rsidP="0088797B">
      <w:pPr>
        <w:spacing w:line="240" w:lineRule="auto"/>
        <w:ind w:left="522"/>
        <w:jc w:val="both"/>
        <w:rPr>
          <w:rFonts w:ascii="Angsana New" w:hAnsi="Angsana New"/>
          <w:sz w:val="30"/>
          <w:szCs w:val="30"/>
        </w:rPr>
      </w:pPr>
    </w:p>
    <w:p w14:paraId="50C9D8DA" w14:textId="3BEDCD5F" w:rsidR="00C6437E" w:rsidRPr="000B526A" w:rsidRDefault="00124312" w:rsidP="008B11B5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สินค้าคงเหลือ</w:t>
      </w:r>
      <w:r w:rsidR="007153E7" w:rsidRPr="000B526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B526A">
        <w:rPr>
          <w:rFonts w:ascii="Angsana New" w:hAnsi="Angsana New" w:hint="cs"/>
          <w:sz w:val="30"/>
          <w:szCs w:val="30"/>
          <w:cs/>
        </w:rPr>
        <w:t>ราคาทุนหรือมูลค่าสุทธิที่จะได้รับ แล้วแต่ราคาใดจะต่ำกว่า</w:t>
      </w:r>
      <w:r w:rsidR="00C7214D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color w:val="000000"/>
          <w:spacing w:val="-2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="0081110F" w:rsidRPr="000B526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9F5FE9" w:rsidRPr="008B11B5">
        <w:rPr>
          <w:rFonts w:ascii="Angsana New" w:hAnsi="Angsana New"/>
          <w:color w:val="000000"/>
          <w:spacing w:val="-2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</w:t>
      </w:r>
      <w:r w:rsidRPr="000B526A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สินค้าสำเร็จรูปและสินค้าระหว่างผลิต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  <w:r w:rsidR="00E43824" w:rsidRPr="000B526A">
        <w:rPr>
          <w:rFonts w:ascii="Angsana New" w:hAnsi="Angsana New" w:hint="cs"/>
          <w:spacing w:val="-2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</w:t>
      </w:r>
      <w:r w:rsidR="008C5910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0B526A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652B26">
        <w:rPr>
          <w:rFonts w:ascii="Angsana New" w:hAnsi="Angsana New" w:hint="cs"/>
          <w:sz w:val="30"/>
          <w:szCs w:val="30"/>
          <w:cs/>
        </w:rPr>
        <w:t>ประมาณการต้นทุนในการผลิต</w:t>
      </w:r>
      <w:r w:rsidR="00B350AB">
        <w:rPr>
          <w:rFonts w:ascii="Angsana New" w:hAnsi="Angsana New" w:hint="cs"/>
          <w:sz w:val="30"/>
          <w:szCs w:val="30"/>
          <w:cs/>
        </w:rPr>
        <w:t>สินค้าให้เสร็จและ</w:t>
      </w:r>
      <w:r w:rsidRPr="000B526A">
        <w:rPr>
          <w:rFonts w:ascii="Angsana New" w:hAnsi="Angsana New" w:hint="cs"/>
          <w:sz w:val="30"/>
          <w:szCs w:val="30"/>
          <w:cs/>
        </w:rPr>
        <w:t>ค่าใช้จ่ายที่จำเป็น</w:t>
      </w:r>
      <w:r w:rsidR="007153E7" w:rsidRPr="000B526A">
        <w:rPr>
          <w:rFonts w:ascii="Angsana New" w:hAnsi="Angsana New" w:hint="cs"/>
          <w:sz w:val="30"/>
          <w:szCs w:val="30"/>
          <w:cs/>
        </w:rPr>
        <w:t>โดยประมาณ</w:t>
      </w:r>
      <w:r w:rsidRPr="000B526A">
        <w:rPr>
          <w:rFonts w:ascii="Angsana New" w:hAnsi="Angsana New" w:hint="cs"/>
          <w:sz w:val="30"/>
          <w:szCs w:val="30"/>
          <w:cs/>
        </w:rPr>
        <w:t>ในการขาย</w:t>
      </w:r>
    </w:p>
    <w:p w14:paraId="6A910E91" w14:textId="77777777" w:rsidR="00BB6D60" w:rsidRPr="00965897" w:rsidRDefault="00BB6D60" w:rsidP="0088797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9E8B5AE" w14:textId="2BE91556" w:rsidR="00E52D20" w:rsidRPr="000B526A" w:rsidRDefault="00E52D20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ที่ดิน อาคาร และอุปกรณ์</w:t>
      </w:r>
    </w:p>
    <w:p w14:paraId="4F8EA85B" w14:textId="77777777" w:rsidR="001810A1" w:rsidRPr="00965897" w:rsidRDefault="001810A1" w:rsidP="0088797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67BEDD27" w14:textId="77777777" w:rsidR="00E52D20" w:rsidRPr="000B526A" w:rsidRDefault="00E52D20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="007153E7" w:rsidRPr="000B526A">
        <w:rPr>
          <w:rFonts w:ascii="Angsana New" w:hAnsi="Angsana New" w:hint="cs"/>
          <w:sz w:val="30"/>
          <w:szCs w:val="30"/>
          <w:cs/>
        </w:rPr>
        <w:t>วัดมูลค่า</w:t>
      </w:r>
      <w:r w:rsidR="0027759A" w:rsidRPr="000B526A">
        <w:rPr>
          <w:rFonts w:ascii="Angsana New" w:hAnsi="Angsana New" w:hint="cs"/>
          <w:sz w:val="30"/>
          <w:szCs w:val="30"/>
          <w:cs/>
        </w:rPr>
        <w:t>ด้วย</w:t>
      </w:r>
      <w:r w:rsidRPr="000B526A">
        <w:rPr>
          <w:rFonts w:ascii="Angsana New" w:hAnsi="Angsana New" w:hint="cs"/>
          <w:sz w:val="30"/>
          <w:szCs w:val="30"/>
          <w:cs/>
        </w:rPr>
        <w:t>ราคาทุนห</w:t>
      </w:r>
      <w:r w:rsidR="00C25135" w:rsidRPr="000B526A">
        <w:rPr>
          <w:rFonts w:ascii="Angsana New" w:hAnsi="Angsana New" w:hint="cs"/>
          <w:sz w:val="30"/>
          <w:szCs w:val="30"/>
          <w:cs/>
        </w:rPr>
        <w:t>ักค่าเสื่อมราคา</w:t>
      </w:r>
      <w:r w:rsidRPr="000B526A">
        <w:rPr>
          <w:rFonts w:ascii="Angsana New" w:hAnsi="Angsana New" w:hint="cs"/>
          <w:sz w:val="30"/>
          <w:szCs w:val="30"/>
          <w:cs/>
        </w:rPr>
        <w:t>สะสม</w:t>
      </w:r>
      <w:r w:rsidR="002076EE" w:rsidRPr="000B526A">
        <w:rPr>
          <w:rFonts w:ascii="Angsana New" w:hAnsi="Angsana New" w:hint="cs"/>
          <w:sz w:val="30"/>
          <w:szCs w:val="30"/>
          <w:cs/>
        </w:rPr>
        <w:t xml:space="preserve"> และขาดทุนจากการด้อยค่า</w:t>
      </w:r>
      <w:r w:rsidR="00FC045D" w:rsidRPr="000B526A">
        <w:rPr>
          <w:rFonts w:ascii="Angsana New" w:hAnsi="Angsana New" w:hint="cs"/>
          <w:sz w:val="30"/>
          <w:szCs w:val="30"/>
          <w:cs/>
        </w:rPr>
        <w:t xml:space="preserve"> (</w:t>
      </w:r>
      <w:r w:rsidR="00FC045D" w:rsidRPr="000B526A">
        <w:rPr>
          <w:rFonts w:ascii="Angsana New" w:hAnsi="Angsana New" w:hint="cs"/>
          <w:sz w:val="30"/>
          <w:szCs w:val="30"/>
          <w:cs/>
          <w:lang w:val="en-US"/>
        </w:rPr>
        <w:t>ถ้ามี)</w:t>
      </w:r>
    </w:p>
    <w:p w14:paraId="7732B6F1" w14:textId="77777777" w:rsidR="00E64FE7" w:rsidRPr="00965897" w:rsidRDefault="00E64FE7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0370413" w14:textId="531027F5" w:rsidR="001810A1" w:rsidRPr="000B526A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รวมถึงต้นทุนในการรื้อถอน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การขนย้าย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="00291500" w:rsidRPr="000B526A">
        <w:rPr>
          <w:rFonts w:ascii="Angsana New" w:hAnsi="Angsana New" w:hint="cs"/>
          <w:sz w:val="30"/>
          <w:szCs w:val="30"/>
          <w:cs/>
        </w:rPr>
        <w:t>และ</w:t>
      </w:r>
      <w:r w:rsidRPr="000B526A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์ซอฟแวร์ซึ่งไม่สามารถทำงานได้โดยปราศจากลิขสิทธ์ซอฟแวร์นั้นให้ถือว่า ลิขสิทธ์ซอฟแวร์ดังกล่าวเป็นส่วนหนึ่งของอุปกรณ์</w:t>
      </w:r>
    </w:p>
    <w:p w14:paraId="75119B52" w14:textId="77777777" w:rsidR="001810A1" w:rsidRPr="006C0824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F8094B9" w14:textId="1CB8BDF7" w:rsidR="002076EE" w:rsidRPr="000B526A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</w:t>
      </w:r>
      <w:r w:rsidR="002076EE" w:rsidRPr="000B526A">
        <w:rPr>
          <w:rFonts w:ascii="Angsana New" w:hAnsi="Angsana New" w:hint="cs"/>
          <w:sz w:val="30"/>
          <w:szCs w:val="30"/>
          <w:cs/>
        </w:rPr>
        <w:t>ในกำไรหรือขาดทุน</w:t>
      </w:r>
    </w:p>
    <w:p w14:paraId="42D64178" w14:textId="77777777" w:rsidR="008A3C35" w:rsidRPr="006C0824" w:rsidRDefault="008A3C35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09A5E47" w14:textId="77777777" w:rsidR="001810A1" w:rsidRPr="000B526A" w:rsidRDefault="001810A1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  <w:lang w:val="en-US"/>
        </w:rPr>
        <w:t>ต้นทุนที่เกิดขึ้นในภายหลัง</w:t>
      </w:r>
    </w:p>
    <w:p w14:paraId="2D1FA0C9" w14:textId="77777777" w:rsidR="000669EB" w:rsidRPr="006C0824" w:rsidRDefault="000669EB" w:rsidP="000669EB">
      <w:pPr>
        <w:tabs>
          <w:tab w:val="left" w:pos="540"/>
        </w:tabs>
        <w:spacing w:line="240" w:lineRule="atLeast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681470" w14:textId="1E2ACD9F" w:rsidR="001810A1" w:rsidRPr="000B526A" w:rsidRDefault="001810A1" w:rsidP="00BA1CBE">
      <w:pPr>
        <w:pStyle w:val="Default"/>
        <w:tabs>
          <w:tab w:val="left" w:pos="540"/>
        </w:tabs>
        <w:ind w:left="518"/>
        <w:jc w:val="thaiDistribute"/>
        <w:rPr>
          <w:rFonts w:ascii="Angsana New" w:eastAsia="Times New Roman" w:hAnsi="Angsana New" w:cs="Angsana New"/>
          <w:color w:val="auto"/>
          <w:spacing w:val="-2"/>
          <w:sz w:val="30"/>
          <w:szCs w:val="30"/>
          <w:lang w:val="en-GB"/>
        </w:rPr>
      </w:pP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8E7796"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</w:rPr>
        <w:t xml:space="preserve"> 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อาคารและอุปกรณ์</w:t>
      </w:r>
      <w:r w:rsidR="008E7796"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</w:rPr>
        <w:t xml:space="preserve"> </w:t>
      </w:r>
      <w:r w:rsidR="00E966F8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เมื่อ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196C67"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เป็นประจำ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ในการซ่อมบำรุงที่ดิน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lang w:val="en-GB"/>
        </w:rPr>
        <w:t xml:space="preserve"> </w:t>
      </w:r>
      <w:r w:rsidRPr="000B526A">
        <w:rPr>
          <w:rFonts w:ascii="Angsana New" w:eastAsia="Times New Roman" w:hAnsi="Angsana New" w:cs="Angsana New" w:hint="cs"/>
          <w:color w:val="auto"/>
          <w:spacing w:val="-2"/>
          <w:sz w:val="30"/>
          <w:szCs w:val="30"/>
          <w:cs/>
          <w:lang w:val="en-GB"/>
        </w:rPr>
        <w:t>อาคารและอุปกรณ์จะรับรู้ในกำไรหรือขาดทุนเมื่อเกิดขึ้น</w:t>
      </w:r>
    </w:p>
    <w:p w14:paraId="00E4E93A" w14:textId="77777777" w:rsidR="00DB5F1E" w:rsidRPr="006C0824" w:rsidRDefault="00DB5F1E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87FA63" w14:textId="77777777" w:rsidR="00F8017B" w:rsidRDefault="00F8017B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590FCA0" w14:textId="77777777" w:rsidR="00F8017B" w:rsidRDefault="00F8017B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B563D73" w14:textId="77777777" w:rsidR="00F8017B" w:rsidRDefault="00F8017B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7C34DB83" w14:textId="77777777" w:rsidR="00F8017B" w:rsidRDefault="00F8017B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68D4160F" w14:textId="06801F13" w:rsidR="00E52D20" w:rsidRPr="000B526A" w:rsidRDefault="00C707CE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ค่าเสื่อมราคา</w:t>
      </w:r>
    </w:p>
    <w:p w14:paraId="2B5F1BF0" w14:textId="77777777" w:rsidR="00954096" w:rsidRPr="006C0824" w:rsidRDefault="00954096" w:rsidP="0088797B">
      <w:pPr>
        <w:tabs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7C935E3" w14:textId="2C8AA9C0" w:rsidR="001810A1" w:rsidRDefault="001810A1" w:rsidP="0065126B">
      <w:pPr>
        <w:spacing w:line="240" w:lineRule="atLeast"/>
        <w:ind w:left="522"/>
        <w:jc w:val="thaiDistribute"/>
        <w:rPr>
          <w:rFonts w:ascii="Angsana New" w:hAnsi="Angsana New"/>
          <w:spacing w:val="-6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ค่าเสื่อมราคา</w:t>
      </w:r>
      <w:r w:rsidR="001071FF" w:rsidRPr="008B11B5">
        <w:rPr>
          <w:rFonts w:ascii="Angsana New" w:hAnsi="Angsana New"/>
          <w:sz w:val="30"/>
          <w:szCs w:val="30"/>
          <w:cs/>
        </w:rPr>
        <w:t>คำนวณโดยวิธีเส้นตรงตามเกณฑ์อายุการให้ประโยชน์โดยประมาณของ</w:t>
      </w:r>
      <w:r w:rsidR="008D53F9" w:rsidRPr="008B11B5">
        <w:rPr>
          <w:rFonts w:ascii="Angsana New" w:hAnsi="Angsana New"/>
          <w:sz w:val="30"/>
          <w:szCs w:val="30"/>
          <w:cs/>
        </w:rPr>
        <w:t>แต่ละ</w:t>
      </w:r>
      <w:r w:rsidR="001071FF" w:rsidRPr="008B11B5">
        <w:rPr>
          <w:rFonts w:ascii="Angsana New" w:hAnsi="Angsana New"/>
          <w:sz w:val="30"/>
          <w:szCs w:val="30"/>
          <w:cs/>
        </w:rPr>
        <w:t>ส่วนประกอบของสินทรัพย์</w:t>
      </w:r>
      <w:r w:rsidR="008270BE" w:rsidRPr="008B11B5">
        <w:rPr>
          <w:rFonts w:ascii="Angsana New" w:hAnsi="Angsana New"/>
          <w:sz w:val="30"/>
          <w:szCs w:val="30"/>
          <w:cs/>
        </w:rPr>
        <w:t>และรับรู้ใน</w:t>
      </w:r>
      <w:r w:rsidRPr="008B11B5">
        <w:rPr>
          <w:rFonts w:ascii="Angsana New" w:eastAsia="Calibri" w:hAnsi="Angsana New"/>
          <w:color w:val="000000"/>
          <w:sz w:val="30"/>
          <w:szCs w:val="30"/>
          <w:cs/>
          <w:lang w:val="en-US"/>
        </w:rPr>
        <w:t>กำไรหรือขาดทุน</w:t>
      </w:r>
      <w:r w:rsidRPr="008B11B5">
        <w:rPr>
          <w:rFonts w:ascii="Angsana New" w:hAnsi="Angsana New"/>
          <w:sz w:val="30"/>
          <w:szCs w:val="30"/>
          <w:cs/>
        </w:rPr>
        <w:t xml:space="preserve"> </w:t>
      </w:r>
      <w:r w:rsidR="00A21D0B" w:rsidRPr="008B11B5">
        <w:rPr>
          <w:rFonts w:ascii="Angsana New" w:hAnsi="Angsana New"/>
          <w:sz w:val="30"/>
          <w:szCs w:val="30"/>
          <w:cs/>
        </w:rPr>
        <w:t>ทั้งนี้</w:t>
      </w:r>
      <w:r w:rsidR="00A21D0B" w:rsidRPr="00347F9D">
        <w:rPr>
          <w:rFonts w:ascii="Angsana New" w:hAnsi="Angsana New" w:hint="cs"/>
          <w:sz w:val="30"/>
          <w:szCs w:val="30"/>
          <w:cs/>
          <w:lang w:val="en-US"/>
        </w:rPr>
        <w:t>บริษัทไม่คิดค่าเสื่อมราคาสำหรับที่ดินและสินทรัพย์</w:t>
      </w:r>
      <w:r w:rsidR="00A21D0B" w:rsidRPr="00EB32A2">
        <w:rPr>
          <w:rFonts w:ascii="Angsana New" w:hAnsi="Angsana New" w:hint="cs"/>
          <w:sz w:val="30"/>
          <w:szCs w:val="30"/>
          <w:cs/>
          <w:lang w:val="en-US"/>
        </w:rPr>
        <w:t>ที่อยู่</w:t>
      </w:r>
      <w:r w:rsidR="00A21D0B" w:rsidRPr="00F240BA">
        <w:rPr>
          <w:rFonts w:ascii="Angsana New" w:hAnsi="Angsana New" w:hint="cs"/>
          <w:sz w:val="30"/>
          <w:szCs w:val="30"/>
          <w:cs/>
          <w:lang w:val="en-US"/>
        </w:rPr>
        <w:t>ระหว่าง</w:t>
      </w:r>
      <w:r w:rsidR="00A21D0B" w:rsidRPr="00F708DB">
        <w:rPr>
          <w:rFonts w:ascii="Angsana New" w:hAnsi="Angsana New"/>
          <w:sz w:val="30"/>
          <w:szCs w:val="30"/>
          <w:cs/>
          <w:lang w:val="en-US"/>
        </w:rPr>
        <w:t>การก่อสร้างและติดตั้ง</w:t>
      </w:r>
      <w:r w:rsidR="0065126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E082D" w:rsidRPr="000B526A">
        <w:rPr>
          <w:rFonts w:ascii="Angsana New" w:hAnsi="Angsana New" w:hint="cs"/>
          <w:spacing w:val="-6"/>
          <w:sz w:val="30"/>
          <w:szCs w:val="30"/>
          <w:cs/>
        </w:rPr>
        <w:t>ประมาณการอายุการให้</w:t>
      </w:r>
      <w:r w:rsidR="00550886" w:rsidRPr="000B526A">
        <w:rPr>
          <w:rFonts w:ascii="Angsana New" w:hAnsi="Angsana New" w:hint="cs"/>
          <w:spacing w:val="-6"/>
          <w:sz w:val="30"/>
          <w:szCs w:val="30"/>
          <w:cs/>
        </w:rPr>
        <w:t>ประโยชน์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ของสินทรัพย์แสดงได้ดังนี้</w:t>
      </w:r>
    </w:p>
    <w:p w14:paraId="44D37508" w14:textId="77777777" w:rsidR="0065126B" w:rsidRPr="006C0824" w:rsidRDefault="0065126B" w:rsidP="008B11B5">
      <w:pPr>
        <w:spacing w:line="240" w:lineRule="atLeast"/>
        <w:ind w:left="522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73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1440"/>
      </w:tblGrid>
      <w:tr w:rsidR="00482134" w:rsidRPr="000B526A" w14:paraId="7D1FA556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76AFC82A" w14:textId="77777777" w:rsidR="00482134" w:rsidRPr="000B526A" w:rsidRDefault="00482134" w:rsidP="0088797B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ส่วนปรับปรุง</w:t>
            </w:r>
            <w:r w:rsidR="002076EE" w:rsidRPr="000B526A">
              <w:rPr>
                <w:rFonts w:ascii="Angsana New" w:hAnsi="Angsana New" w:cs="Angsana New" w:hint="cs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9EF4BC" w14:textId="77777777" w:rsidR="00482134" w:rsidRPr="000B526A" w:rsidRDefault="00EE1F75" w:rsidP="0088797B">
            <w:pPr>
              <w:spacing w:line="240" w:lineRule="auto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</w:t>
            </w:r>
            <w:r w:rsidR="00795E48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95E48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- 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3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2076EE" w:rsidRPr="000B526A" w14:paraId="1081990D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4216DAAA" w14:textId="77777777" w:rsidR="002076EE" w:rsidRPr="000B526A" w:rsidRDefault="002076EE" w:rsidP="009A6072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อาคารและส่วนปรับปรุง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F8081" w14:textId="77777777" w:rsidR="002076EE" w:rsidRPr="000B526A" w:rsidRDefault="00EE1F75" w:rsidP="009A6072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5 - 40</w:t>
            </w:r>
            <w:r w:rsidR="002076EE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 </w:t>
            </w:r>
            <w:r w:rsidR="002076EE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482134" w:rsidRPr="000B526A" w14:paraId="31DA32D0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56D94670" w14:textId="77777777" w:rsidR="00482134" w:rsidRPr="000B526A" w:rsidRDefault="00AE0BAA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7028CD" w14:textId="77777777" w:rsidR="00482134" w:rsidRPr="000B526A" w:rsidRDefault="002076EE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="00795E48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482134" w:rsidRPr="000B526A" w14:paraId="5A68B177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ADC3673" w14:textId="77777777" w:rsidR="00482134" w:rsidRPr="000B526A" w:rsidRDefault="00482134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2187F0" w14:textId="77777777" w:rsidR="00482134" w:rsidRPr="000B526A" w:rsidRDefault="00EE1F75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3 - 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8</w:t>
            </w:r>
            <w:r w:rsidR="00482134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482134" w:rsidRPr="000B526A" w14:paraId="62920CA4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7D6D13AB" w14:textId="77777777" w:rsidR="00482134" w:rsidRPr="000B526A" w:rsidRDefault="00482134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988779" w14:textId="77777777" w:rsidR="00482134" w:rsidRPr="000B526A" w:rsidRDefault="00482134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5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="00703D15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10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D74BFE" w:rsidRPr="000B526A" w14:paraId="03BB2D68" w14:textId="77777777" w:rsidTr="00FB7DB0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7FBC7B2" w14:textId="77777777" w:rsidR="00D74BFE" w:rsidRPr="000B526A" w:rsidRDefault="00D74BFE" w:rsidP="00FB31B0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cs="Angsana New" w:hint="cs"/>
                <w:cs/>
              </w:rPr>
              <w:t>อะไหล่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28C285" w14:textId="77777777" w:rsidR="00D74BFE" w:rsidRPr="000B526A" w:rsidRDefault="00913362" w:rsidP="00506E54">
            <w:pPr>
              <w:spacing w:line="240" w:lineRule="atLeast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2 - 10</w:t>
            </w:r>
            <w:r w:rsidR="00D74BFE"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 xml:space="preserve"> </w:t>
            </w:r>
            <w:r w:rsidR="00D74BFE"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677BDA0A" w14:textId="77777777" w:rsidR="00F8017B" w:rsidRPr="006C0824" w:rsidRDefault="00F8017B" w:rsidP="00965897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</w:p>
    <w:p w14:paraId="1ED72EF4" w14:textId="6C55AB3B" w:rsidR="00D32990" w:rsidRPr="000B526A" w:rsidRDefault="00D32990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0311371" w14:textId="77777777" w:rsidR="00D3730B" w:rsidRPr="008B11B5" w:rsidRDefault="00D3730B" w:rsidP="00BA1CBE">
      <w:pPr>
        <w:spacing w:line="240" w:lineRule="atLeast"/>
        <w:ind w:left="522"/>
        <w:jc w:val="both"/>
        <w:rPr>
          <w:rFonts w:ascii="Angsana New" w:hAnsi="Angsana New"/>
          <w:sz w:val="28"/>
          <w:szCs w:val="28"/>
        </w:rPr>
      </w:pPr>
    </w:p>
    <w:p w14:paraId="0D560AAA" w14:textId="3D1A5464" w:rsidR="000A7BC0" w:rsidRDefault="00B7212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="008B3EBA" w:rsidRPr="000B526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B526A">
        <w:rPr>
          <w:rFonts w:ascii="Angsana New" w:hAnsi="Angsana New" w:hint="cs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FC045D" w:rsidRPr="000B526A">
        <w:rPr>
          <w:rFonts w:ascii="Angsana New" w:hAnsi="Angsana New" w:hint="cs"/>
          <w:sz w:val="30"/>
          <w:szCs w:val="30"/>
          <w:cs/>
        </w:rPr>
        <w:t xml:space="preserve"> (</w:t>
      </w:r>
      <w:r w:rsidR="00FC045D" w:rsidRPr="008B11B5">
        <w:rPr>
          <w:rFonts w:ascii="Angsana New" w:hAnsi="Angsana New"/>
          <w:sz w:val="30"/>
          <w:szCs w:val="30"/>
          <w:cs/>
        </w:rPr>
        <w:t>ถ้ามี)</w:t>
      </w:r>
      <w:r w:rsidR="00B178B8">
        <w:rPr>
          <w:rFonts w:ascii="Angsana New" w:hAnsi="Angsana New" w:hint="cs"/>
          <w:sz w:val="30"/>
          <w:szCs w:val="30"/>
          <w:cs/>
        </w:rPr>
        <w:t xml:space="preserve"> </w:t>
      </w:r>
      <w:r w:rsidR="002076EE" w:rsidRPr="000B526A">
        <w:rPr>
          <w:rFonts w:ascii="Angsana New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53BC4">
        <w:rPr>
          <w:rFonts w:ascii="Angsana New" w:hAnsi="Angsana New" w:hint="cs"/>
          <w:sz w:val="30"/>
          <w:szCs w:val="30"/>
          <w:cs/>
        </w:rPr>
        <w:t xml:space="preserve"> </w:t>
      </w:r>
      <w:r w:rsidR="000669EB" w:rsidRPr="000B526A">
        <w:rPr>
          <w:rFonts w:ascii="Angsana New" w:hAnsi="Angsana New" w:hint="cs"/>
          <w:sz w:val="30"/>
          <w:szCs w:val="30"/>
          <w:cs/>
        </w:rPr>
        <w:t>ค่าตัดจำหน่ายคำนวณ</w:t>
      </w:r>
      <w:r w:rsidR="00B53BC4" w:rsidRPr="000B526A">
        <w:rPr>
          <w:rFonts w:ascii="Angsana New" w:hAnsi="Angsana New" w:hint="cs"/>
          <w:sz w:val="30"/>
          <w:szCs w:val="30"/>
          <w:cs/>
        </w:rPr>
        <w:t>โดยวิธีเส้นตรง</w:t>
      </w:r>
      <w:r w:rsidR="009D75C8" w:rsidRPr="000B526A">
        <w:rPr>
          <w:rFonts w:ascii="Angsana New" w:hAnsi="Angsana New" w:hint="cs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ตามระยะเวลาที่คาดว่าจะได้รับประโยชน์จากสินทรัพย์ไม่มีตัวตนและ</w:t>
      </w:r>
      <w:r w:rsidR="0063155A" w:rsidRPr="000B526A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  <w:r w:rsidR="00347F9D">
        <w:rPr>
          <w:rFonts w:ascii="Angsana New" w:hAnsi="Angsana New" w:hint="cs"/>
          <w:sz w:val="30"/>
          <w:szCs w:val="30"/>
          <w:cs/>
        </w:rPr>
        <w:t xml:space="preserve"> </w:t>
      </w:r>
      <w:r w:rsidR="000A7BC0" w:rsidRPr="008B11B5">
        <w:rPr>
          <w:rFonts w:ascii="Angsana New" w:hAnsi="Angsana New"/>
          <w:sz w:val="30"/>
          <w:szCs w:val="30"/>
          <w:cs/>
        </w:rPr>
        <w:t xml:space="preserve">ประมาณการระยะเวลาที่คาดว่าจะได้รับประโยชน์แสดงได้ดังนี้ </w:t>
      </w:r>
    </w:p>
    <w:p w14:paraId="7B4FC3B9" w14:textId="6DBEF2F9" w:rsidR="00347F9D" w:rsidRDefault="00347F9D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0"/>
          <w:szCs w:val="20"/>
        </w:rPr>
      </w:pPr>
    </w:p>
    <w:tbl>
      <w:tblPr>
        <w:tblW w:w="73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1440"/>
      </w:tblGrid>
      <w:tr w:rsidR="0011516B" w:rsidRPr="000B526A" w14:paraId="4F15610D" w14:textId="77777777" w:rsidTr="00C975D2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21B30775" w14:textId="605A1777" w:rsidR="0011516B" w:rsidRPr="000B526A" w:rsidRDefault="0011516B" w:rsidP="00C975D2">
            <w:pPr>
              <w:pStyle w:val="a"/>
              <w:tabs>
                <w:tab w:val="clear" w:pos="1080"/>
                <w:tab w:val="left" w:pos="342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0B526A">
              <w:rPr>
                <w:rFonts w:ascii="Angsana New" w:hAnsi="Angsana New" w:hint="cs"/>
                <w:cs/>
              </w:rPr>
              <w:t>ค่าลิขสิทธิ์ซอฟต์แวร์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31D716" w14:textId="545B7539" w:rsidR="0011516B" w:rsidRPr="000B526A" w:rsidRDefault="0011516B" w:rsidP="00C975D2">
            <w:pPr>
              <w:spacing w:line="240" w:lineRule="auto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1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lang w:val="en-US"/>
              </w:rPr>
              <w:t>0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</w:tbl>
    <w:p w14:paraId="14305E81" w14:textId="77777777" w:rsidR="00D11344" w:rsidRDefault="00D11344" w:rsidP="006C0824">
      <w:pPr>
        <w:tabs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EB76FD" w14:textId="7A3D13DF" w:rsidR="001122EB" w:rsidRPr="000B526A" w:rsidRDefault="001122EB" w:rsidP="00EB32A2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540A5F2" w14:textId="77777777" w:rsidR="001122EB" w:rsidRPr="008B11B5" w:rsidRDefault="001122EB" w:rsidP="00FB31B0">
      <w:pPr>
        <w:spacing w:line="240" w:lineRule="atLeast"/>
        <w:ind w:left="522"/>
        <w:jc w:val="thaiDistribute"/>
        <w:rPr>
          <w:rFonts w:ascii="Angsana New" w:hAnsi="Angsana New"/>
          <w:sz w:val="28"/>
          <w:szCs w:val="28"/>
        </w:rPr>
      </w:pPr>
    </w:p>
    <w:p w14:paraId="5C2B0D2E" w14:textId="77777777" w:rsidR="00B72126" w:rsidRPr="000B526A" w:rsidRDefault="00B7212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ในกรณีที่</w:t>
      </w:r>
      <w:r w:rsidRPr="000B526A">
        <w:rPr>
          <w:rFonts w:ascii="Angsana New" w:hAnsi="Angsana New" w:hint="cs"/>
          <w:sz w:val="30"/>
          <w:szCs w:val="30"/>
          <w:cs/>
        </w:rPr>
        <w:t>มีข้อบ่งชี้จะทำการประมาณมูลค่าสินทรัพย์ที่คาดว่าจะได้รับคืน</w:t>
      </w:r>
    </w:p>
    <w:p w14:paraId="7AA5767F" w14:textId="77777777" w:rsidR="0088797B" w:rsidRPr="008B11B5" w:rsidRDefault="0088797B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8"/>
          <w:szCs w:val="28"/>
        </w:rPr>
      </w:pPr>
    </w:p>
    <w:p w14:paraId="38BFEFB5" w14:textId="3B6F819B" w:rsidR="00715906" w:rsidRPr="000B526A" w:rsidRDefault="0071590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="00482134" w:rsidRPr="000B526A">
        <w:rPr>
          <w:rFonts w:ascii="Angsana New" w:hAnsi="Angsana New" w:hint="cs"/>
          <w:sz w:val="30"/>
          <w:szCs w:val="30"/>
          <w:cs/>
        </w:rPr>
        <w:t>รับรู้</w:t>
      </w:r>
      <w:r w:rsidR="00D11493" w:rsidRPr="000B526A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0B526A">
        <w:rPr>
          <w:rFonts w:ascii="Angsana New" w:hAnsi="Angsana New" w:hint="cs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</w:t>
      </w:r>
      <w:r w:rsidR="00C703A3" w:rsidRPr="000B526A">
        <w:rPr>
          <w:rFonts w:ascii="Angsana New" w:hAnsi="Angsana New" w:hint="cs"/>
          <w:sz w:val="30"/>
          <w:szCs w:val="30"/>
          <w:cs/>
        </w:rPr>
        <w:t>สด</w:t>
      </w:r>
      <w:r w:rsidR="00A65A04" w:rsidRPr="000B526A">
        <w:rPr>
          <w:rFonts w:ascii="Angsana New" w:hAnsi="Angsana New" w:hint="cs"/>
          <w:sz w:val="30"/>
          <w:szCs w:val="30"/>
          <w:cs/>
        </w:rPr>
        <w:t xml:space="preserve">สูงกว่ามูลค่าที่จะได้รับคืน </w:t>
      </w:r>
    </w:p>
    <w:p w14:paraId="365BB91D" w14:textId="77777777" w:rsidR="00D22F86" w:rsidRPr="008B11B5" w:rsidRDefault="00D22F8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8"/>
          <w:szCs w:val="28"/>
        </w:rPr>
      </w:pPr>
    </w:p>
    <w:p w14:paraId="206D5C4F" w14:textId="77777777" w:rsidR="00F8017B" w:rsidRDefault="00F8017B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59585EE" w14:textId="1931A400" w:rsidR="00260556" w:rsidRPr="000B526A" w:rsidRDefault="00260556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มูลค่าที่คาดว่าจะได้รับคืน</w:t>
      </w:r>
      <w:r w:rsidR="002A030E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43FA2B9" w14:textId="77777777" w:rsidR="007C2F62" w:rsidRPr="008B11B5" w:rsidRDefault="007C2F62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8"/>
          <w:szCs w:val="28"/>
        </w:rPr>
      </w:pPr>
    </w:p>
    <w:p w14:paraId="1250153D" w14:textId="2FBDB7A3" w:rsidR="005864BE" w:rsidRPr="000B526A" w:rsidRDefault="009C1748" w:rsidP="00BA1CBE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3B23D2A" w14:textId="1C3AA56F" w:rsidR="0024606D" w:rsidRPr="008B11B5" w:rsidRDefault="0024606D">
      <w:pPr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3CD85147" w14:textId="3F447372" w:rsidR="000F6568" w:rsidRPr="000B526A" w:rsidRDefault="000F6568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</w:t>
      </w:r>
      <w:r w:rsidR="000669EB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พนักงาน</w:t>
      </w:r>
    </w:p>
    <w:p w14:paraId="51B2EF6D" w14:textId="77777777" w:rsidR="00BA1CBE" w:rsidRPr="008B11B5" w:rsidRDefault="00BA1CBE" w:rsidP="0088797B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5898123F" w14:textId="77777777" w:rsidR="003D6D6A" w:rsidRPr="000B526A" w:rsidRDefault="009D75C8" w:rsidP="0088797B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5D00D912" w14:textId="77777777" w:rsidR="003D6D6A" w:rsidRPr="008B11B5" w:rsidRDefault="003D6D6A" w:rsidP="0088797B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4946DBF" w14:textId="362442CA" w:rsidR="00E274F8" w:rsidRPr="000B526A" w:rsidRDefault="003D6D6A" w:rsidP="0088797B">
      <w:pPr>
        <w:pStyle w:val="BodyText"/>
        <w:tabs>
          <w:tab w:val="left" w:pos="540"/>
        </w:tabs>
        <w:spacing w:after="0"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ภาระผูกพันในการ</w:t>
      </w:r>
      <w:r w:rsidRPr="008B11B5">
        <w:rPr>
          <w:rFonts w:ascii="Angsana New" w:hAnsi="Angsana New" w:hint="cs"/>
          <w:sz w:val="30"/>
          <w:szCs w:val="30"/>
          <w:cs/>
        </w:rPr>
        <w:t>สมทบ</w:t>
      </w:r>
      <w:r w:rsidRPr="008B11B5">
        <w:rPr>
          <w:rFonts w:ascii="Angsana New" w:hAnsi="Angsana New"/>
          <w:sz w:val="30"/>
          <w:szCs w:val="30"/>
          <w:cs/>
        </w:rPr>
        <w:t>เข้า</w:t>
      </w:r>
      <w:r w:rsidR="009B6D1B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  <w:r w:rsidR="00C570CF">
        <w:rPr>
          <w:rFonts w:ascii="Angsana New" w:hAnsi="Angsana New" w:hint="cs"/>
          <w:sz w:val="30"/>
          <w:szCs w:val="30"/>
          <w:cs/>
        </w:rPr>
        <w:t>สำหรับพนักงานของบริษัท</w:t>
      </w:r>
      <w:r w:rsidRPr="008B11B5">
        <w:rPr>
          <w:rFonts w:ascii="Angsana New" w:hAnsi="Angsana New" w:hint="cs"/>
          <w:sz w:val="30"/>
          <w:szCs w:val="30"/>
          <w:cs/>
        </w:rPr>
        <w:t>จะ</w:t>
      </w:r>
      <w:r w:rsidRPr="000B526A">
        <w:rPr>
          <w:rFonts w:ascii="Angsana New" w:hAnsi="Angsana New" w:hint="cs"/>
          <w:sz w:val="30"/>
          <w:szCs w:val="30"/>
          <w:cs/>
        </w:rPr>
        <w:t>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D42E292" w14:textId="77777777" w:rsidR="00C36FBD" w:rsidRPr="008B11B5" w:rsidRDefault="00C36FBD" w:rsidP="0088797B">
      <w:pPr>
        <w:pStyle w:val="BodyText"/>
        <w:tabs>
          <w:tab w:val="left" w:pos="540"/>
        </w:tabs>
        <w:spacing w:after="0"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14:paraId="19FADEFF" w14:textId="77777777" w:rsidR="009D75C8" w:rsidRPr="000B526A" w:rsidRDefault="009D75C8" w:rsidP="0088797B">
      <w:pPr>
        <w:spacing w:line="240" w:lineRule="auto"/>
        <w:ind w:firstLine="522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8499BF3" w14:textId="77777777" w:rsidR="00BA1CBE" w:rsidRPr="008B11B5" w:rsidRDefault="00BA1CBE" w:rsidP="0088797B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4AF0A5C6" w14:textId="0758C979" w:rsidR="003D6D6A" w:rsidRDefault="006A361B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  <w:r w:rsidRPr="000B526A">
        <w:rPr>
          <w:rFonts w:ascii="Angsana New" w:hAnsi="Angsana New" w:hint="cs"/>
          <w:i/>
          <w:sz w:val="30"/>
          <w:szCs w:val="30"/>
          <w:cs/>
          <w:lang w:val="en-US"/>
        </w:rPr>
        <w:t>ภาระผูกพัน</w:t>
      </w:r>
      <w:r w:rsidR="008720E0">
        <w:rPr>
          <w:rFonts w:ascii="Angsana New" w:hAnsi="Angsana New" w:hint="cs"/>
          <w:i/>
          <w:sz w:val="30"/>
          <w:szCs w:val="30"/>
          <w:cs/>
          <w:lang w:val="en-US"/>
        </w:rPr>
        <w:t>สุทธิ</w:t>
      </w:r>
      <w:r w:rsidR="003D6D6A" w:rsidRPr="000B526A">
        <w:rPr>
          <w:rFonts w:ascii="Angsana New" w:hAnsi="Angsana New" w:hint="cs"/>
          <w:i/>
          <w:sz w:val="30"/>
          <w:szCs w:val="30"/>
          <w:cs/>
          <w:lang w:val="en-US"/>
        </w:rPr>
        <w:t>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4718D8" w:rsidRPr="000B526A">
        <w:rPr>
          <w:rFonts w:ascii="Angsana New" w:hAnsi="Angsana New" w:hint="cs"/>
          <w:i/>
          <w:sz w:val="30"/>
          <w:szCs w:val="30"/>
          <w:cs/>
          <w:lang w:val="en-US"/>
        </w:rPr>
        <w:t xml:space="preserve"> </w:t>
      </w:r>
      <w:r w:rsidR="003D6D6A" w:rsidRPr="000B526A">
        <w:rPr>
          <w:rFonts w:ascii="Angsana New" w:hAnsi="Angsana New" w:hint="cs"/>
          <w:i/>
          <w:sz w:val="30"/>
          <w:szCs w:val="30"/>
          <w:cs/>
          <w:lang w:val="en-US"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="00E92372" w:rsidRPr="008B11B5">
        <w:rPr>
          <w:rFonts w:ascii="Angsana New" w:hAnsi="Angsana New"/>
          <w:i/>
          <w:sz w:val="30"/>
          <w:szCs w:val="30"/>
          <w:cs/>
          <w:lang w:val="en-US"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7435D6E9" w14:textId="77777777" w:rsidR="00CB0633" w:rsidRPr="000B526A" w:rsidRDefault="00CB0633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</w:p>
    <w:p w14:paraId="4F1EF712" w14:textId="2950E8E7" w:rsidR="003D6D6A" w:rsidRPr="000B526A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ในการวัดมูลค่าใหม่ของหนี้สินผลประโยชน์ที่กำหนดไว้สุทธิ</w:t>
      </w:r>
      <w:r w:rsidRPr="000B526A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B526A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บริษัทกำหนดดอกเบี้ยจ่ายของ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C36FBD" w:rsidRPr="000B526A">
        <w:rPr>
          <w:rFonts w:ascii="Angsana New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ดอกเบี้ยจ่ายสุทธิและค่าใช้จ่ายอื่น</w:t>
      </w:r>
      <w:r w:rsidR="00C36FBD" w:rsidRPr="000B526A">
        <w:rPr>
          <w:rFonts w:ascii="Angsana New" w:eastAsia="Calibri" w:hAnsi="Angsana New" w:hint="cs"/>
          <w:i/>
          <w:sz w:val="30"/>
          <w:szCs w:val="30"/>
          <w:lang w:eastAsia="en-GB"/>
        </w:rPr>
        <w:t xml:space="preserve">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ๆ ที่เกี่ยวข้องกับโครงการผลประโยชน์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รับรู้ในกำไรหรือขาดทุน </w:t>
      </w:r>
    </w:p>
    <w:p w14:paraId="029EACA4" w14:textId="6B9B28F4" w:rsidR="003D6D6A" w:rsidRPr="000B526A" w:rsidRDefault="003D6D6A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lastRenderedPageBreak/>
        <w:t>เมื่อมีการเปลี่ยนแปลงผลประโยชน์ของโครงการหรือการลดขนาดโครงการ</w:t>
      </w:r>
      <w:r w:rsidR="000669EB"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0B526A">
        <w:rPr>
          <w:rFonts w:ascii="Angsana New" w:eastAsia="Calibri" w:hAnsi="Angsana New" w:hint="cs"/>
          <w:i/>
          <w:sz w:val="30"/>
          <w:szCs w:val="30"/>
          <w:cs/>
          <w:lang w:eastAsia="en-GB"/>
        </w:rPr>
        <w:t>บริษัทรับรู้กำไรและขาดทุนจากการจ่ายชำระผลประโยชน์พนักงานเมื่อเกิดขึ้น</w:t>
      </w:r>
      <w:r w:rsidRPr="000B526A">
        <w:rPr>
          <w:rFonts w:ascii="Angsana New" w:hAnsi="Angsana New" w:hint="cs"/>
          <w:i/>
          <w:sz w:val="30"/>
          <w:szCs w:val="30"/>
          <w:cs/>
          <w:lang w:eastAsia="en-GB"/>
        </w:rPr>
        <w:t xml:space="preserve"> </w:t>
      </w:r>
    </w:p>
    <w:p w14:paraId="1C51B2DF" w14:textId="77777777" w:rsidR="00D22F86" w:rsidRPr="008B11B5" w:rsidRDefault="00D22F86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eastAsia="en-GB"/>
        </w:rPr>
      </w:pPr>
    </w:p>
    <w:p w14:paraId="0547DDB3" w14:textId="77777777" w:rsidR="003D6D6A" w:rsidRPr="000B526A" w:rsidRDefault="00A32218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ผลประโยชน์ระยะ</w:t>
      </w:r>
      <w:r w:rsidRPr="000B526A">
        <w:rPr>
          <w:rFonts w:ascii="Angsana New" w:hAnsi="Angsana New" w:hint="cs"/>
          <w:iCs/>
          <w:sz w:val="30"/>
          <w:szCs w:val="30"/>
          <w:cs/>
        </w:rPr>
        <w:t>ยาว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3110C77D" w14:textId="77777777" w:rsidR="002E0AA5" w:rsidRPr="008B11B5" w:rsidRDefault="002E0AA5" w:rsidP="0088797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C1C75F" w14:textId="4E6A5545" w:rsidR="009C221C" w:rsidRPr="000B526A" w:rsidRDefault="00616A0C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ภาระผูกพัน</w:t>
      </w:r>
      <w:r w:rsidR="00CD1F2A">
        <w:rPr>
          <w:rFonts w:ascii="Angsana New" w:hAnsi="Angsana New" w:hint="cs"/>
          <w:sz w:val="30"/>
          <w:szCs w:val="30"/>
          <w:cs/>
        </w:rPr>
        <w:t>สุทธิ</w:t>
      </w:r>
      <w:r w:rsidR="003D6D6A" w:rsidRPr="000B526A">
        <w:rPr>
          <w:rFonts w:ascii="Angsana New" w:hAnsi="Angsana New" w:hint="cs"/>
          <w:sz w:val="30"/>
          <w:szCs w:val="30"/>
          <w:cs/>
        </w:rPr>
        <w:t>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4718D8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3D6D6A" w:rsidRPr="000B526A">
        <w:rPr>
          <w:rFonts w:ascii="Angsana New" w:hAnsi="Angsana New" w:hint="cs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</w:t>
      </w:r>
      <w:r w:rsidR="003D6D6A" w:rsidRPr="000B526A">
        <w:rPr>
          <w:rFonts w:ascii="Angsana New" w:hAnsi="Angsana New" w:hint="cs"/>
          <w:sz w:val="30"/>
          <w:szCs w:val="30"/>
        </w:rPr>
        <w:t xml:space="preserve"> </w:t>
      </w:r>
      <w:r w:rsidR="003D6D6A" w:rsidRPr="000B526A">
        <w:rPr>
          <w:rFonts w:ascii="Angsana New" w:hAnsi="Angsana New" w:hint="cs"/>
          <w:sz w:val="30"/>
          <w:szCs w:val="30"/>
          <w:cs/>
        </w:rPr>
        <w:t>การวัดมูลค่าใหม่จะรับ</w:t>
      </w:r>
      <w:r w:rsidR="00372772" w:rsidRPr="000B526A">
        <w:rPr>
          <w:rFonts w:ascii="Angsana New" w:hAnsi="Angsana New" w:hint="cs"/>
          <w:sz w:val="30"/>
          <w:szCs w:val="30"/>
          <w:cs/>
        </w:rPr>
        <w:t>รู้ในกำไรหรือขาดทุนเมื่อเกิดขึ้น</w:t>
      </w:r>
    </w:p>
    <w:p w14:paraId="2543F5D8" w14:textId="77777777" w:rsidR="0024606D" w:rsidRPr="008B11B5" w:rsidRDefault="0024606D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040A73DD" w14:textId="505969D9" w:rsidR="009C221C" w:rsidRPr="000B526A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B526A">
        <w:rPr>
          <w:rFonts w:ascii="Angsana New" w:hAnsi="Angsana New" w:hint="cs"/>
          <w:iCs/>
          <w:sz w:val="30"/>
          <w:szCs w:val="30"/>
          <w:cs/>
        </w:rPr>
        <w:t xml:space="preserve">ผลประโยชน์เมื่อเลิกจ้าง </w:t>
      </w:r>
    </w:p>
    <w:p w14:paraId="200B8B93" w14:textId="77777777" w:rsidR="009C221C" w:rsidRPr="008B11B5" w:rsidRDefault="009C221C" w:rsidP="009C221C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75F65945" w14:textId="77777777" w:rsidR="009C221C" w:rsidRPr="000B526A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ในกำไรหรือขาดทุนเมื่อวันใดวันหนึ่งต่อไปนี้เกิดขึ้นก่อน </w:t>
      </w:r>
    </w:p>
    <w:p w14:paraId="06CBA83A" w14:textId="77777777" w:rsidR="009C221C" w:rsidRPr="008B11B5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10"/>
          <w:szCs w:val="10"/>
        </w:rPr>
      </w:pPr>
    </w:p>
    <w:p w14:paraId="4E016BCC" w14:textId="77777777" w:rsidR="009C221C" w:rsidRPr="000B526A" w:rsidRDefault="009C221C" w:rsidP="009C221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sz w:val="30"/>
          <w:szCs w:val="30"/>
          <w:lang w:val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val="en-GB"/>
        </w:rPr>
        <w:t>เมื่อบริษัทไม่สามารถยกเลิกข้อเสนอการให้ผลประโยชน์ดังกล่าวได้อีกต่อไป หรือ</w:t>
      </w:r>
    </w:p>
    <w:p w14:paraId="279149D4" w14:textId="77777777" w:rsidR="009C221C" w:rsidRPr="000B526A" w:rsidRDefault="009C221C" w:rsidP="009C221C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sz w:val="30"/>
          <w:szCs w:val="30"/>
          <w:lang w:val="en-GB"/>
        </w:rPr>
      </w:pPr>
      <w:r w:rsidRPr="000B526A">
        <w:rPr>
          <w:rFonts w:ascii="Angsana New" w:hAnsi="Angsana New" w:hint="cs"/>
          <w:i/>
          <w:sz w:val="30"/>
          <w:szCs w:val="30"/>
          <w:cs/>
          <w:lang w:val="en-GB"/>
        </w:rPr>
        <w:t xml:space="preserve">เมื่อบริษัทรับรู้ต้นทุนสำหรับการปรับโครงสร้าง </w:t>
      </w:r>
    </w:p>
    <w:p w14:paraId="0BC9FFE5" w14:textId="77777777" w:rsidR="00C80D38" w:rsidRPr="008B11B5" w:rsidRDefault="00C80D38" w:rsidP="00C80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i/>
          <w:sz w:val="10"/>
          <w:szCs w:val="10"/>
          <w:lang w:val="en-GB"/>
        </w:rPr>
      </w:pPr>
    </w:p>
    <w:p w14:paraId="5F6A984E" w14:textId="77777777" w:rsidR="009C221C" w:rsidRPr="000B526A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0B526A">
        <w:rPr>
          <w:rFonts w:ascii="Angsana New" w:hAnsi="Angsana New" w:hint="cs"/>
          <w:iCs/>
          <w:sz w:val="30"/>
          <w:szCs w:val="30"/>
        </w:rPr>
        <w:t>12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1761D74F" w14:textId="77777777" w:rsidR="009C221C" w:rsidRPr="008B11B5" w:rsidRDefault="009C221C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1F8DA58D" w14:textId="77777777" w:rsidR="00D219A3" w:rsidRPr="000B526A" w:rsidRDefault="00D219A3" w:rsidP="009C22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0B526A">
        <w:rPr>
          <w:rFonts w:ascii="Angsana New" w:hAnsi="Angsana New" w:hint="cs"/>
          <w:iCs/>
          <w:sz w:val="30"/>
          <w:szCs w:val="30"/>
          <w:cs/>
        </w:rPr>
        <w:t>ผลประโยชน์ระยะสั้นของพนักงาน</w:t>
      </w:r>
    </w:p>
    <w:p w14:paraId="1814E060" w14:textId="77777777" w:rsidR="00D219A3" w:rsidRPr="008B11B5" w:rsidRDefault="00D219A3" w:rsidP="0088797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F087A8" w14:textId="77777777" w:rsidR="00D219A3" w:rsidRPr="000B526A" w:rsidRDefault="00372772" w:rsidP="008879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</w:t>
      </w:r>
      <w:r w:rsidR="00BE1A82" w:rsidRPr="000B526A">
        <w:rPr>
          <w:rFonts w:ascii="Angsana New" w:hAnsi="Angsana New" w:hint="cs"/>
          <w:i/>
          <w:sz w:val="30"/>
          <w:szCs w:val="30"/>
          <w:cs/>
        </w:rPr>
        <w:t>ลประโยชน์ระยะสั้นของพนักงานรับรู้เป็นค่าใช้จ่ายเมื่อพนักงานทำงานให้</w:t>
      </w:r>
      <w:r w:rsidR="00BE1A82"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="00BE1A82" w:rsidRPr="000B526A">
        <w:rPr>
          <w:rFonts w:ascii="Angsana New" w:hAnsi="Angsana New" w:hint="cs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D219A3" w:rsidRPr="000B526A">
        <w:rPr>
          <w:rFonts w:ascii="Angsana New" w:hAnsi="Angsana New" w:hint="cs"/>
          <w:i/>
          <w:sz w:val="30"/>
          <w:szCs w:val="30"/>
          <w:cs/>
          <w:lang w:val="en-US"/>
        </w:rPr>
        <w:t>บ</w:t>
      </w:r>
      <w:r w:rsidR="00BE1A82" w:rsidRPr="000B526A">
        <w:rPr>
          <w:rFonts w:ascii="Angsana New" w:hAnsi="Angsana New" w:hint="cs"/>
          <w:i/>
          <w:sz w:val="30"/>
          <w:szCs w:val="30"/>
          <w:cs/>
        </w:rPr>
        <w:t>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D912E7E" w14:textId="58FA610C" w:rsidR="0029263B" w:rsidRPr="006C0824" w:rsidRDefault="0029263B" w:rsidP="0088797B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5B1785A" w14:textId="77777777" w:rsidR="000F6568" w:rsidRPr="000B526A" w:rsidRDefault="000F6568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34631A25" w14:textId="77777777" w:rsidR="000006FD" w:rsidRPr="008B11B5" w:rsidRDefault="000006FD" w:rsidP="0088797B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EEC43F" w14:textId="47FAA884" w:rsidR="00BA1CBE" w:rsidRPr="000B526A" w:rsidRDefault="007B24CD" w:rsidP="0088797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A140AE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</w:t>
      </w:r>
      <w:r w:rsidR="006D3C3A" w:rsidRPr="000B526A">
        <w:rPr>
          <w:rFonts w:ascii="Angsana New" w:hAnsi="Angsana New" w:hint="cs"/>
          <w:i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  <w:r w:rsidR="006D3C3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6D3C3A" w:rsidRPr="000B526A">
        <w:rPr>
          <w:rFonts w:ascii="Angsana New" w:hAnsi="Angsana New" w:hint="cs"/>
          <w:sz w:val="30"/>
          <w:szCs w:val="30"/>
        </w:rPr>
        <w:t xml:space="preserve"> </w:t>
      </w:r>
    </w:p>
    <w:p w14:paraId="1B26AC2E" w14:textId="03A67BEC" w:rsidR="0088797B" w:rsidRPr="000B526A" w:rsidRDefault="0088797B" w:rsidP="00620BE1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การวัดมูลค่ายุติธรรม </w:t>
      </w:r>
    </w:p>
    <w:p w14:paraId="35A81C81" w14:textId="77777777" w:rsidR="0088797B" w:rsidRPr="000B526A" w:rsidRDefault="0088797B" w:rsidP="0088797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D5A58C2" w14:textId="77777777" w:rsidR="00097F8C" w:rsidRPr="000B526A" w:rsidRDefault="00097F8C" w:rsidP="00097F8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84DC338" w14:textId="1F245C9F" w:rsidR="008108E7" w:rsidRPr="000B526A" w:rsidRDefault="008108E7">
      <w:pPr>
        <w:spacing w:line="240" w:lineRule="auto"/>
        <w:rPr>
          <w:rFonts w:ascii="Angsana New" w:hAnsi="Angsana New"/>
          <w:i/>
          <w:sz w:val="30"/>
          <w:szCs w:val="30"/>
          <w:cs/>
        </w:rPr>
      </w:pPr>
    </w:p>
    <w:p w14:paraId="686D619B" w14:textId="00B7DAB3" w:rsidR="00097F8C" w:rsidRPr="000B526A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ดังนี้ </w:t>
      </w:r>
    </w:p>
    <w:p w14:paraId="4746683A" w14:textId="77777777" w:rsidR="00097F8C" w:rsidRPr="000B526A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31948A4" w14:textId="77777777" w:rsidR="00097F8C" w:rsidRPr="000B526A" w:rsidRDefault="00097F8C" w:rsidP="008B11B5">
      <w:pPr>
        <w:pStyle w:val="BodyText"/>
        <w:numPr>
          <w:ilvl w:val="0"/>
          <w:numId w:val="36"/>
        </w:numPr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ข้อมูลระดับ </w:t>
      </w:r>
      <w:r w:rsidRPr="000B526A">
        <w:rPr>
          <w:rFonts w:ascii="Angsana New" w:hAnsi="Angsana New" w:hint="cs"/>
          <w:iCs/>
          <w:sz w:val="30"/>
          <w:szCs w:val="30"/>
        </w:rPr>
        <w:t>1</w:t>
      </w:r>
      <w:r w:rsidRPr="000B526A">
        <w:rPr>
          <w:rFonts w:ascii="Angsana New" w:hAnsi="Angsana New" w:hint="cs"/>
          <w:i/>
          <w:sz w:val="30"/>
          <w:szCs w:val="30"/>
        </w:rPr>
        <w:t xml:space="preserve">  </w:t>
      </w:r>
      <w:r w:rsidRPr="000B526A">
        <w:rPr>
          <w:rFonts w:ascii="Angsana New" w:hAnsi="Angsana New" w:hint="cs"/>
          <w:i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C04B809" w14:textId="77777777" w:rsidR="00097F8C" w:rsidRPr="000B526A" w:rsidRDefault="00097F8C" w:rsidP="008B11B5">
      <w:pPr>
        <w:pStyle w:val="BodyText"/>
        <w:numPr>
          <w:ilvl w:val="0"/>
          <w:numId w:val="36"/>
        </w:numPr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ข้อมูลระดับ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Cs/>
          <w:sz w:val="30"/>
          <w:szCs w:val="30"/>
        </w:rPr>
        <w:t>2</w:t>
      </w:r>
      <w:r w:rsidRPr="000B526A">
        <w:rPr>
          <w:rFonts w:ascii="Angsana New" w:hAnsi="Angsana New" w:hint="cs"/>
          <w:i/>
          <w:sz w:val="30"/>
          <w:szCs w:val="30"/>
        </w:rPr>
        <w:t xml:space="preserve">  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B526A">
        <w:rPr>
          <w:rFonts w:ascii="Angsana New" w:hAnsi="Angsana New" w:hint="cs"/>
          <w:iCs/>
          <w:sz w:val="30"/>
          <w:szCs w:val="30"/>
        </w:rPr>
        <w:t>1</w:t>
      </w:r>
    </w:p>
    <w:p w14:paraId="4C14FFDE" w14:textId="77777777" w:rsidR="00097F8C" w:rsidRPr="000B526A" w:rsidRDefault="00097F8C" w:rsidP="008B11B5">
      <w:pPr>
        <w:pStyle w:val="BodyText"/>
        <w:numPr>
          <w:ilvl w:val="0"/>
          <w:numId w:val="36"/>
        </w:numPr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ข้อมูลระดับ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  <w:r w:rsidRPr="000B526A">
        <w:rPr>
          <w:rFonts w:ascii="Angsana New" w:hAnsi="Angsana New" w:hint="cs"/>
          <w:iCs/>
          <w:sz w:val="30"/>
          <w:szCs w:val="30"/>
        </w:rPr>
        <w:t>3</w:t>
      </w:r>
      <w:r w:rsidRPr="000B526A">
        <w:rPr>
          <w:rFonts w:ascii="Angsana New" w:hAnsi="Angsana New" w:hint="cs"/>
          <w:i/>
          <w:sz w:val="30"/>
          <w:szCs w:val="30"/>
        </w:rPr>
        <w:t xml:space="preserve">  </w:t>
      </w:r>
      <w:r w:rsidRPr="000B526A">
        <w:rPr>
          <w:rFonts w:ascii="Angsana New" w:hAnsi="Angsana New" w:hint="cs"/>
          <w:i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CA8D63E" w14:textId="77777777" w:rsidR="00097F8C" w:rsidRPr="000B526A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643C7335" w14:textId="458DEB68" w:rsidR="00097F8C" w:rsidRDefault="00097F8C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</w:p>
    <w:p w14:paraId="708CCF38" w14:textId="77777777" w:rsidR="00C33AF5" w:rsidRPr="000B526A" w:rsidRDefault="00C33AF5" w:rsidP="0049070B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4EB78C6A" w14:textId="77777777" w:rsidR="00C33AF5" w:rsidRPr="000B526A" w:rsidRDefault="00C33AF5" w:rsidP="00C33AF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2929319" w14:textId="77777777" w:rsidR="00C33AF5" w:rsidRPr="000B526A" w:rsidRDefault="00C33AF5" w:rsidP="00C33AF5">
      <w:pPr>
        <w:pStyle w:val="BodyText"/>
        <w:spacing w:after="0"/>
        <w:ind w:left="540" w:right="27"/>
        <w:jc w:val="thaiDistribute"/>
        <w:rPr>
          <w:rFonts w:ascii="Angsana New" w:hAnsi="Angsana New"/>
          <w:i/>
          <w:sz w:val="30"/>
          <w:szCs w:val="30"/>
        </w:rPr>
      </w:pPr>
    </w:p>
    <w:p w14:paraId="7C22290E" w14:textId="73893032" w:rsidR="00C33AF5" w:rsidRPr="000B526A" w:rsidRDefault="00C33AF5" w:rsidP="00C33AF5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526A">
        <w:rPr>
          <w:rFonts w:ascii="Angsana New" w:hAnsi="Angsana New" w:hint="cs"/>
          <w:i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</w:t>
      </w:r>
      <w:r w:rsidR="0096198D" w:rsidRPr="000B526A">
        <w:rPr>
          <w:rFonts w:ascii="Angsana New" w:hAnsi="Angsana New" w:hint="cs"/>
          <w:i/>
          <w:sz w:val="30"/>
          <w:szCs w:val="30"/>
          <w:cs/>
        </w:rPr>
        <w:t>ของเครื่องมือทางการเงิน</w:t>
      </w:r>
      <w:r w:rsidRPr="000B526A">
        <w:rPr>
          <w:rFonts w:ascii="Angsana New" w:hAnsi="Angsana New" w:hint="cs"/>
          <w:i/>
          <w:sz w:val="30"/>
          <w:szCs w:val="30"/>
          <w:cs/>
        </w:rPr>
        <w:t xml:space="preserve">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</w:t>
      </w:r>
      <w:r w:rsidR="00583280">
        <w:rPr>
          <w:rFonts w:ascii="Angsana New" w:hAnsi="Angsana New" w:hint="cs"/>
          <w:i/>
          <w:sz w:val="30"/>
          <w:szCs w:val="30"/>
          <w:cs/>
        </w:rPr>
        <w:t xml:space="preserve">ในกำไรหรือขาดทุนทันที </w:t>
      </w:r>
      <w:r w:rsidR="008C28BA" w:rsidRPr="008B11B5" w:rsidDel="001A6CC8">
        <w:rPr>
          <w:rFonts w:ascii="Angsana New" w:hAnsi="Angsana New"/>
          <w:i/>
          <w:sz w:val="30"/>
          <w:szCs w:val="30"/>
          <w:cs/>
        </w:rPr>
        <w:t xml:space="preserve">เว้นแต่มูลค่ายุติธรรมที่ได้มาถูกจัดลำดับชั้นการวัดมูลค่ายุติธรรมอยู่ในระดับที่ </w:t>
      </w:r>
      <w:r w:rsidR="008C28BA">
        <w:rPr>
          <w:rFonts w:ascii="Angsana New" w:hAnsi="Angsana New"/>
          <w:iCs/>
          <w:sz w:val="30"/>
          <w:szCs w:val="30"/>
        </w:rPr>
        <w:t xml:space="preserve">3 </w:t>
      </w:r>
      <w:r w:rsidR="008C28BA" w:rsidRPr="008B11B5" w:rsidDel="001A6CC8">
        <w:rPr>
          <w:rFonts w:ascii="Angsana New" w:hAnsi="Angsana New"/>
          <w:i/>
          <w:sz w:val="30"/>
          <w:szCs w:val="30"/>
          <w:cs/>
        </w:rPr>
        <w:t>ผลต่างดังกล่าวจะรับรู้</w:t>
      </w:r>
      <w:r w:rsidRPr="000B526A">
        <w:rPr>
          <w:rFonts w:ascii="Angsana New" w:hAnsi="Angsana New" w:hint="cs"/>
          <w:i/>
          <w:sz w:val="30"/>
          <w:szCs w:val="30"/>
          <w:cs/>
        </w:rPr>
        <w:t>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</w:t>
      </w:r>
      <w:r w:rsidR="009A28D9" w:rsidRPr="008B11B5" w:rsidDel="001A6CC8">
        <w:rPr>
          <w:rFonts w:ascii="Angsana New" w:hAnsi="Angsana New"/>
          <w:i/>
          <w:sz w:val="30"/>
          <w:szCs w:val="30"/>
          <w:cs/>
        </w:rPr>
        <w:t>จนกว่ามูลค่ายุติธรรมมีการโอนเปลี่ยนลำดับชั้นหรือ</w:t>
      </w:r>
      <w:r w:rsidRPr="000B526A">
        <w:rPr>
          <w:rFonts w:ascii="Angsana New" w:hAnsi="Angsana New" w:hint="cs"/>
          <w:i/>
          <w:sz w:val="30"/>
          <w:szCs w:val="30"/>
          <w:cs/>
        </w:rPr>
        <w:t>เมื่อรายการดังกล่าวสิ้นสุดลง</w:t>
      </w:r>
      <w:r w:rsidRPr="000B526A">
        <w:rPr>
          <w:rFonts w:ascii="Angsana New" w:hAnsi="Angsana New" w:hint="cs"/>
          <w:i/>
          <w:sz w:val="30"/>
          <w:szCs w:val="30"/>
        </w:rPr>
        <w:t xml:space="preserve"> </w:t>
      </w:r>
    </w:p>
    <w:p w14:paraId="7E1C99F5" w14:textId="77777777" w:rsidR="00883713" w:rsidRPr="008B11B5" w:rsidRDefault="00883713" w:rsidP="008B11B5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D324723" w14:textId="77777777" w:rsidR="00965897" w:rsidRDefault="00965897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A4B46D0" w14:textId="067D3A4D" w:rsidR="00777426" w:rsidRPr="000B526A" w:rsidRDefault="004F4010" w:rsidP="0049070B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รายได้</w:t>
      </w:r>
      <w:r w:rsidR="00CA340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24E86850" w14:textId="77777777" w:rsidR="006E1C2E" w:rsidRPr="008B11B5" w:rsidRDefault="006E1C2E" w:rsidP="0049070B">
      <w:pPr>
        <w:spacing w:line="240" w:lineRule="auto"/>
        <w:ind w:left="522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7178535" w14:textId="57AF1C56" w:rsidR="00B51B86" w:rsidRPr="008B11B5" w:rsidRDefault="00B51B86" w:rsidP="008B11B5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8B11B5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73DEEFAC" w14:textId="77777777" w:rsidR="00B51B86" w:rsidRPr="008B11B5" w:rsidRDefault="00B51B86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 w:cs="Cordia New"/>
          <w:sz w:val="28"/>
          <w:szCs w:val="28"/>
          <w:lang w:val="en-US"/>
        </w:rPr>
      </w:pPr>
    </w:p>
    <w:p w14:paraId="02F69B3C" w14:textId="129FAF59" w:rsidR="006E1C2E" w:rsidRPr="000B526A" w:rsidRDefault="006E1C2E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  <w:lang w:val="en-US"/>
        </w:rPr>
        <w:t>รายได้รับรู้เมื่อลูกค้ามี</w:t>
      </w:r>
      <w:r w:rsidRPr="000B526A">
        <w:rPr>
          <w:rFonts w:ascii="Angsana New" w:hAnsi="Angsana New" w:hint="cs"/>
          <w:i/>
          <w:sz w:val="30"/>
          <w:szCs w:val="30"/>
          <w:cs/>
        </w:rPr>
        <w:t>อำนาจ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ควบคุมในสินค้าด้วยจำนวนเงินที่สะท้อนถึงสิ่งตอบแทนที่บริษัท</w:t>
      </w:r>
      <w:r w:rsidRPr="000B526A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คาดว่าจะมีสิทธิได้รับซึ่งไม่รวมจำนวนเงินที่เก็บแทนบุคคลที่สาม</w:t>
      </w:r>
      <w:r w:rsidR="00AC78D3">
        <w:rPr>
          <w:rFonts w:ascii="Angsana New" w:hAnsi="Angsana New" w:hint="cs"/>
          <w:sz w:val="30"/>
          <w:szCs w:val="30"/>
          <w:cs/>
          <w:lang w:val="en-US"/>
        </w:rPr>
        <w:t xml:space="preserve"> รายได้ที่รับรู้ไม่รวม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 ภาษีมูลค่าเพิ่มและแสดงสุทธิจากส่วนลดการค้า</w:t>
      </w:r>
    </w:p>
    <w:p w14:paraId="49ADFBED" w14:textId="77777777" w:rsidR="00574937" w:rsidRPr="008B11B5" w:rsidRDefault="00574937" w:rsidP="0049070B">
      <w:pPr>
        <w:spacing w:line="240" w:lineRule="auto"/>
        <w:rPr>
          <w:rFonts w:ascii="Angsana New" w:hAnsi="Angsana New"/>
          <w:sz w:val="28"/>
          <w:szCs w:val="28"/>
        </w:rPr>
      </w:pPr>
    </w:p>
    <w:p w14:paraId="7CA43980" w14:textId="4668D038" w:rsidR="006E1C2E" w:rsidRDefault="006E1C2E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รายได้จากการขาย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สินค้า</w:t>
      </w:r>
      <w:r w:rsidRPr="000B526A">
        <w:rPr>
          <w:rFonts w:ascii="Angsana New" w:hAnsi="Angsana New" w:hint="cs"/>
          <w:sz w:val="30"/>
          <w:szCs w:val="30"/>
          <w:cs/>
        </w:rPr>
        <w:t>รับรู้</w:t>
      </w:r>
      <w:r w:rsidR="0028351C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0B526A">
        <w:rPr>
          <w:rFonts w:ascii="Angsana New" w:hAnsi="Angsana New" w:hint="cs"/>
          <w:sz w:val="30"/>
          <w:szCs w:val="30"/>
          <w:cs/>
        </w:rPr>
        <w:t>มีการส่งมอบสินค้าให้กับลูกค้า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สำหรับ</w:t>
      </w:r>
      <w:r w:rsidR="001A6D48">
        <w:rPr>
          <w:rFonts w:ascii="Angsana New" w:hAnsi="Angsana New" w:hint="cs"/>
          <w:sz w:val="30"/>
          <w:szCs w:val="30"/>
          <w:cs/>
        </w:rPr>
        <w:t>การขาย</w:t>
      </w:r>
      <w:r w:rsidRPr="000B526A">
        <w:rPr>
          <w:rFonts w:ascii="Angsana New" w:hAnsi="Angsana New" w:hint="cs"/>
          <w:sz w:val="30"/>
          <w:szCs w:val="30"/>
          <w:cs/>
        </w:rPr>
        <w:t xml:space="preserve">ที่ให้สิทธิลูกค้าในการคืนสินค้า </w:t>
      </w:r>
      <w:r w:rsidR="005F3B40">
        <w:rPr>
          <w:rFonts w:ascii="Angsana New" w:hAnsi="Angsana New" w:hint="cs"/>
          <w:sz w:val="30"/>
          <w:szCs w:val="30"/>
          <w:cs/>
          <w:lang w:val="en-US"/>
        </w:rPr>
        <w:t>บริษัททำการประมาณการรับคืนสินค้าจากข้อมูล</w:t>
      </w:r>
      <w:r w:rsidR="00324C3C">
        <w:rPr>
          <w:rFonts w:ascii="Angsana New" w:hAnsi="Angsana New" w:hint="cs"/>
          <w:sz w:val="30"/>
          <w:szCs w:val="30"/>
          <w:cs/>
          <w:lang w:val="en-US"/>
        </w:rPr>
        <w:t>อัตราคืนสินค้าในอดีตและ</w:t>
      </w:r>
      <w:r w:rsidR="00281B0C" w:rsidRPr="008B11B5">
        <w:rPr>
          <w:rFonts w:ascii="Angsana New" w:hAnsi="Angsana New"/>
          <w:sz w:val="30"/>
          <w:szCs w:val="30"/>
          <w:cs/>
        </w:rPr>
        <w:t>จะไม่รับรู้รายได้</w:t>
      </w:r>
      <w:r w:rsidR="00083B8E" w:rsidRPr="00083B8E">
        <w:rPr>
          <w:rFonts w:ascii="Angsana New" w:hAnsi="Angsana New"/>
          <w:sz w:val="30"/>
          <w:szCs w:val="30"/>
          <w:cs/>
        </w:rPr>
        <w:t>และต้นทุนขายสำหรับ</w:t>
      </w:r>
      <w:r w:rsidR="00083B8E">
        <w:rPr>
          <w:rFonts w:ascii="Angsana New" w:hAnsi="Angsana New" w:hint="cs"/>
          <w:sz w:val="30"/>
          <w:szCs w:val="30"/>
          <w:cs/>
        </w:rPr>
        <w:t>สินค้าที่คาดว่าจะได้รับคืน</w:t>
      </w:r>
    </w:p>
    <w:p w14:paraId="0C41EB4F" w14:textId="77777777" w:rsidR="00965897" w:rsidRPr="000B526A" w:rsidRDefault="00965897" w:rsidP="0049070B">
      <w:pPr>
        <w:tabs>
          <w:tab w:val="left" w:pos="513"/>
          <w:tab w:val="decimal" w:pos="79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B9B165" w14:textId="52DE9B1D" w:rsidR="00F00D55" w:rsidRPr="008B11B5" w:rsidRDefault="001A4D8A" w:rsidP="008B11B5">
      <w:pPr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1A4D8A">
        <w:rPr>
          <w:rFonts w:ascii="Angsana New" w:hAnsi="Angsana New"/>
          <w:i/>
          <w:iCs/>
          <w:sz w:val="30"/>
          <w:szCs w:val="30"/>
          <w:cs/>
        </w:rPr>
        <w:t>ยอดคงเหลือของสัญญา</w:t>
      </w:r>
    </w:p>
    <w:p w14:paraId="5DD73BBE" w14:textId="77777777" w:rsidR="00F00D55" w:rsidRPr="008B11B5" w:rsidRDefault="00F00D55" w:rsidP="00F00D55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  <w:lang w:val="en-US"/>
        </w:rPr>
      </w:pPr>
    </w:p>
    <w:p w14:paraId="251BCFE0" w14:textId="77F12BB5" w:rsidR="00F00D55" w:rsidRDefault="00F00D55" w:rsidP="00F00D55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7A26AE05" w14:textId="77777777" w:rsidR="00377FD6" w:rsidRPr="008B11B5" w:rsidRDefault="00377FD6" w:rsidP="00F00D55">
      <w:pPr>
        <w:pStyle w:val="BodyText"/>
        <w:tabs>
          <w:tab w:val="left" w:pos="540"/>
        </w:tabs>
        <w:spacing w:after="0"/>
        <w:ind w:left="522"/>
        <w:jc w:val="thaiDistribute"/>
        <w:rPr>
          <w:rFonts w:ascii="Angsana New" w:hAnsi="Angsana New"/>
          <w:sz w:val="28"/>
          <w:szCs w:val="28"/>
        </w:rPr>
      </w:pPr>
    </w:p>
    <w:p w14:paraId="49E2796B" w14:textId="77777777" w:rsidR="004A5132" w:rsidRPr="000B526A" w:rsidRDefault="004A5132" w:rsidP="008F1CD6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1058E666" w14:textId="77777777" w:rsidR="00DB553F" w:rsidRPr="008B11B5" w:rsidRDefault="00DB553F" w:rsidP="00F475F5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3D8B9971" w14:textId="209F5610" w:rsidR="001E190D" w:rsidRPr="000B526A" w:rsidRDefault="008D4B6E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EB32A2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</w:t>
      </w:r>
      <w:r w:rsidR="00A21B75" w:rsidRPr="00F240BA">
        <w:rPr>
          <w:rFonts w:ascii="Angsana New" w:hAnsi="Angsana New" w:hint="cs"/>
          <w:sz w:val="30"/>
          <w:szCs w:val="30"/>
          <w:cs/>
        </w:rPr>
        <w:t>ของงวด</w:t>
      </w:r>
      <w:r w:rsidRPr="003050D0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</w:t>
      </w:r>
      <w:r w:rsidR="007A59BE" w:rsidRPr="003050D0">
        <w:rPr>
          <w:rFonts w:ascii="Angsana New" w:hAnsi="Angsana New"/>
          <w:sz w:val="30"/>
          <w:szCs w:val="30"/>
          <w:cs/>
        </w:rPr>
        <w:t>ซึ่ง</w:t>
      </w:r>
      <w:r w:rsidRPr="003050D0">
        <w:rPr>
          <w:rFonts w:ascii="Angsana New" w:hAnsi="Angsana New"/>
          <w:sz w:val="30"/>
          <w:szCs w:val="30"/>
          <w:cs/>
        </w:rPr>
        <w:t>รับรู้ในกำไรหรือ</w:t>
      </w:r>
      <w:r w:rsidRPr="000B526A">
        <w:rPr>
          <w:rFonts w:ascii="Angsana New" w:hAnsi="Angsana New" w:hint="cs"/>
          <w:sz w:val="30"/>
          <w:szCs w:val="30"/>
          <w:cs/>
        </w:rPr>
        <w:t>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2F8A5B58" w14:textId="77777777" w:rsidR="004F1CB3" w:rsidRPr="008B11B5" w:rsidRDefault="004F1CB3" w:rsidP="00F475F5">
      <w:pPr>
        <w:spacing w:line="240" w:lineRule="auto"/>
        <w:ind w:left="518"/>
        <w:jc w:val="thaiDistribute"/>
        <w:rPr>
          <w:rFonts w:ascii="Angsana New" w:hAnsi="Angsana New"/>
          <w:sz w:val="28"/>
          <w:szCs w:val="28"/>
        </w:rPr>
      </w:pPr>
    </w:p>
    <w:p w14:paraId="69DF09E5" w14:textId="1BB56228" w:rsidR="008D4B6E" w:rsidRPr="000B526A" w:rsidRDefault="008D4B6E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ภาษีเงินได้</w:t>
      </w:r>
      <w:r w:rsidR="00E12A30">
        <w:rPr>
          <w:rFonts w:ascii="Angsana New" w:hAnsi="Angsana New" w:hint="cs"/>
          <w:sz w:val="30"/>
          <w:szCs w:val="30"/>
          <w:cs/>
        </w:rPr>
        <w:t>ของงวด</w:t>
      </w:r>
      <w:r w:rsidRPr="000B526A">
        <w:rPr>
          <w:rFonts w:ascii="Angsana New" w:hAnsi="Angsana New" w:hint="cs"/>
          <w:sz w:val="30"/>
          <w:szCs w:val="30"/>
          <w:cs/>
        </w:rPr>
        <w:t>ปัจจุบัน</w:t>
      </w:r>
      <w:r w:rsidR="005C1FA8">
        <w:rPr>
          <w:rFonts w:ascii="Angsana New" w:hAnsi="Angsana New" w:hint="cs"/>
          <w:sz w:val="30"/>
          <w:szCs w:val="30"/>
          <w:cs/>
        </w:rPr>
        <w:t>บันทึก</w:t>
      </w:r>
      <w:r w:rsidRPr="000B526A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2C348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ๆ</w:t>
      </w:r>
    </w:p>
    <w:p w14:paraId="274779C6" w14:textId="77777777" w:rsidR="005C1FA8" w:rsidRPr="008B11B5" w:rsidRDefault="005C1FA8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0048A2A" w14:textId="73002E76" w:rsidR="00CB0AE0" w:rsidRDefault="008D4B6E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0B526A">
        <w:rPr>
          <w:rFonts w:ascii="Angsana New" w:hAnsi="Angsana New" w:hint="cs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BC1C6E" w:rsidRPr="000B526A">
        <w:rPr>
          <w:rFonts w:ascii="Angsana New" w:hAnsi="Angsana New" w:hint="cs"/>
          <w:spacing w:val="-4"/>
          <w:sz w:val="30"/>
          <w:szCs w:val="30"/>
          <w:cs/>
        </w:rPr>
        <w:t xml:space="preserve">ที่ใช้เพื่อความมุ่งหมายทางภาษี </w:t>
      </w:r>
      <w:r w:rsidR="00BC1C6E" w:rsidRPr="000B526A">
        <w:rPr>
          <w:rFonts w:ascii="Angsana New" w:hAnsi="Angsana New" w:hint="cs"/>
          <w:spacing w:val="-4"/>
          <w:sz w:val="30"/>
          <w:szCs w:val="30"/>
        </w:rPr>
        <w:t xml:space="preserve"> </w:t>
      </w:r>
    </w:p>
    <w:p w14:paraId="69035FF9" w14:textId="77777777" w:rsidR="00C11E45" w:rsidRPr="000B526A" w:rsidRDefault="00C11E45" w:rsidP="00A21B75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3420DCC" w14:textId="4372483A" w:rsidR="00A358FB" w:rsidRPr="000B526A" w:rsidRDefault="00232854" w:rsidP="00EB32A2">
      <w:pPr>
        <w:spacing w:line="240" w:lineRule="auto"/>
        <w:ind w:left="518"/>
        <w:jc w:val="thaiDistribute"/>
        <w:rPr>
          <w:rFonts w:ascii="Angsana New" w:hAnsi="Angsana New"/>
          <w:spacing w:val="-4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การวัดมู</w:t>
      </w:r>
      <w:r w:rsidR="00F2527A" w:rsidRPr="000B526A">
        <w:rPr>
          <w:rFonts w:ascii="Angsana New" w:hAnsi="Angsana New" w:hint="cs"/>
          <w:spacing w:val="-2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7D29C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358FB" w:rsidRPr="000B526A">
        <w:rPr>
          <w:rFonts w:ascii="Angsana New" w:hAnsi="Angsana New" w:hint="cs"/>
          <w:spacing w:val="-4"/>
          <w:sz w:val="30"/>
          <w:szCs w:val="30"/>
          <w:cs/>
        </w:rPr>
        <w:t>โดยใช้อัตราภาษีที่</w:t>
      </w:r>
      <w:r w:rsidR="00ED2A6E" w:rsidRPr="008B11B5">
        <w:rPr>
          <w:rFonts w:ascii="Angsana New" w:hAnsi="Angsana New"/>
          <w:spacing w:val="-4"/>
          <w:sz w:val="30"/>
          <w:szCs w:val="30"/>
          <w:cs/>
        </w:rPr>
        <w:t>ประกาศใช้หรือที่</w:t>
      </w:r>
      <w:r w:rsidR="00A358FB" w:rsidRPr="000B526A">
        <w:rPr>
          <w:rFonts w:ascii="Angsana New" w:hAnsi="Angsana New" w:hint="cs"/>
          <w:spacing w:val="-4"/>
          <w:sz w:val="30"/>
          <w:szCs w:val="30"/>
          <w:cs/>
        </w:rPr>
        <w:t>คาดว่ามีผลบังคับใช้ ณ วันที่รายงาน</w:t>
      </w:r>
      <w:r w:rsidR="00ED451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D451D" w:rsidRPr="008B11B5">
        <w:rPr>
          <w:rFonts w:ascii="Angsana New" w:hAnsi="Angsana New"/>
          <w:spacing w:val="-4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6EF9F215" w14:textId="4C3ECE2B" w:rsidR="008D4B6E" w:rsidRPr="000B526A" w:rsidRDefault="008D4B6E" w:rsidP="008D4B6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5C8F3A9" w14:textId="77777777" w:rsidR="003C0C69" w:rsidRPr="008B11B5" w:rsidRDefault="003C0C69" w:rsidP="008D4B6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93860C2" w14:textId="20B96D98" w:rsidR="005438A8" w:rsidRPr="000B526A" w:rsidRDefault="00A55A28" w:rsidP="008F1CD6">
      <w:pPr>
        <w:numPr>
          <w:ilvl w:val="0"/>
          <w:numId w:val="18"/>
        </w:numPr>
        <w:tabs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52E49518" w14:textId="77777777" w:rsidR="005438A8" w:rsidRPr="000B526A" w:rsidRDefault="005438A8" w:rsidP="00F475F5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638906A" w14:textId="2050CECA" w:rsidR="00A21B75" w:rsidRPr="000B526A" w:rsidRDefault="005438A8" w:rsidP="00F475F5">
      <w:pPr>
        <w:spacing w:line="240" w:lineRule="auto"/>
        <w:ind w:left="540"/>
        <w:rPr>
          <w:rFonts w:ascii="Angsana New" w:hAnsi="Angsana New"/>
          <w:b/>
          <w:sz w:val="30"/>
          <w:szCs w:val="30"/>
        </w:rPr>
      </w:pPr>
      <w:r w:rsidRPr="000B526A">
        <w:rPr>
          <w:rFonts w:ascii="Angsana New" w:hAnsi="Angsana New" w:hint="cs"/>
          <w:b/>
          <w:sz w:val="30"/>
          <w:szCs w:val="30"/>
          <w:cs/>
        </w:rPr>
        <w:t>กำไรต่อหุ้นขั้นพื้นฐานคำนวณโดยการหารกำไรหรือขาดทุน</w:t>
      </w:r>
      <w:r w:rsidRPr="000B526A">
        <w:rPr>
          <w:rFonts w:ascii="Angsana New" w:hAnsi="Angsana New" w:hint="cs"/>
          <w:b/>
          <w:spacing w:val="-2"/>
          <w:sz w:val="30"/>
          <w:szCs w:val="30"/>
          <w:cs/>
        </w:rPr>
        <w:t>ของผู้ถือหุ้นสามัญของบริษัท ด้วยจำนวนหุ้นสามัญ</w:t>
      </w:r>
      <w:r w:rsidR="004760CA">
        <w:rPr>
          <w:rFonts w:ascii="Angsana New" w:hAnsi="Angsana New" w:hint="cs"/>
          <w:b/>
          <w:spacing w:val="-2"/>
          <w:sz w:val="30"/>
          <w:szCs w:val="30"/>
          <w:cs/>
        </w:rPr>
        <w:t xml:space="preserve">   </w:t>
      </w:r>
      <w:r w:rsidRPr="000B526A">
        <w:rPr>
          <w:rFonts w:ascii="Angsana New" w:hAnsi="Angsana New" w:hint="cs"/>
          <w:b/>
          <w:spacing w:val="-2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529985D9" w14:textId="77777777" w:rsidR="00D22F86" w:rsidRPr="000B526A" w:rsidRDefault="00D22F86" w:rsidP="00F475F5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66B0BD88" w14:textId="2E409BCC" w:rsidR="002C12A0" w:rsidRPr="000B526A" w:rsidRDefault="00B22256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>4</w:t>
      </w:r>
      <w:r w:rsidR="007C1EB8" w:rsidRPr="000B526A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73598B" w:rsidRPr="000B526A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563F33C" w14:textId="52DDC95D" w:rsidR="00BA1CBE" w:rsidRDefault="00BA1CB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43A6AE8" w14:textId="77777777" w:rsidR="00E01A63" w:rsidRDefault="00E01A63" w:rsidP="00E01A6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</w:t>
      </w:r>
      <w:r w:rsidRPr="000B526A">
        <w:rPr>
          <w:rFonts w:ascii="Angsana New" w:hAnsi="Angsana New" w:hint="cs"/>
          <w:b/>
          <w:spacing w:val="-2"/>
          <w:sz w:val="30"/>
          <w:szCs w:val="30"/>
          <w:cs/>
        </w:rPr>
        <w:t>สาระสำคัญ</w:t>
      </w:r>
      <w:r w:rsidRPr="000B526A">
        <w:rPr>
          <w:rFonts w:ascii="Angsana New" w:hAnsi="Angsana New" w:hint="cs"/>
          <w:sz w:val="30"/>
          <w:szCs w:val="30"/>
          <w:cs/>
        </w:rPr>
        <w:t xml:space="preserve">ในการตัดสินใจทางการเงินและการบริหารของบริษัท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 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2182DBE3" w14:textId="77777777" w:rsidR="00E01A63" w:rsidRPr="000B526A" w:rsidRDefault="00E01A63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676FCB2" w14:textId="77777777" w:rsidR="00BC1C6E" w:rsidRPr="000B526A" w:rsidRDefault="00BC1C6E" w:rsidP="00EC3B9C">
      <w:pPr>
        <w:spacing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0B526A">
        <w:rPr>
          <w:rFonts w:ascii="Angsana New" w:hAnsi="Angsana New" w:hint="cs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="00D22F86" w:rsidRPr="000B526A">
        <w:rPr>
          <w:rFonts w:ascii="Angsana New" w:hAnsi="Angsana New" w:hint="cs"/>
          <w:spacing w:val="-4"/>
          <w:sz w:val="30"/>
          <w:szCs w:val="30"/>
          <w:cs/>
        </w:rPr>
        <w:t>ที่มีรายการระหว่างกันที่มีนัยสำคัญกับบริษัทในระหว่างปี</w:t>
      </w:r>
      <w:r w:rsidRPr="000B526A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  <w:r w:rsidRPr="000B526A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</w:p>
    <w:p w14:paraId="1DC8FF79" w14:textId="77777777" w:rsidR="00BA1CBE" w:rsidRPr="000B526A" w:rsidRDefault="00BA1CBE" w:rsidP="00BA1CB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420"/>
        <w:gridCol w:w="1620"/>
        <w:gridCol w:w="4140"/>
      </w:tblGrid>
      <w:tr w:rsidR="00BC1C6E" w:rsidRPr="000B526A" w14:paraId="6CF8A149" w14:textId="77777777" w:rsidTr="00277F46">
        <w:trPr>
          <w:trHeight w:val="542"/>
        </w:trPr>
        <w:tc>
          <w:tcPr>
            <w:tcW w:w="3420" w:type="dxa"/>
          </w:tcPr>
          <w:p w14:paraId="42FD9162" w14:textId="77777777" w:rsidR="00BC1C6E" w:rsidRPr="000B526A" w:rsidRDefault="00BC1C6E" w:rsidP="00277F46">
            <w:pPr>
              <w:spacing w:line="240" w:lineRule="auto"/>
              <w:ind w:right="3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</w:tcPr>
          <w:p w14:paraId="14BF40EF" w14:textId="77777777" w:rsidR="00BC1C6E" w:rsidRPr="000B526A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4140" w:type="dxa"/>
          </w:tcPr>
          <w:p w14:paraId="082ACC9F" w14:textId="77777777" w:rsidR="00BC1C6E" w:rsidRPr="000B526A" w:rsidRDefault="00BC1C6E" w:rsidP="00FC5B33">
            <w:pPr>
              <w:spacing w:line="240" w:lineRule="auto"/>
              <w:ind w:right="3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C1C6E" w:rsidRPr="000B526A" w14:paraId="32C93EE8" w14:textId="77777777" w:rsidTr="00277F46">
        <w:tc>
          <w:tcPr>
            <w:tcW w:w="3420" w:type="dxa"/>
          </w:tcPr>
          <w:p w14:paraId="19507032" w14:textId="77777777" w:rsidR="00BC1C6E" w:rsidRPr="000B526A" w:rsidRDefault="00BC1C6E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620" w:type="dxa"/>
          </w:tcPr>
          <w:p w14:paraId="3DECFF9D" w14:textId="77777777" w:rsidR="00BC1C6E" w:rsidRPr="000B526A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</w:tcPr>
          <w:p w14:paraId="4816EE85" w14:textId="77777777" w:rsidR="00BC1C6E" w:rsidRPr="000B526A" w:rsidRDefault="00BC1C6E" w:rsidP="00277F4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เป็นบริษัทใหญ่  ถือหุ้นร้อยละ </w:t>
            </w:r>
            <w:r w:rsidR="000B227D" w:rsidRPr="000B526A">
              <w:rPr>
                <w:rFonts w:ascii="Angsana New" w:hAnsi="Angsana New" w:hint="cs"/>
                <w:sz w:val="30"/>
                <w:szCs w:val="30"/>
              </w:rPr>
              <w:t>71.65</w:t>
            </w:r>
            <w:r w:rsidR="003F4F24"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ในบริษัท</w:t>
            </w:r>
          </w:p>
        </w:tc>
      </w:tr>
      <w:tr w:rsidR="004637FF" w:rsidRPr="004637FF" w14:paraId="1AAFD76A" w14:textId="77777777" w:rsidTr="00277F46">
        <w:tc>
          <w:tcPr>
            <w:tcW w:w="3420" w:type="dxa"/>
          </w:tcPr>
          <w:p w14:paraId="3BD34D37" w14:textId="77777777" w:rsidR="004637FF" w:rsidRPr="00BC1E5C" w:rsidRDefault="004637FF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</w:tcPr>
          <w:p w14:paraId="34460B93" w14:textId="77777777" w:rsidR="004637FF" w:rsidRPr="00BC1E5C" w:rsidRDefault="004637FF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4140" w:type="dxa"/>
          </w:tcPr>
          <w:p w14:paraId="7E36E303" w14:textId="77777777" w:rsidR="004637FF" w:rsidRPr="00BC1E5C" w:rsidRDefault="004637FF" w:rsidP="00277F46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C1C6E" w:rsidRPr="000B526A" w14:paraId="69ED6EEA" w14:textId="77777777" w:rsidTr="00277F46">
        <w:tc>
          <w:tcPr>
            <w:tcW w:w="3420" w:type="dxa"/>
          </w:tcPr>
          <w:p w14:paraId="6D7F14E8" w14:textId="77777777" w:rsidR="00BC1C6E" w:rsidRPr="000B526A" w:rsidRDefault="00BC1C6E" w:rsidP="00277F46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620" w:type="dxa"/>
          </w:tcPr>
          <w:p w14:paraId="3F520530" w14:textId="77777777" w:rsidR="00BC1C6E" w:rsidRPr="000B526A" w:rsidRDefault="00BC1C6E" w:rsidP="00277F4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89DD47C" w14:textId="77777777" w:rsidR="00BC1C6E" w:rsidRPr="000B526A" w:rsidRDefault="00BC1C6E" w:rsidP="00D5741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</w:t>
            </w:r>
            <w:r w:rsidR="00D5741B" w:rsidRPr="000B526A">
              <w:rPr>
                <w:rFonts w:ascii="Angsana New" w:hAnsi="Angsana New" w:hint="cs"/>
                <w:sz w:val="30"/>
                <w:szCs w:val="30"/>
                <w:cs/>
              </w:rPr>
              <w:t>อม ทั้งนี้ รวมถึงกรรมการของบริษัท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54C4E6FD" w14:textId="77777777" w:rsidR="007A4345" w:rsidRPr="000B526A" w:rsidRDefault="007A43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2083BF69" w14:textId="77777777" w:rsidR="00C11E45" w:rsidRDefault="00C11E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7A19276A" w14:textId="77777777" w:rsidR="00C11E45" w:rsidRDefault="00C11E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42DFFD5A" w14:textId="77777777" w:rsidR="00C11E45" w:rsidRDefault="00C11E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7FD2544A" w14:textId="77777777" w:rsidR="00C11E45" w:rsidRDefault="00C11E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57A73E0D" w14:textId="77777777" w:rsidR="00C11E45" w:rsidRDefault="00C11E45" w:rsidP="00A203CC">
      <w:pPr>
        <w:spacing w:line="240" w:lineRule="auto"/>
        <w:ind w:firstLine="562"/>
        <w:jc w:val="thaiDistribute"/>
        <w:rPr>
          <w:rFonts w:ascii="Angsana New" w:hAnsi="Angsana New"/>
          <w:sz w:val="30"/>
          <w:szCs w:val="30"/>
        </w:rPr>
      </w:pPr>
    </w:p>
    <w:p w14:paraId="4D880016" w14:textId="0F101FA8" w:rsidR="00584080" w:rsidRPr="000B526A" w:rsidRDefault="00584080" w:rsidP="00FB31B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รายการที่สำคัญกับบุคคลหรือกิจการที่เกี่ยวข้องกันสำหรับแต่ละปีสิ้นสุดวันที่</w:t>
      </w:r>
      <w:r w:rsidR="0075065F"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5065F" w:rsidRPr="000B526A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007BA0"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75783830" w14:textId="77777777" w:rsidR="002348F1" w:rsidRPr="0011397B" w:rsidRDefault="002348F1" w:rsidP="002348F1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54"/>
        <w:gridCol w:w="270"/>
        <w:gridCol w:w="1266"/>
      </w:tblGrid>
      <w:tr w:rsidR="00151864" w:rsidRPr="000B526A" w14:paraId="724FBF79" w14:textId="77777777" w:rsidTr="0005196C">
        <w:trPr>
          <w:tblHeader/>
        </w:trPr>
        <w:tc>
          <w:tcPr>
            <w:tcW w:w="6300" w:type="dxa"/>
          </w:tcPr>
          <w:p w14:paraId="20106E5E" w14:textId="77777777" w:rsidR="00151864" w:rsidRPr="000B526A" w:rsidRDefault="0013620F" w:rsidP="0013620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</w:p>
        </w:tc>
        <w:tc>
          <w:tcPr>
            <w:tcW w:w="1254" w:type="dxa"/>
          </w:tcPr>
          <w:p w14:paraId="3166D967" w14:textId="6F83F671" w:rsidR="00151864" w:rsidRPr="000B526A" w:rsidRDefault="001A5B43" w:rsidP="00FB4E4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C6655" w:rsidRPr="000B526A">
              <w:rPr>
                <w:rFonts w:ascii="Angsana New" w:hAnsi="Angsana New" w:hint="cs"/>
                <w:sz w:val="30"/>
                <w:szCs w:val="30"/>
              </w:rPr>
              <w:t>6</w:t>
            </w:r>
            <w:r w:rsidR="00AE1B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1AF024F" w14:textId="77777777" w:rsidR="00151864" w:rsidRPr="000B526A" w:rsidRDefault="00151864" w:rsidP="0015186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1F86BE3" w14:textId="6AB6336D" w:rsidR="00151864" w:rsidRPr="000B526A" w:rsidRDefault="001A5B43" w:rsidP="00FB4E45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</w:t>
            </w:r>
            <w:r w:rsidR="00FB4E45" w:rsidRPr="000B526A">
              <w:rPr>
                <w:rFonts w:ascii="Angsana New" w:hAnsi="Angsana New" w:hint="cs"/>
                <w:sz w:val="30"/>
                <w:szCs w:val="30"/>
              </w:rPr>
              <w:t>6</w:t>
            </w:r>
            <w:r w:rsidR="00AE1B9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51864" w:rsidRPr="000B526A" w14:paraId="6C92D3F2" w14:textId="77777777" w:rsidTr="0005196C">
        <w:trPr>
          <w:tblHeader/>
        </w:trPr>
        <w:tc>
          <w:tcPr>
            <w:tcW w:w="6300" w:type="dxa"/>
          </w:tcPr>
          <w:p w14:paraId="78718741" w14:textId="77777777" w:rsidR="00151864" w:rsidRPr="000B526A" w:rsidRDefault="00151864" w:rsidP="0015186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65EC405" w14:textId="77777777" w:rsidR="00151864" w:rsidRPr="000B526A" w:rsidRDefault="00151864" w:rsidP="0015186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1864" w:rsidRPr="000B526A" w14:paraId="68A24E15" w14:textId="77777777" w:rsidTr="0005196C">
        <w:tc>
          <w:tcPr>
            <w:tcW w:w="6300" w:type="dxa"/>
          </w:tcPr>
          <w:p w14:paraId="57D9ECD7" w14:textId="77777777" w:rsidR="00151864" w:rsidRPr="000B526A" w:rsidRDefault="00151864" w:rsidP="0015186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54" w:type="dxa"/>
          </w:tcPr>
          <w:p w14:paraId="5E5FCCBE" w14:textId="77777777" w:rsidR="00151864" w:rsidRPr="000B526A" w:rsidRDefault="00151864" w:rsidP="00533250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E90A8" w14:textId="77777777" w:rsidR="00151864" w:rsidRPr="000B526A" w:rsidRDefault="00151864" w:rsidP="005332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27404BA2" w14:textId="77777777" w:rsidR="00151864" w:rsidRPr="000B526A" w:rsidRDefault="00151864" w:rsidP="00533250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B67" w:rsidRPr="000B526A" w14:paraId="7F65FCB9" w14:textId="77777777" w:rsidTr="0005196C">
        <w:tc>
          <w:tcPr>
            <w:tcW w:w="6300" w:type="dxa"/>
          </w:tcPr>
          <w:p w14:paraId="359A595D" w14:textId="77777777" w:rsidR="00845B67" w:rsidRPr="000B526A" w:rsidRDefault="00845B67" w:rsidP="00845B6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254" w:type="dxa"/>
          </w:tcPr>
          <w:p w14:paraId="7D63278A" w14:textId="27D5FBC7" w:rsidR="00845B67" w:rsidRPr="000B526A" w:rsidRDefault="00845B67" w:rsidP="00E23421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845B67">
              <w:rPr>
                <w:rFonts w:ascii="Angsana New" w:hAnsi="Angsana New"/>
                <w:sz w:val="30"/>
                <w:szCs w:val="30"/>
              </w:rPr>
              <w:t>1,414,369</w:t>
            </w:r>
          </w:p>
        </w:tc>
        <w:tc>
          <w:tcPr>
            <w:tcW w:w="270" w:type="dxa"/>
          </w:tcPr>
          <w:p w14:paraId="5FF0C268" w14:textId="77777777" w:rsidR="00845B67" w:rsidRPr="000B526A" w:rsidRDefault="00845B67" w:rsidP="00845B67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325EF190" w14:textId="2C8540BD" w:rsidR="00845B67" w:rsidRPr="000B526A" w:rsidRDefault="00845B67" w:rsidP="00E23421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1,196,095</w:t>
            </w:r>
          </w:p>
        </w:tc>
      </w:tr>
      <w:tr w:rsidR="00845B67" w:rsidRPr="000B526A" w14:paraId="4267E959" w14:textId="77777777" w:rsidTr="0005196C">
        <w:tc>
          <w:tcPr>
            <w:tcW w:w="6300" w:type="dxa"/>
          </w:tcPr>
          <w:p w14:paraId="069D3621" w14:textId="77777777" w:rsidR="00845B67" w:rsidRPr="000B526A" w:rsidRDefault="00845B67" w:rsidP="00845B6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54" w:type="dxa"/>
          </w:tcPr>
          <w:p w14:paraId="58323946" w14:textId="5728BDFC" w:rsidR="00845B67" w:rsidRPr="000B526A" w:rsidRDefault="00845B67" w:rsidP="00845B67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45B67">
              <w:rPr>
                <w:rFonts w:ascii="Angsana New" w:hAnsi="Angsana New"/>
                <w:sz w:val="30"/>
                <w:szCs w:val="30"/>
              </w:rPr>
              <w:t>19,300</w:t>
            </w:r>
          </w:p>
        </w:tc>
        <w:tc>
          <w:tcPr>
            <w:tcW w:w="270" w:type="dxa"/>
          </w:tcPr>
          <w:p w14:paraId="19CC0F7E" w14:textId="77777777" w:rsidR="00845B67" w:rsidRPr="000B526A" w:rsidRDefault="00845B67" w:rsidP="00845B67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447B1F2D" w14:textId="2B0635F7" w:rsidR="00845B67" w:rsidRPr="000B526A" w:rsidRDefault="00845B67" w:rsidP="00845B67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16,342</w:t>
            </w:r>
          </w:p>
        </w:tc>
      </w:tr>
      <w:tr w:rsidR="00845B67" w:rsidRPr="000B526A" w14:paraId="0837A5F0" w14:textId="77777777" w:rsidTr="0005196C">
        <w:tc>
          <w:tcPr>
            <w:tcW w:w="6300" w:type="dxa"/>
          </w:tcPr>
          <w:p w14:paraId="08504D22" w14:textId="77777777" w:rsidR="00845B67" w:rsidRPr="000B526A" w:rsidRDefault="00845B67" w:rsidP="00845B6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54" w:type="dxa"/>
          </w:tcPr>
          <w:p w14:paraId="0BABB9D1" w14:textId="24AB3BFA" w:rsidR="00845B67" w:rsidRPr="000B526A" w:rsidRDefault="00885B0D" w:rsidP="00845B67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85B0D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885B0D">
              <w:rPr>
                <w:rFonts w:ascii="Angsana New" w:hAnsi="Angsana New"/>
                <w:sz w:val="30"/>
                <w:szCs w:val="30"/>
              </w:rPr>
              <w:t>,</w:t>
            </w:r>
            <w:r w:rsidRPr="00885B0D">
              <w:rPr>
                <w:rFonts w:ascii="Angsana New" w:hAnsi="Angsana New"/>
                <w:sz w:val="30"/>
                <w:szCs w:val="30"/>
                <w:cs/>
              </w:rPr>
              <w:t>531</w:t>
            </w:r>
          </w:p>
        </w:tc>
        <w:tc>
          <w:tcPr>
            <w:tcW w:w="270" w:type="dxa"/>
          </w:tcPr>
          <w:p w14:paraId="56043DB3" w14:textId="77777777" w:rsidR="00845B67" w:rsidRPr="000B526A" w:rsidRDefault="00845B67" w:rsidP="00845B67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7BBFCD65" w14:textId="6E57F303" w:rsidR="00845B67" w:rsidRPr="000B526A" w:rsidRDefault="00845B67" w:rsidP="00845B67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18,222</w:t>
            </w:r>
          </w:p>
        </w:tc>
      </w:tr>
      <w:tr w:rsidR="00845B67" w:rsidRPr="000B526A" w14:paraId="562150D7" w14:textId="77777777" w:rsidTr="0005196C">
        <w:tc>
          <w:tcPr>
            <w:tcW w:w="6300" w:type="dxa"/>
          </w:tcPr>
          <w:p w14:paraId="59E5A09B" w14:textId="77777777" w:rsidR="00845B67" w:rsidRPr="000B526A" w:rsidRDefault="00845B67" w:rsidP="00845B6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54" w:type="dxa"/>
          </w:tcPr>
          <w:p w14:paraId="594F51E5" w14:textId="7DB932DB" w:rsidR="00845B67" w:rsidRPr="000B526A" w:rsidRDefault="00885B0D" w:rsidP="00845B67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85B0D">
              <w:rPr>
                <w:rFonts w:ascii="Angsana New" w:hAnsi="Angsana New"/>
                <w:sz w:val="30"/>
                <w:szCs w:val="30"/>
              </w:rPr>
              <w:t>1,878</w:t>
            </w:r>
          </w:p>
        </w:tc>
        <w:tc>
          <w:tcPr>
            <w:tcW w:w="270" w:type="dxa"/>
          </w:tcPr>
          <w:p w14:paraId="53059422" w14:textId="77777777" w:rsidR="00845B67" w:rsidRPr="000B526A" w:rsidRDefault="00845B67" w:rsidP="00845B67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1810C34E" w14:textId="49CFC008" w:rsidR="00845B67" w:rsidRPr="000B526A" w:rsidRDefault="00845B67" w:rsidP="00845B67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2,410</w:t>
            </w:r>
          </w:p>
        </w:tc>
      </w:tr>
      <w:tr w:rsidR="00845B67" w:rsidRPr="000B526A" w14:paraId="7020FE22" w14:textId="77777777" w:rsidTr="0005196C">
        <w:tc>
          <w:tcPr>
            <w:tcW w:w="6300" w:type="dxa"/>
          </w:tcPr>
          <w:p w14:paraId="57272936" w14:textId="77777777" w:rsidR="00845B67" w:rsidRPr="000B526A" w:rsidRDefault="00845B67" w:rsidP="00845B6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54" w:type="dxa"/>
          </w:tcPr>
          <w:p w14:paraId="1464E60B" w14:textId="0E6F43F7" w:rsidR="00845B67" w:rsidRPr="000B526A" w:rsidRDefault="00845B67" w:rsidP="00845B67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45B67">
              <w:rPr>
                <w:rFonts w:ascii="Angsana New" w:hAnsi="Angsana New"/>
                <w:sz w:val="30"/>
                <w:szCs w:val="30"/>
              </w:rPr>
              <w:t>12</w:t>
            </w:r>
            <w:r w:rsidR="00A2283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D9FD46" w14:textId="77777777" w:rsidR="00845B67" w:rsidRPr="000B526A" w:rsidRDefault="00845B67" w:rsidP="00845B67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2ED658FF" w14:textId="19A1B04B" w:rsidR="00845B67" w:rsidRPr="000B526A" w:rsidRDefault="00845B67" w:rsidP="00845B67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AE1B90" w:rsidRPr="000B526A" w14:paraId="23F654DD" w14:textId="77777777" w:rsidTr="0005196C">
        <w:tc>
          <w:tcPr>
            <w:tcW w:w="6300" w:type="dxa"/>
          </w:tcPr>
          <w:p w14:paraId="3CC253D7" w14:textId="60A7206D" w:rsidR="00AE1B90" w:rsidRPr="000B526A" w:rsidRDefault="00AE1B90" w:rsidP="00AE1B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14:paraId="061731C1" w14:textId="4D73F480" w:rsidR="00AE1B90" w:rsidRPr="000B526A" w:rsidRDefault="00AE1B90" w:rsidP="00AE1B90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DC7A00" w14:textId="77777777" w:rsidR="00AE1B90" w:rsidRPr="000B526A" w:rsidRDefault="00AE1B90" w:rsidP="00AE1B90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1F413761" w14:textId="0693E685" w:rsidR="00AE1B90" w:rsidRPr="000B526A" w:rsidRDefault="00AE1B90" w:rsidP="00AE1B90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B90" w:rsidRPr="000B526A" w14:paraId="4A3124BF" w14:textId="77777777" w:rsidTr="0005196C">
        <w:tc>
          <w:tcPr>
            <w:tcW w:w="6300" w:type="dxa"/>
          </w:tcPr>
          <w:p w14:paraId="08BE2534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54" w:type="dxa"/>
          </w:tcPr>
          <w:p w14:paraId="01A5FB82" w14:textId="77777777" w:rsidR="00AE1B90" w:rsidRPr="000B526A" w:rsidRDefault="00AE1B90" w:rsidP="00AE1B90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E65DE" w14:textId="77777777" w:rsidR="00AE1B90" w:rsidRPr="000B526A" w:rsidRDefault="00AE1B90" w:rsidP="00AE1B90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5886E5F7" w14:textId="77777777" w:rsidR="00AE1B90" w:rsidRPr="000B526A" w:rsidRDefault="00AE1B90" w:rsidP="00AE1B90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B90" w:rsidRPr="000B526A" w14:paraId="42F3067A" w14:textId="77777777" w:rsidTr="0005196C">
        <w:tc>
          <w:tcPr>
            <w:tcW w:w="6300" w:type="dxa"/>
          </w:tcPr>
          <w:p w14:paraId="5A5BA26E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54" w:type="dxa"/>
          </w:tcPr>
          <w:p w14:paraId="08733726" w14:textId="77777777" w:rsidR="00AE1B90" w:rsidRPr="000B526A" w:rsidRDefault="00AE1B90" w:rsidP="00AE1B90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75078" w14:textId="77777777" w:rsidR="00AE1B90" w:rsidRPr="000B526A" w:rsidRDefault="00AE1B90" w:rsidP="00AE1B90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6476F71D" w14:textId="77777777" w:rsidR="00AE1B90" w:rsidRPr="000B526A" w:rsidRDefault="00AE1B90" w:rsidP="00AE1B90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3A39" w:rsidRPr="000B526A" w14:paraId="35CD4FB2" w14:textId="77777777" w:rsidTr="0005196C">
        <w:tc>
          <w:tcPr>
            <w:tcW w:w="6300" w:type="dxa"/>
          </w:tcPr>
          <w:p w14:paraId="004C423A" w14:textId="77777777" w:rsidR="00BD3A39" w:rsidRPr="000B526A" w:rsidRDefault="00BD3A39" w:rsidP="00BD3A3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    </w:t>
            </w:r>
          </w:p>
        </w:tc>
        <w:tc>
          <w:tcPr>
            <w:tcW w:w="1254" w:type="dxa"/>
          </w:tcPr>
          <w:p w14:paraId="08955EA0" w14:textId="00FFE426" w:rsidR="00BD3A39" w:rsidRPr="000B526A" w:rsidRDefault="00BD3A39" w:rsidP="00BD3A39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BD3A39">
              <w:rPr>
                <w:rFonts w:ascii="Angsana New" w:hAnsi="Angsana New"/>
                <w:sz w:val="30"/>
                <w:szCs w:val="30"/>
              </w:rPr>
              <w:t>42,270</w:t>
            </w:r>
          </w:p>
        </w:tc>
        <w:tc>
          <w:tcPr>
            <w:tcW w:w="270" w:type="dxa"/>
          </w:tcPr>
          <w:p w14:paraId="655BD267" w14:textId="77777777" w:rsidR="00BD3A39" w:rsidRPr="000B526A" w:rsidRDefault="00BD3A39" w:rsidP="00BD3A39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0EA39D11" w14:textId="533D9E43" w:rsidR="00BD3A39" w:rsidRPr="000B526A" w:rsidRDefault="00BD3A39" w:rsidP="00BD3A39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8B11B5">
              <w:rPr>
                <w:rFonts w:ascii="Angsana New" w:hAnsi="Angsana New"/>
                <w:sz w:val="30"/>
                <w:szCs w:val="30"/>
              </w:rPr>
              <w:t>,061</w:t>
            </w:r>
          </w:p>
        </w:tc>
      </w:tr>
      <w:tr w:rsidR="00BD3A39" w:rsidRPr="000B526A" w14:paraId="4BD16CD1" w14:textId="77777777" w:rsidTr="0005196C">
        <w:tc>
          <w:tcPr>
            <w:tcW w:w="6300" w:type="dxa"/>
          </w:tcPr>
          <w:p w14:paraId="2077342F" w14:textId="77777777" w:rsidR="00BD3A39" w:rsidRPr="000B526A" w:rsidRDefault="00BD3A39" w:rsidP="00BD3A3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ผลประโยชน์หลังออกจากงาน</w:t>
            </w:r>
          </w:p>
        </w:tc>
        <w:tc>
          <w:tcPr>
            <w:tcW w:w="1254" w:type="dxa"/>
          </w:tcPr>
          <w:p w14:paraId="1819C4B8" w14:textId="73E03B4D" w:rsidR="00BD3A39" w:rsidRPr="000B526A" w:rsidRDefault="00BD3A39" w:rsidP="00BD3A39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BD3A39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2F9C91EC" w14:textId="77777777" w:rsidR="00BD3A39" w:rsidRPr="000B526A" w:rsidRDefault="00BD3A39" w:rsidP="00BD3A39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</w:tcPr>
          <w:p w14:paraId="2496E4BA" w14:textId="12DC1D0B" w:rsidR="00BD3A39" w:rsidRPr="000B526A" w:rsidRDefault="00BD3A39" w:rsidP="00BD3A39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1,213</w:t>
            </w:r>
          </w:p>
        </w:tc>
      </w:tr>
      <w:tr w:rsidR="00BD3A39" w:rsidRPr="000B526A" w14:paraId="32CF4AE9" w14:textId="77777777" w:rsidTr="0005196C">
        <w:tc>
          <w:tcPr>
            <w:tcW w:w="6300" w:type="dxa"/>
          </w:tcPr>
          <w:p w14:paraId="3C485F13" w14:textId="77777777" w:rsidR="00BD3A39" w:rsidRPr="000B526A" w:rsidRDefault="00BD3A39" w:rsidP="00BD3A39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รวมค่าตอบแทนผู้บริหารสำคัญ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6" w:space="0" w:color="auto"/>
            </w:tcBorders>
          </w:tcPr>
          <w:p w14:paraId="3F742AE1" w14:textId="1370518D" w:rsidR="00BD3A39" w:rsidRPr="00BD3A39" w:rsidRDefault="00BD3A39" w:rsidP="00BD3A39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3A39">
              <w:rPr>
                <w:rFonts w:ascii="Angsana New" w:hAnsi="Angsana New"/>
                <w:b/>
                <w:bCs/>
                <w:sz w:val="30"/>
                <w:szCs w:val="30"/>
              </w:rPr>
              <w:t>42,8</w:t>
            </w:r>
            <w:r w:rsidR="00A2283E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69DBE72" w14:textId="77777777" w:rsidR="00BD3A39" w:rsidRPr="000B526A" w:rsidRDefault="00BD3A39" w:rsidP="00BD3A39">
            <w:pPr>
              <w:tabs>
                <w:tab w:val="decimal" w:pos="9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6" w:space="0" w:color="auto"/>
            </w:tcBorders>
          </w:tcPr>
          <w:p w14:paraId="4CA00AE8" w14:textId="02F816F2" w:rsidR="00BD3A39" w:rsidRPr="000B526A" w:rsidRDefault="00BD3A39" w:rsidP="00BD3A39">
            <w:pPr>
              <w:tabs>
                <w:tab w:val="decimal" w:pos="972"/>
              </w:tabs>
              <w:spacing w:line="240" w:lineRule="auto"/>
              <w:ind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B11B5">
              <w:rPr>
                <w:rFonts w:ascii="Angsana New" w:hAnsi="Angsana New"/>
                <w:b/>
                <w:bCs/>
                <w:sz w:val="30"/>
                <w:szCs w:val="30"/>
              </w:rPr>
              <w:t>,274</w:t>
            </w:r>
          </w:p>
        </w:tc>
      </w:tr>
    </w:tbl>
    <w:p w14:paraId="36FEAFCF" w14:textId="77777777" w:rsidR="00C65338" w:rsidRDefault="00C65338" w:rsidP="00E904F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36A15878" w14:textId="22B2DEDA" w:rsidR="0065183E" w:rsidRPr="000B526A" w:rsidRDefault="0065183E" w:rsidP="00E904F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</w:t>
      </w:r>
      <w:r w:rsidR="005148C3" w:rsidRPr="000B526A">
        <w:rPr>
          <w:rFonts w:ascii="Angsana New" w:hAnsi="Angsana New" w:hint="cs"/>
          <w:sz w:val="30"/>
          <w:szCs w:val="30"/>
          <w:cs/>
        </w:rPr>
        <w:t>ี่ยวข้องกัน ณ วันที่</w:t>
      </w:r>
      <w:r w:rsidR="00AC0662" w:rsidRPr="000B526A">
        <w:rPr>
          <w:rFonts w:ascii="Angsana New" w:hAnsi="Angsana New" w:hint="cs"/>
          <w:sz w:val="30"/>
          <w:szCs w:val="30"/>
        </w:rPr>
        <w:t xml:space="preserve"> 31 </w:t>
      </w:r>
      <w:r w:rsidR="005148C3" w:rsidRPr="000B526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B526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6CBD167" w14:textId="77777777" w:rsidR="0065183E" w:rsidRPr="000B526A" w:rsidRDefault="0065183E" w:rsidP="00E904F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5"/>
        <w:gridCol w:w="1260"/>
        <w:gridCol w:w="267"/>
        <w:gridCol w:w="1258"/>
      </w:tblGrid>
      <w:tr w:rsidR="00AE1B90" w:rsidRPr="000B526A" w14:paraId="59F0B432" w14:textId="77777777" w:rsidTr="006C0824">
        <w:trPr>
          <w:tblHeader/>
        </w:trPr>
        <w:tc>
          <w:tcPr>
            <w:tcW w:w="6305" w:type="dxa"/>
          </w:tcPr>
          <w:p w14:paraId="518DCD32" w14:textId="77777777" w:rsidR="00AE1B90" w:rsidRPr="000B526A" w:rsidRDefault="00AE1B90" w:rsidP="00AE1B90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805DB31" w14:textId="1F022595" w:rsidR="00AE1B90" w:rsidRPr="000B526A" w:rsidRDefault="00AE1B90" w:rsidP="00AE1B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7" w:type="dxa"/>
          </w:tcPr>
          <w:p w14:paraId="23B6D373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</w:tcPr>
          <w:p w14:paraId="37DAA4CA" w14:textId="36E6F5F1" w:rsidR="00AE1B90" w:rsidRPr="000B526A" w:rsidRDefault="00AE1B90" w:rsidP="00AE1B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E1B90" w:rsidRPr="000B526A" w14:paraId="07AA8DB4" w14:textId="77777777" w:rsidTr="006C0824">
        <w:trPr>
          <w:tblHeader/>
        </w:trPr>
        <w:tc>
          <w:tcPr>
            <w:tcW w:w="6305" w:type="dxa"/>
          </w:tcPr>
          <w:p w14:paraId="5CA67CAF" w14:textId="77777777" w:rsidR="00AE1B90" w:rsidRPr="000B526A" w:rsidRDefault="00AE1B90" w:rsidP="00AE1B90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85" w:type="dxa"/>
            <w:gridSpan w:val="3"/>
          </w:tcPr>
          <w:p w14:paraId="2C63B1D9" w14:textId="61BAE8FC" w:rsidR="00AE1B90" w:rsidRPr="000B526A" w:rsidRDefault="00AE1B90" w:rsidP="00AE1B9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B90" w:rsidRPr="000B526A" w14:paraId="66DD63B5" w14:textId="77777777" w:rsidTr="006C0824">
        <w:trPr>
          <w:cantSplit/>
        </w:trPr>
        <w:tc>
          <w:tcPr>
            <w:tcW w:w="6305" w:type="dxa"/>
          </w:tcPr>
          <w:p w14:paraId="05BC804B" w14:textId="3009B58B" w:rsidR="00AE1B90" w:rsidRPr="000B526A" w:rsidRDefault="00AE1B90" w:rsidP="00AE1B90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2B925DB1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9211BBB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</w:tcPr>
          <w:p w14:paraId="763192E5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35C7D1B1" w14:textId="77777777" w:rsidTr="006C0824">
        <w:trPr>
          <w:cantSplit/>
        </w:trPr>
        <w:tc>
          <w:tcPr>
            <w:tcW w:w="6305" w:type="dxa"/>
          </w:tcPr>
          <w:p w14:paraId="758E79EE" w14:textId="5DF33C89" w:rsidR="00AE1B90" w:rsidRPr="000B526A" w:rsidRDefault="00AE1B90" w:rsidP="00AE1B90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16C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E89313" w14:textId="615FA037" w:rsidR="00AE1B90" w:rsidRPr="000B526A" w:rsidRDefault="005743FC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3FC">
              <w:rPr>
                <w:rFonts w:ascii="Angsana New" w:hAnsi="Angsana New"/>
                <w:sz w:val="30"/>
                <w:szCs w:val="30"/>
                <w:lang w:val="en-US"/>
              </w:rPr>
              <w:t>60,925</w:t>
            </w:r>
          </w:p>
        </w:tc>
        <w:tc>
          <w:tcPr>
            <w:tcW w:w="267" w:type="dxa"/>
          </w:tcPr>
          <w:p w14:paraId="765F243A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3AFDCDAA" w14:textId="0F33B389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98,425</w:t>
            </w:r>
          </w:p>
        </w:tc>
      </w:tr>
      <w:tr w:rsidR="00AE1B90" w:rsidRPr="000B526A" w14:paraId="7C7B8792" w14:textId="77777777" w:rsidTr="006C0824">
        <w:trPr>
          <w:cantSplit/>
        </w:trPr>
        <w:tc>
          <w:tcPr>
            <w:tcW w:w="6305" w:type="dxa"/>
          </w:tcPr>
          <w:p w14:paraId="4922C982" w14:textId="77777777" w:rsidR="00AE1B90" w:rsidRPr="000B526A" w:rsidRDefault="00AE1B90" w:rsidP="00AE1B90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996095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51B2498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0D57CDB6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19DE4F09" w14:textId="77777777" w:rsidTr="006C0824">
        <w:trPr>
          <w:cantSplit/>
        </w:trPr>
        <w:tc>
          <w:tcPr>
            <w:tcW w:w="6305" w:type="dxa"/>
          </w:tcPr>
          <w:p w14:paraId="5184D3D3" w14:textId="7F865A34" w:rsidR="00AE1B90" w:rsidRPr="000B526A" w:rsidRDefault="00AE1B90" w:rsidP="00AE1B90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260" w:type="dxa"/>
          </w:tcPr>
          <w:p w14:paraId="6FBF27A8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361485A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8" w:type="dxa"/>
          </w:tcPr>
          <w:p w14:paraId="162162F7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08F84700" w14:textId="77777777" w:rsidTr="006C0824">
        <w:trPr>
          <w:cantSplit/>
        </w:trPr>
        <w:tc>
          <w:tcPr>
            <w:tcW w:w="6305" w:type="dxa"/>
          </w:tcPr>
          <w:p w14:paraId="008AD3AE" w14:textId="2650C476" w:rsidR="00AE1B90" w:rsidRPr="000B526A" w:rsidRDefault="00AE1B90" w:rsidP="00AE1B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6C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E771A8" w14:textId="2AEB1350" w:rsidR="00AE1B90" w:rsidRPr="000B526A" w:rsidRDefault="005743FC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3FC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67" w:type="dxa"/>
          </w:tcPr>
          <w:p w14:paraId="120023C2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2A6893BB" w14:textId="0BC906A6" w:rsidR="00AE1B90" w:rsidRPr="00622B56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2B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E1B90" w:rsidRPr="000B526A" w14:paraId="5037189E" w14:textId="77777777" w:rsidTr="006C0824">
        <w:trPr>
          <w:cantSplit/>
        </w:trPr>
        <w:tc>
          <w:tcPr>
            <w:tcW w:w="6305" w:type="dxa"/>
          </w:tcPr>
          <w:p w14:paraId="257DBB51" w14:textId="77777777" w:rsidR="00AE1B90" w:rsidRPr="00181AC5" w:rsidRDefault="00AE1B90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387DA5B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6DD0BD48" w14:textId="77777777" w:rsidR="00AE1B90" w:rsidRPr="00181AC5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7BFA6665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4B27" w:rsidRPr="000B526A" w14:paraId="1AC0B0E5" w14:textId="77777777" w:rsidTr="006C0824">
        <w:trPr>
          <w:cantSplit/>
        </w:trPr>
        <w:tc>
          <w:tcPr>
            <w:tcW w:w="6305" w:type="dxa"/>
          </w:tcPr>
          <w:p w14:paraId="6B183537" w14:textId="77777777" w:rsidR="002E4B27" w:rsidRPr="00181AC5" w:rsidRDefault="002E4B27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ABE7C0A" w14:textId="77777777" w:rsidR="002E4B27" w:rsidRPr="000B526A" w:rsidRDefault="002E4B27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8A94541" w14:textId="77777777" w:rsidR="002E4B27" w:rsidRPr="00181AC5" w:rsidRDefault="002E4B27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30D29C3E" w14:textId="77777777" w:rsidR="002E4B27" w:rsidRPr="000B526A" w:rsidRDefault="002E4B27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4B27" w:rsidRPr="000B526A" w14:paraId="6053BC13" w14:textId="77777777" w:rsidTr="006C0824">
        <w:trPr>
          <w:cantSplit/>
        </w:trPr>
        <w:tc>
          <w:tcPr>
            <w:tcW w:w="6305" w:type="dxa"/>
          </w:tcPr>
          <w:p w14:paraId="5A0DDC90" w14:textId="77777777" w:rsidR="002E4B27" w:rsidRPr="00181AC5" w:rsidRDefault="002E4B27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0D36816" w14:textId="77777777" w:rsidR="002E4B27" w:rsidRPr="000B526A" w:rsidRDefault="002E4B27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94D03C9" w14:textId="77777777" w:rsidR="002E4B27" w:rsidRPr="00181AC5" w:rsidRDefault="002E4B27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0A971029" w14:textId="77777777" w:rsidR="002E4B27" w:rsidRPr="000B526A" w:rsidRDefault="002E4B27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4B27" w:rsidRPr="000B526A" w14:paraId="663BBCEA" w14:textId="77777777" w:rsidTr="006C0824">
        <w:trPr>
          <w:cantSplit/>
        </w:trPr>
        <w:tc>
          <w:tcPr>
            <w:tcW w:w="6305" w:type="dxa"/>
          </w:tcPr>
          <w:p w14:paraId="3715A855" w14:textId="77777777" w:rsidR="002E4B27" w:rsidRPr="00181AC5" w:rsidRDefault="002E4B27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54E7A77C" w14:textId="77777777" w:rsidR="002E4B27" w:rsidRPr="000B526A" w:rsidRDefault="002E4B27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6111B62" w14:textId="77777777" w:rsidR="002E4B27" w:rsidRPr="00181AC5" w:rsidRDefault="002E4B27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6954688C" w14:textId="77777777" w:rsidR="002E4B27" w:rsidRPr="000B526A" w:rsidRDefault="002E4B27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E4B27" w:rsidRPr="000B526A" w14:paraId="126B3BAF" w14:textId="77777777" w:rsidTr="006C0824">
        <w:trPr>
          <w:cantSplit/>
        </w:trPr>
        <w:tc>
          <w:tcPr>
            <w:tcW w:w="6305" w:type="dxa"/>
          </w:tcPr>
          <w:p w14:paraId="44DD2B71" w14:textId="77777777" w:rsidR="002E4B27" w:rsidRPr="00181AC5" w:rsidRDefault="002E4B27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3D876F3" w14:textId="77777777" w:rsidR="002E4B27" w:rsidRPr="000B526A" w:rsidRDefault="002E4B27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2582D81" w14:textId="77777777" w:rsidR="002E4B27" w:rsidRPr="00181AC5" w:rsidRDefault="002E4B27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1BD696FD" w14:textId="77777777" w:rsidR="002E4B27" w:rsidRPr="000B526A" w:rsidRDefault="002E4B27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43812613" w14:textId="77777777" w:rsidTr="006C0824">
        <w:trPr>
          <w:cantSplit/>
        </w:trPr>
        <w:tc>
          <w:tcPr>
            <w:tcW w:w="6305" w:type="dxa"/>
          </w:tcPr>
          <w:p w14:paraId="66F7F992" w14:textId="2A29245E" w:rsidR="00AE1B90" w:rsidRPr="00181AC5" w:rsidRDefault="00AE1B90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60" w:type="dxa"/>
          </w:tcPr>
          <w:p w14:paraId="522E3CD7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2E0E609" w14:textId="77777777" w:rsidR="00AE1B90" w:rsidRPr="00181AC5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18E5D09F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4AC64258" w14:textId="77777777" w:rsidTr="006C0824">
        <w:trPr>
          <w:cantSplit/>
        </w:trPr>
        <w:tc>
          <w:tcPr>
            <w:tcW w:w="6305" w:type="dxa"/>
          </w:tcPr>
          <w:p w14:paraId="6CB83CD6" w14:textId="2020ED91" w:rsidR="00AE1B90" w:rsidRPr="00181AC5" w:rsidRDefault="00AE1B90" w:rsidP="00AE1B9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7302DCF8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4FE4006B" w14:textId="77777777" w:rsidR="00AE1B90" w:rsidRPr="00181AC5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78F0D91E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49CEE808" w14:textId="77777777" w:rsidTr="006C0824">
        <w:trPr>
          <w:cantSplit/>
        </w:trPr>
        <w:tc>
          <w:tcPr>
            <w:tcW w:w="6305" w:type="dxa"/>
          </w:tcPr>
          <w:p w14:paraId="5C48614F" w14:textId="05EEB310" w:rsidR="00AE1B90" w:rsidRPr="000B526A" w:rsidRDefault="00AE1B90" w:rsidP="00AE1B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6C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</w:tcPr>
          <w:p w14:paraId="5FC9F6AE" w14:textId="7D568B36" w:rsidR="00AE1B90" w:rsidRPr="000B526A" w:rsidRDefault="001C2BB3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BB3">
              <w:rPr>
                <w:rFonts w:ascii="Angsana New" w:hAnsi="Angsana New"/>
                <w:sz w:val="30"/>
                <w:szCs w:val="30"/>
                <w:lang w:val="en-US"/>
              </w:rPr>
              <w:t>4,023</w:t>
            </w:r>
          </w:p>
        </w:tc>
        <w:tc>
          <w:tcPr>
            <w:tcW w:w="267" w:type="dxa"/>
          </w:tcPr>
          <w:p w14:paraId="62094906" w14:textId="77777777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8" w:type="dxa"/>
          </w:tcPr>
          <w:p w14:paraId="194366E4" w14:textId="32034F04" w:rsidR="00AE1B90" w:rsidRPr="000B526A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3,787</w:t>
            </w:r>
          </w:p>
        </w:tc>
      </w:tr>
      <w:tr w:rsidR="00AE1B90" w:rsidRPr="004B712C" w14:paraId="06FCA6FE" w14:textId="77777777" w:rsidTr="00BD6FEC">
        <w:trPr>
          <w:cantSplit/>
          <w:trHeight w:val="64"/>
        </w:trPr>
        <w:tc>
          <w:tcPr>
            <w:tcW w:w="6305" w:type="dxa"/>
          </w:tcPr>
          <w:p w14:paraId="32EBF9EB" w14:textId="4C6EA9FF" w:rsidR="00AE1B90" w:rsidRPr="008B11B5" w:rsidRDefault="00AE1B90" w:rsidP="00AE1B90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</w:tcPr>
          <w:p w14:paraId="21DF7EF2" w14:textId="77777777" w:rsidR="00AE1B90" w:rsidRPr="008B11B5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67" w:type="dxa"/>
          </w:tcPr>
          <w:p w14:paraId="1615C3D6" w14:textId="77777777" w:rsidR="00AE1B90" w:rsidRPr="008B11B5" w:rsidRDefault="00AE1B90" w:rsidP="00AE1B90">
            <w:pPr>
              <w:tabs>
                <w:tab w:val="decimal" w:pos="957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58" w:type="dxa"/>
          </w:tcPr>
          <w:p w14:paraId="5C06ABE0" w14:textId="5FCF8312" w:rsidR="00AE1B90" w:rsidRPr="008B11B5" w:rsidRDefault="00AE1B90" w:rsidP="00AE1B90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AE1B90" w:rsidRPr="000B526A" w14:paraId="37244592" w14:textId="77777777" w:rsidTr="006C0824">
        <w:tc>
          <w:tcPr>
            <w:tcW w:w="6305" w:type="dxa"/>
          </w:tcPr>
          <w:p w14:paraId="28511C8F" w14:textId="77777777" w:rsidR="00AE1B90" w:rsidRPr="000B526A" w:rsidRDefault="00AE1B90" w:rsidP="00AE1B90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4AC15EBC" w14:textId="77777777" w:rsidR="00AE1B90" w:rsidRPr="000B526A" w:rsidRDefault="00AE1B90" w:rsidP="00AE1B90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775C2264" w14:textId="77777777" w:rsidR="00AE1B90" w:rsidRPr="000B526A" w:rsidRDefault="00AE1B90" w:rsidP="00AE1B90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A05D33" w14:textId="77777777" w:rsidR="00AE1B90" w:rsidRPr="000B526A" w:rsidRDefault="00AE1B90" w:rsidP="00AE1B90">
            <w:pPr>
              <w:pStyle w:val="BodyText"/>
              <w:tabs>
                <w:tab w:val="decimal" w:pos="976"/>
              </w:tabs>
              <w:spacing w:after="0" w:line="240" w:lineRule="auto"/>
              <w:ind w:left="-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4F42723E" w14:textId="77777777" w:rsidTr="006C0824">
        <w:tc>
          <w:tcPr>
            <w:tcW w:w="6305" w:type="dxa"/>
          </w:tcPr>
          <w:p w14:paraId="7A3E5CB7" w14:textId="6EE1C52C" w:rsidR="00AE1B90" w:rsidRPr="000B526A" w:rsidRDefault="00AE1B90" w:rsidP="00AE1B90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6C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</w:tcPr>
          <w:p w14:paraId="4577D3F6" w14:textId="2D76CB5A" w:rsidR="00AE1B90" w:rsidRPr="000B526A" w:rsidRDefault="001C2BB3" w:rsidP="00AE1B90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2BB3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</w:p>
        </w:tc>
        <w:tc>
          <w:tcPr>
            <w:tcW w:w="267" w:type="dxa"/>
          </w:tcPr>
          <w:p w14:paraId="210B6B65" w14:textId="77777777" w:rsidR="00AE1B90" w:rsidRPr="000B526A" w:rsidRDefault="00AE1B90" w:rsidP="00AE1B90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E23D22A" w14:textId="13C82AA1" w:rsidR="00AE1B90" w:rsidRPr="000B526A" w:rsidRDefault="00AE1B90" w:rsidP="00AE1B90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</w:p>
        </w:tc>
      </w:tr>
      <w:tr w:rsidR="00AE1B90" w:rsidRPr="004B712C" w14:paraId="32EBCDCA" w14:textId="77777777" w:rsidTr="006C0824">
        <w:tc>
          <w:tcPr>
            <w:tcW w:w="6305" w:type="dxa"/>
          </w:tcPr>
          <w:p w14:paraId="1DB129E9" w14:textId="77777777" w:rsidR="00AE1B90" w:rsidRPr="008B11B5" w:rsidRDefault="00AE1B90" w:rsidP="00AE1B90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</w:tcPr>
          <w:p w14:paraId="30A192DB" w14:textId="77777777" w:rsidR="00AE1B90" w:rsidRPr="008B11B5" w:rsidRDefault="00AE1B90" w:rsidP="00AE1B90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67" w:type="dxa"/>
          </w:tcPr>
          <w:p w14:paraId="418BB2C6" w14:textId="77777777" w:rsidR="00AE1B90" w:rsidRPr="008B11B5" w:rsidRDefault="00AE1B90" w:rsidP="00AE1B90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8" w:type="dxa"/>
          </w:tcPr>
          <w:p w14:paraId="27564041" w14:textId="77777777" w:rsidR="00AE1B90" w:rsidRPr="008B11B5" w:rsidRDefault="00AE1B90" w:rsidP="00AE1B90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AE1B90" w:rsidRPr="000B526A" w14:paraId="329C3159" w14:textId="77777777" w:rsidTr="006C0824">
        <w:tc>
          <w:tcPr>
            <w:tcW w:w="6305" w:type="dxa"/>
          </w:tcPr>
          <w:p w14:paraId="38F8B82D" w14:textId="77777777" w:rsidR="00AE1B90" w:rsidRPr="000B526A" w:rsidRDefault="00AE1B90" w:rsidP="00AE1B90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38BE603A" w14:textId="77777777" w:rsidR="00AE1B90" w:rsidRPr="000B526A" w:rsidRDefault="00AE1B90" w:rsidP="00AE1B90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7A7E6EA7" w14:textId="77777777" w:rsidR="00AE1B90" w:rsidRPr="000B526A" w:rsidRDefault="00AE1B90" w:rsidP="00AE1B90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F67F7D9" w14:textId="77777777" w:rsidR="00AE1B90" w:rsidRPr="000B526A" w:rsidRDefault="00AE1B90" w:rsidP="00AE1B90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57DC9FAC" w14:textId="77777777" w:rsidTr="006C0824">
        <w:tc>
          <w:tcPr>
            <w:tcW w:w="6305" w:type="dxa"/>
          </w:tcPr>
          <w:p w14:paraId="2D1E044A" w14:textId="77777777" w:rsidR="00AE1B90" w:rsidRPr="000B526A" w:rsidRDefault="00AE1B90" w:rsidP="00AE1B90">
            <w:pPr>
              <w:tabs>
                <w:tab w:val="decimal" w:pos="976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97665E" w14:textId="5F64C3EB" w:rsidR="00AE1B90" w:rsidRPr="000B526A" w:rsidRDefault="005743FC" w:rsidP="00AE1B90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3FC">
              <w:rPr>
                <w:rFonts w:ascii="Angsana New" w:hAnsi="Angsana New"/>
                <w:sz w:val="30"/>
                <w:szCs w:val="30"/>
                <w:lang w:val="en-US"/>
              </w:rPr>
              <w:t>5,095</w:t>
            </w:r>
          </w:p>
        </w:tc>
        <w:tc>
          <w:tcPr>
            <w:tcW w:w="267" w:type="dxa"/>
          </w:tcPr>
          <w:p w14:paraId="123F1C09" w14:textId="77777777" w:rsidR="00AE1B90" w:rsidRPr="000B526A" w:rsidRDefault="00AE1B90" w:rsidP="00AE1B90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A2350BA" w14:textId="16375D93" w:rsidR="00AE1B90" w:rsidRPr="000B526A" w:rsidRDefault="00AE1B90" w:rsidP="00AE1B90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4,954</w:t>
            </w:r>
          </w:p>
        </w:tc>
      </w:tr>
      <w:tr w:rsidR="00AE1B90" w:rsidRPr="000B526A" w14:paraId="6089F453" w14:textId="77777777" w:rsidTr="006C0824">
        <w:tc>
          <w:tcPr>
            <w:tcW w:w="6305" w:type="dxa"/>
          </w:tcPr>
          <w:p w14:paraId="45E67ADA" w14:textId="40C237FE" w:rsidR="00AE1B90" w:rsidRPr="000B526A" w:rsidRDefault="00AE1B90" w:rsidP="00AE1B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E002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03D037" w14:textId="2F3EC1E1" w:rsidR="00AE1B90" w:rsidRPr="000B526A" w:rsidRDefault="005743FC" w:rsidP="00AE1B90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743F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9,619</w:t>
            </w:r>
          </w:p>
        </w:tc>
        <w:tc>
          <w:tcPr>
            <w:tcW w:w="267" w:type="dxa"/>
          </w:tcPr>
          <w:p w14:paraId="4B57B1B6" w14:textId="77777777" w:rsidR="00AE1B90" w:rsidRPr="000B526A" w:rsidRDefault="00AE1B90" w:rsidP="00AE1B90">
            <w:pPr>
              <w:pStyle w:val="BodyText"/>
              <w:spacing w:after="0" w:line="240" w:lineRule="auto"/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E4963E3" w14:textId="549FD3DB" w:rsidR="00AE1B90" w:rsidRPr="000B526A" w:rsidRDefault="00AE1B90" w:rsidP="00AE1B90">
            <w:pPr>
              <w:pStyle w:val="BodyText"/>
              <w:tabs>
                <w:tab w:val="decimal" w:pos="976"/>
              </w:tabs>
              <w:spacing w:after="0" w:line="240" w:lineRule="auto"/>
              <w:ind w:left="-60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9,279</w:t>
            </w:r>
          </w:p>
        </w:tc>
      </w:tr>
    </w:tbl>
    <w:p w14:paraId="276EED8B" w14:textId="77777777" w:rsidR="00043D71" w:rsidRPr="005E4F32" w:rsidRDefault="00043D71" w:rsidP="00FB31B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5E1B422" w14:textId="49C23AFF" w:rsidR="000B7A6F" w:rsidRPr="000B526A" w:rsidRDefault="000B7A6F" w:rsidP="00AC0662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cs/>
          <w:lang w:val="en-US"/>
        </w:rPr>
      </w:pPr>
      <w:r w:rsidRPr="000B526A">
        <w:rPr>
          <w:rFonts w:ascii="Angsana New" w:hAnsi="Angsana New" w:cs="Angsana New" w:hint="cs"/>
          <w:b/>
          <w:bCs/>
          <w:i/>
          <w:iCs/>
          <w:spacing w:val="6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2EC85BBD" w14:textId="77777777" w:rsidR="000B7A6F" w:rsidRPr="005E4F32" w:rsidRDefault="000B7A6F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16"/>
          <w:szCs w:val="16"/>
          <w:lang w:val="en-US"/>
        </w:rPr>
      </w:pPr>
    </w:p>
    <w:p w14:paraId="57741DE7" w14:textId="77777777" w:rsidR="009358CB" w:rsidRPr="000B526A" w:rsidRDefault="009358CB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pacing w:val="6"/>
          <w:sz w:val="30"/>
          <w:szCs w:val="30"/>
          <w:lang w:val="en-US"/>
        </w:rPr>
      </w:pPr>
      <w:r w:rsidRPr="000B526A">
        <w:rPr>
          <w:rFonts w:ascii="Angsana New" w:hAnsi="Angsana New" w:cs="Angsana New" w:hint="cs"/>
          <w:b/>
          <w:bCs/>
          <w:i/>
          <w:iCs/>
          <w:spacing w:val="6"/>
          <w:sz w:val="30"/>
          <w:szCs w:val="30"/>
          <w:cs/>
          <w:lang w:val="en-US"/>
        </w:rPr>
        <w:t>สัญญาสิทธิทางเทคนิค</w:t>
      </w:r>
    </w:p>
    <w:p w14:paraId="1CAC0242" w14:textId="77777777" w:rsidR="009358CB" w:rsidRPr="005E4F32" w:rsidRDefault="009358CB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spacing w:val="6"/>
          <w:sz w:val="18"/>
          <w:szCs w:val="18"/>
          <w:lang w:val="en-US"/>
        </w:rPr>
      </w:pPr>
    </w:p>
    <w:p w14:paraId="0DDF6191" w14:textId="77777777" w:rsidR="009358CB" w:rsidRPr="000B526A" w:rsidRDefault="009358CB" w:rsidP="009358CB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บริษัทได้ทำสัญญาสิทธิทางเทคนิคกับบริษัท ทาเคะอุจิเพรส อินดัสตรี้ส์ จำกัด ซึ่งเป็นบริษัทใหญ่ ภายใต้เงื่อนไขของสัญญาดังกล่าวบริษัทใหญ่ตกลงที่จะให้ความช่วยเหลือทางเทคนิครวมถึงข้อมูลทางเทคนิคและความรู้</w:t>
      </w:r>
      <w:r w:rsidRPr="000B526A">
        <w:rPr>
          <w:rFonts w:ascii="Angsana New" w:hAnsi="Angsana New" w:cs="Angsana New" w:hint="cs"/>
          <w:sz w:val="30"/>
          <w:szCs w:val="30"/>
          <w:lang w:val="en-US"/>
        </w:rPr>
        <w:br/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ความชำนาญ อุปกรณ์สำหรับการผลิต และให้สิทธิในการขายสินค้า ในการนี้บริษัทมีภาระผูกพันที่จะต้องจ่ายค่าธรรมเนียมสิทธิและค่านายหน้าในอัตราร้อยละของยอดขายตามที่ระบุในสัญญา สัญญามีระยะเวลา </w:t>
      </w:r>
      <w:r w:rsidRPr="000B526A">
        <w:rPr>
          <w:rFonts w:ascii="Angsana New" w:hAnsi="Angsana New" w:cs="Angsana New" w:hint="cs"/>
          <w:sz w:val="30"/>
          <w:szCs w:val="30"/>
          <w:lang w:val="en-US"/>
        </w:rPr>
        <w:t>10</w:t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ปี และสามารถต่ออายุโดยอัตโนมัติปีต่อปี เว้นแต่คู่สัญญาฝ่ายใดฝ่ายหนึ่งจะทำการยกเลิกสัญญาเป็นลายลักษณ์อักษรล่วงหน้าไม่น้อยกว่า </w:t>
      </w:r>
      <w:r w:rsidRPr="000B526A">
        <w:rPr>
          <w:rFonts w:ascii="Angsana New" w:hAnsi="Angsana New" w:cs="Angsana New" w:hint="cs"/>
          <w:sz w:val="30"/>
          <w:szCs w:val="30"/>
          <w:lang w:val="en-US"/>
        </w:rPr>
        <w:t>6</w:t>
      </w:r>
      <w:r w:rsidRPr="000B526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เดือน</w:t>
      </w:r>
    </w:p>
    <w:p w14:paraId="4DAEA502" w14:textId="77777777" w:rsidR="00BC01D2" w:rsidRPr="00BD6FEC" w:rsidRDefault="00BC01D2" w:rsidP="002D175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i/>
          <w:iCs/>
          <w:sz w:val="20"/>
          <w:szCs w:val="20"/>
          <w:lang w:val="en-US"/>
        </w:rPr>
      </w:pPr>
    </w:p>
    <w:p w14:paraId="3FFD1372" w14:textId="10B1C7C6" w:rsidR="00083F73" w:rsidRPr="000B526A" w:rsidRDefault="00083F73" w:rsidP="002D175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</w:t>
      </w:r>
      <w:r w:rsidR="00E97697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ซื้อ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วัตถุดิบและอะไหล่</w:t>
      </w:r>
    </w:p>
    <w:p w14:paraId="6ADFCE75" w14:textId="77777777" w:rsidR="000357E3" w:rsidRPr="005E4F32" w:rsidRDefault="000357E3" w:rsidP="000357E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6B6EE4" w:rsidRPr="000B526A" w14:paraId="6E287D50" w14:textId="77777777" w:rsidTr="00E23421">
        <w:trPr>
          <w:cantSplit/>
        </w:trPr>
        <w:tc>
          <w:tcPr>
            <w:tcW w:w="6300" w:type="dxa"/>
          </w:tcPr>
          <w:p w14:paraId="27005ABD" w14:textId="77777777" w:rsidR="006B6EE4" w:rsidRPr="000B526A" w:rsidRDefault="006B6EE4" w:rsidP="006B6EE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A5BE6E" w14:textId="22D3573C" w:rsidR="006B6EE4" w:rsidRPr="000B526A" w:rsidRDefault="006B6EE4" w:rsidP="006B6EE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E1B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8875D87" w14:textId="77777777" w:rsidR="006B6EE4" w:rsidRPr="000B526A" w:rsidRDefault="006B6EE4" w:rsidP="006B6EE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1BB62C" w14:textId="74FB2D7C" w:rsidR="006B6EE4" w:rsidRPr="000B526A" w:rsidRDefault="006B6EE4" w:rsidP="006B6EE4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E1B9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B6EE4" w:rsidRPr="000B526A" w14:paraId="6D9F6082" w14:textId="77777777" w:rsidTr="00E23421">
        <w:trPr>
          <w:cantSplit/>
        </w:trPr>
        <w:tc>
          <w:tcPr>
            <w:tcW w:w="6300" w:type="dxa"/>
          </w:tcPr>
          <w:p w14:paraId="225C6345" w14:textId="77777777" w:rsidR="006B6EE4" w:rsidRPr="000B526A" w:rsidRDefault="006B6EE4" w:rsidP="006B6EE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D59159F" w14:textId="77777777" w:rsidR="006B6EE4" w:rsidRPr="000B526A" w:rsidRDefault="006B6EE4" w:rsidP="006B6EE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B90" w:rsidRPr="000B526A" w14:paraId="00A0048C" w14:textId="77777777" w:rsidTr="00E23421">
        <w:trPr>
          <w:cantSplit/>
        </w:trPr>
        <w:tc>
          <w:tcPr>
            <w:tcW w:w="6300" w:type="dxa"/>
          </w:tcPr>
          <w:p w14:paraId="4D411192" w14:textId="53712316" w:rsidR="00AE1B90" w:rsidRPr="000B526A" w:rsidRDefault="00AE1B90" w:rsidP="00AE1B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6C8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บริษัทใหญ่</w:t>
            </w:r>
            <w:r w:rsidRPr="00B16C8A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44BD9A4" w14:textId="37296BCF" w:rsidR="00AE1B90" w:rsidRPr="000B526A" w:rsidRDefault="00FF1809" w:rsidP="00E23421">
            <w:pPr>
              <w:tabs>
                <w:tab w:val="decimal" w:pos="9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809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7CE94CFB" w14:textId="77777777" w:rsidR="00AE1B90" w:rsidRPr="000B526A" w:rsidRDefault="00AE1B90" w:rsidP="00AE1B90">
            <w:pPr>
              <w:pStyle w:val="BodyText"/>
              <w:tabs>
                <w:tab w:val="decimal" w:pos="1134"/>
              </w:tabs>
              <w:spacing w:after="0"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3B224F" w14:textId="40DB1E8F" w:rsidR="00AE1B90" w:rsidRPr="000B526A" w:rsidRDefault="00AE1B90" w:rsidP="00E23421">
            <w:pPr>
              <w:tabs>
                <w:tab w:val="decimal" w:pos="9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3,644</w:t>
            </w:r>
          </w:p>
        </w:tc>
      </w:tr>
    </w:tbl>
    <w:p w14:paraId="15DB2C27" w14:textId="77777777" w:rsidR="00E862C8" w:rsidRPr="005E4F32" w:rsidRDefault="00E862C8" w:rsidP="000220A7">
      <w:pPr>
        <w:tabs>
          <w:tab w:val="left" w:pos="540"/>
          <w:tab w:val="left" w:pos="8100"/>
        </w:tabs>
        <w:spacing w:line="240" w:lineRule="auto"/>
        <w:ind w:left="547" w:right="-18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4399DFA" w14:textId="2E2D6055" w:rsidR="00083F73" w:rsidRPr="000B526A" w:rsidRDefault="00083F73" w:rsidP="000220A7">
      <w:pPr>
        <w:tabs>
          <w:tab w:val="left" w:pos="540"/>
          <w:tab w:val="left" w:pos="8100"/>
        </w:tabs>
        <w:spacing w:line="240" w:lineRule="auto"/>
        <w:ind w:left="547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016E3B94" w14:textId="77777777" w:rsidR="00AE37F1" w:rsidRPr="005E4F32" w:rsidRDefault="00AE37F1" w:rsidP="000220A7">
      <w:pPr>
        <w:pStyle w:val="a1"/>
        <w:tabs>
          <w:tab w:val="clear" w:pos="360"/>
        </w:tabs>
        <w:ind w:left="540" w:right="-25"/>
        <w:jc w:val="thaiDistribute"/>
        <w:rPr>
          <w:rFonts w:ascii="Angsana New" w:hAnsi="Angsana New" w:cs="Angsana New"/>
          <w:spacing w:val="6"/>
          <w:sz w:val="18"/>
          <w:szCs w:val="18"/>
          <w:lang w:val="en-US"/>
        </w:rPr>
      </w:pPr>
    </w:p>
    <w:p w14:paraId="7CF05DFD" w14:textId="4299BAF8" w:rsidR="00FC31F0" w:rsidRPr="000B526A" w:rsidRDefault="00FC31F0" w:rsidP="00FC31F0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="00BD5D56">
        <w:rPr>
          <w:rFonts w:ascii="Angsana New" w:hAnsi="Angsana New"/>
          <w:sz w:val="30"/>
          <w:szCs w:val="30"/>
        </w:rPr>
        <w:t>4</w:t>
      </w:r>
      <w:r w:rsidRPr="00B8610B">
        <w:rPr>
          <w:rFonts w:ascii="Angsana New" w:hAnsi="Angsana New"/>
          <w:sz w:val="30"/>
          <w:szCs w:val="30"/>
        </w:rPr>
        <w:t xml:space="preserve"> </w:t>
      </w:r>
      <w:r w:rsidRPr="00B8610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B8610B">
        <w:rPr>
          <w:rFonts w:ascii="Angsana New" w:hAnsi="Angsana New"/>
          <w:sz w:val="30"/>
          <w:szCs w:val="30"/>
        </w:rPr>
        <w:t>256</w:t>
      </w:r>
      <w:r w:rsidR="003D35F5">
        <w:rPr>
          <w:rFonts w:ascii="Angsana New" w:hAnsi="Angsana New"/>
          <w:sz w:val="30"/>
          <w:szCs w:val="30"/>
        </w:rPr>
        <w:t>5</w:t>
      </w:r>
      <w:r w:rsidRPr="00B8610B">
        <w:rPr>
          <w:rFonts w:ascii="Angsana New" w:hAnsi="Angsana New"/>
          <w:sz w:val="30"/>
          <w:szCs w:val="30"/>
          <w:cs/>
        </w:rPr>
        <w:t xml:space="preserve"> บริษัททำบันทึกข้อตกลงการส่งมอบเหรียญอลูมิเนียมกับบริษัท ทาเคะอุจิเพรส</w:t>
      </w:r>
      <w:r w:rsidRPr="00B8610B">
        <w:rPr>
          <w:rFonts w:ascii="Angsana New" w:hAnsi="Angsana New"/>
          <w:sz w:val="30"/>
          <w:szCs w:val="30"/>
        </w:rPr>
        <w:br/>
      </w:r>
      <w:r w:rsidRPr="00B8610B">
        <w:rPr>
          <w:rFonts w:ascii="Angsana New" w:hAnsi="Angsana New"/>
          <w:sz w:val="30"/>
          <w:szCs w:val="30"/>
          <w:cs/>
        </w:rPr>
        <w:t xml:space="preserve">อินดัสตรี้ส์ จำกัด โดยกำหนดส่งมอบเหรียญอลูมิเนียม ปริมาณโดยประมาณ </w:t>
      </w:r>
      <w:r w:rsidR="00FF1809">
        <w:rPr>
          <w:rFonts w:ascii="Angsana New" w:hAnsi="Angsana New"/>
          <w:sz w:val="30"/>
          <w:szCs w:val="30"/>
          <w:lang w:val="en-US"/>
        </w:rPr>
        <w:t>7,0</w:t>
      </w:r>
      <w:r w:rsidRPr="00B8610B">
        <w:rPr>
          <w:rFonts w:ascii="Angsana New" w:hAnsi="Angsana New"/>
          <w:sz w:val="30"/>
          <w:szCs w:val="30"/>
          <w:lang w:val="en-US"/>
        </w:rPr>
        <w:t>00</w:t>
      </w:r>
      <w:r w:rsidRPr="00B8610B">
        <w:rPr>
          <w:rFonts w:ascii="Angsana New" w:hAnsi="Angsana New"/>
          <w:sz w:val="30"/>
          <w:szCs w:val="30"/>
          <w:cs/>
        </w:rPr>
        <w:t xml:space="preserve"> เมตริกตัน เพื่อสำหรับการผลิต</w:t>
      </w:r>
      <w:r w:rsidRPr="00B8610B">
        <w:rPr>
          <w:rFonts w:ascii="Angsana New" w:hAnsi="Angsana New"/>
          <w:spacing w:val="-2"/>
          <w:sz w:val="30"/>
          <w:szCs w:val="30"/>
          <w:cs/>
          <w:lang w:val="en-US"/>
        </w:rPr>
        <w:t>หลอดอลูมิเนียมชนิดนิ่ม ภาชนะสำหรับบรรจุแก๊ส</w:t>
      </w:r>
      <w:r w:rsidRPr="00B8610B">
        <w:rPr>
          <w:rFonts w:ascii="Angsana New" w:hAnsi="Angsana New"/>
          <w:sz w:val="30"/>
          <w:szCs w:val="30"/>
          <w:cs/>
          <w:lang w:val="en-US"/>
        </w:rPr>
        <w:t xml:space="preserve">และผลิตภัณฑ์แอโรโซล </w:t>
      </w:r>
      <w:r w:rsidRPr="00B8610B">
        <w:rPr>
          <w:rFonts w:ascii="Angsana New" w:hAnsi="Angsana New"/>
          <w:sz w:val="30"/>
          <w:szCs w:val="30"/>
          <w:cs/>
        </w:rPr>
        <w:t xml:space="preserve">โดยมีระยะเวลาตั้งแต่เดือนเมษายน </w:t>
      </w:r>
      <w:r w:rsidRPr="00B8610B">
        <w:rPr>
          <w:rFonts w:ascii="Angsana New" w:hAnsi="Angsana New"/>
          <w:sz w:val="30"/>
          <w:szCs w:val="30"/>
        </w:rPr>
        <w:t>256</w:t>
      </w:r>
      <w:r w:rsidR="003D35F5">
        <w:rPr>
          <w:rFonts w:ascii="Angsana New" w:hAnsi="Angsana New"/>
          <w:sz w:val="30"/>
          <w:szCs w:val="30"/>
        </w:rPr>
        <w:t>5</w:t>
      </w:r>
      <w:r w:rsidRPr="00B8610B">
        <w:rPr>
          <w:rFonts w:ascii="Angsana New" w:hAnsi="Angsana New"/>
          <w:sz w:val="30"/>
          <w:szCs w:val="30"/>
          <w:cs/>
        </w:rPr>
        <w:t xml:space="preserve"> ถึงเดือนมีนาคม </w:t>
      </w:r>
      <w:r w:rsidRPr="00B8610B">
        <w:rPr>
          <w:rFonts w:ascii="Angsana New" w:hAnsi="Angsana New"/>
          <w:sz w:val="30"/>
          <w:szCs w:val="30"/>
        </w:rPr>
        <w:t>256</w:t>
      </w:r>
      <w:r w:rsidR="003D35F5">
        <w:rPr>
          <w:rFonts w:ascii="Angsana New" w:hAnsi="Angsana New"/>
          <w:sz w:val="30"/>
          <w:szCs w:val="30"/>
        </w:rPr>
        <w:t>6</w:t>
      </w:r>
    </w:p>
    <w:p w14:paraId="797C4610" w14:textId="42A91ECC" w:rsidR="00AA19E0" w:rsidRPr="000B526A" w:rsidRDefault="009A6CA5" w:rsidP="000220A7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5</w:t>
      </w:r>
      <w:r w:rsidR="00AA19E0" w:rsidRPr="000B526A">
        <w:rPr>
          <w:rFonts w:ascii="Angsana New" w:hAnsi="Angsana New" w:hint="cs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14:paraId="2F98D60A" w14:textId="77777777" w:rsidR="00AE37F1" w:rsidRPr="006C0824" w:rsidRDefault="00AE37F1" w:rsidP="000220A7">
      <w:pPr>
        <w:pStyle w:val="a1"/>
        <w:tabs>
          <w:tab w:val="clear" w:pos="360"/>
        </w:tabs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AE1B90" w:rsidRPr="000B526A" w14:paraId="7850C9CA" w14:textId="77777777" w:rsidTr="000B522A">
        <w:trPr>
          <w:cantSplit/>
        </w:trPr>
        <w:tc>
          <w:tcPr>
            <w:tcW w:w="6570" w:type="dxa"/>
          </w:tcPr>
          <w:p w14:paraId="15580BC9" w14:textId="77777777" w:rsidR="00AE1B90" w:rsidRPr="000B526A" w:rsidRDefault="00AE1B90" w:rsidP="00AE1B9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8E2CD" w14:textId="77253C4D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EB1C8EF" w14:textId="77777777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65969" w14:textId="63C2BC5F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E1B90" w:rsidRPr="000B526A" w14:paraId="2FFEC892" w14:textId="77777777" w:rsidTr="000B522A">
        <w:trPr>
          <w:cantSplit/>
        </w:trPr>
        <w:tc>
          <w:tcPr>
            <w:tcW w:w="6570" w:type="dxa"/>
          </w:tcPr>
          <w:p w14:paraId="4E5A3082" w14:textId="77777777" w:rsidR="00AE1B90" w:rsidRPr="000B526A" w:rsidRDefault="00AE1B90" w:rsidP="00AE1B90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503DB3E" w14:textId="77777777" w:rsidR="00AE1B90" w:rsidRPr="000B526A" w:rsidRDefault="00AE1B90" w:rsidP="00AE1B90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B90" w:rsidRPr="000B526A" w14:paraId="79221544" w14:textId="77777777" w:rsidTr="006C0824">
        <w:trPr>
          <w:cantSplit/>
          <w:trHeight w:val="191"/>
        </w:trPr>
        <w:tc>
          <w:tcPr>
            <w:tcW w:w="6570" w:type="dxa"/>
          </w:tcPr>
          <w:p w14:paraId="6F41E6C9" w14:textId="77777777" w:rsidR="00AE1B90" w:rsidRPr="006C0824" w:rsidRDefault="00AE1B90" w:rsidP="00AE1B90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  <w:gridSpan w:val="3"/>
          </w:tcPr>
          <w:p w14:paraId="4E3F9ACA" w14:textId="77777777" w:rsidR="00AE1B90" w:rsidRPr="006C0824" w:rsidRDefault="00AE1B90" w:rsidP="00AE1B90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</w:tr>
      <w:tr w:rsidR="00BC0910" w:rsidRPr="000B526A" w14:paraId="15FFB64F" w14:textId="77777777" w:rsidTr="000B522A">
        <w:trPr>
          <w:cantSplit/>
        </w:trPr>
        <w:tc>
          <w:tcPr>
            <w:tcW w:w="6570" w:type="dxa"/>
          </w:tcPr>
          <w:p w14:paraId="75F5DE74" w14:textId="77777777" w:rsidR="00BC0910" w:rsidRPr="000B526A" w:rsidRDefault="00BC0910" w:rsidP="00BC0910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เงินสดในมือ</w:t>
            </w:r>
          </w:p>
        </w:tc>
        <w:tc>
          <w:tcPr>
            <w:tcW w:w="1170" w:type="dxa"/>
          </w:tcPr>
          <w:p w14:paraId="7463F35C" w14:textId="461A1E6A" w:rsidR="00BC0910" w:rsidRPr="000B526A" w:rsidRDefault="00BC0910" w:rsidP="00BC0910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0910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397C0DED" w14:textId="77777777" w:rsidR="00BC0910" w:rsidRPr="000B526A" w:rsidRDefault="00BC0910" w:rsidP="00BC0910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72F2087" w14:textId="15FEBFC0" w:rsidR="00BC0910" w:rsidRPr="000B526A" w:rsidRDefault="00BC0910" w:rsidP="00BC0910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</w:tr>
      <w:tr w:rsidR="00BC0910" w:rsidRPr="000B526A" w14:paraId="37223966" w14:textId="77777777" w:rsidTr="000B522A">
        <w:trPr>
          <w:cantSplit/>
        </w:trPr>
        <w:tc>
          <w:tcPr>
            <w:tcW w:w="6570" w:type="dxa"/>
          </w:tcPr>
          <w:p w14:paraId="0E01B152" w14:textId="77777777" w:rsidR="00BC0910" w:rsidRPr="000B526A" w:rsidRDefault="00BC0910" w:rsidP="00BC0910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71FC483D" w14:textId="730D9635" w:rsidR="00BC0910" w:rsidRPr="000B526A" w:rsidRDefault="00BC0910" w:rsidP="00BC0910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0910"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270" w:type="dxa"/>
          </w:tcPr>
          <w:p w14:paraId="766C47DD" w14:textId="77777777" w:rsidR="00BC0910" w:rsidRPr="000B526A" w:rsidRDefault="00BC0910" w:rsidP="00BC0910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30DE54B" w14:textId="7962D767" w:rsidR="00BC0910" w:rsidRPr="000B526A" w:rsidRDefault="00BC0910" w:rsidP="00BC0910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38,74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C0910" w:rsidRPr="000B526A" w14:paraId="3BB19FB6" w14:textId="77777777" w:rsidTr="000B522A">
        <w:trPr>
          <w:cantSplit/>
        </w:trPr>
        <w:tc>
          <w:tcPr>
            <w:tcW w:w="6570" w:type="dxa"/>
          </w:tcPr>
          <w:p w14:paraId="3700DF03" w14:textId="77777777" w:rsidR="00BC0910" w:rsidRPr="000B526A" w:rsidRDefault="00BC0910" w:rsidP="00BC0910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170" w:type="dxa"/>
          </w:tcPr>
          <w:p w14:paraId="37785194" w14:textId="6B4856F4" w:rsidR="00BC0910" w:rsidRPr="000B526A" w:rsidRDefault="00BC0910" w:rsidP="00BC0910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0910">
              <w:rPr>
                <w:rFonts w:ascii="Angsana New" w:hAnsi="Angsana New"/>
                <w:sz w:val="30"/>
                <w:szCs w:val="30"/>
                <w:lang w:val="en-US"/>
              </w:rPr>
              <w:t>1,262,298</w:t>
            </w:r>
          </w:p>
        </w:tc>
        <w:tc>
          <w:tcPr>
            <w:tcW w:w="270" w:type="dxa"/>
          </w:tcPr>
          <w:p w14:paraId="1DDE6C4A" w14:textId="77777777" w:rsidR="00BC0910" w:rsidRPr="000B526A" w:rsidRDefault="00BC0910" w:rsidP="00BC0910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ED1E55" w14:textId="5E59DB4C" w:rsidR="00BC0910" w:rsidRPr="000B526A" w:rsidRDefault="00BC0910" w:rsidP="00BC0910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596,460</w:t>
            </w:r>
          </w:p>
        </w:tc>
      </w:tr>
      <w:tr w:rsidR="00BC0910" w:rsidRPr="000B526A" w14:paraId="15214766" w14:textId="77777777" w:rsidTr="000B522A">
        <w:trPr>
          <w:cantSplit/>
        </w:trPr>
        <w:tc>
          <w:tcPr>
            <w:tcW w:w="6570" w:type="dxa"/>
          </w:tcPr>
          <w:p w14:paraId="2848D446" w14:textId="4D6D0112" w:rsidR="00BC0910" w:rsidRPr="000B526A" w:rsidRDefault="00BC0910" w:rsidP="00BC0910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เงินฝากธนาคารประเภทฝากประจำ</w:t>
            </w:r>
          </w:p>
        </w:tc>
        <w:tc>
          <w:tcPr>
            <w:tcW w:w="1170" w:type="dxa"/>
          </w:tcPr>
          <w:p w14:paraId="0D043C07" w14:textId="513CB777" w:rsidR="00BC0910" w:rsidRPr="00564B2B" w:rsidRDefault="00BC0910" w:rsidP="00BC0910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4B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7F8DAA" w14:textId="77777777" w:rsidR="00BC0910" w:rsidRPr="000B526A" w:rsidRDefault="00BC0910" w:rsidP="00BC0910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66AAAA5" w14:textId="5D0DBFC0" w:rsidR="00BC0910" w:rsidRPr="000B526A" w:rsidRDefault="00BC0910" w:rsidP="00BC0910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550,000</w:t>
            </w:r>
          </w:p>
        </w:tc>
      </w:tr>
      <w:tr w:rsidR="00BC0910" w:rsidRPr="000B526A" w14:paraId="31751120" w14:textId="77777777" w:rsidTr="000B522A">
        <w:trPr>
          <w:cantSplit/>
        </w:trPr>
        <w:tc>
          <w:tcPr>
            <w:tcW w:w="6570" w:type="dxa"/>
          </w:tcPr>
          <w:p w14:paraId="38BCC429" w14:textId="77777777" w:rsidR="00BC0910" w:rsidRPr="000B526A" w:rsidRDefault="00BC0910" w:rsidP="00BC0910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BE23E6" w14:textId="21572E91" w:rsidR="00BC0910" w:rsidRPr="00BC0910" w:rsidRDefault="00BC0910" w:rsidP="00BC0910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09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1,263,085</w:t>
            </w:r>
          </w:p>
        </w:tc>
        <w:tc>
          <w:tcPr>
            <w:tcW w:w="270" w:type="dxa"/>
          </w:tcPr>
          <w:p w14:paraId="65740193" w14:textId="77777777" w:rsidR="00BC0910" w:rsidRPr="000B526A" w:rsidRDefault="00BC0910" w:rsidP="00BC0910">
            <w:pPr>
              <w:tabs>
                <w:tab w:val="decimal" w:pos="882"/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6D4822" w14:textId="5D45910D" w:rsidR="00BC0910" w:rsidRPr="000B526A" w:rsidRDefault="00BC0910" w:rsidP="00BC0910">
            <w:pPr>
              <w:tabs>
                <w:tab w:val="decimal" w:pos="95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1,185,272</w:t>
            </w:r>
          </w:p>
        </w:tc>
      </w:tr>
    </w:tbl>
    <w:p w14:paraId="21A96F54" w14:textId="77777777" w:rsidR="00DE3AD2" w:rsidRPr="006C0824" w:rsidRDefault="00DE3AD2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lang w:val="en-US"/>
        </w:rPr>
      </w:pPr>
    </w:p>
    <w:p w14:paraId="731ECB1E" w14:textId="19181E13" w:rsidR="00AF1A46" w:rsidRDefault="00607474" w:rsidP="00B4474A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>6</w:t>
      </w:r>
      <w:r w:rsidRPr="000B526A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t>ลูกหนี้การค้า</w:t>
      </w:r>
    </w:p>
    <w:p w14:paraId="7CEA9DB7" w14:textId="12827E22" w:rsidR="007277C9" w:rsidRPr="008B11B5" w:rsidRDefault="007277C9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lang w:val="en-US"/>
        </w:rPr>
      </w:pPr>
    </w:p>
    <w:tbl>
      <w:tblPr>
        <w:tblW w:w="9185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5495"/>
        <w:gridCol w:w="1080"/>
        <w:gridCol w:w="1170"/>
        <w:gridCol w:w="270"/>
        <w:gridCol w:w="1170"/>
      </w:tblGrid>
      <w:tr w:rsidR="00AE1B90" w:rsidRPr="000B526A" w14:paraId="015BA64D" w14:textId="77777777" w:rsidTr="00E23421">
        <w:trPr>
          <w:trHeight w:val="64"/>
        </w:trPr>
        <w:tc>
          <w:tcPr>
            <w:tcW w:w="5495" w:type="dxa"/>
            <w:shd w:val="clear" w:color="auto" w:fill="auto"/>
            <w:vAlign w:val="bottom"/>
          </w:tcPr>
          <w:p w14:paraId="121B516F" w14:textId="5E570FDD" w:rsidR="00AE1B90" w:rsidRPr="000B526A" w:rsidRDefault="00AE1B90" w:rsidP="00AE1B90">
            <w:pPr>
              <w:pStyle w:val="BodyText"/>
              <w:spacing w:after="0" w:line="240" w:lineRule="atLeast"/>
              <w:ind w:left="-11"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467D6C" w14:textId="5E021CBA" w:rsidR="00AE1B90" w:rsidRPr="000B526A" w:rsidRDefault="00AE1B90" w:rsidP="00AE1B90">
            <w:pPr>
              <w:pStyle w:val="BodyText"/>
              <w:spacing w:after="0" w:line="240" w:lineRule="atLeast"/>
              <w:ind w:left="-105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28465B26" w14:textId="3F7B7FE0" w:rsidR="00AE1B90" w:rsidRPr="000B526A" w:rsidRDefault="00AE1B90" w:rsidP="00AE1B90">
            <w:pPr>
              <w:spacing w:line="240" w:lineRule="atLeas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E237C26" w14:textId="77777777" w:rsidR="00AE1B90" w:rsidRPr="000B526A" w:rsidRDefault="00AE1B90" w:rsidP="00AE1B9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1D6FED" w14:textId="260ED453" w:rsidR="00AE1B90" w:rsidRPr="000B526A" w:rsidRDefault="00AE1B90" w:rsidP="00AE1B90">
            <w:pPr>
              <w:spacing w:line="240" w:lineRule="atLeast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E1B90" w:rsidRPr="000B526A" w14:paraId="0AE21864" w14:textId="77777777" w:rsidTr="00E23421">
        <w:tc>
          <w:tcPr>
            <w:tcW w:w="5495" w:type="dxa"/>
            <w:shd w:val="clear" w:color="auto" w:fill="auto"/>
          </w:tcPr>
          <w:p w14:paraId="34078B3A" w14:textId="77777777" w:rsidR="00AE1B90" w:rsidRPr="000B526A" w:rsidRDefault="00AE1B90" w:rsidP="00AE1B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74ECD7" w14:textId="5B258CA1" w:rsidR="00AE1B90" w:rsidRPr="000B526A" w:rsidRDefault="00AE1B90" w:rsidP="00AE1B9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0AEBEFF" w14:textId="77777777" w:rsidR="00AE1B90" w:rsidRPr="000B526A" w:rsidRDefault="00AE1B90" w:rsidP="00AE1B90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B90" w:rsidRPr="000B526A" w14:paraId="3A509F8D" w14:textId="77777777" w:rsidTr="00E23421">
        <w:tc>
          <w:tcPr>
            <w:tcW w:w="5495" w:type="dxa"/>
            <w:shd w:val="clear" w:color="auto" w:fill="auto"/>
          </w:tcPr>
          <w:p w14:paraId="1ECE64BC" w14:textId="77777777" w:rsidR="00AE1B90" w:rsidRPr="000B526A" w:rsidRDefault="00AE1B90" w:rsidP="00AE1B90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EFB40CF" w14:textId="77777777" w:rsidR="00AE1B90" w:rsidRPr="000B526A" w:rsidRDefault="00AE1B90" w:rsidP="00AE1B90">
            <w:pPr>
              <w:tabs>
                <w:tab w:val="decimal" w:pos="425"/>
              </w:tabs>
              <w:spacing w:line="240" w:lineRule="auto"/>
              <w:ind w:left="-1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F22E1A" w14:textId="77777777" w:rsidR="00AE1B90" w:rsidRPr="000B526A" w:rsidRDefault="00AE1B90" w:rsidP="00AE1B9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DF5A4F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9871BF" w14:textId="77777777" w:rsidR="00AE1B90" w:rsidRPr="000B526A" w:rsidRDefault="00AE1B90" w:rsidP="00AE1B90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52CB" w:rsidRPr="000B526A" w14:paraId="76F3A4E9" w14:textId="77777777" w:rsidTr="00E23421">
        <w:tc>
          <w:tcPr>
            <w:tcW w:w="5495" w:type="dxa"/>
            <w:shd w:val="clear" w:color="auto" w:fill="auto"/>
          </w:tcPr>
          <w:p w14:paraId="4205C51B" w14:textId="77777777" w:rsidR="008F52CB" w:rsidRPr="000B526A" w:rsidRDefault="008F52CB" w:rsidP="008F52CB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72677153" w14:textId="77777777" w:rsidR="008F52CB" w:rsidRPr="000B526A" w:rsidRDefault="008F52CB" w:rsidP="008F52CB">
            <w:pPr>
              <w:spacing w:line="240" w:lineRule="auto"/>
              <w:ind w:left="-1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73792A" w14:textId="77E2441C" w:rsidR="008F52CB" w:rsidRPr="000B526A" w:rsidRDefault="008F52CB" w:rsidP="00E23421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60,925</w:t>
            </w:r>
          </w:p>
        </w:tc>
        <w:tc>
          <w:tcPr>
            <w:tcW w:w="270" w:type="dxa"/>
            <w:shd w:val="clear" w:color="auto" w:fill="auto"/>
          </w:tcPr>
          <w:p w14:paraId="39FBE50C" w14:textId="77777777" w:rsidR="008F52CB" w:rsidRPr="000B526A" w:rsidRDefault="008F52CB" w:rsidP="008F52CB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8EDE52" w14:textId="28117693" w:rsidR="008F52CB" w:rsidRPr="000B526A" w:rsidRDefault="008F52CB" w:rsidP="00E2342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98,425</w:t>
            </w:r>
          </w:p>
        </w:tc>
      </w:tr>
      <w:tr w:rsidR="008F52CB" w:rsidRPr="000B526A" w14:paraId="57AE0D7C" w14:textId="77777777" w:rsidTr="00E23421">
        <w:trPr>
          <w:trHeight w:val="181"/>
        </w:trPr>
        <w:tc>
          <w:tcPr>
            <w:tcW w:w="5495" w:type="dxa"/>
            <w:shd w:val="clear" w:color="auto" w:fill="auto"/>
          </w:tcPr>
          <w:p w14:paraId="7C0A7687" w14:textId="77777777" w:rsidR="008F52CB" w:rsidRPr="000B526A" w:rsidRDefault="008F52CB" w:rsidP="008F52CB">
            <w:pPr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720ADC" w14:textId="77777777" w:rsidR="008F52CB" w:rsidRPr="000B526A" w:rsidRDefault="008F52CB" w:rsidP="008F52CB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A177078" w14:textId="2034A098" w:rsidR="008F52CB" w:rsidRPr="000B526A" w:rsidRDefault="008F52CB" w:rsidP="00E23421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60,925</w:t>
            </w:r>
          </w:p>
        </w:tc>
        <w:tc>
          <w:tcPr>
            <w:tcW w:w="270" w:type="dxa"/>
            <w:shd w:val="clear" w:color="auto" w:fill="auto"/>
          </w:tcPr>
          <w:p w14:paraId="40425734" w14:textId="77777777" w:rsidR="008F52CB" w:rsidRPr="000B526A" w:rsidRDefault="008F52CB" w:rsidP="008F52CB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C1834CA" w14:textId="07CAA166" w:rsidR="008F52CB" w:rsidRPr="000B526A" w:rsidRDefault="008F52CB" w:rsidP="00E23421">
            <w:pPr>
              <w:tabs>
                <w:tab w:val="decimal" w:pos="97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</w:rPr>
              <w:t>98,425</w:t>
            </w:r>
          </w:p>
        </w:tc>
      </w:tr>
      <w:tr w:rsidR="00AE1B90" w:rsidRPr="000B526A" w14:paraId="206420CA" w14:textId="77777777" w:rsidTr="00E23421">
        <w:tc>
          <w:tcPr>
            <w:tcW w:w="5495" w:type="dxa"/>
            <w:shd w:val="clear" w:color="auto" w:fill="auto"/>
          </w:tcPr>
          <w:p w14:paraId="4B4841A9" w14:textId="77777777" w:rsidR="00AE1B90" w:rsidRPr="000B526A" w:rsidRDefault="00AE1B90" w:rsidP="00AE1B90">
            <w:pPr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080" w:type="dxa"/>
            <w:shd w:val="clear" w:color="auto" w:fill="auto"/>
          </w:tcPr>
          <w:p w14:paraId="2E0BD4A6" w14:textId="77777777" w:rsidR="00AE1B90" w:rsidRPr="000B526A" w:rsidRDefault="00AE1B90" w:rsidP="00AE1B90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16E9BF7F" w14:textId="77777777" w:rsidR="00AE1B90" w:rsidRPr="000B526A" w:rsidRDefault="00AE1B90" w:rsidP="00AE1B90">
            <w:pPr>
              <w:tabs>
                <w:tab w:val="decimal" w:pos="12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B90" w:rsidRPr="000B526A" w14:paraId="23645A22" w14:textId="77777777" w:rsidTr="00E23421">
        <w:tc>
          <w:tcPr>
            <w:tcW w:w="5495" w:type="dxa"/>
            <w:shd w:val="clear" w:color="auto" w:fill="auto"/>
          </w:tcPr>
          <w:p w14:paraId="3C4A9AF5" w14:textId="77777777" w:rsidR="00AE1B90" w:rsidRPr="000B526A" w:rsidRDefault="00AE1B90" w:rsidP="00AE1B90">
            <w:pPr>
              <w:spacing w:line="240" w:lineRule="auto"/>
              <w:ind w:left="-11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15277DFA" w14:textId="77777777" w:rsidR="00AE1B90" w:rsidRPr="000B526A" w:rsidRDefault="00AE1B90" w:rsidP="00AE1B90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718928C" w14:textId="521B7D6E" w:rsidR="00AE1B90" w:rsidRPr="000B526A" w:rsidRDefault="005F3F7D" w:rsidP="00E23421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F3F7D">
              <w:rPr>
                <w:rFonts w:ascii="Angsana New" w:hAnsi="Angsana New"/>
                <w:sz w:val="30"/>
                <w:szCs w:val="30"/>
              </w:rPr>
              <w:t>826,894</w:t>
            </w:r>
          </w:p>
        </w:tc>
        <w:tc>
          <w:tcPr>
            <w:tcW w:w="270" w:type="dxa"/>
            <w:shd w:val="clear" w:color="auto" w:fill="auto"/>
          </w:tcPr>
          <w:p w14:paraId="74BADD92" w14:textId="77777777" w:rsidR="00AE1B90" w:rsidRPr="000B526A" w:rsidRDefault="00AE1B90" w:rsidP="00AE1B90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FD32CA4" w14:textId="6156EF8D" w:rsidR="00AE1B90" w:rsidRPr="000B526A" w:rsidRDefault="00AE1B90" w:rsidP="00E23421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898,216</w:t>
            </w:r>
          </w:p>
        </w:tc>
      </w:tr>
      <w:tr w:rsidR="00AE1B90" w:rsidRPr="000B526A" w14:paraId="2A562430" w14:textId="77777777" w:rsidTr="00E23421">
        <w:tc>
          <w:tcPr>
            <w:tcW w:w="5495" w:type="dxa"/>
            <w:shd w:val="clear" w:color="auto" w:fill="auto"/>
          </w:tcPr>
          <w:p w14:paraId="5BE299ED" w14:textId="3BFA1880" w:rsidR="00AE1B90" w:rsidRPr="000B526A" w:rsidRDefault="00AE1B90" w:rsidP="00AE1B90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1F37EF31" w14:textId="77777777" w:rsidR="00AE1B90" w:rsidRPr="000B526A" w:rsidRDefault="00AE1B90" w:rsidP="00AE1B90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DFF953" w14:textId="77777777" w:rsidR="00AE1B90" w:rsidRPr="000B526A" w:rsidRDefault="00AE1B90" w:rsidP="00E23421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6CCCC8" w14:textId="77777777" w:rsidR="00AE1B90" w:rsidRPr="000B526A" w:rsidRDefault="00AE1B90" w:rsidP="00AE1B90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EF8D025" w14:textId="77777777" w:rsidR="00AE1B90" w:rsidRPr="000B526A" w:rsidRDefault="00AE1B90" w:rsidP="00E23421">
            <w:pPr>
              <w:tabs>
                <w:tab w:val="decimal" w:pos="95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73C5B273" w14:textId="77777777" w:rsidTr="00E23421">
        <w:tc>
          <w:tcPr>
            <w:tcW w:w="5495" w:type="dxa"/>
            <w:shd w:val="clear" w:color="auto" w:fill="auto"/>
          </w:tcPr>
          <w:p w14:paraId="693DAE0A" w14:textId="4090BBEF" w:rsidR="00AE1B90" w:rsidRPr="000B526A" w:rsidRDefault="00AE1B90" w:rsidP="00AE1B9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0B526A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7E4A935D" w14:textId="77777777" w:rsidR="00AE1B90" w:rsidRPr="000B526A" w:rsidRDefault="00AE1B90" w:rsidP="00AE1B90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045FE8" w14:textId="2DEEE9C2" w:rsidR="00AE1B90" w:rsidRPr="000B526A" w:rsidRDefault="005F3F7D" w:rsidP="00E23421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F3F7D">
              <w:rPr>
                <w:rFonts w:ascii="Angsana New" w:hAnsi="Angsana New"/>
                <w:sz w:val="30"/>
                <w:szCs w:val="30"/>
              </w:rPr>
              <w:t>201,579</w:t>
            </w:r>
          </w:p>
        </w:tc>
        <w:tc>
          <w:tcPr>
            <w:tcW w:w="270" w:type="dxa"/>
            <w:shd w:val="clear" w:color="auto" w:fill="auto"/>
          </w:tcPr>
          <w:p w14:paraId="58E00A57" w14:textId="77777777" w:rsidR="00AE1B90" w:rsidRPr="000B526A" w:rsidRDefault="00AE1B90" w:rsidP="00AE1B90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F99B40" w14:textId="732F3600" w:rsidR="00AE1B90" w:rsidRPr="00BC1E5C" w:rsidRDefault="00AE1B90" w:rsidP="00E23421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136,729</w:t>
            </w:r>
          </w:p>
        </w:tc>
      </w:tr>
      <w:tr w:rsidR="005F3F7D" w:rsidRPr="000B526A" w14:paraId="1ED3CD5A" w14:textId="77777777" w:rsidTr="00E23421">
        <w:tc>
          <w:tcPr>
            <w:tcW w:w="5495" w:type="dxa"/>
            <w:shd w:val="clear" w:color="auto" w:fill="auto"/>
          </w:tcPr>
          <w:p w14:paraId="3DA48D44" w14:textId="59559E5F" w:rsidR="005F3F7D" w:rsidRPr="000B526A" w:rsidRDefault="005F3F7D" w:rsidP="00AE1B9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6CCC2D49" w14:textId="77777777" w:rsidR="005F3F7D" w:rsidRPr="000B526A" w:rsidRDefault="005F3F7D" w:rsidP="00AE1B90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F24393" w14:textId="7C48FE58" w:rsidR="005F3F7D" w:rsidRPr="000B526A" w:rsidRDefault="005F3F7D" w:rsidP="00E23421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3C175A8F" w14:textId="77777777" w:rsidR="005F3F7D" w:rsidRPr="000B526A" w:rsidRDefault="005F3F7D" w:rsidP="00AE1B90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6F9F909" w14:textId="44A99214" w:rsidR="005F3F7D" w:rsidRPr="008B11B5" w:rsidRDefault="005F3F7D" w:rsidP="00E23421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1B90" w:rsidRPr="000B526A" w14:paraId="5782E8BA" w14:textId="77777777" w:rsidTr="00E23421">
        <w:tc>
          <w:tcPr>
            <w:tcW w:w="5495" w:type="dxa"/>
            <w:shd w:val="clear" w:color="auto" w:fill="auto"/>
          </w:tcPr>
          <w:p w14:paraId="43F8BB2F" w14:textId="675E00D3" w:rsidR="00AE1B90" w:rsidRPr="000B526A" w:rsidRDefault="00AE1B90" w:rsidP="00AE1B90">
            <w:pPr>
              <w:tabs>
                <w:tab w:val="left" w:pos="8040"/>
              </w:tabs>
              <w:spacing w:line="240" w:lineRule="auto"/>
              <w:ind w:left="-11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3831D689" w14:textId="77777777" w:rsidR="00AE1B90" w:rsidRPr="000B526A" w:rsidRDefault="00AE1B90" w:rsidP="00AE1B90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002527" w14:textId="1752714E" w:rsidR="00AE1B90" w:rsidRDefault="005F3F7D" w:rsidP="00E23421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9E2BC5" w14:textId="77777777" w:rsidR="00AE1B90" w:rsidRPr="000B526A" w:rsidRDefault="00AE1B90" w:rsidP="00AE1B90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2022644" w14:textId="7130290C" w:rsidR="00AE1B90" w:rsidRDefault="00AE1B90" w:rsidP="00E23421">
            <w:pPr>
              <w:tabs>
                <w:tab w:val="decimal" w:pos="95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</w:tr>
      <w:tr w:rsidR="00AE1B90" w:rsidRPr="000B526A" w14:paraId="18A823A7" w14:textId="77777777" w:rsidTr="00E23421">
        <w:tc>
          <w:tcPr>
            <w:tcW w:w="5495" w:type="dxa"/>
            <w:shd w:val="clear" w:color="auto" w:fill="auto"/>
          </w:tcPr>
          <w:p w14:paraId="0D181E55" w14:textId="77777777" w:rsidR="00AE1B90" w:rsidRPr="000B526A" w:rsidRDefault="00AE1B90" w:rsidP="00AE1B90">
            <w:pPr>
              <w:tabs>
                <w:tab w:val="left" w:pos="8040"/>
              </w:tabs>
              <w:spacing w:line="240" w:lineRule="auto"/>
              <w:ind w:left="7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506111" w14:textId="77777777" w:rsidR="00AE1B90" w:rsidRPr="000B526A" w:rsidRDefault="00AE1B90" w:rsidP="00AE1B90">
            <w:pPr>
              <w:tabs>
                <w:tab w:val="decimal" w:pos="8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8C03D" w14:textId="256F8683" w:rsidR="00AE1B90" w:rsidRPr="000B526A" w:rsidRDefault="005F3F7D" w:rsidP="00E23421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3F7D">
              <w:rPr>
                <w:rFonts w:ascii="Angsana New" w:hAnsi="Angsana New"/>
                <w:b/>
                <w:bCs/>
                <w:sz w:val="30"/>
                <w:szCs w:val="30"/>
              </w:rPr>
              <w:t>1,028,535</w:t>
            </w:r>
          </w:p>
        </w:tc>
        <w:tc>
          <w:tcPr>
            <w:tcW w:w="270" w:type="dxa"/>
            <w:shd w:val="clear" w:color="auto" w:fill="auto"/>
          </w:tcPr>
          <w:p w14:paraId="6BE3AFC3" w14:textId="77777777" w:rsidR="00AE1B90" w:rsidRPr="000B526A" w:rsidRDefault="00AE1B90" w:rsidP="00AE1B90">
            <w:pPr>
              <w:tabs>
                <w:tab w:val="decimal" w:pos="770"/>
                <w:tab w:val="decimal" w:pos="12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AB03F" w14:textId="23AC4C69" w:rsidR="00AE1B90" w:rsidRPr="000B526A" w:rsidRDefault="00AE1B90" w:rsidP="00E23421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</w:rPr>
              <w:t>1,034,966</w:t>
            </w:r>
          </w:p>
        </w:tc>
      </w:tr>
      <w:tr w:rsidR="00AE1B90" w:rsidRPr="000B526A" w14:paraId="69A2B4D6" w14:textId="77777777" w:rsidTr="00E23421">
        <w:tc>
          <w:tcPr>
            <w:tcW w:w="5495" w:type="dxa"/>
            <w:shd w:val="clear" w:color="auto" w:fill="auto"/>
          </w:tcPr>
          <w:p w14:paraId="056C6B14" w14:textId="77777777" w:rsidR="00AE1B90" w:rsidRPr="000B526A" w:rsidRDefault="00AE1B90" w:rsidP="00AE1B90">
            <w:pPr>
              <w:spacing w:line="240" w:lineRule="auto"/>
              <w:ind w:left="-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B549497" w14:textId="77777777" w:rsidR="00AE1B90" w:rsidRPr="000B526A" w:rsidRDefault="00AE1B90" w:rsidP="00AE1B90">
            <w:pPr>
              <w:tabs>
                <w:tab w:val="decimal" w:pos="84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532C7" w14:textId="3863A47D" w:rsidR="00AE1B90" w:rsidRPr="000B526A" w:rsidRDefault="005F3F7D" w:rsidP="00E23421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F7D">
              <w:rPr>
                <w:rFonts w:ascii="Angsana New" w:hAnsi="Angsana New"/>
                <w:b/>
                <w:bCs/>
                <w:sz w:val="30"/>
                <w:szCs w:val="30"/>
              </w:rPr>
              <w:t>1,089,460</w:t>
            </w:r>
          </w:p>
        </w:tc>
        <w:tc>
          <w:tcPr>
            <w:tcW w:w="270" w:type="dxa"/>
            <w:shd w:val="clear" w:color="auto" w:fill="auto"/>
          </w:tcPr>
          <w:p w14:paraId="1C09F8E7" w14:textId="77777777" w:rsidR="00AE1B90" w:rsidRPr="000B526A" w:rsidRDefault="00AE1B90" w:rsidP="00AE1B90">
            <w:pPr>
              <w:tabs>
                <w:tab w:val="decimal" w:pos="770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E6C04" w14:textId="18A13590" w:rsidR="00AE1B90" w:rsidRPr="000B526A" w:rsidRDefault="00AE1B90" w:rsidP="00E23421">
            <w:pPr>
              <w:tabs>
                <w:tab w:val="decimal" w:pos="95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</w:rPr>
              <w:t>1,133,391</w:t>
            </w:r>
          </w:p>
        </w:tc>
      </w:tr>
    </w:tbl>
    <w:p w14:paraId="2200585A" w14:textId="77777777" w:rsidR="00B2485D" w:rsidRPr="008B11B5" w:rsidRDefault="00B2485D" w:rsidP="00B2485D">
      <w:pPr>
        <w:rPr>
          <w:rFonts w:ascii="Angsana New" w:hAnsi="Angsana New"/>
          <w:vanish/>
          <w:sz w:val="18"/>
          <w:szCs w:val="18"/>
        </w:rPr>
      </w:pPr>
    </w:p>
    <w:p w14:paraId="1FED65F7" w14:textId="27A79340" w:rsidR="008736DF" w:rsidRPr="008B11B5" w:rsidRDefault="008736DF" w:rsidP="00B2485D">
      <w:pPr>
        <w:rPr>
          <w:rFonts w:ascii="Angsana New" w:hAnsi="Angsana New"/>
        </w:rPr>
      </w:pPr>
    </w:p>
    <w:p w14:paraId="13144A74" w14:textId="6130A4E1" w:rsidR="00DB3CA6" w:rsidRDefault="00DB3CA6" w:rsidP="008B11B5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8B11B5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Pr="008B11B5">
        <w:rPr>
          <w:rFonts w:ascii="Angsana New" w:hAnsi="Angsana New"/>
          <w:sz w:val="30"/>
          <w:szCs w:val="30"/>
        </w:rPr>
        <w:t>2</w:t>
      </w:r>
      <w:r w:rsidR="00F30FC3">
        <w:rPr>
          <w:rFonts w:ascii="Angsana New" w:hAnsi="Angsana New"/>
          <w:sz w:val="30"/>
          <w:szCs w:val="30"/>
        </w:rPr>
        <w:t>2</w:t>
      </w:r>
      <w:r w:rsidRPr="008B11B5">
        <w:rPr>
          <w:rFonts w:ascii="Angsana New" w:hAnsi="Angsana New"/>
          <w:sz w:val="30"/>
          <w:szCs w:val="30"/>
        </w:rPr>
        <w:t xml:space="preserve"> (</w:t>
      </w:r>
      <w:r w:rsidRPr="008B11B5">
        <w:rPr>
          <w:rFonts w:ascii="Angsana New" w:hAnsi="Angsana New"/>
          <w:sz w:val="30"/>
          <w:szCs w:val="30"/>
          <w:cs/>
        </w:rPr>
        <w:t>ข.</w:t>
      </w:r>
      <w:r w:rsidRPr="008B11B5">
        <w:rPr>
          <w:rFonts w:ascii="Angsana New" w:hAnsi="Angsana New"/>
          <w:sz w:val="30"/>
          <w:szCs w:val="30"/>
        </w:rPr>
        <w:t>1)</w:t>
      </w:r>
    </w:p>
    <w:p w14:paraId="4145F2A3" w14:textId="337A1EC6" w:rsidR="002647A3" w:rsidRDefault="002647A3" w:rsidP="008B11B5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EFB5750" w14:textId="3B51798B" w:rsidR="002647A3" w:rsidRDefault="002647A3" w:rsidP="008B11B5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FB0AF79" w14:textId="784896F6" w:rsidR="002647A3" w:rsidRDefault="002647A3" w:rsidP="008B11B5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3D44BB0" w14:textId="52685D34" w:rsidR="002647A3" w:rsidRDefault="002647A3" w:rsidP="008B11B5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8CC6B8F" w14:textId="2547145C" w:rsidR="002647A3" w:rsidRDefault="002647A3" w:rsidP="008B11B5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F633D93" w14:textId="4A6F0767" w:rsidR="00446CE2" w:rsidRPr="000B526A" w:rsidRDefault="00607474" w:rsidP="008B11B5">
      <w:pPr>
        <w:tabs>
          <w:tab w:val="left" w:pos="540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7</w:t>
      </w:r>
      <w:r w:rsidR="004A5132" w:rsidRPr="000B526A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  <w:t>สินค้าคงเหลือ</w:t>
      </w:r>
      <w:r w:rsidR="00AD6A01" w:rsidRPr="000B526A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 </w:t>
      </w:r>
    </w:p>
    <w:p w14:paraId="1D3E1E06" w14:textId="77777777" w:rsidR="00B451AF" w:rsidRPr="008B11B5" w:rsidRDefault="00B451AF" w:rsidP="00446CE2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cs/>
          <w:lang w:val="en-US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56"/>
        <w:gridCol w:w="238"/>
        <w:gridCol w:w="1170"/>
      </w:tblGrid>
      <w:tr w:rsidR="00AE1B90" w:rsidRPr="000B526A" w14:paraId="4017A2DB" w14:textId="77777777" w:rsidTr="008B11B5">
        <w:tc>
          <w:tcPr>
            <w:tcW w:w="6480" w:type="dxa"/>
          </w:tcPr>
          <w:p w14:paraId="73129C20" w14:textId="77777777" w:rsidR="00AE1B90" w:rsidRPr="000B526A" w:rsidRDefault="00AE1B90" w:rsidP="00AE1B90">
            <w:pPr>
              <w:spacing w:line="380" w:lineRule="exac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2BFC7090" w14:textId="1CA94A9C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14:paraId="0E76FE63" w14:textId="77777777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09C6AE" w14:textId="08C93268" w:rsidR="00AE1B90" w:rsidRPr="000B526A" w:rsidRDefault="00AE1B90" w:rsidP="00AE1B90">
            <w:pPr>
              <w:pStyle w:val="Heading9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E1B90" w:rsidRPr="000B526A" w14:paraId="37EAB2C8" w14:textId="77777777" w:rsidTr="00AA003F">
        <w:tc>
          <w:tcPr>
            <w:tcW w:w="6480" w:type="dxa"/>
          </w:tcPr>
          <w:p w14:paraId="65CF7463" w14:textId="77777777" w:rsidR="00AE1B90" w:rsidRPr="000B526A" w:rsidRDefault="00AE1B90" w:rsidP="00AE1B90">
            <w:pPr>
              <w:spacing w:line="380" w:lineRule="exact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</w:tcPr>
          <w:p w14:paraId="62B0E915" w14:textId="77777777" w:rsidR="00AE1B90" w:rsidRPr="000B526A" w:rsidRDefault="00AE1B90" w:rsidP="00AE1B90">
            <w:pPr>
              <w:spacing w:line="38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B90" w:rsidRPr="000B526A" w14:paraId="383A433B" w14:textId="77777777" w:rsidTr="008B11B5">
        <w:tc>
          <w:tcPr>
            <w:tcW w:w="6480" w:type="dxa"/>
          </w:tcPr>
          <w:p w14:paraId="41D96891" w14:textId="77777777" w:rsidR="00AE1B90" w:rsidRPr="000B526A" w:rsidRDefault="00AE1B90" w:rsidP="00AE1B90">
            <w:pPr>
              <w:pStyle w:val="MacroText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56" w:type="dxa"/>
          </w:tcPr>
          <w:p w14:paraId="4C8D4835" w14:textId="6D1F5AF8" w:rsidR="00AE1B90" w:rsidRPr="000B526A" w:rsidRDefault="002647A3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47A3">
              <w:rPr>
                <w:rFonts w:ascii="Angsana New" w:hAnsi="Angsana New"/>
                <w:sz w:val="30"/>
                <w:szCs w:val="30"/>
                <w:lang w:val="en-US"/>
              </w:rPr>
              <w:t>280,782</w:t>
            </w:r>
          </w:p>
        </w:tc>
        <w:tc>
          <w:tcPr>
            <w:tcW w:w="238" w:type="dxa"/>
          </w:tcPr>
          <w:p w14:paraId="631808AC" w14:textId="77777777" w:rsidR="00AE1B90" w:rsidRPr="000B526A" w:rsidRDefault="00AE1B90" w:rsidP="00AE1B90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118C25" w14:textId="7B8FC3F3" w:rsidR="00AE1B90" w:rsidRPr="000B526A" w:rsidRDefault="00AE1B90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324,805</w:t>
            </w:r>
          </w:p>
        </w:tc>
      </w:tr>
      <w:tr w:rsidR="00AE1B90" w:rsidRPr="000B526A" w14:paraId="348E104E" w14:textId="77777777" w:rsidTr="008B11B5">
        <w:tc>
          <w:tcPr>
            <w:tcW w:w="6480" w:type="dxa"/>
          </w:tcPr>
          <w:p w14:paraId="2E31F578" w14:textId="77777777" w:rsidR="00AE1B90" w:rsidRPr="000B526A" w:rsidRDefault="00AE1B90" w:rsidP="00AE1B90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56" w:type="dxa"/>
          </w:tcPr>
          <w:p w14:paraId="4DA2B790" w14:textId="1B24A410" w:rsidR="00AE1B90" w:rsidRPr="000B526A" w:rsidRDefault="002647A3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47A3">
              <w:rPr>
                <w:rFonts w:ascii="Angsana New" w:hAnsi="Angsana New"/>
                <w:sz w:val="30"/>
                <w:szCs w:val="30"/>
                <w:lang w:val="en-US"/>
              </w:rPr>
              <w:t>268,638</w:t>
            </w:r>
          </w:p>
        </w:tc>
        <w:tc>
          <w:tcPr>
            <w:tcW w:w="238" w:type="dxa"/>
          </w:tcPr>
          <w:p w14:paraId="7668E746" w14:textId="77777777" w:rsidR="00AE1B90" w:rsidRPr="000B526A" w:rsidRDefault="00AE1B90" w:rsidP="00AE1B90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7D7213" w14:textId="7244A46E" w:rsidR="00AE1B90" w:rsidRPr="000B526A" w:rsidRDefault="00AE1B90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189,229</w:t>
            </w:r>
          </w:p>
        </w:tc>
      </w:tr>
      <w:tr w:rsidR="00AE1B90" w:rsidRPr="000B526A" w14:paraId="36DCB66F" w14:textId="77777777" w:rsidTr="008B11B5">
        <w:tc>
          <w:tcPr>
            <w:tcW w:w="6480" w:type="dxa"/>
          </w:tcPr>
          <w:p w14:paraId="49144C2A" w14:textId="77777777" w:rsidR="00AE1B90" w:rsidRPr="000B526A" w:rsidRDefault="00AE1B90" w:rsidP="00AE1B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56" w:type="dxa"/>
          </w:tcPr>
          <w:p w14:paraId="2ABABA34" w14:textId="04301321" w:rsidR="00AE1B90" w:rsidRPr="000B526A" w:rsidRDefault="00AD2020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D2020">
              <w:rPr>
                <w:rFonts w:ascii="Angsana New" w:hAnsi="Angsana New"/>
                <w:sz w:val="30"/>
                <w:szCs w:val="30"/>
                <w:lang w:val="en-US"/>
              </w:rPr>
              <w:t>1,462,411</w:t>
            </w:r>
          </w:p>
        </w:tc>
        <w:tc>
          <w:tcPr>
            <w:tcW w:w="238" w:type="dxa"/>
          </w:tcPr>
          <w:p w14:paraId="588639A7" w14:textId="77777777" w:rsidR="00AE1B90" w:rsidRPr="000B526A" w:rsidRDefault="00AE1B90" w:rsidP="00AE1B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5E9090" w14:textId="145B21E7" w:rsidR="00AE1B90" w:rsidRPr="000B526A" w:rsidRDefault="00AE1B90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831,516</w:t>
            </w:r>
          </w:p>
        </w:tc>
      </w:tr>
      <w:tr w:rsidR="00AE1B90" w:rsidRPr="000B526A" w14:paraId="47B9B7BF" w14:textId="77777777" w:rsidTr="008B11B5">
        <w:tc>
          <w:tcPr>
            <w:tcW w:w="6480" w:type="dxa"/>
          </w:tcPr>
          <w:p w14:paraId="4C4F9D29" w14:textId="77777777" w:rsidR="00AE1B90" w:rsidRPr="000B526A" w:rsidRDefault="00AE1B90" w:rsidP="00AE1B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1256" w:type="dxa"/>
          </w:tcPr>
          <w:p w14:paraId="254D09C2" w14:textId="5318BE5A" w:rsidR="00AE1B90" w:rsidRPr="000B526A" w:rsidRDefault="00453805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805">
              <w:rPr>
                <w:rFonts w:ascii="Angsana New" w:hAnsi="Angsana New"/>
                <w:sz w:val="30"/>
                <w:szCs w:val="30"/>
                <w:lang w:val="en-US"/>
              </w:rPr>
              <w:t>174,575</w:t>
            </w:r>
          </w:p>
        </w:tc>
        <w:tc>
          <w:tcPr>
            <w:tcW w:w="238" w:type="dxa"/>
          </w:tcPr>
          <w:p w14:paraId="177C257B" w14:textId="77777777" w:rsidR="00AE1B90" w:rsidRPr="000B526A" w:rsidRDefault="00AE1B90" w:rsidP="00AE1B9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B69689" w14:textId="66F3BF8E" w:rsidR="00AE1B90" w:rsidRPr="000B526A" w:rsidRDefault="00AE1B90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180,324</w:t>
            </w:r>
          </w:p>
        </w:tc>
      </w:tr>
      <w:tr w:rsidR="00AE1B90" w:rsidRPr="000B526A" w14:paraId="682B7E33" w14:textId="77777777" w:rsidTr="008B11B5">
        <w:tc>
          <w:tcPr>
            <w:tcW w:w="6480" w:type="dxa"/>
          </w:tcPr>
          <w:p w14:paraId="3ACAFA25" w14:textId="77777777" w:rsidR="00AE1B90" w:rsidRPr="000B526A" w:rsidRDefault="00AE1B90" w:rsidP="00AE1B9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7EB3C87" w14:textId="20C485D6" w:rsidR="00AE1B90" w:rsidRPr="000B526A" w:rsidRDefault="002647A3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47A3">
              <w:rPr>
                <w:rFonts w:ascii="Angsana New" w:hAnsi="Angsana New"/>
                <w:sz w:val="30"/>
                <w:szCs w:val="30"/>
                <w:lang w:val="en-US"/>
              </w:rPr>
              <w:t>152,698</w:t>
            </w:r>
          </w:p>
        </w:tc>
        <w:tc>
          <w:tcPr>
            <w:tcW w:w="238" w:type="dxa"/>
          </w:tcPr>
          <w:p w14:paraId="367DCDC7" w14:textId="77777777" w:rsidR="00AE1B90" w:rsidRPr="000B526A" w:rsidRDefault="00AE1B90" w:rsidP="00AE1B90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4C10C1" w14:textId="54485EB0" w:rsidR="00AE1B90" w:rsidRPr="000B526A" w:rsidRDefault="00AE1B90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343,524</w:t>
            </w:r>
          </w:p>
        </w:tc>
      </w:tr>
      <w:tr w:rsidR="00AE1B90" w:rsidRPr="000B526A" w14:paraId="090C1E8F" w14:textId="77777777" w:rsidTr="008B11B5">
        <w:tc>
          <w:tcPr>
            <w:tcW w:w="6480" w:type="dxa"/>
          </w:tcPr>
          <w:p w14:paraId="67954C4F" w14:textId="77777777" w:rsidR="00AE1B90" w:rsidRPr="000B526A" w:rsidRDefault="00AE1B90" w:rsidP="00AE1B90">
            <w:pPr>
              <w:pStyle w:val="MacroText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659D4E1C" w14:textId="3255FCED" w:rsidR="00AE1B90" w:rsidRPr="000B526A" w:rsidRDefault="002647A3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47A3">
              <w:rPr>
                <w:rFonts w:ascii="Angsana New" w:hAnsi="Angsana New"/>
                <w:sz w:val="30"/>
                <w:szCs w:val="30"/>
                <w:lang w:val="en-US"/>
              </w:rPr>
              <w:t>2,339,10</w:t>
            </w:r>
            <w:r w:rsidR="0028476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8" w:type="dxa"/>
          </w:tcPr>
          <w:p w14:paraId="5ECA7916" w14:textId="77777777" w:rsidR="00AE1B90" w:rsidRPr="000B526A" w:rsidRDefault="00AE1B90" w:rsidP="00AE1B90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9436EF" w14:textId="0885368B" w:rsidR="00AE1B90" w:rsidRPr="000B526A" w:rsidRDefault="00AE1B90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1,869,398</w:t>
            </w:r>
          </w:p>
        </w:tc>
      </w:tr>
      <w:tr w:rsidR="00AE1B90" w:rsidRPr="000B526A" w14:paraId="602AF0B5" w14:textId="77777777" w:rsidTr="008B11B5">
        <w:tc>
          <w:tcPr>
            <w:tcW w:w="6480" w:type="dxa"/>
          </w:tcPr>
          <w:p w14:paraId="30FCFC1D" w14:textId="77777777" w:rsidR="00AE1B90" w:rsidRPr="000B526A" w:rsidRDefault="00AE1B90" w:rsidP="00AE1B90">
            <w:pPr>
              <w:spacing w:line="38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7460A5CB" w14:textId="65FCBBFF" w:rsidR="00AE1B90" w:rsidRPr="000B526A" w:rsidRDefault="002647A3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47A3">
              <w:rPr>
                <w:rFonts w:ascii="Angsana New" w:hAnsi="Angsana New"/>
                <w:sz w:val="30"/>
                <w:szCs w:val="30"/>
                <w:lang w:val="en-US"/>
              </w:rPr>
              <w:t>(1,999)</w:t>
            </w:r>
          </w:p>
        </w:tc>
        <w:tc>
          <w:tcPr>
            <w:tcW w:w="238" w:type="dxa"/>
          </w:tcPr>
          <w:p w14:paraId="3AC564F7" w14:textId="77777777" w:rsidR="00AE1B90" w:rsidRPr="000B526A" w:rsidRDefault="00AE1B90" w:rsidP="00AE1B90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BF3A43" w14:textId="45DF3C1C" w:rsidR="00AE1B90" w:rsidRPr="000B526A" w:rsidRDefault="00AE1B90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(8,797)</w:t>
            </w:r>
          </w:p>
        </w:tc>
      </w:tr>
      <w:tr w:rsidR="00AE1B90" w:rsidRPr="000B526A" w14:paraId="4E06916B" w14:textId="77777777" w:rsidTr="008B11B5">
        <w:tc>
          <w:tcPr>
            <w:tcW w:w="6480" w:type="dxa"/>
          </w:tcPr>
          <w:p w14:paraId="6A613DD2" w14:textId="77777777" w:rsidR="00AE1B90" w:rsidRPr="000B526A" w:rsidRDefault="00AE1B90" w:rsidP="00AE1B90">
            <w:pPr>
              <w:pStyle w:val="MacroText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F8D9AF9" w14:textId="2DA9932A" w:rsidR="00AE1B90" w:rsidRPr="0027057F" w:rsidRDefault="002647A3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47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2,337,10</w:t>
            </w:r>
            <w:r w:rsidR="002847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14:paraId="667F1BB2" w14:textId="77777777" w:rsidR="00AE1B90" w:rsidRPr="000B526A" w:rsidRDefault="00AE1B90" w:rsidP="00AE1B90">
            <w:pPr>
              <w:pStyle w:val="a0"/>
              <w:tabs>
                <w:tab w:val="decimal" w:pos="882"/>
              </w:tabs>
              <w:spacing w:line="380" w:lineRule="exact"/>
              <w:ind w:left="-10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566251" w14:textId="66D5458E" w:rsidR="00AE1B90" w:rsidRPr="000B526A" w:rsidRDefault="00AE1B90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1,860,601</w:t>
            </w:r>
          </w:p>
        </w:tc>
      </w:tr>
      <w:tr w:rsidR="00AE1B90" w:rsidRPr="000B526A" w14:paraId="63E1F625" w14:textId="77777777" w:rsidTr="008B11B5">
        <w:tc>
          <w:tcPr>
            <w:tcW w:w="6480" w:type="dxa"/>
          </w:tcPr>
          <w:p w14:paraId="6D05A776" w14:textId="77777777" w:rsidR="00AE1B90" w:rsidRPr="000B526A" w:rsidRDefault="00AE1B90" w:rsidP="00AE1B90">
            <w:pPr>
              <w:pStyle w:val="MacroTex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56" w:type="dxa"/>
          </w:tcPr>
          <w:p w14:paraId="0CF641CC" w14:textId="77777777" w:rsidR="00AE1B90" w:rsidRPr="000B526A" w:rsidRDefault="00AE1B90" w:rsidP="00AE1B90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</w:tcPr>
          <w:p w14:paraId="5E46E030" w14:textId="77777777" w:rsidR="00AE1B90" w:rsidRPr="000B526A" w:rsidRDefault="00AE1B90" w:rsidP="00AE1B90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0136A4D" w14:textId="77777777" w:rsidR="00AE1B90" w:rsidRPr="000B526A" w:rsidRDefault="00AE1B90" w:rsidP="00AE1B90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1B90" w:rsidRPr="000B526A" w14:paraId="5300B9EF" w14:textId="77777777" w:rsidTr="008B11B5">
        <w:tc>
          <w:tcPr>
            <w:tcW w:w="6480" w:type="dxa"/>
          </w:tcPr>
          <w:p w14:paraId="6EACD20A" w14:textId="77777777" w:rsidR="00AE1B90" w:rsidRPr="000B526A" w:rsidRDefault="00AE1B90" w:rsidP="00AE1B90">
            <w:pPr>
              <w:pStyle w:val="MacroText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256" w:type="dxa"/>
          </w:tcPr>
          <w:p w14:paraId="7702B959" w14:textId="77777777" w:rsidR="00AE1B90" w:rsidRPr="000B526A" w:rsidRDefault="00AE1B90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3E8D84F1" w14:textId="77777777" w:rsidR="00AE1B90" w:rsidRPr="000B526A" w:rsidRDefault="00AE1B90" w:rsidP="00AE1B90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31E3E5" w14:textId="77777777" w:rsidR="00AE1B90" w:rsidRPr="000B526A" w:rsidRDefault="00AE1B90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B90" w:rsidRPr="000B526A" w14:paraId="0CD01584" w14:textId="77777777" w:rsidTr="008B11B5">
        <w:tc>
          <w:tcPr>
            <w:tcW w:w="6480" w:type="dxa"/>
          </w:tcPr>
          <w:p w14:paraId="5DE9D552" w14:textId="77777777" w:rsidR="00AE1B90" w:rsidRPr="000B526A" w:rsidRDefault="00AE1B90" w:rsidP="00AE1B90">
            <w:pPr>
              <w:numPr>
                <w:ilvl w:val="0"/>
                <w:numId w:val="3"/>
              </w:numPr>
              <w:tabs>
                <w:tab w:val="clear" w:pos="340"/>
              </w:tabs>
              <w:spacing w:line="380" w:lineRule="exact"/>
              <w:ind w:left="43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56" w:type="dxa"/>
          </w:tcPr>
          <w:p w14:paraId="6EA9A046" w14:textId="47B981A3" w:rsidR="00AE1B90" w:rsidRPr="000B526A" w:rsidRDefault="002647A3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47A3">
              <w:rPr>
                <w:rFonts w:ascii="Angsana New" w:hAnsi="Angsana New"/>
                <w:sz w:val="30"/>
                <w:szCs w:val="30"/>
                <w:lang w:val="en-US"/>
              </w:rPr>
              <w:t>6,021,646</w:t>
            </w:r>
          </w:p>
        </w:tc>
        <w:tc>
          <w:tcPr>
            <w:tcW w:w="238" w:type="dxa"/>
          </w:tcPr>
          <w:p w14:paraId="7C76966F" w14:textId="77777777" w:rsidR="00AE1B90" w:rsidRPr="008B11B5" w:rsidRDefault="00AE1B90" w:rsidP="00AE1B90">
            <w:pPr>
              <w:pStyle w:val="30"/>
              <w:tabs>
                <w:tab w:val="clear" w:pos="360"/>
                <w:tab w:val="clear" w:pos="720"/>
                <w:tab w:val="decimal" w:pos="882"/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C762E03" w14:textId="357C7DDF" w:rsidR="00AE1B90" w:rsidRPr="000B526A" w:rsidRDefault="00AE1B90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4,731,520</w:t>
            </w:r>
          </w:p>
        </w:tc>
      </w:tr>
      <w:tr w:rsidR="00AE1B90" w:rsidRPr="000B526A" w14:paraId="118B1B83" w14:textId="77777777" w:rsidTr="008B11B5">
        <w:tc>
          <w:tcPr>
            <w:tcW w:w="6480" w:type="dxa"/>
          </w:tcPr>
          <w:p w14:paraId="25D61623" w14:textId="07596572" w:rsidR="00AE1B90" w:rsidRPr="000B526A" w:rsidRDefault="00AE1B90" w:rsidP="00AE1B90">
            <w:pPr>
              <w:numPr>
                <w:ilvl w:val="0"/>
                <w:numId w:val="3"/>
              </w:numPr>
              <w:tabs>
                <w:tab w:val="clear" w:pos="340"/>
              </w:tabs>
              <w:spacing w:line="380" w:lineRule="exact"/>
              <w:ind w:left="43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การ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1256" w:type="dxa"/>
          </w:tcPr>
          <w:p w14:paraId="211C0480" w14:textId="205CF1A9" w:rsidR="00AE1B90" w:rsidRPr="000B526A" w:rsidRDefault="002647A3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47A3">
              <w:rPr>
                <w:rFonts w:ascii="Angsana New" w:hAnsi="Angsana New"/>
                <w:sz w:val="30"/>
                <w:szCs w:val="30"/>
                <w:lang w:val="en-US"/>
              </w:rPr>
              <w:t>(6,798)</w:t>
            </w:r>
          </w:p>
        </w:tc>
        <w:tc>
          <w:tcPr>
            <w:tcW w:w="238" w:type="dxa"/>
          </w:tcPr>
          <w:p w14:paraId="4AE5566D" w14:textId="77777777" w:rsidR="00AE1B90" w:rsidRPr="000B526A" w:rsidRDefault="00AE1B90" w:rsidP="00AE1B90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3168B7" w14:textId="02635E26" w:rsidR="00AE1B90" w:rsidRPr="000B526A" w:rsidRDefault="00AE1B90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7,095</w:t>
            </w:r>
          </w:p>
        </w:tc>
      </w:tr>
      <w:tr w:rsidR="00AE1B90" w:rsidRPr="000B526A" w14:paraId="0DA66E75" w14:textId="77777777" w:rsidTr="008B11B5">
        <w:tc>
          <w:tcPr>
            <w:tcW w:w="6480" w:type="dxa"/>
          </w:tcPr>
          <w:p w14:paraId="20AB1AB4" w14:textId="77777777" w:rsidR="00AE1B90" w:rsidRPr="000B526A" w:rsidRDefault="00AE1B90" w:rsidP="00AE1B90">
            <w:pPr>
              <w:pStyle w:val="MacroText"/>
              <w:spacing w:line="380" w:lineRule="exact"/>
              <w:rPr>
                <w:rFonts w:ascii="Angsana New" w:hAnsi="Angsana New"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5F2C2203" w14:textId="60EA1BD4" w:rsidR="00AE1B90" w:rsidRPr="000B526A" w:rsidRDefault="002647A3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47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6,014,848</w:t>
            </w:r>
          </w:p>
        </w:tc>
        <w:tc>
          <w:tcPr>
            <w:tcW w:w="238" w:type="dxa"/>
          </w:tcPr>
          <w:p w14:paraId="3B21B6E4" w14:textId="77777777" w:rsidR="00AE1B90" w:rsidRPr="000B526A" w:rsidRDefault="00AE1B90" w:rsidP="00AE1B90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720E97" w14:textId="0965E3E3" w:rsidR="00AE1B90" w:rsidRPr="000B526A" w:rsidRDefault="00AE1B90" w:rsidP="00AE1B90">
            <w:pPr>
              <w:tabs>
                <w:tab w:val="decimal" w:pos="96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4,738,615</w:t>
            </w:r>
          </w:p>
        </w:tc>
      </w:tr>
    </w:tbl>
    <w:p w14:paraId="44E82970" w14:textId="77777777" w:rsidR="00A50A1A" w:rsidRPr="000B526A" w:rsidRDefault="00A50A1A" w:rsidP="00FB31B0">
      <w:pPr>
        <w:tabs>
          <w:tab w:val="decimal" w:pos="1062"/>
          <w:tab w:val="decimal" w:pos="792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  <w:sectPr w:rsidR="00A50A1A" w:rsidRPr="000B526A" w:rsidSect="008D0E27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4"/>
          <w:cols w:space="737"/>
        </w:sectPr>
      </w:pPr>
    </w:p>
    <w:p w14:paraId="198A8A9A" w14:textId="5AE4C810" w:rsidR="00250FDF" w:rsidRPr="000B526A" w:rsidRDefault="008409AA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4A5132" w:rsidRPr="000B526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50FDF" w:rsidRPr="000B526A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72F3F269" w14:textId="77777777" w:rsidR="00FF71BC" w:rsidRPr="000B526A" w:rsidRDefault="00FF71BC" w:rsidP="004C1F0D">
      <w:pPr>
        <w:pStyle w:val="BlockText"/>
        <w:tabs>
          <w:tab w:val="decimal" w:pos="6660"/>
          <w:tab w:val="decimal" w:pos="8820"/>
        </w:tabs>
        <w:spacing w:before="0"/>
        <w:ind w:left="0" w:right="0"/>
        <w:rPr>
          <w:rFonts w:ascii="Angsana New" w:hAnsi="Angsana New" w:cs="Angsana New"/>
          <w:sz w:val="30"/>
          <w:szCs w:val="30"/>
          <w:cs/>
        </w:rPr>
      </w:pPr>
    </w:p>
    <w:tbl>
      <w:tblPr>
        <w:tblW w:w="14779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3061"/>
        <w:gridCol w:w="1245"/>
        <w:gridCol w:w="236"/>
        <w:gridCol w:w="1211"/>
        <w:gridCol w:w="284"/>
        <w:gridCol w:w="1226"/>
        <w:gridCol w:w="283"/>
        <w:gridCol w:w="1211"/>
        <w:gridCol w:w="284"/>
        <w:gridCol w:w="1211"/>
        <w:gridCol w:w="283"/>
        <w:gridCol w:w="1211"/>
        <w:gridCol w:w="283"/>
        <w:gridCol w:w="1211"/>
        <w:gridCol w:w="270"/>
        <w:gridCol w:w="1269"/>
      </w:tblGrid>
      <w:tr w:rsidR="00570219" w:rsidRPr="000B526A" w14:paraId="18AA200D" w14:textId="77777777" w:rsidTr="00F00D84">
        <w:trPr>
          <w:tblHeader/>
        </w:trPr>
        <w:tc>
          <w:tcPr>
            <w:tcW w:w="3061" w:type="dxa"/>
          </w:tcPr>
          <w:p w14:paraId="13A79664" w14:textId="77777777" w:rsidR="00570219" w:rsidRPr="000B526A" w:rsidRDefault="00570219" w:rsidP="00FB31B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1F4131B4" w14:textId="77777777" w:rsidR="00715E87" w:rsidRPr="000B526A" w:rsidRDefault="00715E87" w:rsidP="0074091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31C82C9" w14:textId="77777777" w:rsidR="00570219" w:rsidRPr="000B526A" w:rsidRDefault="00F00D84" w:rsidP="0074091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17D21BEF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72865B2A" w14:textId="77777777" w:rsidR="00570219" w:rsidRPr="000B526A" w:rsidRDefault="00570219" w:rsidP="009A6072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7645511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4F203BED" w14:textId="77777777" w:rsidR="00570219" w:rsidRPr="000B526A" w:rsidRDefault="00570219" w:rsidP="009A607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2A7C944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9E10B33" w14:textId="77777777" w:rsidR="00570219" w:rsidRPr="000B526A" w:rsidRDefault="00570219" w:rsidP="009A607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97760AB" w14:textId="77777777" w:rsidR="00570219" w:rsidRPr="000B526A" w:rsidRDefault="00570219" w:rsidP="009A607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3C4625B" w14:textId="77777777" w:rsidR="00570219" w:rsidRPr="000B526A" w:rsidRDefault="00570219" w:rsidP="009A607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FFDF58E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CC220C8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E70441E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3F1F3DE" w14:textId="77777777" w:rsidR="00570219" w:rsidRPr="000B526A" w:rsidRDefault="00570219" w:rsidP="009A6072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70" w:type="dxa"/>
          </w:tcPr>
          <w:p w14:paraId="74252B44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50F9C291" w14:textId="77777777" w:rsidR="00570219" w:rsidRPr="000B526A" w:rsidRDefault="00570219" w:rsidP="00FB31B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15E87" w:rsidRPr="000B526A" w14:paraId="57AC5E0D" w14:textId="77777777" w:rsidTr="00F00D84">
        <w:trPr>
          <w:tblHeader/>
        </w:trPr>
        <w:tc>
          <w:tcPr>
            <w:tcW w:w="3061" w:type="dxa"/>
          </w:tcPr>
          <w:p w14:paraId="519C515D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74EA30ED" w14:textId="77777777" w:rsidR="00715E87" w:rsidRPr="000B526A" w:rsidRDefault="00715E87" w:rsidP="00715E87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ส่ว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น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</w:tcPr>
          <w:p w14:paraId="5763F3A0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308620F6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shd w:val="clear" w:color="auto" w:fill="auto"/>
          </w:tcPr>
          <w:p w14:paraId="24AB3D0F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58522B0F" w14:textId="77777777" w:rsidR="00715E87" w:rsidRPr="000B526A" w:rsidRDefault="00715E87" w:rsidP="00715E87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3" w:type="dxa"/>
          </w:tcPr>
          <w:p w14:paraId="634ACAA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74D00DF" w14:textId="77777777" w:rsidR="00715E87" w:rsidRPr="000B526A" w:rsidRDefault="00715E87" w:rsidP="00715E87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84" w:type="dxa"/>
          </w:tcPr>
          <w:p w14:paraId="7027382F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BA366B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6A8A697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F0BD17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036F773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663CEFEA" w14:textId="77777777" w:rsidR="00715E87" w:rsidRPr="000B526A" w:rsidRDefault="00715E87" w:rsidP="00715E87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4ACCBEAC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2BBB9E1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15E87" w:rsidRPr="000B526A" w14:paraId="46D925D3" w14:textId="77777777" w:rsidTr="00F00D84">
        <w:trPr>
          <w:tblHeader/>
        </w:trPr>
        <w:tc>
          <w:tcPr>
            <w:tcW w:w="3061" w:type="dxa"/>
          </w:tcPr>
          <w:p w14:paraId="0AA0EB13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5A66DCEA" w14:textId="77777777" w:rsidR="00715E87" w:rsidRPr="000B526A" w:rsidRDefault="00715E87" w:rsidP="00715E87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36" w:type="dxa"/>
          </w:tcPr>
          <w:p w14:paraId="3735F2DF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2BB32423" w14:textId="77777777" w:rsidR="00715E87" w:rsidRPr="000B526A" w:rsidRDefault="00715E87" w:rsidP="00715E87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shd w:val="clear" w:color="auto" w:fill="auto"/>
          </w:tcPr>
          <w:p w14:paraId="127E255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0C6C21AD" w14:textId="77777777" w:rsidR="00715E87" w:rsidRPr="000B526A" w:rsidRDefault="00715E87" w:rsidP="00715E87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</w:tcPr>
          <w:p w14:paraId="2B54A8D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69DEF6E8" w14:textId="77777777" w:rsidR="00715E87" w:rsidRPr="000B526A" w:rsidRDefault="00715E87" w:rsidP="00715E87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4" w:type="dxa"/>
          </w:tcPr>
          <w:p w14:paraId="29B30D3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50E6572" w14:textId="77777777" w:rsidR="00715E87" w:rsidRPr="000B526A" w:rsidRDefault="00715E87" w:rsidP="00715E87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</w:tcPr>
          <w:p w14:paraId="2456B34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D28CE70" w14:textId="77777777" w:rsidR="00715E87" w:rsidRPr="000B526A" w:rsidRDefault="00715E87" w:rsidP="00715E87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283" w:type="dxa"/>
          </w:tcPr>
          <w:p w14:paraId="11846D24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05BB860" w14:textId="77777777" w:rsidR="00715E87" w:rsidRPr="000B526A" w:rsidRDefault="00715E87" w:rsidP="00715E87">
            <w:pPr>
              <w:pStyle w:val="BlockText"/>
              <w:spacing w:before="0"/>
              <w:ind w:left="-108" w:right="-99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9BCFA7C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1E26F6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eastAsia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715E87" w:rsidRPr="000B526A" w14:paraId="7C310D2A" w14:textId="77777777" w:rsidTr="00570219">
        <w:trPr>
          <w:tblHeader/>
        </w:trPr>
        <w:tc>
          <w:tcPr>
            <w:tcW w:w="3061" w:type="dxa"/>
          </w:tcPr>
          <w:p w14:paraId="138CF436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18" w:type="dxa"/>
            <w:gridSpan w:val="15"/>
          </w:tcPr>
          <w:p w14:paraId="218165F4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5E87" w:rsidRPr="000B526A" w14:paraId="7274D39C" w14:textId="77777777" w:rsidTr="00F00D84">
        <w:tc>
          <w:tcPr>
            <w:tcW w:w="3061" w:type="dxa"/>
          </w:tcPr>
          <w:p w14:paraId="00D30810" w14:textId="77777777" w:rsidR="00715E87" w:rsidRPr="000B526A" w:rsidRDefault="00715E87" w:rsidP="00715E87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5" w:type="dxa"/>
          </w:tcPr>
          <w:p w14:paraId="3AE8EE68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50EE626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77A000F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052EB2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18146A7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24570FB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D0C42E6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A6F32BD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6FA7DE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2BD3A39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06F69BC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D3820A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D49417E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6259AA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6E168EE5" w14:textId="77777777" w:rsidR="00715E87" w:rsidRPr="000B526A" w:rsidRDefault="00715E87" w:rsidP="00715E87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</w:tr>
      <w:tr w:rsidR="00AE1B90" w:rsidRPr="000B526A" w14:paraId="4E236424" w14:textId="77777777" w:rsidTr="00A5746F">
        <w:tc>
          <w:tcPr>
            <w:tcW w:w="3061" w:type="dxa"/>
          </w:tcPr>
          <w:p w14:paraId="06E70196" w14:textId="13A2173D" w:rsidR="00AE1B90" w:rsidRPr="000B526A" w:rsidRDefault="00AE1B90" w:rsidP="00AE1B9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45" w:type="dxa"/>
            <w:vAlign w:val="bottom"/>
          </w:tcPr>
          <w:p w14:paraId="673478FC" w14:textId="7C4EA6EB" w:rsidR="00AE1B90" w:rsidRPr="00AE1B90" w:rsidRDefault="00AE1B90" w:rsidP="00AE1B9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AE1B90">
              <w:rPr>
                <w:rFonts w:ascii="Angsana New" w:hAnsi="Angsana New" w:cs="Angsana New" w:hint="cs"/>
                <w:sz w:val="30"/>
                <w:szCs w:val="30"/>
              </w:rPr>
              <w:t>293,760</w:t>
            </w:r>
          </w:p>
        </w:tc>
        <w:tc>
          <w:tcPr>
            <w:tcW w:w="236" w:type="dxa"/>
            <w:vAlign w:val="bottom"/>
          </w:tcPr>
          <w:p w14:paraId="63123CCD" w14:textId="77777777" w:rsidR="00AE1B90" w:rsidRPr="00AE1B90" w:rsidRDefault="00AE1B90" w:rsidP="00AE1B90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DB37BD5" w14:textId="26D498F3" w:rsidR="00AE1B90" w:rsidRPr="00AE1B90" w:rsidRDefault="00AE1B90" w:rsidP="00AE1B90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cs="Angsana New" w:hint="cs"/>
                <w:sz w:val="30"/>
                <w:szCs w:val="30"/>
              </w:rPr>
              <w:t>1,782,140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A281C7" w14:textId="77777777" w:rsidR="00AE1B90" w:rsidRPr="00AE1B90" w:rsidRDefault="00AE1B90" w:rsidP="00AE1B90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A59A29B" w14:textId="216C8807" w:rsidR="00AE1B90" w:rsidRPr="00AE1B90" w:rsidRDefault="00AE1B90" w:rsidP="00AE1B90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cs="Angsana New" w:hint="cs"/>
                <w:sz w:val="30"/>
                <w:szCs w:val="30"/>
              </w:rPr>
              <w:t>7,446,969</w:t>
            </w:r>
          </w:p>
        </w:tc>
        <w:tc>
          <w:tcPr>
            <w:tcW w:w="283" w:type="dxa"/>
            <w:vAlign w:val="bottom"/>
          </w:tcPr>
          <w:p w14:paraId="0BC00322" w14:textId="77777777" w:rsidR="00AE1B90" w:rsidRPr="00AE1B90" w:rsidRDefault="00AE1B90" w:rsidP="00AE1B90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6044D543" w14:textId="50A3D40E" w:rsidR="00AE1B90" w:rsidRPr="00AE1B90" w:rsidRDefault="00AE1B90" w:rsidP="00AE1B90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cs="Angsana New" w:hint="cs"/>
                <w:sz w:val="30"/>
                <w:szCs w:val="30"/>
              </w:rPr>
              <w:t>19,626</w:t>
            </w:r>
          </w:p>
        </w:tc>
        <w:tc>
          <w:tcPr>
            <w:tcW w:w="284" w:type="dxa"/>
            <w:vAlign w:val="bottom"/>
          </w:tcPr>
          <w:p w14:paraId="4BB66818" w14:textId="77777777" w:rsidR="00AE1B90" w:rsidRPr="00AE1B90" w:rsidRDefault="00AE1B90" w:rsidP="00AE1B90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2FC44B1E" w14:textId="1A6D1437" w:rsidR="00AE1B90" w:rsidRPr="00AE1B90" w:rsidRDefault="00AE1B90" w:rsidP="00AE1B90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cs="Angsana New" w:hint="cs"/>
                <w:sz w:val="30"/>
                <w:szCs w:val="30"/>
              </w:rPr>
              <w:t>33,593</w:t>
            </w:r>
          </w:p>
        </w:tc>
        <w:tc>
          <w:tcPr>
            <w:tcW w:w="283" w:type="dxa"/>
          </w:tcPr>
          <w:p w14:paraId="1882950B" w14:textId="77777777" w:rsidR="00AE1B90" w:rsidRPr="00AE1B90" w:rsidRDefault="00AE1B90" w:rsidP="00AE1B90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649C83FC" w14:textId="4560A7B4" w:rsidR="00AE1B90" w:rsidRPr="00AE1B90" w:rsidRDefault="00AE1B90" w:rsidP="00AE1B9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cs="Angsana New" w:hint="cs"/>
                <w:sz w:val="30"/>
                <w:szCs w:val="30"/>
              </w:rPr>
              <w:t>96,111</w:t>
            </w:r>
          </w:p>
        </w:tc>
        <w:tc>
          <w:tcPr>
            <w:tcW w:w="283" w:type="dxa"/>
            <w:vAlign w:val="bottom"/>
          </w:tcPr>
          <w:p w14:paraId="63805534" w14:textId="77777777" w:rsidR="00AE1B90" w:rsidRPr="00AE1B90" w:rsidRDefault="00AE1B90" w:rsidP="00AE1B90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4D5192FE" w14:textId="50665F96" w:rsidR="00AE1B90" w:rsidRPr="00AE1B90" w:rsidRDefault="00AE1B90" w:rsidP="00AE1B90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cs="Angsana New" w:hint="cs"/>
                <w:sz w:val="30"/>
                <w:szCs w:val="30"/>
              </w:rPr>
              <w:t>65,605</w:t>
            </w:r>
          </w:p>
        </w:tc>
        <w:tc>
          <w:tcPr>
            <w:tcW w:w="270" w:type="dxa"/>
            <w:vAlign w:val="bottom"/>
          </w:tcPr>
          <w:p w14:paraId="4D80F1B7" w14:textId="77777777" w:rsidR="00AE1B90" w:rsidRPr="00AE1B90" w:rsidRDefault="00AE1B90" w:rsidP="00AE1B90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66C5D258" w14:textId="4B7A6316" w:rsidR="00AE1B90" w:rsidRPr="00AE1B90" w:rsidRDefault="00AE1B90" w:rsidP="00AE1B90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cs="Angsana New" w:hint="cs"/>
                <w:sz w:val="30"/>
                <w:szCs w:val="30"/>
              </w:rPr>
              <w:t>9,737,804</w:t>
            </w:r>
          </w:p>
        </w:tc>
      </w:tr>
      <w:tr w:rsidR="00E151A3" w:rsidRPr="000B526A" w14:paraId="5E5F5350" w14:textId="77777777" w:rsidTr="00AF2679">
        <w:tc>
          <w:tcPr>
            <w:tcW w:w="3061" w:type="dxa"/>
          </w:tcPr>
          <w:p w14:paraId="3EC5A1AE" w14:textId="77777777" w:rsidR="00E151A3" w:rsidRPr="000B526A" w:rsidRDefault="00E151A3" w:rsidP="00E151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5" w:type="dxa"/>
          </w:tcPr>
          <w:p w14:paraId="3ED85991" w14:textId="4E83996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CF0E2D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03B6A23" w14:textId="1A5EC874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63893F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F950922" w14:textId="55D81ED0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7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587</w:t>
            </w:r>
          </w:p>
        </w:tc>
        <w:tc>
          <w:tcPr>
            <w:tcW w:w="283" w:type="dxa"/>
            <w:vAlign w:val="bottom"/>
          </w:tcPr>
          <w:p w14:paraId="238C2FA0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540BD189" w14:textId="5DD2505E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92</w:t>
            </w:r>
          </w:p>
        </w:tc>
        <w:tc>
          <w:tcPr>
            <w:tcW w:w="284" w:type="dxa"/>
            <w:vAlign w:val="bottom"/>
          </w:tcPr>
          <w:p w14:paraId="64724863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0F4FF315" w14:textId="53FD042B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92D1C70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22A8A3D2" w14:textId="17F7F7D7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18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802</w:t>
            </w:r>
          </w:p>
        </w:tc>
        <w:tc>
          <w:tcPr>
            <w:tcW w:w="283" w:type="dxa"/>
            <w:vAlign w:val="bottom"/>
          </w:tcPr>
          <w:p w14:paraId="3AA16C6E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5DC99A31" w14:textId="528A867B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57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737</w:t>
            </w:r>
          </w:p>
        </w:tc>
        <w:tc>
          <w:tcPr>
            <w:tcW w:w="270" w:type="dxa"/>
            <w:vAlign w:val="bottom"/>
          </w:tcPr>
          <w:p w14:paraId="1A2D28AA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517DB396" w14:textId="276F2966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84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218</w:t>
            </w:r>
          </w:p>
        </w:tc>
      </w:tr>
      <w:tr w:rsidR="00E151A3" w:rsidRPr="000B526A" w14:paraId="652BD999" w14:textId="77777777" w:rsidTr="00AF2679">
        <w:tc>
          <w:tcPr>
            <w:tcW w:w="3061" w:type="dxa"/>
          </w:tcPr>
          <w:p w14:paraId="0A0C0B64" w14:textId="77777777" w:rsidR="00E151A3" w:rsidRPr="000B526A" w:rsidRDefault="00E151A3" w:rsidP="00E151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245" w:type="dxa"/>
          </w:tcPr>
          <w:p w14:paraId="0B1DC151" w14:textId="3B45844F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F8DE69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1D30D9C" w14:textId="767E4593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13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BDF7B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AD4B306" w14:textId="67F9B8AC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110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437</w:t>
            </w:r>
          </w:p>
        </w:tc>
        <w:tc>
          <w:tcPr>
            <w:tcW w:w="283" w:type="dxa"/>
            <w:vAlign w:val="bottom"/>
          </w:tcPr>
          <w:p w14:paraId="6CE49F9B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9CBE084" w14:textId="2A1A38A3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3D70EE50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30733C0B" w14:textId="080161FE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4FD348B0" w14:textId="77777777" w:rsidR="00E151A3" w:rsidRPr="000B526A" w:rsidRDefault="00E151A3" w:rsidP="00E151A3">
            <w:pPr>
              <w:tabs>
                <w:tab w:val="decimal" w:pos="89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79867D8" w14:textId="4A54F29A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(27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523)</w:t>
            </w:r>
          </w:p>
        </w:tc>
        <w:tc>
          <w:tcPr>
            <w:tcW w:w="283" w:type="dxa"/>
            <w:vAlign w:val="bottom"/>
          </w:tcPr>
          <w:p w14:paraId="2CD4B67E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7769BE56" w14:textId="6DE48A23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(96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592)</w:t>
            </w:r>
          </w:p>
        </w:tc>
        <w:tc>
          <w:tcPr>
            <w:tcW w:w="270" w:type="dxa"/>
            <w:vAlign w:val="bottom"/>
          </w:tcPr>
          <w:p w14:paraId="2EB7DCC8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5E9DC217" w14:textId="44FE0F23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151A3" w:rsidRPr="000B526A" w14:paraId="2BA11D4D" w14:textId="77777777" w:rsidTr="00AF2679">
        <w:tc>
          <w:tcPr>
            <w:tcW w:w="3061" w:type="dxa"/>
          </w:tcPr>
          <w:p w14:paraId="5E47BC57" w14:textId="77777777" w:rsidR="00E151A3" w:rsidRPr="000B526A" w:rsidRDefault="00E151A3" w:rsidP="00E151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11135D1" w14:textId="5BDCC2B9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C4A4F19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92018" w14:textId="5C092A8B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(677)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E0E590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5D3A747" w14:textId="5391A296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(46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354)</w:t>
            </w:r>
          </w:p>
        </w:tc>
        <w:tc>
          <w:tcPr>
            <w:tcW w:w="283" w:type="dxa"/>
            <w:vAlign w:val="bottom"/>
          </w:tcPr>
          <w:p w14:paraId="53C54EC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536BBEB2" w14:textId="31653585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677F986A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25070DF9" w14:textId="643B50F0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(3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807)</w:t>
            </w:r>
          </w:p>
        </w:tc>
        <w:tc>
          <w:tcPr>
            <w:tcW w:w="283" w:type="dxa"/>
            <w:vAlign w:val="bottom"/>
          </w:tcPr>
          <w:p w14:paraId="1AAFDFC7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828925B" w14:textId="0E50C43F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7783AEAE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11D1528F" w14:textId="5E0A6729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58E97B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C01C9A2" w14:textId="5463C97E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(50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838)</w:t>
            </w:r>
          </w:p>
        </w:tc>
      </w:tr>
      <w:tr w:rsidR="00E151A3" w:rsidRPr="000B526A" w14:paraId="53D1CBD9" w14:textId="77777777" w:rsidTr="00533250">
        <w:tc>
          <w:tcPr>
            <w:tcW w:w="3061" w:type="dxa"/>
          </w:tcPr>
          <w:p w14:paraId="5EEDD775" w14:textId="6E9684E0" w:rsidR="00E151A3" w:rsidRPr="000B526A" w:rsidRDefault="00E151A3" w:rsidP="00E151A3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564</w:t>
            </w:r>
          </w:p>
        </w:tc>
        <w:tc>
          <w:tcPr>
            <w:tcW w:w="1245" w:type="dxa"/>
            <w:vAlign w:val="bottom"/>
          </w:tcPr>
          <w:p w14:paraId="656F7E17" w14:textId="7337AC74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45295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55011E0" w14:textId="3C99CC19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BCA9058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51080B3" w14:textId="0E610F6F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052608E8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F305066" w14:textId="24A2A35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B8921AA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76DD2A9B" w14:textId="5C939406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B870D3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47CD1383" w14:textId="4850BDF1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1725FA9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3BCC8C6B" w14:textId="25910A9C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33BD4A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28F1803F" w14:textId="58C5566A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151A3" w:rsidRPr="000B526A" w14:paraId="48CEC915" w14:textId="77777777" w:rsidTr="00533250">
        <w:tc>
          <w:tcPr>
            <w:tcW w:w="3061" w:type="dxa"/>
          </w:tcPr>
          <w:p w14:paraId="3286314E" w14:textId="523E4712" w:rsidR="00E151A3" w:rsidRPr="000B526A" w:rsidRDefault="00E151A3" w:rsidP="00E151A3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565</w:t>
            </w:r>
          </w:p>
        </w:tc>
        <w:tc>
          <w:tcPr>
            <w:tcW w:w="1245" w:type="dxa"/>
            <w:vAlign w:val="bottom"/>
          </w:tcPr>
          <w:p w14:paraId="611E3F45" w14:textId="635C8B43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293,760</w:t>
            </w:r>
          </w:p>
        </w:tc>
        <w:tc>
          <w:tcPr>
            <w:tcW w:w="236" w:type="dxa"/>
            <w:vAlign w:val="bottom"/>
          </w:tcPr>
          <w:p w14:paraId="606E3446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ED84515" w14:textId="70577935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1,795,141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DF26CC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0E036CE" w14:textId="66D1C75C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7,518,639</w:t>
            </w:r>
          </w:p>
        </w:tc>
        <w:tc>
          <w:tcPr>
            <w:tcW w:w="283" w:type="dxa"/>
            <w:vAlign w:val="bottom"/>
          </w:tcPr>
          <w:p w14:paraId="04A3366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046A1443" w14:textId="18D9FDD9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19,718</w:t>
            </w:r>
          </w:p>
        </w:tc>
        <w:tc>
          <w:tcPr>
            <w:tcW w:w="284" w:type="dxa"/>
            <w:vAlign w:val="bottom"/>
          </w:tcPr>
          <w:p w14:paraId="74980CD4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08310D97" w14:textId="7DEC371C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29,786</w:t>
            </w:r>
          </w:p>
        </w:tc>
        <w:tc>
          <w:tcPr>
            <w:tcW w:w="283" w:type="dxa"/>
          </w:tcPr>
          <w:p w14:paraId="5CE314F9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0EA87A5D" w14:textId="6A0B1FBC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87,390</w:t>
            </w:r>
          </w:p>
        </w:tc>
        <w:tc>
          <w:tcPr>
            <w:tcW w:w="283" w:type="dxa"/>
            <w:vAlign w:val="bottom"/>
          </w:tcPr>
          <w:p w14:paraId="706AF675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527DDAF1" w14:textId="47CD6529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26,750</w:t>
            </w:r>
          </w:p>
        </w:tc>
        <w:tc>
          <w:tcPr>
            <w:tcW w:w="270" w:type="dxa"/>
            <w:vAlign w:val="bottom"/>
          </w:tcPr>
          <w:p w14:paraId="414533E1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16E420E6" w14:textId="2DAEA505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9,771,184</w:t>
            </w:r>
          </w:p>
        </w:tc>
      </w:tr>
      <w:tr w:rsidR="00E151A3" w:rsidRPr="000B526A" w14:paraId="4F4EE2B3" w14:textId="77777777" w:rsidTr="005D3402">
        <w:trPr>
          <w:trHeight w:val="299"/>
        </w:trPr>
        <w:tc>
          <w:tcPr>
            <w:tcW w:w="3061" w:type="dxa"/>
          </w:tcPr>
          <w:p w14:paraId="400506F1" w14:textId="77777777" w:rsidR="00E151A3" w:rsidRPr="000B526A" w:rsidRDefault="00E151A3" w:rsidP="00E151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5" w:type="dxa"/>
          </w:tcPr>
          <w:p w14:paraId="1BE81D00" w14:textId="52A1E91A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2AD4D7C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3D8268A3" w14:textId="287867A8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182 </w:t>
            </w:r>
          </w:p>
        </w:tc>
        <w:tc>
          <w:tcPr>
            <w:tcW w:w="284" w:type="dxa"/>
            <w:shd w:val="clear" w:color="auto" w:fill="auto"/>
          </w:tcPr>
          <w:p w14:paraId="4EF4FFD8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2807D803" w14:textId="2E2D7060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10,496 </w:t>
            </w:r>
          </w:p>
        </w:tc>
        <w:tc>
          <w:tcPr>
            <w:tcW w:w="283" w:type="dxa"/>
          </w:tcPr>
          <w:p w14:paraId="4FF6BD10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47BFDDB6" w14:textId="203CCC46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1,309 </w:t>
            </w:r>
          </w:p>
        </w:tc>
        <w:tc>
          <w:tcPr>
            <w:tcW w:w="284" w:type="dxa"/>
          </w:tcPr>
          <w:p w14:paraId="26A97339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4DB61EF5" w14:textId="1B241508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5ECE8142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33419C2A" w14:textId="4ADD68E6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9,904 </w:t>
            </w:r>
          </w:p>
        </w:tc>
        <w:tc>
          <w:tcPr>
            <w:tcW w:w="283" w:type="dxa"/>
          </w:tcPr>
          <w:p w14:paraId="7710D344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B85DA01" w14:textId="2B0E2B61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53,410 </w:t>
            </w:r>
          </w:p>
        </w:tc>
        <w:tc>
          <w:tcPr>
            <w:tcW w:w="270" w:type="dxa"/>
          </w:tcPr>
          <w:p w14:paraId="39092D68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301FCED7" w14:textId="59A2EA53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75,301 </w:t>
            </w:r>
          </w:p>
        </w:tc>
      </w:tr>
      <w:tr w:rsidR="00E151A3" w:rsidRPr="000B526A" w14:paraId="0EDDFC00" w14:textId="77777777" w:rsidTr="005D2E05">
        <w:tc>
          <w:tcPr>
            <w:tcW w:w="3061" w:type="dxa"/>
          </w:tcPr>
          <w:p w14:paraId="205BC9A4" w14:textId="77777777" w:rsidR="00E151A3" w:rsidRPr="000B526A" w:rsidRDefault="00E151A3" w:rsidP="00E151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45" w:type="dxa"/>
          </w:tcPr>
          <w:p w14:paraId="7C535F88" w14:textId="5A0453EF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584E52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6572596" w14:textId="7314D33C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168 </w:t>
            </w:r>
          </w:p>
        </w:tc>
        <w:tc>
          <w:tcPr>
            <w:tcW w:w="284" w:type="dxa"/>
            <w:shd w:val="clear" w:color="auto" w:fill="auto"/>
          </w:tcPr>
          <w:p w14:paraId="0849DC5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14969800" w14:textId="00F895B8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62,071 </w:t>
            </w:r>
          </w:p>
        </w:tc>
        <w:tc>
          <w:tcPr>
            <w:tcW w:w="283" w:type="dxa"/>
          </w:tcPr>
          <w:p w14:paraId="7051F9C9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13E8804B" w14:textId="061D504B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598E82DA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4B3EDB95" w14:textId="1CDC8F61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457ABCAB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10A4C849" w14:textId="6867009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(13,144)</w:t>
            </w:r>
          </w:p>
        </w:tc>
        <w:tc>
          <w:tcPr>
            <w:tcW w:w="283" w:type="dxa"/>
          </w:tcPr>
          <w:p w14:paraId="1CA45C08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686B6BA1" w14:textId="528E80D6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(49,095)</w:t>
            </w:r>
          </w:p>
        </w:tc>
        <w:tc>
          <w:tcPr>
            <w:tcW w:w="270" w:type="dxa"/>
          </w:tcPr>
          <w:p w14:paraId="7C0CFFB0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19B9FAFA" w14:textId="275EA720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151A3" w:rsidRPr="000B526A" w14:paraId="0F13BD27" w14:textId="77777777" w:rsidTr="000D4BE5">
        <w:tc>
          <w:tcPr>
            <w:tcW w:w="3061" w:type="dxa"/>
          </w:tcPr>
          <w:p w14:paraId="751941CC" w14:textId="77777777" w:rsidR="00E151A3" w:rsidRPr="000B526A" w:rsidRDefault="00E151A3" w:rsidP="00E151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4FE18FB" w14:textId="2FA437AB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11485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5F24" w14:textId="05CB767D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A7BB5A2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6F3D242" w14:textId="6BCA409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(33,34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42D5EF9D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456385F" w14:textId="351BB21F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(231)</w:t>
            </w:r>
          </w:p>
        </w:tc>
        <w:tc>
          <w:tcPr>
            <w:tcW w:w="284" w:type="dxa"/>
          </w:tcPr>
          <w:p w14:paraId="1ABD624A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E707930" w14:textId="028D304C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(30)</w:t>
            </w:r>
          </w:p>
        </w:tc>
        <w:tc>
          <w:tcPr>
            <w:tcW w:w="283" w:type="dxa"/>
          </w:tcPr>
          <w:p w14:paraId="6BE60B24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734642B6" w14:textId="6C8CA880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697A29D7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EA40256" w14:textId="07E4E179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4FA5FEE" w14:textId="77777777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43EFA43" w14:textId="7032B963" w:rsidR="00E151A3" w:rsidRPr="000B526A" w:rsidRDefault="00E151A3" w:rsidP="00E151A3">
            <w:pPr>
              <w:pStyle w:val="BlockText"/>
              <w:tabs>
                <w:tab w:val="decimal" w:pos="8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(33,60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EA68A9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E151A3" w:rsidRPr="000B526A" w14:paraId="27BBB040" w14:textId="77777777" w:rsidTr="00495FC7">
        <w:tc>
          <w:tcPr>
            <w:tcW w:w="3061" w:type="dxa"/>
          </w:tcPr>
          <w:p w14:paraId="034C285C" w14:textId="43A0A402" w:rsidR="00E151A3" w:rsidRPr="000B526A" w:rsidRDefault="00E151A3" w:rsidP="00E151A3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565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504D3" w14:textId="15B2FD0D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293,760</w:t>
            </w:r>
          </w:p>
        </w:tc>
        <w:tc>
          <w:tcPr>
            <w:tcW w:w="236" w:type="dxa"/>
            <w:vAlign w:val="bottom"/>
          </w:tcPr>
          <w:p w14:paraId="0A86DD5D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6E092" w14:textId="0EA2908D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1,795,491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422C30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6BA5FDAF" w14:textId="27A41F10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7,557,86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5A021104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C53BCC4" w14:textId="6E3014F2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20,796 </w:t>
            </w:r>
          </w:p>
        </w:tc>
        <w:tc>
          <w:tcPr>
            <w:tcW w:w="284" w:type="dxa"/>
            <w:vAlign w:val="bottom"/>
          </w:tcPr>
          <w:p w14:paraId="537D7DC6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04EF537" w14:textId="5F36B01C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29,75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4022021E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73B80925" w14:textId="39D7E121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84,150 </w:t>
            </w:r>
          </w:p>
        </w:tc>
        <w:tc>
          <w:tcPr>
            <w:tcW w:w="283" w:type="dxa"/>
            <w:vAlign w:val="bottom"/>
          </w:tcPr>
          <w:p w14:paraId="7643BEE2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FFEDA6A" w14:textId="29E46F47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31,065 </w:t>
            </w:r>
          </w:p>
        </w:tc>
        <w:tc>
          <w:tcPr>
            <w:tcW w:w="270" w:type="dxa"/>
            <w:vAlign w:val="bottom"/>
          </w:tcPr>
          <w:p w14:paraId="0F0DE728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369AA6C" w14:textId="1AC6E083" w:rsidR="00E151A3" w:rsidRPr="000B526A" w:rsidRDefault="00E151A3" w:rsidP="00E151A3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9,812,88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EA68A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151A3" w:rsidRPr="000B526A" w14:paraId="502D261D" w14:textId="77777777" w:rsidTr="00087E62">
        <w:trPr>
          <w:tblHeader/>
        </w:trPr>
        <w:tc>
          <w:tcPr>
            <w:tcW w:w="3061" w:type="dxa"/>
          </w:tcPr>
          <w:p w14:paraId="666557DF" w14:textId="77777777" w:rsidR="00E151A3" w:rsidRPr="000B526A" w:rsidRDefault="00E151A3" w:rsidP="00E151A3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58E8F0EF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23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6FE26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0E4C901D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A41592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280675AE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3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DD4A6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367B77F4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82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9B5AA20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94C695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371EEAB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4DDFB9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3090DFE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6D6AB01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F1AAD6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423396CE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151A3" w:rsidRPr="000B526A" w14:paraId="59D2076A" w14:textId="77777777" w:rsidTr="00087E62">
        <w:trPr>
          <w:tblHeader/>
        </w:trPr>
        <w:tc>
          <w:tcPr>
            <w:tcW w:w="3061" w:type="dxa"/>
          </w:tcPr>
          <w:p w14:paraId="6F1C1919" w14:textId="77777777" w:rsidR="00E151A3" w:rsidRPr="000B526A" w:rsidRDefault="00E151A3" w:rsidP="00E151A3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</w:tcPr>
          <w:p w14:paraId="23FBC9DF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23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7C382C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7183A06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1ACDCD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3FA10D1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3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07FA47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5BD527CB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82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B648A4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B19EFCD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D11912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5FA141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5E122B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8FDFCC9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99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D75BDF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7AEC645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151A3" w:rsidRPr="000B526A" w14:paraId="18D01050" w14:textId="77777777" w:rsidTr="00F00D84">
        <w:trPr>
          <w:trHeight w:val="389"/>
        </w:trPr>
        <w:tc>
          <w:tcPr>
            <w:tcW w:w="3061" w:type="dxa"/>
          </w:tcPr>
          <w:p w14:paraId="4F3F09F9" w14:textId="77777777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</w:p>
        </w:tc>
        <w:tc>
          <w:tcPr>
            <w:tcW w:w="1245" w:type="dxa"/>
          </w:tcPr>
          <w:p w14:paraId="406E62DC" w14:textId="77777777" w:rsidR="00E151A3" w:rsidRPr="000B526A" w:rsidRDefault="00E151A3" w:rsidP="00E151A3">
            <w:pPr>
              <w:pStyle w:val="BlockText"/>
              <w:tabs>
                <w:tab w:val="decimal" w:pos="954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5D35DBF" w14:textId="77777777" w:rsidR="00E151A3" w:rsidRPr="000B526A" w:rsidRDefault="00E151A3" w:rsidP="00E151A3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78C061B1" w14:textId="77777777" w:rsidR="00E151A3" w:rsidRPr="000B526A" w:rsidRDefault="00E151A3" w:rsidP="00E151A3">
            <w:pPr>
              <w:pStyle w:val="BlockText"/>
              <w:tabs>
                <w:tab w:val="decimal" w:pos="99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770C66E" w14:textId="77777777" w:rsidR="00E151A3" w:rsidRPr="000B526A" w:rsidRDefault="00E151A3" w:rsidP="00E151A3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</w:tcPr>
          <w:p w14:paraId="0C7918A5" w14:textId="77777777" w:rsidR="00E151A3" w:rsidRPr="000B526A" w:rsidRDefault="00E151A3" w:rsidP="00E151A3">
            <w:pPr>
              <w:pStyle w:val="BlockText"/>
              <w:tabs>
                <w:tab w:val="decimal" w:pos="995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1CB32BA4" w14:textId="77777777" w:rsidR="00E151A3" w:rsidRPr="000B526A" w:rsidRDefault="00E151A3" w:rsidP="00E151A3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09DE0D0" w14:textId="77777777" w:rsidR="00E151A3" w:rsidRPr="000B526A" w:rsidRDefault="00E151A3" w:rsidP="00E151A3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3C641CF" w14:textId="77777777" w:rsidR="00E151A3" w:rsidRPr="000B526A" w:rsidRDefault="00E151A3" w:rsidP="00E151A3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7D78F85" w14:textId="77777777" w:rsidR="00E151A3" w:rsidRPr="000B526A" w:rsidRDefault="00E151A3" w:rsidP="00E151A3">
            <w:pPr>
              <w:pStyle w:val="BlockText"/>
              <w:tabs>
                <w:tab w:val="decimal" w:pos="99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33A9BBAE" w14:textId="77777777" w:rsidR="00E151A3" w:rsidRPr="000B526A" w:rsidRDefault="00E151A3" w:rsidP="00E151A3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1191DE4D" w14:textId="77777777" w:rsidR="00E151A3" w:rsidRPr="000B526A" w:rsidRDefault="00E151A3" w:rsidP="00E151A3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409EC84" w14:textId="77777777" w:rsidR="00E151A3" w:rsidRPr="000B526A" w:rsidRDefault="00E151A3" w:rsidP="00E151A3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2BC354CD" w14:textId="77777777" w:rsidR="00E151A3" w:rsidRPr="000B526A" w:rsidRDefault="00E151A3" w:rsidP="00E151A3">
            <w:pPr>
              <w:pStyle w:val="BlockText"/>
              <w:tabs>
                <w:tab w:val="decimal" w:pos="97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9915EF" w14:textId="77777777" w:rsidR="00E151A3" w:rsidRPr="000B526A" w:rsidRDefault="00E151A3" w:rsidP="00E151A3">
            <w:pPr>
              <w:pStyle w:val="BlockText"/>
              <w:tabs>
                <w:tab w:val="decimal" w:pos="1197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2EEB6D62" w14:textId="77777777" w:rsidR="00E151A3" w:rsidRPr="000B526A" w:rsidRDefault="00E151A3" w:rsidP="00E151A3">
            <w:pPr>
              <w:pStyle w:val="BlockText"/>
              <w:tabs>
                <w:tab w:val="decimal" w:pos="1062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</w:tr>
      <w:tr w:rsidR="00E151A3" w:rsidRPr="000B526A" w14:paraId="69B08118" w14:textId="77777777" w:rsidTr="00F00FB6">
        <w:tc>
          <w:tcPr>
            <w:tcW w:w="3061" w:type="dxa"/>
          </w:tcPr>
          <w:p w14:paraId="010E7A06" w14:textId="6698185F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45" w:type="dxa"/>
            <w:vAlign w:val="bottom"/>
          </w:tcPr>
          <w:p w14:paraId="236BEB0F" w14:textId="63884267" w:rsidR="00E151A3" w:rsidRPr="00AE1B90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44,494</w:t>
            </w:r>
          </w:p>
        </w:tc>
        <w:tc>
          <w:tcPr>
            <w:tcW w:w="236" w:type="dxa"/>
            <w:vAlign w:val="bottom"/>
          </w:tcPr>
          <w:p w14:paraId="7E255EBC" w14:textId="77777777" w:rsidR="00E151A3" w:rsidRPr="00AE1B90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AB05827" w14:textId="2752E556" w:rsidR="00E151A3" w:rsidRPr="00AE1B90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957,495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32D085" w14:textId="77777777" w:rsidR="00E151A3" w:rsidRPr="00AE1B90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A765DFF" w14:textId="2FCD1946" w:rsidR="00E151A3" w:rsidRPr="00AE1B90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5,561,142</w:t>
            </w:r>
          </w:p>
        </w:tc>
        <w:tc>
          <w:tcPr>
            <w:tcW w:w="283" w:type="dxa"/>
            <w:vAlign w:val="bottom"/>
          </w:tcPr>
          <w:p w14:paraId="5A00FE1D" w14:textId="77777777" w:rsidR="00E151A3" w:rsidRPr="00AE1B90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3218FC0" w14:textId="012AC513" w:rsidR="00E151A3" w:rsidRPr="00AE1B90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16,919</w:t>
            </w:r>
          </w:p>
        </w:tc>
        <w:tc>
          <w:tcPr>
            <w:tcW w:w="284" w:type="dxa"/>
            <w:vAlign w:val="bottom"/>
          </w:tcPr>
          <w:p w14:paraId="6994A432" w14:textId="77777777" w:rsidR="00E151A3" w:rsidRPr="00AE1B90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66BFE4A" w14:textId="36A8EE42" w:rsidR="00E151A3" w:rsidRPr="00AE1B90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26,935</w:t>
            </w:r>
          </w:p>
        </w:tc>
        <w:tc>
          <w:tcPr>
            <w:tcW w:w="283" w:type="dxa"/>
          </w:tcPr>
          <w:p w14:paraId="7807147A" w14:textId="77777777" w:rsidR="00E151A3" w:rsidRPr="00AE1B90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42A983FB" w14:textId="0626527E" w:rsidR="00E151A3" w:rsidRPr="00AE1B90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7C39112B" w14:textId="77777777" w:rsidR="00E151A3" w:rsidRPr="00AE1B90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454886C" w14:textId="6FAA6A50" w:rsidR="00E151A3" w:rsidRPr="00AE1B90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A025CFF" w14:textId="77777777" w:rsidR="00E151A3" w:rsidRPr="00AE1B90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37B65A3C" w14:textId="375E785A" w:rsidR="00E151A3" w:rsidRPr="00AE1B90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6,606,985</w:t>
            </w:r>
          </w:p>
        </w:tc>
      </w:tr>
      <w:tr w:rsidR="00E151A3" w:rsidRPr="000B526A" w14:paraId="749A58FC" w14:textId="77777777" w:rsidTr="00AF2679">
        <w:tc>
          <w:tcPr>
            <w:tcW w:w="3061" w:type="dxa"/>
          </w:tcPr>
          <w:p w14:paraId="335552A2" w14:textId="77777777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  <w:vAlign w:val="bottom"/>
          </w:tcPr>
          <w:p w14:paraId="6B4FCD51" w14:textId="19C26BE5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471</w:t>
            </w:r>
          </w:p>
        </w:tc>
        <w:tc>
          <w:tcPr>
            <w:tcW w:w="236" w:type="dxa"/>
            <w:vAlign w:val="bottom"/>
          </w:tcPr>
          <w:p w14:paraId="6F848CA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B1559DB" w14:textId="1109FFAC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60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250964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0E60B35" w14:textId="3040E66C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344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298</w:t>
            </w:r>
          </w:p>
        </w:tc>
        <w:tc>
          <w:tcPr>
            <w:tcW w:w="283" w:type="dxa"/>
            <w:vAlign w:val="bottom"/>
          </w:tcPr>
          <w:p w14:paraId="7448CDD6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80D85ED" w14:textId="277E6A90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1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225</w:t>
            </w:r>
          </w:p>
        </w:tc>
        <w:tc>
          <w:tcPr>
            <w:tcW w:w="284" w:type="dxa"/>
            <w:vAlign w:val="bottom"/>
          </w:tcPr>
          <w:p w14:paraId="29D7A04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502B9835" w14:textId="7DC26CFA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900</w:t>
            </w:r>
          </w:p>
        </w:tc>
        <w:tc>
          <w:tcPr>
            <w:tcW w:w="283" w:type="dxa"/>
          </w:tcPr>
          <w:p w14:paraId="337B04BE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1171BE8C" w14:textId="54C9066D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53A7CC50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755EF87" w14:textId="4142A8D9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6D2FF68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79D322A" w14:textId="01C2C85C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415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002</w:t>
            </w:r>
          </w:p>
        </w:tc>
      </w:tr>
      <w:tr w:rsidR="00E151A3" w:rsidRPr="000B526A" w14:paraId="3AE6134A" w14:textId="77777777" w:rsidTr="00AF2679">
        <w:tc>
          <w:tcPr>
            <w:tcW w:w="3061" w:type="dxa"/>
          </w:tcPr>
          <w:p w14:paraId="6054B2AE" w14:textId="77777777" w:rsidR="00E151A3" w:rsidRPr="000B526A" w:rsidRDefault="00E151A3" w:rsidP="00E151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C57B639" w14:textId="48BC4984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BF66998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DD198" w14:textId="61755920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(634)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9EAB3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71AD4CF" w14:textId="20056013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(46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093)</w:t>
            </w:r>
          </w:p>
        </w:tc>
        <w:tc>
          <w:tcPr>
            <w:tcW w:w="283" w:type="dxa"/>
            <w:vAlign w:val="bottom"/>
          </w:tcPr>
          <w:p w14:paraId="5B63111E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029498EC" w14:textId="7CBDFE98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19BB543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429AFB48" w14:textId="7D2807B0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(3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806)</w:t>
            </w:r>
          </w:p>
        </w:tc>
        <w:tc>
          <w:tcPr>
            <w:tcW w:w="283" w:type="dxa"/>
            <w:vAlign w:val="bottom"/>
          </w:tcPr>
          <w:p w14:paraId="4EA6CB34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FCE5FC1" w14:textId="58AC131B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5B3C757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3972FD92" w14:textId="4A8DD546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B768B6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DCDCAB3" w14:textId="16CDC193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(50</w:t>
            </w: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533)</w:t>
            </w:r>
          </w:p>
        </w:tc>
      </w:tr>
      <w:tr w:rsidR="00E151A3" w:rsidRPr="000B526A" w14:paraId="5C7A4F5A" w14:textId="77777777" w:rsidTr="00F00FB6">
        <w:tc>
          <w:tcPr>
            <w:tcW w:w="3061" w:type="dxa"/>
          </w:tcPr>
          <w:p w14:paraId="277EC4B1" w14:textId="3D574AD1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564</w:t>
            </w:r>
          </w:p>
        </w:tc>
        <w:tc>
          <w:tcPr>
            <w:tcW w:w="1245" w:type="dxa"/>
            <w:vAlign w:val="bottom"/>
          </w:tcPr>
          <w:p w14:paraId="454C86BA" w14:textId="7A6F3992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3D971E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7F366B5" w14:textId="31D2AE23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FB82C0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77D250A" w14:textId="5161D91A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702C214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FDC641D" w14:textId="4EF969EF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4F9874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3C760FE" w14:textId="1E62CA59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2E0E4F0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48BB9DFC" w14:textId="200296E0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0A89B5F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F5D68A6" w14:textId="54A383C2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D8479AC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E3CC5BA" w14:textId="0909B64E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743F9" w:rsidRPr="000B526A" w14:paraId="31E75022" w14:textId="77777777" w:rsidTr="006940ED">
        <w:tc>
          <w:tcPr>
            <w:tcW w:w="3061" w:type="dxa"/>
          </w:tcPr>
          <w:p w14:paraId="5B432748" w14:textId="5AD6DD75" w:rsidR="00D743F9" w:rsidRPr="000B526A" w:rsidRDefault="00D743F9" w:rsidP="00D743F9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565</w:t>
            </w:r>
          </w:p>
        </w:tc>
        <w:tc>
          <w:tcPr>
            <w:tcW w:w="1245" w:type="dxa"/>
            <w:vAlign w:val="bottom"/>
          </w:tcPr>
          <w:p w14:paraId="3A46CB1A" w14:textId="3D5B6925" w:rsidR="00D743F9" w:rsidRPr="000B526A" w:rsidRDefault="00D743F9" w:rsidP="00D743F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50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965</w:t>
            </w:r>
          </w:p>
        </w:tc>
        <w:tc>
          <w:tcPr>
            <w:tcW w:w="236" w:type="dxa"/>
            <w:vAlign w:val="bottom"/>
          </w:tcPr>
          <w:p w14:paraId="48EA6509" w14:textId="77777777" w:rsidR="00D743F9" w:rsidRPr="000B526A" w:rsidRDefault="00D743F9" w:rsidP="00D743F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332D3C6" w14:textId="76DD7778" w:rsidR="00D743F9" w:rsidRPr="000B526A" w:rsidRDefault="00D743F9" w:rsidP="00D743F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016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F3340A" w14:textId="77777777" w:rsidR="00D743F9" w:rsidRPr="000B526A" w:rsidRDefault="00D743F9" w:rsidP="00D743F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02026B2" w14:textId="293D3E4A" w:rsidR="00D743F9" w:rsidRPr="000B526A" w:rsidRDefault="00D743F9" w:rsidP="00D743F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859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347</w:t>
            </w:r>
          </w:p>
        </w:tc>
        <w:tc>
          <w:tcPr>
            <w:tcW w:w="283" w:type="dxa"/>
            <w:vAlign w:val="bottom"/>
          </w:tcPr>
          <w:p w14:paraId="0C7943F3" w14:textId="77777777" w:rsidR="00D743F9" w:rsidRPr="000B526A" w:rsidRDefault="00D743F9" w:rsidP="00D743F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330671E" w14:textId="2D8B74ED" w:rsidR="00D743F9" w:rsidRPr="000B526A" w:rsidRDefault="00D743F9" w:rsidP="00D743F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18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144</w:t>
            </w:r>
          </w:p>
        </w:tc>
        <w:tc>
          <w:tcPr>
            <w:tcW w:w="284" w:type="dxa"/>
            <w:vAlign w:val="bottom"/>
          </w:tcPr>
          <w:p w14:paraId="12F0B953" w14:textId="77777777" w:rsidR="00D743F9" w:rsidRPr="000B526A" w:rsidRDefault="00D743F9" w:rsidP="00D743F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38026D4F" w14:textId="5A116BFB" w:rsidR="00D743F9" w:rsidRPr="000B526A" w:rsidRDefault="00D743F9" w:rsidP="00D743F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26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029</w:t>
            </w:r>
          </w:p>
        </w:tc>
        <w:tc>
          <w:tcPr>
            <w:tcW w:w="283" w:type="dxa"/>
          </w:tcPr>
          <w:p w14:paraId="50284677" w14:textId="77777777" w:rsidR="00D743F9" w:rsidRPr="000B526A" w:rsidRDefault="00D743F9" w:rsidP="00D743F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34242A1C" w14:textId="3CE05B63" w:rsidR="00D743F9" w:rsidRPr="00D743F9" w:rsidRDefault="00D743F9" w:rsidP="00D743F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A7036B5" w14:textId="77777777" w:rsidR="00D743F9" w:rsidRPr="00D743F9" w:rsidRDefault="00D743F9" w:rsidP="00D743F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6DEFA2FB" w14:textId="632366AC" w:rsidR="00D743F9" w:rsidRPr="00D743F9" w:rsidRDefault="00D743F9" w:rsidP="00D743F9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4C603C" w14:textId="77777777" w:rsidR="00D743F9" w:rsidRPr="000B526A" w:rsidRDefault="00D743F9" w:rsidP="00D743F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1614AAC0" w14:textId="588079E0" w:rsidR="00D743F9" w:rsidRPr="000B526A" w:rsidRDefault="00D743F9" w:rsidP="00D743F9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971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454</w:t>
            </w:r>
          </w:p>
        </w:tc>
      </w:tr>
      <w:tr w:rsidR="00E151A3" w:rsidRPr="00AF3B7D" w14:paraId="65F3CA83" w14:textId="77777777" w:rsidTr="00E87739">
        <w:tc>
          <w:tcPr>
            <w:tcW w:w="3061" w:type="dxa"/>
          </w:tcPr>
          <w:p w14:paraId="11F9EDAA" w14:textId="77777777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</w:tcPr>
          <w:p w14:paraId="3C1F46E9" w14:textId="24D49D43" w:rsidR="00E151A3" w:rsidRPr="000B526A" w:rsidRDefault="00E151A3" w:rsidP="008F264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6,027</w:t>
            </w:r>
          </w:p>
        </w:tc>
        <w:tc>
          <w:tcPr>
            <w:tcW w:w="236" w:type="dxa"/>
            <w:vAlign w:val="bottom"/>
          </w:tcPr>
          <w:p w14:paraId="16F01C4F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47AB701" w14:textId="4A81E761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57,362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CB4C99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</w:tcPr>
          <w:p w14:paraId="0C465C02" w14:textId="1BEC9661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325,264</w:t>
            </w:r>
          </w:p>
        </w:tc>
        <w:tc>
          <w:tcPr>
            <w:tcW w:w="283" w:type="dxa"/>
            <w:vAlign w:val="bottom"/>
          </w:tcPr>
          <w:p w14:paraId="024464B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14D8657F" w14:textId="1E6856A3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1,23</w:t>
            </w:r>
            <w:r w:rsidR="002264E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vAlign w:val="bottom"/>
          </w:tcPr>
          <w:p w14:paraId="4CBA88A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2B18BB58" w14:textId="1B921CF1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1,621</w:t>
            </w:r>
          </w:p>
        </w:tc>
        <w:tc>
          <w:tcPr>
            <w:tcW w:w="283" w:type="dxa"/>
          </w:tcPr>
          <w:p w14:paraId="6ED7E88C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6C012AEF" w14:textId="4134BDFD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3D8F83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bottom"/>
          </w:tcPr>
          <w:p w14:paraId="35B6B397" w14:textId="1F697239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D147362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549B5409" w14:textId="4F2B08CE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391,5</w:t>
            </w:r>
            <w:r w:rsidR="002264EC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</w:p>
        </w:tc>
      </w:tr>
      <w:tr w:rsidR="00E151A3" w:rsidRPr="00AF3B7D" w14:paraId="62027E8A" w14:textId="77777777" w:rsidTr="00E87739">
        <w:tc>
          <w:tcPr>
            <w:tcW w:w="3061" w:type="dxa"/>
          </w:tcPr>
          <w:p w14:paraId="54ACFD59" w14:textId="77777777" w:rsidR="00E151A3" w:rsidRPr="000B526A" w:rsidRDefault="00E151A3" w:rsidP="00E151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B801F8B" w14:textId="04EAE561" w:rsidR="00E151A3" w:rsidRPr="000B526A" w:rsidRDefault="003A210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D46D3A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3132F521" w14:textId="1F9F4C3C" w:rsidR="00E151A3" w:rsidRPr="000B526A" w:rsidRDefault="003A2109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F2BAB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CF111FD" w14:textId="75C4F3A9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</w:t>
            </w: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>32,925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)</w:t>
            </w: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674BC9C9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1890AAB" w14:textId="0EB31C9C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</w:t>
            </w: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2264E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)</w:t>
            </w: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616B3C7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69FC05E9" w14:textId="25B1EA82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</w:t>
            </w: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)</w:t>
            </w: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047BA393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163EEF69" w14:textId="7D9DA88A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7733AAF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A9EED24" w14:textId="2457B07E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DFC664D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6ED8B37" w14:textId="5CD340FA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</w:t>
            </w: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>33,18</w:t>
            </w:r>
            <w:r w:rsidR="002264E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)</w:t>
            </w:r>
            <w:r w:rsidRPr="004C03F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E151A3" w:rsidRPr="000B526A" w14:paraId="7378C0FA" w14:textId="77777777" w:rsidTr="008416DD">
        <w:tc>
          <w:tcPr>
            <w:tcW w:w="3061" w:type="dxa"/>
          </w:tcPr>
          <w:p w14:paraId="14BD71DE" w14:textId="23E01ABC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565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42C5FD2F" w14:textId="5BF867B2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56,992</w:t>
            </w:r>
          </w:p>
        </w:tc>
        <w:tc>
          <w:tcPr>
            <w:tcW w:w="236" w:type="dxa"/>
          </w:tcPr>
          <w:p w14:paraId="408EBC01" w14:textId="77777777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F5A97" w14:textId="449D2E2E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1,074,331</w:t>
            </w:r>
          </w:p>
        </w:tc>
        <w:tc>
          <w:tcPr>
            <w:tcW w:w="284" w:type="dxa"/>
            <w:shd w:val="clear" w:color="auto" w:fill="auto"/>
          </w:tcPr>
          <w:p w14:paraId="33D31FBC" w14:textId="77777777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457530B6" w14:textId="55462780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6,151,686</w:t>
            </w:r>
          </w:p>
        </w:tc>
        <w:tc>
          <w:tcPr>
            <w:tcW w:w="283" w:type="dxa"/>
          </w:tcPr>
          <w:p w14:paraId="3BDA7F8C" w14:textId="77777777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485BF7FF" w14:textId="6F128F61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19,14</w:t>
            </w:r>
            <w:r w:rsidR="000C7A5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84" w:type="dxa"/>
          </w:tcPr>
          <w:p w14:paraId="0B45DF2F" w14:textId="77777777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128FD6FC" w14:textId="206BA9C8" w:rsidR="00E151A3" w:rsidRPr="00021331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27,62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283" w:type="dxa"/>
          </w:tcPr>
          <w:p w14:paraId="33372AE9" w14:textId="77777777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6675EA4F" w14:textId="24568660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4AAC558" w14:textId="77777777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3661A958" w14:textId="266DD177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AA6FC8" w14:textId="77777777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348F2B31" w14:textId="69F3B2C1" w:rsidR="00E151A3" w:rsidRPr="008B11B5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7,329,77</w:t>
            </w:r>
            <w:r w:rsidR="00F9316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E151A3" w:rsidRPr="000B526A" w14:paraId="7F7655AE" w14:textId="77777777" w:rsidTr="00F00D84">
        <w:tc>
          <w:tcPr>
            <w:tcW w:w="3061" w:type="dxa"/>
          </w:tcPr>
          <w:p w14:paraId="7A903047" w14:textId="77777777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0898FE92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06AD45E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4D62163B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FBA77B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3F54EF8D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3" w:type="dxa"/>
          </w:tcPr>
          <w:p w14:paraId="3876D43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1B7C2E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41BC1279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671D728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6FBFF604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324DE82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71CFB479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84B686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0FF17810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3D97B13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151A3" w:rsidRPr="000B526A" w14:paraId="417CD352" w14:textId="77777777" w:rsidTr="00822971">
        <w:tc>
          <w:tcPr>
            <w:tcW w:w="3061" w:type="dxa"/>
          </w:tcPr>
          <w:p w14:paraId="79C1F815" w14:textId="77777777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45" w:type="dxa"/>
            <w:vAlign w:val="bottom"/>
          </w:tcPr>
          <w:p w14:paraId="215731D8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1FFAD2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AE60B7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653223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6" w:type="dxa"/>
            <w:vAlign w:val="bottom"/>
          </w:tcPr>
          <w:p w14:paraId="6E5431C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F05A589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06AC4C52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AF88736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4B67D68B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99E679D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7CF9D90F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18090B4A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2E02CCA8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721A67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006BC54D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151A3" w:rsidRPr="000B526A" w14:paraId="4A44A8A2" w14:textId="77777777" w:rsidTr="00822971">
        <w:tc>
          <w:tcPr>
            <w:tcW w:w="3061" w:type="dxa"/>
          </w:tcPr>
          <w:p w14:paraId="6CC3BB0B" w14:textId="164D62EC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2BEB7A87" w14:textId="4CA4C526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249,266</w:t>
            </w:r>
          </w:p>
        </w:tc>
        <w:tc>
          <w:tcPr>
            <w:tcW w:w="236" w:type="dxa"/>
            <w:vAlign w:val="bottom"/>
          </w:tcPr>
          <w:p w14:paraId="03C8455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17F7B6" w14:textId="7D87CC4D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824,645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86DF4D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1831732D" w14:textId="1DB79275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1,885,827</w:t>
            </w:r>
          </w:p>
        </w:tc>
        <w:tc>
          <w:tcPr>
            <w:tcW w:w="283" w:type="dxa"/>
            <w:vAlign w:val="bottom"/>
          </w:tcPr>
          <w:p w14:paraId="3C1C55E5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26181626" w14:textId="3EBE3E9E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2,707</w:t>
            </w:r>
          </w:p>
        </w:tc>
        <w:tc>
          <w:tcPr>
            <w:tcW w:w="284" w:type="dxa"/>
            <w:vAlign w:val="bottom"/>
          </w:tcPr>
          <w:p w14:paraId="05166F1F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48B1BE65" w14:textId="5EBA359D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6,658</w:t>
            </w:r>
          </w:p>
        </w:tc>
        <w:tc>
          <w:tcPr>
            <w:tcW w:w="283" w:type="dxa"/>
          </w:tcPr>
          <w:p w14:paraId="65E2032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2A9EEC0C" w14:textId="42363D55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96,111</w:t>
            </w:r>
          </w:p>
        </w:tc>
        <w:tc>
          <w:tcPr>
            <w:tcW w:w="283" w:type="dxa"/>
            <w:vAlign w:val="bottom"/>
          </w:tcPr>
          <w:p w14:paraId="2DD240C8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760C09E0" w14:textId="48CCF93C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65,605</w:t>
            </w:r>
          </w:p>
        </w:tc>
        <w:tc>
          <w:tcPr>
            <w:tcW w:w="270" w:type="dxa"/>
            <w:vAlign w:val="bottom"/>
          </w:tcPr>
          <w:p w14:paraId="46E3D2AE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2D16443D" w14:textId="7210CE6A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3,130,819</w:t>
            </w:r>
          </w:p>
        </w:tc>
      </w:tr>
      <w:tr w:rsidR="00E151A3" w:rsidRPr="000B526A" w14:paraId="3EBBDE0A" w14:textId="77777777" w:rsidTr="00822971">
        <w:tc>
          <w:tcPr>
            <w:tcW w:w="3061" w:type="dxa"/>
          </w:tcPr>
          <w:p w14:paraId="47062BD6" w14:textId="606F2550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564</w:t>
            </w:r>
          </w:p>
        </w:tc>
        <w:tc>
          <w:tcPr>
            <w:tcW w:w="1245" w:type="dxa"/>
            <w:tcBorders>
              <w:top w:val="double" w:sz="4" w:space="0" w:color="auto"/>
            </w:tcBorders>
            <w:vAlign w:val="bottom"/>
          </w:tcPr>
          <w:p w14:paraId="52CC9A8A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518C42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7E7792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3BE13B3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vAlign w:val="bottom"/>
          </w:tcPr>
          <w:p w14:paraId="1E0696F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DD95804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161281B3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5F066766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13B996D0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1DB6C79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</w:tcPr>
          <w:p w14:paraId="69DD3FA9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7E03133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vAlign w:val="bottom"/>
          </w:tcPr>
          <w:p w14:paraId="1ECC6691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eastAsia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28797E1" w14:textId="77777777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46DA45FD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151A3" w:rsidRPr="000B526A" w14:paraId="7162B70D" w14:textId="77777777" w:rsidTr="00822971">
        <w:tc>
          <w:tcPr>
            <w:tcW w:w="3061" w:type="dxa"/>
          </w:tcPr>
          <w:p w14:paraId="48420B63" w14:textId="0687F853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565</w:t>
            </w: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28BBA211" w14:textId="4672D342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242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795</w:t>
            </w:r>
          </w:p>
        </w:tc>
        <w:tc>
          <w:tcPr>
            <w:tcW w:w="236" w:type="dxa"/>
            <w:vAlign w:val="bottom"/>
          </w:tcPr>
          <w:p w14:paraId="41453C7E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2E9135" w14:textId="3E1F5B9A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778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172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55327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bottom w:val="double" w:sz="4" w:space="0" w:color="auto"/>
            </w:tcBorders>
            <w:vAlign w:val="bottom"/>
          </w:tcPr>
          <w:p w14:paraId="0ED3E227" w14:textId="5409E781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-116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659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292</w:t>
            </w:r>
          </w:p>
        </w:tc>
        <w:tc>
          <w:tcPr>
            <w:tcW w:w="283" w:type="dxa"/>
            <w:vAlign w:val="bottom"/>
          </w:tcPr>
          <w:p w14:paraId="7197A39E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616CE01A" w14:textId="1B03216C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574</w:t>
            </w:r>
          </w:p>
        </w:tc>
        <w:tc>
          <w:tcPr>
            <w:tcW w:w="284" w:type="dxa"/>
            <w:vAlign w:val="bottom"/>
          </w:tcPr>
          <w:p w14:paraId="28DE4174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7181CA37" w14:textId="6225F2BD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757</w:t>
            </w:r>
          </w:p>
        </w:tc>
        <w:tc>
          <w:tcPr>
            <w:tcW w:w="283" w:type="dxa"/>
          </w:tcPr>
          <w:p w14:paraId="1B37A056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400EBC90" w14:textId="64DE39F0" w:rsidR="00E151A3" w:rsidRPr="000B526A" w:rsidRDefault="00E151A3" w:rsidP="00E151A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87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390</w:t>
            </w:r>
          </w:p>
        </w:tc>
        <w:tc>
          <w:tcPr>
            <w:tcW w:w="283" w:type="dxa"/>
            <w:vAlign w:val="bottom"/>
          </w:tcPr>
          <w:p w14:paraId="1064B86E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03041ED1" w14:textId="3C61A100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26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750</w:t>
            </w:r>
          </w:p>
        </w:tc>
        <w:tc>
          <w:tcPr>
            <w:tcW w:w="270" w:type="dxa"/>
            <w:vAlign w:val="bottom"/>
          </w:tcPr>
          <w:p w14:paraId="501EFD02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4FDD21B3" w14:textId="086A5DA9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799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730</w:t>
            </w:r>
          </w:p>
        </w:tc>
      </w:tr>
      <w:tr w:rsidR="00E151A3" w:rsidRPr="000B526A" w14:paraId="5E4DE610" w14:textId="77777777" w:rsidTr="00AC6002">
        <w:tc>
          <w:tcPr>
            <w:tcW w:w="3061" w:type="dxa"/>
          </w:tcPr>
          <w:p w14:paraId="7315648E" w14:textId="369220D9" w:rsidR="00E151A3" w:rsidRPr="000B526A" w:rsidRDefault="00E151A3" w:rsidP="00E151A3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565</w:t>
            </w:r>
          </w:p>
        </w:tc>
        <w:tc>
          <w:tcPr>
            <w:tcW w:w="1245" w:type="dxa"/>
            <w:tcBorders>
              <w:top w:val="double" w:sz="4" w:space="0" w:color="auto"/>
              <w:bottom w:val="double" w:sz="4" w:space="0" w:color="auto"/>
            </w:tcBorders>
          </w:tcPr>
          <w:p w14:paraId="16BF9F17" w14:textId="69DC6ABF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236,768</w:t>
            </w:r>
          </w:p>
        </w:tc>
        <w:tc>
          <w:tcPr>
            <w:tcW w:w="236" w:type="dxa"/>
          </w:tcPr>
          <w:p w14:paraId="5046E070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A1D1389" w14:textId="47F8158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721,160</w:t>
            </w:r>
          </w:p>
        </w:tc>
        <w:tc>
          <w:tcPr>
            <w:tcW w:w="284" w:type="dxa"/>
            <w:shd w:val="clear" w:color="auto" w:fill="auto"/>
          </w:tcPr>
          <w:p w14:paraId="5883495B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6" w:type="dxa"/>
            <w:tcBorders>
              <w:top w:val="double" w:sz="4" w:space="0" w:color="auto"/>
              <w:bottom w:val="double" w:sz="4" w:space="0" w:color="auto"/>
            </w:tcBorders>
          </w:tcPr>
          <w:p w14:paraId="3FA2190D" w14:textId="4DDDB40B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1,406,1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283" w:type="dxa"/>
          </w:tcPr>
          <w:p w14:paraId="48A7DE44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6B06A8AC" w14:textId="23F5F43F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1,64</w:t>
            </w:r>
            <w:r w:rsidR="000C7A5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7981C3BE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023F5A92" w14:textId="48BA6AE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2,136</w:t>
            </w:r>
          </w:p>
        </w:tc>
        <w:tc>
          <w:tcPr>
            <w:tcW w:w="283" w:type="dxa"/>
          </w:tcPr>
          <w:p w14:paraId="538240F8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47035133" w14:textId="32A40991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84,150</w:t>
            </w:r>
          </w:p>
        </w:tc>
        <w:tc>
          <w:tcPr>
            <w:tcW w:w="283" w:type="dxa"/>
          </w:tcPr>
          <w:p w14:paraId="654ED99B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</w:tcPr>
          <w:p w14:paraId="1CFF0579" w14:textId="5A0FDDDC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31,065</w:t>
            </w:r>
          </w:p>
        </w:tc>
        <w:tc>
          <w:tcPr>
            <w:tcW w:w="270" w:type="dxa"/>
          </w:tcPr>
          <w:p w14:paraId="7E81B796" w14:textId="77777777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516D0461" w14:textId="16A74671" w:rsidR="00E151A3" w:rsidRPr="000B526A" w:rsidRDefault="00E151A3" w:rsidP="00E151A3">
            <w:pPr>
              <w:pStyle w:val="BlockText"/>
              <w:tabs>
                <w:tab w:val="decimal" w:pos="969"/>
              </w:tabs>
              <w:spacing w:before="0"/>
              <w:ind w:left="-108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A489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2,483,10</w:t>
            </w:r>
            <w:r w:rsidR="00F9316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6D7FD212" w14:textId="77777777" w:rsidR="00185C6D" w:rsidRPr="000B526A" w:rsidRDefault="00185C6D" w:rsidP="00C711CB">
      <w:pPr>
        <w:spacing w:line="240" w:lineRule="auto"/>
        <w:ind w:left="518" w:right="-915"/>
        <w:jc w:val="thaiDistribute"/>
        <w:rPr>
          <w:rFonts w:ascii="Angsana New" w:hAnsi="Angsana New"/>
          <w:sz w:val="30"/>
          <w:szCs w:val="30"/>
          <w:cs/>
        </w:rPr>
        <w:sectPr w:rsidR="00185C6D" w:rsidRPr="000B526A" w:rsidSect="008D0E27">
          <w:headerReference w:type="default" r:id="rId10"/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BAAE9B5" w14:textId="0083199E" w:rsidR="003A6BDF" w:rsidRPr="000B526A" w:rsidRDefault="003A6BDF" w:rsidP="00FB31B0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ราคาตามบัญชีก่อนหักค่าเสื่อมราคาสะสมของอาคารและอุปกรณ์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ที่ได้หักค่าเสื่อมราคาเต็ม</w:t>
      </w:r>
      <w:r w:rsidRPr="000B526A">
        <w:rPr>
          <w:rFonts w:ascii="Angsana New" w:hAnsi="Angsana New" w:hint="cs"/>
          <w:sz w:val="30"/>
          <w:szCs w:val="30"/>
          <w:cs/>
        </w:rPr>
        <w:t>จำนวน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แล้ว แต่ยังคงใช้</w:t>
      </w:r>
      <w:r w:rsidR="00FC5281" w:rsidRPr="000B526A">
        <w:rPr>
          <w:rFonts w:ascii="Angsana New" w:hAnsi="Angsana New" w:hint="cs"/>
          <w:spacing w:val="-2"/>
          <w:sz w:val="30"/>
          <w:szCs w:val="30"/>
          <w:cs/>
        </w:rPr>
        <w:t xml:space="preserve">งานจนถึง ณ วันที่ </w:t>
      </w:r>
      <w:r w:rsidR="00CE006E" w:rsidRPr="000B526A">
        <w:rPr>
          <w:rFonts w:ascii="Angsana New" w:hAnsi="Angsana New" w:hint="cs"/>
          <w:spacing w:val="-2"/>
          <w:sz w:val="30"/>
          <w:szCs w:val="30"/>
        </w:rPr>
        <w:t xml:space="preserve">31 </w:t>
      </w:r>
      <w:r w:rsidR="00FC5281" w:rsidRPr="000B526A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CE006E" w:rsidRPr="000B526A">
        <w:rPr>
          <w:rFonts w:ascii="Angsana New" w:hAnsi="Angsana New" w:hint="cs"/>
          <w:spacing w:val="-2"/>
          <w:sz w:val="30"/>
          <w:szCs w:val="30"/>
        </w:rPr>
        <w:t>256</w:t>
      </w:r>
      <w:r w:rsidR="00AE1B90">
        <w:rPr>
          <w:rFonts w:ascii="Angsana New" w:hAnsi="Angsana New"/>
          <w:spacing w:val="-2"/>
          <w:sz w:val="30"/>
          <w:szCs w:val="30"/>
        </w:rPr>
        <w:t>5</w:t>
      </w:r>
      <w:r w:rsidR="00CE006E"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มีจำนวน</w:t>
      </w:r>
      <w:r w:rsidR="007A2E1A">
        <w:rPr>
          <w:rFonts w:ascii="Angsana New" w:hAnsi="Angsana New"/>
          <w:spacing w:val="-2"/>
          <w:sz w:val="30"/>
          <w:szCs w:val="30"/>
        </w:rPr>
        <w:t xml:space="preserve"> 2,805</w:t>
      </w:r>
      <w:r w:rsidR="008B11B5" w:rsidRPr="008B11B5">
        <w:rPr>
          <w:rFonts w:ascii="Angsana New" w:hAnsi="Angsana New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ล้าน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(</w:t>
      </w:r>
      <w:r w:rsidR="00FC5281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25</w:t>
      </w:r>
      <w:r w:rsidR="00FB4E45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6</w:t>
      </w:r>
      <w:r w:rsidR="00AE1B9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4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: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CE006E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2,</w:t>
      </w:r>
      <w:r w:rsidR="00AE1B90">
        <w:rPr>
          <w:rFonts w:ascii="Angsana New" w:hAnsi="Angsana New"/>
          <w:i/>
          <w:iCs/>
          <w:spacing w:val="-2"/>
          <w:sz w:val="30"/>
          <w:szCs w:val="30"/>
          <w:lang w:val="en-US"/>
        </w:rPr>
        <w:t>652</w:t>
      </w:r>
      <w:r w:rsidR="00CE006E" w:rsidRPr="000B526A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 xml:space="preserve">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Pr="000B526A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บาท)</w:t>
      </w:r>
    </w:p>
    <w:p w14:paraId="46D4B79E" w14:textId="77777777" w:rsidR="00E52E20" w:rsidRPr="000B526A" w:rsidRDefault="00E52E20" w:rsidP="00080F3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9513B2" w14:textId="15DBF1D8" w:rsidR="005A4FB2" w:rsidRPr="000B526A" w:rsidRDefault="008409AA" w:rsidP="00FB31B0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t>9</w:t>
      </w:r>
      <w:r w:rsidR="005A4FB2" w:rsidRPr="000B526A">
        <w:rPr>
          <w:rFonts w:ascii="Angsana New" w:hAnsi="Angsana New" w:cs="Angsana New" w:hint="cs"/>
          <w:b/>
          <w:bCs/>
          <w:sz w:val="30"/>
          <w:szCs w:val="30"/>
          <w:lang w:val="en-US" w:bidi="th-TH"/>
        </w:rPr>
        <w:tab/>
      </w:r>
      <w:r w:rsidR="005A4FB2" w:rsidRPr="000B526A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สินทรัพย์ไม่มีตัวตน</w:t>
      </w:r>
      <w:r w:rsidR="007E48ED" w:rsidRPr="000B526A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 xml:space="preserve"> </w:t>
      </w:r>
    </w:p>
    <w:p w14:paraId="172171B4" w14:textId="77777777" w:rsidR="005A4FB2" w:rsidRPr="000B526A" w:rsidRDefault="005A4FB2" w:rsidP="00FB31B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u w:val="single"/>
        </w:rPr>
      </w:pPr>
    </w:p>
    <w:tbl>
      <w:tblPr>
        <w:tblW w:w="9103" w:type="dxa"/>
        <w:tblInd w:w="450" w:type="dxa"/>
        <w:tblLook w:val="0000" w:firstRow="0" w:lastRow="0" w:firstColumn="0" w:lastColumn="0" w:noHBand="0" w:noVBand="0"/>
      </w:tblPr>
      <w:tblGrid>
        <w:gridCol w:w="7470"/>
        <w:gridCol w:w="1633"/>
      </w:tblGrid>
      <w:tr w:rsidR="005A4FB2" w:rsidRPr="000B526A" w14:paraId="6D65B28C" w14:textId="77777777" w:rsidTr="00A70AD8">
        <w:tc>
          <w:tcPr>
            <w:tcW w:w="7470" w:type="dxa"/>
          </w:tcPr>
          <w:p w14:paraId="7913B84A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0491EE0A" w14:textId="77777777" w:rsidR="005A4FB2" w:rsidRPr="000B526A" w:rsidRDefault="008F5AEA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</w:t>
            </w:r>
          </w:p>
        </w:tc>
      </w:tr>
      <w:tr w:rsidR="005A4FB2" w:rsidRPr="000B526A" w14:paraId="36EAE2C5" w14:textId="77777777" w:rsidTr="00A70AD8">
        <w:tc>
          <w:tcPr>
            <w:tcW w:w="7470" w:type="dxa"/>
          </w:tcPr>
          <w:p w14:paraId="717F988C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470C1E15" w14:textId="77777777" w:rsidR="005A4FB2" w:rsidRPr="000B526A" w:rsidRDefault="00AE729E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ซอฟต์</w:t>
            </w:r>
            <w:r w:rsidR="008F5AEA"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แวร์</w:t>
            </w:r>
          </w:p>
        </w:tc>
      </w:tr>
      <w:tr w:rsidR="005A4FB2" w:rsidRPr="000B526A" w14:paraId="37362FB8" w14:textId="77777777" w:rsidTr="00A70AD8">
        <w:tc>
          <w:tcPr>
            <w:tcW w:w="7470" w:type="dxa"/>
          </w:tcPr>
          <w:p w14:paraId="6C0A82EB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6A4D6C07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0876A9"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A4FB2" w:rsidRPr="000B526A" w14:paraId="6EEE3B9B" w14:textId="77777777" w:rsidTr="00A70AD8">
        <w:tc>
          <w:tcPr>
            <w:tcW w:w="7470" w:type="dxa"/>
          </w:tcPr>
          <w:p w14:paraId="34D18441" w14:textId="77777777" w:rsidR="005A4FB2" w:rsidRPr="000B526A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33" w:type="dxa"/>
          </w:tcPr>
          <w:p w14:paraId="64CB865B" w14:textId="77777777" w:rsidR="005A4FB2" w:rsidRPr="00AE1B90" w:rsidRDefault="005A4FB2" w:rsidP="0072124E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1B90" w:rsidRPr="000B526A" w14:paraId="15667F2F" w14:textId="77777777" w:rsidTr="00A70AD8">
        <w:tc>
          <w:tcPr>
            <w:tcW w:w="7470" w:type="dxa"/>
          </w:tcPr>
          <w:p w14:paraId="44718E63" w14:textId="658B793F" w:rsidR="00AE1B90" w:rsidRPr="000B526A" w:rsidRDefault="00AE1B90" w:rsidP="00AE1B9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33" w:type="dxa"/>
          </w:tcPr>
          <w:p w14:paraId="53704727" w14:textId="63BAF97E" w:rsidR="00AE1B90" w:rsidRPr="00AE1B90" w:rsidRDefault="00AE1B90" w:rsidP="00AE1B90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hint="cs"/>
                <w:sz w:val="30"/>
                <w:szCs w:val="30"/>
                <w:lang w:val="en-US"/>
              </w:rPr>
              <w:t>30,773</w:t>
            </w:r>
          </w:p>
        </w:tc>
      </w:tr>
      <w:tr w:rsidR="00AE1B90" w:rsidRPr="000B526A" w14:paraId="3A2C02E2" w14:textId="77777777" w:rsidTr="00A70AD8">
        <w:tc>
          <w:tcPr>
            <w:tcW w:w="7470" w:type="dxa"/>
          </w:tcPr>
          <w:p w14:paraId="7A63E534" w14:textId="57D15AAB" w:rsidR="00AE1B90" w:rsidRPr="000B526A" w:rsidRDefault="00AE1B90" w:rsidP="00AE1B9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33" w:type="dxa"/>
          </w:tcPr>
          <w:p w14:paraId="655CF4E6" w14:textId="2A42C72B" w:rsidR="00AE1B90" w:rsidRPr="000B526A" w:rsidRDefault="00AE1B90" w:rsidP="00AE1B90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0E7C3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AE1B90" w:rsidRPr="000B526A" w14:paraId="03CAA1ED" w14:textId="77777777" w:rsidTr="00A70AD8">
        <w:tc>
          <w:tcPr>
            <w:tcW w:w="7470" w:type="dxa"/>
          </w:tcPr>
          <w:p w14:paraId="66C49108" w14:textId="61D5AB86" w:rsidR="00AE1B90" w:rsidRPr="000B526A" w:rsidRDefault="00AE1B90" w:rsidP="00AE1B9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1DFCBC25" w14:textId="3F2F5CFD" w:rsidR="00AE1B90" w:rsidRPr="000B526A" w:rsidRDefault="00AE1B90" w:rsidP="00AE1B90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30,89</w:t>
            </w:r>
            <w:r w:rsidR="000E7C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74172A" w:rsidRPr="000B526A" w14:paraId="1DDEB871" w14:textId="77777777" w:rsidTr="00A70AD8">
        <w:tc>
          <w:tcPr>
            <w:tcW w:w="7470" w:type="dxa"/>
          </w:tcPr>
          <w:p w14:paraId="0FB2A358" w14:textId="77777777" w:rsidR="0074172A" w:rsidRPr="000B526A" w:rsidRDefault="0074172A" w:rsidP="0074172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33" w:type="dxa"/>
          </w:tcPr>
          <w:p w14:paraId="53311AD1" w14:textId="7927E4AF" w:rsidR="0074172A" w:rsidRPr="000B526A" w:rsidRDefault="0074172A" w:rsidP="0074172A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4172A"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</w:p>
        </w:tc>
      </w:tr>
      <w:tr w:rsidR="0074172A" w:rsidRPr="000B526A" w14:paraId="5C924F5E" w14:textId="77777777" w:rsidTr="00A70AD8">
        <w:tc>
          <w:tcPr>
            <w:tcW w:w="7470" w:type="dxa"/>
          </w:tcPr>
          <w:p w14:paraId="0AF2E2F5" w14:textId="192F83FF" w:rsidR="0074172A" w:rsidRPr="000B526A" w:rsidRDefault="0074172A" w:rsidP="0074172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33" w:type="dxa"/>
          </w:tcPr>
          <w:p w14:paraId="22F999E9" w14:textId="0A7CF368" w:rsidR="0074172A" w:rsidRPr="000B526A" w:rsidRDefault="0074172A" w:rsidP="0074172A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172A">
              <w:rPr>
                <w:rFonts w:ascii="Angsana New" w:hAnsi="Angsana New"/>
                <w:sz w:val="30"/>
                <w:szCs w:val="30"/>
                <w:lang w:val="en-US"/>
              </w:rPr>
              <w:t xml:space="preserve"> (1,052)</w:t>
            </w:r>
          </w:p>
        </w:tc>
      </w:tr>
      <w:tr w:rsidR="0074172A" w:rsidRPr="000B526A" w14:paraId="466EE75F" w14:textId="77777777" w:rsidTr="00A70AD8">
        <w:tc>
          <w:tcPr>
            <w:tcW w:w="7470" w:type="dxa"/>
          </w:tcPr>
          <w:p w14:paraId="46B87713" w14:textId="7EDAB412" w:rsidR="0074172A" w:rsidRPr="000B526A" w:rsidRDefault="0074172A" w:rsidP="0074172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DBCFE27" w14:textId="39DECA7F" w:rsidR="0074172A" w:rsidRPr="0074172A" w:rsidRDefault="0074172A" w:rsidP="0074172A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17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1F48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30,31</w:t>
            </w:r>
            <w:r w:rsidR="000E7C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7417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AE1B90" w:rsidRPr="000B526A" w14:paraId="0D9216A1" w14:textId="77777777" w:rsidTr="00A70AD8">
        <w:tc>
          <w:tcPr>
            <w:tcW w:w="7470" w:type="dxa"/>
          </w:tcPr>
          <w:p w14:paraId="27AF131C" w14:textId="77777777" w:rsidR="00AE1B90" w:rsidRPr="000B526A" w:rsidRDefault="00AE1B90" w:rsidP="00AE1B9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027CECB9" w14:textId="77777777" w:rsidR="00AE1B90" w:rsidRPr="000B526A" w:rsidRDefault="00AE1B90" w:rsidP="00AE1B90">
            <w:pPr>
              <w:tabs>
                <w:tab w:val="decimal" w:pos="1310"/>
              </w:tabs>
              <w:spacing w:line="240" w:lineRule="atLeast"/>
              <w:ind w:right="-7"/>
              <w:rPr>
                <w:rFonts w:ascii="Angsana New" w:hAnsi="Angsana New"/>
                <w:lang w:val="en-US"/>
              </w:rPr>
            </w:pPr>
          </w:p>
        </w:tc>
      </w:tr>
      <w:tr w:rsidR="00AE1B90" w:rsidRPr="000B526A" w14:paraId="6EA8B672" w14:textId="77777777" w:rsidTr="00A70AD8">
        <w:tc>
          <w:tcPr>
            <w:tcW w:w="7470" w:type="dxa"/>
          </w:tcPr>
          <w:p w14:paraId="387AD26B" w14:textId="77777777" w:rsidR="00AE1B90" w:rsidRPr="000B526A" w:rsidRDefault="00AE1B90" w:rsidP="00AE1B9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633" w:type="dxa"/>
          </w:tcPr>
          <w:p w14:paraId="5AE718A1" w14:textId="77777777" w:rsidR="00AE1B90" w:rsidRPr="00AE1B90" w:rsidRDefault="00AE1B90" w:rsidP="00AE1B90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6B6E7243" w14:textId="77777777" w:rsidTr="00A70AD8">
        <w:tc>
          <w:tcPr>
            <w:tcW w:w="7470" w:type="dxa"/>
          </w:tcPr>
          <w:p w14:paraId="596C2B13" w14:textId="205A4EFB" w:rsidR="00AE1B90" w:rsidRPr="000B526A" w:rsidRDefault="00AE1B90" w:rsidP="00AE1B9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33" w:type="dxa"/>
          </w:tcPr>
          <w:p w14:paraId="25BD54E4" w14:textId="25930EAE" w:rsidR="00AE1B90" w:rsidRPr="00AE1B90" w:rsidRDefault="00AE1B90" w:rsidP="00AE1B90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1B90">
              <w:rPr>
                <w:rFonts w:ascii="Angsana New" w:hAnsi="Angsana New" w:hint="cs"/>
                <w:sz w:val="30"/>
                <w:szCs w:val="30"/>
                <w:lang w:val="en-US"/>
              </w:rPr>
              <w:t>23,299</w:t>
            </w:r>
          </w:p>
        </w:tc>
      </w:tr>
      <w:tr w:rsidR="00AE1B90" w:rsidRPr="000B526A" w14:paraId="4551003F" w14:textId="77777777" w:rsidTr="00A70AD8">
        <w:tc>
          <w:tcPr>
            <w:tcW w:w="7470" w:type="dxa"/>
          </w:tcPr>
          <w:p w14:paraId="5E6251BF" w14:textId="1F99D526" w:rsidR="00AE1B90" w:rsidRPr="000B526A" w:rsidRDefault="00AE1B90" w:rsidP="00AE1B9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33" w:type="dxa"/>
          </w:tcPr>
          <w:p w14:paraId="7CE70252" w14:textId="3E10F63D" w:rsidR="00AE1B90" w:rsidRPr="000B526A" w:rsidRDefault="00AE1B90" w:rsidP="00AE1B90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1,43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E1B90" w:rsidRPr="000B526A" w14:paraId="02E4BA23" w14:textId="77777777" w:rsidTr="00A70AD8">
        <w:tc>
          <w:tcPr>
            <w:tcW w:w="7470" w:type="dxa"/>
          </w:tcPr>
          <w:p w14:paraId="71D98DDD" w14:textId="3A5BD6C3" w:rsidR="00AE1B90" w:rsidRPr="000B526A" w:rsidRDefault="00AE1B90" w:rsidP="00AE1B9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42243A7E" w14:textId="2BC356D5" w:rsidR="00AE1B90" w:rsidRPr="000B526A" w:rsidRDefault="00AE1B90" w:rsidP="00AE1B90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170D06" w:rsidRPr="000B526A" w14:paraId="202D89F4" w14:textId="77777777" w:rsidTr="00A70AD8">
        <w:tc>
          <w:tcPr>
            <w:tcW w:w="7470" w:type="dxa"/>
          </w:tcPr>
          <w:p w14:paraId="1BC57356" w14:textId="77777777" w:rsidR="00170D06" w:rsidRPr="000B526A" w:rsidRDefault="00170D06" w:rsidP="00170D0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33" w:type="dxa"/>
          </w:tcPr>
          <w:p w14:paraId="00E65A94" w14:textId="0A8BCD52" w:rsidR="00170D06" w:rsidRPr="000B526A" w:rsidRDefault="00170D06" w:rsidP="00170D06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0D06">
              <w:rPr>
                <w:rFonts w:ascii="Angsana New" w:hAnsi="Angsana New"/>
                <w:sz w:val="30"/>
                <w:szCs w:val="30"/>
                <w:lang w:val="en-US"/>
              </w:rPr>
              <w:t xml:space="preserve"> 1,338 </w:t>
            </w:r>
          </w:p>
        </w:tc>
      </w:tr>
      <w:tr w:rsidR="00170D06" w:rsidRPr="000B526A" w14:paraId="5BD4D927" w14:textId="77777777" w:rsidTr="00A70AD8">
        <w:tc>
          <w:tcPr>
            <w:tcW w:w="7470" w:type="dxa"/>
          </w:tcPr>
          <w:p w14:paraId="150E340A" w14:textId="6716A597" w:rsidR="00170D06" w:rsidRPr="000B526A" w:rsidRDefault="00170D06" w:rsidP="00170D06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0D06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33" w:type="dxa"/>
          </w:tcPr>
          <w:p w14:paraId="5CEF1A67" w14:textId="30507A77" w:rsidR="00170D06" w:rsidRPr="000B526A" w:rsidRDefault="00170D06" w:rsidP="00170D06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0D06">
              <w:rPr>
                <w:rFonts w:ascii="Angsana New" w:hAnsi="Angsana New"/>
                <w:sz w:val="30"/>
                <w:szCs w:val="30"/>
                <w:lang w:val="en-US"/>
              </w:rPr>
              <w:t xml:space="preserve"> (1,052)</w:t>
            </w:r>
          </w:p>
        </w:tc>
      </w:tr>
      <w:tr w:rsidR="00AE1B90" w:rsidRPr="000B526A" w14:paraId="635FA46B" w14:textId="77777777" w:rsidTr="00A70AD8">
        <w:tc>
          <w:tcPr>
            <w:tcW w:w="7470" w:type="dxa"/>
          </w:tcPr>
          <w:p w14:paraId="7BD7A2BC" w14:textId="02F200D7" w:rsidR="00AE1B90" w:rsidRPr="000B526A" w:rsidRDefault="00AE1B90" w:rsidP="00AE1B9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1A8B0C32" w14:textId="51AEB4DC" w:rsidR="00AE1B90" w:rsidRPr="000B526A" w:rsidRDefault="001F4893" w:rsidP="00AE1B90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25,01</w:t>
            </w:r>
            <w:r w:rsidR="002C1B9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AE1B90" w:rsidRPr="000B526A" w14:paraId="467E5D72" w14:textId="77777777" w:rsidTr="00A70AD8">
        <w:tc>
          <w:tcPr>
            <w:tcW w:w="7470" w:type="dxa"/>
          </w:tcPr>
          <w:p w14:paraId="673376EF" w14:textId="77777777" w:rsidR="00AE1B90" w:rsidRPr="000B526A" w:rsidRDefault="00AE1B90" w:rsidP="00AE1B9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3" w:type="dxa"/>
          </w:tcPr>
          <w:p w14:paraId="3C669567" w14:textId="77777777" w:rsidR="00AE1B90" w:rsidRPr="000B526A" w:rsidRDefault="00AE1B90" w:rsidP="00AE1B9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1B90" w:rsidRPr="000B526A" w14:paraId="72154C5D" w14:textId="77777777" w:rsidTr="00A70AD8">
        <w:tc>
          <w:tcPr>
            <w:tcW w:w="7470" w:type="dxa"/>
          </w:tcPr>
          <w:p w14:paraId="78D3ADC3" w14:textId="77777777" w:rsidR="00AE1B90" w:rsidRPr="000B526A" w:rsidRDefault="00AE1B90" w:rsidP="00AE1B9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33" w:type="dxa"/>
          </w:tcPr>
          <w:p w14:paraId="6BBDF963" w14:textId="77777777" w:rsidR="00AE1B90" w:rsidRPr="000B526A" w:rsidRDefault="00AE1B90" w:rsidP="00AE1B90">
            <w:pPr>
              <w:tabs>
                <w:tab w:val="decimal" w:pos="1113"/>
                <w:tab w:val="decimal" w:pos="12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B90" w:rsidRPr="000B526A" w14:paraId="4ED09872" w14:textId="77777777" w:rsidTr="00A70AD8">
        <w:tc>
          <w:tcPr>
            <w:tcW w:w="7470" w:type="dxa"/>
          </w:tcPr>
          <w:p w14:paraId="361F804D" w14:textId="214CAE4D" w:rsidR="00AE1B90" w:rsidRPr="000B526A" w:rsidRDefault="00AE1B90" w:rsidP="00AE1B9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633" w:type="dxa"/>
            <w:tcBorders>
              <w:bottom w:val="double" w:sz="4" w:space="0" w:color="auto"/>
            </w:tcBorders>
          </w:tcPr>
          <w:p w14:paraId="7189CED4" w14:textId="3A00FF59" w:rsidR="00AE1B90" w:rsidRPr="000B526A" w:rsidRDefault="00AE1B90" w:rsidP="00AE1B90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7,474</w:t>
            </w:r>
          </w:p>
        </w:tc>
      </w:tr>
      <w:tr w:rsidR="00AE1B90" w:rsidRPr="000B526A" w14:paraId="4B313FF9" w14:textId="77777777" w:rsidTr="00A70AD8">
        <w:tc>
          <w:tcPr>
            <w:tcW w:w="7470" w:type="dxa"/>
          </w:tcPr>
          <w:p w14:paraId="337529F4" w14:textId="0AE121EB" w:rsidR="00AE1B90" w:rsidRPr="000B526A" w:rsidRDefault="00AE1B90" w:rsidP="00AE1B9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633" w:type="dxa"/>
            <w:tcBorders>
              <w:top w:val="double" w:sz="4" w:space="0" w:color="auto"/>
              <w:bottom w:val="double" w:sz="4" w:space="0" w:color="auto"/>
            </w:tcBorders>
          </w:tcPr>
          <w:p w14:paraId="30D735A1" w14:textId="5350D438" w:rsidR="00AE1B90" w:rsidRPr="000B526A" w:rsidRDefault="00AE1B90" w:rsidP="00AE1B90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AE1B90" w:rsidRPr="000B526A" w14:paraId="673470CF" w14:textId="77777777" w:rsidTr="00A70AD8">
        <w:tc>
          <w:tcPr>
            <w:tcW w:w="7470" w:type="dxa"/>
          </w:tcPr>
          <w:p w14:paraId="3B700F2B" w14:textId="7A4E4086" w:rsidR="00AE1B90" w:rsidRPr="000B526A" w:rsidRDefault="00AE1B90" w:rsidP="00AE1B9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633" w:type="dxa"/>
            <w:tcBorders>
              <w:top w:val="double" w:sz="4" w:space="0" w:color="auto"/>
              <w:bottom w:val="double" w:sz="4" w:space="0" w:color="auto"/>
            </w:tcBorders>
          </w:tcPr>
          <w:p w14:paraId="5502CB0C" w14:textId="25BC415E" w:rsidR="00AE1B90" w:rsidRPr="000B526A" w:rsidRDefault="008A63B4" w:rsidP="00AE1B90">
            <w:pPr>
              <w:tabs>
                <w:tab w:val="decimal" w:pos="1240"/>
              </w:tabs>
              <w:spacing w:line="240" w:lineRule="atLeast"/>
              <w:ind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A63B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8A63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A63B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29</w:t>
            </w:r>
            <w:r w:rsidR="00AA3D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61D8B327" w14:textId="5F781B57" w:rsidR="00985B91" w:rsidRDefault="00985B91" w:rsidP="00CE006E">
      <w:pPr>
        <w:pStyle w:val="BodyText"/>
        <w:spacing w:after="0" w:line="240" w:lineRule="auto"/>
        <w:ind w:left="540"/>
        <w:rPr>
          <w:rFonts w:ascii="Angsana New" w:hAnsi="Angsana New"/>
          <w:sz w:val="30"/>
          <w:szCs w:val="30"/>
        </w:rPr>
      </w:pPr>
    </w:p>
    <w:p w14:paraId="1DBDD0DE" w14:textId="16029C95" w:rsidR="007F3DE6" w:rsidRDefault="007F3DE6" w:rsidP="00CE006E">
      <w:pPr>
        <w:pStyle w:val="BodyText"/>
        <w:spacing w:after="0" w:line="240" w:lineRule="auto"/>
        <w:ind w:left="540"/>
        <w:rPr>
          <w:rFonts w:ascii="Angsana New" w:hAnsi="Angsana New"/>
          <w:sz w:val="30"/>
          <w:szCs w:val="30"/>
        </w:rPr>
      </w:pPr>
    </w:p>
    <w:p w14:paraId="5DDFA0E3" w14:textId="77777777" w:rsidR="00AE1B90" w:rsidRDefault="00AE1B90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71599FF" w14:textId="5EEA4ED8" w:rsidR="001969E0" w:rsidRPr="000B526A" w:rsidRDefault="0007647B" w:rsidP="005F4B06">
      <w:pPr>
        <w:tabs>
          <w:tab w:val="left" w:pos="540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0</w:t>
      </w:r>
      <w:r w:rsidR="001969E0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1969E0" w:rsidRPr="000B526A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14:paraId="42C1A70D" w14:textId="77777777" w:rsidR="001969E0" w:rsidRPr="000B526A" w:rsidRDefault="001969E0" w:rsidP="00FB31B0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900"/>
        <w:gridCol w:w="1350"/>
        <w:gridCol w:w="270"/>
        <w:gridCol w:w="1359"/>
      </w:tblGrid>
      <w:tr w:rsidR="006B6EE4" w:rsidRPr="000B526A" w14:paraId="5045147A" w14:textId="77777777" w:rsidTr="00BC1E5C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A326847" w14:textId="77777777" w:rsidR="006B6EE4" w:rsidRPr="000B526A" w:rsidRDefault="006B6EE4" w:rsidP="006B6EE4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D73B5F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0D5B3E" w14:textId="7198322C" w:rsidR="006B6EE4" w:rsidRPr="000B526A" w:rsidRDefault="006B6EE4" w:rsidP="006B6EE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E1B9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2280C" w14:textId="77777777" w:rsidR="006B6EE4" w:rsidRPr="000B526A" w:rsidRDefault="006B6EE4" w:rsidP="006B6EE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3773BFC" w14:textId="35BE16AA" w:rsidR="006B6EE4" w:rsidRPr="000B526A" w:rsidRDefault="006B6EE4" w:rsidP="006B6EE4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E1B9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B6EE4" w:rsidRPr="000B526A" w14:paraId="426A1C60" w14:textId="77777777" w:rsidTr="00BC1E5C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52F75AC" w14:textId="77777777" w:rsidR="006B6EE4" w:rsidRPr="000B526A" w:rsidRDefault="006B6EE4" w:rsidP="006B6EE4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C209CD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FEA76F" w14:textId="77777777" w:rsidR="006B6EE4" w:rsidRPr="000B526A" w:rsidRDefault="006B6EE4" w:rsidP="006B6EE4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6346" w:rsidRPr="000B526A" w14:paraId="00753550" w14:textId="77777777" w:rsidTr="00BC1E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14:paraId="7BCF5A8D" w14:textId="77777777" w:rsidR="00346346" w:rsidRPr="000B526A" w:rsidRDefault="00346346" w:rsidP="0034634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CD1BE98" w14:textId="77777777" w:rsidR="00346346" w:rsidRPr="000B526A" w:rsidRDefault="00346346" w:rsidP="00346346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</w:tcPr>
          <w:p w14:paraId="7589B24B" w14:textId="3D5D31D6" w:rsidR="00346346" w:rsidRPr="000B526A" w:rsidRDefault="00346346" w:rsidP="0034634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6346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3E89E8B9" w14:textId="77777777" w:rsidR="00346346" w:rsidRPr="000B526A" w:rsidRDefault="00346346" w:rsidP="00346346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4BB1D640" w14:textId="12DFFD75" w:rsidR="00346346" w:rsidRPr="000B526A" w:rsidRDefault="00346346" w:rsidP="0034634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46346" w:rsidRPr="000B526A" w14:paraId="5A754580" w14:textId="77777777" w:rsidTr="00BC1E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14:paraId="2B8AEC4B" w14:textId="77777777" w:rsidR="00346346" w:rsidRPr="000B526A" w:rsidRDefault="00346346" w:rsidP="0034634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900" w:type="dxa"/>
          </w:tcPr>
          <w:p w14:paraId="0B97D5DD" w14:textId="77777777" w:rsidR="00346346" w:rsidRPr="000B526A" w:rsidRDefault="00346346" w:rsidP="00346346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F42B61" w14:textId="4EFE7A24" w:rsidR="00346346" w:rsidRPr="000B526A" w:rsidRDefault="00346346" w:rsidP="0034634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6346">
              <w:rPr>
                <w:rFonts w:ascii="Angsana New" w:hAnsi="Angsana New"/>
                <w:sz w:val="30"/>
                <w:szCs w:val="30"/>
                <w:lang w:val="en-US"/>
              </w:rPr>
              <w:t>116,25</w:t>
            </w:r>
            <w:r w:rsidR="00A00D5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4311140" w14:textId="77777777" w:rsidR="00346346" w:rsidRPr="000B526A" w:rsidRDefault="00346346" w:rsidP="00346346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496FA0B6" w14:textId="63DE8B21" w:rsidR="00346346" w:rsidRPr="000B526A" w:rsidRDefault="00346346" w:rsidP="0034634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158,467</w:t>
            </w:r>
          </w:p>
        </w:tc>
      </w:tr>
      <w:tr w:rsidR="00346346" w:rsidRPr="000B526A" w14:paraId="4F85E29A" w14:textId="77777777" w:rsidTr="00BC1E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0" w:type="dxa"/>
          </w:tcPr>
          <w:p w14:paraId="5FF8221B" w14:textId="77777777" w:rsidR="00346346" w:rsidRPr="000B526A" w:rsidRDefault="00346346" w:rsidP="00346346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D414125" w14:textId="77777777" w:rsidR="00346346" w:rsidRPr="000B526A" w:rsidRDefault="00346346" w:rsidP="00346346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6D1263" w14:textId="134BA8E1" w:rsidR="00346346" w:rsidRPr="00346346" w:rsidRDefault="00346346" w:rsidP="0034634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634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116,45</w:t>
            </w:r>
            <w:r w:rsidR="00A00D5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2675A07" w14:textId="77777777" w:rsidR="00346346" w:rsidRPr="000B526A" w:rsidRDefault="00346346" w:rsidP="00346346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1F56DE6" w14:textId="0515FF88" w:rsidR="00346346" w:rsidRPr="000B526A" w:rsidRDefault="00346346" w:rsidP="00346346">
            <w:pPr>
              <w:tabs>
                <w:tab w:val="decimal" w:pos="1062"/>
              </w:tabs>
              <w:spacing w:line="240" w:lineRule="atLeast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158,467</w:t>
            </w:r>
          </w:p>
        </w:tc>
      </w:tr>
    </w:tbl>
    <w:p w14:paraId="5E531AD1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14:paraId="35389AD8" w14:textId="2FDFD70E" w:rsidR="00433090" w:rsidRPr="000B526A" w:rsidRDefault="00433090" w:rsidP="005F4B0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Pr="000B526A">
        <w:rPr>
          <w:rFonts w:ascii="Angsana New" w:hAnsi="Angsana New" w:hint="cs"/>
          <w:b/>
          <w:bCs/>
          <w:sz w:val="30"/>
          <w:szCs w:val="30"/>
        </w:rPr>
        <w:tab/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  <w:r w:rsidR="00A81F70" w:rsidRPr="000B526A">
        <w:rPr>
          <w:rFonts w:ascii="Angsana New" w:hAnsi="Angsana New" w:hint="cs"/>
          <w:b/>
          <w:bCs/>
          <w:sz w:val="30"/>
          <w:szCs w:val="30"/>
          <w:cs/>
        </w:rPr>
        <w:t>กิจการอื่น</w:t>
      </w:r>
    </w:p>
    <w:p w14:paraId="57991EEB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  <w:u w:val="single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350"/>
      </w:tblGrid>
      <w:tr w:rsidR="00AE1B90" w:rsidRPr="000B526A" w14:paraId="45346A5D" w14:textId="77777777" w:rsidTr="00AF2679">
        <w:trPr>
          <w:cantSplit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843FE08" w14:textId="77777777" w:rsidR="00AE1B90" w:rsidRPr="000B526A" w:rsidRDefault="00AE1B90" w:rsidP="00AE1B90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753885" w14:textId="6DB46BEF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62852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45C21C" w14:textId="624F12B4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E1B90" w:rsidRPr="000B526A" w14:paraId="105F96D7" w14:textId="77777777" w:rsidTr="00AF267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6E1427D" w14:textId="77777777" w:rsidR="00AE1B90" w:rsidRPr="000B526A" w:rsidRDefault="00AE1B90" w:rsidP="00AE1B90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05A94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05CA" w:rsidRPr="000B526A" w14:paraId="1B4958EA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3E2A7CFD" w14:textId="77777777" w:rsidR="00FA05CA" w:rsidRPr="000B526A" w:rsidRDefault="00FA05CA" w:rsidP="00FA05CA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350" w:type="dxa"/>
          </w:tcPr>
          <w:p w14:paraId="7F09C94D" w14:textId="6C994357" w:rsidR="00FA05CA" w:rsidRPr="000B526A" w:rsidRDefault="00FA05CA" w:rsidP="00FA05CA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46,62</w:t>
            </w:r>
            <w:r w:rsidR="00847C2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357C958B" w14:textId="77777777" w:rsidR="00FA05CA" w:rsidRPr="000B526A" w:rsidRDefault="00FA05CA" w:rsidP="00FA05CA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81D808" w14:textId="520B9C4B" w:rsidR="00FA05CA" w:rsidRPr="000B526A" w:rsidRDefault="00FA05CA" w:rsidP="00FA05CA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44,291</w:t>
            </w:r>
          </w:p>
        </w:tc>
      </w:tr>
      <w:tr w:rsidR="00FA05CA" w:rsidRPr="000B526A" w14:paraId="147E53EC" w14:textId="77777777" w:rsidTr="00D54C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74B989EA" w14:textId="77777777" w:rsidR="00FA05CA" w:rsidRPr="000B526A" w:rsidRDefault="00FA05CA" w:rsidP="00FA05CA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  <w:lang w:val="en-US"/>
              </w:rPr>
              <w:t>เจ้าหนี้ค่าวัสดุสิ้นเปลืองโรงงานและอะไหล่</w:t>
            </w:r>
          </w:p>
        </w:tc>
        <w:tc>
          <w:tcPr>
            <w:tcW w:w="1350" w:type="dxa"/>
          </w:tcPr>
          <w:p w14:paraId="0CECD012" w14:textId="4D2E9365" w:rsidR="00FA05CA" w:rsidRPr="000B526A" w:rsidRDefault="00FA05CA" w:rsidP="00FA05CA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14,616 </w:t>
            </w:r>
          </w:p>
        </w:tc>
        <w:tc>
          <w:tcPr>
            <w:tcW w:w="270" w:type="dxa"/>
          </w:tcPr>
          <w:p w14:paraId="73F6F1F7" w14:textId="77777777" w:rsidR="00FA05CA" w:rsidRPr="000B526A" w:rsidRDefault="00FA05CA" w:rsidP="00FA05CA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AD901B" w14:textId="6810CE53" w:rsidR="00FA05CA" w:rsidRPr="000B526A" w:rsidRDefault="00FA05CA" w:rsidP="00FA05CA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14,228</w:t>
            </w:r>
          </w:p>
        </w:tc>
      </w:tr>
      <w:tr w:rsidR="00FA05CA" w:rsidRPr="000B526A" w14:paraId="650B398F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67E4D0B6" w14:textId="2051FD10" w:rsidR="00FA05CA" w:rsidRPr="000B526A" w:rsidRDefault="00FA05CA" w:rsidP="00FA05CA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E3647A">
              <w:rPr>
                <w:rFonts w:ascii="Angsana New" w:eastAsia="Cordia New" w:hAnsi="Angsana New"/>
                <w:sz w:val="30"/>
                <w:szCs w:val="30"/>
                <w:cs/>
              </w:rPr>
              <w:t>เจ้าหนี้ค่าซื้อที่ดิน อาคาร และอุปกรณ์</w:t>
            </w:r>
          </w:p>
        </w:tc>
        <w:tc>
          <w:tcPr>
            <w:tcW w:w="1350" w:type="dxa"/>
          </w:tcPr>
          <w:p w14:paraId="5027CFCD" w14:textId="0ED9712C" w:rsidR="00FA05CA" w:rsidRPr="000B526A" w:rsidRDefault="00FA05CA" w:rsidP="00FA05CA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3,176 </w:t>
            </w:r>
          </w:p>
        </w:tc>
        <w:tc>
          <w:tcPr>
            <w:tcW w:w="270" w:type="dxa"/>
          </w:tcPr>
          <w:p w14:paraId="225BC4B7" w14:textId="77777777" w:rsidR="00FA05CA" w:rsidRPr="000B526A" w:rsidRDefault="00FA05CA" w:rsidP="00FA05CA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9660C5" w14:textId="07AA94F8" w:rsidR="00FA05CA" w:rsidRPr="000B526A" w:rsidRDefault="00FA05CA" w:rsidP="00FA05CA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450</w:t>
            </w:r>
          </w:p>
        </w:tc>
      </w:tr>
      <w:tr w:rsidR="00FA05CA" w:rsidRPr="000B526A" w14:paraId="0E95E637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01727D90" w14:textId="77777777" w:rsidR="00FA05CA" w:rsidRPr="000B526A" w:rsidRDefault="00FA05CA" w:rsidP="00FA05CA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อื่น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14:paraId="2047ABCF" w14:textId="46D7528A" w:rsidR="00FA05CA" w:rsidRPr="000B526A" w:rsidRDefault="00FA05CA" w:rsidP="00FA05CA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35,635 </w:t>
            </w:r>
          </w:p>
        </w:tc>
        <w:tc>
          <w:tcPr>
            <w:tcW w:w="270" w:type="dxa"/>
          </w:tcPr>
          <w:p w14:paraId="7896DFA7" w14:textId="77777777" w:rsidR="00FA05CA" w:rsidRPr="000B526A" w:rsidRDefault="00FA05CA" w:rsidP="00FA05CA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0F073F" w14:textId="440686CA" w:rsidR="00FA05CA" w:rsidRPr="000B526A" w:rsidRDefault="00FA05CA" w:rsidP="00FA05CA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40,881</w:t>
            </w:r>
          </w:p>
        </w:tc>
      </w:tr>
      <w:tr w:rsidR="00FA05CA" w:rsidRPr="000B526A" w14:paraId="1D54E99F" w14:textId="77777777" w:rsidTr="00AF26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20" w:type="dxa"/>
          </w:tcPr>
          <w:p w14:paraId="27AD75CB" w14:textId="77777777" w:rsidR="00FA05CA" w:rsidRPr="000B526A" w:rsidRDefault="00FA05CA" w:rsidP="00FA05CA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8CADDC" w14:textId="38CC56A2" w:rsidR="00FA05CA" w:rsidRPr="00FA05CA" w:rsidRDefault="00FA05CA" w:rsidP="00FA05CA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A05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100,05</w:t>
            </w:r>
            <w:r w:rsidR="00847C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FA05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63F6A4D7" w14:textId="77777777" w:rsidR="00FA05CA" w:rsidRPr="000B526A" w:rsidRDefault="00FA05CA" w:rsidP="00FA05CA">
            <w:pPr>
              <w:pStyle w:val="BodyText"/>
              <w:tabs>
                <w:tab w:val="decimal" w:pos="1062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1EB6BB" w14:textId="11F71172" w:rsidR="00FA05CA" w:rsidRPr="000B526A" w:rsidRDefault="00FA05CA" w:rsidP="00FA05CA">
            <w:pPr>
              <w:tabs>
                <w:tab w:val="decimal" w:pos="106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104,850</w:t>
            </w:r>
          </w:p>
        </w:tc>
      </w:tr>
    </w:tbl>
    <w:p w14:paraId="5D932964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p w14:paraId="71A7B6BE" w14:textId="77777777" w:rsidR="00E454E7" w:rsidRPr="000B526A" w:rsidRDefault="00C53833" w:rsidP="00E454E7">
      <w:pPr>
        <w:tabs>
          <w:tab w:val="left" w:pos="540"/>
        </w:tabs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2</w:t>
      </w:r>
      <w:r w:rsidR="00E454E7" w:rsidRPr="000B526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2E659C" w:rsidRPr="000B526A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ประมาณการหนี้สินสำหรับ</w:t>
      </w:r>
      <w:r w:rsidR="00E454E7" w:rsidRPr="000B526A">
        <w:rPr>
          <w:rFonts w:ascii="Angsana New" w:eastAsia="Batang" w:hAnsi="Angsana New" w:hint="cs"/>
          <w:b/>
          <w:bCs/>
          <w:sz w:val="30"/>
          <w:szCs w:val="30"/>
          <w:cs/>
          <w:lang w:eastAsia="ko-KR"/>
        </w:rPr>
        <w:t>ผลประโยชน์พนักงาน</w:t>
      </w:r>
    </w:p>
    <w:p w14:paraId="4A1A99EC" w14:textId="77777777" w:rsidR="00614B1B" w:rsidRPr="000B526A" w:rsidRDefault="00614B1B" w:rsidP="00614B1B">
      <w:pPr>
        <w:spacing w:line="240" w:lineRule="auto"/>
        <w:ind w:left="522"/>
        <w:jc w:val="thaiDistribute"/>
        <w:rPr>
          <w:rFonts w:ascii="Angsana New" w:hAnsi="Angsana New"/>
          <w:sz w:val="28"/>
          <w:szCs w:val="28"/>
        </w:rPr>
      </w:pPr>
    </w:p>
    <w:tbl>
      <w:tblPr>
        <w:tblW w:w="8992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22"/>
        <w:gridCol w:w="1350"/>
        <w:gridCol w:w="270"/>
        <w:gridCol w:w="1350"/>
      </w:tblGrid>
      <w:tr w:rsidR="00AE1B90" w:rsidRPr="000B526A" w14:paraId="1403A17C" w14:textId="77777777" w:rsidTr="00A70AD8">
        <w:trPr>
          <w:tblHeader/>
        </w:trPr>
        <w:tc>
          <w:tcPr>
            <w:tcW w:w="6022" w:type="dxa"/>
            <w:vAlign w:val="bottom"/>
          </w:tcPr>
          <w:p w14:paraId="798FD928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8ADF5A" w14:textId="6CFA6E4F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0A73113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127447" w14:textId="28A19946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E1B90" w:rsidRPr="000B526A" w14:paraId="5A73535B" w14:textId="77777777" w:rsidTr="00A70AD8">
        <w:trPr>
          <w:tblHeader/>
        </w:trPr>
        <w:tc>
          <w:tcPr>
            <w:tcW w:w="6022" w:type="dxa"/>
            <w:vAlign w:val="bottom"/>
          </w:tcPr>
          <w:p w14:paraId="6A56D5C8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0543B4A" w14:textId="77777777" w:rsidR="00AE1B90" w:rsidRPr="000B526A" w:rsidRDefault="00AE1B90" w:rsidP="00AE1B90">
            <w:pPr>
              <w:spacing w:line="240" w:lineRule="auto"/>
              <w:ind w:right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B90" w:rsidRPr="000B526A" w14:paraId="7FE141B7" w14:textId="77777777" w:rsidTr="00A70AD8">
        <w:tc>
          <w:tcPr>
            <w:tcW w:w="6022" w:type="dxa"/>
            <w:vAlign w:val="bottom"/>
          </w:tcPr>
          <w:p w14:paraId="1551C338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  <w:p w14:paraId="7CBB0A2A" w14:textId="77777777" w:rsidR="00AE1B90" w:rsidRPr="000B526A" w:rsidRDefault="00AE1B90" w:rsidP="00AE1B9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350" w:type="dxa"/>
            <w:vAlign w:val="bottom"/>
          </w:tcPr>
          <w:p w14:paraId="2E81F0C2" w14:textId="77777777" w:rsidR="00AE1B90" w:rsidRPr="000B526A" w:rsidRDefault="00AE1B90" w:rsidP="00AE1B90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FE13EC" w14:textId="77777777" w:rsidR="00AE1B90" w:rsidRPr="000B526A" w:rsidRDefault="00AE1B90" w:rsidP="00AE1B90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4F2F95" w14:textId="77777777" w:rsidR="00AE1B90" w:rsidRPr="000B526A" w:rsidRDefault="00AE1B90" w:rsidP="00AE1B90">
            <w:pPr>
              <w:tabs>
                <w:tab w:val="decimal" w:pos="1055"/>
              </w:tabs>
              <w:spacing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05CA" w:rsidRPr="000B526A" w14:paraId="0F70418F" w14:textId="77777777" w:rsidTr="00A70AD8">
        <w:tc>
          <w:tcPr>
            <w:tcW w:w="6022" w:type="dxa"/>
          </w:tcPr>
          <w:p w14:paraId="7FA2FA78" w14:textId="77777777" w:rsidR="00FA05CA" w:rsidRPr="000B526A" w:rsidRDefault="00FA05CA" w:rsidP="00FA05C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nil"/>
            </w:tcBorders>
          </w:tcPr>
          <w:p w14:paraId="2A6FCA80" w14:textId="33F291F0" w:rsidR="00FA05CA" w:rsidRPr="000B526A" w:rsidRDefault="00FA05CA" w:rsidP="00FA05CA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378,516 </w:t>
            </w:r>
          </w:p>
        </w:tc>
        <w:tc>
          <w:tcPr>
            <w:tcW w:w="270" w:type="dxa"/>
            <w:vAlign w:val="bottom"/>
          </w:tcPr>
          <w:p w14:paraId="1DB8628D" w14:textId="77777777" w:rsidR="00FA05CA" w:rsidRPr="000B526A" w:rsidRDefault="00FA05CA" w:rsidP="00FA05CA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5A96ABA" w14:textId="65EF12D1" w:rsidR="00FA05CA" w:rsidRPr="000B526A" w:rsidRDefault="00FA05CA" w:rsidP="00FA05CA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374,027</w:t>
            </w:r>
          </w:p>
        </w:tc>
      </w:tr>
      <w:tr w:rsidR="00FA05CA" w:rsidRPr="000B526A" w14:paraId="4F037F8A" w14:textId="77777777" w:rsidTr="00A70AD8">
        <w:tc>
          <w:tcPr>
            <w:tcW w:w="6022" w:type="dxa"/>
          </w:tcPr>
          <w:p w14:paraId="608FB236" w14:textId="77777777" w:rsidR="00FA05CA" w:rsidRPr="000B526A" w:rsidRDefault="00FA05CA" w:rsidP="00FA05C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B4A25B" w14:textId="7BD58644" w:rsidR="00FA05CA" w:rsidRPr="000B526A" w:rsidRDefault="00FA05CA" w:rsidP="00FA05CA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50,209 </w:t>
            </w:r>
          </w:p>
        </w:tc>
        <w:tc>
          <w:tcPr>
            <w:tcW w:w="270" w:type="dxa"/>
            <w:vAlign w:val="bottom"/>
          </w:tcPr>
          <w:p w14:paraId="43C51D47" w14:textId="77777777" w:rsidR="00FA05CA" w:rsidRPr="000B526A" w:rsidRDefault="00FA05CA" w:rsidP="00FA05CA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010AAD" w14:textId="01461E7B" w:rsidR="00FA05CA" w:rsidRPr="000B526A" w:rsidRDefault="00FA05CA" w:rsidP="00FA05CA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50,625</w:t>
            </w:r>
          </w:p>
        </w:tc>
      </w:tr>
      <w:tr w:rsidR="00FA05CA" w:rsidRPr="000B526A" w14:paraId="1DDAD669" w14:textId="77777777" w:rsidTr="00A70AD8">
        <w:tc>
          <w:tcPr>
            <w:tcW w:w="6022" w:type="dxa"/>
            <w:vAlign w:val="bottom"/>
          </w:tcPr>
          <w:p w14:paraId="5440B22A" w14:textId="77777777" w:rsidR="00FA05CA" w:rsidRPr="000B526A" w:rsidRDefault="00FA05CA" w:rsidP="00FA05C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0FFD7B6" w14:textId="498CD5FD" w:rsidR="00FA05CA" w:rsidRPr="00FA05CA" w:rsidRDefault="00FA05CA" w:rsidP="00FA05CA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A05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428,725 </w:t>
            </w:r>
          </w:p>
        </w:tc>
        <w:tc>
          <w:tcPr>
            <w:tcW w:w="270" w:type="dxa"/>
            <w:vAlign w:val="bottom"/>
          </w:tcPr>
          <w:p w14:paraId="020354E3" w14:textId="77777777" w:rsidR="00FA05CA" w:rsidRPr="000B526A" w:rsidRDefault="00FA05CA" w:rsidP="00FA05CA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4DC2DEE" w14:textId="39E9E6D8" w:rsidR="00FA05CA" w:rsidRPr="000B526A" w:rsidRDefault="00FA05CA" w:rsidP="00FA05CA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424,652</w:t>
            </w:r>
          </w:p>
        </w:tc>
      </w:tr>
      <w:tr w:rsidR="00FA05CA" w:rsidRPr="000B526A" w14:paraId="20F79C55" w14:textId="77777777" w:rsidTr="00A70AD8">
        <w:tc>
          <w:tcPr>
            <w:tcW w:w="6022" w:type="dxa"/>
            <w:vAlign w:val="bottom"/>
          </w:tcPr>
          <w:p w14:paraId="6F60478B" w14:textId="77777777" w:rsidR="00FA05CA" w:rsidRPr="000B526A" w:rsidRDefault="00FA05CA" w:rsidP="00FA05C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A591AF" w14:textId="3AFA2B58" w:rsidR="00FA05CA" w:rsidRPr="000B526A" w:rsidRDefault="00FA05CA" w:rsidP="00FA05CA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63,660 </w:t>
            </w:r>
          </w:p>
        </w:tc>
        <w:tc>
          <w:tcPr>
            <w:tcW w:w="270" w:type="dxa"/>
            <w:vAlign w:val="bottom"/>
          </w:tcPr>
          <w:p w14:paraId="79D2DFE1" w14:textId="77777777" w:rsidR="00FA05CA" w:rsidRPr="000B526A" w:rsidRDefault="00FA05CA" w:rsidP="00FA05CA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E3BDDD" w14:textId="733B0B81" w:rsidR="00FA05CA" w:rsidRPr="000B526A" w:rsidRDefault="00FA05CA" w:rsidP="00FA05CA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74,423</w:t>
            </w:r>
          </w:p>
        </w:tc>
      </w:tr>
      <w:tr w:rsidR="00FA05CA" w:rsidRPr="000B526A" w14:paraId="471EE5B1" w14:textId="77777777" w:rsidTr="00A70AD8">
        <w:tc>
          <w:tcPr>
            <w:tcW w:w="6022" w:type="dxa"/>
            <w:vAlign w:val="bottom"/>
          </w:tcPr>
          <w:p w14:paraId="56352293" w14:textId="77777777" w:rsidR="00FA05CA" w:rsidRPr="000B526A" w:rsidRDefault="00FA05CA" w:rsidP="00FA05CA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7C35FF" w14:textId="2A5DA00B" w:rsidR="00FA05CA" w:rsidRPr="00FA05CA" w:rsidRDefault="00FA05CA" w:rsidP="00FA05CA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A05C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A05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492,385 </w:t>
            </w:r>
          </w:p>
        </w:tc>
        <w:tc>
          <w:tcPr>
            <w:tcW w:w="270" w:type="dxa"/>
            <w:vAlign w:val="bottom"/>
          </w:tcPr>
          <w:p w14:paraId="6B30543F" w14:textId="77777777" w:rsidR="00FA05CA" w:rsidRPr="000B526A" w:rsidRDefault="00FA05CA" w:rsidP="00FA05CA">
            <w:pPr>
              <w:tabs>
                <w:tab w:val="decimal" w:pos="1032"/>
              </w:tabs>
              <w:spacing w:line="240" w:lineRule="auto"/>
              <w:ind w:left="-99"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1CE235" w14:textId="07B32441" w:rsidR="00FA05CA" w:rsidRPr="000B526A" w:rsidRDefault="00FA05CA" w:rsidP="00FA05CA">
            <w:pPr>
              <w:tabs>
                <w:tab w:val="decimal" w:pos="1032"/>
              </w:tabs>
              <w:spacing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499,075</w:t>
            </w:r>
          </w:p>
        </w:tc>
      </w:tr>
      <w:tr w:rsidR="00AE1B90" w:rsidRPr="000B526A" w14:paraId="76B5C379" w14:textId="77777777" w:rsidTr="00A70AD8">
        <w:tc>
          <w:tcPr>
            <w:tcW w:w="6022" w:type="dxa"/>
          </w:tcPr>
          <w:p w14:paraId="075E9A5C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35473D8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ECF6B0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2C0BA3E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E1B90" w:rsidRPr="00F16843" w14:paraId="5EC04B4F" w14:textId="77777777" w:rsidTr="00A70AD8">
        <w:tc>
          <w:tcPr>
            <w:tcW w:w="6022" w:type="dxa"/>
            <w:tcBorders>
              <w:bottom w:val="nil"/>
            </w:tcBorders>
          </w:tcPr>
          <w:p w14:paraId="4BF55C41" w14:textId="77777777" w:rsidR="00AE1B90" w:rsidRPr="008B11B5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EE0FE49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8880ABD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610D4CB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F16843" w14:paraId="17804C78" w14:textId="77777777" w:rsidTr="00A70AD8">
        <w:tc>
          <w:tcPr>
            <w:tcW w:w="6022" w:type="dxa"/>
            <w:tcBorders>
              <w:bottom w:val="nil"/>
            </w:tcBorders>
          </w:tcPr>
          <w:p w14:paraId="54A668A7" w14:textId="77777777" w:rsidR="00AE1B90" w:rsidRPr="008B11B5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F09B6AC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2B19C76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2CC0247" w14:textId="77777777" w:rsidR="00AE1B90" w:rsidRPr="008B11B5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46EC21EF" w14:textId="77777777" w:rsidTr="00A70AD8">
        <w:tc>
          <w:tcPr>
            <w:tcW w:w="6022" w:type="dxa"/>
            <w:tcBorders>
              <w:top w:val="nil"/>
            </w:tcBorders>
          </w:tcPr>
          <w:p w14:paraId="3618E8D3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74A8C7D5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A0726C6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4F673F16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2FF41BDB" w14:textId="77777777" w:rsidTr="00A70AD8">
        <w:tc>
          <w:tcPr>
            <w:tcW w:w="6022" w:type="dxa"/>
          </w:tcPr>
          <w:p w14:paraId="6BDE99B9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vAlign w:val="bottom"/>
          </w:tcPr>
          <w:p w14:paraId="55BC4E7C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1BC3B0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2F0C35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80440" w:rsidRPr="000B526A" w14:paraId="4D7E9255" w14:textId="77777777" w:rsidTr="00A70AD8">
        <w:tc>
          <w:tcPr>
            <w:tcW w:w="6022" w:type="dxa"/>
          </w:tcPr>
          <w:p w14:paraId="42DD68CA" w14:textId="77777777" w:rsidR="00A80440" w:rsidRPr="000B526A" w:rsidRDefault="00A80440" w:rsidP="00A8044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nil"/>
            </w:tcBorders>
          </w:tcPr>
          <w:p w14:paraId="4309EB1E" w14:textId="6DACE58D" w:rsidR="00A80440" w:rsidRPr="000B526A" w:rsidRDefault="00A80440" w:rsidP="00A8044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0440">
              <w:rPr>
                <w:rFonts w:ascii="Angsana New" w:hAnsi="Angsana New"/>
                <w:sz w:val="30"/>
                <w:szCs w:val="30"/>
                <w:lang w:val="en-US"/>
              </w:rPr>
              <w:t xml:space="preserve"> 35,272 </w:t>
            </w:r>
          </w:p>
        </w:tc>
        <w:tc>
          <w:tcPr>
            <w:tcW w:w="270" w:type="dxa"/>
            <w:tcBorders>
              <w:bottom w:val="nil"/>
            </w:tcBorders>
          </w:tcPr>
          <w:p w14:paraId="6E8DC0A7" w14:textId="77777777" w:rsidR="00A80440" w:rsidRPr="000B526A" w:rsidRDefault="00A80440" w:rsidP="00A8044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F24AFF1" w14:textId="45029FA2" w:rsidR="00A80440" w:rsidRPr="000B526A" w:rsidRDefault="00A80440" w:rsidP="00A8044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34,711</w:t>
            </w:r>
          </w:p>
        </w:tc>
      </w:tr>
      <w:tr w:rsidR="00A80440" w:rsidRPr="000B526A" w14:paraId="7778F767" w14:textId="77777777" w:rsidTr="00A70AD8">
        <w:tc>
          <w:tcPr>
            <w:tcW w:w="6022" w:type="dxa"/>
          </w:tcPr>
          <w:p w14:paraId="0BC0A24C" w14:textId="77777777" w:rsidR="00A80440" w:rsidRPr="000B526A" w:rsidRDefault="00A80440" w:rsidP="00A8044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  <w:tcBorders>
              <w:bottom w:val="nil"/>
            </w:tcBorders>
          </w:tcPr>
          <w:p w14:paraId="781EE1CC" w14:textId="091D72DA" w:rsidR="00A80440" w:rsidRPr="000B526A" w:rsidRDefault="00A80440" w:rsidP="00A8044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0440">
              <w:rPr>
                <w:rFonts w:ascii="Angsana New" w:hAnsi="Angsana New"/>
                <w:sz w:val="30"/>
                <w:szCs w:val="30"/>
                <w:lang w:val="en-US"/>
              </w:rPr>
              <w:t xml:space="preserve"> 6,70</w:t>
            </w:r>
            <w:r w:rsidR="001575A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A804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53C9450C" w14:textId="77777777" w:rsidR="00A80440" w:rsidRPr="000B526A" w:rsidRDefault="00A80440" w:rsidP="00A8044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B6AB399" w14:textId="37F004D4" w:rsidR="00A80440" w:rsidRPr="000B526A" w:rsidRDefault="00A80440" w:rsidP="00A8044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11,175</w:t>
            </w:r>
          </w:p>
        </w:tc>
      </w:tr>
      <w:tr w:rsidR="00A80440" w:rsidRPr="000B526A" w14:paraId="78355FC8" w14:textId="77777777" w:rsidTr="00A70AD8">
        <w:tc>
          <w:tcPr>
            <w:tcW w:w="6022" w:type="dxa"/>
          </w:tcPr>
          <w:p w14:paraId="700C84C2" w14:textId="16280779" w:rsidR="00A80440" w:rsidRPr="000B526A" w:rsidRDefault="004E40FB" w:rsidP="00A8044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A80440"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B4E07A8" w14:textId="6B470AA3" w:rsidR="00A80440" w:rsidRPr="008B11B5" w:rsidRDefault="00A80440" w:rsidP="00A8044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044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6695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C66950">
              <w:rPr>
                <w:rFonts w:ascii="Angsana New" w:hAnsi="Angsana New"/>
                <w:sz w:val="30"/>
                <w:szCs w:val="30"/>
                <w:lang w:val="en-US"/>
              </w:rPr>
              <w:t>6,985</w:t>
            </w:r>
            <w:r w:rsidR="00C6695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6B887133" w14:textId="77777777" w:rsidR="00A80440" w:rsidRPr="000B526A" w:rsidRDefault="00A80440" w:rsidP="00A8044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6C6BA211" w14:textId="351003CA" w:rsidR="00A80440" w:rsidRPr="000B526A" w:rsidRDefault="00A80440" w:rsidP="00A8044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11,252</w:t>
            </w:r>
          </w:p>
        </w:tc>
      </w:tr>
      <w:tr w:rsidR="00A80440" w:rsidRPr="000B526A" w14:paraId="19627F39" w14:textId="77777777" w:rsidTr="00A70AD8">
        <w:tc>
          <w:tcPr>
            <w:tcW w:w="6022" w:type="dxa"/>
          </w:tcPr>
          <w:p w14:paraId="4F49886C" w14:textId="3D91A461" w:rsidR="00A80440" w:rsidRPr="006C0824" w:rsidRDefault="00A80440" w:rsidP="00A80440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03678F" w14:textId="5BADA56A" w:rsidR="00A80440" w:rsidRPr="00A80440" w:rsidRDefault="00A80440" w:rsidP="00A8044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04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C29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34,991</w:t>
            </w:r>
            <w:r w:rsidRPr="00A804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44A8A800" w14:textId="77777777" w:rsidR="00A80440" w:rsidRPr="000B526A" w:rsidRDefault="00A80440" w:rsidP="00A8044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41D3AE" w14:textId="19FA90AF" w:rsidR="00A80440" w:rsidRPr="006C0824" w:rsidRDefault="00A80440" w:rsidP="00A8044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57,138</w:t>
            </w:r>
          </w:p>
        </w:tc>
      </w:tr>
      <w:tr w:rsidR="00AE1B90" w:rsidRPr="00A74A2D" w14:paraId="1A8DECDE" w14:textId="77777777" w:rsidTr="00A70AD8">
        <w:tc>
          <w:tcPr>
            <w:tcW w:w="6022" w:type="dxa"/>
          </w:tcPr>
          <w:p w14:paraId="63B52B13" w14:textId="77777777" w:rsidR="00AE1B90" w:rsidRPr="006C0824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84260BA" w14:textId="77777777" w:rsidR="00AE1B90" w:rsidRPr="006C0824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5859DD4" w14:textId="77777777" w:rsidR="00AE1B90" w:rsidRPr="006C0824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04BB2F" w14:textId="77777777" w:rsidR="00AE1B90" w:rsidRPr="006C0824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1B90" w:rsidRPr="000B526A" w14:paraId="5BDD296B" w14:textId="77777777" w:rsidTr="00A70AD8">
        <w:tc>
          <w:tcPr>
            <w:tcW w:w="6022" w:type="dxa"/>
          </w:tcPr>
          <w:p w14:paraId="0BD5210B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0A615294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A9B85A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124490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5A6A9109" w14:textId="77777777" w:rsidTr="00A70AD8">
        <w:tc>
          <w:tcPr>
            <w:tcW w:w="6022" w:type="dxa"/>
            <w:tcBorders>
              <w:bottom w:val="nil"/>
            </w:tcBorders>
          </w:tcPr>
          <w:p w14:paraId="4E8AD74B" w14:textId="4BEAF9ED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กำไร</w:t>
            </w: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F7247E4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3CC208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BEC7C55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745E0B6D" w14:textId="77777777" w:rsidTr="00A70AD8">
        <w:tc>
          <w:tcPr>
            <w:tcW w:w="6022" w:type="dxa"/>
            <w:tcBorders>
              <w:bottom w:val="nil"/>
            </w:tcBorders>
          </w:tcPr>
          <w:p w14:paraId="454ADD09" w14:textId="56E113E4" w:rsidR="00AE1B90" w:rsidRPr="000B526A" w:rsidRDefault="00AE1B90" w:rsidP="00AE1B9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0B5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ที่รับรู้ในระหว่างปี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40E8925" w14:textId="28EA864C" w:rsidR="00AE1B90" w:rsidRPr="000B526A" w:rsidRDefault="00A8044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80440">
              <w:rPr>
                <w:rFonts w:ascii="Angsana New" w:hAnsi="Angsana New"/>
                <w:sz w:val="30"/>
                <w:szCs w:val="30"/>
                <w:cs/>
                <w:lang w:val="en-US"/>
              </w:rPr>
              <w:t>(15</w:t>
            </w:r>
            <w:r w:rsidRPr="00A804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80440">
              <w:rPr>
                <w:rFonts w:ascii="Angsana New" w:hAnsi="Angsana New"/>
                <w:sz w:val="30"/>
                <w:szCs w:val="30"/>
                <w:cs/>
                <w:lang w:val="en-US"/>
              </w:rPr>
              <w:t>625)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B03958" w14:textId="77777777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94A3D6" w14:textId="110751ED" w:rsidR="00AE1B90" w:rsidRPr="000B526A" w:rsidRDefault="00AE1B90" w:rsidP="00AE1B90">
            <w:pPr>
              <w:tabs>
                <w:tab w:val="decimal" w:pos="10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(28,832)</w:t>
            </w:r>
          </w:p>
        </w:tc>
      </w:tr>
    </w:tbl>
    <w:p w14:paraId="5BE80E71" w14:textId="77777777" w:rsidR="008409AA" w:rsidRDefault="008409AA" w:rsidP="009B182D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6E947C3" w14:textId="6D6BCEC3" w:rsidR="009B182D" w:rsidRPr="000B526A" w:rsidRDefault="009B182D" w:rsidP="009B182D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E72E4B9" w14:textId="77777777" w:rsidR="009B182D" w:rsidRPr="000B526A" w:rsidRDefault="009B182D" w:rsidP="00893A47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28BD61BA" w14:textId="77777777" w:rsidR="00390130" w:rsidRPr="000B526A" w:rsidRDefault="00277F46" w:rsidP="00893A4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บริษัทจัดการโครงการ</w:t>
      </w:r>
      <w:r w:rsidR="00962894" w:rsidRPr="000B526A">
        <w:rPr>
          <w:rFonts w:ascii="Angsana New" w:hAnsi="Angsana New" w:hint="cs"/>
          <w:sz w:val="30"/>
          <w:szCs w:val="30"/>
          <w:cs/>
        </w:rPr>
        <w:t>ผลประโยชน์ที่กำหนด</w:t>
      </w:r>
      <w:r w:rsidR="00EB74E7" w:rsidRPr="000B526A">
        <w:rPr>
          <w:rFonts w:ascii="Angsana New" w:hAnsi="Angsana New" w:hint="cs"/>
          <w:sz w:val="30"/>
          <w:szCs w:val="30"/>
          <w:cs/>
        </w:rPr>
        <w:t>ไว้</w:t>
      </w:r>
      <w:r w:rsidRPr="000B526A">
        <w:rPr>
          <w:rFonts w:ascii="Angsana New" w:hAnsi="Angsana New" w:hint="cs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0B526A">
        <w:rPr>
          <w:rFonts w:ascii="Angsana New" w:hAnsi="Angsana New" w:hint="cs"/>
          <w:sz w:val="30"/>
          <w:szCs w:val="30"/>
        </w:rPr>
        <w:t>25</w:t>
      </w:r>
      <w:r w:rsidR="005F4A55" w:rsidRPr="000B526A">
        <w:rPr>
          <w:rFonts w:ascii="Angsana New" w:hAnsi="Angsana New" w:hint="cs"/>
          <w:sz w:val="30"/>
          <w:szCs w:val="30"/>
        </w:rPr>
        <w:t>41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E1867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A10E4E" w:rsidRPr="000B526A"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045AF238" w14:textId="77777777" w:rsidR="001F7400" w:rsidRPr="000B526A" w:rsidRDefault="001F7400" w:rsidP="00893A47">
      <w:pPr>
        <w:spacing w:line="240" w:lineRule="auto"/>
        <w:ind w:left="547"/>
        <w:jc w:val="thaiDistribute"/>
        <w:rPr>
          <w:rFonts w:ascii="Angsana New" w:hAnsi="Angsana New"/>
        </w:rPr>
      </w:pPr>
    </w:p>
    <w:p w14:paraId="0EB85048" w14:textId="37CD47A7" w:rsidR="00FF3AF8" w:rsidRPr="00BC1E5C" w:rsidRDefault="00FF3AF8" w:rsidP="00BC1E5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C1E5C">
        <w:rPr>
          <w:rFonts w:ascii="Angsana New" w:hAnsi="Angsana New"/>
          <w:sz w:val="30"/>
          <w:szCs w:val="30"/>
        </w:rPr>
        <w:br w:type="page"/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1350"/>
        <w:gridCol w:w="270"/>
        <w:gridCol w:w="1350"/>
      </w:tblGrid>
      <w:tr w:rsidR="00AE1B90" w:rsidRPr="000B526A" w14:paraId="40BD0F89" w14:textId="77777777" w:rsidTr="00A70AD8">
        <w:trPr>
          <w:tblHeader/>
        </w:trPr>
        <w:tc>
          <w:tcPr>
            <w:tcW w:w="6012" w:type="dxa"/>
            <w:vAlign w:val="bottom"/>
          </w:tcPr>
          <w:p w14:paraId="00868D75" w14:textId="69B98F38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ED5FDA" w14:textId="2F183039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2F753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571B3E" w14:textId="4152B161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E1B90" w:rsidRPr="000B526A" w14:paraId="7001DA8B" w14:textId="77777777" w:rsidTr="00A70AD8">
        <w:trPr>
          <w:tblHeader/>
        </w:trPr>
        <w:tc>
          <w:tcPr>
            <w:tcW w:w="6012" w:type="dxa"/>
            <w:vAlign w:val="bottom"/>
          </w:tcPr>
          <w:p w14:paraId="3009D7E8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4ACB0A8" w14:textId="77777777" w:rsidR="00AE1B90" w:rsidRPr="000B526A" w:rsidRDefault="00AE1B90" w:rsidP="00AE1B90">
            <w:pPr>
              <w:spacing w:line="240" w:lineRule="auto"/>
              <w:ind w:right="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B90" w:rsidRPr="000B526A" w14:paraId="04123A91" w14:textId="77777777" w:rsidTr="00A70AD8">
        <w:tc>
          <w:tcPr>
            <w:tcW w:w="6012" w:type="dxa"/>
          </w:tcPr>
          <w:p w14:paraId="122A0B92" w14:textId="77777777" w:rsidR="00AE1B90" w:rsidRPr="000B526A" w:rsidRDefault="00AE1B90" w:rsidP="00AE1B90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720AAA4A" w14:textId="5B684193" w:rsidR="00AE1B90" w:rsidRPr="000B526A" w:rsidRDefault="0082001E" w:rsidP="00AE1B90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001E">
              <w:rPr>
                <w:rFonts w:ascii="Angsana New" w:hAnsi="Angsana New"/>
                <w:sz w:val="30"/>
                <w:szCs w:val="30"/>
                <w:cs/>
                <w:lang w:val="en-US"/>
              </w:rPr>
              <w:t>424</w:t>
            </w:r>
            <w:r w:rsidRPr="008200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2001E">
              <w:rPr>
                <w:rFonts w:ascii="Angsana New" w:hAnsi="Angsana New"/>
                <w:sz w:val="30"/>
                <w:szCs w:val="30"/>
                <w:cs/>
                <w:lang w:val="en-US"/>
              </w:rPr>
              <w:t>652</w:t>
            </w:r>
          </w:p>
        </w:tc>
        <w:tc>
          <w:tcPr>
            <w:tcW w:w="270" w:type="dxa"/>
          </w:tcPr>
          <w:p w14:paraId="1E33D950" w14:textId="77777777" w:rsidR="00AE1B90" w:rsidRPr="000B526A" w:rsidRDefault="00AE1B90" w:rsidP="00AE1B9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624926D" w14:textId="23EFE331" w:rsidR="00AE1B90" w:rsidRPr="000B526A" w:rsidRDefault="00AE1B90" w:rsidP="00AE1B9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438,147</w:t>
            </w:r>
          </w:p>
        </w:tc>
      </w:tr>
      <w:tr w:rsidR="00AE1B90" w:rsidRPr="000B526A" w14:paraId="3C8A2D3C" w14:textId="77777777" w:rsidTr="00A70AD8">
        <w:tc>
          <w:tcPr>
            <w:tcW w:w="6012" w:type="dxa"/>
          </w:tcPr>
          <w:p w14:paraId="4A5D6D6B" w14:textId="77777777" w:rsidR="00AE1B90" w:rsidRPr="000B526A" w:rsidRDefault="00AE1B90" w:rsidP="00AE1B9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3B8A2B" w14:textId="77777777" w:rsidR="00AE1B90" w:rsidRPr="000B526A" w:rsidRDefault="00AE1B90" w:rsidP="00AE1B90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308DD4" w14:textId="77777777" w:rsidR="00AE1B90" w:rsidRPr="000B526A" w:rsidRDefault="00AE1B90" w:rsidP="00AE1B9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1BDE1C0" w14:textId="77777777" w:rsidR="00AE1B90" w:rsidRPr="000B526A" w:rsidRDefault="00AE1B90" w:rsidP="00AE1B9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0E9F63EE" w14:textId="77777777" w:rsidTr="00A70AD8">
        <w:tc>
          <w:tcPr>
            <w:tcW w:w="6012" w:type="dxa"/>
          </w:tcPr>
          <w:p w14:paraId="1BF63044" w14:textId="77777777" w:rsidR="00AE1B90" w:rsidRPr="000B526A" w:rsidRDefault="00AE1B90" w:rsidP="00AE1B90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</w:tcPr>
          <w:p w14:paraId="4EA64F88" w14:textId="77777777" w:rsidR="00AE1B90" w:rsidRPr="000B526A" w:rsidRDefault="00AE1B90" w:rsidP="00AE1B90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460266" w14:textId="77777777" w:rsidR="00AE1B90" w:rsidRPr="000B526A" w:rsidRDefault="00AE1B90" w:rsidP="00AE1B9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1D6F5C5" w14:textId="77777777" w:rsidR="00AE1B90" w:rsidRPr="000B526A" w:rsidRDefault="00AE1B90" w:rsidP="00AE1B9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001E" w:rsidRPr="000B526A" w14:paraId="2B2ADDE4" w14:textId="77777777" w:rsidTr="00A70AD8">
        <w:tc>
          <w:tcPr>
            <w:tcW w:w="6012" w:type="dxa"/>
          </w:tcPr>
          <w:p w14:paraId="13C96161" w14:textId="77777777" w:rsidR="0082001E" w:rsidRPr="000B526A" w:rsidRDefault="0082001E" w:rsidP="0082001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FA97764" w14:textId="6A5D836B" w:rsidR="0082001E" w:rsidRPr="000B526A" w:rsidRDefault="0082001E" w:rsidP="0082001E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001E">
              <w:rPr>
                <w:rFonts w:ascii="Angsana New" w:hAnsi="Angsana New"/>
                <w:sz w:val="30"/>
                <w:szCs w:val="30"/>
                <w:lang w:val="en-US"/>
              </w:rPr>
              <w:t xml:space="preserve"> 34,465 </w:t>
            </w:r>
          </w:p>
        </w:tc>
        <w:tc>
          <w:tcPr>
            <w:tcW w:w="270" w:type="dxa"/>
          </w:tcPr>
          <w:p w14:paraId="1356172A" w14:textId="77777777" w:rsidR="0082001E" w:rsidRPr="000B526A" w:rsidRDefault="0082001E" w:rsidP="0082001E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8C365F2" w14:textId="1EBD183F" w:rsidR="0082001E" w:rsidRPr="000B526A" w:rsidRDefault="0082001E" w:rsidP="0082001E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38,156</w:t>
            </w:r>
          </w:p>
        </w:tc>
      </w:tr>
      <w:tr w:rsidR="0082001E" w:rsidRPr="000B526A" w14:paraId="6CB1E4C7" w14:textId="77777777" w:rsidTr="00A70AD8">
        <w:tc>
          <w:tcPr>
            <w:tcW w:w="6012" w:type="dxa"/>
          </w:tcPr>
          <w:p w14:paraId="268F39AA" w14:textId="77777777" w:rsidR="0082001E" w:rsidRPr="000B526A" w:rsidRDefault="0082001E" w:rsidP="0082001E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350" w:type="dxa"/>
          </w:tcPr>
          <w:p w14:paraId="5FA3ED52" w14:textId="2087858D" w:rsidR="0082001E" w:rsidRPr="000B526A" w:rsidRDefault="0082001E" w:rsidP="0082001E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001E">
              <w:rPr>
                <w:rFonts w:ascii="Angsana New" w:hAnsi="Angsana New"/>
                <w:sz w:val="30"/>
                <w:szCs w:val="30"/>
                <w:lang w:val="en-US"/>
              </w:rPr>
              <w:t xml:space="preserve"> 1,959 </w:t>
            </w:r>
          </w:p>
        </w:tc>
        <w:tc>
          <w:tcPr>
            <w:tcW w:w="270" w:type="dxa"/>
          </w:tcPr>
          <w:p w14:paraId="2ED45654" w14:textId="77777777" w:rsidR="0082001E" w:rsidRPr="000B526A" w:rsidRDefault="0082001E" w:rsidP="0082001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00B1CE" w14:textId="615D0591" w:rsidR="0082001E" w:rsidRPr="000B526A" w:rsidRDefault="0082001E" w:rsidP="0082001E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(1,208)</w:t>
            </w:r>
          </w:p>
        </w:tc>
      </w:tr>
      <w:tr w:rsidR="0082001E" w:rsidRPr="000B526A" w14:paraId="4D224055" w14:textId="77777777" w:rsidTr="00A70AD8">
        <w:tc>
          <w:tcPr>
            <w:tcW w:w="6012" w:type="dxa"/>
          </w:tcPr>
          <w:p w14:paraId="7FA2A84A" w14:textId="77777777" w:rsidR="0082001E" w:rsidRPr="000B526A" w:rsidRDefault="0082001E" w:rsidP="0082001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</w:tcPr>
          <w:p w14:paraId="1E1F24C8" w14:textId="31E16FD6" w:rsidR="0082001E" w:rsidRPr="000B526A" w:rsidRDefault="004724E4" w:rsidP="0082001E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24E4">
              <w:rPr>
                <w:rFonts w:ascii="Angsana New" w:hAnsi="Angsana New"/>
                <w:sz w:val="30"/>
                <w:szCs w:val="30"/>
                <w:lang w:val="en-US"/>
              </w:rPr>
              <w:t>6,50</w:t>
            </w:r>
            <w:r w:rsidR="00230C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BD2D6E9" w14:textId="77777777" w:rsidR="0082001E" w:rsidRPr="000B526A" w:rsidRDefault="0082001E" w:rsidP="0082001E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28B82B5" w14:textId="74E34DC8" w:rsidR="0082001E" w:rsidRPr="000B526A" w:rsidRDefault="0082001E" w:rsidP="0082001E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5,167</w:t>
            </w:r>
          </w:p>
        </w:tc>
      </w:tr>
      <w:tr w:rsidR="0082001E" w:rsidRPr="000B526A" w14:paraId="2121C6D2" w14:textId="77777777" w:rsidTr="00A70AD8">
        <w:tc>
          <w:tcPr>
            <w:tcW w:w="6012" w:type="dxa"/>
          </w:tcPr>
          <w:p w14:paraId="360AC9E8" w14:textId="27EEAA19" w:rsidR="0082001E" w:rsidRPr="000B526A" w:rsidRDefault="0082001E" w:rsidP="0082001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322A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22AC4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จากผลประโยชน์จ่าย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F098A1" w14:textId="4879D702" w:rsidR="0082001E" w:rsidRPr="000B526A" w:rsidRDefault="00861187" w:rsidP="0082001E">
            <w:pPr>
              <w:tabs>
                <w:tab w:val="decimal" w:pos="10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353A07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  <w:r w:rsidR="00353A07" w:rsidRPr="00AA3B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71C400A" w14:textId="77777777" w:rsidR="0082001E" w:rsidRPr="000B526A" w:rsidRDefault="0082001E" w:rsidP="0082001E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D19A85" w14:textId="641B3465" w:rsidR="0082001E" w:rsidRPr="000B526A" w:rsidRDefault="0082001E" w:rsidP="0082001E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3,771</w:t>
            </w:r>
          </w:p>
        </w:tc>
      </w:tr>
      <w:tr w:rsidR="0082001E" w:rsidRPr="000B526A" w14:paraId="48FCD739" w14:textId="77777777" w:rsidTr="00A70AD8">
        <w:tc>
          <w:tcPr>
            <w:tcW w:w="6012" w:type="dxa"/>
          </w:tcPr>
          <w:p w14:paraId="27D52C59" w14:textId="77777777" w:rsidR="0082001E" w:rsidRPr="000B526A" w:rsidRDefault="0082001E" w:rsidP="0082001E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1325CE" w14:textId="0ADA3EE3" w:rsidR="0082001E" w:rsidRPr="000B526A" w:rsidRDefault="0082001E" w:rsidP="0082001E">
            <w:pPr>
              <w:tabs>
                <w:tab w:val="decimal" w:pos="105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001E">
              <w:rPr>
                <w:rFonts w:ascii="Angsana New" w:hAnsi="Angsana New"/>
                <w:sz w:val="30"/>
                <w:szCs w:val="30"/>
                <w:lang w:val="en-US"/>
              </w:rPr>
              <w:t xml:space="preserve"> 41,97</w:t>
            </w:r>
            <w:r w:rsidR="00230C0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82001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519E10A6" w14:textId="77777777" w:rsidR="0082001E" w:rsidRPr="000B526A" w:rsidRDefault="0082001E" w:rsidP="0082001E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F18EB7" w14:textId="17622859" w:rsidR="0082001E" w:rsidRPr="000B526A" w:rsidRDefault="0082001E" w:rsidP="0082001E">
            <w:pPr>
              <w:tabs>
                <w:tab w:val="decimal" w:pos="106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45,886</w:t>
            </w:r>
          </w:p>
        </w:tc>
      </w:tr>
      <w:tr w:rsidR="00AE1B90" w:rsidRPr="000B526A" w14:paraId="77D25F47" w14:textId="77777777" w:rsidTr="00A70AD8">
        <w:tc>
          <w:tcPr>
            <w:tcW w:w="6012" w:type="dxa"/>
          </w:tcPr>
          <w:p w14:paraId="26D99042" w14:textId="77777777" w:rsidR="00AE1B90" w:rsidRPr="000B526A" w:rsidRDefault="00AE1B90" w:rsidP="00AE1B90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</w:tcPr>
          <w:p w14:paraId="037FF2B2" w14:textId="77777777" w:rsidR="00AE1B90" w:rsidRPr="000B526A" w:rsidRDefault="00AE1B90" w:rsidP="00AE1B9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8E4B69" w14:textId="77777777" w:rsidR="00AE1B90" w:rsidRPr="000B526A" w:rsidRDefault="00AE1B90" w:rsidP="00AE1B9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3EFF68E" w14:textId="77777777" w:rsidR="00AE1B90" w:rsidRPr="000B526A" w:rsidRDefault="00AE1B90" w:rsidP="00AE1B9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1B90" w:rsidRPr="000B526A" w14:paraId="59D42A41" w14:textId="77777777" w:rsidTr="00A70AD8">
        <w:tc>
          <w:tcPr>
            <w:tcW w:w="6012" w:type="dxa"/>
          </w:tcPr>
          <w:p w14:paraId="5C9E21C0" w14:textId="77777777" w:rsidR="00AE1B90" w:rsidRPr="000B526A" w:rsidRDefault="00AE1B90" w:rsidP="00AE1B9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(กำไร) ขาดทุน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350" w:type="dxa"/>
          </w:tcPr>
          <w:p w14:paraId="39819F70" w14:textId="77777777" w:rsidR="00AE1B90" w:rsidRPr="000B526A" w:rsidRDefault="00AE1B90" w:rsidP="00AE1B9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CE599D" w14:textId="77777777" w:rsidR="00AE1B90" w:rsidRPr="000B526A" w:rsidRDefault="00AE1B90" w:rsidP="00AE1B9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350B247" w14:textId="77777777" w:rsidR="00AE1B90" w:rsidRPr="000B526A" w:rsidRDefault="00AE1B90" w:rsidP="00AE1B9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3BE0" w:rsidRPr="000B526A" w14:paraId="4BF6C3B5" w14:textId="77777777" w:rsidTr="00A70AD8">
        <w:tc>
          <w:tcPr>
            <w:tcW w:w="6012" w:type="dxa"/>
          </w:tcPr>
          <w:p w14:paraId="3B65DEFF" w14:textId="77777777" w:rsidR="00AA3BE0" w:rsidRPr="000B526A" w:rsidRDefault="00AA3BE0" w:rsidP="00AA3BE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50" w:type="dxa"/>
          </w:tcPr>
          <w:p w14:paraId="4E28BF3E" w14:textId="104412E1" w:rsidR="00AA3BE0" w:rsidRPr="000B526A" w:rsidRDefault="00AA3BE0" w:rsidP="00AA3BE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A3BE0">
              <w:rPr>
                <w:rFonts w:ascii="Angsana New" w:hAnsi="Angsana New"/>
                <w:sz w:val="30"/>
                <w:szCs w:val="30"/>
                <w:lang w:val="en-US"/>
              </w:rPr>
              <w:t xml:space="preserve"> 9,873 </w:t>
            </w:r>
          </w:p>
        </w:tc>
        <w:tc>
          <w:tcPr>
            <w:tcW w:w="270" w:type="dxa"/>
          </w:tcPr>
          <w:p w14:paraId="0C3D88DD" w14:textId="77777777" w:rsidR="00AA3BE0" w:rsidRPr="000B526A" w:rsidRDefault="00AA3BE0" w:rsidP="00AA3BE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FB849DF" w14:textId="7CFAF616" w:rsidR="00AA3BE0" w:rsidRPr="000B526A" w:rsidRDefault="00AA3BE0" w:rsidP="00AA3BE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1,863</w:t>
            </w:r>
          </w:p>
        </w:tc>
      </w:tr>
      <w:tr w:rsidR="00AA3BE0" w:rsidRPr="000B526A" w14:paraId="487B7D7F" w14:textId="77777777" w:rsidTr="00A70AD8">
        <w:tc>
          <w:tcPr>
            <w:tcW w:w="6012" w:type="dxa"/>
          </w:tcPr>
          <w:p w14:paraId="54BECC79" w14:textId="77777777" w:rsidR="00AA3BE0" w:rsidRPr="000B526A" w:rsidRDefault="00AA3BE0" w:rsidP="00AA3BE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50" w:type="dxa"/>
          </w:tcPr>
          <w:p w14:paraId="36B71001" w14:textId="1E9504CD" w:rsidR="00AA3BE0" w:rsidRPr="000B526A" w:rsidRDefault="00AA3BE0" w:rsidP="00AA3BE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A3BE0">
              <w:rPr>
                <w:rFonts w:ascii="Angsana New" w:hAnsi="Angsana New"/>
                <w:sz w:val="30"/>
                <w:szCs w:val="30"/>
                <w:lang w:val="en-US"/>
              </w:rPr>
              <w:t xml:space="preserve"> (16,054)</w:t>
            </w:r>
          </w:p>
        </w:tc>
        <w:tc>
          <w:tcPr>
            <w:tcW w:w="270" w:type="dxa"/>
          </w:tcPr>
          <w:p w14:paraId="27EDCC3C" w14:textId="77777777" w:rsidR="00AA3BE0" w:rsidRPr="000B526A" w:rsidRDefault="00AA3BE0" w:rsidP="00AA3BE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8C0D36A" w14:textId="4CA960A7" w:rsidR="00AA3BE0" w:rsidRPr="000B526A" w:rsidRDefault="00AA3BE0" w:rsidP="00AA3BE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(21,065)</w:t>
            </w:r>
          </w:p>
        </w:tc>
      </w:tr>
      <w:tr w:rsidR="00AA3BE0" w:rsidRPr="000B526A" w14:paraId="677380BF" w14:textId="77777777" w:rsidTr="00A70AD8">
        <w:tc>
          <w:tcPr>
            <w:tcW w:w="6012" w:type="dxa"/>
          </w:tcPr>
          <w:p w14:paraId="448A51DF" w14:textId="77777777" w:rsidR="00AA3BE0" w:rsidRPr="000B526A" w:rsidRDefault="00AA3BE0" w:rsidP="00AA3BE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739E99" w14:textId="55E5F5C0" w:rsidR="00AA3BE0" w:rsidRPr="000B526A" w:rsidRDefault="00AA3BE0" w:rsidP="00AA3BE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A3BE0">
              <w:rPr>
                <w:rFonts w:ascii="Angsana New" w:hAnsi="Angsana New"/>
                <w:sz w:val="30"/>
                <w:szCs w:val="30"/>
                <w:lang w:val="en-US"/>
              </w:rPr>
              <w:t xml:space="preserve"> (9,444)</w:t>
            </w:r>
          </w:p>
        </w:tc>
        <w:tc>
          <w:tcPr>
            <w:tcW w:w="270" w:type="dxa"/>
          </w:tcPr>
          <w:p w14:paraId="33980B1B" w14:textId="77777777" w:rsidR="00AA3BE0" w:rsidRPr="000B526A" w:rsidRDefault="00AA3BE0" w:rsidP="00AA3BE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EED523" w14:textId="76635159" w:rsidR="00AA3BE0" w:rsidRPr="000B526A" w:rsidRDefault="00AA3BE0" w:rsidP="00AA3BE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(9,630)</w:t>
            </w:r>
          </w:p>
        </w:tc>
      </w:tr>
      <w:tr w:rsidR="00AA3BE0" w:rsidRPr="000B526A" w14:paraId="4A05B3DA" w14:textId="77777777" w:rsidTr="00A70AD8">
        <w:tc>
          <w:tcPr>
            <w:tcW w:w="6012" w:type="dxa"/>
          </w:tcPr>
          <w:p w14:paraId="551F01EB" w14:textId="77777777" w:rsidR="00AA3BE0" w:rsidRPr="000B526A" w:rsidRDefault="00AA3BE0" w:rsidP="00AA3BE0">
            <w:pPr>
              <w:tabs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9968BE" w14:textId="7211B950" w:rsidR="00AA3BE0" w:rsidRPr="000B526A" w:rsidRDefault="00AA3BE0" w:rsidP="00AA3BE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A3BE0">
              <w:rPr>
                <w:rFonts w:ascii="Angsana New" w:hAnsi="Angsana New"/>
                <w:sz w:val="30"/>
                <w:szCs w:val="30"/>
                <w:lang w:val="en-US"/>
              </w:rPr>
              <w:t xml:space="preserve"> (15,625)</w:t>
            </w:r>
          </w:p>
        </w:tc>
        <w:tc>
          <w:tcPr>
            <w:tcW w:w="270" w:type="dxa"/>
          </w:tcPr>
          <w:p w14:paraId="155408BC" w14:textId="77777777" w:rsidR="00AA3BE0" w:rsidRPr="000B526A" w:rsidRDefault="00AA3BE0" w:rsidP="00AA3BE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DFC141" w14:textId="12DC497B" w:rsidR="00AA3BE0" w:rsidRPr="000B526A" w:rsidRDefault="00AA3BE0" w:rsidP="00AA3BE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(28,832)</w:t>
            </w:r>
          </w:p>
        </w:tc>
      </w:tr>
      <w:tr w:rsidR="00AE1B90" w:rsidRPr="000B526A" w14:paraId="6CCF1D24" w14:textId="77777777" w:rsidTr="00A70AD8">
        <w:tc>
          <w:tcPr>
            <w:tcW w:w="6012" w:type="dxa"/>
          </w:tcPr>
          <w:p w14:paraId="57D198D9" w14:textId="77777777" w:rsidR="00AE1B90" w:rsidRPr="000B526A" w:rsidRDefault="00AE1B90" w:rsidP="00AE1B90">
            <w:pPr>
              <w:tabs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E190D4" w14:textId="77777777" w:rsidR="00AE1B90" w:rsidRPr="000B526A" w:rsidRDefault="00AE1B90" w:rsidP="00AE1B9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E7DE03E" w14:textId="77777777" w:rsidR="00AE1B90" w:rsidRPr="000B526A" w:rsidRDefault="00AE1B90" w:rsidP="00AE1B9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109273" w14:textId="77777777" w:rsidR="00AE1B90" w:rsidRPr="000B526A" w:rsidRDefault="00AE1B90" w:rsidP="00AE1B9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E1B90" w:rsidRPr="000B526A" w14:paraId="7DD5F291" w14:textId="77777777" w:rsidTr="00A70AD8">
        <w:tc>
          <w:tcPr>
            <w:tcW w:w="6012" w:type="dxa"/>
          </w:tcPr>
          <w:p w14:paraId="609DE656" w14:textId="77777777" w:rsidR="00AE1B90" w:rsidRPr="000B526A" w:rsidRDefault="00AE1B90" w:rsidP="00AE1B9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9A5F9D" w14:textId="398420E0" w:rsidR="00AE1B90" w:rsidRPr="000B526A" w:rsidRDefault="00AA3BE0" w:rsidP="00AE1B9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3BE0">
              <w:rPr>
                <w:rFonts w:ascii="Angsana New" w:hAnsi="Angsana New"/>
                <w:sz w:val="30"/>
                <w:szCs w:val="30"/>
                <w:cs/>
                <w:lang w:val="en-US"/>
              </w:rPr>
              <w:t>(22</w:t>
            </w:r>
            <w:r w:rsidRPr="00AA3B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A3BE0">
              <w:rPr>
                <w:rFonts w:ascii="Angsana New" w:hAnsi="Angsana New"/>
                <w:sz w:val="30"/>
                <w:szCs w:val="30"/>
                <w:cs/>
                <w:lang w:val="en-US"/>
              </w:rPr>
              <w:t>278)</w:t>
            </w:r>
          </w:p>
        </w:tc>
        <w:tc>
          <w:tcPr>
            <w:tcW w:w="270" w:type="dxa"/>
          </w:tcPr>
          <w:p w14:paraId="5152D2DD" w14:textId="77777777" w:rsidR="00AE1B90" w:rsidRPr="000B526A" w:rsidRDefault="00AE1B90" w:rsidP="00AE1B9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1705767" w14:textId="7ED52435" w:rsidR="00AE1B90" w:rsidRPr="000B526A" w:rsidRDefault="00AE1B90" w:rsidP="00AE1B9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(30,549)</w:t>
            </w:r>
          </w:p>
        </w:tc>
      </w:tr>
      <w:tr w:rsidR="00AE1B90" w:rsidRPr="000B526A" w14:paraId="6BB6A840" w14:textId="77777777" w:rsidTr="00A70AD8">
        <w:tc>
          <w:tcPr>
            <w:tcW w:w="6012" w:type="dxa"/>
          </w:tcPr>
          <w:p w14:paraId="13C7911A" w14:textId="77777777" w:rsidR="00AE1B90" w:rsidRPr="000B526A" w:rsidRDefault="00AE1B90" w:rsidP="00AE1B90">
            <w:pPr>
              <w:ind w:left="342" w:hanging="34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163FA0" w14:textId="77777777" w:rsidR="00AE1B90" w:rsidRPr="000B526A" w:rsidRDefault="00AE1B90" w:rsidP="00AE1B9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293CB44" w14:textId="77777777" w:rsidR="00AE1B90" w:rsidRPr="000B526A" w:rsidRDefault="00AE1B90" w:rsidP="00AE1B9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E9F05B" w14:textId="77777777" w:rsidR="00AE1B90" w:rsidRPr="000B526A" w:rsidRDefault="00AE1B90" w:rsidP="00AE1B9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AE1B90" w:rsidRPr="000B526A" w14:paraId="1E02B9BD" w14:textId="77777777" w:rsidTr="00A70AD8">
        <w:tc>
          <w:tcPr>
            <w:tcW w:w="6012" w:type="dxa"/>
          </w:tcPr>
          <w:p w14:paraId="59618D3E" w14:textId="77777777" w:rsidR="00AE1B90" w:rsidRPr="000B526A" w:rsidRDefault="00AE1B90" w:rsidP="00AE1B9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E74763E" w14:textId="7B912EDA" w:rsidR="00AE1B90" w:rsidRPr="000B526A" w:rsidRDefault="00AA3BE0" w:rsidP="00AE1B9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3B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428</w:t>
            </w:r>
            <w:r w:rsidRPr="00AA3B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A3B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725</w:t>
            </w:r>
          </w:p>
        </w:tc>
        <w:tc>
          <w:tcPr>
            <w:tcW w:w="270" w:type="dxa"/>
          </w:tcPr>
          <w:p w14:paraId="24E8DF86" w14:textId="77777777" w:rsidR="00AE1B90" w:rsidRPr="000B526A" w:rsidRDefault="00AE1B90" w:rsidP="00AE1B90">
            <w:pPr>
              <w:tabs>
                <w:tab w:val="decimal" w:pos="96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4D3D799" w14:textId="5825A56E" w:rsidR="00AE1B90" w:rsidRPr="000B526A" w:rsidRDefault="00AE1B90" w:rsidP="00AE1B90">
            <w:pPr>
              <w:tabs>
                <w:tab w:val="decimal" w:pos="10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424,652</w:t>
            </w:r>
          </w:p>
        </w:tc>
      </w:tr>
    </w:tbl>
    <w:p w14:paraId="699C4121" w14:textId="77777777" w:rsidR="00E837E8" w:rsidRPr="006C0824" w:rsidRDefault="00E837E8">
      <w:pPr>
        <w:rPr>
          <w:rFonts w:ascii="Angsana New" w:hAnsi="Angsana New"/>
          <w:sz w:val="30"/>
          <w:szCs w:val="30"/>
        </w:rPr>
      </w:pPr>
    </w:p>
    <w:tbl>
      <w:tblPr>
        <w:tblW w:w="90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2"/>
        <w:gridCol w:w="1350"/>
        <w:gridCol w:w="270"/>
        <w:gridCol w:w="1350"/>
      </w:tblGrid>
      <w:tr w:rsidR="00D110C7" w:rsidRPr="000B526A" w14:paraId="7FCC4B04" w14:textId="77777777" w:rsidTr="00A70AD8">
        <w:tc>
          <w:tcPr>
            <w:tcW w:w="6112" w:type="dxa"/>
            <w:vMerge w:val="restart"/>
            <w:vAlign w:val="bottom"/>
          </w:tcPr>
          <w:p w14:paraId="2A7B750B" w14:textId="77777777" w:rsidR="00D110C7" w:rsidRPr="000B526A" w:rsidRDefault="00D110C7" w:rsidP="0000722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5D45E99B" w14:textId="77777777" w:rsidR="00D110C7" w:rsidRPr="000B526A" w:rsidRDefault="007E2943" w:rsidP="0000722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D110C7"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FCB81" w14:textId="77777777" w:rsidR="00D110C7" w:rsidRPr="000B526A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4CEF8CC" w14:textId="77777777" w:rsidR="00D110C7" w:rsidRPr="000B526A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32B50ED" w14:textId="77777777" w:rsidR="00D110C7" w:rsidRPr="000B526A" w:rsidRDefault="00D110C7" w:rsidP="00007227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1B90" w:rsidRPr="000B526A" w14:paraId="2D5431CB" w14:textId="77777777" w:rsidTr="00A70AD8">
        <w:tc>
          <w:tcPr>
            <w:tcW w:w="6112" w:type="dxa"/>
            <w:vMerge/>
            <w:vAlign w:val="bottom"/>
          </w:tcPr>
          <w:p w14:paraId="5B66DE20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644D44" w14:textId="6C4D93FF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4E2CC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AD95AF" w14:textId="0D220D92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E1B90" w:rsidRPr="000B526A" w14:paraId="39B41A93" w14:textId="77777777" w:rsidTr="00A70AD8">
        <w:tc>
          <w:tcPr>
            <w:tcW w:w="6112" w:type="dxa"/>
            <w:vAlign w:val="bottom"/>
          </w:tcPr>
          <w:p w14:paraId="1206FCB6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97BEE" w14:textId="77777777" w:rsidR="00AE1B90" w:rsidRPr="000B526A" w:rsidRDefault="00AE1B90" w:rsidP="00AE1B90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B212F" w:rsidRPr="000B526A" w14:paraId="365FC02A" w14:textId="77777777" w:rsidTr="00A70AD8">
        <w:tc>
          <w:tcPr>
            <w:tcW w:w="6112" w:type="dxa"/>
          </w:tcPr>
          <w:p w14:paraId="4D6C4D52" w14:textId="77777777" w:rsidR="00BB212F" w:rsidRPr="000B526A" w:rsidRDefault="00BB212F" w:rsidP="00BB212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4EDF2D69" w14:textId="7BBB4D13" w:rsidR="00BB212F" w:rsidRPr="000B526A" w:rsidRDefault="00BB212F" w:rsidP="00BB212F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left="-126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212F">
              <w:rPr>
                <w:rFonts w:ascii="Angsana New" w:hAnsi="Angsana New" w:cs="Angsana New"/>
                <w:sz w:val="30"/>
                <w:szCs w:val="30"/>
                <w:lang w:val="en-US"/>
              </w:rPr>
              <w:t>2.37</w:t>
            </w:r>
          </w:p>
        </w:tc>
        <w:tc>
          <w:tcPr>
            <w:tcW w:w="270" w:type="dxa"/>
          </w:tcPr>
          <w:p w14:paraId="62DE0130" w14:textId="77777777" w:rsidR="00BB212F" w:rsidRPr="000B526A" w:rsidRDefault="00BB212F" w:rsidP="00BB212F">
            <w:pPr>
              <w:tabs>
                <w:tab w:val="decimal" w:pos="972"/>
              </w:tabs>
              <w:spacing w:line="240" w:lineRule="auto"/>
              <w:ind w:left="-126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9E08BCA" w14:textId="7A0ACFE2" w:rsidR="00BB212F" w:rsidRPr="000B526A" w:rsidRDefault="00BB212F" w:rsidP="00BB212F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left="-126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1.66</w:t>
            </w:r>
          </w:p>
        </w:tc>
      </w:tr>
      <w:tr w:rsidR="00BB212F" w:rsidRPr="000B526A" w14:paraId="0CC89044" w14:textId="77777777" w:rsidTr="00A70AD8">
        <w:tc>
          <w:tcPr>
            <w:tcW w:w="6112" w:type="dxa"/>
          </w:tcPr>
          <w:p w14:paraId="125BE7CC" w14:textId="77777777" w:rsidR="00BB212F" w:rsidRPr="000B526A" w:rsidRDefault="00BB212F" w:rsidP="00BB212F">
            <w:pPr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การเพิ่มขึ้นของเงินเดือนเฉลี่ยในอนาคต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AD83D19" w14:textId="5B88BCC0" w:rsidR="00BB212F" w:rsidRPr="000B526A" w:rsidRDefault="00BB212F" w:rsidP="00BB212F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left="-126" w:right="-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B212F">
              <w:rPr>
                <w:rFonts w:ascii="Angsana New" w:hAnsi="Angsana New" w:cs="Angsana New"/>
                <w:sz w:val="30"/>
                <w:szCs w:val="30"/>
                <w:lang w:val="en-US"/>
              </w:rPr>
              <w:t>3.50</w:t>
            </w:r>
          </w:p>
        </w:tc>
        <w:tc>
          <w:tcPr>
            <w:tcW w:w="270" w:type="dxa"/>
          </w:tcPr>
          <w:p w14:paraId="04ACC692" w14:textId="77777777" w:rsidR="00BB212F" w:rsidRPr="000B526A" w:rsidRDefault="00BB212F" w:rsidP="00BB212F">
            <w:pPr>
              <w:tabs>
                <w:tab w:val="decimal" w:pos="97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4A8476" w14:textId="2FC15F4E" w:rsidR="00BB212F" w:rsidRPr="000B526A" w:rsidRDefault="00BB212F" w:rsidP="00BB212F">
            <w:pPr>
              <w:pStyle w:val="3"/>
              <w:tabs>
                <w:tab w:val="clear" w:pos="360"/>
                <w:tab w:val="clear" w:pos="720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val="en-US"/>
              </w:rPr>
              <w:t>3.50</w:t>
            </w:r>
          </w:p>
        </w:tc>
      </w:tr>
    </w:tbl>
    <w:p w14:paraId="05533BAD" w14:textId="77777777" w:rsidR="00AD7631" w:rsidRPr="000B526A" w:rsidRDefault="00AD7631" w:rsidP="00F30B8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5250D73" w14:textId="77777777" w:rsidR="00F30B8C" w:rsidRPr="000B526A" w:rsidRDefault="00F30B8C" w:rsidP="00F30B8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981D80E" w14:textId="77777777" w:rsidR="00F30B8C" w:rsidRPr="000B526A" w:rsidRDefault="00F30B8C" w:rsidP="00F30B8C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54A84C6" w14:textId="340AE278" w:rsidR="008A1A1B" w:rsidRPr="000B526A" w:rsidRDefault="00F30B8C" w:rsidP="00F30B8C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55B5A" w:rsidRPr="000B526A">
        <w:rPr>
          <w:rFonts w:ascii="Angsana New" w:hAnsi="Angsana New" w:hint="cs"/>
          <w:sz w:val="30"/>
          <w:szCs w:val="30"/>
        </w:rPr>
        <w:t xml:space="preserve">31 </w:t>
      </w:r>
      <w:r w:rsidRPr="000B526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55B5A" w:rsidRPr="000B526A">
        <w:rPr>
          <w:rFonts w:ascii="Angsana New" w:hAnsi="Angsana New" w:hint="cs"/>
          <w:sz w:val="30"/>
          <w:szCs w:val="30"/>
        </w:rPr>
        <w:t>256</w:t>
      </w:r>
      <w:r w:rsidR="00AE1B90">
        <w:rPr>
          <w:rFonts w:ascii="Angsana New" w:hAnsi="Angsana New"/>
          <w:sz w:val="30"/>
          <w:szCs w:val="30"/>
          <w:lang w:val="en-US"/>
        </w:rPr>
        <w:t>5</w:t>
      </w:r>
      <w:r w:rsidR="00B55B5A"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B7406">
        <w:rPr>
          <w:rFonts w:ascii="Angsana New" w:hAnsi="Angsana New" w:hint="cs"/>
          <w:sz w:val="30"/>
          <w:szCs w:val="30"/>
          <w:cs/>
        </w:rPr>
        <w:t xml:space="preserve"> </w:t>
      </w:r>
      <w:r w:rsidR="009B7406">
        <w:rPr>
          <w:rFonts w:ascii="Angsana New" w:hAnsi="Angsana New"/>
          <w:sz w:val="30"/>
          <w:szCs w:val="30"/>
          <w:lang w:val="en-US"/>
        </w:rPr>
        <w:t>8.30</w:t>
      </w:r>
      <w:r w:rsidR="00BB5C0E"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 xml:space="preserve">ปี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256</w:t>
      </w:r>
      <w:r w:rsidR="00AE1B90">
        <w:rPr>
          <w:rFonts w:ascii="Angsana New" w:hAnsi="Angsana New"/>
          <w:i/>
          <w:iCs/>
          <w:sz w:val="30"/>
          <w:szCs w:val="30"/>
        </w:rPr>
        <w:t>4</w:t>
      </w:r>
      <w:r w:rsidRPr="000B526A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8.</w:t>
      </w:r>
      <w:r w:rsidR="00AE1B90">
        <w:rPr>
          <w:rFonts w:ascii="Angsana New" w:hAnsi="Angsana New"/>
          <w:i/>
          <w:iCs/>
          <w:sz w:val="30"/>
          <w:szCs w:val="30"/>
        </w:rPr>
        <w:t>59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ปี)</w:t>
      </w:r>
    </w:p>
    <w:p w14:paraId="76D48B26" w14:textId="77777777" w:rsidR="007555F2" w:rsidRPr="000B526A" w:rsidRDefault="007555F2" w:rsidP="00F30B8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2EB2E3C" w14:textId="49B6B3DD" w:rsidR="008A1A1B" w:rsidRPr="000B526A" w:rsidRDefault="008A1A1B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23599056" w14:textId="77777777" w:rsidR="008A1A1B" w:rsidRPr="000B526A" w:rsidRDefault="008A1A1B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E02F33B" w14:textId="77777777" w:rsidR="007F39F0" w:rsidRPr="000B526A" w:rsidRDefault="00FC5281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</w:t>
      </w:r>
      <w:r w:rsidR="005F260F" w:rsidRPr="000B526A">
        <w:rPr>
          <w:rFonts w:ascii="Angsana New" w:hAnsi="Angsana New" w:hint="cs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0B526A">
        <w:rPr>
          <w:rFonts w:ascii="Angsana New" w:hAnsi="Angsana New" w:hint="cs"/>
          <w:sz w:val="30"/>
          <w:szCs w:val="30"/>
          <w:cs/>
        </w:rPr>
        <w:t xml:space="preserve"> โดยถือว่าข้อสมมติ</w:t>
      </w:r>
      <w:r w:rsidR="005F260F" w:rsidRPr="000B526A">
        <w:rPr>
          <w:rFonts w:ascii="Angsana New" w:hAnsi="Angsana New" w:hint="cs"/>
          <w:sz w:val="30"/>
          <w:szCs w:val="30"/>
          <w:cs/>
        </w:rPr>
        <w:t>อื่นๆ คงที่ จะมีผลกระทบต่อภาระผูกพัน</w:t>
      </w:r>
      <w:r w:rsidR="002F2097" w:rsidRPr="000B526A">
        <w:rPr>
          <w:rFonts w:ascii="Angsana New" w:hAnsi="Angsana New" w:hint="cs"/>
          <w:sz w:val="30"/>
          <w:szCs w:val="30"/>
          <w:cs/>
        </w:rPr>
        <w:t>ของโครงการ</w:t>
      </w:r>
      <w:r w:rsidR="005F260F" w:rsidRPr="000B526A">
        <w:rPr>
          <w:rFonts w:ascii="Angsana New" w:hAnsi="Angsana New" w:hint="cs"/>
          <w:sz w:val="30"/>
          <w:szCs w:val="30"/>
          <w:cs/>
        </w:rPr>
        <w:t>ผลประโยชน์เป็นจำนวนเงินดังต่อไปนี้</w:t>
      </w:r>
    </w:p>
    <w:p w14:paraId="1239FCEC" w14:textId="77777777" w:rsidR="007F39F0" w:rsidRPr="000B526A" w:rsidRDefault="007F39F0" w:rsidP="005F260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1217"/>
        <w:gridCol w:w="1303"/>
        <w:gridCol w:w="1170"/>
        <w:gridCol w:w="1197"/>
      </w:tblGrid>
      <w:tr w:rsidR="00A96A16" w:rsidRPr="000B526A" w14:paraId="2B4052BA" w14:textId="77777777" w:rsidTr="00127191">
        <w:trPr>
          <w:trHeight w:val="488"/>
        </w:trPr>
        <w:tc>
          <w:tcPr>
            <w:tcW w:w="4608" w:type="dxa"/>
            <w:vAlign w:val="center"/>
          </w:tcPr>
          <w:p w14:paraId="55A89F15" w14:textId="77777777" w:rsidR="00D05506" w:rsidRPr="000B526A" w:rsidRDefault="007F39F0" w:rsidP="00A96A16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szCs w:val="22"/>
                <w:lang w:bidi="th-TH"/>
              </w:rPr>
              <w:br w:type="page"/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="00E77106"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="00A96A16"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ผลกระทบต่อภาระผูกพัน</w:t>
            </w:r>
            <w:r w:rsidR="00A313CF"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ของโครงการผลประโยชน์</w:t>
            </w:r>
          </w:p>
        </w:tc>
        <w:tc>
          <w:tcPr>
            <w:tcW w:w="2520" w:type="dxa"/>
            <w:gridSpan w:val="2"/>
            <w:vAlign w:val="center"/>
          </w:tcPr>
          <w:p w14:paraId="40EBCF0E" w14:textId="77777777" w:rsidR="00A96A16" w:rsidRPr="000B526A" w:rsidRDefault="00A96A16" w:rsidP="00B55B5A">
            <w:pPr>
              <w:pStyle w:val="acctfourfigures"/>
              <w:tabs>
                <w:tab w:val="clear" w:pos="765"/>
              </w:tabs>
              <w:spacing w:line="240" w:lineRule="auto"/>
              <w:ind w:left="-110" w:right="-9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ข้อสมมติเพิ่มขึ้น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ปี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ร้อยละ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7E2943"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7" w:type="dxa"/>
            <w:gridSpan w:val="2"/>
            <w:vAlign w:val="center"/>
          </w:tcPr>
          <w:p w14:paraId="3173318A" w14:textId="77777777" w:rsidR="00A96A16" w:rsidRPr="000B526A" w:rsidRDefault="00A96A16" w:rsidP="00B55B5A">
            <w:pPr>
              <w:pStyle w:val="acctfourfigures"/>
              <w:tabs>
                <w:tab w:val="clear" w:pos="765"/>
              </w:tabs>
              <w:spacing w:line="240" w:lineRule="auto"/>
              <w:ind w:left="-92" w:right="-8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ข้อสมมติลดลง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1 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  <w:r w:rsidR="0050075C"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ร้อยล</w:t>
            </w:r>
            <w:r w:rsidR="00B55B5A"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ะ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</w:t>
            </w:r>
          </w:p>
        </w:tc>
      </w:tr>
      <w:tr w:rsidR="00AE1B90" w:rsidRPr="000B526A" w14:paraId="4F141FED" w14:textId="77777777" w:rsidTr="00127191">
        <w:trPr>
          <w:trHeight w:val="407"/>
        </w:trPr>
        <w:tc>
          <w:tcPr>
            <w:tcW w:w="4608" w:type="dxa"/>
          </w:tcPr>
          <w:p w14:paraId="5DB26A02" w14:textId="77777777" w:rsidR="00AE1B90" w:rsidRPr="000B526A" w:rsidRDefault="00AE1B90" w:rsidP="00AE1B9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7" w:type="dxa"/>
          </w:tcPr>
          <w:p w14:paraId="2099B0A9" w14:textId="09652684" w:rsidR="00AE1B90" w:rsidRPr="000B526A" w:rsidRDefault="00AE1B90" w:rsidP="00AE1B9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3" w:type="dxa"/>
          </w:tcPr>
          <w:p w14:paraId="431B0661" w14:textId="2DBC289F" w:rsidR="00AE1B90" w:rsidRPr="000B526A" w:rsidRDefault="00AE1B90" w:rsidP="00AE1B9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0" w:type="dxa"/>
          </w:tcPr>
          <w:p w14:paraId="7ED09FE9" w14:textId="024B11B0" w:rsidR="00AE1B90" w:rsidRPr="000B526A" w:rsidRDefault="00AE1B90" w:rsidP="00AE1B9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97" w:type="dxa"/>
          </w:tcPr>
          <w:p w14:paraId="2493A455" w14:textId="2AFD26F0" w:rsidR="00AE1B90" w:rsidRPr="000B526A" w:rsidRDefault="00AE1B90" w:rsidP="00AE1B9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E1B90" w:rsidRPr="000B526A" w14:paraId="1DACB3FF" w14:textId="77777777" w:rsidTr="00127191">
        <w:trPr>
          <w:trHeight w:val="380"/>
        </w:trPr>
        <w:tc>
          <w:tcPr>
            <w:tcW w:w="4608" w:type="dxa"/>
          </w:tcPr>
          <w:p w14:paraId="5219B923" w14:textId="77777777" w:rsidR="00AE1B90" w:rsidRPr="000B526A" w:rsidRDefault="00AE1B90" w:rsidP="00AE1B9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7" w:type="dxa"/>
            <w:gridSpan w:val="4"/>
          </w:tcPr>
          <w:p w14:paraId="3FE05F16" w14:textId="77777777" w:rsidR="00AE1B90" w:rsidRPr="000B526A" w:rsidRDefault="00AE1B90" w:rsidP="00AE1B9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E3E30" w:rsidRPr="000B526A" w14:paraId="70996C0F" w14:textId="77777777" w:rsidTr="00127191">
        <w:trPr>
          <w:trHeight w:val="320"/>
        </w:trPr>
        <w:tc>
          <w:tcPr>
            <w:tcW w:w="4608" w:type="dxa"/>
          </w:tcPr>
          <w:p w14:paraId="058211C9" w14:textId="77777777" w:rsidR="00FE3E30" w:rsidRPr="000B526A" w:rsidRDefault="00FE3E30" w:rsidP="00FE3E3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17" w:type="dxa"/>
          </w:tcPr>
          <w:p w14:paraId="69F0FED2" w14:textId="506AD7D8" w:rsidR="00FE3E30" w:rsidRPr="000B526A" w:rsidRDefault="00FE3E30" w:rsidP="00FE3E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E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(24,253)</w:t>
            </w:r>
          </w:p>
        </w:tc>
        <w:tc>
          <w:tcPr>
            <w:tcW w:w="1303" w:type="dxa"/>
          </w:tcPr>
          <w:p w14:paraId="5D6C9DF9" w14:textId="0A9E93DF" w:rsidR="00FE3E30" w:rsidRPr="000B526A" w:rsidRDefault="00FE3E30" w:rsidP="00FE3E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bidi="th-TH"/>
              </w:rPr>
              <w:t>(25,566)</w:t>
            </w:r>
          </w:p>
        </w:tc>
        <w:tc>
          <w:tcPr>
            <w:tcW w:w="1170" w:type="dxa"/>
          </w:tcPr>
          <w:p w14:paraId="2AF53193" w14:textId="6B2E737E" w:rsidR="00FE3E30" w:rsidRPr="000B526A" w:rsidRDefault="00FE3E30" w:rsidP="00FE3E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E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27,332 </w:t>
            </w:r>
          </w:p>
        </w:tc>
        <w:tc>
          <w:tcPr>
            <w:tcW w:w="1197" w:type="dxa"/>
          </w:tcPr>
          <w:p w14:paraId="1B7B9F42" w14:textId="3720B924" w:rsidR="00FE3E30" w:rsidRPr="000B526A" w:rsidRDefault="00FE3E30" w:rsidP="00FE3E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bidi="th-TH"/>
              </w:rPr>
              <w:t>28,820</w:t>
            </w:r>
          </w:p>
        </w:tc>
      </w:tr>
      <w:tr w:rsidR="00FE3E30" w:rsidRPr="000B526A" w14:paraId="353C593E" w14:textId="77777777" w:rsidTr="00127191">
        <w:trPr>
          <w:trHeight w:val="380"/>
        </w:trPr>
        <w:tc>
          <w:tcPr>
            <w:tcW w:w="4608" w:type="dxa"/>
          </w:tcPr>
          <w:p w14:paraId="48D3676C" w14:textId="77777777" w:rsidR="00FE3E30" w:rsidRPr="000B526A" w:rsidRDefault="00FE3E30" w:rsidP="00FE3E3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17" w:type="dxa"/>
          </w:tcPr>
          <w:p w14:paraId="71336A54" w14:textId="2DE763CB" w:rsidR="00FE3E30" w:rsidRPr="000B526A" w:rsidRDefault="00FE3E30" w:rsidP="00FE3E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E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23,930 </w:t>
            </w:r>
          </w:p>
        </w:tc>
        <w:tc>
          <w:tcPr>
            <w:tcW w:w="1303" w:type="dxa"/>
          </w:tcPr>
          <w:p w14:paraId="5C831F63" w14:textId="6C09164B" w:rsidR="00FE3E30" w:rsidRPr="000B526A" w:rsidRDefault="00FE3E30" w:rsidP="00FE3E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bidi="th-TH"/>
              </w:rPr>
              <w:t>25,402</w:t>
            </w:r>
          </w:p>
        </w:tc>
        <w:tc>
          <w:tcPr>
            <w:tcW w:w="1170" w:type="dxa"/>
          </w:tcPr>
          <w:p w14:paraId="2D57F102" w14:textId="7011AA66" w:rsidR="00FE3E30" w:rsidRPr="000B526A" w:rsidRDefault="00FE3E30" w:rsidP="00FE3E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E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(21,665)</w:t>
            </w:r>
          </w:p>
        </w:tc>
        <w:tc>
          <w:tcPr>
            <w:tcW w:w="1197" w:type="dxa"/>
          </w:tcPr>
          <w:p w14:paraId="21C59D9D" w14:textId="1B37337B" w:rsidR="00FE3E30" w:rsidRPr="000B526A" w:rsidRDefault="00FE3E30" w:rsidP="00FE3E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bidi="th-TH"/>
              </w:rPr>
              <w:t>(23,017)</w:t>
            </w:r>
          </w:p>
        </w:tc>
      </w:tr>
      <w:tr w:rsidR="00FE3E30" w:rsidRPr="000B526A" w14:paraId="16B0707C" w14:textId="77777777" w:rsidTr="00127191">
        <w:trPr>
          <w:trHeight w:val="380"/>
        </w:trPr>
        <w:tc>
          <w:tcPr>
            <w:tcW w:w="4608" w:type="dxa"/>
          </w:tcPr>
          <w:p w14:paraId="673864C1" w14:textId="77777777" w:rsidR="00FE3E30" w:rsidRPr="000B526A" w:rsidRDefault="00FE3E30" w:rsidP="00FE3E3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อัตราหมุนเวียนของพนักงาน </w:t>
            </w:r>
          </w:p>
        </w:tc>
        <w:tc>
          <w:tcPr>
            <w:tcW w:w="1217" w:type="dxa"/>
          </w:tcPr>
          <w:p w14:paraId="797E3A05" w14:textId="20EC32EC" w:rsidR="00FE3E30" w:rsidRPr="000B526A" w:rsidRDefault="00FE3E30" w:rsidP="00FE3E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E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(10,218)</w:t>
            </w:r>
          </w:p>
        </w:tc>
        <w:tc>
          <w:tcPr>
            <w:tcW w:w="1303" w:type="dxa"/>
          </w:tcPr>
          <w:p w14:paraId="7A84BFF5" w14:textId="7D224A1E" w:rsidR="00FE3E30" w:rsidRPr="000B526A" w:rsidRDefault="00FE3E30" w:rsidP="00FE3E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bidi="th-TH"/>
              </w:rPr>
              <w:t>(11,225)</w:t>
            </w:r>
          </w:p>
        </w:tc>
        <w:tc>
          <w:tcPr>
            <w:tcW w:w="1170" w:type="dxa"/>
          </w:tcPr>
          <w:p w14:paraId="51C51ACE" w14:textId="70C2EE2F" w:rsidR="00FE3E30" w:rsidRPr="000B526A" w:rsidRDefault="00FE3E30" w:rsidP="00FE3E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E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8,023 </w:t>
            </w:r>
          </w:p>
        </w:tc>
        <w:tc>
          <w:tcPr>
            <w:tcW w:w="1197" w:type="dxa"/>
          </w:tcPr>
          <w:p w14:paraId="11A233F8" w14:textId="42D93FA2" w:rsidR="00FE3E30" w:rsidRPr="000B526A" w:rsidRDefault="00FE3E30" w:rsidP="00FE3E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bidi="th-TH"/>
              </w:rPr>
              <w:t>8,919</w:t>
            </w:r>
          </w:p>
        </w:tc>
      </w:tr>
      <w:tr w:rsidR="00FE3E30" w:rsidRPr="000B526A" w14:paraId="3E80D310" w14:textId="77777777" w:rsidTr="00127191">
        <w:trPr>
          <w:trHeight w:val="380"/>
        </w:trPr>
        <w:tc>
          <w:tcPr>
            <w:tcW w:w="4608" w:type="dxa"/>
          </w:tcPr>
          <w:p w14:paraId="09D81227" w14:textId="77777777" w:rsidR="00FE3E30" w:rsidRPr="000B526A" w:rsidRDefault="00FE3E30" w:rsidP="00FE3E3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อายุขัย (ปี) </w:t>
            </w:r>
          </w:p>
        </w:tc>
        <w:tc>
          <w:tcPr>
            <w:tcW w:w="1217" w:type="dxa"/>
          </w:tcPr>
          <w:p w14:paraId="413D121F" w14:textId="206A48D9" w:rsidR="00FE3E30" w:rsidRPr="000B526A" w:rsidRDefault="00FE3E30" w:rsidP="00FE3E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E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343 </w:t>
            </w:r>
          </w:p>
        </w:tc>
        <w:tc>
          <w:tcPr>
            <w:tcW w:w="1303" w:type="dxa"/>
          </w:tcPr>
          <w:p w14:paraId="5EED12B1" w14:textId="4EDF9F42" w:rsidR="00FE3E30" w:rsidRPr="000B526A" w:rsidRDefault="00FE3E30" w:rsidP="00FE3E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8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bidi="th-TH"/>
              </w:rPr>
              <w:t>375</w:t>
            </w:r>
          </w:p>
        </w:tc>
        <w:tc>
          <w:tcPr>
            <w:tcW w:w="1170" w:type="dxa"/>
          </w:tcPr>
          <w:p w14:paraId="47F2EB90" w14:textId="013866E8" w:rsidR="00FE3E30" w:rsidRPr="000B526A" w:rsidRDefault="00FE3E30" w:rsidP="00FE3E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3E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(342)</w:t>
            </w:r>
          </w:p>
        </w:tc>
        <w:tc>
          <w:tcPr>
            <w:tcW w:w="1197" w:type="dxa"/>
          </w:tcPr>
          <w:p w14:paraId="4D43D64B" w14:textId="5A3D3D32" w:rsidR="00FE3E30" w:rsidRPr="000B526A" w:rsidRDefault="00FE3E30" w:rsidP="00FE3E3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  <w:lang w:bidi="th-TH"/>
              </w:rPr>
              <w:t>(374)</w:t>
            </w:r>
          </w:p>
        </w:tc>
      </w:tr>
    </w:tbl>
    <w:p w14:paraId="3E57AF2D" w14:textId="44AF2AFD" w:rsidR="004027B8" w:rsidRDefault="004027B8" w:rsidP="00F326D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13606D" w14:textId="24BCB63D" w:rsidR="00C74603" w:rsidRPr="000B526A" w:rsidRDefault="00C74603" w:rsidP="00C7460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5066FB0E" w14:textId="77777777" w:rsidR="00C74603" w:rsidRPr="00695BE5" w:rsidRDefault="00C74603" w:rsidP="00C74603">
      <w:pPr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9BA308A" w14:textId="77777777" w:rsidR="00C74603" w:rsidRPr="000B526A" w:rsidRDefault="00C74603" w:rsidP="00C7460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โดยบริษัทจ่ายสมทบให้เมื่อเป็นสมาชิกของกองทุนเงินสะสมครบ </w:t>
      </w:r>
      <w:r w:rsidRPr="000B526A">
        <w:rPr>
          <w:rFonts w:ascii="Angsana New" w:hAnsi="Angsana New" w:hint="cs"/>
          <w:sz w:val="30"/>
          <w:szCs w:val="30"/>
        </w:rPr>
        <w:t>5</w:t>
      </w:r>
      <w:r w:rsidRPr="000B526A">
        <w:rPr>
          <w:rFonts w:ascii="Angsana New" w:hAnsi="Angsana New" w:hint="cs"/>
          <w:sz w:val="30"/>
          <w:szCs w:val="30"/>
          <w:cs/>
        </w:rPr>
        <w:t xml:space="preserve"> ปี บริษัทสมทบในอัตรา ร้อยละ </w:t>
      </w:r>
      <w:r w:rsidRPr="000B526A">
        <w:rPr>
          <w:rFonts w:ascii="Angsana New" w:hAnsi="Angsana New" w:hint="cs"/>
          <w:sz w:val="30"/>
          <w:szCs w:val="30"/>
        </w:rPr>
        <w:t>50</w:t>
      </w:r>
      <w:r w:rsidRPr="000B526A">
        <w:rPr>
          <w:rFonts w:ascii="Angsana New" w:hAnsi="Angsana New" w:hint="cs"/>
          <w:sz w:val="30"/>
          <w:szCs w:val="30"/>
          <w:cs/>
        </w:rPr>
        <w:t xml:space="preserve"> ของเงินที่หัก และหลังจากนั้นสมทบอีกปีละร้อยละ </w:t>
      </w:r>
      <w:r w:rsidRPr="000B526A">
        <w:rPr>
          <w:rFonts w:ascii="Angsana New" w:hAnsi="Angsana New" w:hint="cs"/>
          <w:sz w:val="30"/>
          <w:szCs w:val="30"/>
        </w:rPr>
        <w:t xml:space="preserve">10 </w:t>
      </w:r>
      <w:r w:rsidRPr="000B526A">
        <w:rPr>
          <w:rFonts w:ascii="Angsana New" w:hAnsi="Angsana New" w:hint="cs"/>
          <w:sz w:val="30"/>
          <w:szCs w:val="30"/>
          <w:cs/>
        </w:rPr>
        <w:t>ของเงินกองทุน บริษัทเป็นผู้บริหารกองทุนสำรองเลี้ยงชีพข้างต้น</w:t>
      </w:r>
    </w:p>
    <w:p w14:paraId="0F10FCE9" w14:textId="77777777" w:rsidR="00C74603" w:rsidRDefault="00C74603" w:rsidP="006C082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DC8747" w14:textId="5D784064" w:rsidR="00332A80" w:rsidRDefault="00332A8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E49EE19" w14:textId="00CCAB52" w:rsidR="00A8454F" w:rsidRPr="000B526A" w:rsidRDefault="00651455" w:rsidP="0045721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3</w:t>
      </w:r>
      <w:r w:rsidR="00A8454F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7F39F0" w:rsidRPr="000B526A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ส่วนเกินมูลค่าหุ้นและ</w:t>
      </w:r>
      <w:r w:rsidR="00821505" w:rsidRPr="000B526A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05401FB5" w14:textId="77777777" w:rsidR="00BC5492" w:rsidRPr="000B526A" w:rsidRDefault="00BC5492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80D2871" w14:textId="77777777" w:rsidR="00457210" w:rsidRPr="000B526A" w:rsidRDefault="00457210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BD527AD" w14:textId="77777777" w:rsidR="00457210" w:rsidRPr="000B526A" w:rsidRDefault="00457210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3B6013A1" w14:textId="77777777" w:rsidR="00457210" w:rsidRPr="000B526A" w:rsidRDefault="00457210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B526A">
        <w:rPr>
          <w:rFonts w:ascii="Angsana New" w:hAnsi="Angsana New" w:hint="cs"/>
          <w:sz w:val="30"/>
          <w:szCs w:val="30"/>
        </w:rPr>
        <w:t>2535</w:t>
      </w:r>
      <w:r w:rsidRPr="000B526A">
        <w:rPr>
          <w:rFonts w:ascii="Angsana New" w:hAnsi="Angsana New" w:hint="cs"/>
          <w:sz w:val="30"/>
          <w:szCs w:val="30"/>
          <w:cs/>
        </w:rPr>
        <w:t xml:space="preserve"> มาตรา </w:t>
      </w:r>
      <w:r w:rsidRPr="000B526A">
        <w:rPr>
          <w:rFonts w:ascii="Angsana New" w:hAnsi="Angsana New" w:hint="cs"/>
          <w:sz w:val="30"/>
          <w:szCs w:val="30"/>
        </w:rPr>
        <w:t>51</w:t>
      </w:r>
      <w:r w:rsidRPr="000B526A">
        <w:rPr>
          <w:rFonts w:ascii="Angsana New" w:hAnsi="Angsana New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B526A">
        <w:rPr>
          <w:rFonts w:ascii="Angsana New" w:hAnsi="Angsana New" w:hint="cs"/>
          <w:sz w:val="30"/>
          <w:szCs w:val="30"/>
        </w:rPr>
        <w:t>“</w:t>
      </w:r>
      <w:r w:rsidRPr="000B526A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0B526A">
        <w:rPr>
          <w:rFonts w:ascii="Angsana New" w:hAnsi="Angsana New" w:hint="cs"/>
          <w:sz w:val="30"/>
          <w:szCs w:val="30"/>
        </w:rPr>
        <w:t>”</w:t>
      </w:r>
      <w:r w:rsidRPr="000B526A">
        <w:rPr>
          <w:rFonts w:ascii="Angsana New" w:hAnsi="Angsana New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FDDE406" w14:textId="77777777" w:rsidR="00023D59" w:rsidRPr="000B526A" w:rsidRDefault="00023D59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E81A088" w14:textId="4E479B3C" w:rsidR="00A03D23" w:rsidRPr="000B526A" w:rsidRDefault="00A03D23" w:rsidP="00457210">
      <w:pPr>
        <w:spacing w:line="240" w:lineRule="auto"/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3DF8600B" w14:textId="77777777" w:rsidR="002B0B55" w:rsidRPr="000B526A" w:rsidRDefault="002B0B55" w:rsidP="0045721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7C894947" w14:textId="77777777" w:rsidR="00A03D23" w:rsidRPr="000B526A" w:rsidRDefault="00A03D23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B55B5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B55B5A" w:rsidRPr="000B526A">
        <w:rPr>
          <w:rFonts w:ascii="Angsana New" w:hAnsi="Angsana New" w:hint="cs"/>
          <w:sz w:val="30"/>
          <w:szCs w:val="30"/>
          <w:lang w:val="en-US"/>
        </w:rPr>
        <w:t xml:space="preserve">2535 </w:t>
      </w:r>
      <w:r w:rsidR="003011DA" w:rsidRPr="000B526A">
        <w:rPr>
          <w:rFonts w:ascii="Angsana New" w:hAnsi="Angsana New" w:hint="cs"/>
          <w:sz w:val="30"/>
          <w:szCs w:val="30"/>
          <w:cs/>
          <w:lang w:val="en-US"/>
        </w:rPr>
        <w:t xml:space="preserve">มาตรา </w:t>
      </w:r>
      <w:r w:rsidR="003011DA" w:rsidRPr="000B526A">
        <w:rPr>
          <w:rFonts w:ascii="Angsana New" w:hAnsi="Angsana New" w:hint="cs"/>
          <w:sz w:val="30"/>
          <w:szCs w:val="30"/>
          <w:lang w:val="en-US"/>
        </w:rPr>
        <w:t xml:space="preserve">116 </w:t>
      </w:r>
      <w:r w:rsidRPr="000B526A">
        <w:rPr>
          <w:rFonts w:ascii="Angsana New" w:hAnsi="Angsana New" w:hint="cs"/>
          <w:sz w:val="30"/>
          <w:szCs w:val="30"/>
          <w:cs/>
        </w:rPr>
        <w:t>บริษัทจะต้องจัดสรรทุนสำรอง (</w:t>
      </w:r>
      <w:r w:rsidRPr="000B526A">
        <w:rPr>
          <w:rFonts w:ascii="Angsana New" w:hAnsi="Angsana New" w:hint="cs"/>
          <w:sz w:val="30"/>
          <w:szCs w:val="30"/>
        </w:rPr>
        <w:t>“</w:t>
      </w:r>
      <w:r w:rsidRPr="000B526A">
        <w:rPr>
          <w:rFonts w:ascii="Angsana New" w:hAnsi="Angsana New" w:hint="cs"/>
          <w:sz w:val="30"/>
          <w:szCs w:val="30"/>
          <w:cs/>
        </w:rPr>
        <w:t>สำรองตามกฎหมาย</w:t>
      </w:r>
      <w:r w:rsidRPr="000B526A">
        <w:rPr>
          <w:rFonts w:ascii="Angsana New" w:hAnsi="Angsana New" w:hint="cs"/>
          <w:sz w:val="30"/>
          <w:szCs w:val="30"/>
        </w:rPr>
        <w:t>”</w:t>
      </w:r>
      <w:r w:rsidRPr="000B526A">
        <w:rPr>
          <w:rFonts w:ascii="Angsana New" w:hAnsi="Angsana New" w:hint="cs"/>
          <w:sz w:val="30"/>
          <w:szCs w:val="30"/>
          <w:cs/>
        </w:rPr>
        <w:t xml:space="preserve">) อย่างน้อยร้อยละ </w:t>
      </w:r>
      <w:r w:rsidR="00B55B5A" w:rsidRPr="000B526A">
        <w:rPr>
          <w:rFonts w:ascii="Angsana New" w:hAnsi="Angsana New" w:hint="cs"/>
          <w:sz w:val="30"/>
          <w:szCs w:val="30"/>
        </w:rPr>
        <w:t xml:space="preserve">5 </w:t>
      </w:r>
      <w:r w:rsidRPr="000B526A">
        <w:rPr>
          <w:rFonts w:ascii="Angsana New" w:hAnsi="Angsana New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55B5A" w:rsidRPr="000B526A">
        <w:rPr>
          <w:rFonts w:ascii="Angsana New" w:hAnsi="Angsana New" w:hint="cs"/>
          <w:sz w:val="30"/>
          <w:szCs w:val="30"/>
        </w:rPr>
        <w:t xml:space="preserve">10 </w:t>
      </w:r>
      <w:r w:rsidRPr="000B526A">
        <w:rPr>
          <w:rFonts w:ascii="Angsana New" w:hAnsi="Angsana New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9CD2D58" w14:textId="77777777" w:rsidR="00EE34DD" w:rsidRPr="000B526A" w:rsidRDefault="00EE34DD" w:rsidP="0045721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F5148E3" w14:textId="484E644D" w:rsidR="00A8454F" w:rsidRPr="000B526A" w:rsidRDefault="00345E4B" w:rsidP="00FB31B0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4</w:t>
      </w:r>
      <w:r w:rsidR="00A8454F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A8454F" w:rsidRPr="000B526A">
        <w:rPr>
          <w:rFonts w:ascii="Angsana New" w:hAnsi="Angsana New" w:hint="cs"/>
          <w:b/>
          <w:bCs/>
          <w:sz w:val="30"/>
          <w:szCs w:val="30"/>
          <w:cs/>
        </w:rPr>
        <w:t>ส่วนงาน</w:t>
      </w:r>
      <w:r w:rsidR="00C65A40" w:rsidRPr="000B526A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="00452D81" w:rsidRPr="000B526A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และการจำแนกรายได้</w:t>
      </w:r>
    </w:p>
    <w:p w14:paraId="3C65DD9E" w14:textId="48E8AD3B" w:rsidR="003574D4" w:rsidRDefault="003574D4" w:rsidP="003574D4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439631E1" w14:textId="18037D1A" w:rsidR="00184F21" w:rsidRPr="000B526A" w:rsidRDefault="00184F21" w:rsidP="00184F21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</w:t>
      </w:r>
      <w:r w:rsidR="00FC6544">
        <w:rPr>
          <w:rFonts w:ascii="Angsana New" w:hAnsi="Angsana New" w:hint="cs"/>
          <w:sz w:val="30"/>
          <w:szCs w:val="30"/>
          <w:cs/>
        </w:rPr>
        <w:t>ประธานเจ้าหน้าที่</w:t>
      </w:r>
      <w:r w:rsidR="00817912">
        <w:rPr>
          <w:rFonts w:ascii="Angsana New" w:hAnsi="Angsana New" w:hint="cs"/>
          <w:sz w:val="30"/>
          <w:szCs w:val="30"/>
          <w:cs/>
        </w:rPr>
        <w:t>บริหารของบริษัท (</w:t>
      </w:r>
      <w:r w:rsidRPr="000B526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="00817912">
        <w:rPr>
          <w:rFonts w:ascii="Angsana New" w:hAnsi="Angsana New" w:hint="cs"/>
          <w:sz w:val="30"/>
          <w:szCs w:val="30"/>
          <w:cs/>
        </w:rPr>
        <w:t xml:space="preserve">) </w:t>
      </w:r>
      <w:r w:rsidRPr="000B526A">
        <w:rPr>
          <w:rFonts w:ascii="Angsana New" w:hAnsi="Angsana New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19405C">
        <w:rPr>
          <w:rFonts w:ascii="Angsana New" w:hAnsi="Angsana New" w:hint="cs"/>
          <w:sz w:val="30"/>
          <w:szCs w:val="30"/>
          <w:cs/>
        </w:rPr>
        <w:t>สินทรัพย์</w:t>
      </w:r>
      <w:r w:rsidR="00F21737">
        <w:rPr>
          <w:rFonts w:ascii="Angsana New" w:hAnsi="Angsana New" w:hint="cs"/>
          <w:sz w:val="30"/>
          <w:szCs w:val="30"/>
          <w:cs/>
        </w:rPr>
        <w:t>อื่น</w:t>
      </w:r>
      <w:r w:rsidR="00EA03DB">
        <w:rPr>
          <w:rFonts w:ascii="Angsana New" w:hAnsi="Angsana New" w:hint="cs"/>
          <w:sz w:val="30"/>
          <w:szCs w:val="30"/>
          <w:cs/>
        </w:rPr>
        <w:t xml:space="preserve"> หนี้สินอื่น</w:t>
      </w:r>
      <w:r w:rsidR="0083001F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และภาระผูกพันผลประโยชน์พนักงาน</w:t>
      </w:r>
    </w:p>
    <w:p w14:paraId="214A89D3" w14:textId="77777777" w:rsidR="00184F21" w:rsidRPr="000B526A" w:rsidRDefault="00184F21" w:rsidP="003574D4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2AF3D63C" w14:textId="77777777" w:rsidR="00972AD0" w:rsidRPr="000B526A" w:rsidRDefault="00F2527A" w:rsidP="006B40D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บริษัท</w:t>
      </w:r>
      <w:r w:rsidR="003574D4" w:rsidRPr="000B526A">
        <w:rPr>
          <w:rFonts w:ascii="Angsana New" w:hAnsi="Angsana New" w:hint="cs"/>
          <w:sz w:val="30"/>
          <w:szCs w:val="30"/>
          <w:cs/>
        </w:rPr>
        <w:t xml:space="preserve">มี </w:t>
      </w:r>
      <w:r w:rsidR="00B55B5A" w:rsidRPr="000B526A">
        <w:rPr>
          <w:rFonts w:ascii="Angsana New" w:hAnsi="Angsana New" w:hint="cs"/>
          <w:sz w:val="30"/>
          <w:szCs w:val="30"/>
        </w:rPr>
        <w:t>2</w:t>
      </w:r>
      <w:r w:rsidR="003574D4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ซึ่งเป็นหน่วยงานธุรกิจที่สำคัญของบริษัท หน่วยงานธุรกิจ</w:t>
      </w:r>
      <w:r w:rsidR="00F80A37" w:rsidRPr="000B526A">
        <w:rPr>
          <w:rFonts w:ascii="Angsana New" w:hAnsi="Angsana New" w:hint="cs"/>
          <w:sz w:val="30"/>
          <w:szCs w:val="30"/>
        </w:rPr>
        <w:br/>
      </w:r>
      <w:r w:rsidRPr="000B526A">
        <w:rPr>
          <w:rFonts w:ascii="Angsana New" w:hAnsi="Angsana New" w:hint="cs"/>
          <w:sz w:val="30"/>
          <w:szCs w:val="30"/>
          <w:cs/>
        </w:rPr>
        <w:t>ที่สำคัญนี้ผลิตสินค้าที่แตกต่างกัน และมีการบริหารจัดการแยกต่างหาก เนื่องจากใช้เทคโนโลยีและ</w:t>
      </w:r>
      <w:r w:rsidR="00972AD0" w:rsidRPr="000B526A">
        <w:rPr>
          <w:rFonts w:ascii="Angsana New" w:hAnsi="Angsana New" w:hint="cs"/>
          <w:sz w:val="30"/>
          <w:szCs w:val="30"/>
          <w:cs/>
        </w:rPr>
        <w:t>กลยุทธ์</w:t>
      </w:r>
      <w:r w:rsidR="006B40DE" w:rsidRPr="000B526A">
        <w:rPr>
          <w:rFonts w:ascii="Angsana New" w:hAnsi="Angsana New" w:hint="cs"/>
          <w:sz w:val="30"/>
          <w:szCs w:val="30"/>
          <w:cs/>
        </w:rPr>
        <w:br/>
      </w:r>
      <w:r w:rsidR="00972AD0" w:rsidRPr="000B526A">
        <w:rPr>
          <w:rFonts w:ascii="Angsana New" w:hAnsi="Angsana New" w:hint="cs"/>
          <w:sz w:val="30"/>
          <w:szCs w:val="30"/>
          <w:cs/>
        </w:rPr>
        <w:t xml:space="preserve">ทางการตลาดที่แตกต่างกัน </w:t>
      </w:r>
      <w:r w:rsidRPr="000B526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</w:t>
      </w:r>
      <w:r w:rsidR="00172B23" w:rsidRPr="000B526A">
        <w:rPr>
          <w:rFonts w:ascii="Angsana New" w:hAnsi="Angsana New" w:hint="cs"/>
          <w:sz w:val="30"/>
          <w:szCs w:val="30"/>
          <w:cs/>
        </w:rPr>
        <w:br/>
      </w:r>
      <w:r w:rsidRPr="000B526A">
        <w:rPr>
          <w:rFonts w:ascii="Angsana New" w:hAnsi="Angsana New" w:hint="cs"/>
          <w:sz w:val="30"/>
          <w:szCs w:val="30"/>
          <w:cs/>
        </w:rPr>
        <w:t xml:space="preserve">แต่ละหน่วยงานธุรกิจที่สำคัญอย่างน้อยทุกไตรมาส </w:t>
      </w:r>
      <w:r w:rsidR="006B40DE" w:rsidRPr="000B526A">
        <w:rPr>
          <w:rFonts w:ascii="Angsana New" w:hAnsi="Angsana New" w:hint="cs"/>
          <w:sz w:val="30"/>
          <w:szCs w:val="30"/>
          <w:cs/>
        </w:rPr>
        <w:t xml:space="preserve">รายได้หลักของบริษัทได้มาจากรายได้จากสัญญาที่ทำกับลูกค้า และรับรู้รายได้ ณ </w:t>
      </w:r>
      <w:r w:rsidR="00987FBE" w:rsidRPr="000B526A">
        <w:rPr>
          <w:rFonts w:ascii="Angsana New" w:hAnsi="Angsana New" w:hint="cs"/>
          <w:sz w:val="30"/>
          <w:szCs w:val="30"/>
          <w:cs/>
        </w:rPr>
        <w:t>เวลาใด</w:t>
      </w:r>
      <w:r w:rsidR="006B40DE" w:rsidRPr="000B526A">
        <w:rPr>
          <w:rFonts w:ascii="Angsana New" w:hAnsi="Angsana New" w:hint="cs"/>
          <w:sz w:val="30"/>
          <w:szCs w:val="30"/>
          <w:cs/>
        </w:rPr>
        <w:t xml:space="preserve">เวลาหนึ่ง </w:t>
      </w:r>
      <w:r w:rsidRPr="000B526A">
        <w:rPr>
          <w:rFonts w:ascii="Angsana New" w:hAnsi="Angsana New" w:hint="cs"/>
          <w:sz w:val="30"/>
          <w:szCs w:val="30"/>
          <w:cs/>
        </w:rPr>
        <w:t xml:space="preserve">การดำเนินงานของแต่ละส่วนงานที่รายงานของบริษัทโดยสรุปมีดังนี้ </w:t>
      </w:r>
    </w:p>
    <w:p w14:paraId="676E7B7C" w14:textId="77777777" w:rsidR="00972AD0" w:rsidRPr="000B526A" w:rsidRDefault="00972AD0" w:rsidP="00972AD0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4842D06" w14:textId="77777777" w:rsidR="003F5988" w:rsidRPr="000B526A" w:rsidRDefault="00061BB8" w:rsidP="00FB31B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1</w:t>
      </w:r>
      <w:r w:rsidRPr="000B526A">
        <w:rPr>
          <w:rFonts w:ascii="Angsana New" w:hAnsi="Angsana New" w:hint="cs"/>
          <w:sz w:val="30"/>
          <w:szCs w:val="30"/>
          <w:cs/>
        </w:rPr>
        <w:tab/>
      </w:r>
      <w:r w:rsidRPr="000B526A">
        <w:rPr>
          <w:rFonts w:ascii="Angsana New" w:hAnsi="Angsana New" w:hint="cs"/>
          <w:sz w:val="30"/>
          <w:szCs w:val="30"/>
          <w:cs/>
        </w:rPr>
        <w:tab/>
      </w:r>
      <w:r w:rsidR="00DD7135" w:rsidRPr="000B526A">
        <w:rPr>
          <w:rFonts w:ascii="Angsana New" w:hAnsi="Angsana New" w:hint="cs"/>
          <w:sz w:val="30"/>
          <w:szCs w:val="30"/>
          <w:cs/>
        </w:rPr>
        <w:t>กระป๋องและหลอดอลูมิเนียม</w:t>
      </w:r>
    </w:p>
    <w:p w14:paraId="2DC00504" w14:textId="77777777" w:rsidR="007555F2" w:rsidRPr="000B526A" w:rsidRDefault="00061BB8" w:rsidP="00FB31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="00B55B5A" w:rsidRPr="000B526A">
        <w:rPr>
          <w:rFonts w:ascii="Angsana New" w:hAnsi="Angsana New" w:hint="cs"/>
          <w:i/>
          <w:iCs/>
          <w:sz w:val="30"/>
          <w:szCs w:val="30"/>
        </w:rPr>
        <w:t>2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0B526A">
        <w:rPr>
          <w:rFonts w:ascii="Angsana New" w:hAnsi="Angsana New" w:hint="cs"/>
          <w:sz w:val="30"/>
          <w:szCs w:val="30"/>
          <w:cs/>
        </w:rPr>
        <w:tab/>
      </w:r>
      <w:r w:rsidR="007D5DAC" w:rsidRPr="000B526A">
        <w:rPr>
          <w:rFonts w:ascii="Angsana New" w:hAnsi="Angsana New" w:hint="cs"/>
          <w:sz w:val="30"/>
          <w:szCs w:val="30"/>
          <w:cs/>
        </w:rPr>
        <w:t>เหรียญอลูมิเนียม</w:t>
      </w:r>
    </w:p>
    <w:p w14:paraId="3A8D2905" w14:textId="77777777" w:rsidR="00893A47" w:rsidRPr="000B526A" w:rsidRDefault="00893A47" w:rsidP="00FB31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B729F" w14:textId="06C0F3EA" w:rsidR="00B67E97" w:rsidRDefault="00B67E97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บริษัทไม่มีรายได้กับบุคคลภายนอกรายใดรายหนึ่งที่มีจำนวนเงินตั้งแต่ร้อยละ</w:t>
      </w:r>
      <w:r w:rsidR="00BA550F">
        <w:rPr>
          <w:rFonts w:ascii="Angsana New" w:hAnsi="Angsana New"/>
          <w:sz w:val="30"/>
          <w:szCs w:val="30"/>
        </w:rPr>
        <w:t xml:space="preserve"> </w:t>
      </w:r>
      <w:r w:rsidR="00BA550F" w:rsidRPr="000B526A">
        <w:rPr>
          <w:rFonts w:ascii="Angsana New" w:hAnsi="Angsana New" w:hint="cs"/>
          <w:sz w:val="30"/>
          <w:szCs w:val="30"/>
        </w:rPr>
        <w:t>10</w:t>
      </w:r>
      <w:r w:rsidR="00A23C1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ขึ้นไป</w:t>
      </w:r>
      <w:r w:rsidR="00E345F2">
        <w:rPr>
          <w:rFonts w:ascii="Angsana New" w:hAnsi="Angsana New" w:hint="cs"/>
          <w:sz w:val="30"/>
          <w:szCs w:val="30"/>
          <w:cs/>
        </w:rPr>
        <w:t xml:space="preserve"> ของรายได้รวม</w:t>
      </w:r>
    </w:p>
    <w:p w14:paraId="47350AA6" w14:textId="77777777" w:rsidR="00B67E97" w:rsidRDefault="00B67E97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46B71FE" w14:textId="444195C5" w:rsidR="00345E4B" w:rsidRPr="000B526A" w:rsidRDefault="00972AD0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900FA8F" w14:textId="77777777" w:rsidR="00023D59" w:rsidRPr="000B526A" w:rsidRDefault="00023D59" w:rsidP="00A12D1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5991F41" w14:textId="58E2FAF4" w:rsidR="00D00C02" w:rsidRPr="000B526A" w:rsidRDefault="00972AD0" w:rsidP="00FB31B0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</w:t>
      </w:r>
      <w:r w:rsidR="00893A47"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0E51029E" w14:textId="77777777" w:rsidR="00115CE5" w:rsidRPr="000B526A" w:rsidRDefault="00115CE5" w:rsidP="00115CE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38"/>
        <w:gridCol w:w="934"/>
        <w:gridCol w:w="236"/>
        <w:gridCol w:w="972"/>
        <w:gridCol w:w="252"/>
        <w:gridCol w:w="970"/>
        <w:gridCol w:w="236"/>
        <w:gridCol w:w="999"/>
        <w:gridCol w:w="236"/>
        <w:gridCol w:w="7"/>
        <w:gridCol w:w="961"/>
        <w:gridCol w:w="236"/>
        <w:gridCol w:w="963"/>
      </w:tblGrid>
      <w:tr w:rsidR="00440096" w:rsidRPr="000B526A" w14:paraId="6BE2B3DB" w14:textId="77777777" w:rsidTr="00127191">
        <w:trPr>
          <w:tblHeader/>
        </w:trPr>
        <w:tc>
          <w:tcPr>
            <w:tcW w:w="2538" w:type="dxa"/>
          </w:tcPr>
          <w:p w14:paraId="54DE2091" w14:textId="77777777" w:rsidR="00440096" w:rsidRPr="000B526A" w:rsidRDefault="003C4151" w:rsidP="00FB31B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2142" w:type="dxa"/>
            <w:gridSpan w:val="3"/>
          </w:tcPr>
          <w:p w14:paraId="68944B37" w14:textId="77777777" w:rsidR="00440096" w:rsidRPr="000B526A" w:rsidRDefault="006D0C3B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ส่วนงาน</w:t>
            </w:r>
            <w:r w:rsidR="00EB66CA"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EB66CA" w:rsidRPr="000B526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52" w:type="dxa"/>
          </w:tcPr>
          <w:p w14:paraId="1C167671" w14:textId="77777777" w:rsidR="00440096" w:rsidRPr="000B526A" w:rsidRDefault="00440096" w:rsidP="00FB31B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05" w:type="dxa"/>
            <w:gridSpan w:val="3"/>
          </w:tcPr>
          <w:p w14:paraId="24CA9163" w14:textId="77777777" w:rsidR="00440096" w:rsidRPr="000B526A" w:rsidRDefault="00EB66CA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43" w:type="dxa"/>
            <w:gridSpan w:val="2"/>
          </w:tcPr>
          <w:p w14:paraId="0A384F9F" w14:textId="77777777" w:rsidR="00440096" w:rsidRPr="000B526A" w:rsidRDefault="00440096" w:rsidP="00FB31B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2D533345" w14:textId="77777777" w:rsidR="00440096" w:rsidRPr="000B526A" w:rsidRDefault="00440096" w:rsidP="00FB31B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E1B90" w:rsidRPr="000B526A" w14:paraId="00BCBED9" w14:textId="77777777" w:rsidTr="00127191">
        <w:trPr>
          <w:tblHeader/>
        </w:trPr>
        <w:tc>
          <w:tcPr>
            <w:tcW w:w="2538" w:type="dxa"/>
          </w:tcPr>
          <w:p w14:paraId="731AD7EF" w14:textId="77777777" w:rsidR="00AE1B90" w:rsidRPr="000B526A" w:rsidRDefault="00AE1B90" w:rsidP="00AE1B9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34" w:type="dxa"/>
          </w:tcPr>
          <w:p w14:paraId="67DAE3EF" w14:textId="3DC7F5B8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36" w:type="dxa"/>
          </w:tcPr>
          <w:p w14:paraId="53672842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37803D0D" w14:textId="634EE04F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52" w:type="dxa"/>
          </w:tcPr>
          <w:p w14:paraId="4DB2E3BA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2D745C3" w14:textId="6C1C9D4C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36" w:type="dxa"/>
          </w:tcPr>
          <w:p w14:paraId="779C38F5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3F41F728" w14:textId="3454392E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43" w:type="dxa"/>
            <w:gridSpan w:val="2"/>
          </w:tcPr>
          <w:p w14:paraId="60B37F96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1" w:type="dxa"/>
          </w:tcPr>
          <w:p w14:paraId="61329753" w14:textId="1183F0F5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36" w:type="dxa"/>
          </w:tcPr>
          <w:p w14:paraId="6CE43254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096B9EEE" w14:textId="0E56472A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AE1B90" w:rsidRPr="000B526A" w14:paraId="317B4CF7" w14:textId="77777777" w:rsidTr="00127191">
        <w:trPr>
          <w:tblHeader/>
        </w:trPr>
        <w:tc>
          <w:tcPr>
            <w:tcW w:w="2538" w:type="dxa"/>
          </w:tcPr>
          <w:p w14:paraId="63F228A7" w14:textId="77777777" w:rsidR="00AE1B90" w:rsidRPr="000B526A" w:rsidRDefault="00AE1B90" w:rsidP="00AE1B9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002" w:type="dxa"/>
            <w:gridSpan w:val="12"/>
          </w:tcPr>
          <w:p w14:paraId="5C0E73BF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AE1B90" w:rsidRPr="000B526A" w14:paraId="1C15A064" w14:textId="77777777" w:rsidTr="00127191">
        <w:tc>
          <w:tcPr>
            <w:tcW w:w="2538" w:type="dxa"/>
          </w:tcPr>
          <w:p w14:paraId="62446CC1" w14:textId="77777777" w:rsidR="00AE1B90" w:rsidRPr="000B526A" w:rsidRDefault="00AE1B90" w:rsidP="00AE1B9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34" w:type="dxa"/>
          </w:tcPr>
          <w:p w14:paraId="760D1DD3" w14:textId="4688C379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3,536,121</w:t>
            </w:r>
          </w:p>
        </w:tc>
        <w:tc>
          <w:tcPr>
            <w:tcW w:w="236" w:type="dxa"/>
          </w:tcPr>
          <w:p w14:paraId="703E0F33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17DA18EE" w14:textId="58B9376F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3,092,876</w:t>
            </w:r>
          </w:p>
        </w:tc>
        <w:tc>
          <w:tcPr>
            <w:tcW w:w="252" w:type="dxa"/>
          </w:tcPr>
          <w:p w14:paraId="24FB309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384BBD2" w14:textId="48E926CB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3,392,189</w:t>
            </w:r>
          </w:p>
        </w:tc>
        <w:tc>
          <w:tcPr>
            <w:tcW w:w="236" w:type="dxa"/>
          </w:tcPr>
          <w:p w14:paraId="26263764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327B179" w14:textId="3BC32DB6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2,619,727</w:t>
            </w:r>
          </w:p>
        </w:tc>
        <w:tc>
          <w:tcPr>
            <w:tcW w:w="236" w:type="dxa"/>
          </w:tcPr>
          <w:p w14:paraId="44D046FF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05408EE4" w14:textId="148BB30B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6,928,310</w:t>
            </w:r>
          </w:p>
        </w:tc>
        <w:tc>
          <w:tcPr>
            <w:tcW w:w="236" w:type="dxa"/>
          </w:tcPr>
          <w:p w14:paraId="18B663A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281A82B8" w14:textId="4F408B64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5,712,603</w:t>
            </w:r>
          </w:p>
        </w:tc>
      </w:tr>
      <w:tr w:rsidR="00AE1B90" w:rsidRPr="000B526A" w14:paraId="0D982305" w14:textId="77777777" w:rsidTr="00127191">
        <w:tc>
          <w:tcPr>
            <w:tcW w:w="2538" w:type="dxa"/>
          </w:tcPr>
          <w:p w14:paraId="04B6E41D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ผลการดำเนินงานส่วนงาน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7759E075" w14:textId="24655B7E" w:rsidR="00AE1B90" w:rsidRPr="001A06C2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642,683</w:t>
            </w:r>
          </w:p>
        </w:tc>
        <w:tc>
          <w:tcPr>
            <w:tcW w:w="236" w:type="dxa"/>
          </w:tcPr>
          <w:p w14:paraId="4E04E3F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2CAB2193" w14:textId="455AD661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11B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674,814</w:t>
            </w:r>
          </w:p>
        </w:tc>
        <w:tc>
          <w:tcPr>
            <w:tcW w:w="252" w:type="dxa"/>
          </w:tcPr>
          <w:p w14:paraId="3C33D4E0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2B7A725D" w14:textId="3406BC62" w:rsidR="00AE1B90" w:rsidRPr="001A06C2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270,779</w:t>
            </w:r>
          </w:p>
        </w:tc>
        <w:tc>
          <w:tcPr>
            <w:tcW w:w="236" w:type="dxa"/>
          </w:tcPr>
          <w:p w14:paraId="13821D39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01A7D978" w14:textId="0399EEE8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299,174</w:t>
            </w:r>
          </w:p>
        </w:tc>
        <w:tc>
          <w:tcPr>
            <w:tcW w:w="236" w:type="dxa"/>
          </w:tcPr>
          <w:p w14:paraId="1F4E883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CB911A" w14:textId="045538DF" w:rsidR="00AE1B90" w:rsidRPr="001A06C2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913,462</w:t>
            </w:r>
          </w:p>
        </w:tc>
        <w:tc>
          <w:tcPr>
            <w:tcW w:w="236" w:type="dxa"/>
          </w:tcPr>
          <w:p w14:paraId="768A547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33D85741" w14:textId="2D70AB13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973,988</w:t>
            </w:r>
          </w:p>
        </w:tc>
      </w:tr>
      <w:tr w:rsidR="00AE1B90" w:rsidRPr="000B526A" w14:paraId="13BD5E32" w14:textId="77777777" w:rsidTr="006C0824">
        <w:trPr>
          <w:trHeight w:val="300"/>
        </w:trPr>
        <w:tc>
          <w:tcPr>
            <w:tcW w:w="2538" w:type="dxa"/>
          </w:tcPr>
          <w:p w14:paraId="6CE316D2" w14:textId="77777777" w:rsidR="00AE1B90" w:rsidRPr="000B526A" w:rsidRDefault="00AE1B90" w:rsidP="00AE1B90">
            <w:pPr>
              <w:pStyle w:val="Heading7"/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EEF5DD7" w14:textId="5EFE8F4D" w:rsidR="00AE1B90" w:rsidRPr="006C0824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657,179</w:t>
            </w:r>
          </w:p>
        </w:tc>
        <w:tc>
          <w:tcPr>
            <w:tcW w:w="236" w:type="dxa"/>
          </w:tcPr>
          <w:p w14:paraId="1FEFDC25" w14:textId="77777777" w:rsidR="00AE1B90" w:rsidRPr="006C0824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FDD4584" w14:textId="314A21DB" w:rsidR="00AE1B90" w:rsidRPr="006C0824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669,146</w:t>
            </w:r>
          </w:p>
        </w:tc>
        <w:tc>
          <w:tcPr>
            <w:tcW w:w="252" w:type="dxa"/>
          </w:tcPr>
          <w:p w14:paraId="76C0BD21" w14:textId="77777777" w:rsidR="00AE1B90" w:rsidRPr="006C0824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5B249592" w14:textId="52260D52" w:rsidR="00AE1B90" w:rsidRPr="006C0824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138,824</w:t>
            </w:r>
          </w:p>
        </w:tc>
        <w:tc>
          <w:tcPr>
            <w:tcW w:w="236" w:type="dxa"/>
          </w:tcPr>
          <w:p w14:paraId="258AE22D" w14:textId="77777777" w:rsidR="00AE1B90" w:rsidRPr="006C0824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C138D8C" w14:textId="10848A16" w:rsidR="00AE1B90" w:rsidRPr="006C0824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211,616</w:t>
            </w:r>
          </w:p>
        </w:tc>
        <w:tc>
          <w:tcPr>
            <w:tcW w:w="236" w:type="dxa"/>
          </w:tcPr>
          <w:p w14:paraId="752A0C59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28A006" w14:textId="701A05D6" w:rsidR="00AE1B90" w:rsidRPr="001A06C2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796,003</w:t>
            </w:r>
          </w:p>
        </w:tc>
        <w:tc>
          <w:tcPr>
            <w:tcW w:w="236" w:type="dxa"/>
          </w:tcPr>
          <w:p w14:paraId="56900362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DDEB472" w14:textId="353D74DA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880,762</w:t>
            </w:r>
          </w:p>
        </w:tc>
      </w:tr>
      <w:tr w:rsidR="00AE1B90" w:rsidRPr="000B526A" w14:paraId="04C08C43" w14:textId="77777777" w:rsidTr="006C0824">
        <w:trPr>
          <w:trHeight w:hRule="exact" w:val="288"/>
        </w:trPr>
        <w:tc>
          <w:tcPr>
            <w:tcW w:w="2538" w:type="dxa"/>
          </w:tcPr>
          <w:p w14:paraId="62D3637A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29C2BD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C49CB5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560B91D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14E6C3E5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</w:tcPr>
          <w:p w14:paraId="73F5D30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8AE6FAB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16FEB3C9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443F67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14:paraId="7E541CC2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BE02846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6175F18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E1B90" w:rsidRPr="000B526A" w14:paraId="6A9469E2" w14:textId="77777777" w:rsidTr="00127191">
        <w:tc>
          <w:tcPr>
            <w:tcW w:w="2538" w:type="dxa"/>
          </w:tcPr>
          <w:p w14:paraId="69D1983D" w14:textId="77777777" w:rsidR="00AE1B90" w:rsidRPr="000B526A" w:rsidRDefault="00AE1B90" w:rsidP="00AE1B90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34" w:type="dxa"/>
          </w:tcPr>
          <w:p w14:paraId="28CA5B5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61DEF44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570F06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08C44EA8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E0A3A6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6F642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6162D568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7A1E66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0911AFC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6921AE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2E1EB1B6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E1B90" w:rsidRPr="000B526A" w14:paraId="3BF1C8B2" w14:textId="77777777" w:rsidTr="00127191">
        <w:tc>
          <w:tcPr>
            <w:tcW w:w="2538" w:type="dxa"/>
          </w:tcPr>
          <w:p w14:paraId="5AAEE9FA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4" w:type="dxa"/>
          </w:tcPr>
          <w:p w14:paraId="035304B9" w14:textId="069F9AE0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573,407</w:t>
            </w:r>
          </w:p>
        </w:tc>
        <w:tc>
          <w:tcPr>
            <w:tcW w:w="236" w:type="dxa"/>
          </w:tcPr>
          <w:p w14:paraId="22E8EC13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5CB55797" w14:textId="4BF441C4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585,180</w:t>
            </w:r>
          </w:p>
        </w:tc>
        <w:tc>
          <w:tcPr>
            <w:tcW w:w="252" w:type="dxa"/>
          </w:tcPr>
          <w:p w14:paraId="33EE1FA9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1416E23" w14:textId="67E526D9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516,053</w:t>
            </w:r>
          </w:p>
        </w:tc>
        <w:tc>
          <w:tcPr>
            <w:tcW w:w="236" w:type="dxa"/>
          </w:tcPr>
          <w:p w14:paraId="562B031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B22630B" w14:textId="162E1C1E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548,211</w:t>
            </w:r>
          </w:p>
        </w:tc>
        <w:tc>
          <w:tcPr>
            <w:tcW w:w="236" w:type="dxa"/>
          </w:tcPr>
          <w:p w14:paraId="013E8719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56D18559" w14:textId="25097BE7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1,089,460</w:t>
            </w:r>
          </w:p>
        </w:tc>
        <w:tc>
          <w:tcPr>
            <w:tcW w:w="236" w:type="dxa"/>
          </w:tcPr>
          <w:p w14:paraId="3EF59B2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6F4EC53E" w14:textId="7211A8C5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1,133,391</w:t>
            </w:r>
          </w:p>
        </w:tc>
      </w:tr>
      <w:tr w:rsidR="00AE1B90" w:rsidRPr="000B526A" w14:paraId="4CC11A7C" w14:textId="77777777" w:rsidTr="00127191">
        <w:tc>
          <w:tcPr>
            <w:tcW w:w="2538" w:type="dxa"/>
          </w:tcPr>
          <w:p w14:paraId="45AD212A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34" w:type="dxa"/>
          </w:tcPr>
          <w:p w14:paraId="1DDE338F" w14:textId="3FFDD6E4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330,704</w:t>
            </w:r>
          </w:p>
        </w:tc>
        <w:tc>
          <w:tcPr>
            <w:tcW w:w="236" w:type="dxa"/>
          </w:tcPr>
          <w:p w14:paraId="706CAC9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14272808" w14:textId="324C04EE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339,344</w:t>
            </w:r>
          </w:p>
        </w:tc>
        <w:tc>
          <w:tcPr>
            <w:tcW w:w="252" w:type="dxa"/>
          </w:tcPr>
          <w:p w14:paraId="3D376D7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26FF8D4" w14:textId="4537E482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2,006,401</w:t>
            </w:r>
          </w:p>
        </w:tc>
        <w:tc>
          <w:tcPr>
            <w:tcW w:w="236" w:type="dxa"/>
          </w:tcPr>
          <w:p w14:paraId="6CA99B2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1B13115" w14:textId="559266F6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1,521,257</w:t>
            </w:r>
          </w:p>
        </w:tc>
        <w:tc>
          <w:tcPr>
            <w:tcW w:w="236" w:type="dxa"/>
          </w:tcPr>
          <w:p w14:paraId="45B4C24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428DFADB" w14:textId="7E1970D3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2,337,105</w:t>
            </w:r>
          </w:p>
        </w:tc>
        <w:tc>
          <w:tcPr>
            <w:tcW w:w="236" w:type="dxa"/>
          </w:tcPr>
          <w:p w14:paraId="5BDD6DF6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58D05E5E" w14:textId="380669EC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1,860,601</w:t>
            </w:r>
          </w:p>
        </w:tc>
      </w:tr>
      <w:tr w:rsidR="00AE1B90" w:rsidRPr="000B526A" w14:paraId="55B68FDB" w14:textId="77777777" w:rsidTr="00127191">
        <w:tc>
          <w:tcPr>
            <w:tcW w:w="2538" w:type="dxa"/>
          </w:tcPr>
          <w:p w14:paraId="2721D4D3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34" w:type="dxa"/>
          </w:tcPr>
          <w:p w14:paraId="57EE6AF5" w14:textId="613FDE8B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1,995,749</w:t>
            </w:r>
          </w:p>
        </w:tc>
        <w:tc>
          <w:tcPr>
            <w:tcW w:w="236" w:type="dxa"/>
          </w:tcPr>
          <w:p w14:paraId="708A1DB4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DA28763" w14:textId="460509E3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2,224,652</w:t>
            </w:r>
          </w:p>
        </w:tc>
        <w:tc>
          <w:tcPr>
            <w:tcW w:w="252" w:type="dxa"/>
          </w:tcPr>
          <w:p w14:paraId="5F30CAB0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DDCA72A" w14:textId="3D7CFAB2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487,357</w:t>
            </w:r>
          </w:p>
        </w:tc>
        <w:tc>
          <w:tcPr>
            <w:tcW w:w="236" w:type="dxa"/>
          </w:tcPr>
          <w:p w14:paraId="4505DF4F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D54A6A7" w14:textId="3E491703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575,078</w:t>
            </w:r>
          </w:p>
        </w:tc>
        <w:tc>
          <w:tcPr>
            <w:tcW w:w="236" w:type="dxa"/>
          </w:tcPr>
          <w:p w14:paraId="038A1D0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64894108" w14:textId="6BF6518A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2,483,106</w:t>
            </w:r>
          </w:p>
        </w:tc>
        <w:tc>
          <w:tcPr>
            <w:tcW w:w="236" w:type="dxa"/>
          </w:tcPr>
          <w:p w14:paraId="0090AA6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48E6B4E5" w14:textId="30254A31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2,799,730</w:t>
            </w:r>
          </w:p>
        </w:tc>
      </w:tr>
      <w:tr w:rsidR="00AE1B90" w:rsidRPr="000B526A" w14:paraId="26D86CF9" w14:textId="77777777" w:rsidTr="00127191">
        <w:tc>
          <w:tcPr>
            <w:tcW w:w="2538" w:type="dxa"/>
          </w:tcPr>
          <w:p w14:paraId="57B9A19E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34" w:type="dxa"/>
          </w:tcPr>
          <w:p w14:paraId="077A1B2B" w14:textId="33EF8034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271024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4707C4F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1A5DD6EA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D0A9E5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B69F09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6A406B8F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46B3374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14:paraId="5FA1AF32" w14:textId="5423FAA4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1,430,293</w:t>
            </w:r>
          </w:p>
        </w:tc>
        <w:tc>
          <w:tcPr>
            <w:tcW w:w="236" w:type="dxa"/>
          </w:tcPr>
          <w:p w14:paraId="58CB0AFF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071BFD1" w14:textId="7A9EF846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1,349,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282</w:t>
            </w:r>
          </w:p>
        </w:tc>
      </w:tr>
      <w:tr w:rsidR="00AE1B90" w:rsidRPr="000B526A" w14:paraId="5F26F746" w14:textId="77777777" w:rsidTr="00127191">
        <w:tc>
          <w:tcPr>
            <w:tcW w:w="2538" w:type="dxa"/>
          </w:tcPr>
          <w:p w14:paraId="57D96133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34" w:type="dxa"/>
          </w:tcPr>
          <w:p w14:paraId="4972D794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5C5161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04ED5B95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20DF13D6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2908AEC4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D256D9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FEB2D20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C2EFF96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100AF6" w14:textId="1DCC1995" w:rsidR="00AE1B90" w:rsidRPr="001A06C2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7,339,964</w:t>
            </w:r>
          </w:p>
        </w:tc>
        <w:tc>
          <w:tcPr>
            <w:tcW w:w="236" w:type="dxa"/>
          </w:tcPr>
          <w:p w14:paraId="1C8167BF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2B75BED7" w14:textId="1B049AF3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7,14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3,004</w:t>
            </w:r>
          </w:p>
        </w:tc>
      </w:tr>
      <w:tr w:rsidR="00AE1B90" w:rsidRPr="000B526A" w14:paraId="7F3CFB10" w14:textId="77777777" w:rsidTr="00127191">
        <w:trPr>
          <w:trHeight w:hRule="exact" w:val="288"/>
        </w:trPr>
        <w:tc>
          <w:tcPr>
            <w:tcW w:w="2538" w:type="dxa"/>
          </w:tcPr>
          <w:p w14:paraId="74E928F8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14:paraId="2FD5AB8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3232AFF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67354C4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02BB4EBB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6C80BB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3772728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D25FDA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581AF04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14:paraId="7B23E5C5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B32B50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53585836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E1B90" w:rsidRPr="000B526A" w14:paraId="3D4013FA" w14:textId="77777777" w:rsidTr="00127191">
        <w:tc>
          <w:tcPr>
            <w:tcW w:w="2538" w:type="dxa"/>
          </w:tcPr>
          <w:p w14:paraId="617880C8" w14:textId="77777777" w:rsidR="00AE1B90" w:rsidRPr="000B526A" w:rsidRDefault="00AE1B90" w:rsidP="00AE1B9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34" w:type="dxa"/>
          </w:tcPr>
          <w:p w14:paraId="66F16F1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740B268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680917D2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3FE3BD8A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EEB205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D446ED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9" w:type="dxa"/>
          </w:tcPr>
          <w:p w14:paraId="055D01A8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C152B73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3330B51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E9F224B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69F37E45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E1B90" w:rsidRPr="000B526A" w14:paraId="3CBAA1B1" w14:textId="77777777" w:rsidTr="00127191">
        <w:tc>
          <w:tcPr>
            <w:tcW w:w="2538" w:type="dxa"/>
          </w:tcPr>
          <w:p w14:paraId="5E4B41C6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934" w:type="dxa"/>
          </w:tcPr>
          <w:p w14:paraId="08272E9C" w14:textId="4B931006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91,597</w:t>
            </w:r>
          </w:p>
        </w:tc>
        <w:tc>
          <w:tcPr>
            <w:tcW w:w="236" w:type="dxa"/>
          </w:tcPr>
          <w:p w14:paraId="6233DCC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AAAA545" w14:textId="5B585A3A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93,151</w:t>
            </w:r>
          </w:p>
        </w:tc>
        <w:tc>
          <w:tcPr>
            <w:tcW w:w="252" w:type="dxa"/>
          </w:tcPr>
          <w:p w14:paraId="7F93517B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1A9E0FB" w14:textId="22CECEA5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24,859</w:t>
            </w:r>
          </w:p>
        </w:tc>
        <w:tc>
          <w:tcPr>
            <w:tcW w:w="236" w:type="dxa"/>
          </w:tcPr>
          <w:p w14:paraId="7D28DC6A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9" w:type="dxa"/>
          </w:tcPr>
          <w:p w14:paraId="239CC98B" w14:textId="6FE1992A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65,316</w:t>
            </w:r>
          </w:p>
        </w:tc>
        <w:tc>
          <w:tcPr>
            <w:tcW w:w="236" w:type="dxa"/>
          </w:tcPr>
          <w:p w14:paraId="50EC96D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1F646D0F" w14:textId="164D1D46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116,456</w:t>
            </w:r>
          </w:p>
        </w:tc>
        <w:tc>
          <w:tcPr>
            <w:tcW w:w="236" w:type="dxa"/>
          </w:tcPr>
          <w:p w14:paraId="6AB8AAF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4982DF3A" w14:textId="49984589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158,467</w:t>
            </w:r>
          </w:p>
        </w:tc>
      </w:tr>
      <w:tr w:rsidR="00AE1B90" w:rsidRPr="000B526A" w14:paraId="038D6CFD" w14:textId="77777777" w:rsidTr="00127191">
        <w:tc>
          <w:tcPr>
            <w:tcW w:w="2538" w:type="dxa"/>
          </w:tcPr>
          <w:p w14:paraId="5ED9D32C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34" w:type="dxa"/>
          </w:tcPr>
          <w:p w14:paraId="658730F3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E6DBEAF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23390256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5D1B7103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00CB5CC8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4B30C39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33E8969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CE5E074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14:paraId="19E0B02D" w14:textId="7767E343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726,08</w:t>
            </w:r>
            <w:r w:rsidR="004A49BC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</w:tcPr>
          <w:p w14:paraId="5BD36B1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8C11D49" w14:textId="171B9403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72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7,020</w:t>
            </w:r>
          </w:p>
        </w:tc>
      </w:tr>
      <w:tr w:rsidR="00AE1B90" w:rsidRPr="000B526A" w14:paraId="6ED394F4" w14:textId="77777777" w:rsidTr="00127191">
        <w:tc>
          <w:tcPr>
            <w:tcW w:w="2538" w:type="dxa"/>
          </w:tcPr>
          <w:p w14:paraId="639AD5DD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34" w:type="dxa"/>
          </w:tcPr>
          <w:p w14:paraId="460B62B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DD6E1B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779F1900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2D8F132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4DFA10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2326BA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1358D025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135D343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F6978B" w14:textId="0201CDD7" w:rsidR="00AE1B90" w:rsidRPr="001A06C2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842,540</w:t>
            </w:r>
          </w:p>
        </w:tc>
        <w:tc>
          <w:tcPr>
            <w:tcW w:w="236" w:type="dxa"/>
          </w:tcPr>
          <w:p w14:paraId="4720800B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4DD09F3" w14:textId="5332E369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885,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487</w:t>
            </w:r>
          </w:p>
        </w:tc>
      </w:tr>
      <w:tr w:rsidR="00AE1B90" w:rsidRPr="000B526A" w14:paraId="176117E7" w14:textId="77777777" w:rsidTr="00127191">
        <w:trPr>
          <w:trHeight w:hRule="exact" w:val="288"/>
        </w:trPr>
        <w:tc>
          <w:tcPr>
            <w:tcW w:w="2538" w:type="dxa"/>
          </w:tcPr>
          <w:p w14:paraId="46064123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14:paraId="78FDB626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841D939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51373EA4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4F6AF8B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5D5385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FE0091F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0CAD31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010D155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  <w:tcBorders>
              <w:top w:val="double" w:sz="4" w:space="0" w:color="auto"/>
            </w:tcBorders>
          </w:tcPr>
          <w:p w14:paraId="203B514B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EAA7E0E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14:paraId="0DB29740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AE1B90" w:rsidRPr="000B526A" w14:paraId="570AB515" w14:textId="77777777" w:rsidTr="00127191">
        <w:tc>
          <w:tcPr>
            <w:tcW w:w="2538" w:type="dxa"/>
          </w:tcPr>
          <w:p w14:paraId="02DECA1B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รายการอื่นที่มีสาระสำคัญ</w:t>
            </w:r>
          </w:p>
        </w:tc>
        <w:tc>
          <w:tcPr>
            <w:tcW w:w="934" w:type="dxa"/>
          </w:tcPr>
          <w:p w14:paraId="37FC2D16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05A7AD3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0A26D0F0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2" w:type="dxa"/>
          </w:tcPr>
          <w:p w14:paraId="0E2A4A54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07722268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09E9180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1E40AB4D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1F86D9C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2291BBD6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BDFC32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624DA047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AE1B90" w:rsidRPr="000B526A" w14:paraId="5AAD9E7B" w14:textId="77777777" w:rsidTr="00127191">
        <w:tc>
          <w:tcPr>
            <w:tcW w:w="2538" w:type="dxa"/>
          </w:tcPr>
          <w:p w14:paraId="50D1D90B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34" w:type="dxa"/>
          </w:tcPr>
          <w:p w14:paraId="1D8062D9" w14:textId="37ED9B59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300,59</w:t>
            </w:r>
            <w:r w:rsidR="00251019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</w:tcPr>
          <w:p w14:paraId="615CEF3A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45528074" w14:textId="3FBC6C62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314,005</w:t>
            </w:r>
          </w:p>
        </w:tc>
        <w:tc>
          <w:tcPr>
            <w:tcW w:w="252" w:type="dxa"/>
          </w:tcPr>
          <w:p w14:paraId="0916A9B3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578FD69" w14:textId="5E4A40E3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92,252</w:t>
            </w:r>
          </w:p>
        </w:tc>
        <w:tc>
          <w:tcPr>
            <w:tcW w:w="236" w:type="dxa"/>
          </w:tcPr>
          <w:p w14:paraId="4D9E86A0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559F8E07" w14:textId="57D24939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102,431</w:t>
            </w:r>
          </w:p>
        </w:tc>
        <w:tc>
          <w:tcPr>
            <w:tcW w:w="236" w:type="dxa"/>
          </w:tcPr>
          <w:p w14:paraId="65187D94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77968B33" w14:textId="4D0B76D1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392,84</w:t>
            </w:r>
            <w:r w:rsidR="00251019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</w:tcPr>
          <w:p w14:paraId="65672E1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425F3CD5" w14:textId="761B1BBF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416,436</w:t>
            </w:r>
          </w:p>
        </w:tc>
      </w:tr>
      <w:tr w:rsidR="00AE1B90" w:rsidRPr="000B526A" w14:paraId="72FB8134" w14:textId="77777777" w:rsidTr="00127191">
        <w:tc>
          <w:tcPr>
            <w:tcW w:w="2538" w:type="dxa"/>
          </w:tcPr>
          <w:p w14:paraId="51A5AC20" w14:textId="77777777" w:rsidR="00AE1B90" w:rsidRPr="000B526A" w:rsidRDefault="00AE1B90" w:rsidP="00AE1B90">
            <w:pPr>
              <w:pStyle w:val="Heading7"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0B526A">
              <w:rPr>
                <w:rFonts w:ascii="Angsana New" w:hAnsi="Angsana New" w:hint="cs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34" w:type="dxa"/>
          </w:tcPr>
          <w:p w14:paraId="5BC9207D" w14:textId="5A1C0FCF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72,040</w:t>
            </w:r>
          </w:p>
        </w:tc>
        <w:tc>
          <w:tcPr>
            <w:tcW w:w="236" w:type="dxa"/>
          </w:tcPr>
          <w:p w14:paraId="4DF04595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</w:tcPr>
          <w:p w14:paraId="15AA4DBB" w14:textId="43E51FF3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67,092</w:t>
            </w:r>
          </w:p>
        </w:tc>
        <w:tc>
          <w:tcPr>
            <w:tcW w:w="252" w:type="dxa"/>
          </w:tcPr>
          <w:p w14:paraId="4174C84A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3834920E" w14:textId="370E95DA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3,727</w:t>
            </w:r>
          </w:p>
        </w:tc>
        <w:tc>
          <w:tcPr>
            <w:tcW w:w="236" w:type="dxa"/>
          </w:tcPr>
          <w:p w14:paraId="53D3EE63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46D3ADD" w14:textId="492CD820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17,250</w:t>
            </w:r>
          </w:p>
        </w:tc>
        <w:tc>
          <w:tcPr>
            <w:tcW w:w="236" w:type="dxa"/>
          </w:tcPr>
          <w:p w14:paraId="6D77DD2A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gridSpan w:val="2"/>
          </w:tcPr>
          <w:p w14:paraId="2A6C8CE5" w14:textId="4C440AFD" w:rsidR="00AE1B90" w:rsidRPr="000B526A" w:rsidRDefault="00EB56CD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B56CD">
              <w:rPr>
                <w:rFonts w:ascii="Angsana New" w:hAnsi="Angsana New"/>
                <w:sz w:val="26"/>
                <w:szCs w:val="26"/>
                <w:lang w:val="en-US"/>
              </w:rPr>
              <w:t>75,767</w:t>
            </w:r>
          </w:p>
        </w:tc>
        <w:tc>
          <w:tcPr>
            <w:tcW w:w="236" w:type="dxa"/>
          </w:tcPr>
          <w:p w14:paraId="2165F1C1" w14:textId="77777777" w:rsidR="00AE1B90" w:rsidRPr="000B526A" w:rsidRDefault="00AE1B90" w:rsidP="00AE1B90">
            <w:pPr>
              <w:tabs>
                <w:tab w:val="decimal" w:pos="710"/>
              </w:tabs>
              <w:spacing w:line="240" w:lineRule="auto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</w:tcPr>
          <w:p w14:paraId="5EF8344E" w14:textId="0AF95E42" w:rsidR="00AE1B90" w:rsidRPr="000B526A" w:rsidRDefault="00AE1B90" w:rsidP="00AE1B90">
            <w:pPr>
              <w:tabs>
                <w:tab w:val="decimal" w:pos="710"/>
              </w:tabs>
              <w:spacing w:line="240" w:lineRule="atLeast"/>
              <w:ind w:left="-108" w:right="-14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B11B5">
              <w:rPr>
                <w:rFonts w:ascii="Angsana New" w:hAnsi="Angsana New"/>
                <w:sz w:val="26"/>
                <w:szCs w:val="26"/>
                <w:lang w:val="en-US"/>
              </w:rPr>
              <w:t>84,342</w:t>
            </w:r>
          </w:p>
        </w:tc>
      </w:tr>
    </w:tbl>
    <w:p w14:paraId="3598A52C" w14:textId="77777777" w:rsidR="00345E4B" w:rsidRPr="000B526A" w:rsidRDefault="00345E4B" w:rsidP="00972AD0">
      <w:pPr>
        <w:pStyle w:val="NormalWeb"/>
        <w:shd w:val="clear" w:color="auto" w:fill="FFFFFF"/>
        <w:spacing w:before="0" w:beforeAutospacing="0" w:after="0" w:afterAutospacing="0" w:line="240" w:lineRule="atLeast"/>
        <w:ind w:left="540" w:right="-45"/>
        <w:jc w:val="both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14:paraId="00FF8781" w14:textId="77777777" w:rsidR="00540AB8" w:rsidRDefault="00540AB8">
      <w:pPr>
        <w:spacing w:line="240" w:lineRule="auto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>
        <w:rPr>
          <w:rFonts w:ascii="Angsana New" w:hAnsi="Angsana New"/>
          <w:b/>
          <w:bCs/>
          <w:i/>
          <w:iCs/>
          <w:spacing w:val="-2"/>
          <w:sz w:val="30"/>
          <w:szCs w:val="30"/>
        </w:rPr>
        <w:br w:type="page"/>
      </w:r>
    </w:p>
    <w:p w14:paraId="3C05576F" w14:textId="4891FFDC" w:rsidR="0015025B" w:rsidRPr="000B526A" w:rsidRDefault="00C65A40" w:rsidP="00AC50A9">
      <w:pPr>
        <w:pStyle w:val="NormalWeb"/>
        <w:shd w:val="clear" w:color="auto" w:fill="FFFFFF"/>
        <w:spacing w:before="0" w:beforeAutospacing="0" w:after="0" w:afterAutospacing="0"/>
        <w:ind w:left="540" w:right="-45"/>
        <w:jc w:val="both"/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lang w:val="en-GB"/>
        </w:rPr>
      </w:pPr>
      <w:r w:rsidRPr="000B526A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lastRenderedPageBreak/>
        <w:t>ข้อมูล</w:t>
      </w:r>
      <w:r w:rsidR="00B501FE" w:rsidRPr="000B526A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t>ส่วนงาน</w:t>
      </w:r>
      <w:r w:rsidR="00972AD0" w:rsidRPr="000B526A">
        <w:rPr>
          <w:rFonts w:ascii="Angsana New" w:hAnsi="Angsana New" w:cs="Angsana New" w:hint="cs"/>
          <w:b/>
          <w:bCs/>
          <w:i/>
          <w:iCs/>
          <w:spacing w:val="-2"/>
          <w:sz w:val="30"/>
          <w:szCs w:val="30"/>
          <w:cs/>
          <w:lang w:val="en-GB"/>
        </w:rPr>
        <w:t>ภูมิศาสตร์</w:t>
      </w:r>
    </w:p>
    <w:p w14:paraId="33F81DFC" w14:textId="77777777" w:rsidR="00972AD0" w:rsidRPr="000B526A" w:rsidRDefault="00972AD0" w:rsidP="00AC50A9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0A30C29" w14:textId="77777777" w:rsidR="00614B1B" w:rsidRPr="000B526A" w:rsidRDefault="0015025B" w:rsidP="00AC50A9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ในการนำเสนอ</w:t>
      </w:r>
      <w:r w:rsidR="00172B23" w:rsidRPr="000B526A">
        <w:rPr>
          <w:rFonts w:ascii="Angsana New" w:hAnsi="Angsana New" w:hint="cs"/>
          <w:spacing w:val="-2"/>
          <w:sz w:val="30"/>
          <w:szCs w:val="30"/>
          <w:cs/>
        </w:rPr>
        <w:t>การจำแนกส่วนงาน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ภูมิศาสตร์ รายได้แยกตามที่ตั้งทางภูมิศาสตร์ของลูกค้า</w:t>
      </w:r>
      <w:r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0612EC" w:rsidRPr="000B526A">
        <w:rPr>
          <w:rFonts w:ascii="Angsana New" w:hAnsi="Angsana New" w:hint="cs"/>
          <w:spacing w:val="-2"/>
          <w:sz w:val="30"/>
          <w:szCs w:val="30"/>
          <w:cs/>
          <w:lang w:eastAsia="th-TH"/>
        </w:rPr>
        <w:t>สินทรัพย์แยกตาม</w:t>
      </w:r>
      <w:r w:rsidR="00172B23" w:rsidRPr="000B526A">
        <w:rPr>
          <w:rFonts w:ascii="Angsana New" w:hAnsi="Angsana New" w:hint="cs"/>
          <w:spacing w:val="-2"/>
          <w:sz w:val="30"/>
          <w:szCs w:val="30"/>
          <w:cs/>
          <w:lang w:eastAsia="th-TH"/>
        </w:rPr>
        <w:br/>
      </w:r>
      <w:r w:rsidR="000612EC" w:rsidRPr="000B526A">
        <w:rPr>
          <w:rFonts w:ascii="Angsana New" w:hAnsi="Angsana New" w:hint="cs"/>
          <w:spacing w:val="-2"/>
          <w:sz w:val="30"/>
          <w:szCs w:val="30"/>
          <w:cs/>
          <w:lang w:eastAsia="th-TH"/>
        </w:rPr>
        <w:t>สถานที่ตั้งทางภูมิศาสตร์ของสินทรัพย์</w:t>
      </w:r>
    </w:p>
    <w:p w14:paraId="1A1662E7" w14:textId="77777777" w:rsidR="00972AD0" w:rsidRPr="008B11B5" w:rsidRDefault="00972AD0" w:rsidP="00AC50A9">
      <w:pPr>
        <w:spacing w:line="240" w:lineRule="auto"/>
        <w:ind w:left="522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4"/>
        <w:gridCol w:w="236"/>
        <w:gridCol w:w="1085"/>
        <w:gridCol w:w="261"/>
        <w:gridCol w:w="1049"/>
        <w:gridCol w:w="236"/>
        <w:gridCol w:w="1031"/>
      </w:tblGrid>
      <w:tr w:rsidR="00D20C60" w:rsidRPr="000B526A" w14:paraId="2A0281DB" w14:textId="77777777" w:rsidTr="00BC1E5C">
        <w:tc>
          <w:tcPr>
            <w:tcW w:w="4230" w:type="dxa"/>
          </w:tcPr>
          <w:p w14:paraId="67DD01DF" w14:textId="77777777" w:rsidR="00D20C60" w:rsidRPr="000B526A" w:rsidRDefault="00D20C60" w:rsidP="00AC50A9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5" w:type="dxa"/>
            <w:gridSpan w:val="3"/>
          </w:tcPr>
          <w:p w14:paraId="249DAC91" w14:textId="77777777" w:rsidR="00D20C60" w:rsidRPr="000B526A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261" w:type="dxa"/>
          </w:tcPr>
          <w:p w14:paraId="4FF2075F" w14:textId="77777777" w:rsidR="00D20C60" w:rsidRPr="000B526A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16" w:type="dxa"/>
            <w:gridSpan w:val="3"/>
          </w:tcPr>
          <w:p w14:paraId="1311B968" w14:textId="77777777" w:rsidR="00D20C60" w:rsidRPr="000B526A" w:rsidRDefault="00D20C60" w:rsidP="00AC50A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eastAsia="th-TH"/>
              </w:rPr>
              <w:t>สินทรัพย์</w:t>
            </w:r>
            <w:r w:rsidR="00247C69" w:rsidRPr="000B526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eastAsia="th-TH"/>
              </w:rPr>
              <w:t>ไม่หมุนเวียน</w:t>
            </w:r>
          </w:p>
        </w:tc>
      </w:tr>
      <w:tr w:rsidR="00AE1B90" w:rsidRPr="000B526A" w14:paraId="35D981B9" w14:textId="77777777" w:rsidTr="00BC1E5C">
        <w:tc>
          <w:tcPr>
            <w:tcW w:w="4230" w:type="dxa"/>
          </w:tcPr>
          <w:p w14:paraId="3D3C7571" w14:textId="77777777" w:rsidR="00AE1B90" w:rsidRPr="000B526A" w:rsidRDefault="00AE1B90" w:rsidP="00AE1B90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53724372" w14:textId="5C5A55E9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61924C9F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4492524B" w14:textId="35C8A379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3C6BDB9E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10D5041C" w14:textId="50AB0420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570B5321" w14:textId="77777777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6880F23A" w14:textId="23623A5A" w:rsidR="00AE1B90" w:rsidRPr="000B526A" w:rsidRDefault="00AE1B90" w:rsidP="00AE1B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E1B90" w:rsidRPr="000B526A" w14:paraId="42C71ED3" w14:textId="77777777" w:rsidTr="00BC1E5C">
        <w:tc>
          <w:tcPr>
            <w:tcW w:w="4230" w:type="dxa"/>
          </w:tcPr>
          <w:p w14:paraId="74526A33" w14:textId="77777777" w:rsidR="00AE1B90" w:rsidRPr="000B526A" w:rsidRDefault="00AE1B90" w:rsidP="00AE1B90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82" w:type="dxa"/>
            <w:gridSpan w:val="7"/>
          </w:tcPr>
          <w:p w14:paraId="18C1181F" w14:textId="77777777" w:rsidR="00AE1B90" w:rsidRPr="000B526A" w:rsidRDefault="00AE1B90" w:rsidP="00AE1B90">
            <w:pPr>
              <w:spacing w:line="240" w:lineRule="auto"/>
              <w:ind w:left="-218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321D" w:rsidRPr="000B526A" w14:paraId="269FA27F" w14:textId="77777777" w:rsidTr="00BC1E5C">
        <w:tc>
          <w:tcPr>
            <w:tcW w:w="4230" w:type="dxa"/>
          </w:tcPr>
          <w:p w14:paraId="6BF65C04" w14:textId="77777777" w:rsidR="007C321D" w:rsidRPr="000B526A" w:rsidRDefault="007C321D" w:rsidP="007C321D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เอเชียแปซิฟิ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</w:t>
            </w:r>
          </w:p>
        </w:tc>
        <w:tc>
          <w:tcPr>
            <w:tcW w:w="1084" w:type="dxa"/>
          </w:tcPr>
          <w:p w14:paraId="6534FDB6" w14:textId="0DD5D096" w:rsidR="007C321D" w:rsidRPr="000B526A" w:rsidRDefault="007C321D" w:rsidP="007C321D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1677">
              <w:rPr>
                <w:rFonts w:ascii="Angsana New" w:hAnsi="Angsana New"/>
                <w:sz w:val="30"/>
                <w:szCs w:val="30"/>
                <w:lang w:val="en-US"/>
              </w:rPr>
              <w:t xml:space="preserve"> 4,591,457 </w:t>
            </w:r>
          </w:p>
        </w:tc>
        <w:tc>
          <w:tcPr>
            <w:tcW w:w="236" w:type="dxa"/>
          </w:tcPr>
          <w:p w14:paraId="3CF61D7D" w14:textId="77777777" w:rsidR="007C321D" w:rsidRPr="000B526A" w:rsidRDefault="007C321D" w:rsidP="007C321D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48D60D3E" w14:textId="62554187" w:rsidR="007C321D" w:rsidRPr="000B526A" w:rsidRDefault="007C321D" w:rsidP="007C321D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3,614,716</w:t>
            </w:r>
          </w:p>
        </w:tc>
        <w:tc>
          <w:tcPr>
            <w:tcW w:w="261" w:type="dxa"/>
          </w:tcPr>
          <w:p w14:paraId="56C6CC47" w14:textId="77777777" w:rsidR="007C321D" w:rsidRPr="000B526A" w:rsidRDefault="007C321D" w:rsidP="007C321D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2397A7F2" w14:textId="7D730E6A" w:rsidR="007C321D" w:rsidRPr="000B526A" w:rsidRDefault="007C321D" w:rsidP="007C321D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12B4D3" w14:textId="77777777" w:rsidR="007C321D" w:rsidRPr="000B526A" w:rsidRDefault="007C321D" w:rsidP="007C321D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44AFC830" w14:textId="2D56E428" w:rsidR="007C321D" w:rsidRPr="000B526A" w:rsidRDefault="007C321D" w:rsidP="007C321D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C321D" w:rsidRPr="000B526A" w14:paraId="62CB85BE" w14:textId="77777777" w:rsidTr="00BC1E5C">
        <w:tc>
          <w:tcPr>
            <w:tcW w:w="4230" w:type="dxa"/>
          </w:tcPr>
          <w:p w14:paraId="5529996F" w14:textId="77777777" w:rsidR="007C321D" w:rsidRPr="000B526A" w:rsidRDefault="007C321D" w:rsidP="007C321D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084" w:type="dxa"/>
          </w:tcPr>
          <w:p w14:paraId="37F0131D" w14:textId="5EAFCC0E" w:rsidR="007C321D" w:rsidRPr="000B526A" w:rsidRDefault="007C321D" w:rsidP="007C321D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1677">
              <w:rPr>
                <w:rFonts w:ascii="Angsana New" w:hAnsi="Angsana New"/>
                <w:sz w:val="30"/>
                <w:szCs w:val="30"/>
                <w:lang w:val="en-US"/>
              </w:rPr>
              <w:t xml:space="preserve"> 1,576,301 </w:t>
            </w:r>
          </w:p>
        </w:tc>
        <w:tc>
          <w:tcPr>
            <w:tcW w:w="236" w:type="dxa"/>
          </w:tcPr>
          <w:p w14:paraId="101A0692" w14:textId="77777777" w:rsidR="007C321D" w:rsidRPr="000B526A" w:rsidRDefault="007C321D" w:rsidP="007C321D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517ACA02" w14:textId="045FD98B" w:rsidR="007C321D" w:rsidRPr="000B526A" w:rsidRDefault="007C321D" w:rsidP="007C321D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1,439,643</w:t>
            </w:r>
          </w:p>
        </w:tc>
        <w:tc>
          <w:tcPr>
            <w:tcW w:w="261" w:type="dxa"/>
          </w:tcPr>
          <w:p w14:paraId="6EA486B1" w14:textId="77777777" w:rsidR="007C321D" w:rsidRPr="000B526A" w:rsidRDefault="007C321D" w:rsidP="007C321D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38D01795" w14:textId="1EBA7F8C" w:rsidR="007C321D" w:rsidRPr="000B526A" w:rsidRDefault="007C321D" w:rsidP="007C321D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1677">
              <w:rPr>
                <w:rFonts w:ascii="Angsana New" w:hAnsi="Angsana New"/>
                <w:sz w:val="30"/>
                <w:szCs w:val="30"/>
                <w:lang w:val="en-US"/>
              </w:rPr>
              <w:t xml:space="preserve"> 2,570,098 </w:t>
            </w:r>
          </w:p>
        </w:tc>
        <w:tc>
          <w:tcPr>
            <w:tcW w:w="236" w:type="dxa"/>
          </w:tcPr>
          <w:p w14:paraId="22257C88" w14:textId="77777777" w:rsidR="007C321D" w:rsidRPr="000B526A" w:rsidRDefault="007C321D" w:rsidP="007C321D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1327393D" w14:textId="17967570" w:rsidR="007C321D" w:rsidRPr="000B526A" w:rsidRDefault="007C321D" w:rsidP="007C321D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2,887,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555</w:t>
            </w:r>
          </w:p>
        </w:tc>
      </w:tr>
      <w:tr w:rsidR="007C321D" w:rsidRPr="000B526A" w14:paraId="3AE4ACAD" w14:textId="77777777" w:rsidTr="00BC1E5C">
        <w:tc>
          <w:tcPr>
            <w:tcW w:w="4230" w:type="dxa"/>
          </w:tcPr>
          <w:p w14:paraId="34D6A6C9" w14:textId="77777777" w:rsidR="007C321D" w:rsidRPr="000B526A" w:rsidRDefault="007C321D" w:rsidP="007C321D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1084" w:type="dxa"/>
          </w:tcPr>
          <w:p w14:paraId="29C941EA" w14:textId="19340C74" w:rsidR="007C321D" w:rsidRPr="000B526A" w:rsidRDefault="007C321D" w:rsidP="007C321D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1677">
              <w:rPr>
                <w:rFonts w:ascii="Angsana New" w:hAnsi="Angsana New"/>
                <w:sz w:val="30"/>
                <w:szCs w:val="30"/>
                <w:lang w:val="en-US"/>
              </w:rPr>
              <w:t xml:space="preserve"> 481,248 </w:t>
            </w:r>
          </w:p>
        </w:tc>
        <w:tc>
          <w:tcPr>
            <w:tcW w:w="236" w:type="dxa"/>
          </w:tcPr>
          <w:p w14:paraId="28F28022" w14:textId="77777777" w:rsidR="007C321D" w:rsidRPr="000B526A" w:rsidRDefault="007C321D" w:rsidP="007C321D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7A2A4ED2" w14:textId="0BA0F9F5" w:rsidR="007C321D" w:rsidRPr="000B526A" w:rsidRDefault="007C321D" w:rsidP="007C321D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427,780</w:t>
            </w:r>
          </w:p>
        </w:tc>
        <w:tc>
          <w:tcPr>
            <w:tcW w:w="261" w:type="dxa"/>
          </w:tcPr>
          <w:p w14:paraId="441ED084" w14:textId="77777777" w:rsidR="007C321D" w:rsidRPr="000B526A" w:rsidRDefault="007C321D" w:rsidP="007C321D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6D32261A" w14:textId="211D97B0" w:rsidR="007C321D" w:rsidRPr="000B526A" w:rsidRDefault="007C321D" w:rsidP="007C321D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7EC9E98" w14:textId="77777777" w:rsidR="007C321D" w:rsidRPr="000B526A" w:rsidRDefault="007C321D" w:rsidP="007C321D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0B8CFD78" w14:textId="3BA26FB0" w:rsidR="007C321D" w:rsidRPr="000B526A" w:rsidRDefault="007C321D" w:rsidP="007C321D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C321D" w:rsidRPr="000B526A" w14:paraId="4769EC34" w14:textId="77777777" w:rsidTr="00BC1E5C">
        <w:tc>
          <w:tcPr>
            <w:tcW w:w="4230" w:type="dxa"/>
          </w:tcPr>
          <w:p w14:paraId="71C138A5" w14:textId="77777777" w:rsidR="007C321D" w:rsidRPr="000B526A" w:rsidRDefault="007C321D" w:rsidP="007C321D">
            <w:pPr>
              <w:tabs>
                <w:tab w:val="left" w:pos="540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84" w:type="dxa"/>
          </w:tcPr>
          <w:p w14:paraId="1CA6FCF1" w14:textId="7CCE9009" w:rsidR="007C321D" w:rsidRPr="000B526A" w:rsidRDefault="007C321D" w:rsidP="007C321D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A1677">
              <w:rPr>
                <w:rFonts w:ascii="Angsana New" w:hAnsi="Angsana New"/>
                <w:sz w:val="30"/>
                <w:szCs w:val="30"/>
                <w:lang w:val="en-US"/>
              </w:rPr>
              <w:t xml:space="preserve"> 279,304 </w:t>
            </w:r>
          </w:p>
        </w:tc>
        <w:tc>
          <w:tcPr>
            <w:tcW w:w="236" w:type="dxa"/>
          </w:tcPr>
          <w:p w14:paraId="4D426BB6" w14:textId="77777777" w:rsidR="007C321D" w:rsidRPr="000B526A" w:rsidRDefault="007C321D" w:rsidP="007C321D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082B0DDF" w14:textId="136033D7" w:rsidR="007C321D" w:rsidRPr="000B526A" w:rsidRDefault="007C321D" w:rsidP="007C321D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230,464</w:t>
            </w:r>
          </w:p>
        </w:tc>
        <w:tc>
          <w:tcPr>
            <w:tcW w:w="261" w:type="dxa"/>
          </w:tcPr>
          <w:p w14:paraId="76BFD4F0" w14:textId="77777777" w:rsidR="007C321D" w:rsidRPr="000B526A" w:rsidRDefault="007C321D" w:rsidP="007C321D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</w:tcPr>
          <w:p w14:paraId="3858EC7B" w14:textId="489A75E0" w:rsidR="007C321D" w:rsidRPr="000B526A" w:rsidRDefault="007C321D" w:rsidP="007C321D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674F6BC" w14:textId="77777777" w:rsidR="007C321D" w:rsidRPr="000B526A" w:rsidRDefault="007C321D" w:rsidP="007C321D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</w:tcPr>
          <w:p w14:paraId="102A7227" w14:textId="578DF74C" w:rsidR="007C321D" w:rsidRPr="000B526A" w:rsidRDefault="007C321D" w:rsidP="007C321D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C321D" w:rsidRPr="000B526A" w14:paraId="575D9A57" w14:textId="77777777" w:rsidTr="00BC1E5C">
        <w:tc>
          <w:tcPr>
            <w:tcW w:w="4230" w:type="dxa"/>
          </w:tcPr>
          <w:p w14:paraId="45975CE9" w14:textId="77777777" w:rsidR="007C321D" w:rsidRPr="000B526A" w:rsidRDefault="007C321D" w:rsidP="007C321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AD41E33" w14:textId="1B789791" w:rsidR="007C321D" w:rsidRPr="00AA1677" w:rsidRDefault="007C321D" w:rsidP="007C321D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167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A16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6,928,310 </w:t>
            </w:r>
          </w:p>
        </w:tc>
        <w:tc>
          <w:tcPr>
            <w:tcW w:w="236" w:type="dxa"/>
          </w:tcPr>
          <w:p w14:paraId="16977647" w14:textId="77777777" w:rsidR="007C321D" w:rsidRPr="00867C57" w:rsidRDefault="007C321D" w:rsidP="007C321D">
            <w:pPr>
              <w:tabs>
                <w:tab w:val="decimal" w:pos="1004"/>
                <w:tab w:val="decimal" w:pos="125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4BA13CE9" w14:textId="6F154955" w:rsidR="007C321D" w:rsidRPr="00867C57" w:rsidRDefault="007C321D" w:rsidP="007C321D">
            <w:pPr>
              <w:tabs>
                <w:tab w:val="decimal" w:pos="86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5,712,603</w:t>
            </w:r>
          </w:p>
        </w:tc>
        <w:tc>
          <w:tcPr>
            <w:tcW w:w="261" w:type="dxa"/>
          </w:tcPr>
          <w:p w14:paraId="03AA9C8D" w14:textId="77777777" w:rsidR="007C321D" w:rsidRPr="00867C57" w:rsidRDefault="007C321D" w:rsidP="007C321D">
            <w:pPr>
              <w:tabs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434481E6" w14:textId="6C040A6D" w:rsidR="007C321D" w:rsidRPr="00AA1677" w:rsidRDefault="007C321D" w:rsidP="007C321D">
            <w:pPr>
              <w:tabs>
                <w:tab w:val="decimal" w:pos="85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A16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2,570,098 </w:t>
            </w:r>
          </w:p>
        </w:tc>
        <w:tc>
          <w:tcPr>
            <w:tcW w:w="236" w:type="dxa"/>
          </w:tcPr>
          <w:p w14:paraId="363822A2" w14:textId="77777777" w:rsidR="007C321D" w:rsidRPr="00867C57" w:rsidRDefault="007C321D" w:rsidP="007C321D">
            <w:pPr>
              <w:tabs>
                <w:tab w:val="decimal" w:pos="550"/>
                <w:tab w:val="decimal" w:pos="10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22955EAB" w14:textId="664A1D3A" w:rsidR="007C321D" w:rsidRPr="00867C57" w:rsidRDefault="007C321D" w:rsidP="007C321D">
            <w:pPr>
              <w:tabs>
                <w:tab w:val="decimal" w:pos="7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2,887,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555</w:t>
            </w:r>
          </w:p>
        </w:tc>
      </w:tr>
    </w:tbl>
    <w:p w14:paraId="3CF6DBBD" w14:textId="77777777" w:rsidR="00E0330D" w:rsidRPr="00BC1E5C" w:rsidRDefault="00E0330D" w:rsidP="00AC50A9">
      <w:pPr>
        <w:pStyle w:val="NormalWeb"/>
        <w:shd w:val="clear" w:color="auto" w:fill="FFFFFF"/>
        <w:spacing w:before="0" w:beforeAutospacing="0" w:after="0" w:afterAutospacing="0"/>
        <w:rPr>
          <w:rFonts w:ascii="Angsana New" w:hAnsi="Angsana New" w:cs="Angsana New"/>
          <w:sz w:val="30"/>
          <w:szCs w:val="30"/>
          <w:lang w:val="en-GB"/>
        </w:rPr>
      </w:pPr>
    </w:p>
    <w:p w14:paraId="60BA098C" w14:textId="0E3E1179" w:rsidR="00D946E7" w:rsidRPr="008B11B5" w:rsidRDefault="00D946E7" w:rsidP="008B11B5">
      <w:pPr>
        <w:pStyle w:val="NormalWeb"/>
        <w:shd w:val="clear" w:color="auto" w:fill="FFFFFF"/>
        <w:spacing w:before="0" w:beforeAutospacing="0" w:after="0" w:afterAutospacing="0"/>
        <w:ind w:left="680" w:hanging="1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8B11B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สิทธิประโยชน์จากการส่งเสริมการลงทุน</w:t>
      </w:r>
    </w:p>
    <w:p w14:paraId="7B8649B1" w14:textId="77777777" w:rsidR="00D946E7" w:rsidRPr="008B11B5" w:rsidRDefault="00D946E7" w:rsidP="008B11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0D3007" w14:textId="4F8B6F41" w:rsidR="00D946E7" w:rsidRPr="008B11B5" w:rsidRDefault="00D946E7" w:rsidP="00D946E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B11B5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</w:t>
      </w:r>
      <w:r w:rsidR="00FF042C">
        <w:rPr>
          <w:rFonts w:ascii="Angsana New" w:hAnsi="Angsana New" w:hint="cs"/>
          <w:sz w:val="30"/>
          <w:szCs w:val="30"/>
          <w:cs/>
        </w:rPr>
        <w:t>สำหรับ</w:t>
      </w:r>
      <w:r w:rsidR="004F5B5B" w:rsidRPr="00BC1E5C">
        <w:rPr>
          <w:rFonts w:ascii="Angsana New" w:hAnsi="Angsana New"/>
          <w:sz w:val="30"/>
          <w:szCs w:val="30"/>
          <w:cs/>
        </w:rPr>
        <w:t>การผลิตกระป๋อง</w:t>
      </w:r>
      <w:r w:rsidR="00003435" w:rsidRPr="00BC1E5C">
        <w:rPr>
          <w:rFonts w:ascii="Angsana New" w:hAnsi="Angsana New"/>
          <w:sz w:val="30"/>
          <w:szCs w:val="30"/>
          <w:cs/>
        </w:rPr>
        <w:t xml:space="preserve">อลูมิเนียม </w:t>
      </w:r>
      <w:r w:rsidRPr="008B11B5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8B11B5">
        <w:rPr>
          <w:rFonts w:ascii="Angsana New" w:hAnsi="Angsana New"/>
          <w:sz w:val="30"/>
          <w:szCs w:val="30"/>
        </w:rPr>
        <w:t>/</w:t>
      </w:r>
      <w:r w:rsidRPr="008B11B5">
        <w:rPr>
          <w:rFonts w:ascii="Angsana New" w:hAnsi="Angsana New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C278CE">
        <w:rPr>
          <w:rFonts w:ascii="Angsana New" w:hAnsi="Angsana New" w:hint="cs"/>
          <w:sz w:val="30"/>
          <w:szCs w:val="30"/>
          <w:cs/>
        </w:rPr>
        <w:t xml:space="preserve"> </w:t>
      </w:r>
      <w:r w:rsidR="0032261F">
        <w:rPr>
          <w:rFonts w:ascii="Angsana New" w:hAnsi="Angsana New" w:hint="cs"/>
          <w:sz w:val="30"/>
          <w:szCs w:val="30"/>
          <w:cs/>
        </w:rPr>
        <w:t>ซึ่งบริษัทต้องถือปฏิบัติตาม</w:t>
      </w:r>
    </w:p>
    <w:p w14:paraId="00F8532A" w14:textId="63943807" w:rsidR="00D946E7" w:rsidRDefault="00D946E7" w:rsidP="00D946E7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26"/>
        <w:gridCol w:w="236"/>
        <w:gridCol w:w="1026"/>
        <w:gridCol w:w="236"/>
        <w:gridCol w:w="1035"/>
        <w:gridCol w:w="12"/>
        <w:gridCol w:w="224"/>
        <w:gridCol w:w="12"/>
        <w:gridCol w:w="1041"/>
        <w:gridCol w:w="11"/>
        <w:gridCol w:w="236"/>
        <w:gridCol w:w="1007"/>
        <w:gridCol w:w="30"/>
        <w:gridCol w:w="206"/>
        <w:gridCol w:w="30"/>
        <w:gridCol w:w="1005"/>
        <w:gridCol w:w="8"/>
      </w:tblGrid>
      <w:tr w:rsidR="00967229" w:rsidRPr="00DA12B4" w14:paraId="502B03E0" w14:textId="77777777" w:rsidTr="00822204">
        <w:trPr>
          <w:cantSplit/>
        </w:trPr>
        <w:tc>
          <w:tcPr>
            <w:tcW w:w="1800" w:type="dxa"/>
          </w:tcPr>
          <w:p w14:paraId="68CC902E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1" w:type="dxa"/>
            <w:gridSpan w:val="6"/>
          </w:tcPr>
          <w:p w14:paraId="0AC4173F" w14:textId="77777777" w:rsidR="00967229" w:rsidRPr="00DA12B4" w:rsidRDefault="00967229" w:rsidP="008222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</w:tcPr>
          <w:p w14:paraId="1FBC79E5" w14:textId="77777777" w:rsidR="00967229" w:rsidRPr="00DA12B4" w:rsidRDefault="00967229" w:rsidP="008222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4" w:type="dxa"/>
            <w:gridSpan w:val="9"/>
          </w:tcPr>
          <w:p w14:paraId="1C9D0DE6" w14:textId="77777777" w:rsidR="00967229" w:rsidRPr="00DA12B4" w:rsidRDefault="00967229" w:rsidP="008222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67229" w:rsidRPr="00DA12B4" w14:paraId="364749E9" w14:textId="77777777" w:rsidTr="00822204">
        <w:trPr>
          <w:cantSplit/>
        </w:trPr>
        <w:tc>
          <w:tcPr>
            <w:tcW w:w="1800" w:type="dxa"/>
          </w:tcPr>
          <w:p w14:paraId="1D40819E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EB94AB0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</w:tcPr>
          <w:p w14:paraId="357315EF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1B1D3D0E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</w:tcPr>
          <w:p w14:paraId="4BBC03A6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06E4CEAD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12D96E62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gridSpan w:val="3"/>
          </w:tcPr>
          <w:p w14:paraId="3A6C6D89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</w:tcPr>
          <w:p w14:paraId="6CB2E2A1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gridSpan w:val="2"/>
          </w:tcPr>
          <w:p w14:paraId="25AD2DBB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  <w:gridSpan w:val="2"/>
          </w:tcPr>
          <w:p w14:paraId="7FC0207E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gridSpan w:val="2"/>
          </w:tcPr>
          <w:p w14:paraId="08AB7F82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7229" w:rsidRPr="00DA12B4" w14:paraId="2337CCA3" w14:textId="77777777" w:rsidTr="00822204">
        <w:trPr>
          <w:cantSplit/>
        </w:trPr>
        <w:tc>
          <w:tcPr>
            <w:tcW w:w="1800" w:type="dxa"/>
          </w:tcPr>
          <w:p w14:paraId="67EB4583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7D69293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36" w:type="dxa"/>
          </w:tcPr>
          <w:p w14:paraId="0DC1DF08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6195F046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36" w:type="dxa"/>
          </w:tcPr>
          <w:p w14:paraId="502F9A60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4D4232C2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7FA22D2A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gridSpan w:val="3"/>
          </w:tcPr>
          <w:p w14:paraId="0BABABA8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ได้รับ</w:t>
            </w:r>
          </w:p>
        </w:tc>
        <w:tc>
          <w:tcPr>
            <w:tcW w:w="236" w:type="dxa"/>
          </w:tcPr>
          <w:p w14:paraId="53E50833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gridSpan w:val="2"/>
          </w:tcPr>
          <w:p w14:paraId="147860E6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ไม่ได้รับ</w:t>
            </w:r>
          </w:p>
        </w:tc>
        <w:tc>
          <w:tcPr>
            <w:tcW w:w="236" w:type="dxa"/>
            <w:gridSpan w:val="2"/>
          </w:tcPr>
          <w:p w14:paraId="692A1F42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gridSpan w:val="2"/>
          </w:tcPr>
          <w:p w14:paraId="0FFE20AA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7229" w:rsidRPr="00DA12B4" w14:paraId="6A94876A" w14:textId="77777777" w:rsidTr="00822204">
        <w:trPr>
          <w:cantSplit/>
        </w:trPr>
        <w:tc>
          <w:tcPr>
            <w:tcW w:w="1800" w:type="dxa"/>
          </w:tcPr>
          <w:p w14:paraId="2EB24981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8BAADDD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7CAC9C26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04EF45BC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6A52EE5F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0A8FB1BE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14:paraId="45A289D5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4" w:type="dxa"/>
            <w:gridSpan w:val="3"/>
          </w:tcPr>
          <w:p w14:paraId="078E98FC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048F9E8B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  <w:gridSpan w:val="2"/>
          </w:tcPr>
          <w:p w14:paraId="14C1E74E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236" w:type="dxa"/>
            <w:gridSpan w:val="2"/>
          </w:tcPr>
          <w:p w14:paraId="6DD366A3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gridSpan w:val="2"/>
          </w:tcPr>
          <w:p w14:paraId="62156A1B" w14:textId="77777777" w:rsidR="00967229" w:rsidRPr="00DA12B4" w:rsidRDefault="00967229" w:rsidP="00822204">
            <w:pPr>
              <w:pStyle w:val="a0"/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67229" w:rsidRPr="00DA12B4" w14:paraId="0843C7D2" w14:textId="77777777" w:rsidTr="00822204">
        <w:trPr>
          <w:cantSplit/>
        </w:trPr>
        <w:tc>
          <w:tcPr>
            <w:tcW w:w="1800" w:type="dxa"/>
          </w:tcPr>
          <w:p w14:paraId="5F1BE624" w14:textId="77777777" w:rsidR="00967229" w:rsidRPr="00BA4D2A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4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</w:p>
        </w:tc>
        <w:tc>
          <w:tcPr>
            <w:tcW w:w="7381" w:type="dxa"/>
            <w:gridSpan w:val="17"/>
          </w:tcPr>
          <w:p w14:paraId="4C58DDDA" w14:textId="77777777" w:rsidR="00967229" w:rsidRDefault="00967229" w:rsidP="008222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12B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67229" w:rsidRPr="00DA12B4" w14:paraId="242448F3" w14:textId="77777777" w:rsidTr="00822204">
        <w:trPr>
          <w:cantSplit/>
        </w:trPr>
        <w:tc>
          <w:tcPr>
            <w:tcW w:w="1800" w:type="dxa"/>
          </w:tcPr>
          <w:p w14:paraId="2B556BAD" w14:textId="1630C794" w:rsidR="00967229" w:rsidRPr="00047412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D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วันที่</w:t>
            </w:r>
            <w:r w:rsidRPr="00BA4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A4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A4D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81" w:type="dxa"/>
            <w:gridSpan w:val="17"/>
          </w:tcPr>
          <w:p w14:paraId="0710A205" w14:textId="77777777" w:rsidR="00967229" w:rsidRPr="00DA12B4" w:rsidRDefault="00967229" w:rsidP="00822204">
            <w:pPr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</w:tr>
      <w:tr w:rsidR="00967229" w:rsidRPr="00DA12B4" w14:paraId="6C8B2C30" w14:textId="77777777" w:rsidTr="00822204">
        <w:trPr>
          <w:gridAfter w:val="1"/>
          <w:wAfter w:w="8" w:type="dxa"/>
          <w:cantSplit/>
        </w:trPr>
        <w:tc>
          <w:tcPr>
            <w:tcW w:w="1800" w:type="dxa"/>
          </w:tcPr>
          <w:p w14:paraId="1F0F4F6C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ขายต่างประเทศ</w:t>
            </w:r>
          </w:p>
        </w:tc>
        <w:tc>
          <w:tcPr>
            <w:tcW w:w="1026" w:type="dxa"/>
            <w:shd w:val="clear" w:color="auto" w:fill="auto"/>
          </w:tcPr>
          <w:p w14:paraId="29669E1B" w14:textId="2401C042" w:rsidR="00967229" w:rsidRPr="00BB7D65" w:rsidRDefault="0088165E" w:rsidP="00BB7D65">
            <w:pPr>
              <w:tabs>
                <w:tab w:val="decimal" w:pos="810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65E">
              <w:rPr>
                <w:rFonts w:ascii="Angsana New" w:hAnsi="Angsana New"/>
                <w:sz w:val="30"/>
                <w:szCs w:val="30"/>
                <w:lang w:val="en-US"/>
              </w:rPr>
              <w:t>1,134,133</w:t>
            </w:r>
          </w:p>
        </w:tc>
        <w:tc>
          <w:tcPr>
            <w:tcW w:w="236" w:type="dxa"/>
            <w:shd w:val="clear" w:color="auto" w:fill="auto"/>
          </w:tcPr>
          <w:p w14:paraId="60CC2A4E" w14:textId="77777777" w:rsidR="00967229" w:rsidRPr="00DA12B4" w:rsidRDefault="00967229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37FCA88" w14:textId="4D6B6D0F" w:rsidR="00967229" w:rsidRPr="00DA12B4" w:rsidRDefault="0088165E" w:rsidP="00967229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 w:rsidRPr="0088165E">
              <w:rPr>
                <w:rFonts w:ascii="Angsana New" w:hAnsi="Angsana New"/>
                <w:sz w:val="30"/>
                <w:szCs w:val="30"/>
              </w:rPr>
              <w:t>4,317,602</w:t>
            </w:r>
          </w:p>
        </w:tc>
        <w:tc>
          <w:tcPr>
            <w:tcW w:w="236" w:type="dxa"/>
            <w:shd w:val="clear" w:color="auto" w:fill="auto"/>
          </w:tcPr>
          <w:p w14:paraId="28896EDE" w14:textId="77777777" w:rsidR="00967229" w:rsidRPr="00DA12B4" w:rsidRDefault="00967229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5" w:type="dxa"/>
            <w:shd w:val="clear" w:color="auto" w:fill="auto"/>
          </w:tcPr>
          <w:p w14:paraId="3B6EFB9D" w14:textId="0902E806" w:rsidR="00967229" w:rsidRPr="00DA12B4" w:rsidRDefault="00D80F97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5,451,735</w:t>
            </w:r>
          </w:p>
        </w:tc>
        <w:tc>
          <w:tcPr>
            <w:tcW w:w="236" w:type="dxa"/>
            <w:gridSpan w:val="2"/>
          </w:tcPr>
          <w:p w14:paraId="2BB77C05" w14:textId="77777777" w:rsidR="00967229" w:rsidRPr="00DA12B4" w:rsidRDefault="00967229" w:rsidP="00822204">
            <w:pPr>
              <w:pStyle w:val="a0"/>
              <w:tabs>
                <w:tab w:val="decimal" w:pos="79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gridSpan w:val="2"/>
          </w:tcPr>
          <w:p w14:paraId="391D9852" w14:textId="077EA102" w:rsidR="00967229" w:rsidRPr="00DA12B4" w:rsidRDefault="00840B35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272,477</w:t>
            </w:r>
          </w:p>
        </w:tc>
        <w:tc>
          <w:tcPr>
            <w:tcW w:w="247" w:type="dxa"/>
            <w:gridSpan w:val="2"/>
          </w:tcPr>
          <w:p w14:paraId="3F6946B9" w14:textId="77777777" w:rsidR="00967229" w:rsidRPr="00DA12B4" w:rsidRDefault="00967229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4CB053E" w14:textId="0B6DEBA4" w:rsidR="00967229" w:rsidRPr="00DA12B4" w:rsidRDefault="00287922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4,112,747</w:t>
            </w:r>
          </w:p>
        </w:tc>
        <w:tc>
          <w:tcPr>
            <w:tcW w:w="236" w:type="dxa"/>
            <w:gridSpan w:val="2"/>
          </w:tcPr>
          <w:p w14:paraId="3B94F3CA" w14:textId="77777777" w:rsidR="00967229" w:rsidRPr="003A64D9" w:rsidRDefault="00967229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</w:tcPr>
          <w:p w14:paraId="5C59652C" w14:textId="630F631E" w:rsidR="00967229" w:rsidRPr="00DA12B4" w:rsidRDefault="00287922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4,385,224</w:t>
            </w:r>
          </w:p>
        </w:tc>
      </w:tr>
      <w:tr w:rsidR="00967229" w:rsidRPr="00DA12B4" w14:paraId="46892B74" w14:textId="77777777" w:rsidTr="00822204">
        <w:trPr>
          <w:gridAfter w:val="1"/>
          <w:wAfter w:w="8" w:type="dxa"/>
          <w:cantSplit/>
        </w:trPr>
        <w:tc>
          <w:tcPr>
            <w:tcW w:w="1800" w:type="dxa"/>
          </w:tcPr>
          <w:p w14:paraId="322B1A29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A12B4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ขายในประเทศ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3A975FF3" w14:textId="0E343150" w:rsidR="00967229" w:rsidRPr="00DA12B4" w:rsidRDefault="0088165E" w:rsidP="00BB7D65">
            <w:pPr>
              <w:tabs>
                <w:tab w:val="decimal" w:pos="795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 w:rsidRPr="0088165E">
              <w:rPr>
                <w:rFonts w:ascii="Angsana New" w:hAnsi="Angsana New"/>
                <w:sz w:val="30"/>
                <w:szCs w:val="30"/>
              </w:rPr>
              <w:t>390,597</w:t>
            </w:r>
          </w:p>
        </w:tc>
        <w:tc>
          <w:tcPr>
            <w:tcW w:w="236" w:type="dxa"/>
            <w:shd w:val="clear" w:color="auto" w:fill="auto"/>
          </w:tcPr>
          <w:p w14:paraId="5C48CAF0" w14:textId="77777777" w:rsidR="00967229" w:rsidRPr="00DA12B4" w:rsidRDefault="00967229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6F9E34F9" w14:textId="5DE532FE" w:rsidR="00967229" w:rsidRPr="00DA12B4" w:rsidRDefault="0088165E" w:rsidP="00967229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 w:rsidRPr="0088165E">
              <w:rPr>
                <w:rFonts w:ascii="Angsana New" w:hAnsi="Angsana New"/>
                <w:sz w:val="30"/>
                <w:szCs w:val="30"/>
              </w:rPr>
              <w:t>1,085,978</w:t>
            </w:r>
          </w:p>
        </w:tc>
        <w:tc>
          <w:tcPr>
            <w:tcW w:w="236" w:type="dxa"/>
            <w:shd w:val="clear" w:color="auto" w:fill="auto"/>
          </w:tcPr>
          <w:p w14:paraId="236321DB" w14:textId="77777777" w:rsidR="00967229" w:rsidRPr="00DA12B4" w:rsidRDefault="00967229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2D168987" w14:textId="7FBD9C11" w:rsidR="00967229" w:rsidRPr="00DA12B4" w:rsidRDefault="00D80F97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1,476,575</w:t>
            </w:r>
          </w:p>
        </w:tc>
        <w:tc>
          <w:tcPr>
            <w:tcW w:w="236" w:type="dxa"/>
            <w:gridSpan w:val="2"/>
          </w:tcPr>
          <w:p w14:paraId="54A6D802" w14:textId="77777777" w:rsidR="00967229" w:rsidRPr="00DA12B4" w:rsidRDefault="00967229" w:rsidP="00822204">
            <w:pPr>
              <w:pStyle w:val="a0"/>
              <w:tabs>
                <w:tab w:val="decimal" w:pos="79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</w:tcPr>
          <w:p w14:paraId="1FB9A802" w14:textId="6477BA9C" w:rsidR="00967229" w:rsidRPr="00DA12B4" w:rsidRDefault="00840B35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459,783</w:t>
            </w:r>
          </w:p>
        </w:tc>
        <w:tc>
          <w:tcPr>
            <w:tcW w:w="247" w:type="dxa"/>
            <w:gridSpan w:val="2"/>
          </w:tcPr>
          <w:p w14:paraId="306F220E" w14:textId="77777777" w:rsidR="00967229" w:rsidRPr="00DA12B4" w:rsidRDefault="00967229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27A37F2" w14:textId="653354F0" w:rsidR="00967229" w:rsidRPr="00DA12B4" w:rsidRDefault="00287922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867,596</w:t>
            </w:r>
          </w:p>
        </w:tc>
        <w:tc>
          <w:tcPr>
            <w:tcW w:w="236" w:type="dxa"/>
            <w:gridSpan w:val="2"/>
          </w:tcPr>
          <w:p w14:paraId="15C115FC" w14:textId="77777777" w:rsidR="00967229" w:rsidRPr="003A64D9" w:rsidRDefault="00967229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bottom w:val="single" w:sz="4" w:space="0" w:color="auto"/>
            </w:tcBorders>
          </w:tcPr>
          <w:p w14:paraId="2B751A92" w14:textId="291F5350" w:rsidR="00967229" w:rsidRPr="00DA12B4" w:rsidRDefault="00287922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1,327,379</w:t>
            </w:r>
          </w:p>
        </w:tc>
      </w:tr>
      <w:tr w:rsidR="00967229" w:rsidRPr="00DA12B4" w14:paraId="66748715" w14:textId="77777777" w:rsidTr="00822204">
        <w:trPr>
          <w:gridAfter w:val="1"/>
          <w:wAfter w:w="8" w:type="dxa"/>
          <w:cantSplit/>
          <w:trHeight w:val="397"/>
        </w:trPr>
        <w:tc>
          <w:tcPr>
            <w:tcW w:w="1800" w:type="dxa"/>
          </w:tcPr>
          <w:p w14:paraId="1754E7DF" w14:textId="77777777" w:rsidR="00967229" w:rsidRPr="00DA12B4" w:rsidRDefault="00967229" w:rsidP="00822204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A12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00A9D" w14:textId="29813EE5" w:rsidR="00967229" w:rsidRPr="00DA12B4" w:rsidRDefault="0088165E" w:rsidP="00D80F97">
            <w:pPr>
              <w:tabs>
                <w:tab w:val="decimal" w:pos="810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65E">
              <w:rPr>
                <w:rFonts w:ascii="Angsana New" w:hAnsi="Angsana New"/>
                <w:b/>
                <w:bCs/>
                <w:sz w:val="30"/>
                <w:szCs w:val="30"/>
              </w:rPr>
              <w:t>1,524,730</w:t>
            </w:r>
          </w:p>
        </w:tc>
        <w:tc>
          <w:tcPr>
            <w:tcW w:w="236" w:type="dxa"/>
            <w:shd w:val="clear" w:color="auto" w:fill="auto"/>
          </w:tcPr>
          <w:p w14:paraId="2CB3F025" w14:textId="77777777" w:rsidR="00967229" w:rsidRPr="00DA12B4" w:rsidRDefault="00967229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07D62" w14:textId="74175FA6" w:rsidR="00967229" w:rsidRPr="00DA12B4" w:rsidRDefault="0088165E" w:rsidP="00967229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165E">
              <w:rPr>
                <w:rFonts w:ascii="Angsana New" w:hAnsi="Angsana New"/>
                <w:b/>
                <w:bCs/>
                <w:sz w:val="30"/>
                <w:szCs w:val="30"/>
              </w:rPr>
              <w:t>5,403,580</w:t>
            </w:r>
          </w:p>
        </w:tc>
        <w:tc>
          <w:tcPr>
            <w:tcW w:w="236" w:type="dxa"/>
            <w:shd w:val="clear" w:color="auto" w:fill="auto"/>
          </w:tcPr>
          <w:p w14:paraId="29A6C616" w14:textId="77777777" w:rsidR="00967229" w:rsidRPr="00DA12B4" w:rsidRDefault="00967229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9F748" w14:textId="21C05A39" w:rsidR="00967229" w:rsidRPr="00DA12B4" w:rsidRDefault="00D80F97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6,928,310</w:t>
            </w:r>
          </w:p>
        </w:tc>
        <w:tc>
          <w:tcPr>
            <w:tcW w:w="236" w:type="dxa"/>
            <w:gridSpan w:val="2"/>
          </w:tcPr>
          <w:p w14:paraId="5F607553" w14:textId="77777777" w:rsidR="00967229" w:rsidRPr="00DA12B4" w:rsidRDefault="00967229" w:rsidP="00822204">
            <w:pPr>
              <w:pStyle w:val="a0"/>
              <w:tabs>
                <w:tab w:val="decimal" w:pos="799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81C7D9" w14:textId="07415EEB" w:rsidR="00967229" w:rsidRPr="00DA12B4" w:rsidRDefault="00840B35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732,260</w:t>
            </w:r>
          </w:p>
        </w:tc>
        <w:tc>
          <w:tcPr>
            <w:tcW w:w="247" w:type="dxa"/>
            <w:gridSpan w:val="2"/>
          </w:tcPr>
          <w:p w14:paraId="17DC8961" w14:textId="77777777" w:rsidR="00967229" w:rsidRPr="00DA12B4" w:rsidRDefault="00967229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28F14E6" w14:textId="08377CA3" w:rsidR="00967229" w:rsidRPr="00DA12B4" w:rsidRDefault="00287922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4,980,343</w:t>
            </w:r>
          </w:p>
        </w:tc>
        <w:tc>
          <w:tcPr>
            <w:tcW w:w="236" w:type="dxa"/>
            <w:gridSpan w:val="2"/>
          </w:tcPr>
          <w:p w14:paraId="46217A0B" w14:textId="77777777" w:rsidR="00967229" w:rsidRPr="003A64D9" w:rsidRDefault="00967229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53E493" w14:textId="4A690BDD" w:rsidR="00967229" w:rsidRPr="00DA12B4" w:rsidRDefault="00287922" w:rsidP="00822204">
            <w:pPr>
              <w:tabs>
                <w:tab w:val="decimal" w:pos="799"/>
              </w:tabs>
              <w:spacing w:line="240" w:lineRule="auto"/>
              <w:ind w:left="-9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5,712,603</w:t>
            </w:r>
          </w:p>
        </w:tc>
      </w:tr>
    </w:tbl>
    <w:p w14:paraId="48365E4D" w14:textId="77777777" w:rsidR="00967229" w:rsidRPr="00BB5BFC" w:rsidRDefault="00967229" w:rsidP="00D946E7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218008C" w14:textId="264E1AC4" w:rsidR="00540AB8" w:rsidRDefault="00540AB8">
      <w:pPr>
        <w:spacing w:line="240" w:lineRule="auto"/>
        <w:rPr>
          <w:rFonts w:ascii="Angsana New" w:hAnsi="Angsana New" w:cs="Times New Roman"/>
          <w:b/>
          <w:bCs/>
          <w:i/>
          <w:iCs/>
          <w:spacing w:val="-2"/>
          <w:sz w:val="30"/>
          <w:szCs w:val="30"/>
          <w:lang w:val="en-US"/>
        </w:rPr>
      </w:pPr>
    </w:p>
    <w:p w14:paraId="59A93BAF" w14:textId="665549D8" w:rsidR="004A00D3" w:rsidRPr="008B11B5" w:rsidRDefault="004A00D3" w:rsidP="00AC50A9">
      <w:pPr>
        <w:pStyle w:val="NormalWeb"/>
        <w:shd w:val="clear" w:color="auto" w:fill="FFFFFF"/>
        <w:spacing w:before="0" w:beforeAutospacing="0" w:after="0" w:afterAutospacing="0"/>
        <w:ind w:firstLine="540"/>
        <w:jc w:val="thaiDistribute"/>
        <w:rPr>
          <w:rFonts w:ascii="Angsana New" w:hAnsi="Angsana New" w:cs="Angsana New"/>
          <w:b/>
          <w:bCs/>
          <w:i/>
          <w:iCs/>
          <w:spacing w:val="-2"/>
          <w:sz w:val="30"/>
          <w:szCs w:val="30"/>
        </w:rPr>
      </w:pPr>
      <w:r w:rsidRPr="008B11B5">
        <w:rPr>
          <w:rFonts w:ascii="Angsana New" w:hAnsi="Angsana New" w:cs="Angsana New"/>
          <w:b/>
          <w:bCs/>
          <w:i/>
          <w:iCs/>
          <w:spacing w:val="-2"/>
          <w:sz w:val="30"/>
          <w:szCs w:val="30"/>
          <w:cs/>
        </w:rPr>
        <w:lastRenderedPageBreak/>
        <w:t>ยอดคงเหลือของสัญญา</w:t>
      </w:r>
    </w:p>
    <w:p w14:paraId="4C638D81" w14:textId="77777777" w:rsidR="00AC50A9" w:rsidRPr="000B526A" w:rsidRDefault="00AC50A9" w:rsidP="00AC50A9">
      <w:pPr>
        <w:pStyle w:val="NormalWeb"/>
        <w:shd w:val="clear" w:color="auto" w:fill="FFFFFF"/>
        <w:spacing w:before="0" w:beforeAutospacing="0" w:after="0" w:afterAutospacing="0"/>
        <w:ind w:firstLine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  <w:lang w:val="en-GB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882"/>
        <w:gridCol w:w="1170"/>
        <w:gridCol w:w="270"/>
        <w:gridCol w:w="1170"/>
      </w:tblGrid>
      <w:tr w:rsidR="008A79B3" w:rsidRPr="000B526A" w14:paraId="5C94DB53" w14:textId="77777777" w:rsidTr="00E83A8E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6F7DF5AD" w14:textId="77777777" w:rsidR="008A79B3" w:rsidRPr="000B526A" w:rsidRDefault="008A79B3" w:rsidP="00AC50A9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bookmarkStart w:id="0" w:name="_Hlk30767180"/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E46EFD9" w14:textId="77777777" w:rsidR="008A79B3" w:rsidRPr="000B526A" w:rsidRDefault="008A79B3" w:rsidP="00AC50A9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C375E" w14:textId="77777777" w:rsidR="008A79B3" w:rsidRPr="000B526A" w:rsidRDefault="008A79B3" w:rsidP="00AC50A9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A6E0F" w:rsidRPr="000B526A" w14:paraId="6ACBAAAB" w14:textId="77777777" w:rsidTr="00E83A8E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55AEF89C" w14:textId="77777777" w:rsidR="00CA6E0F" w:rsidRPr="000B526A" w:rsidRDefault="00CA6E0F" w:rsidP="00CA6E0F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484635F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E5002A" w14:textId="312D519E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441E21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44ADC8" w14:textId="64BAEED6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A6E0F" w:rsidRPr="000B526A" w14:paraId="7F589336" w14:textId="77777777" w:rsidTr="00E83A8E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225F5A3C" w14:textId="77777777" w:rsidR="00CA6E0F" w:rsidRPr="000B526A" w:rsidRDefault="00CA6E0F" w:rsidP="00CA6E0F">
            <w:pPr>
              <w:spacing w:line="240" w:lineRule="auto"/>
              <w:ind w:left="1124" w:hanging="1124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F1569DE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B3AB9" w14:textId="77777777" w:rsidR="00CA6E0F" w:rsidRPr="000B526A" w:rsidRDefault="00CA6E0F" w:rsidP="00CA6E0F">
            <w:pPr>
              <w:spacing w:line="240" w:lineRule="auto"/>
              <w:ind w:left="1124" w:hanging="1124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C1F" w:rsidRPr="000B526A" w14:paraId="4278FC0D" w14:textId="77777777" w:rsidTr="00000C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88" w:type="dxa"/>
          </w:tcPr>
          <w:p w14:paraId="207B2C30" w14:textId="77777777" w:rsidR="00986C1F" w:rsidRPr="000B526A" w:rsidRDefault="00986C1F" w:rsidP="00986C1F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882" w:type="dxa"/>
          </w:tcPr>
          <w:p w14:paraId="305AEE2D" w14:textId="77777777" w:rsidR="00986C1F" w:rsidRPr="000B526A" w:rsidRDefault="00986C1F" w:rsidP="00986C1F">
            <w:pPr>
              <w:pStyle w:val="BodyText"/>
              <w:tabs>
                <w:tab w:val="decimal" w:pos="1062"/>
              </w:tabs>
              <w:spacing w:after="0" w:line="240" w:lineRule="auto"/>
              <w:ind w:left="1124" w:hanging="11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700BCA" w14:textId="2FF9389C" w:rsidR="00986C1F" w:rsidRPr="00042730" w:rsidRDefault="00986C1F" w:rsidP="00986C1F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6C1F">
              <w:rPr>
                <w:rFonts w:ascii="Angsana New" w:hAnsi="Angsana New"/>
                <w:sz w:val="30"/>
                <w:szCs w:val="30"/>
                <w:lang w:val="en-US"/>
              </w:rPr>
              <w:t xml:space="preserve"> 1,089,460 </w:t>
            </w:r>
          </w:p>
        </w:tc>
        <w:tc>
          <w:tcPr>
            <w:tcW w:w="270" w:type="dxa"/>
          </w:tcPr>
          <w:p w14:paraId="04811D40" w14:textId="77777777" w:rsidR="00986C1F" w:rsidRPr="000B526A" w:rsidRDefault="00986C1F" w:rsidP="00986C1F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4BE40F" w14:textId="50B97FED" w:rsidR="00986C1F" w:rsidRPr="000B526A" w:rsidRDefault="00986C1F" w:rsidP="00986C1F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1,133,391</w:t>
            </w:r>
          </w:p>
        </w:tc>
      </w:tr>
      <w:tr w:rsidR="00986C1F" w:rsidRPr="000B526A" w14:paraId="28178B10" w14:textId="77777777" w:rsidTr="00E83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688" w:type="dxa"/>
          </w:tcPr>
          <w:p w14:paraId="3B2E80E7" w14:textId="2469AE75" w:rsidR="00986C1F" w:rsidRPr="000B526A" w:rsidRDefault="00986C1F" w:rsidP="00986C1F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- ส่วนที่หมุนเวียน</w:t>
            </w:r>
          </w:p>
        </w:tc>
        <w:tc>
          <w:tcPr>
            <w:tcW w:w="882" w:type="dxa"/>
          </w:tcPr>
          <w:p w14:paraId="0213E2C8" w14:textId="77777777" w:rsidR="00986C1F" w:rsidRPr="000B526A" w:rsidRDefault="00986C1F" w:rsidP="00986C1F">
            <w:pPr>
              <w:pStyle w:val="BodyText"/>
              <w:tabs>
                <w:tab w:val="decimal" w:pos="1062"/>
              </w:tabs>
              <w:spacing w:after="0" w:line="240" w:lineRule="auto"/>
              <w:ind w:left="1124" w:hanging="11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EFC35C" w14:textId="06FD94FD" w:rsidR="00986C1F" w:rsidRPr="000B526A" w:rsidRDefault="00986C1F" w:rsidP="00986C1F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6C1F">
              <w:rPr>
                <w:rFonts w:ascii="Angsana New" w:hAnsi="Angsana New"/>
                <w:sz w:val="30"/>
                <w:szCs w:val="30"/>
                <w:lang w:val="en-US"/>
              </w:rPr>
              <w:t xml:space="preserve"> 29,289 </w:t>
            </w:r>
          </w:p>
        </w:tc>
        <w:tc>
          <w:tcPr>
            <w:tcW w:w="270" w:type="dxa"/>
          </w:tcPr>
          <w:p w14:paraId="3C267CD0" w14:textId="77777777" w:rsidR="00986C1F" w:rsidRPr="000B526A" w:rsidRDefault="00986C1F" w:rsidP="00986C1F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8F009F" w14:textId="3EA20CBD" w:rsidR="00986C1F" w:rsidRPr="000B526A" w:rsidRDefault="00986C1F" w:rsidP="00986C1F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730">
              <w:rPr>
                <w:rFonts w:ascii="Angsana New" w:hAnsi="Angsana New"/>
                <w:sz w:val="30"/>
                <w:szCs w:val="30"/>
                <w:cs/>
                <w:lang w:val="en-US"/>
              </w:rPr>
              <w:t>26</w:t>
            </w:r>
            <w:r w:rsidRPr="0004273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2730">
              <w:rPr>
                <w:rFonts w:ascii="Angsana New" w:hAnsi="Angsana New"/>
                <w:sz w:val="30"/>
                <w:szCs w:val="30"/>
                <w:cs/>
                <w:lang w:val="en-US"/>
              </w:rPr>
              <w:t>644</w:t>
            </w:r>
          </w:p>
        </w:tc>
      </w:tr>
    </w:tbl>
    <w:bookmarkEnd w:id="0"/>
    <w:p w14:paraId="2A3E9A3D" w14:textId="77777777" w:rsidR="004A00D3" w:rsidRPr="000B526A" w:rsidRDefault="004A00D3" w:rsidP="00AC50A9">
      <w:pPr>
        <w:pStyle w:val="NormalWeb"/>
        <w:shd w:val="clear" w:color="auto" w:fill="FFFFFF"/>
        <w:spacing w:before="0" w:beforeAutospacing="0" w:after="0" w:afterAutospacing="0"/>
        <w:rPr>
          <w:rFonts w:ascii="Angsana New" w:hAnsi="Angsana New" w:cs="Angsana New"/>
          <w:spacing w:val="-2"/>
          <w:sz w:val="30"/>
          <w:szCs w:val="30"/>
          <w:lang w:val="en-AU"/>
        </w:rPr>
      </w:pPr>
      <w:r w:rsidRPr="000B526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 </w:t>
      </w:r>
    </w:p>
    <w:p w14:paraId="3EAFDD31" w14:textId="3AF99D52" w:rsidR="004A00D3" w:rsidRDefault="004A00D3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  <w:r w:rsidRPr="000B526A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F240BA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 </w:t>
      </w:r>
      <w:r w:rsidRPr="000B526A">
        <w:rPr>
          <w:rFonts w:ascii="Angsana New" w:hAnsi="Angsana New" w:cs="Angsana New" w:hint="cs"/>
          <w:spacing w:val="-2"/>
          <w:sz w:val="30"/>
          <w:szCs w:val="30"/>
          <w:cs/>
          <w:lang w:val="en-GB"/>
        </w:rPr>
        <w:t xml:space="preserve">โดยบริษัทจะรับรู้หนี้สินที่เกิดจากสัญญาดังกล่าวเป็นรายได้เมื่อส่งมอบสินค้าให้กับลูกค้า </w:t>
      </w:r>
    </w:p>
    <w:p w14:paraId="21F7D047" w14:textId="77777777" w:rsidR="006449D1" w:rsidRPr="000B526A" w:rsidRDefault="006449D1" w:rsidP="00AC50A9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GB"/>
        </w:rPr>
      </w:pPr>
    </w:p>
    <w:p w14:paraId="7BC58221" w14:textId="77777777" w:rsidR="00376056" w:rsidRPr="000B526A" w:rsidRDefault="002B146C" w:rsidP="007133B6">
      <w:pPr>
        <w:rPr>
          <w:rFonts w:ascii="Angsana New" w:hAnsi="Angsana New"/>
          <w:b/>
          <w:bCs/>
          <w:sz w:val="30"/>
          <w:szCs w:val="30"/>
          <w:lang w:val="en-US"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  <w:lang w:val="en-US"/>
        </w:rPr>
        <w:t>5</w:t>
      </w:r>
      <w:r w:rsidR="00F1300F" w:rsidRPr="000B526A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F1300F" w:rsidRPr="000B526A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="00E3611E" w:rsidRPr="000B526A">
        <w:rPr>
          <w:rFonts w:ascii="Angsana New" w:hAnsi="Angsana New" w:hint="cs"/>
          <w:b/>
          <w:bCs/>
          <w:sz w:val="30"/>
          <w:szCs w:val="30"/>
          <w:cs/>
        </w:rPr>
        <w:t>ายได้อื่น</w:t>
      </w:r>
    </w:p>
    <w:p w14:paraId="631E2A51" w14:textId="77777777" w:rsidR="00AC50A9" w:rsidRPr="000B526A" w:rsidRDefault="00AC50A9" w:rsidP="007133B6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062"/>
        <w:gridCol w:w="270"/>
        <w:gridCol w:w="1260"/>
        <w:gridCol w:w="270"/>
        <w:gridCol w:w="1260"/>
      </w:tblGrid>
      <w:tr w:rsidR="00A82528" w:rsidRPr="000B526A" w14:paraId="5E2E89A8" w14:textId="77777777" w:rsidTr="00A70AD8">
        <w:trPr>
          <w:cantSplit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74A48DC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7D9D4D3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65F46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41B1E2" w14:textId="2A8F2B95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520072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7EAFB" w14:textId="5EEF38DF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82528" w:rsidRPr="000B526A" w14:paraId="46A54428" w14:textId="77777777" w:rsidTr="00A70AD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63D037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237B42F" w14:textId="77777777" w:rsidR="00A82528" w:rsidRPr="000B526A" w:rsidRDefault="00A82528" w:rsidP="00A82528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83F9F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7D9AB8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76A4" w:rsidRPr="000B526A" w14:paraId="47247463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14:paraId="4D349F07" w14:textId="77777777" w:rsidR="003676A4" w:rsidRPr="000B526A" w:rsidRDefault="003676A4" w:rsidP="003676A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062" w:type="dxa"/>
          </w:tcPr>
          <w:p w14:paraId="76C5A9FA" w14:textId="77777777" w:rsidR="003676A4" w:rsidRPr="000B526A" w:rsidRDefault="003676A4" w:rsidP="003676A4">
            <w:pPr>
              <w:spacing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16E53E" w14:textId="77777777" w:rsidR="003676A4" w:rsidRPr="000B526A" w:rsidRDefault="003676A4" w:rsidP="003676A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653418" w14:textId="59E9392E" w:rsidR="003676A4" w:rsidRPr="000B526A" w:rsidRDefault="003676A4" w:rsidP="003676A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76A4">
              <w:rPr>
                <w:rFonts w:ascii="Angsana New" w:hAnsi="Angsana New"/>
                <w:sz w:val="30"/>
                <w:szCs w:val="30"/>
                <w:lang w:val="en-US"/>
              </w:rPr>
              <w:t>196,396</w:t>
            </w:r>
          </w:p>
        </w:tc>
        <w:tc>
          <w:tcPr>
            <w:tcW w:w="270" w:type="dxa"/>
          </w:tcPr>
          <w:p w14:paraId="628C5BE0" w14:textId="77777777" w:rsidR="003676A4" w:rsidRPr="000B526A" w:rsidRDefault="003676A4" w:rsidP="003676A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AD9470" w14:textId="36AAE716" w:rsidR="003676A4" w:rsidRPr="000B526A" w:rsidRDefault="003676A4" w:rsidP="003676A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149,92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3676A4" w:rsidRPr="000B526A" w14:paraId="0C643642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14:paraId="5C91E2CA" w14:textId="77777777" w:rsidR="003676A4" w:rsidRPr="000B526A" w:rsidRDefault="003676A4" w:rsidP="003676A4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062" w:type="dxa"/>
          </w:tcPr>
          <w:p w14:paraId="63B63DA4" w14:textId="77777777" w:rsidR="003676A4" w:rsidRPr="000B526A" w:rsidRDefault="003676A4" w:rsidP="003676A4">
            <w:pPr>
              <w:pStyle w:val="BodyText"/>
              <w:spacing w:after="0" w:line="240" w:lineRule="auto"/>
              <w:ind w:left="1124" w:hanging="1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67A9BF" w14:textId="77777777" w:rsidR="003676A4" w:rsidRPr="000B526A" w:rsidRDefault="003676A4" w:rsidP="003676A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E7F72D" w14:textId="63438E13" w:rsidR="003676A4" w:rsidRPr="000B526A" w:rsidRDefault="003676A4" w:rsidP="003676A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76A4">
              <w:rPr>
                <w:rFonts w:ascii="Angsana New" w:hAnsi="Angsana New"/>
                <w:sz w:val="30"/>
                <w:szCs w:val="30"/>
                <w:lang w:val="en-US"/>
              </w:rPr>
              <w:t>16,320</w:t>
            </w:r>
          </w:p>
        </w:tc>
        <w:tc>
          <w:tcPr>
            <w:tcW w:w="270" w:type="dxa"/>
          </w:tcPr>
          <w:p w14:paraId="3E025DAD" w14:textId="77777777" w:rsidR="003676A4" w:rsidRPr="000B526A" w:rsidRDefault="003676A4" w:rsidP="003676A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D09800" w14:textId="43689969" w:rsidR="003676A4" w:rsidRPr="000B526A" w:rsidRDefault="003676A4" w:rsidP="003676A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17,318</w:t>
            </w:r>
          </w:p>
        </w:tc>
      </w:tr>
      <w:tr w:rsidR="003676A4" w:rsidRPr="000B526A" w14:paraId="14FE05D5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950" w:type="dxa"/>
          </w:tcPr>
          <w:p w14:paraId="7B8237FF" w14:textId="77777777" w:rsidR="003676A4" w:rsidRPr="000B526A" w:rsidRDefault="003676A4" w:rsidP="003676A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</w:tcPr>
          <w:p w14:paraId="4DAB306A" w14:textId="77777777" w:rsidR="003676A4" w:rsidRPr="000B526A" w:rsidRDefault="003676A4" w:rsidP="003676A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6D393C" w14:textId="77777777" w:rsidR="003676A4" w:rsidRPr="000B526A" w:rsidRDefault="003676A4" w:rsidP="003676A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398DC2" w14:textId="31AE5794" w:rsidR="003676A4" w:rsidRPr="003676A4" w:rsidRDefault="003676A4" w:rsidP="003676A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76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212,716</w:t>
            </w:r>
          </w:p>
        </w:tc>
        <w:tc>
          <w:tcPr>
            <w:tcW w:w="270" w:type="dxa"/>
          </w:tcPr>
          <w:p w14:paraId="030038F3" w14:textId="77777777" w:rsidR="003676A4" w:rsidRPr="000B526A" w:rsidRDefault="003676A4" w:rsidP="003676A4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958437" w14:textId="7ED38235" w:rsidR="003676A4" w:rsidRPr="000B526A" w:rsidRDefault="003676A4" w:rsidP="003676A4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167,24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</w:p>
        </w:tc>
      </w:tr>
    </w:tbl>
    <w:p w14:paraId="75776E97" w14:textId="77777777" w:rsidR="00540AB8" w:rsidRPr="000B526A" w:rsidRDefault="00540AB8" w:rsidP="00E454E7">
      <w:pPr>
        <w:spacing w:line="240" w:lineRule="auto"/>
        <w:rPr>
          <w:rFonts w:ascii="Angsana New" w:hAnsi="Angsana New"/>
          <w:sz w:val="30"/>
          <w:szCs w:val="30"/>
        </w:rPr>
      </w:pPr>
    </w:p>
    <w:p w14:paraId="59253FCD" w14:textId="77777777" w:rsidR="00847976" w:rsidRPr="000B526A" w:rsidRDefault="0097019B" w:rsidP="00E454E7">
      <w:pPr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6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D919D5" w:rsidRPr="000B526A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14:paraId="050D72EB" w14:textId="77777777" w:rsidR="00847976" w:rsidRPr="000B526A" w:rsidRDefault="00847976" w:rsidP="00847976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0"/>
        <w:gridCol w:w="1260"/>
      </w:tblGrid>
      <w:tr w:rsidR="00A82528" w:rsidRPr="000B526A" w14:paraId="5AD65CF3" w14:textId="77777777" w:rsidTr="00A70AD8">
        <w:trPr>
          <w:cantSplit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6FFE53DF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47C30" w14:textId="2A3D0D9E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7CFFBF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6C3913" w14:textId="4E1C0D50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82528" w:rsidRPr="000B526A" w14:paraId="2C169530" w14:textId="77777777" w:rsidTr="00A70AD8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6CB8C851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9B6CD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E4765" w:rsidRPr="000B526A" w14:paraId="0BE3BCD4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79662D8C" w14:textId="77777777" w:rsidR="005E4765" w:rsidRPr="000B526A" w:rsidRDefault="005E4765" w:rsidP="005E476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0" w:type="dxa"/>
          </w:tcPr>
          <w:p w14:paraId="5FEE4F44" w14:textId="75719EF7" w:rsidR="005E4765" w:rsidRPr="000B526A" w:rsidRDefault="005E4765" w:rsidP="005E476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4765">
              <w:rPr>
                <w:rFonts w:ascii="Angsana New" w:hAnsi="Angsana New"/>
                <w:sz w:val="30"/>
                <w:szCs w:val="30"/>
                <w:lang w:val="en-US"/>
              </w:rPr>
              <w:t xml:space="preserve"> 193,323 </w:t>
            </w:r>
          </w:p>
        </w:tc>
        <w:tc>
          <w:tcPr>
            <w:tcW w:w="270" w:type="dxa"/>
          </w:tcPr>
          <w:p w14:paraId="5463C3D6" w14:textId="77777777" w:rsidR="005E4765" w:rsidRPr="000B526A" w:rsidRDefault="005E4765" w:rsidP="005E476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CC44F" w14:textId="1CE3252B" w:rsidR="005E4765" w:rsidRPr="000B526A" w:rsidRDefault="005E4765" w:rsidP="005E476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147,721</w:t>
            </w:r>
          </w:p>
        </w:tc>
      </w:tr>
      <w:tr w:rsidR="005E4765" w:rsidRPr="000B526A" w14:paraId="37415C5A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3ACFD859" w14:textId="77777777" w:rsidR="005E4765" w:rsidRPr="000B526A" w:rsidRDefault="005E4765" w:rsidP="005E476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1260" w:type="dxa"/>
          </w:tcPr>
          <w:p w14:paraId="52ABA52C" w14:textId="22EC6F41" w:rsidR="005E4765" w:rsidRPr="000B526A" w:rsidRDefault="005E4765" w:rsidP="005E476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4765">
              <w:rPr>
                <w:rFonts w:ascii="Angsana New" w:hAnsi="Angsana New"/>
                <w:sz w:val="30"/>
                <w:szCs w:val="30"/>
                <w:lang w:val="en-US"/>
              </w:rPr>
              <w:t xml:space="preserve"> 32,771 </w:t>
            </w:r>
          </w:p>
        </w:tc>
        <w:tc>
          <w:tcPr>
            <w:tcW w:w="270" w:type="dxa"/>
          </w:tcPr>
          <w:p w14:paraId="1DEC76D5" w14:textId="77777777" w:rsidR="005E4765" w:rsidRPr="000B526A" w:rsidRDefault="005E4765" w:rsidP="005E476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9787CC" w14:textId="439F3517" w:rsidR="005E4765" w:rsidRPr="000B526A" w:rsidRDefault="005E4765" w:rsidP="005E476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34,790</w:t>
            </w:r>
          </w:p>
        </w:tc>
      </w:tr>
      <w:tr w:rsidR="005E4765" w:rsidRPr="000B526A" w14:paraId="3EACC02F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6180A7DC" w14:textId="77777777" w:rsidR="005E4765" w:rsidRPr="000B526A" w:rsidRDefault="005E4765" w:rsidP="005E476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4817C" w14:textId="6374DE76" w:rsidR="005E4765" w:rsidRPr="000B526A" w:rsidRDefault="005E4765" w:rsidP="005E476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4765">
              <w:rPr>
                <w:rFonts w:ascii="Angsana New" w:hAnsi="Angsana New"/>
                <w:sz w:val="30"/>
                <w:szCs w:val="30"/>
                <w:lang w:val="en-US"/>
              </w:rPr>
              <w:t xml:space="preserve"> 28,265 </w:t>
            </w:r>
          </w:p>
        </w:tc>
        <w:tc>
          <w:tcPr>
            <w:tcW w:w="270" w:type="dxa"/>
          </w:tcPr>
          <w:p w14:paraId="6AD82E5D" w14:textId="77777777" w:rsidR="005E4765" w:rsidRPr="000B526A" w:rsidRDefault="005E4765" w:rsidP="005E476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778818" w14:textId="09DC5828" w:rsidR="005E4765" w:rsidRPr="000B526A" w:rsidRDefault="005E4765" w:rsidP="005E476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31,570</w:t>
            </w:r>
          </w:p>
        </w:tc>
      </w:tr>
      <w:tr w:rsidR="005E4765" w:rsidRPr="000B526A" w14:paraId="17FD7EBA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04559F26" w14:textId="77777777" w:rsidR="005E4765" w:rsidRPr="000B526A" w:rsidRDefault="005E4765" w:rsidP="005E4765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C737A4" w14:textId="15874A82" w:rsidR="005E4765" w:rsidRPr="005E4765" w:rsidRDefault="005E4765" w:rsidP="005E476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E476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E47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254,359 </w:t>
            </w:r>
          </w:p>
        </w:tc>
        <w:tc>
          <w:tcPr>
            <w:tcW w:w="270" w:type="dxa"/>
          </w:tcPr>
          <w:p w14:paraId="6CAE6950" w14:textId="77777777" w:rsidR="005E4765" w:rsidRPr="000B526A" w:rsidRDefault="005E4765" w:rsidP="005E4765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0B20FD" w14:textId="4AFD77BC" w:rsidR="005E4765" w:rsidRPr="000B526A" w:rsidRDefault="005E4765" w:rsidP="005E4765">
            <w:pPr>
              <w:tabs>
                <w:tab w:val="decimal" w:pos="100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214,081</w:t>
            </w:r>
          </w:p>
        </w:tc>
      </w:tr>
    </w:tbl>
    <w:p w14:paraId="72F35FF0" w14:textId="77777777" w:rsidR="00A50A1A" w:rsidRPr="000B526A" w:rsidRDefault="00A50A1A" w:rsidP="00A50A1A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36CB6FB0" w14:textId="77777777" w:rsidR="00540AB8" w:rsidRDefault="00540AB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DB46721" w14:textId="7548D9B9" w:rsidR="00847976" w:rsidRPr="000B526A" w:rsidRDefault="00E77106" w:rsidP="00847976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023D59" w:rsidRPr="000B526A">
        <w:rPr>
          <w:rFonts w:ascii="Angsana New" w:hAnsi="Angsana New" w:hint="cs"/>
          <w:b/>
          <w:bCs/>
          <w:sz w:val="30"/>
          <w:szCs w:val="30"/>
        </w:rPr>
        <w:t>7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ค่าใช้จ่ายในการบริหาร</w:t>
      </w:r>
    </w:p>
    <w:p w14:paraId="0CE56164" w14:textId="77777777" w:rsidR="00972AD0" w:rsidRPr="005F3B40" w:rsidRDefault="00972AD0" w:rsidP="00972AD0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2"/>
        <w:gridCol w:w="1260"/>
        <w:gridCol w:w="271"/>
        <w:gridCol w:w="1259"/>
      </w:tblGrid>
      <w:tr w:rsidR="00A82528" w:rsidRPr="000B526A" w14:paraId="6370B17F" w14:textId="77777777" w:rsidTr="00A70AD8">
        <w:trPr>
          <w:cantSplit/>
          <w:trHeight w:val="402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56D5EB4E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B0EF18" w14:textId="08A14FA0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9D14ACE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D2F8792" w14:textId="375B4E6A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82528" w:rsidRPr="000B526A" w14:paraId="0556A9EC" w14:textId="77777777" w:rsidTr="00A70AD8">
        <w:trPr>
          <w:trHeight w:val="402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75563D95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858547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71A3" w:rsidRPr="000B526A" w14:paraId="0ED828D4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68C16DE4" w14:textId="77777777" w:rsidR="008B71A3" w:rsidRPr="000B526A" w:rsidRDefault="008B71A3" w:rsidP="008B71A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260" w:type="dxa"/>
          </w:tcPr>
          <w:p w14:paraId="5FA1B5A5" w14:textId="188E8044" w:rsidR="008B71A3" w:rsidRPr="000B526A" w:rsidRDefault="008B71A3" w:rsidP="008B71A3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71A3">
              <w:rPr>
                <w:rFonts w:ascii="Angsana New" w:hAnsi="Angsana New"/>
                <w:sz w:val="30"/>
                <w:szCs w:val="30"/>
                <w:lang w:val="en-US"/>
              </w:rPr>
              <w:t xml:space="preserve"> 107,775 </w:t>
            </w:r>
          </w:p>
        </w:tc>
        <w:tc>
          <w:tcPr>
            <w:tcW w:w="271" w:type="dxa"/>
          </w:tcPr>
          <w:p w14:paraId="59C25168" w14:textId="77777777" w:rsidR="008B71A3" w:rsidRPr="000B526A" w:rsidRDefault="008B71A3" w:rsidP="008B71A3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EB9F427" w14:textId="25880D97" w:rsidR="008B71A3" w:rsidRPr="000B526A" w:rsidRDefault="008B71A3" w:rsidP="008B71A3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108,576</w:t>
            </w:r>
          </w:p>
        </w:tc>
      </w:tr>
      <w:tr w:rsidR="008B71A3" w:rsidRPr="000B526A" w14:paraId="69497445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15A30A63" w14:textId="77777777" w:rsidR="008B71A3" w:rsidRPr="000B526A" w:rsidRDefault="008B71A3" w:rsidP="008B71A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2AD22260" w14:textId="2DDB76C3" w:rsidR="008B71A3" w:rsidRPr="000B526A" w:rsidRDefault="008B71A3" w:rsidP="008B71A3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71A3">
              <w:rPr>
                <w:rFonts w:ascii="Angsana New" w:hAnsi="Angsana New"/>
                <w:sz w:val="30"/>
                <w:szCs w:val="30"/>
                <w:lang w:val="en-US"/>
              </w:rPr>
              <w:t xml:space="preserve"> 6,038 </w:t>
            </w:r>
          </w:p>
        </w:tc>
        <w:tc>
          <w:tcPr>
            <w:tcW w:w="271" w:type="dxa"/>
          </w:tcPr>
          <w:p w14:paraId="5A7D8F5F" w14:textId="77777777" w:rsidR="008B71A3" w:rsidRPr="000B526A" w:rsidRDefault="008B71A3" w:rsidP="008B71A3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DF208D4" w14:textId="546D298C" w:rsidR="008B71A3" w:rsidRPr="000B526A" w:rsidRDefault="008B71A3" w:rsidP="008B71A3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7,890</w:t>
            </w:r>
          </w:p>
        </w:tc>
      </w:tr>
      <w:tr w:rsidR="009939E8" w:rsidRPr="000B526A" w14:paraId="7A7764D9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20947780" w14:textId="257C216D" w:rsidR="009939E8" w:rsidRPr="000B526A" w:rsidRDefault="009939E8" w:rsidP="009939E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260" w:type="dxa"/>
          </w:tcPr>
          <w:p w14:paraId="7AB91A33" w14:textId="261B2971" w:rsidR="009939E8" w:rsidRPr="008B71A3" w:rsidRDefault="009939E8" w:rsidP="009939E8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71A3">
              <w:rPr>
                <w:rFonts w:ascii="Angsana New" w:hAnsi="Angsana New"/>
                <w:sz w:val="30"/>
                <w:szCs w:val="30"/>
                <w:lang w:val="en-US"/>
              </w:rPr>
              <w:t xml:space="preserve"> 5,870 </w:t>
            </w:r>
          </w:p>
        </w:tc>
        <w:tc>
          <w:tcPr>
            <w:tcW w:w="271" w:type="dxa"/>
          </w:tcPr>
          <w:p w14:paraId="2A2F1947" w14:textId="77777777" w:rsidR="009939E8" w:rsidRPr="000B526A" w:rsidRDefault="009939E8" w:rsidP="009939E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BE99148" w14:textId="7B119B87" w:rsidR="009939E8" w:rsidRPr="008B11B5" w:rsidRDefault="009939E8" w:rsidP="009939E8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1,656</w:t>
            </w:r>
          </w:p>
        </w:tc>
      </w:tr>
      <w:tr w:rsidR="008B71A3" w:rsidRPr="000B526A" w14:paraId="4F464E88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15C8B499" w14:textId="77777777" w:rsidR="008B71A3" w:rsidRPr="000B526A" w:rsidRDefault="008B71A3" w:rsidP="008B71A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ค่าใช้จ่ายยานพาหนะ</w:t>
            </w:r>
          </w:p>
        </w:tc>
        <w:tc>
          <w:tcPr>
            <w:tcW w:w="1260" w:type="dxa"/>
          </w:tcPr>
          <w:p w14:paraId="4FC50B93" w14:textId="5767EA4F" w:rsidR="008B71A3" w:rsidRPr="000B526A" w:rsidRDefault="008B71A3" w:rsidP="008B71A3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71A3">
              <w:rPr>
                <w:rFonts w:ascii="Angsana New" w:hAnsi="Angsana New"/>
                <w:sz w:val="30"/>
                <w:szCs w:val="30"/>
                <w:lang w:val="en-US"/>
              </w:rPr>
              <w:t xml:space="preserve"> 2,001 </w:t>
            </w:r>
          </w:p>
        </w:tc>
        <w:tc>
          <w:tcPr>
            <w:tcW w:w="271" w:type="dxa"/>
          </w:tcPr>
          <w:p w14:paraId="5559F6DE" w14:textId="77777777" w:rsidR="008B71A3" w:rsidRPr="000B526A" w:rsidRDefault="008B71A3" w:rsidP="008B71A3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7609523" w14:textId="744B550A" w:rsidR="008B71A3" w:rsidRPr="000B526A" w:rsidRDefault="008B71A3" w:rsidP="008B71A3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5,175</w:t>
            </w:r>
          </w:p>
        </w:tc>
      </w:tr>
      <w:tr w:rsidR="008B71A3" w:rsidRPr="000B526A" w14:paraId="6B99CDFB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282" w:type="dxa"/>
          </w:tcPr>
          <w:p w14:paraId="29F4D290" w14:textId="77777777" w:rsidR="008B71A3" w:rsidRPr="000B526A" w:rsidRDefault="008B71A3" w:rsidP="008B71A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60" w:type="dxa"/>
          </w:tcPr>
          <w:p w14:paraId="303EA113" w14:textId="6555CB71" w:rsidR="008B71A3" w:rsidRPr="000B526A" w:rsidRDefault="008B71A3" w:rsidP="008B71A3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71A3">
              <w:rPr>
                <w:rFonts w:ascii="Angsana New" w:hAnsi="Angsana New"/>
                <w:sz w:val="30"/>
                <w:szCs w:val="30"/>
                <w:lang w:val="en-US"/>
              </w:rPr>
              <w:t xml:space="preserve"> 15,48</w:t>
            </w:r>
            <w:r w:rsidR="0069516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8B71A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1" w:type="dxa"/>
          </w:tcPr>
          <w:p w14:paraId="6DB629AB" w14:textId="77777777" w:rsidR="008B71A3" w:rsidRPr="000B526A" w:rsidRDefault="008B71A3" w:rsidP="008B71A3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069882D" w14:textId="38C4C6CC" w:rsidR="008B71A3" w:rsidRPr="000B526A" w:rsidRDefault="008B71A3" w:rsidP="008B71A3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15,739</w:t>
            </w:r>
          </w:p>
        </w:tc>
      </w:tr>
      <w:tr w:rsidR="008B71A3" w:rsidRPr="000B526A" w14:paraId="61502CCC" w14:textId="77777777" w:rsidTr="00A70A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8"/>
        </w:trPr>
        <w:tc>
          <w:tcPr>
            <w:tcW w:w="6282" w:type="dxa"/>
          </w:tcPr>
          <w:p w14:paraId="068019C3" w14:textId="77777777" w:rsidR="008B71A3" w:rsidRPr="000B526A" w:rsidRDefault="008B71A3" w:rsidP="008B71A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690E33" w14:textId="4E7C6862" w:rsidR="008B71A3" w:rsidRPr="008B71A3" w:rsidRDefault="008B71A3" w:rsidP="008B71A3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B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137,1</w:t>
            </w:r>
            <w:r w:rsidR="006502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  <w:r w:rsidRPr="008B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1" w:type="dxa"/>
          </w:tcPr>
          <w:p w14:paraId="0852BBDB" w14:textId="77777777" w:rsidR="008B71A3" w:rsidRPr="008B71A3" w:rsidRDefault="008B71A3" w:rsidP="008B71A3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8FD87D0" w14:textId="7F472848" w:rsidR="008B71A3" w:rsidRPr="000B526A" w:rsidRDefault="008B71A3" w:rsidP="008B71A3">
            <w:pPr>
              <w:tabs>
                <w:tab w:val="decimal" w:pos="98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139,036</w:t>
            </w:r>
          </w:p>
        </w:tc>
      </w:tr>
    </w:tbl>
    <w:p w14:paraId="5BD38013" w14:textId="77777777" w:rsidR="008D6AD3" w:rsidRPr="005F3B40" w:rsidRDefault="008D6AD3" w:rsidP="009E5FFC">
      <w:pPr>
        <w:spacing w:line="240" w:lineRule="auto"/>
        <w:rPr>
          <w:rFonts w:ascii="Angsana New" w:hAnsi="Angsana New"/>
          <w:sz w:val="30"/>
          <w:szCs w:val="30"/>
        </w:rPr>
      </w:pPr>
    </w:p>
    <w:p w14:paraId="01D89081" w14:textId="7D69A09B" w:rsidR="00A13B10" w:rsidRPr="000B526A" w:rsidRDefault="00023D59" w:rsidP="00A13B10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1</w:t>
      </w:r>
      <w:r w:rsidR="00C7024F"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A13B10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A13B10" w:rsidRPr="000B526A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6C2C49F3" w14:textId="77777777" w:rsidR="00972AD0" w:rsidRPr="000B526A" w:rsidRDefault="00972AD0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1DEC1B" w14:textId="77777777" w:rsidR="00C433F9" w:rsidRPr="000B526A" w:rsidRDefault="00C433F9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68F7D040" w14:textId="77777777" w:rsidR="00B22EDC" w:rsidRPr="000B526A" w:rsidRDefault="00B22EDC" w:rsidP="00972AD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98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2"/>
        <w:gridCol w:w="1260"/>
        <w:gridCol w:w="270"/>
        <w:gridCol w:w="1260"/>
      </w:tblGrid>
      <w:tr w:rsidR="00A82528" w:rsidRPr="000B526A" w14:paraId="593DEADC" w14:textId="77777777" w:rsidTr="00656076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5FD1E9D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8C2E12" w14:textId="301EF290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D05BDA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60A8F1" w14:textId="421AFF20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82528" w:rsidRPr="000B526A" w14:paraId="2BA780FF" w14:textId="77777777" w:rsidTr="00656076">
        <w:trPr>
          <w:tblHeader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767D470" w14:textId="77777777" w:rsidR="00A82528" w:rsidRPr="000B526A" w:rsidRDefault="00A82528" w:rsidP="00A82528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4D905A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528" w:rsidRPr="000B526A" w14:paraId="2FDDAD95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540C883C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260" w:type="dxa"/>
          </w:tcPr>
          <w:p w14:paraId="7FD33837" w14:textId="77777777" w:rsidR="00A82528" w:rsidRPr="000B526A" w:rsidRDefault="00A82528" w:rsidP="00A8252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208EB0" w14:textId="77777777" w:rsidR="00A82528" w:rsidRPr="000B526A" w:rsidRDefault="00A82528" w:rsidP="00A8252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0EE7C1" w14:textId="77777777" w:rsidR="00A82528" w:rsidRPr="000B526A" w:rsidRDefault="00A82528" w:rsidP="00A82528">
            <w:pPr>
              <w:tabs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4B78" w:rsidRPr="000B526A" w14:paraId="7B6D13F9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6658F821" w14:textId="77777777" w:rsidR="00C54B78" w:rsidRPr="000B526A" w:rsidRDefault="00C54B78" w:rsidP="00C54B7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0" w:type="dxa"/>
          </w:tcPr>
          <w:p w14:paraId="7E34035E" w14:textId="07775D07" w:rsidR="00C54B78" w:rsidRPr="000B526A" w:rsidRDefault="00C54B78" w:rsidP="00656076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(35,385)</w:t>
            </w:r>
          </w:p>
        </w:tc>
        <w:tc>
          <w:tcPr>
            <w:tcW w:w="270" w:type="dxa"/>
          </w:tcPr>
          <w:p w14:paraId="2C72373E" w14:textId="77777777" w:rsidR="00C54B78" w:rsidRPr="000B526A" w:rsidRDefault="00C54B78" w:rsidP="00C54B7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BE165F" w14:textId="48FDE8B6" w:rsidR="00C54B78" w:rsidRPr="000B526A" w:rsidRDefault="00C54B78" w:rsidP="00656076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(136,035)</w:t>
            </w:r>
          </w:p>
        </w:tc>
      </w:tr>
      <w:tr w:rsidR="00C54B78" w:rsidRPr="000B526A" w14:paraId="04C2E600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22A43304" w14:textId="77777777" w:rsidR="00C54B78" w:rsidRPr="000B526A" w:rsidRDefault="00C54B78" w:rsidP="00C54B7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</w:tcPr>
          <w:p w14:paraId="1045E82A" w14:textId="09387ADC" w:rsidR="00C54B78" w:rsidRPr="000B526A" w:rsidRDefault="00C54B78" w:rsidP="00656076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4,330,723 </w:t>
            </w:r>
          </w:p>
        </w:tc>
        <w:tc>
          <w:tcPr>
            <w:tcW w:w="270" w:type="dxa"/>
          </w:tcPr>
          <w:p w14:paraId="64E84036" w14:textId="77777777" w:rsidR="00C54B78" w:rsidRPr="000B526A" w:rsidRDefault="00C54B78" w:rsidP="00C54B7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45738" w14:textId="4B0FFC02" w:rsidR="00C54B78" w:rsidRPr="000B526A" w:rsidRDefault="00C54B78" w:rsidP="00656076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3,226,204</w:t>
            </w:r>
          </w:p>
        </w:tc>
      </w:tr>
      <w:tr w:rsidR="00C54B78" w:rsidRPr="000B526A" w14:paraId="467E3A85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43FE3BA2" w14:textId="77777777" w:rsidR="00C54B78" w:rsidRPr="000B526A" w:rsidRDefault="00C54B78" w:rsidP="00C54B7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0B428115" w14:textId="56CE0EEE" w:rsidR="00C54B78" w:rsidRPr="000B526A" w:rsidRDefault="00C54B78" w:rsidP="00656076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576,945 </w:t>
            </w:r>
          </w:p>
        </w:tc>
        <w:tc>
          <w:tcPr>
            <w:tcW w:w="270" w:type="dxa"/>
          </w:tcPr>
          <w:p w14:paraId="115EC432" w14:textId="77777777" w:rsidR="00C54B78" w:rsidRPr="000B526A" w:rsidRDefault="00C54B78" w:rsidP="00C54B7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9632A" w14:textId="250C007E" w:rsidR="00C54B78" w:rsidRPr="000B526A" w:rsidRDefault="00C54B78" w:rsidP="00656076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590,947</w:t>
            </w:r>
          </w:p>
        </w:tc>
      </w:tr>
      <w:tr w:rsidR="00C54B78" w:rsidRPr="000B526A" w14:paraId="078B4789" w14:textId="77777777" w:rsidTr="0065607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7397C852" w14:textId="77777777" w:rsidR="00C54B78" w:rsidRPr="000B526A" w:rsidRDefault="00C54B78" w:rsidP="00C54B7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ECE0FC" w14:textId="3A1FA577" w:rsidR="00C54B78" w:rsidRPr="000B526A" w:rsidRDefault="00C54B78" w:rsidP="00656076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386,091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7FEC4E" w14:textId="77777777" w:rsidR="00C54B78" w:rsidRPr="000B526A" w:rsidRDefault="00C54B78" w:rsidP="00C54B7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992E1F" w14:textId="1CE4F2B4" w:rsidR="00C54B78" w:rsidRPr="000B526A" w:rsidRDefault="00C54B78" w:rsidP="00656076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407,753</w:t>
            </w:r>
          </w:p>
        </w:tc>
      </w:tr>
      <w:tr w:rsidR="00C54B78" w:rsidRPr="000B526A" w14:paraId="582B810F" w14:textId="77777777" w:rsidTr="00656076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544184F" w14:textId="77777777" w:rsidR="00C54B78" w:rsidRPr="000B526A" w:rsidRDefault="00C54B78" w:rsidP="00C54B78">
            <w:pPr>
              <w:spacing w:line="240" w:lineRule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eastAsia="Cordi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653165" w14:textId="6B1B9A5F" w:rsidR="00C54B78" w:rsidRPr="000B526A" w:rsidRDefault="00C54B78" w:rsidP="00656076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402,513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24A6FD" w14:textId="77777777" w:rsidR="00C54B78" w:rsidRPr="000B526A" w:rsidRDefault="00C54B78" w:rsidP="00C54B7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2713B2" w14:textId="213AEC6F" w:rsidR="00C54B78" w:rsidRPr="000B526A" w:rsidRDefault="00C54B78" w:rsidP="00656076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317,235</w:t>
            </w:r>
          </w:p>
        </w:tc>
      </w:tr>
      <w:tr w:rsidR="00A82528" w:rsidRPr="000B526A" w14:paraId="60EB4802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1802FDC9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5CEB99F" w14:textId="77777777" w:rsidR="00A82528" w:rsidRPr="000B526A" w:rsidRDefault="00A82528" w:rsidP="00656076">
            <w:pPr>
              <w:tabs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6B3EC0B" w14:textId="77777777" w:rsidR="00A82528" w:rsidRPr="000B526A" w:rsidRDefault="00A82528" w:rsidP="00A8252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F732F52" w14:textId="77777777" w:rsidR="00A82528" w:rsidRPr="000B526A" w:rsidRDefault="00A82528" w:rsidP="00656076">
            <w:pPr>
              <w:tabs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82528" w:rsidRPr="000B526A" w14:paraId="72566659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3D367228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260" w:type="dxa"/>
          </w:tcPr>
          <w:p w14:paraId="6CC644EA" w14:textId="77777777" w:rsidR="00A82528" w:rsidRPr="000B526A" w:rsidRDefault="00A82528" w:rsidP="00656076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4EC3CA" w14:textId="77777777" w:rsidR="00A82528" w:rsidRPr="000B526A" w:rsidRDefault="00A82528" w:rsidP="00A8252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B9DCC0" w14:textId="77777777" w:rsidR="00A82528" w:rsidRPr="000B526A" w:rsidRDefault="00A82528" w:rsidP="00656076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4B78" w:rsidRPr="000B526A" w14:paraId="60AB0064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77A151CD" w14:textId="77777777" w:rsidR="00C54B78" w:rsidRPr="000B526A" w:rsidRDefault="00C54B78" w:rsidP="00C54B7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0" w:type="dxa"/>
          </w:tcPr>
          <w:p w14:paraId="02CC0DDA" w14:textId="0CBE795F" w:rsidR="00C54B78" w:rsidRPr="000B526A" w:rsidRDefault="00C54B78" w:rsidP="00656076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193,323 </w:t>
            </w:r>
          </w:p>
        </w:tc>
        <w:tc>
          <w:tcPr>
            <w:tcW w:w="270" w:type="dxa"/>
          </w:tcPr>
          <w:p w14:paraId="693C18B8" w14:textId="77777777" w:rsidR="00C54B78" w:rsidRPr="000B526A" w:rsidRDefault="00C54B78" w:rsidP="00C54B7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8D3159" w14:textId="7D71BA4D" w:rsidR="00C54B78" w:rsidRPr="000B526A" w:rsidRDefault="00C54B78" w:rsidP="00656076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147,721</w:t>
            </w:r>
          </w:p>
        </w:tc>
      </w:tr>
      <w:tr w:rsidR="00C54B78" w:rsidRPr="000B526A" w14:paraId="56A9E3B7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1B3AED19" w14:textId="77777777" w:rsidR="00C54B78" w:rsidRPr="000B526A" w:rsidRDefault="00C54B78" w:rsidP="00C54B7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3EA699B8" w14:textId="0242E6B7" w:rsidR="00C54B78" w:rsidRPr="000B526A" w:rsidRDefault="00C54B78" w:rsidP="00656076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32,771 </w:t>
            </w:r>
          </w:p>
        </w:tc>
        <w:tc>
          <w:tcPr>
            <w:tcW w:w="270" w:type="dxa"/>
          </w:tcPr>
          <w:p w14:paraId="1864062E" w14:textId="77777777" w:rsidR="00C54B78" w:rsidRPr="000B526A" w:rsidRDefault="00C54B78" w:rsidP="00C54B7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DE07C" w14:textId="524A79C4" w:rsidR="00C54B78" w:rsidRPr="000B526A" w:rsidRDefault="00C54B78" w:rsidP="00656076">
            <w:pPr>
              <w:tabs>
                <w:tab w:val="decimal" w:pos="97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34,7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90</w:t>
            </w:r>
          </w:p>
        </w:tc>
      </w:tr>
      <w:tr w:rsidR="00C54B78" w:rsidRPr="000B526A" w14:paraId="2CD5D939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4E91C82F" w14:textId="77777777" w:rsidR="00C54B78" w:rsidRPr="000B526A" w:rsidRDefault="00C54B78" w:rsidP="00C54B7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49B991B5" w14:textId="4DDFDD3C" w:rsidR="00C54B78" w:rsidRPr="000B526A" w:rsidRDefault="00C54B78" w:rsidP="00656076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71</w:t>
            </w:r>
            <w:r w:rsidR="00ED7F6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6F17B666" w14:textId="77777777" w:rsidR="00C54B78" w:rsidRPr="000B526A" w:rsidRDefault="00C54B78" w:rsidP="00C54B7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BD6B99" w14:textId="1E04FE06" w:rsidR="00C54B78" w:rsidRPr="000B526A" w:rsidRDefault="00C54B78" w:rsidP="00656076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793</w:t>
            </w:r>
          </w:p>
        </w:tc>
      </w:tr>
      <w:tr w:rsidR="00A82528" w:rsidRPr="000B526A" w14:paraId="143C60EE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22FB374D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A85456A" w14:textId="77777777" w:rsidR="00A82528" w:rsidRPr="000B526A" w:rsidRDefault="00A82528" w:rsidP="00656076">
            <w:pPr>
              <w:tabs>
                <w:tab w:val="decimal" w:pos="969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05C4AF14" w14:textId="77777777" w:rsidR="00A82528" w:rsidRPr="000B526A" w:rsidRDefault="00A82528" w:rsidP="00A8252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57D5540" w14:textId="77777777" w:rsidR="00A82528" w:rsidRPr="000B526A" w:rsidRDefault="00A82528" w:rsidP="00656076">
            <w:pPr>
              <w:tabs>
                <w:tab w:val="decimal" w:pos="974"/>
              </w:tabs>
              <w:spacing w:line="240" w:lineRule="atLeast"/>
              <w:ind w:left="-108" w:right="-108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A82528" w:rsidRPr="000B526A" w14:paraId="757D01A9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6B5F346B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260" w:type="dxa"/>
          </w:tcPr>
          <w:p w14:paraId="3E6AE249" w14:textId="77777777" w:rsidR="00A82528" w:rsidRPr="000B526A" w:rsidRDefault="00A82528" w:rsidP="00656076">
            <w:pPr>
              <w:tabs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77D646" w14:textId="77777777" w:rsidR="00A82528" w:rsidRPr="000B526A" w:rsidRDefault="00A82528" w:rsidP="00A8252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40769" w14:textId="77777777" w:rsidR="00A82528" w:rsidRPr="000B526A" w:rsidRDefault="00A82528" w:rsidP="00656076">
            <w:pPr>
              <w:tabs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54B78" w:rsidRPr="000B526A" w14:paraId="32A38EA4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57B5AB47" w14:textId="77777777" w:rsidR="00C54B78" w:rsidRPr="000B526A" w:rsidRDefault="00C54B78" w:rsidP="00C54B7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</w:tcPr>
          <w:p w14:paraId="6F78A3F9" w14:textId="6DC8B462" w:rsidR="00C54B78" w:rsidRPr="000B526A" w:rsidRDefault="00C54B78" w:rsidP="00656076">
            <w:pPr>
              <w:tabs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107,775 </w:t>
            </w:r>
          </w:p>
        </w:tc>
        <w:tc>
          <w:tcPr>
            <w:tcW w:w="270" w:type="dxa"/>
          </w:tcPr>
          <w:p w14:paraId="023777DB" w14:textId="77777777" w:rsidR="00C54B78" w:rsidRPr="000B526A" w:rsidRDefault="00C54B78" w:rsidP="00C54B7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DAB5B" w14:textId="372FA25A" w:rsidR="00C54B78" w:rsidRPr="000B526A" w:rsidRDefault="00C54B78" w:rsidP="00656076">
            <w:pPr>
              <w:tabs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108,576</w:t>
            </w:r>
          </w:p>
        </w:tc>
      </w:tr>
      <w:tr w:rsidR="00C54B78" w:rsidRPr="000B526A" w14:paraId="25D7F485" w14:textId="77777777" w:rsidTr="006560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192" w:type="dxa"/>
          </w:tcPr>
          <w:p w14:paraId="47A3E61F" w14:textId="77777777" w:rsidR="00C54B78" w:rsidRPr="000B526A" w:rsidRDefault="00C54B78" w:rsidP="00C54B7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75C0041B" w14:textId="47BCFF46" w:rsidR="00C54B78" w:rsidRPr="000B526A" w:rsidRDefault="00C54B78" w:rsidP="00656076">
            <w:pPr>
              <w:tabs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54B78">
              <w:rPr>
                <w:rFonts w:ascii="Angsana New" w:hAnsi="Angsana New"/>
                <w:sz w:val="30"/>
                <w:szCs w:val="30"/>
                <w:lang w:val="en-US"/>
              </w:rPr>
              <w:t xml:space="preserve"> 6,038 </w:t>
            </w:r>
          </w:p>
        </w:tc>
        <w:tc>
          <w:tcPr>
            <w:tcW w:w="270" w:type="dxa"/>
          </w:tcPr>
          <w:p w14:paraId="626A7FA2" w14:textId="77777777" w:rsidR="00C54B78" w:rsidRPr="000B526A" w:rsidRDefault="00C54B78" w:rsidP="00C54B7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AF658F" w14:textId="36BC48DE" w:rsidR="00C54B78" w:rsidRPr="000B526A" w:rsidRDefault="00C54B78" w:rsidP="00656076">
            <w:pPr>
              <w:tabs>
                <w:tab w:val="decimal" w:pos="9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7,890</w:t>
            </w:r>
          </w:p>
        </w:tc>
      </w:tr>
    </w:tbl>
    <w:p w14:paraId="68CC566D" w14:textId="4C2D4A16" w:rsidR="00847976" w:rsidRPr="000B526A" w:rsidRDefault="00C7024F" w:rsidP="00575B4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19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021C71B6" w14:textId="77777777" w:rsidR="00614B1B" w:rsidRPr="000B526A" w:rsidRDefault="00614B1B" w:rsidP="00575B40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18430BFE" w14:textId="77777777" w:rsidR="00985B91" w:rsidRPr="000B526A" w:rsidRDefault="00A63FD4" w:rsidP="00575B40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F2FBD94" w14:textId="77777777" w:rsidR="00017B9D" w:rsidRPr="000B526A" w:rsidRDefault="00017B9D" w:rsidP="00575B4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0"/>
        <w:gridCol w:w="990"/>
        <w:gridCol w:w="270"/>
        <w:gridCol w:w="1170"/>
        <w:gridCol w:w="270"/>
        <w:gridCol w:w="1170"/>
      </w:tblGrid>
      <w:tr w:rsidR="00A82528" w:rsidRPr="000B526A" w14:paraId="649D3AE1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88D159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D42377" w14:textId="6CC5C5C0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6167CB" w14:textId="77777777" w:rsidR="00A82528" w:rsidRPr="000B526A" w:rsidRDefault="00A82528" w:rsidP="00A82528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D7AF3C" w14:textId="6BE1C9B8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6A7E7F" w14:textId="7777777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837E9E" w14:textId="572525E7" w:rsidR="00A82528" w:rsidRPr="000B526A" w:rsidRDefault="00A82528" w:rsidP="00A82528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82528" w:rsidRPr="000B526A" w14:paraId="3A4D3A66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E8AE83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7BE38E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5A41E" w14:textId="77777777" w:rsidR="00A82528" w:rsidRPr="000B526A" w:rsidRDefault="00A82528" w:rsidP="00A82528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5CB18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528" w:rsidRPr="000B526A" w14:paraId="3C4A1410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FC63D5C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ภาษีเงินได้ของวดปัจจุบัน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2CD840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0E351" w14:textId="77777777" w:rsidR="00A82528" w:rsidRPr="000B526A" w:rsidRDefault="00A82528" w:rsidP="00A82528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CD92FC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CB159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7CA171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0B0D" w:rsidRPr="000B526A" w14:paraId="34FFF56D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F08381" w14:textId="77777777" w:rsidR="00FB0B0D" w:rsidRPr="000B526A" w:rsidRDefault="00FB0B0D" w:rsidP="00FB0B0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F1AF9A" w14:textId="77777777" w:rsidR="00FB0B0D" w:rsidRPr="000B526A" w:rsidRDefault="00FB0B0D" w:rsidP="00FB0B0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EA6237" w14:textId="77777777" w:rsidR="00FB0B0D" w:rsidRPr="000B526A" w:rsidRDefault="00FB0B0D" w:rsidP="00FB0B0D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C6B0F6" w14:textId="0A8BFC6D" w:rsidR="00FB0B0D" w:rsidRPr="000B526A" w:rsidRDefault="00FB0B0D" w:rsidP="00015C9B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0B0D">
              <w:rPr>
                <w:rFonts w:ascii="Angsana New" w:hAnsi="Angsana New"/>
                <w:sz w:val="30"/>
                <w:szCs w:val="30"/>
                <w:lang w:val="en-US"/>
              </w:rPr>
              <w:t>139,</w:t>
            </w:r>
            <w:r w:rsidR="003B33AE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7F886A" w14:textId="77777777" w:rsidR="00FB0B0D" w:rsidRPr="000B526A" w:rsidRDefault="00FB0B0D" w:rsidP="00FB0B0D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A10314" w14:textId="6340FAD6" w:rsidR="00FB0B0D" w:rsidRPr="000B526A" w:rsidRDefault="00FB0B0D" w:rsidP="00FB0B0D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06C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71,419</w:t>
            </w:r>
          </w:p>
        </w:tc>
      </w:tr>
      <w:tr w:rsidR="00FB0B0D" w:rsidRPr="000B526A" w14:paraId="4FF7B06B" w14:textId="77777777" w:rsidTr="00BC1E5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204815" w14:textId="5F097E09" w:rsidR="00FB0B0D" w:rsidRPr="000B526A" w:rsidRDefault="00FB0B0D" w:rsidP="00FB0B0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7A2B37" w14:textId="77777777" w:rsidR="00FB0B0D" w:rsidRPr="000B526A" w:rsidRDefault="00FB0B0D" w:rsidP="00FB0B0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8B1CD" w14:textId="77777777" w:rsidR="00FB0B0D" w:rsidRPr="000B526A" w:rsidRDefault="00FB0B0D" w:rsidP="00FB0B0D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9D0A0" w14:textId="6FF4DF73" w:rsidR="00FB0B0D" w:rsidRPr="009406CD" w:rsidRDefault="003A21B2" w:rsidP="00FB0B0D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56B16" w14:textId="77777777" w:rsidR="00FB0B0D" w:rsidRPr="000B526A" w:rsidRDefault="00FB0B0D" w:rsidP="00FB0B0D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9E01D" w14:textId="127C8856" w:rsidR="00FB0B0D" w:rsidRPr="000B526A" w:rsidRDefault="00FB0B0D" w:rsidP="00FB0B0D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12,600</w:t>
            </w:r>
          </w:p>
        </w:tc>
      </w:tr>
      <w:tr w:rsidR="00FB0B0D" w:rsidRPr="000B526A" w14:paraId="5D385A59" w14:textId="77777777" w:rsidTr="00BC1E5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19F1365" w14:textId="77777777" w:rsidR="00FB0B0D" w:rsidRDefault="00FB0B0D" w:rsidP="00FB0B0D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B7D72B" w14:textId="77777777" w:rsidR="00FB0B0D" w:rsidRPr="000B526A" w:rsidRDefault="00FB0B0D" w:rsidP="00FB0B0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C65F6C" w14:textId="77777777" w:rsidR="00FB0B0D" w:rsidRPr="000B526A" w:rsidRDefault="00FB0B0D" w:rsidP="00FB0B0D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475AB3" w14:textId="3B1B81F6" w:rsidR="00FB0B0D" w:rsidRPr="00FB0B0D" w:rsidRDefault="00FB0B0D" w:rsidP="00FB0B0D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0B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139,469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6F3BCC" w14:textId="77777777" w:rsidR="00FB0B0D" w:rsidRPr="00BC1E5C" w:rsidRDefault="00FB0B0D" w:rsidP="00FB0B0D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5F8D8" w14:textId="2F7301A6" w:rsidR="00FB0B0D" w:rsidRPr="00BC1E5C" w:rsidRDefault="00FB0B0D" w:rsidP="00FB0B0D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1E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184,019</w:t>
            </w:r>
          </w:p>
        </w:tc>
      </w:tr>
      <w:tr w:rsidR="00A82528" w:rsidRPr="000B526A" w14:paraId="5FE02A29" w14:textId="77777777" w:rsidTr="00BC1E5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77244C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B85F50" w14:textId="77777777" w:rsidR="00A82528" w:rsidRPr="000B526A" w:rsidRDefault="00A82528" w:rsidP="00A82528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2D4286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5DECF0" w14:textId="77777777" w:rsidR="00A82528" w:rsidRPr="000B526A" w:rsidRDefault="00A82528" w:rsidP="00A82528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57A05D" w14:textId="77777777" w:rsidR="00A82528" w:rsidRPr="000B526A" w:rsidRDefault="00A82528" w:rsidP="00A8252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AFB5DA" w14:textId="77777777" w:rsidR="00A82528" w:rsidRPr="000B526A" w:rsidRDefault="00A82528" w:rsidP="00A82528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82528" w:rsidRPr="000B526A" w14:paraId="4FAB6BC0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BE490D" w14:textId="77777777" w:rsidR="00A82528" w:rsidRPr="000B526A" w:rsidRDefault="00A82528" w:rsidP="00A82528">
            <w:pPr>
              <w:spacing w:line="240" w:lineRule="auto"/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54F9D" w14:textId="7A40389A" w:rsidR="00A82528" w:rsidRPr="000B526A" w:rsidRDefault="00A82528" w:rsidP="00A82528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CC1659" w14:textId="77777777" w:rsidR="00A82528" w:rsidRPr="000B526A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8225C8" w14:textId="77777777" w:rsidR="00A82528" w:rsidRPr="000B526A" w:rsidRDefault="00A82528" w:rsidP="00A82528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02E25" w14:textId="77777777" w:rsidR="00A82528" w:rsidRPr="000B526A" w:rsidRDefault="00A82528" w:rsidP="00A82528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26F5AA" w14:textId="77777777" w:rsidR="00A82528" w:rsidRPr="000B526A" w:rsidRDefault="00A82528" w:rsidP="00A82528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B0B0D" w:rsidRPr="000B526A" w14:paraId="4BBDEC82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E51925E" w14:textId="77777777" w:rsidR="00FB0B0D" w:rsidRPr="000B526A" w:rsidRDefault="00FB0B0D" w:rsidP="00FB0B0D">
            <w:pPr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691663" w14:textId="77777777" w:rsidR="00FB0B0D" w:rsidRPr="000B526A" w:rsidRDefault="00FB0B0D" w:rsidP="00FB0B0D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C9FB8" w14:textId="77777777" w:rsidR="00FB0B0D" w:rsidRPr="000B526A" w:rsidRDefault="00FB0B0D" w:rsidP="00FB0B0D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D821D2" w14:textId="4E846214" w:rsidR="00FB0B0D" w:rsidRPr="000B526A" w:rsidRDefault="00FB0B0D" w:rsidP="00FB0B0D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0B0D">
              <w:rPr>
                <w:rFonts w:ascii="Angsana New" w:hAnsi="Angsana New"/>
                <w:sz w:val="30"/>
                <w:szCs w:val="30"/>
                <w:lang w:val="en-US"/>
              </w:rPr>
              <w:t>(2,87</w:t>
            </w:r>
            <w:r w:rsidR="001813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B0B0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6562D" w14:textId="77777777" w:rsidR="00FB0B0D" w:rsidRPr="000B526A" w:rsidRDefault="00FB0B0D" w:rsidP="00FB0B0D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74AA81" w14:textId="79AAF544" w:rsidR="00FB0B0D" w:rsidRPr="000B526A" w:rsidRDefault="00FB0B0D" w:rsidP="00FB0B0D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06CD">
              <w:rPr>
                <w:rFonts w:ascii="Angsana New" w:hAnsi="Angsana New"/>
                <w:sz w:val="30"/>
                <w:szCs w:val="30"/>
                <w:lang w:val="en-US"/>
              </w:rPr>
              <w:t>(7,475)</w:t>
            </w:r>
          </w:p>
        </w:tc>
      </w:tr>
      <w:tr w:rsidR="00FB0B0D" w:rsidRPr="000B526A" w14:paraId="705EA48D" w14:textId="77777777" w:rsidTr="0082191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27024E" w14:textId="77777777" w:rsidR="00FB0B0D" w:rsidRPr="000B526A" w:rsidRDefault="00FB0B0D" w:rsidP="00FB0B0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904454" w14:textId="77777777" w:rsidR="00FB0B0D" w:rsidRPr="000B526A" w:rsidRDefault="00FB0B0D" w:rsidP="00FB0B0D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9A03C3" w14:textId="77777777" w:rsidR="00FB0B0D" w:rsidRPr="000B526A" w:rsidRDefault="00FB0B0D" w:rsidP="00FB0B0D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F20FD" w14:textId="4ACF3EEB" w:rsidR="00FB0B0D" w:rsidRPr="00FB0B0D" w:rsidRDefault="00FB0B0D" w:rsidP="00FB0B0D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0B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136,59</w:t>
            </w:r>
            <w:r w:rsidR="001813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F158E2" w14:textId="77777777" w:rsidR="00FB0B0D" w:rsidRPr="000B526A" w:rsidRDefault="00FB0B0D" w:rsidP="00FB0B0D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BC12C" w14:textId="6AAF7BDB" w:rsidR="00FB0B0D" w:rsidRPr="000B526A" w:rsidRDefault="00FB0B0D" w:rsidP="00FB0B0D">
            <w:pPr>
              <w:tabs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406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176,544</w:t>
            </w:r>
          </w:p>
        </w:tc>
      </w:tr>
    </w:tbl>
    <w:p w14:paraId="2ADB2E19" w14:textId="76D04A82" w:rsidR="00F240BA" w:rsidRDefault="00F240BA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9B84BC7" w14:textId="37755218" w:rsidR="00342DEA" w:rsidRPr="000B526A" w:rsidRDefault="001237B0" w:rsidP="00575B40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529" w:tblpY="362"/>
        <w:tblW w:w="927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4"/>
        <w:gridCol w:w="938"/>
        <w:gridCol w:w="187"/>
        <w:gridCol w:w="1031"/>
        <w:gridCol w:w="187"/>
        <w:gridCol w:w="940"/>
        <w:gridCol w:w="187"/>
        <w:gridCol w:w="938"/>
        <w:gridCol w:w="187"/>
        <w:gridCol w:w="938"/>
        <w:gridCol w:w="187"/>
        <w:gridCol w:w="939"/>
      </w:tblGrid>
      <w:tr w:rsidR="00CA6E0F" w:rsidRPr="000B526A" w14:paraId="496F101F" w14:textId="77777777" w:rsidTr="008D7125">
        <w:trPr>
          <w:cantSplit/>
          <w:trHeight w:val="419"/>
        </w:trPr>
        <w:tc>
          <w:tcPr>
            <w:tcW w:w="2614" w:type="dxa"/>
          </w:tcPr>
          <w:p w14:paraId="2E40025C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A76101" w14:textId="67FB4D44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14:paraId="78415E8B" w14:textId="77777777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D4EC02" w14:textId="00A594D3" w:rsidR="00CA6E0F" w:rsidRPr="000B526A" w:rsidRDefault="00CA6E0F" w:rsidP="00CA6E0F">
            <w:pPr>
              <w:pStyle w:val="Heading9"/>
              <w:spacing w:line="240" w:lineRule="auto"/>
              <w:ind w:left="1124" w:hanging="112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A6E0F" w:rsidRPr="000B526A" w14:paraId="678900F3" w14:textId="77777777" w:rsidTr="00BC1E5C">
        <w:trPr>
          <w:cantSplit/>
          <w:trHeight w:val="844"/>
        </w:trPr>
        <w:tc>
          <w:tcPr>
            <w:tcW w:w="2614" w:type="dxa"/>
          </w:tcPr>
          <w:p w14:paraId="44CA57CB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2196DB1E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360D59B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14:paraId="24EF6EA1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1073EFBB" w14:textId="3558E725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7" w:type="dxa"/>
            <w:vAlign w:val="bottom"/>
          </w:tcPr>
          <w:p w14:paraId="4AC09939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59C2F3B3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7" w:type="dxa"/>
            <w:vAlign w:val="bottom"/>
          </w:tcPr>
          <w:p w14:paraId="270C0B9F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14269454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7150B85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7" w:type="dxa"/>
            <w:vAlign w:val="bottom"/>
          </w:tcPr>
          <w:p w14:paraId="6D67BF36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401F68E9" w14:textId="0711AEE1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7" w:type="dxa"/>
            <w:vAlign w:val="bottom"/>
          </w:tcPr>
          <w:p w14:paraId="10089ADF" w14:textId="77777777" w:rsidR="00CA6E0F" w:rsidRPr="000B526A" w:rsidRDefault="00CA6E0F" w:rsidP="00CA6E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352A29E4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D95D13E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A6E0F" w:rsidRPr="000B526A" w14:paraId="4AC99E03" w14:textId="77777777" w:rsidTr="001237B0">
        <w:trPr>
          <w:cantSplit/>
          <w:trHeight w:val="419"/>
        </w:trPr>
        <w:tc>
          <w:tcPr>
            <w:tcW w:w="2614" w:type="dxa"/>
          </w:tcPr>
          <w:p w14:paraId="0DF66AC8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9" w:type="dxa"/>
            <w:gridSpan w:val="11"/>
          </w:tcPr>
          <w:p w14:paraId="416B41D7" w14:textId="77777777" w:rsidR="00CA6E0F" w:rsidRPr="000B526A" w:rsidRDefault="00CA6E0F" w:rsidP="00CA6E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82528" w:rsidRPr="000B526A" w14:paraId="67E7A4B9" w14:textId="77777777" w:rsidTr="000B526A">
        <w:trPr>
          <w:cantSplit/>
          <w:trHeight w:val="597"/>
        </w:trPr>
        <w:tc>
          <w:tcPr>
            <w:tcW w:w="2614" w:type="dxa"/>
          </w:tcPr>
          <w:p w14:paraId="33BFA8D1" w14:textId="5ED25404" w:rsidR="00A82528" w:rsidRPr="000B526A" w:rsidRDefault="00A82528" w:rsidP="00A82528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5ABC1797" w14:textId="694F5A36" w:rsidR="00A82528" w:rsidRPr="000B526A" w:rsidRDefault="00F85A25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85A25">
              <w:rPr>
                <w:rFonts w:ascii="Angsana New" w:hAnsi="Angsana New"/>
                <w:sz w:val="30"/>
                <w:szCs w:val="30"/>
              </w:rPr>
              <w:t>15,625</w:t>
            </w:r>
          </w:p>
        </w:tc>
        <w:tc>
          <w:tcPr>
            <w:tcW w:w="187" w:type="dxa"/>
            <w:vAlign w:val="bottom"/>
          </w:tcPr>
          <w:p w14:paraId="7CE1E880" w14:textId="77777777" w:rsidR="00A82528" w:rsidRPr="000B526A" w:rsidRDefault="00A82528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09559311" w14:textId="77777777" w:rsidR="00A82528" w:rsidRDefault="00A82528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6B14FAD7" w14:textId="1A248E28" w:rsidR="00F85A25" w:rsidRPr="000B526A" w:rsidRDefault="00F85A25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85A25">
              <w:rPr>
                <w:rFonts w:ascii="Angsana New" w:hAnsi="Angsana New"/>
                <w:sz w:val="30"/>
                <w:szCs w:val="30"/>
              </w:rPr>
              <w:t>(3,125)</w:t>
            </w:r>
          </w:p>
        </w:tc>
        <w:tc>
          <w:tcPr>
            <w:tcW w:w="187" w:type="dxa"/>
            <w:vAlign w:val="bottom"/>
          </w:tcPr>
          <w:p w14:paraId="1EE80208" w14:textId="77777777" w:rsidR="00A82528" w:rsidRPr="000B526A" w:rsidRDefault="00A82528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45A2A8C6" w14:textId="63BD14D4" w:rsidR="00A82528" w:rsidRPr="000B526A" w:rsidRDefault="00F85A25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85A25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  <w:tc>
          <w:tcPr>
            <w:tcW w:w="187" w:type="dxa"/>
          </w:tcPr>
          <w:p w14:paraId="0C3192CB" w14:textId="77777777" w:rsidR="00A82528" w:rsidRPr="000B526A" w:rsidRDefault="00A82528" w:rsidP="00A82528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64D92792" w14:textId="247055AA" w:rsidR="00A82528" w:rsidRPr="000B526A" w:rsidRDefault="00A82528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406CD">
              <w:rPr>
                <w:rFonts w:ascii="Angsana New" w:hAnsi="Angsana New"/>
                <w:sz w:val="30"/>
                <w:szCs w:val="30"/>
              </w:rPr>
              <w:t>28,832</w:t>
            </w:r>
          </w:p>
        </w:tc>
        <w:tc>
          <w:tcPr>
            <w:tcW w:w="187" w:type="dxa"/>
            <w:vAlign w:val="bottom"/>
          </w:tcPr>
          <w:p w14:paraId="79D00439" w14:textId="77777777" w:rsidR="00A82528" w:rsidRPr="000B526A" w:rsidRDefault="00A82528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1908E04C" w14:textId="77777777" w:rsidR="00A82528" w:rsidRDefault="00A82528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  <w:p w14:paraId="3C3EE609" w14:textId="0491919D" w:rsidR="00A82528" w:rsidRPr="000B526A" w:rsidRDefault="00A82528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406CD">
              <w:rPr>
                <w:rFonts w:ascii="Angsana New" w:hAnsi="Angsana New"/>
                <w:sz w:val="30"/>
                <w:szCs w:val="30"/>
              </w:rPr>
              <w:t>(5,766)</w:t>
            </w:r>
          </w:p>
        </w:tc>
        <w:tc>
          <w:tcPr>
            <w:tcW w:w="187" w:type="dxa"/>
            <w:vAlign w:val="bottom"/>
          </w:tcPr>
          <w:p w14:paraId="540BAD54" w14:textId="77777777" w:rsidR="00A82528" w:rsidRPr="000B526A" w:rsidRDefault="00A82528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F0542FC" w14:textId="15BEB872" w:rsidR="00A82528" w:rsidRPr="000B526A" w:rsidRDefault="00A82528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9406CD">
              <w:rPr>
                <w:rFonts w:ascii="Angsana New" w:hAnsi="Angsana New"/>
                <w:sz w:val="30"/>
                <w:szCs w:val="30"/>
              </w:rPr>
              <w:t>23,066</w:t>
            </w:r>
          </w:p>
        </w:tc>
      </w:tr>
      <w:tr w:rsidR="00A82528" w:rsidRPr="000B526A" w14:paraId="053CA14A" w14:textId="77777777" w:rsidTr="000C6655">
        <w:trPr>
          <w:cantSplit/>
          <w:trHeight w:val="435"/>
        </w:trPr>
        <w:tc>
          <w:tcPr>
            <w:tcW w:w="2614" w:type="dxa"/>
          </w:tcPr>
          <w:p w14:paraId="3CA72B9E" w14:textId="77777777" w:rsidR="00A82528" w:rsidRPr="000B526A" w:rsidRDefault="00A82528" w:rsidP="00A8252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12124" w14:textId="5288F7C9" w:rsidR="00A82528" w:rsidRPr="000B526A" w:rsidRDefault="00F85A25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A25">
              <w:rPr>
                <w:rFonts w:ascii="Angsana New" w:hAnsi="Angsana New"/>
                <w:b/>
                <w:bCs/>
                <w:sz w:val="30"/>
                <w:szCs w:val="30"/>
              </w:rPr>
              <w:t>15,625</w:t>
            </w:r>
          </w:p>
        </w:tc>
        <w:tc>
          <w:tcPr>
            <w:tcW w:w="187" w:type="dxa"/>
            <w:vAlign w:val="bottom"/>
          </w:tcPr>
          <w:p w14:paraId="01A14CA1" w14:textId="77777777" w:rsidR="00A82528" w:rsidRPr="000B526A" w:rsidRDefault="00A82528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24057B5B" w14:textId="5754D746" w:rsidR="00A82528" w:rsidRPr="000B526A" w:rsidRDefault="00F85A25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A25">
              <w:rPr>
                <w:rFonts w:ascii="Angsana New" w:hAnsi="Angsana New"/>
                <w:b/>
                <w:bCs/>
                <w:sz w:val="30"/>
                <w:szCs w:val="30"/>
              </w:rPr>
              <w:t>(3,125)</w:t>
            </w:r>
          </w:p>
        </w:tc>
        <w:tc>
          <w:tcPr>
            <w:tcW w:w="187" w:type="dxa"/>
            <w:vAlign w:val="bottom"/>
          </w:tcPr>
          <w:p w14:paraId="015A14C0" w14:textId="77777777" w:rsidR="00A82528" w:rsidRPr="000B526A" w:rsidRDefault="00A82528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ABBB0" w14:textId="3D6A0E5C" w:rsidR="00A82528" w:rsidRPr="000B526A" w:rsidRDefault="00F85A25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A25">
              <w:rPr>
                <w:rFonts w:ascii="Angsana New" w:hAnsi="Angsana New"/>
                <w:b/>
                <w:bCs/>
                <w:sz w:val="30"/>
                <w:szCs w:val="30"/>
              </w:rPr>
              <w:t>12,500</w:t>
            </w:r>
          </w:p>
        </w:tc>
        <w:tc>
          <w:tcPr>
            <w:tcW w:w="187" w:type="dxa"/>
            <w:vAlign w:val="bottom"/>
          </w:tcPr>
          <w:p w14:paraId="1D5F3E66" w14:textId="77777777" w:rsidR="00A82528" w:rsidRPr="000B526A" w:rsidRDefault="00A82528" w:rsidP="00A8252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823A" w14:textId="0A2A3249" w:rsidR="00A82528" w:rsidRPr="000B526A" w:rsidRDefault="00A82528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6CD">
              <w:rPr>
                <w:rFonts w:ascii="Angsana New" w:hAnsi="Angsana New"/>
                <w:b/>
                <w:bCs/>
                <w:sz w:val="30"/>
                <w:szCs w:val="30"/>
              </w:rPr>
              <w:t>28,832</w:t>
            </w:r>
          </w:p>
        </w:tc>
        <w:tc>
          <w:tcPr>
            <w:tcW w:w="187" w:type="dxa"/>
            <w:vAlign w:val="bottom"/>
          </w:tcPr>
          <w:p w14:paraId="3E35ED99" w14:textId="77777777" w:rsidR="00A82528" w:rsidRPr="000B526A" w:rsidRDefault="00A82528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</w:tcPr>
          <w:p w14:paraId="35E8CA18" w14:textId="67E94012" w:rsidR="00A82528" w:rsidRPr="000B526A" w:rsidRDefault="00A82528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6CD">
              <w:rPr>
                <w:rFonts w:ascii="Angsana New" w:hAnsi="Angsana New"/>
                <w:b/>
                <w:bCs/>
                <w:sz w:val="30"/>
                <w:szCs w:val="30"/>
              </w:rPr>
              <w:t>(5,766)</w:t>
            </w:r>
          </w:p>
        </w:tc>
        <w:tc>
          <w:tcPr>
            <w:tcW w:w="187" w:type="dxa"/>
            <w:vAlign w:val="bottom"/>
          </w:tcPr>
          <w:p w14:paraId="3E9DC772" w14:textId="77777777" w:rsidR="00A82528" w:rsidRPr="000B526A" w:rsidRDefault="00A82528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93A41" w14:textId="4B1CFDB1" w:rsidR="00A82528" w:rsidRPr="000B526A" w:rsidRDefault="00A82528" w:rsidP="00A82528">
            <w:pPr>
              <w:tabs>
                <w:tab w:val="decimal" w:pos="74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6CD">
              <w:rPr>
                <w:rFonts w:ascii="Angsana New" w:hAnsi="Angsana New"/>
                <w:b/>
                <w:bCs/>
                <w:sz w:val="30"/>
                <w:szCs w:val="30"/>
              </w:rPr>
              <w:t>23,066</w:t>
            </w:r>
          </w:p>
        </w:tc>
      </w:tr>
    </w:tbl>
    <w:p w14:paraId="6DE59872" w14:textId="0F9FD500" w:rsidR="00F240BA" w:rsidRDefault="00F240BA">
      <w:pPr>
        <w:rPr>
          <w:rFonts w:ascii="Angsana New" w:hAnsi="Angsana New"/>
          <w:sz w:val="30"/>
          <w:szCs w:val="30"/>
        </w:rPr>
      </w:pPr>
    </w:p>
    <w:p w14:paraId="01BB1527" w14:textId="01273CD5" w:rsidR="009406CD" w:rsidRDefault="009406CD">
      <w:pPr>
        <w:rPr>
          <w:rFonts w:ascii="Angsana New" w:hAnsi="Angsana New"/>
          <w:sz w:val="30"/>
          <w:szCs w:val="30"/>
        </w:rPr>
      </w:pPr>
    </w:p>
    <w:p w14:paraId="692D6E5A" w14:textId="77777777" w:rsidR="00D213A2" w:rsidRDefault="00D213A2">
      <w:r>
        <w:br w:type="page"/>
      </w: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D213A2" w:rsidRPr="000B526A" w14:paraId="05D2B769" w14:textId="77777777" w:rsidTr="00A70AD8">
        <w:tc>
          <w:tcPr>
            <w:tcW w:w="4140" w:type="dxa"/>
          </w:tcPr>
          <w:p w14:paraId="0F5FF1DE" w14:textId="29F2F854" w:rsidR="00D213A2" w:rsidRPr="000B526A" w:rsidRDefault="00D213A2" w:rsidP="00FE7BD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tcBorders>
              <w:bottom w:val="nil"/>
            </w:tcBorders>
          </w:tcPr>
          <w:p w14:paraId="6ECE9262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213A2" w:rsidRPr="000B526A" w14:paraId="704E8EDB" w14:textId="77777777" w:rsidTr="00A70AD8">
        <w:tc>
          <w:tcPr>
            <w:tcW w:w="4140" w:type="dxa"/>
          </w:tcPr>
          <w:p w14:paraId="7FD2E9B8" w14:textId="77777777" w:rsidR="00D213A2" w:rsidRPr="000B526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5D28FC" w14:textId="7F30F78B" w:rsidR="00D213A2" w:rsidRPr="000B526A" w:rsidRDefault="00D213A2" w:rsidP="00FE7B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A302C" w14:textId="77777777" w:rsidR="00D213A2" w:rsidRPr="000B526A" w:rsidRDefault="00D213A2" w:rsidP="00FE7B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70603" w14:textId="48BC5784" w:rsidR="00D213A2" w:rsidRPr="000B526A" w:rsidRDefault="00D213A2" w:rsidP="00FE7BD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213A2" w:rsidRPr="000B526A" w14:paraId="588A2158" w14:textId="77777777" w:rsidTr="00A70AD8">
        <w:tc>
          <w:tcPr>
            <w:tcW w:w="4140" w:type="dxa"/>
          </w:tcPr>
          <w:p w14:paraId="10CB6BBC" w14:textId="77777777" w:rsidR="00D213A2" w:rsidRPr="000B526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F0CEA8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3F34E82F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C3527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01075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41293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5B996279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63AA54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13A2" w:rsidRPr="000B526A" w14:paraId="136E5024" w14:textId="77777777" w:rsidTr="00A70AD8">
        <w:tc>
          <w:tcPr>
            <w:tcW w:w="4140" w:type="dxa"/>
          </w:tcPr>
          <w:p w14:paraId="462E1C16" w14:textId="77777777" w:rsidR="00D213A2" w:rsidRPr="000B526A" w:rsidRDefault="00D213A2" w:rsidP="00FE7BD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F86024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608D3159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3AB0F4E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76F35B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62E9F7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7B65E9A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A582ACA" w14:textId="77777777" w:rsidR="00D213A2" w:rsidRPr="000B526A" w:rsidRDefault="00D213A2" w:rsidP="00FE7BD8">
            <w:pPr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233AB" w:rsidRPr="000B526A" w14:paraId="7C74F300" w14:textId="77777777" w:rsidTr="00A70AD8">
        <w:tc>
          <w:tcPr>
            <w:tcW w:w="4140" w:type="dxa"/>
          </w:tcPr>
          <w:p w14:paraId="0A0536DE" w14:textId="77777777" w:rsidR="00D233AB" w:rsidRPr="000B526A" w:rsidRDefault="00D233AB" w:rsidP="00D233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516A88F" w14:textId="77777777" w:rsidR="00D233AB" w:rsidRPr="000B526A" w:rsidRDefault="00D233AB" w:rsidP="00D233AB">
            <w:pPr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D3B7B" w14:textId="77777777" w:rsidR="00D233AB" w:rsidRPr="000B526A" w:rsidRDefault="00D233AB" w:rsidP="00D233AB">
            <w:pPr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AEFCD1B" w14:textId="1875A187" w:rsidR="00D233AB" w:rsidRPr="000B526A" w:rsidRDefault="00D233AB" w:rsidP="00D233AB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E7A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796,003</w:t>
            </w:r>
          </w:p>
        </w:tc>
        <w:tc>
          <w:tcPr>
            <w:tcW w:w="270" w:type="dxa"/>
          </w:tcPr>
          <w:p w14:paraId="7C9C3C1A" w14:textId="77777777" w:rsidR="00D233AB" w:rsidRPr="000B526A" w:rsidRDefault="00D233AB" w:rsidP="00D233AB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AB399" w14:textId="77777777" w:rsidR="00D233AB" w:rsidRPr="000B526A" w:rsidRDefault="00D233AB" w:rsidP="00D233AB">
            <w:pPr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8BBB0" w14:textId="77777777" w:rsidR="00D233AB" w:rsidRPr="000B526A" w:rsidRDefault="00D233AB" w:rsidP="00D233AB">
            <w:pPr>
              <w:tabs>
                <w:tab w:val="decimal" w:pos="882"/>
              </w:tabs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95373D" w14:textId="67104821" w:rsidR="00D233AB" w:rsidRPr="000B526A" w:rsidRDefault="00D233AB" w:rsidP="00D233AB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406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880,762</w:t>
            </w:r>
          </w:p>
        </w:tc>
      </w:tr>
      <w:tr w:rsidR="00D233AB" w:rsidRPr="000B526A" w14:paraId="3B835D7D" w14:textId="77777777" w:rsidTr="00A70AD8">
        <w:tc>
          <w:tcPr>
            <w:tcW w:w="4140" w:type="dxa"/>
          </w:tcPr>
          <w:p w14:paraId="2D9B5105" w14:textId="77777777" w:rsidR="00D233AB" w:rsidRPr="000B526A" w:rsidRDefault="00D233AB" w:rsidP="00D233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3A7FF6C5" w14:textId="7FA5E998" w:rsidR="00D233AB" w:rsidRPr="000B526A" w:rsidRDefault="00D233AB" w:rsidP="00D233A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5A2AC81E" w14:textId="77777777" w:rsidR="00D233AB" w:rsidRPr="000B526A" w:rsidRDefault="00D233AB" w:rsidP="00D233A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64C1DF6" w14:textId="73C274CF" w:rsidR="00D233AB" w:rsidRPr="000B526A" w:rsidRDefault="00D233AB" w:rsidP="00D233AB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33AB">
              <w:rPr>
                <w:rFonts w:ascii="Angsana New" w:hAnsi="Angsana New"/>
                <w:sz w:val="30"/>
                <w:szCs w:val="30"/>
                <w:lang w:val="en-US"/>
              </w:rPr>
              <w:t>159,201</w:t>
            </w:r>
          </w:p>
        </w:tc>
        <w:tc>
          <w:tcPr>
            <w:tcW w:w="270" w:type="dxa"/>
            <w:tcBorders>
              <w:bottom w:val="nil"/>
            </w:tcBorders>
          </w:tcPr>
          <w:p w14:paraId="212631E6" w14:textId="77777777" w:rsidR="00D233AB" w:rsidRPr="000B526A" w:rsidRDefault="00D233AB" w:rsidP="00D233AB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154FBA0" w14:textId="4039C0B8" w:rsidR="00D233AB" w:rsidRPr="000B526A" w:rsidRDefault="00D233AB" w:rsidP="00D233A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06C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4446165F" w14:textId="77777777" w:rsidR="00D233AB" w:rsidRPr="000B526A" w:rsidRDefault="00D233AB" w:rsidP="00D233A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4FD50DE8" w14:textId="488E8BE7" w:rsidR="00D233AB" w:rsidRPr="000B526A" w:rsidRDefault="00D233AB" w:rsidP="00D233AB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06CD">
              <w:rPr>
                <w:rFonts w:ascii="Angsana New" w:hAnsi="Angsana New"/>
                <w:sz w:val="30"/>
                <w:szCs w:val="30"/>
                <w:lang w:val="en-US"/>
              </w:rPr>
              <w:t>176,152</w:t>
            </w:r>
          </w:p>
        </w:tc>
      </w:tr>
      <w:tr w:rsidR="00D233AB" w:rsidRPr="000B526A" w14:paraId="1D8A2B3A" w14:textId="77777777" w:rsidTr="00A70AD8">
        <w:tc>
          <w:tcPr>
            <w:tcW w:w="4140" w:type="dxa"/>
          </w:tcPr>
          <w:p w14:paraId="39A666F1" w14:textId="49AF4FA1" w:rsidR="00D233AB" w:rsidRPr="000B526A" w:rsidRDefault="00D233AB" w:rsidP="00D233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มูลค่าภาษีเงินได้นิติบุคคลที่ใช้สิทธิยกเว้นภาษี</w:t>
            </w:r>
          </w:p>
        </w:tc>
        <w:tc>
          <w:tcPr>
            <w:tcW w:w="990" w:type="dxa"/>
            <w:tcBorders>
              <w:bottom w:val="nil"/>
            </w:tcBorders>
          </w:tcPr>
          <w:p w14:paraId="3FC7FFEC" w14:textId="75EF0B65" w:rsidR="00D233AB" w:rsidRPr="000B526A" w:rsidRDefault="00D233AB" w:rsidP="00D233A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B1C870" w14:textId="77777777" w:rsidR="00D233AB" w:rsidRPr="000B526A" w:rsidRDefault="00D233AB" w:rsidP="00D233A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D636A60" w14:textId="06080EF5" w:rsidR="00D233AB" w:rsidRPr="000B526A" w:rsidRDefault="00D233AB" w:rsidP="00D233AB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33AB">
              <w:rPr>
                <w:rFonts w:ascii="Angsana New" w:hAnsi="Angsana New"/>
                <w:sz w:val="30"/>
                <w:szCs w:val="30"/>
                <w:lang w:val="en-US"/>
              </w:rPr>
              <w:t>(20,204)</w:t>
            </w:r>
          </w:p>
        </w:tc>
        <w:tc>
          <w:tcPr>
            <w:tcW w:w="270" w:type="dxa"/>
            <w:tcBorders>
              <w:bottom w:val="nil"/>
            </w:tcBorders>
          </w:tcPr>
          <w:p w14:paraId="09F497C1" w14:textId="77777777" w:rsidR="00D233AB" w:rsidRPr="000B526A" w:rsidRDefault="00D233AB" w:rsidP="00D233AB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76E8768" w14:textId="7AA4FC73" w:rsidR="00D233AB" w:rsidRPr="000B526A" w:rsidRDefault="00D233AB" w:rsidP="00D233A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64D4E6A" w14:textId="77777777" w:rsidR="00D233AB" w:rsidRPr="000B526A" w:rsidRDefault="00D233AB" w:rsidP="00D233A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EC603BC" w14:textId="6FC7A2B8" w:rsidR="00D233AB" w:rsidRPr="000B526A" w:rsidRDefault="00D233AB" w:rsidP="00D233AB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(11,770)</w:t>
            </w:r>
          </w:p>
        </w:tc>
      </w:tr>
      <w:tr w:rsidR="00A82528" w:rsidRPr="000B526A" w14:paraId="454CEA09" w14:textId="77777777" w:rsidTr="00A70AD8">
        <w:tc>
          <w:tcPr>
            <w:tcW w:w="4140" w:type="dxa"/>
          </w:tcPr>
          <w:p w14:paraId="58A90112" w14:textId="1C9FFFD2" w:rsidR="00A82528" w:rsidRPr="000B526A" w:rsidRDefault="00A82528" w:rsidP="00A8252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ผลกระทบทางภาษีของรายได้และ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bottom w:val="nil"/>
            </w:tcBorders>
          </w:tcPr>
          <w:p w14:paraId="669B07CC" w14:textId="77777777" w:rsidR="00A82528" w:rsidRPr="000B526A" w:rsidRDefault="00A82528" w:rsidP="00A825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870B67" w14:textId="77777777" w:rsidR="00A82528" w:rsidRPr="000B526A" w:rsidRDefault="00A82528" w:rsidP="00A8252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CD56A5" w14:textId="380E363C" w:rsidR="00A82528" w:rsidRPr="000B526A" w:rsidRDefault="00A82528" w:rsidP="00A82528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F81C4D0" w14:textId="77777777" w:rsidR="00A82528" w:rsidRPr="000B526A" w:rsidRDefault="00A82528" w:rsidP="00A82528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0686DB4" w14:textId="77777777" w:rsidR="00A82528" w:rsidRPr="000B526A" w:rsidRDefault="00A82528" w:rsidP="00A825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455BE6" w14:textId="77777777" w:rsidR="00A82528" w:rsidRPr="000B526A" w:rsidRDefault="00A82528" w:rsidP="00A8252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E3414C" w14:textId="5E0DFFD4" w:rsidR="00A82528" w:rsidRPr="000B526A" w:rsidRDefault="00A82528" w:rsidP="00A82528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233AB" w:rsidRPr="000B526A" w14:paraId="62E8EB84" w14:textId="77777777" w:rsidTr="00A70AD8">
        <w:tc>
          <w:tcPr>
            <w:tcW w:w="4140" w:type="dxa"/>
          </w:tcPr>
          <w:p w14:paraId="3CBEBC9D" w14:textId="5258AF5B" w:rsidR="00D233AB" w:rsidRDefault="00D233AB" w:rsidP="00D233AB">
            <w:pPr>
              <w:tabs>
                <w:tab w:val="left" w:pos="540"/>
              </w:tabs>
              <w:ind w:left="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ที่ไม่ถือเป็นรายได้หรือค่าใช้จ่ายทางภาษี - 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7C56AEF8" w14:textId="6E9507F7" w:rsidR="00D233AB" w:rsidRPr="000B526A" w:rsidRDefault="00D233AB" w:rsidP="00D233A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835B6D" w14:textId="77777777" w:rsidR="00D233AB" w:rsidRPr="000B526A" w:rsidRDefault="00D233AB" w:rsidP="00D233A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E573DD6" w14:textId="1C2A72DA" w:rsidR="00D233AB" w:rsidRDefault="00D233AB" w:rsidP="00D233AB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33AB">
              <w:rPr>
                <w:rFonts w:ascii="Angsana New" w:hAnsi="Angsana New"/>
                <w:sz w:val="30"/>
                <w:szCs w:val="30"/>
                <w:lang w:val="en-US"/>
              </w:rPr>
              <w:t>(2,</w:t>
            </w:r>
            <w:r w:rsidR="00CD45C2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 w:rsidR="00096C8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233A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3EC2165" w14:textId="77777777" w:rsidR="00D233AB" w:rsidRPr="000B526A" w:rsidRDefault="00D233AB" w:rsidP="00D233AB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4C9F3B0" w14:textId="2675B0AE" w:rsidR="00D233AB" w:rsidRPr="000B526A" w:rsidRDefault="00D233AB" w:rsidP="00D233A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96722A" w14:textId="77777777" w:rsidR="00D233AB" w:rsidRPr="000B526A" w:rsidRDefault="00D233AB" w:rsidP="00D233A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0A69D30" w14:textId="013E6AF9" w:rsidR="00D233AB" w:rsidRPr="000B526A" w:rsidRDefault="00D233AB" w:rsidP="00D233AB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(438)</w:t>
            </w:r>
          </w:p>
        </w:tc>
      </w:tr>
      <w:tr w:rsidR="00D233AB" w:rsidRPr="000B526A" w14:paraId="0B66D39C" w14:textId="77777777" w:rsidTr="00A70AD8">
        <w:tc>
          <w:tcPr>
            <w:tcW w:w="4140" w:type="dxa"/>
          </w:tcPr>
          <w:p w14:paraId="32BB248D" w14:textId="77777777" w:rsidR="00D233AB" w:rsidRPr="000B526A" w:rsidRDefault="00D233AB" w:rsidP="00D233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990" w:type="dxa"/>
            <w:tcBorders>
              <w:bottom w:val="nil"/>
            </w:tcBorders>
          </w:tcPr>
          <w:p w14:paraId="5076016D" w14:textId="665F8CAF" w:rsidR="00D233AB" w:rsidRPr="000B526A" w:rsidRDefault="00D233AB" w:rsidP="00D233A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218205" w14:textId="77777777" w:rsidR="00D233AB" w:rsidRPr="000B526A" w:rsidRDefault="00D233AB" w:rsidP="00D233A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285E856" w14:textId="735F819A" w:rsidR="00D233AB" w:rsidRPr="009406CD" w:rsidRDefault="003D20DC" w:rsidP="00D233AB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  <w:tcBorders>
              <w:bottom w:val="nil"/>
            </w:tcBorders>
          </w:tcPr>
          <w:p w14:paraId="762F0202" w14:textId="77777777" w:rsidR="00D233AB" w:rsidRPr="000B526A" w:rsidRDefault="00D233AB" w:rsidP="00D233AB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46CED9B" w14:textId="0C07C214" w:rsidR="00D233AB" w:rsidRPr="000B526A" w:rsidRDefault="00D233AB" w:rsidP="00D233A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E415EB" w14:textId="77777777" w:rsidR="00D233AB" w:rsidRPr="000B526A" w:rsidRDefault="00D233AB" w:rsidP="00D233AB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629C492" w14:textId="0BD7A199" w:rsidR="00D233AB" w:rsidRPr="000B526A" w:rsidRDefault="00D233AB" w:rsidP="00D233AB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12,600</w:t>
            </w:r>
          </w:p>
        </w:tc>
      </w:tr>
      <w:tr w:rsidR="00A82528" w:rsidRPr="000B526A" w14:paraId="00002190" w14:textId="77777777" w:rsidTr="00A70AD8">
        <w:tc>
          <w:tcPr>
            <w:tcW w:w="4140" w:type="dxa"/>
            <w:tcBorders>
              <w:bottom w:val="nil"/>
            </w:tcBorders>
          </w:tcPr>
          <w:p w14:paraId="4812B94E" w14:textId="77777777" w:rsidR="00A82528" w:rsidRPr="000B526A" w:rsidRDefault="00A82528" w:rsidP="00A8252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5BBCC8" w14:textId="27591B82" w:rsidR="00A82528" w:rsidRPr="000B526A" w:rsidRDefault="00C24DBF" w:rsidP="00A825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tcBorders>
              <w:bottom w:val="nil"/>
            </w:tcBorders>
          </w:tcPr>
          <w:p w14:paraId="0765F729" w14:textId="77777777" w:rsidR="00A82528" w:rsidRPr="000B526A" w:rsidRDefault="00A82528" w:rsidP="00A8252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C7A3B4" w14:textId="3C3DB02D" w:rsidR="00A82528" w:rsidRPr="000B526A" w:rsidRDefault="00D233AB" w:rsidP="00A82528">
            <w:pPr>
              <w:tabs>
                <w:tab w:val="decimal" w:pos="92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233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136,59</w:t>
            </w:r>
            <w:r w:rsidR="00096C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1EE018FE" w14:textId="77777777" w:rsidR="00A82528" w:rsidRPr="000B526A" w:rsidRDefault="00A82528" w:rsidP="00A82528">
            <w:pPr>
              <w:ind w:left="-142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2B91A2" w14:textId="5E0B3761" w:rsidR="00A82528" w:rsidRPr="000B526A" w:rsidRDefault="00A82528" w:rsidP="00A8252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406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207EA0A9" w14:textId="77777777" w:rsidR="00A82528" w:rsidRPr="000B526A" w:rsidRDefault="00A82528" w:rsidP="00A82528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E63EB3" w14:textId="2D48E97D" w:rsidR="00A82528" w:rsidRPr="000B526A" w:rsidRDefault="00A82528" w:rsidP="00A8252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406C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176,544</w:t>
            </w:r>
          </w:p>
        </w:tc>
      </w:tr>
    </w:tbl>
    <w:p w14:paraId="59556BAE" w14:textId="3D10DACE" w:rsidR="009406CD" w:rsidRDefault="009406CD">
      <w:pPr>
        <w:rPr>
          <w:rFonts w:ascii="Angsana New" w:hAnsi="Angsana New"/>
          <w:sz w:val="30"/>
          <w:szCs w:val="30"/>
        </w:rPr>
      </w:pPr>
    </w:p>
    <w:p w14:paraId="440158AC" w14:textId="2E5EAA8D" w:rsidR="008409AA" w:rsidRPr="008B11B5" w:rsidRDefault="008409AA" w:rsidP="008B11B5">
      <w:pPr>
        <w:pStyle w:val="BodyText"/>
        <w:spacing w:after="0" w:line="240" w:lineRule="auto"/>
        <w:ind w:firstLine="562"/>
        <w:rPr>
          <w:rFonts w:ascii="Angsana New" w:hAnsi="Angsana New"/>
          <w:b/>
          <w:bCs/>
          <w:i/>
          <w:iCs/>
          <w:sz w:val="30"/>
          <w:szCs w:val="30"/>
        </w:rPr>
      </w:pPr>
      <w:r w:rsidRPr="008B11B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02B38A17" w14:textId="77777777" w:rsidR="008409AA" w:rsidRPr="000B526A" w:rsidRDefault="008409AA" w:rsidP="008409AA">
      <w:pPr>
        <w:pStyle w:val="BodyText"/>
        <w:spacing w:after="0"/>
        <w:ind w:left="540"/>
        <w:rPr>
          <w:rFonts w:ascii="Angsana New" w:hAnsi="Angsana New"/>
          <w:sz w:val="28"/>
          <w:szCs w:val="28"/>
        </w:rPr>
      </w:pPr>
    </w:p>
    <w:p w14:paraId="3CC55266" w14:textId="77777777" w:rsidR="008409AA" w:rsidRPr="000B526A" w:rsidRDefault="008409AA" w:rsidP="008409AA">
      <w:pPr>
        <w:pStyle w:val="BodyText"/>
        <w:spacing w:after="0"/>
        <w:ind w:left="540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0B526A">
        <w:rPr>
          <w:rFonts w:ascii="Angsana New" w:hAnsi="Angsana New" w:hint="cs"/>
          <w:sz w:val="30"/>
          <w:szCs w:val="30"/>
        </w:rPr>
        <w:t xml:space="preserve">31 </w:t>
      </w:r>
      <w:r w:rsidRPr="000B526A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78F6D5D1" w14:textId="77777777" w:rsidR="008409AA" w:rsidRPr="000B526A" w:rsidRDefault="008409AA" w:rsidP="008409AA">
      <w:pPr>
        <w:pStyle w:val="BodyText"/>
        <w:spacing w:after="0"/>
        <w:ind w:left="540"/>
        <w:rPr>
          <w:rFonts w:ascii="Angsana New" w:hAnsi="Angsana New"/>
          <w:sz w:val="28"/>
          <w:szCs w:val="28"/>
          <w:cs/>
        </w:rPr>
      </w:pPr>
    </w:p>
    <w:tbl>
      <w:tblPr>
        <w:tblW w:w="914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4"/>
        <w:gridCol w:w="1170"/>
        <w:gridCol w:w="270"/>
        <w:gridCol w:w="1170"/>
      </w:tblGrid>
      <w:tr w:rsidR="008409AA" w:rsidRPr="000B526A" w14:paraId="33B9884F" w14:textId="77777777" w:rsidTr="000F3D07">
        <w:trPr>
          <w:cantSplit/>
        </w:trPr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30759DB3" w14:textId="77777777" w:rsidR="008409AA" w:rsidRPr="000B526A" w:rsidRDefault="008409AA" w:rsidP="000F3D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2FAFB9" w14:textId="5E2F9621" w:rsidR="008409AA" w:rsidRPr="000B526A" w:rsidRDefault="008409AA" w:rsidP="000F3D0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7521EC" w14:textId="77777777" w:rsidR="008409AA" w:rsidRPr="000B526A" w:rsidRDefault="008409AA" w:rsidP="000F3D0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</w:tcPr>
          <w:p w14:paraId="2BA35325" w14:textId="1863A7B4" w:rsidR="008409AA" w:rsidRPr="000B526A" w:rsidRDefault="008409AA" w:rsidP="000F3D07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409AA" w:rsidRPr="000B526A" w14:paraId="1EF09E43" w14:textId="77777777" w:rsidTr="000F3D07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6FAF1EAE" w14:textId="77777777" w:rsidR="008409AA" w:rsidRPr="000B526A" w:rsidRDefault="008409AA" w:rsidP="000F3D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8ED34" w14:textId="77777777" w:rsidR="008409AA" w:rsidRPr="000B526A" w:rsidRDefault="008409AA" w:rsidP="000F3D07">
            <w:pPr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3A5A" w:rsidRPr="000B526A" w14:paraId="75E52A6B" w14:textId="77777777" w:rsidTr="000F3D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34" w:type="dxa"/>
          </w:tcPr>
          <w:p w14:paraId="0FF436ED" w14:textId="77777777" w:rsidR="00E83A5A" w:rsidRPr="000B526A" w:rsidRDefault="00E83A5A" w:rsidP="00E83A5A">
            <w:pPr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6EBD99F" w14:textId="7920CC81" w:rsidR="00E83A5A" w:rsidRPr="000B526A" w:rsidRDefault="00E83A5A" w:rsidP="00E83A5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3A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93,93</w:t>
            </w:r>
            <w:r w:rsidR="006B6A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1087317" w14:textId="77777777" w:rsidR="00E83A5A" w:rsidRPr="000B526A" w:rsidRDefault="00E83A5A" w:rsidP="00E83A5A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41A62" w14:textId="31604EEC" w:rsidR="00E83A5A" w:rsidRPr="000B526A" w:rsidRDefault="00E83A5A" w:rsidP="00E83A5A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97,422</w:t>
            </w:r>
          </w:p>
        </w:tc>
      </w:tr>
      <w:tr w:rsidR="00E83A5A" w:rsidRPr="000B526A" w14:paraId="1417FFCB" w14:textId="77777777" w:rsidTr="000F3D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34" w:type="dxa"/>
          </w:tcPr>
          <w:p w14:paraId="73993EC8" w14:textId="77777777" w:rsidR="00E83A5A" w:rsidRPr="000B526A" w:rsidRDefault="00E83A5A" w:rsidP="00E83A5A">
            <w:pPr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0A7EDB" w14:textId="5A8066D1" w:rsidR="00E83A5A" w:rsidRPr="000B526A" w:rsidRDefault="00E83A5A" w:rsidP="00E83A5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3A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(64,000)</w:t>
            </w:r>
          </w:p>
        </w:tc>
        <w:tc>
          <w:tcPr>
            <w:tcW w:w="270" w:type="dxa"/>
          </w:tcPr>
          <w:p w14:paraId="02B18FAC" w14:textId="77777777" w:rsidR="00E83A5A" w:rsidRPr="000B526A" w:rsidRDefault="00E83A5A" w:rsidP="00E83A5A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E1737A" w14:textId="348E0BDE" w:rsidR="00E83A5A" w:rsidRPr="000B526A" w:rsidRDefault="00E83A5A" w:rsidP="00E83A5A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(67,231)</w:t>
            </w:r>
          </w:p>
        </w:tc>
      </w:tr>
      <w:tr w:rsidR="00E83A5A" w:rsidRPr="000B526A" w14:paraId="21A8F3C6" w14:textId="77777777" w:rsidTr="000F3D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34" w:type="dxa"/>
          </w:tcPr>
          <w:p w14:paraId="77BCCB83" w14:textId="77777777" w:rsidR="00E83A5A" w:rsidRPr="000B526A" w:rsidRDefault="00E83A5A" w:rsidP="00E83A5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D84658" w14:textId="46DF9579" w:rsidR="00E83A5A" w:rsidRPr="00E83A5A" w:rsidRDefault="00E83A5A" w:rsidP="00E83A5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83A5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29,93</w:t>
            </w:r>
            <w:r w:rsidR="006B6A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240F6B39" w14:textId="77777777" w:rsidR="00E83A5A" w:rsidRPr="000B526A" w:rsidRDefault="00E83A5A" w:rsidP="00E83A5A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912798" w14:textId="2902E135" w:rsidR="00E83A5A" w:rsidRPr="000B526A" w:rsidRDefault="00E83A5A" w:rsidP="00E83A5A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406C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30,191</w:t>
            </w:r>
          </w:p>
        </w:tc>
      </w:tr>
    </w:tbl>
    <w:p w14:paraId="2729B27E" w14:textId="77777777" w:rsidR="009406CD" w:rsidRDefault="009406CD" w:rsidP="008409AA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14:paraId="7D35DC03" w14:textId="1FF553F7" w:rsidR="00F9173C" w:rsidRDefault="00F9173C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9FEF193" w14:textId="5C424AD1" w:rsidR="008409AA" w:rsidRDefault="008409AA" w:rsidP="008409AA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4AB289BC" w14:textId="77777777" w:rsidR="00F2155C" w:rsidRPr="000B526A" w:rsidRDefault="00F2155C" w:rsidP="008409AA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5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26"/>
        <w:gridCol w:w="236"/>
        <w:gridCol w:w="1151"/>
      </w:tblGrid>
      <w:tr w:rsidR="00F2155C" w:rsidRPr="000B526A" w14:paraId="528868DA" w14:textId="77777777" w:rsidTr="000F3D07">
        <w:tc>
          <w:tcPr>
            <w:tcW w:w="4140" w:type="dxa"/>
          </w:tcPr>
          <w:p w14:paraId="1932F163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631CA9" w14:textId="77777777" w:rsidR="00F2155C" w:rsidRPr="000B526A" w:rsidRDefault="00F2155C" w:rsidP="000F3D0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4F53FD" w14:textId="77777777" w:rsidR="00F2155C" w:rsidRPr="000B526A" w:rsidRDefault="00F2155C" w:rsidP="000F3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14:paraId="6155ED85" w14:textId="77777777" w:rsidR="00F2155C" w:rsidRPr="000B526A" w:rsidRDefault="00F2155C" w:rsidP="000F3D07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บันทึกเป็น(รายจ่าย)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shd w:val="clear" w:color="auto" w:fill="auto"/>
          </w:tcPr>
          <w:p w14:paraId="3885F4A3" w14:textId="77777777" w:rsidR="00F2155C" w:rsidRPr="000B526A" w:rsidRDefault="00F2155C" w:rsidP="000F3D07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0606EB95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155C" w:rsidRPr="000B526A" w14:paraId="009FC00C" w14:textId="77777777" w:rsidTr="000F3D07">
        <w:tc>
          <w:tcPr>
            <w:tcW w:w="4140" w:type="dxa"/>
          </w:tcPr>
          <w:p w14:paraId="562B561A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92F44B" w14:textId="30BEF78A" w:rsidR="00F2155C" w:rsidRPr="000B526A" w:rsidRDefault="00F2155C" w:rsidP="000F3D0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1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BB2BAB6" w14:textId="77777777" w:rsidR="00F2155C" w:rsidRPr="000B526A" w:rsidRDefault="00F2155C" w:rsidP="000F3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B1AD4F" w14:textId="77777777" w:rsidR="00F2155C" w:rsidRPr="000B526A" w:rsidRDefault="00F2155C" w:rsidP="000F3D0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529DB3" w14:textId="77777777" w:rsidR="00F2155C" w:rsidRPr="000B526A" w:rsidRDefault="00F2155C" w:rsidP="000F3D07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D788204" w14:textId="77777777" w:rsidR="00F2155C" w:rsidRPr="000B526A" w:rsidRDefault="00F2155C" w:rsidP="000F3D0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2320B0D1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82C01D7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  <w:p w14:paraId="0B4F6CA0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106EF99" w14:textId="77777777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02228046" w14:textId="7A05EF86" w:rsidR="00F2155C" w:rsidRPr="000B526A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F2155C" w:rsidRPr="000B526A" w14:paraId="1FC22D14" w14:textId="77777777" w:rsidTr="000F3D07">
        <w:tc>
          <w:tcPr>
            <w:tcW w:w="4140" w:type="dxa"/>
          </w:tcPr>
          <w:p w14:paraId="603B7D9D" w14:textId="77777777" w:rsidR="00F2155C" w:rsidRPr="000B526A" w:rsidRDefault="00F2155C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7"/>
          </w:tcPr>
          <w:p w14:paraId="654EEC0A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(พันบาท)</w:t>
            </w:r>
          </w:p>
        </w:tc>
      </w:tr>
      <w:tr w:rsidR="00F2155C" w:rsidRPr="000B526A" w14:paraId="040D2263" w14:textId="77777777" w:rsidTr="000F3D07">
        <w:tc>
          <w:tcPr>
            <w:tcW w:w="4140" w:type="dxa"/>
          </w:tcPr>
          <w:p w14:paraId="77480BE3" w14:textId="77777777" w:rsidR="00F2155C" w:rsidRPr="000B526A" w:rsidRDefault="00F2155C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1FD0970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5FDED7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F486B8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E1058E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D9EE1B6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460E1C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1981FEA" w14:textId="77777777" w:rsidR="00F2155C" w:rsidRPr="000B526A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55C" w:rsidRPr="000B526A" w14:paraId="397F3AC4" w14:textId="77777777" w:rsidTr="008B11B5">
        <w:tc>
          <w:tcPr>
            <w:tcW w:w="4140" w:type="dxa"/>
          </w:tcPr>
          <w:p w14:paraId="06ECE34B" w14:textId="77777777" w:rsidR="00F2155C" w:rsidRPr="000B526A" w:rsidRDefault="00F2155C" w:rsidP="00F2155C">
            <w:pPr>
              <w:spacing w:line="240" w:lineRule="auto"/>
              <w:ind w:left="-1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สินค้าคงเหลือ 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D877FB" w14:textId="42BA65D5" w:rsidR="00F2155C" w:rsidRPr="000B526A" w:rsidRDefault="00492BBE" w:rsidP="00F2155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1,759</w:t>
            </w:r>
          </w:p>
        </w:tc>
        <w:tc>
          <w:tcPr>
            <w:tcW w:w="270" w:type="dxa"/>
            <w:shd w:val="clear" w:color="auto" w:fill="auto"/>
          </w:tcPr>
          <w:p w14:paraId="337FB9D1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6085467" w14:textId="18EA395D" w:rsidR="00F2155C" w:rsidRPr="000B526A" w:rsidRDefault="00492BBE" w:rsidP="000C194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(1,518)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9AC637" w14:textId="77777777" w:rsidR="00F2155C" w:rsidRPr="000B526A" w:rsidRDefault="00F2155C" w:rsidP="00F2155C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74B2FACD" w14:textId="6CA77089" w:rsidR="00F2155C" w:rsidRPr="000B526A" w:rsidRDefault="00492BBE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14C8DFA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40EF5AE8" w14:textId="423A8E6C" w:rsidR="00F2155C" w:rsidRPr="000B526A" w:rsidRDefault="00492BBE" w:rsidP="000C194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241</w:t>
            </w:r>
          </w:p>
        </w:tc>
      </w:tr>
      <w:tr w:rsidR="00F2155C" w:rsidRPr="000B526A" w14:paraId="5CBD3852" w14:textId="77777777" w:rsidTr="008B11B5">
        <w:tc>
          <w:tcPr>
            <w:tcW w:w="4140" w:type="dxa"/>
          </w:tcPr>
          <w:p w14:paraId="60FE4BCA" w14:textId="77777777" w:rsidR="00F2155C" w:rsidRPr="000B526A" w:rsidRDefault="00F2155C" w:rsidP="00F2155C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AE7561" w14:textId="59180E0D" w:rsidR="00F2155C" w:rsidRPr="000B526A" w:rsidRDefault="00492BBE" w:rsidP="00F2155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95,49</w:t>
            </w:r>
            <w:r w:rsidR="00E636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DD9BA6B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D16CD7" w14:textId="4CE63EBF" w:rsidR="00F2155C" w:rsidRPr="000B526A" w:rsidRDefault="00492BBE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1,32</w:t>
            </w:r>
            <w:r w:rsidR="00E636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49695E" w14:textId="77777777" w:rsidR="00F2155C" w:rsidRPr="000B526A" w:rsidRDefault="00F2155C" w:rsidP="00F2155C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085C1F42" w14:textId="644D9AE3" w:rsidR="00F2155C" w:rsidRPr="000B526A" w:rsidRDefault="00492BBE" w:rsidP="000C194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(3,125)</w:t>
            </w:r>
          </w:p>
        </w:tc>
        <w:tc>
          <w:tcPr>
            <w:tcW w:w="236" w:type="dxa"/>
            <w:vAlign w:val="center"/>
          </w:tcPr>
          <w:p w14:paraId="5127CDDD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7F117B89" w14:textId="61E92A95" w:rsidR="00F2155C" w:rsidRPr="000B526A" w:rsidRDefault="00492BBE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93,69</w:t>
            </w:r>
            <w:r w:rsidR="00B3130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F2155C" w:rsidRPr="000B526A" w14:paraId="3DD08D98" w14:textId="77777777" w:rsidTr="008B11B5">
        <w:tc>
          <w:tcPr>
            <w:tcW w:w="4140" w:type="dxa"/>
          </w:tcPr>
          <w:p w14:paraId="62267DE0" w14:textId="0C00B250" w:rsidR="00F2155C" w:rsidRPr="000B526A" w:rsidRDefault="009406CD" w:rsidP="00F2155C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348037" w14:textId="77777777" w:rsidR="00492BBE" w:rsidRDefault="00492BBE" w:rsidP="00F2155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9B7DD47" w14:textId="41D9AC86" w:rsidR="00F2155C" w:rsidRPr="000B526A" w:rsidRDefault="00492BBE" w:rsidP="00F2155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E636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DB0E402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9F52749" w14:textId="77777777" w:rsidR="00492BBE" w:rsidRDefault="00492BBE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627D3E8" w14:textId="158B9F46" w:rsidR="009406CD" w:rsidRPr="000B526A" w:rsidRDefault="00492BBE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</w:t>
            </w:r>
            <w:r w:rsidR="00E636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F92114" w14:textId="77777777" w:rsidR="00F2155C" w:rsidRPr="000B526A" w:rsidRDefault="00F2155C" w:rsidP="00F2155C">
            <w:pPr>
              <w:pStyle w:val="acctmergecolhdg"/>
              <w:tabs>
                <w:tab w:val="decimal" w:pos="797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2B41F9C8" w14:textId="77777777" w:rsidR="00F2155C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076E623" w14:textId="1D183A3C" w:rsidR="00492BBE" w:rsidRPr="000B526A" w:rsidRDefault="00492BBE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C67BFCD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2EBF3BF1" w14:textId="77777777" w:rsidR="009406CD" w:rsidRDefault="009406CD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3361BAD" w14:textId="796B6530" w:rsidR="00492BBE" w:rsidRPr="000B526A" w:rsidRDefault="00492BBE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2155C" w:rsidRPr="000B526A" w14:paraId="77ADA844" w14:textId="77777777" w:rsidTr="008B11B5">
        <w:tc>
          <w:tcPr>
            <w:tcW w:w="4140" w:type="dxa"/>
          </w:tcPr>
          <w:p w14:paraId="04D4E095" w14:textId="77777777" w:rsidR="00F2155C" w:rsidRPr="000B526A" w:rsidRDefault="00F2155C" w:rsidP="00F2155C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B857DE" w14:textId="1D393BBA" w:rsidR="00F2155C" w:rsidRPr="000B526A" w:rsidRDefault="00E33D15" w:rsidP="00F2155C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EA13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,422</w:t>
            </w:r>
          </w:p>
        </w:tc>
        <w:tc>
          <w:tcPr>
            <w:tcW w:w="270" w:type="dxa"/>
            <w:shd w:val="clear" w:color="auto" w:fill="auto"/>
          </w:tcPr>
          <w:p w14:paraId="3C0FD224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FD7789" w14:textId="0DD1CB66" w:rsidR="00F2155C" w:rsidRPr="000B526A" w:rsidRDefault="00E33D15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(35</w:t>
            </w:r>
            <w:r w:rsidR="00B21DD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DF8F0C" w14:textId="77777777" w:rsidR="00F2155C" w:rsidRPr="000B526A" w:rsidRDefault="00F2155C" w:rsidP="00F2155C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7F95C0" w14:textId="48DA1C27" w:rsidR="00F2155C" w:rsidRPr="000B526A" w:rsidRDefault="00E33D15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(3,125)</w:t>
            </w:r>
          </w:p>
        </w:tc>
        <w:tc>
          <w:tcPr>
            <w:tcW w:w="236" w:type="dxa"/>
            <w:vAlign w:val="center"/>
          </w:tcPr>
          <w:p w14:paraId="27A0D126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8475F2" w14:textId="123800C1" w:rsidR="00F2155C" w:rsidRPr="000B526A" w:rsidRDefault="00E33D15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93,93</w:t>
            </w:r>
            <w:r w:rsidR="00E33DE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F2155C" w:rsidRPr="000B526A" w14:paraId="1392F81C" w14:textId="77777777" w:rsidTr="000F3D07">
        <w:tc>
          <w:tcPr>
            <w:tcW w:w="4140" w:type="dxa"/>
          </w:tcPr>
          <w:p w14:paraId="5C1D335C" w14:textId="77777777" w:rsidR="00F2155C" w:rsidRPr="000B526A" w:rsidRDefault="00F2155C" w:rsidP="00F2155C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483799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89C6FE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8A3D305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E32AFF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</w:tcPr>
          <w:p w14:paraId="48F58414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0DD8CE75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</w:tcPr>
          <w:p w14:paraId="51751427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F2155C" w:rsidRPr="000B526A" w14:paraId="709200F6" w14:textId="77777777" w:rsidTr="000F3D07">
        <w:tc>
          <w:tcPr>
            <w:tcW w:w="4140" w:type="dxa"/>
          </w:tcPr>
          <w:p w14:paraId="0844F8C8" w14:textId="77777777" w:rsidR="00F2155C" w:rsidRPr="000B526A" w:rsidRDefault="00F2155C" w:rsidP="00F2155C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5908C362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3C5F51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2182A9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9E7E3D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5A5DB2C4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9FE36A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2BE44E06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2155C" w:rsidRPr="000B526A" w14:paraId="40D33399" w14:textId="77777777" w:rsidTr="008B11B5">
        <w:tc>
          <w:tcPr>
            <w:tcW w:w="4140" w:type="dxa"/>
            <w:shd w:val="clear" w:color="auto" w:fill="auto"/>
          </w:tcPr>
          <w:p w14:paraId="2C3BD3D5" w14:textId="77777777" w:rsidR="00F2155C" w:rsidRPr="000B526A" w:rsidRDefault="00F2155C" w:rsidP="00F2155C">
            <w:pPr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  <w:p w14:paraId="0E3A4C9A" w14:textId="77777777" w:rsidR="00F2155C" w:rsidRPr="000B526A" w:rsidRDefault="00F2155C" w:rsidP="00F2155C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ค่าเสื่อมราคา)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90583F0" w14:textId="77777777" w:rsidR="00F2155C" w:rsidRDefault="00F2155C" w:rsidP="006C0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D996897" w14:textId="34601869" w:rsidR="001C435C" w:rsidRPr="000B526A" w:rsidRDefault="001C435C" w:rsidP="006C0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(67</w:t>
            </w:r>
            <w:r w:rsidR="00253EA8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231)</w:t>
            </w:r>
          </w:p>
        </w:tc>
        <w:tc>
          <w:tcPr>
            <w:tcW w:w="270" w:type="dxa"/>
            <w:shd w:val="clear" w:color="auto" w:fill="auto"/>
          </w:tcPr>
          <w:p w14:paraId="314E4EFC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3F52A3F" w14:textId="77777777" w:rsidR="00F2155C" w:rsidRDefault="00F2155C" w:rsidP="00F2155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5710A92" w14:textId="7A82ED7D" w:rsidR="001C435C" w:rsidRPr="000B526A" w:rsidRDefault="001C435C" w:rsidP="00F2155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AF6438" w14:textId="77777777" w:rsidR="00F2155C" w:rsidRPr="000B526A" w:rsidRDefault="00F2155C" w:rsidP="00F2155C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54CB63E4" w14:textId="77777777" w:rsidR="009406CD" w:rsidRDefault="009406CD" w:rsidP="00F2155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AEA1FD1" w14:textId="19C41046" w:rsidR="001C435C" w:rsidRPr="000B526A" w:rsidRDefault="001C435C" w:rsidP="00F2155C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2D387F1" w14:textId="77777777" w:rsidR="00F2155C" w:rsidRPr="000B526A" w:rsidRDefault="00F2155C" w:rsidP="00F2155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52BB2511" w14:textId="77777777" w:rsidR="00F2155C" w:rsidRDefault="00F2155C" w:rsidP="006C082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B4713E7" w14:textId="5406CED8" w:rsidR="001C435C" w:rsidRPr="000B526A" w:rsidRDefault="001C435C" w:rsidP="006C082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(63,891)</w:t>
            </w:r>
          </w:p>
        </w:tc>
      </w:tr>
      <w:tr w:rsidR="00002CB5" w:rsidRPr="000B526A" w14:paraId="7530930F" w14:textId="77777777" w:rsidTr="008B11B5">
        <w:tc>
          <w:tcPr>
            <w:tcW w:w="4140" w:type="dxa"/>
            <w:shd w:val="clear" w:color="auto" w:fill="auto"/>
          </w:tcPr>
          <w:p w14:paraId="31CF93AD" w14:textId="10EAB881" w:rsidR="00002CB5" w:rsidRPr="000B526A" w:rsidRDefault="002C2CA2" w:rsidP="00BC1E5C">
            <w:pPr>
              <w:spacing w:line="240" w:lineRule="auto"/>
              <w:ind w:left="167" w:right="-79" w:hanging="1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002CB5" w:rsidRPr="000B526A">
              <w:rPr>
                <w:rFonts w:ascii="Angsana New" w:hAnsi="Angsana New" w:hint="cs"/>
                <w:sz w:val="30"/>
                <w:szCs w:val="30"/>
                <w:cs/>
              </w:rPr>
              <w:t>ทางการเงินที่วัดมูลค่าด้วยมูลค่ายุติธรรม</w:t>
            </w:r>
            <w:r w:rsidR="00002CB5" w:rsidRPr="000B526A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002CB5" w:rsidRPr="000B526A"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BF58CF" w14:textId="77777777" w:rsidR="00002CB5" w:rsidRDefault="00002CB5" w:rsidP="006C0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3611437" w14:textId="61BEE533" w:rsidR="001C435C" w:rsidRPr="000B526A" w:rsidRDefault="001C435C" w:rsidP="006C0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513695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DFF311" w14:textId="77777777" w:rsidR="00002CB5" w:rsidRDefault="00002CB5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CA7B93C" w14:textId="3657F415" w:rsidR="001C435C" w:rsidRDefault="001C435C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7A1B19" w14:textId="77777777" w:rsidR="00002CB5" w:rsidRPr="000B526A" w:rsidRDefault="00002CB5" w:rsidP="00002CB5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76E6B9A8" w14:textId="77777777" w:rsidR="00002CB5" w:rsidRDefault="00002CB5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C6E61ED" w14:textId="0C6D6921" w:rsidR="001C435C" w:rsidRDefault="001C435C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1AFA4C0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7151E7CB" w14:textId="77777777" w:rsidR="00002CB5" w:rsidRDefault="00002CB5" w:rsidP="006C082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A5049EA" w14:textId="40835F80" w:rsidR="001C435C" w:rsidRDefault="001C435C" w:rsidP="006C082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(109)</w:t>
            </w:r>
          </w:p>
        </w:tc>
      </w:tr>
      <w:tr w:rsidR="00002CB5" w:rsidRPr="000B526A" w14:paraId="006C6A0B" w14:textId="77777777" w:rsidTr="008B11B5">
        <w:tc>
          <w:tcPr>
            <w:tcW w:w="4140" w:type="dxa"/>
          </w:tcPr>
          <w:p w14:paraId="20738881" w14:textId="77777777" w:rsidR="00002CB5" w:rsidRPr="000B526A" w:rsidRDefault="00002CB5" w:rsidP="00002CB5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87357" w14:textId="7378683F" w:rsidR="00002CB5" w:rsidRPr="000B526A" w:rsidRDefault="001C435C" w:rsidP="006C0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(67,231)</w:t>
            </w:r>
          </w:p>
        </w:tc>
        <w:tc>
          <w:tcPr>
            <w:tcW w:w="270" w:type="dxa"/>
            <w:shd w:val="clear" w:color="auto" w:fill="auto"/>
          </w:tcPr>
          <w:p w14:paraId="757D861A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8E87CE" w14:textId="7B956011" w:rsidR="00002CB5" w:rsidRPr="000B526A" w:rsidRDefault="001C435C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3,231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FCED7C" w14:textId="77777777" w:rsidR="00002CB5" w:rsidRPr="000B526A" w:rsidRDefault="00002CB5" w:rsidP="00002CB5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632F8D6E" w14:textId="2C937093" w:rsidR="00002CB5" w:rsidRPr="000B526A" w:rsidRDefault="001C435C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2519791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07103" w14:textId="664EB707" w:rsidR="00002CB5" w:rsidRPr="000B526A" w:rsidRDefault="001C435C" w:rsidP="006C082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(64,000)</w:t>
            </w:r>
          </w:p>
        </w:tc>
      </w:tr>
      <w:tr w:rsidR="00002CB5" w:rsidRPr="000B526A" w14:paraId="63DEEB53" w14:textId="77777777" w:rsidTr="008B11B5">
        <w:tc>
          <w:tcPr>
            <w:tcW w:w="4140" w:type="dxa"/>
          </w:tcPr>
          <w:p w14:paraId="5A2CD57A" w14:textId="77777777" w:rsidR="00002CB5" w:rsidRPr="000B526A" w:rsidRDefault="00002CB5" w:rsidP="00002CB5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068CFB" w14:textId="77777777" w:rsidR="00002CB5" w:rsidRPr="000B526A" w:rsidRDefault="00002CB5" w:rsidP="006C0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5B2816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F1DC8F5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4B3273D" w14:textId="77777777" w:rsidR="00002CB5" w:rsidRPr="000B526A" w:rsidRDefault="00002CB5" w:rsidP="00002CB5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16"/>
                <w:szCs w:val="16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center"/>
          </w:tcPr>
          <w:p w14:paraId="07F50689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E087229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center"/>
          </w:tcPr>
          <w:p w14:paraId="0510782C" w14:textId="77777777" w:rsidR="00002CB5" w:rsidRPr="000B526A" w:rsidRDefault="00002CB5" w:rsidP="006C082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002CB5" w:rsidRPr="000B526A" w14:paraId="18E3D386" w14:textId="77777777" w:rsidTr="008B11B5">
        <w:tc>
          <w:tcPr>
            <w:tcW w:w="4140" w:type="dxa"/>
          </w:tcPr>
          <w:p w14:paraId="79F6C9F5" w14:textId="77777777" w:rsidR="00002CB5" w:rsidRPr="000B526A" w:rsidRDefault="00002CB5" w:rsidP="00002CB5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AEB10C" w14:textId="2C4D9E36" w:rsidR="00002CB5" w:rsidRPr="000B526A" w:rsidRDefault="001C435C" w:rsidP="006C082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30,191</w:t>
            </w:r>
          </w:p>
        </w:tc>
        <w:tc>
          <w:tcPr>
            <w:tcW w:w="270" w:type="dxa"/>
            <w:shd w:val="clear" w:color="auto" w:fill="auto"/>
          </w:tcPr>
          <w:p w14:paraId="47CAC258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88E9185" w14:textId="64BBC981" w:rsidR="00002CB5" w:rsidRPr="000B526A" w:rsidRDefault="001C435C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2,87</w:t>
            </w:r>
            <w:r w:rsidR="00DD1E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717635" w14:textId="77777777" w:rsidR="00002CB5" w:rsidRPr="000B526A" w:rsidRDefault="00002CB5" w:rsidP="00002CB5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center"/>
          </w:tcPr>
          <w:p w14:paraId="3BD08F65" w14:textId="71D74A54" w:rsidR="00002CB5" w:rsidRPr="000B526A" w:rsidRDefault="001C435C" w:rsidP="00002CB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(3,125)</w:t>
            </w:r>
          </w:p>
        </w:tc>
        <w:tc>
          <w:tcPr>
            <w:tcW w:w="236" w:type="dxa"/>
            <w:vAlign w:val="center"/>
          </w:tcPr>
          <w:p w14:paraId="4B19DBC0" w14:textId="77777777" w:rsidR="00002CB5" w:rsidRPr="000B526A" w:rsidRDefault="00002CB5" w:rsidP="00002CB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vAlign w:val="center"/>
          </w:tcPr>
          <w:p w14:paraId="3A102839" w14:textId="7347FB19" w:rsidR="00002CB5" w:rsidRPr="000B526A" w:rsidRDefault="001C435C" w:rsidP="006C082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29,93</w:t>
            </w:r>
            <w:r w:rsidR="00DD1E4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</w:tbl>
    <w:p w14:paraId="3650923C" w14:textId="77777777" w:rsidR="00F2155C" w:rsidRPr="000B526A" w:rsidRDefault="00F2155C" w:rsidP="008409A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F01015E" w14:textId="77777777" w:rsidR="0054605E" w:rsidRDefault="0054605E">
      <w:r>
        <w:br w:type="page"/>
      </w:r>
    </w:p>
    <w:tbl>
      <w:tblPr>
        <w:tblW w:w="95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26"/>
        <w:gridCol w:w="236"/>
        <w:gridCol w:w="1151"/>
      </w:tblGrid>
      <w:tr w:rsidR="00F2155C" w:rsidRPr="000B526A" w14:paraId="0694BE0D" w14:textId="77777777" w:rsidTr="008B11B5">
        <w:trPr>
          <w:tblHeader/>
        </w:trPr>
        <w:tc>
          <w:tcPr>
            <w:tcW w:w="4140" w:type="dxa"/>
          </w:tcPr>
          <w:p w14:paraId="01944EBD" w14:textId="20B5F191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9D6AE6" w14:textId="77777777" w:rsidR="00F2155C" w:rsidRPr="00A82528" w:rsidRDefault="00F2155C" w:rsidP="000F3D0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1AC2E8" w14:textId="77777777" w:rsidR="00F2155C" w:rsidRPr="00A82528" w:rsidRDefault="00F2155C" w:rsidP="000F3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shd w:val="clear" w:color="auto" w:fill="auto"/>
          </w:tcPr>
          <w:p w14:paraId="40B44351" w14:textId="77777777" w:rsidR="00F2155C" w:rsidRPr="00A82528" w:rsidRDefault="00F2155C" w:rsidP="000F3D07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บันทึกเป็น(รายจ่าย) </w:t>
            </w:r>
            <w:r w:rsidRPr="00A82528">
              <w:rPr>
                <w:rFonts w:ascii="Angsana New" w:hAnsi="Angsana New" w:hint="cs"/>
                <w:sz w:val="30"/>
                <w:szCs w:val="30"/>
              </w:rPr>
              <w:t>/</w:t>
            </w: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shd w:val="clear" w:color="auto" w:fill="auto"/>
          </w:tcPr>
          <w:p w14:paraId="5E87546A" w14:textId="77777777" w:rsidR="00F2155C" w:rsidRPr="00A82528" w:rsidRDefault="00F2155C" w:rsidP="000F3D07">
            <w:pPr>
              <w:tabs>
                <w:tab w:val="left" w:pos="105"/>
                <w:tab w:val="center" w:pos="1803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08BE461F" w14:textId="77777777" w:rsidR="00F2155C" w:rsidRPr="00A82528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2155C" w:rsidRPr="000B526A" w14:paraId="68CC439F" w14:textId="77777777" w:rsidTr="008B11B5">
        <w:trPr>
          <w:tblHeader/>
        </w:trPr>
        <w:tc>
          <w:tcPr>
            <w:tcW w:w="4140" w:type="dxa"/>
          </w:tcPr>
          <w:p w14:paraId="134BA156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7924F3" w14:textId="4F043722" w:rsidR="00F2155C" w:rsidRPr="00A82528" w:rsidRDefault="00F2155C" w:rsidP="000F3D07">
            <w:pPr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1 </w:t>
            </w: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A82528" w:rsidRPr="00A8252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D8B6DC5" w14:textId="77777777" w:rsidR="00F2155C" w:rsidRPr="00A82528" w:rsidRDefault="00F2155C" w:rsidP="000F3D0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FF0332" w14:textId="77777777" w:rsidR="00F2155C" w:rsidRPr="00A82528" w:rsidRDefault="00F2155C" w:rsidP="000F3D0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2A6CD4" w14:textId="77777777" w:rsidR="00F2155C" w:rsidRPr="00A82528" w:rsidRDefault="00F2155C" w:rsidP="000F3D07">
            <w:pPr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9DEEC9" w14:textId="77777777" w:rsidR="00F2155C" w:rsidRPr="00A82528" w:rsidRDefault="00F2155C" w:rsidP="000F3D07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DDE72E7" w14:textId="77777777" w:rsidR="00F2155C" w:rsidRPr="00A82528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9EAF89D" w14:textId="77777777" w:rsidR="00F2155C" w:rsidRPr="00A82528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  <w:p w14:paraId="165059B5" w14:textId="77777777" w:rsidR="00F2155C" w:rsidRPr="00A82528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238E30D9" w14:textId="77777777" w:rsidR="00F2155C" w:rsidRPr="00A82528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</w:tcPr>
          <w:p w14:paraId="20F4C23C" w14:textId="4A32E530" w:rsidR="00F2155C" w:rsidRPr="00A82528" w:rsidRDefault="00F2155C" w:rsidP="000F3D07">
            <w:pPr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  <w:t xml:space="preserve">31 </w:t>
            </w: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A82528" w:rsidRPr="00A8252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F2155C" w:rsidRPr="000B526A" w14:paraId="48460B6B" w14:textId="77777777" w:rsidTr="008B11B5">
        <w:trPr>
          <w:tblHeader/>
        </w:trPr>
        <w:tc>
          <w:tcPr>
            <w:tcW w:w="4140" w:type="dxa"/>
          </w:tcPr>
          <w:p w14:paraId="3D878874" w14:textId="77777777" w:rsidR="00F2155C" w:rsidRPr="00A82528" w:rsidRDefault="00F2155C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7"/>
          </w:tcPr>
          <w:p w14:paraId="138AA0C3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(พันบาท)</w:t>
            </w:r>
          </w:p>
        </w:tc>
      </w:tr>
      <w:tr w:rsidR="00F2155C" w:rsidRPr="000B526A" w14:paraId="2E8FDA87" w14:textId="77777777" w:rsidTr="000F3D07">
        <w:tc>
          <w:tcPr>
            <w:tcW w:w="4140" w:type="dxa"/>
          </w:tcPr>
          <w:p w14:paraId="4230D2A6" w14:textId="77777777" w:rsidR="00F2155C" w:rsidRPr="00A82528" w:rsidRDefault="00F2155C" w:rsidP="000F3D07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60E0EC8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59FEC0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8EDB66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83B51E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1C80A4D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4013FA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F4B15CA" w14:textId="77777777" w:rsidR="00F2155C" w:rsidRPr="00A82528" w:rsidRDefault="00F2155C" w:rsidP="000F3D0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528" w:rsidRPr="000B526A" w14:paraId="5CC5DD1B" w14:textId="77777777" w:rsidTr="000E5D29">
        <w:tc>
          <w:tcPr>
            <w:tcW w:w="4140" w:type="dxa"/>
          </w:tcPr>
          <w:p w14:paraId="5FBF2610" w14:textId="6E7209D8" w:rsidR="00A82528" w:rsidRPr="00A82528" w:rsidRDefault="00A82528" w:rsidP="00A82528">
            <w:pPr>
              <w:spacing w:line="240" w:lineRule="auto"/>
              <w:ind w:left="-18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825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สินค้าคงเหลือ </w:t>
            </w:r>
            <w:r w:rsidRPr="00A825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(ค่าเผื่อการลดมูลค่าของสินค้า)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24166B" w14:textId="53CFA5BC" w:rsidR="00A82528" w:rsidRPr="00A82528" w:rsidRDefault="00A82528" w:rsidP="00A8252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70" w:type="dxa"/>
            <w:shd w:val="clear" w:color="auto" w:fill="auto"/>
          </w:tcPr>
          <w:p w14:paraId="5A7CE235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3FEF535" w14:textId="44EAB492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119F95" w14:textId="77777777" w:rsidR="00A82528" w:rsidRPr="00A82528" w:rsidRDefault="00A82528" w:rsidP="00A82528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2A241336" w14:textId="4B5D28E3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501D0AA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71AEDF9F" w14:textId="3B9FC5EC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1,759</w:t>
            </w:r>
          </w:p>
        </w:tc>
      </w:tr>
      <w:tr w:rsidR="00A82528" w:rsidRPr="000B526A" w14:paraId="093E06CE" w14:textId="77777777" w:rsidTr="000E5D29">
        <w:tc>
          <w:tcPr>
            <w:tcW w:w="4140" w:type="dxa"/>
          </w:tcPr>
          <w:p w14:paraId="2DC048E0" w14:textId="61749AF0" w:rsidR="00A82528" w:rsidRPr="00A82528" w:rsidRDefault="00A82528" w:rsidP="00A82528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4B87AB6" w14:textId="3DCC15A9" w:rsidR="00A82528" w:rsidRPr="00A82528" w:rsidRDefault="00A82528" w:rsidP="00A8252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96,870</w:t>
            </w:r>
          </w:p>
        </w:tc>
        <w:tc>
          <w:tcPr>
            <w:tcW w:w="270" w:type="dxa"/>
            <w:shd w:val="clear" w:color="auto" w:fill="auto"/>
          </w:tcPr>
          <w:p w14:paraId="744880F0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877BD0" w14:textId="7D17F435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4,395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A5A186" w14:textId="77777777" w:rsidR="00A82528" w:rsidRPr="00A82528" w:rsidRDefault="00A82528" w:rsidP="00A82528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vAlign w:val="center"/>
          </w:tcPr>
          <w:p w14:paraId="313245AE" w14:textId="01CB6BBC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(5,766)</w:t>
            </w:r>
          </w:p>
        </w:tc>
        <w:tc>
          <w:tcPr>
            <w:tcW w:w="236" w:type="dxa"/>
            <w:vAlign w:val="center"/>
          </w:tcPr>
          <w:p w14:paraId="70A8004C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78204683" w14:textId="776E911B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95,499</w:t>
            </w:r>
          </w:p>
        </w:tc>
      </w:tr>
      <w:tr w:rsidR="00A82528" w:rsidRPr="000B526A" w14:paraId="5F6E0A06" w14:textId="77777777" w:rsidTr="000E5D29">
        <w:tc>
          <w:tcPr>
            <w:tcW w:w="4140" w:type="dxa"/>
          </w:tcPr>
          <w:p w14:paraId="2B97C003" w14:textId="0F30EAD7" w:rsidR="00A82528" w:rsidRPr="00A82528" w:rsidRDefault="00A82528" w:rsidP="00A82528">
            <w:pPr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 w:rsidRPr="00A82528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D3F212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7AE0F40" w14:textId="34FA7628" w:rsidR="00A82528" w:rsidRPr="00A82528" w:rsidRDefault="00A82528" w:rsidP="00A8252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8BF41F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46CDE5D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3213C6C" w14:textId="1F9B62E4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18027A" w14:textId="77777777" w:rsidR="00A82528" w:rsidRPr="00A82528" w:rsidRDefault="00A82528" w:rsidP="00A82528">
            <w:pPr>
              <w:pStyle w:val="acctmergecolhdg"/>
              <w:tabs>
                <w:tab w:val="decimal" w:pos="797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15E60017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D23FD46" w14:textId="339E2742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68B86967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31135E09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5B081BE" w14:textId="4F0B549D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</w:t>
            </w:r>
          </w:p>
        </w:tc>
      </w:tr>
      <w:tr w:rsidR="00A82528" w:rsidRPr="000B526A" w14:paraId="1192499A" w14:textId="77777777" w:rsidTr="000E5D29">
        <w:tc>
          <w:tcPr>
            <w:tcW w:w="4140" w:type="dxa"/>
          </w:tcPr>
          <w:p w14:paraId="1B836445" w14:textId="75EA5E6A" w:rsidR="00A82528" w:rsidRPr="00A82528" w:rsidRDefault="00A82528" w:rsidP="00A8252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AA679C" w14:textId="7D3FE3F4" w:rsidR="00A82528" w:rsidRPr="00A82528" w:rsidRDefault="00A82528" w:rsidP="00A8252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97,210</w:t>
            </w:r>
          </w:p>
        </w:tc>
        <w:tc>
          <w:tcPr>
            <w:tcW w:w="270" w:type="dxa"/>
            <w:shd w:val="clear" w:color="auto" w:fill="auto"/>
          </w:tcPr>
          <w:p w14:paraId="16559C86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6273C7" w14:textId="356025E0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0094D9" w14:textId="77777777" w:rsidR="00A82528" w:rsidRPr="00A82528" w:rsidRDefault="00A82528" w:rsidP="00A82528">
            <w:pPr>
              <w:pStyle w:val="acctmergecolhdg"/>
              <w:tabs>
                <w:tab w:val="decimal" w:pos="797"/>
              </w:tabs>
              <w:spacing w:line="240" w:lineRule="auto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5B36E7" w14:textId="5D1521FD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(5,766)</w:t>
            </w:r>
          </w:p>
        </w:tc>
        <w:tc>
          <w:tcPr>
            <w:tcW w:w="236" w:type="dxa"/>
            <w:vAlign w:val="center"/>
          </w:tcPr>
          <w:p w14:paraId="70560F4F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965046" w14:textId="54F326BD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97,422</w:t>
            </w:r>
          </w:p>
        </w:tc>
      </w:tr>
      <w:tr w:rsidR="00A82528" w:rsidRPr="000B526A" w14:paraId="78A26D1A" w14:textId="77777777" w:rsidTr="000F3D07">
        <w:tc>
          <w:tcPr>
            <w:tcW w:w="4140" w:type="dxa"/>
          </w:tcPr>
          <w:p w14:paraId="341E46F4" w14:textId="77777777" w:rsidR="00A82528" w:rsidRPr="00A82528" w:rsidRDefault="00A82528" w:rsidP="00A82528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94C65A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8A17A7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2BA3AE9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72BCEE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15C6F0D2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C117385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148976E2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82528" w:rsidRPr="000B526A" w14:paraId="100E4B04" w14:textId="77777777" w:rsidTr="000F3D07">
        <w:tc>
          <w:tcPr>
            <w:tcW w:w="4140" w:type="dxa"/>
          </w:tcPr>
          <w:p w14:paraId="0A4076B5" w14:textId="26546982" w:rsidR="00A82528" w:rsidRPr="00A82528" w:rsidRDefault="00A82528" w:rsidP="00A82528">
            <w:pPr>
              <w:spacing w:line="240" w:lineRule="auto"/>
              <w:ind w:left="-18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616C5C2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AD92AC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7E0993E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63A14F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7F303FF8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912F910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</w:tcPr>
          <w:p w14:paraId="67E9D146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82528" w:rsidRPr="000B526A" w14:paraId="7F835D36" w14:textId="77777777" w:rsidTr="000E5D29">
        <w:tc>
          <w:tcPr>
            <w:tcW w:w="4140" w:type="dxa"/>
            <w:shd w:val="clear" w:color="auto" w:fill="auto"/>
          </w:tcPr>
          <w:p w14:paraId="02041DB1" w14:textId="77777777" w:rsidR="00A82528" w:rsidRPr="00A82528" w:rsidRDefault="00A82528" w:rsidP="00A82528">
            <w:pPr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A825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(ความแตกต่างของ</w:t>
            </w:r>
          </w:p>
          <w:p w14:paraId="06AB5237" w14:textId="72F3AEEB" w:rsidR="00A82528" w:rsidRPr="00A82528" w:rsidRDefault="00A82528" w:rsidP="00A82528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ค่าเสื่อมราคา)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9AE01A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57DAB32" w14:textId="7C93F40C" w:rsidR="00A82528" w:rsidRPr="00A82528" w:rsidRDefault="00A82528" w:rsidP="00A825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252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(68,512)</w:t>
            </w:r>
          </w:p>
        </w:tc>
        <w:tc>
          <w:tcPr>
            <w:tcW w:w="270" w:type="dxa"/>
            <w:shd w:val="clear" w:color="auto" w:fill="auto"/>
          </w:tcPr>
          <w:p w14:paraId="711D853D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FC575A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DD730D5" w14:textId="43AFFAE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7926E9" w14:textId="77777777" w:rsidR="00A82528" w:rsidRPr="00A82528" w:rsidRDefault="00A82528" w:rsidP="00A82528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</w:tcPr>
          <w:p w14:paraId="1AE40AC7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288ACBA" w14:textId="397E249F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0572EF6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center"/>
          </w:tcPr>
          <w:p w14:paraId="0AABD825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76B6EB8" w14:textId="7D8FC1EE" w:rsidR="00A82528" w:rsidRPr="00A82528" w:rsidRDefault="00A82528" w:rsidP="00A8252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(67,231)</w:t>
            </w:r>
          </w:p>
        </w:tc>
      </w:tr>
      <w:tr w:rsidR="00A82528" w:rsidRPr="000B526A" w14:paraId="2317F7D6" w14:textId="77777777" w:rsidTr="000E5D29">
        <w:tc>
          <w:tcPr>
            <w:tcW w:w="4140" w:type="dxa"/>
            <w:shd w:val="clear" w:color="auto" w:fill="auto"/>
          </w:tcPr>
          <w:p w14:paraId="6D9BCEAF" w14:textId="3ABB5F60" w:rsidR="00A82528" w:rsidRPr="00A82528" w:rsidRDefault="0062161B" w:rsidP="00A82528">
            <w:pPr>
              <w:spacing w:line="240" w:lineRule="auto"/>
              <w:ind w:left="163" w:right="-79" w:hanging="1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A82528" w:rsidRPr="00A82528">
              <w:rPr>
                <w:rFonts w:ascii="Angsana New" w:hAnsi="Angsana New" w:hint="cs"/>
                <w:sz w:val="30"/>
                <w:szCs w:val="30"/>
                <w:cs/>
              </w:rPr>
              <w:t>ทางการเงินที่วัดมูลค่าด้วยมูลค่ายุติธรรม</w:t>
            </w:r>
            <w:r w:rsidR="00A82528" w:rsidRPr="00A82528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A82528" w:rsidRPr="00A82528"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346B1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253E22A" w14:textId="3A7B9C03" w:rsidR="00A82528" w:rsidRPr="00A82528" w:rsidRDefault="00A82528" w:rsidP="00A825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(216)</w:t>
            </w:r>
          </w:p>
        </w:tc>
        <w:tc>
          <w:tcPr>
            <w:tcW w:w="270" w:type="dxa"/>
            <w:shd w:val="clear" w:color="auto" w:fill="auto"/>
          </w:tcPr>
          <w:p w14:paraId="37182865" w14:textId="77777777" w:rsidR="00A82528" w:rsidRPr="00A82528" w:rsidRDefault="00A82528" w:rsidP="00A82528">
            <w:pPr>
              <w:pStyle w:val="acctmergecolhdg"/>
              <w:tabs>
                <w:tab w:val="decimal" w:pos="881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34248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9C337A3" w14:textId="2CE2CAA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8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3A11A7" w14:textId="77777777" w:rsidR="00A82528" w:rsidRPr="00A82528" w:rsidRDefault="00A82528" w:rsidP="00A82528">
            <w:pPr>
              <w:pStyle w:val="acctmergecolhdg"/>
              <w:tabs>
                <w:tab w:val="decimal" w:pos="881"/>
              </w:tabs>
              <w:spacing w:line="240" w:lineRule="auto"/>
              <w:ind w:right="-105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A9A43CB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8198A80" w14:textId="0B27AC53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6E312E3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14:paraId="0E38F990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1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A448E68" w14:textId="3ACAAF01" w:rsidR="00A82528" w:rsidRPr="00A82528" w:rsidRDefault="00A82528" w:rsidP="00A8252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825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2528" w:rsidRPr="000B526A" w14:paraId="648A2B06" w14:textId="77777777" w:rsidTr="000E5D29">
        <w:tc>
          <w:tcPr>
            <w:tcW w:w="4140" w:type="dxa"/>
          </w:tcPr>
          <w:p w14:paraId="698B8E3A" w14:textId="367DCD98" w:rsidR="00A82528" w:rsidRPr="00A82528" w:rsidRDefault="00A82528" w:rsidP="00A8252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DC3DD5" w14:textId="5C72E9B7" w:rsidR="00A82528" w:rsidRPr="00A82528" w:rsidRDefault="00A82528" w:rsidP="00A825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(68,728)</w:t>
            </w:r>
          </w:p>
        </w:tc>
        <w:tc>
          <w:tcPr>
            <w:tcW w:w="270" w:type="dxa"/>
            <w:shd w:val="clear" w:color="auto" w:fill="auto"/>
          </w:tcPr>
          <w:p w14:paraId="013CEA67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F9129D" w14:textId="390B7B8E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4BD66C" w14:textId="77777777" w:rsidR="00A82528" w:rsidRPr="00A82528" w:rsidRDefault="00A82528" w:rsidP="00A82528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466DB3DB" w14:textId="0C4AC4AB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999A6BE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EC8CD" w14:textId="3C067E8F" w:rsidR="00A82528" w:rsidRPr="00A82528" w:rsidRDefault="00A82528" w:rsidP="00A8252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(67,231)</w:t>
            </w:r>
          </w:p>
        </w:tc>
      </w:tr>
      <w:tr w:rsidR="00A82528" w:rsidRPr="000B526A" w14:paraId="5C728453" w14:textId="77777777" w:rsidTr="000E5D29">
        <w:tc>
          <w:tcPr>
            <w:tcW w:w="4140" w:type="dxa"/>
          </w:tcPr>
          <w:p w14:paraId="23A17B1E" w14:textId="77777777" w:rsidR="00A82528" w:rsidRPr="00A82528" w:rsidRDefault="00A82528" w:rsidP="00A8252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4FD03FF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8EF5CC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787ABB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509603B" w14:textId="77777777" w:rsidR="00A82528" w:rsidRPr="00A82528" w:rsidRDefault="00A82528" w:rsidP="00A82528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  <w:vAlign w:val="center"/>
          </w:tcPr>
          <w:p w14:paraId="43BD7A7F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711236A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center"/>
          </w:tcPr>
          <w:p w14:paraId="47888C13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82528" w:rsidRPr="000B526A" w14:paraId="5D20D15E" w14:textId="77777777" w:rsidTr="000E5D29">
        <w:tc>
          <w:tcPr>
            <w:tcW w:w="4140" w:type="dxa"/>
          </w:tcPr>
          <w:p w14:paraId="304B52AC" w14:textId="7A7039C0" w:rsidR="00A82528" w:rsidRPr="00A82528" w:rsidRDefault="00A82528" w:rsidP="00A82528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AF6740" w14:textId="300FD17D" w:rsidR="00A82528" w:rsidRPr="00A82528" w:rsidRDefault="00A82528" w:rsidP="00A825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28,482</w:t>
            </w:r>
          </w:p>
        </w:tc>
        <w:tc>
          <w:tcPr>
            <w:tcW w:w="270" w:type="dxa"/>
            <w:shd w:val="clear" w:color="auto" w:fill="auto"/>
          </w:tcPr>
          <w:p w14:paraId="6818E920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EB45987" w14:textId="7DB64ACF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7,475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DB4EE9" w14:textId="77777777" w:rsidR="00A82528" w:rsidRPr="00A82528" w:rsidRDefault="00A82528" w:rsidP="00A82528">
            <w:pPr>
              <w:pStyle w:val="acctmergecolhdg"/>
              <w:tabs>
                <w:tab w:val="decimal" w:pos="881"/>
              </w:tabs>
              <w:spacing w:line="240" w:lineRule="auto"/>
              <w:ind w:right="11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center"/>
          </w:tcPr>
          <w:p w14:paraId="036F0356" w14:textId="7EF6AA7A" w:rsidR="00A82528" w:rsidRPr="00A82528" w:rsidRDefault="00A82528" w:rsidP="00A8252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(5,766)</w:t>
            </w:r>
          </w:p>
        </w:tc>
        <w:tc>
          <w:tcPr>
            <w:tcW w:w="236" w:type="dxa"/>
            <w:vAlign w:val="center"/>
          </w:tcPr>
          <w:p w14:paraId="54DFA0AE" w14:textId="77777777" w:rsidR="00A82528" w:rsidRPr="00A82528" w:rsidRDefault="00A82528" w:rsidP="00A82528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vAlign w:val="center"/>
          </w:tcPr>
          <w:p w14:paraId="22241405" w14:textId="3CB1991D" w:rsidR="00A82528" w:rsidRPr="00A82528" w:rsidRDefault="00A82528" w:rsidP="00A8252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825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30,191</w:t>
            </w:r>
          </w:p>
        </w:tc>
      </w:tr>
    </w:tbl>
    <w:p w14:paraId="2B6B073C" w14:textId="77777777" w:rsidR="008409AA" w:rsidRPr="00BC1E5C" w:rsidRDefault="008409AA" w:rsidP="00040BA9">
      <w:pPr>
        <w:tabs>
          <w:tab w:val="left" w:pos="540"/>
        </w:tabs>
        <w:ind w:left="540" w:right="-1080"/>
        <w:rPr>
          <w:rFonts w:ascii="Angsana New" w:hAnsi="Angsana New"/>
          <w:sz w:val="28"/>
          <w:szCs w:val="28"/>
        </w:rPr>
      </w:pPr>
    </w:p>
    <w:p w14:paraId="693B62E6" w14:textId="77777777" w:rsidR="00A82528" w:rsidRDefault="00A8252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F439705" w14:textId="4A99A979" w:rsidR="00847976" w:rsidRPr="000B526A" w:rsidRDefault="00537FC9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C7024F">
        <w:rPr>
          <w:rFonts w:ascii="Angsana New" w:hAnsi="Angsana New" w:hint="cs"/>
          <w:b/>
          <w:bCs/>
          <w:sz w:val="30"/>
          <w:szCs w:val="30"/>
          <w:cs/>
        </w:rPr>
        <w:t>0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กำไรต่อหุ้นขั้น</w:t>
      </w:r>
      <w:r w:rsidR="007175EF" w:rsidRPr="000B526A">
        <w:rPr>
          <w:rFonts w:ascii="Angsana New" w:hAnsi="Angsana New" w:hint="cs"/>
          <w:b/>
          <w:bCs/>
          <w:sz w:val="30"/>
          <w:szCs w:val="30"/>
          <w:cs/>
        </w:rPr>
        <w:t>พื้นฐาน</w:t>
      </w:r>
    </w:p>
    <w:p w14:paraId="1F05769B" w14:textId="77777777" w:rsidR="00F80A37" w:rsidRPr="00BC1E5C" w:rsidRDefault="00F80A37" w:rsidP="00F80A37">
      <w:pPr>
        <w:tabs>
          <w:tab w:val="left" w:pos="540"/>
        </w:tabs>
        <w:ind w:left="540" w:right="95"/>
        <w:jc w:val="both"/>
        <w:rPr>
          <w:rFonts w:ascii="Angsana New" w:hAnsi="Angsana New"/>
          <w:sz w:val="28"/>
          <w:szCs w:val="28"/>
        </w:rPr>
      </w:pPr>
    </w:p>
    <w:p w14:paraId="2FA3DF58" w14:textId="73255A88" w:rsidR="00847976" w:rsidRPr="000B526A" w:rsidRDefault="00847976" w:rsidP="00574C9A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0B526A">
        <w:rPr>
          <w:rFonts w:ascii="Angsana New" w:hAnsi="Angsana New" w:hint="cs"/>
          <w:spacing w:val="-6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>31</w:t>
      </w:r>
      <w:r w:rsidR="00AC5826" w:rsidRPr="000B526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>256</w:t>
      </w:r>
      <w:r w:rsidR="00A82528">
        <w:rPr>
          <w:rFonts w:ascii="Angsana New" w:hAnsi="Angsana New"/>
          <w:spacing w:val="-6"/>
          <w:sz w:val="30"/>
          <w:szCs w:val="30"/>
          <w:lang w:val="en-US"/>
        </w:rPr>
        <w:t>5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0355B3" w:rsidRPr="000B526A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>256</w:t>
      </w:r>
      <w:r w:rsidR="00A82528">
        <w:rPr>
          <w:rFonts w:ascii="Angsana New" w:hAnsi="Angsana New"/>
          <w:spacing w:val="-6"/>
          <w:sz w:val="30"/>
          <w:szCs w:val="30"/>
        </w:rPr>
        <w:t>4</w:t>
      </w:r>
      <w:r w:rsidR="00017B9D"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คำนวณจากกำไรสำหรับปีที่เป็นส่วนของผู้ถือหุ้นของบริษัทและจำนวนหุ้นสามัญที่ออกจำหน่ายแล้วระหว่างปี</w:t>
      </w:r>
      <w:r w:rsidR="00574C9A" w:rsidRPr="000B526A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FB1ACA" w:rsidRPr="000B526A">
        <w:rPr>
          <w:rFonts w:ascii="Angsana New" w:hAnsi="Angsana New" w:hint="cs"/>
          <w:spacing w:val="-6"/>
          <w:sz w:val="30"/>
          <w:szCs w:val="30"/>
          <w:cs/>
        </w:rPr>
        <w:t>โดย</w:t>
      </w:r>
      <w:r w:rsidRPr="000B526A">
        <w:rPr>
          <w:rFonts w:ascii="Angsana New" w:hAnsi="Angsana New" w:hint="cs"/>
          <w:spacing w:val="-6"/>
          <w:sz w:val="30"/>
          <w:szCs w:val="30"/>
          <w:cs/>
        </w:rPr>
        <w:t>แสดงการคำนวณดังนี้</w:t>
      </w:r>
    </w:p>
    <w:p w14:paraId="3CBBEDF0" w14:textId="77777777" w:rsidR="00F80A37" w:rsidRPr="00BC1E5C" w:rsidRDefault="00F80A37" w:rsidP="00F80A37">
      <w:pPr>
        <w:tabs>
          <w:tab w:val="left" w:pos="540"/>
        </w:tabs>
        <w:ind w:left="540" w:right="95"/>
        <w:jc w:val="both"/>
        <w:rPr>
          <w:rFonts w:ascii="Angsana New" w:hAnsi="Angsana New"/>
          <w:sz w:val="28"/>
          <w:szCs w:val="28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70"/>
        <w:gridCol w:w="1260"/>
      </w:tblGrid>
      <w:tr w:rsidR="00CA6E0F" w:rsidRPr="00A82528" w14:paraId="6FFA272F" w14:textId="77777777" w:rsidTr="004C60F1">
        <w:trPr>
          <w:cantSplit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10A3E828" w14:textId="77777777" w:rsidR="00CA6E0F" w:rsidRPr="00A82528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0E0372" w14:textId="3BA6E46F" w:rsidR="00CA6E0F" w:rsidRPr="00A82528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2528" w:rsidRPr="00A8252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7201A" w14:textId="77777777" w:rsidR="00CA6E0F" w:rsidRPr="00A82528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8770AC" w14:textId="7A4400AE" w:rsidR="00CA6E0F" w:rsidRPr="00A82528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2528" w:rsidRPr="00A8252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A6E0F" w:rsidRPr="00A82528" w14:paraId="1A9585C7" w14:textId="77777777" w:rsidTr="004C60F1">
        <w:trPr>
          <w:trHeight w:val="31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ABE38D2" w14:textId="77777777" w:rsidR="00CA6E0F" w:rsidRPr="00A82528" w:rsidRDefault="00CA6E0F" w:rsidP="00CA6E0F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96CF25" w14:textId="77777777" w:rsidR="00CA6E0F" w:rsidRPr="00A82528" w:rsidRDefault="00CA6E0F" w:rsidP="00CA6E0F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A8252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/</w:t>
            </w:r>
            <w:r w:rsidRPr="00A8252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A6E0F" w:rsidRPr="00A82528" w14:paraId="208115B4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4"/>
        </w:trPr>
        <w:tc>
          <w:tcPr>
            <w:tcW w:w="6588" w:type="dxa"/>
          </w:tcPr>
          <w:p w14:paraId="7539D3C5" w14:textId="77777777" w:rsidR="00CA6E0F" w:rsidRPr="00A82528" w:rsidRDefault="00CA6E0F" w:rsidP="00CA6E0F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กำไรที่เป็นส่วนของผู้ถือหุ้นสามัญของบริษัทสำหรับปีสิ้นสุด </w:t>
            </w: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14:paraId="467E1A69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C81312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908D15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CA6E0F" w:rsidRPr="00A82528" w14:paraId="7AAC1782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4"/>
        </w:trPr>
        <w:tc>
          <w:tcPr>
            <w:tcW w:w="6588" w:type="dxa"/>
          </w:tcPr>
          <w:p w14:paraId="132A6147" w14:textId="77777777" w:rsidR="00CA6E0F" w:rsidRPr="00A82528" w:rsidRDefault="00CA6E0F" w:rsidP="00CA6E0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BE28DD3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67B7DD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55574" w14:textId="77777777" w:rsidR="00CA6E0F" w:rsidRPr="00A82528" w:rsidRDefault="00CA6E0F" w:rsidP="00CA6E0F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82528" w:rsidRPr="00A82528" w14:paraId="1FB85969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88" w:type="dxa"/>
          </w:tcPr>
          <w:p w14:paraId="370EC44C" w14:textId="77777777" w:rsidR="00A82528" w:rsidRPr="00A82528" w:rsidRDefault="00A82528" w:rsidP="00A8252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8D6B01" w14:textId="6F7CE0B2" w:rsidR="00A82528" w:rsidRPr="00A82528" w:rsidRDefault="0038099A" w:rsidP="00A82528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09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659,407</w:t>
            </w:r>
          </w:p>
        </w:tc>
        <w:tc>
          <w:tcPr>
            <w:tcW w:w="270" w:type="dxa"/>
          </w:tcPr>
          <w:p w14:paraId="684EE592" w14:textId="77777777" w:rsidR="00A82528" w:rsidRPr="00A82528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C9F492" w14:textId="591EFCA4" w:rsidR="00A82528" w:rsidRPr="00A82528" w:rsidRDefault="00A82528" w:rsidP="00A82528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25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704,218</w:t>
            </w:r>
          </w:p>
        </w:tc>
      </w:tr>
      <w:tr w:rsidR="00A82528" w:rsidRPr="00A82528" w14:paraId="197DF323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34"/>
        </w:trPr>
        <w:tc>
          <w:tcPr>
            <w:tcW w:w="6588" w:type="dxa"/>
          </w:tcPr>
          <w:p w14:paraId="7E4AD8D9" w14:textId="77777777" w:rsidR="00A82528" w:rsidRPr="00A82528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6DF685" w14:textId="77777777" w:rsidR="00A82528" w:rsidRPr="00A82528" w:rsidRDefault="00A82528" w:rsidP="00A82528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96FF31" w14:textId="77777777" w:rsidR="00A82528" w:rsidRPr="00A82528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4C8E174" w14:textId="77777777" w:rsidR="00A82528" w:rsidRPr="00A82528" w:rsidRDefault="00A82528" w:rsidP="00A82528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82528" w:rsidRPr="00A82528" w14:paraId="604B266A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88" w:type="dxa"/>
          </w:tcPr>
          <w:p w14:paraId="0FE550F2" w14:textId="77777777" w:rsidR="00A82528" w:rsidRPr="00A82528" w:rsidRDefault="00A82528" w:rsidP="00A8252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B5F1579" w14:textId="77B40BF9" w:rsidR="00A82528" w:rsidRPr="00A82528" w:rsidRDefault="0038099A" w:rsidP="00A82528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09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70" w:type="dxa"/>
          </w:tcPr>
          <w:p w14:paraId="39C7C0B0" w14:textId="77777777" w:rsidR="00A82528" w:rsidRPr="00A82528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37F1FC" w14:textId="636E6D9A" w:rsidR="00A82528" w:rsidRPr="00A82528" w:rsidRDefault="00A82528" w:rsidP="00A82528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25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</w:tr>
      <w:tr w:rsidR="00A82528" w:rsidRPr="00A82528" w14:paraId="2B310C9E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61"/>
        </w:trPr>
        <w:tc>
          <w:tcPr>
            <w:tcW w:w="6588" w:type="dxa"/>
          </w:tcPr>
          <w:p w14:paraId="3E0D907E" w14:textId="77777777" w:rsidR="00A82528" w:rsidRPr="00A82528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6CFF67" w14:textId="77777777" w:rsidR="00A82528" w:rsidRPr="00A82528" w:rsidRDefault="00A82528" w:rsidP="00A82528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8ECCC9" w14:textId="77777777" w:rsidR="00A82528" w:rsidRPr="00A82528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25327F7" w14:textId="77777777" w:rsidR="00A82528" w:rsidRPr="00A82528" w:rsidRDefault="00A82528" w:rsidP="00A82528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82528" w:rsidRPr="00A82528" w14:paraId="06DFF8DD" w14:textId="77777777" w:rsidTr="004C60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6588" w:type="dxa"/>
          </w:tcPr>
          <w:p w14:paraId="13BDD3BB" w14:textId="77777777" w:rsidR="00A82528" w:rsidRPr="00A82528" w:rsidRDefault="00A82528" w:rsidP="00A8252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25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 </w:t>
            </w:r>
            <w:r w:rsidRPr="00A8252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4706799" w14:textId="276582BA" w:rsidR="00A82528" w:rsidRPr="00A82528" w:rsidRDefault="0038099A" w:rsidP="00A82528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15.26</w:t>
            </w:r>
          </w:p>
        </w:tc>
        <w:tc>
          <w:tcPr>
            <w:tcW w:w="270" w:type="dxa"/>
          </w:tcPr>
          <w:p w14:paraId="17436167" w14:textId="77777777" w:rsidR="00A82528" w:rsidRPr="00A82528" w:rsidRDefault="00A82528" w:rsidP="00A82528">
            <w:pPr>
              <w:pStyle w:val="BodyText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FC79F9" w14:textId="389FB8AE" w:rsidR="00A82528" w:rsidRPr="00A82528" w:rsidRDefault="00A82528" w:rsidP="00A82528">
            <w:pPr>
              <w:tabs>
                <w:tab w:val="decimal" w:pos="1296"/>
              </w:tabs>
              <w:spacing w:line="240" w:lineRule="atLeast"/>
              <w:ind w:left="-108" w:right="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825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16.30</w:t>
            </w:r>
          </w:p>
        </w:tc>
      </w:tr>
    </w:tbl>
    <w:p w14:paraId="2C7B42CA" w14:textId="77777777" w:rsidR="00A82528" w:rsidRDefault="00A82528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8209A4" w14:textId="2B1363FF" w:rsidR="00847976" w:rsidRPr="000B526A" w:rsidRDefault="009E5FFC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t>2</w:t>
      </w:r>
      <w:r w:rsidR="00C7024F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50B88011" w14:textId="77777777" w:rsidR="004E370A" w:rsidRPr="000B526A" w:rsidRDefault="004E370A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15DB73" w14:textId="77777777" w:rsidR="004E370A" w:rsidRPr="000B526A" w:rsidRDefault="004E370A" w:rsidP="004E370A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bidi="ar-SA"/>
        </w:rPr>
      </w:pPr>
      <w:r w:rsidRPr="000B526A">
        <w:rPr>
          <w:rFonts w:ascii="Angsana New" w:hAnsi="Angsana New" w:hint="cs"/>
          <w:spacing w:val="-6"/>
          <w:sz w:val="30"/>
          <w:szCs w:val="30"/>
          <w:cs/>
          <w:lang w:bidi="ar-SA"/>
        </w:rPr>
        <w:t>ผู้ถือหุ้นของบริษัทได้อนุมัติเงินปันผลดังต่อไปนี้</w:t>
      </w:r>
    </w:p>
    <w:p w14:paraId="4E90AB5C" w14:textId="77777777" w:rsidR="004E370A" w:rsidRPr="000B526A" w:rsidRDefault="004E370A" w:rsidP="004E370A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 w:bidi="ar-SA"/>
        </w:rPr>
      </w:pPr>
    </w:p>
    <w:tbl>
      <w:tblPr>
        <w:tblW w:w="9468" w:type="dxa"/>
        <w:tblInd w:w="450" w:type="dxa"/>
        <w:tblLook w:val="04A0" w:firstRow="1" w:lastRow="0" w:firstColumn="1" w:lastColumn="0" w:noHBand="0" w:noVBand="1"/>
      </w:tblPr>
      <w:tblGrid>
        <w:gridCol w:w="2746"/>
        <w:gridCol w:w="1921"/>
        <w:gridCol w:w="1741"/>
        <w:gridCol w:w="1440"/>
        <w:gridCol w:w="270"/>
        <w:gridCol w:w="1350"/>
      </w:tblGrid>
      <w:tr w:rsidR="00703750" w:rsidRPr="000B526A" w14:paraId="394CE844" w14:textId="77777777" w:rsidTr="004C60F1">
        <w:tc>
          <w:tcPr>
            <w:tcW w:w="2746" w:type="dxa"/>
            <w:shd w:val="clear" w:color="auto" w:fill="auto"/>
            <w:vAlign w:val="bottom"/>
          </w:tcPr>
          <w:p w14:paraId="1F0AC76F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1" w:type="dxa"/>
            <w:shd w:val="clear" w:color="auto" w:fill="auto"/>
            <w:vAlign w:val="bottom"/>
          </w:tcPr>
          <w:p w14:paraId="7B91AD16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วันที่อนุมัติ</w:t>
            </w:r>
          </w:p>
        </w:tc>
        <w:tc>
          <w:tcPr>
            <w:tcW w:w="1741" w:type="dxa"/>
            <w:shd w:val="clear" w:color="auto" w:fill="auto"/>
            <w:vAlign w:val="bottom"/>
          </w:tcPr>
          <w:p w14:paraId="1EAA14F0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กำหนดจ่าย</w:t>
            </w:r>
          </w:p>
          <w:p w14:paraId="7DF1FD0C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5A899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6DA1DD81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BB9B97" w14:textId="77777777" w:rsidR="004E370A" w:rsidRPr="000B526A" w:rsidDel="00D43E7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จำนวนเงิน</w:t>
            </w:r>
          </w:p>
        </w:tc>
      </w:tr>
      <w:tr w:rsidR="00703750" w:rsidRPr="000B526A" w14:paraId="368AFFCA" w14:textId="77777777" w:rsidTr="004C60F1">
        <w:tc>
          <w:tcPr>
            <w:tcW w:w="2746" w:type="dxa"/>
            <w:shd w:val="clear" w:color="auto" w:fill="auto"/>
          </w:tcPr>
          <w:p w14:paraId="56774EA5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921" w:type="dxa"/>
            <w:shd w:val="clear" w:color="auto" w:fill="auto"/>
          </w:tcPr>
          <w:p w14:paraId="3A10F6E5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37DC78B2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00F25C6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ar-SA"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0028DFFF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B25DC8E" w14:textId="77777777" w:rsidR="004E370A" w:rsidRPr="000B526A" w:rsidRDefault="004E370A" w:rsidP="0070375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ar-SA"/>
              </w:rPr>
              <w:t>(ล้านบาท)</w:t>
            </w:r>
          </w:p>
        </w:tc>
      </w:tr>
      <w:tr w:rsidR="00703750" w:rsidRPr="000B526A" w14:paraId="5A6817FF" w14:textId="77777777" w:rsidTr="004C60F1">
        <w:tc>
          <w:tcPr>
            <w:tcW w:w="2746" w:type="dxa"/>
            <w:shd w:val="clear" w:color="auto" w:fill="auto"/>
          </w:tcPr>
          <w:p w14:paraId="0D83C632" w14:textId="07C6D4D1" w:rsidR="004E370A" w:rsidRPr="000B526A" w:rsidRDefault="00017B9D" w:rsidP="00703750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lang w:bidi="ar-SA"/>
              </w:rPr>
              <w:t>256</w:t>
            </w:r>
            <w:r w:rsidR="00A82528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5</w:t>
            </w:r>
          </w:p>
        </w:tc>
        <w:tc>
          <w:tcPr>
            <w:tcW w:w="1921" w:type="dxa"/>
            <w:shd w:val="clear" w:color="auto" w:fill="auto"/>
          </w:tcPr>
          <w:p w14:paraId="13572F87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12C70CD6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9442975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F764CA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E279D1" w14:textId="77777777" w:rsidR="004E370A" w:rsidRPr="000B526A" w:rsidRDefault="004E370A" w:rsidP="0070375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DD1" w:rsidRPr="000B526A" w14:paraId="5E6D517B" w14:textId="77777777" w:rsidTr="008B11B5">
        <w:tc>
          <w:tcPr>
            <w:tcW w:w="2746" w:type="dxa"/>
            <w:shd w:val="clear" w:color="auto" w:fill="auto"/>
          </w:tcPr>
          <w:p w14:paraId="666D8001" w14:textId="270ED414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  <w:r w:rsidR="000D16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ประจำปี</w:t>
            </w:r>
          </w:p>
        </w:tc>
        <w:tc>
          <w:tcPr>
            <w:tcW w:w="1921" w:type="dxa"/>
            <w:shd w:val="clear" w:color="auto" w:fill="auto"/>
          </w:tcPr>
          <w:p w14:paraId="11D4958F" w14:textId="715618D3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4C5420">
              <w:rPr>
                <w:rFonts w:ascii="Angsana New" w:hAnsi="Angsana New"/>
                <w:sz w:val="30"/>
                <w:szCs w:val="30"/>
              </w:rPr>
              <w:t>5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41" w:type="dxa"/>
            <w:shd w:val="clear" w:color="auto" w:fill="auto"/>
          </w:tcPr>
          <w:p w14:paraId="237A57B5" w14:textId="35B70F30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8485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37C8B" w14:textId="76CBE53E" w:rsidR="00E21DD1" w:rsidRPr="000B526A" w:rsidRDefault="00741E22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4DA667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5A951" w14:textId="7DA21A0C" w:rsidR="00E21DD1" w:rsidRPr="000B526A" w:rsidRDefault="00741E22" w:rsidP="00E21DD1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  <w:tr w:rsidR="00E21DD1" w:rsidRPr="000B526A" w14:paraId="20CB541A" w14:textId="77777777" w:rsidTr="004C60F1">
        <w:tc>
          <w:tcPr>
            <w:tcW w:w="2746" w:type="dxa"/>
            <w:shd w:val="clear" w:color="auto" w:fill="auto"/>
          </w:tcPr>
          <w:p w14:paraId="22DBB959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921" w:type="dxa"/>
            <w:shd w:val="clear" w:color="auto" w:fill="auto"/>
          </w:tcPr>
          <w:p w14:paraId="626240C1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6E5B1982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7EE718F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8752FD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F879E28" w14:textId="77777777" w:rsidR="00E21DD1" w:rsidRPr="000B526A" w:rsidRDefault="00E21DD1" w:rsidP="00E21DD1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DD1" w:rsidRPr="000B526A" w14:paraId="37B6204F" w14:textId="77777777" w:rsidTr="004C60F1">
        <w:tc>
          <w:tcPr>
            <w:tcW w:w="2746" w:type="dxa"/>
            <w:shd w:val="clear" w:color="auto" w:fill="auto"/>
          </w:tcPr>
          <w:p w14:paraId="33662EAE" w14:textId="16E56A29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ar-SA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lang w:bidi="ar-SA"/>
              </w:rPr>
              <w:t>256</w:t>
            </w:r>
            <w:r w:rsidR="00A82528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4</w:t>
            </w:r>
          </w:p>
        </w:tc>
        <w:tc>
          <w:tcPr>
            <w:tcW w:w="1921" w:type="dxa"/>
            <w:shd w:val="clear" w:color="auto" w:fill="auto"/>
          </w:tcPr>
          <w:p w14:paraId="72199CC1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5B9F8642" w14:textId="77777777" w:rsidR="00E21DD1" w:rsidRPr="000B526A" w:rsidRDefault="00E21DD1" w:rsidP="00E21DD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1EE6C6B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C20191" w14:textId="77777777" w:rsidR="00E21DD1" w:rsidRPr="000B526A" w:rsidRDefault="00E21DD1" w:rsidP="00E21DD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C2D018" w14:textId="77777777" w:rsidR="00E21DD1" w:rsidRPr="000B526A" w:rsidRDefault="00E21DD1" w:rsidP="00E21DD1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528" w:rsidRPr="000B526A" w14:paraId="465A1E07" w14:textId="77777777" w:rsidTr="009E6618">
        <w:tc>
          <w:tcPr>
            <w:tcW w:w="2746" w:type="dxa"/>
            <w:shd w:val="clear" w:color="auto" w:fill="auto"/>
          </w:tcPr>
          <w:p w14:paraId="61023D48" w14:textId="127BDEAD" w:rsidR="00A82528" w:rsidRPr="000B526A" w:rsidRDefault="00A82528" w:rsidP="00A8252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  <w:lang w:val="en-US" w:bidi="ar-SA"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ประจำปี</w:t>
            </w:r>
          </w:p>
        </w:tc>
        <w:tc>
          <w:tcPr>
            <w:tcW w:w="1921" w:type="dxa"/>
            <w:shd w:val="clear" w:color="auto" w:fill="auto"/>
          </w:tcPr>
          <w:p w14:paraId="2DF5D10B" w14:textId="4B05FB77" w:rsidR="00A82528" w:rsidRPr="000B526A" w:rsidRDefault="00A82528" w:rsidP="00A825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741" w:type="dxa"/>
            <w:shd w:val="clear" w:color="auto" w:fill="auto"/>
          </w:tcPr>
          <w:p w14:paraId="4A615D53" w14:textId="6F30F711" w:rsidR="00A82528" w:rsidRPr="000B526A" w:rsidRDefault="00A82528" w:rsidP="00A825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8485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461A30" w14:textId="3DCA7E44" w:rsidR="00A82528" w:rsidRPr="000B526A" w:rsidRDefault="00A82528" w:rsidP="00A825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75F87" w14:textId="77777777" w:rsidR="00A82528" w:rsidRPr="000B526A" w:rsidRDefault="00A82528" w:rsidP="00A825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C8B1CE" w14:textId="61C8C422" w:rsidR="00A82528" w:rsidRPr="000B526A" w:rsidRDefault="00A82528" w:rsidP="00A82528">
            <w:pPr>
              <w:tabs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</w:tbl>
    <w:p w14:paraId="0A3EC57E" w14:textId="77777777" w:rsidR="00B0631E" w:rsidRPr="000B526A" w:rsidRDefault="00B0631E" w:rsidP="001B225A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2C76D34" w14:textId="77777777" w:rsidR="00A82528" w:rsidRDefault="00A82528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252B292C" w14:textId="0D1A0A80" w:rsidR="00847976" w:rsidRPr="000B526A" w:rsidRDefault="009E5FFC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2</w:t>
      </w:r>
      <w:r w:rsidR="00C7024F">
        <w:rPr>
          <w:rFonts w:ascii="Angsana New" w:hAnsi="Angsana New" w:hint="cs"/>
          <w:b/>
          <w:bCs/>
          <w:sz w:val="30"/>
          <w:szCs w:val="30"/>
          <w:cs/>
          <w:lang w:val="en-US"/>
        </w:rPr>
        <w:t>2</w:t>
      </w:r>
      <w:r w:rsidR="00847976" w:rsidRPr="000B526A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3D751E2" w14:textId="77777777" w:rsidR="00023D59" w:rsidRPr="000B526A" w:rsidRDefault="00023D59" w:rsidP="0084797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66CF6DB" w14:textId="77777777" w:rsidR="002D3CC3" w:rsidRPr="000B526A" w:rsidRDefault="002D3CC3" w:rsidP="00821919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lang w:val="en-GB"/>
        </w:rPr>
        <w:t xml:space="preserve"> </w:t>
      </w:r>
    </w:p>
    <w:p w14:paraId="4D4732C2" w14:textId="77777777" w:rsidR="002D3CC3" w:rsidRPr="000B526A" w:rsidRDefault="002D3CC3" w:rsidP="00821919">
      <w:pPr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3F73186A" w14:textId="55EDA8A0" w:rsidR="002D3CC3" w:rsidRPr="000B526A" w:rsidRDefault="00821919" w:rsidP="00821919">
      <w:pPr>
        <w:ind w:left="1080" w:hanging="540"/>
        <w:jc w:val="thaiDistribute"/>
        <w:rPr>
          <w:rFonts w:ascii="Angsana New" w:hAnsi="Angsana New"/>
        </w:rPr>
      </w:pPr>
      <w:r w:rsidRPr="000B526A">
        <w:rPr>
          <w:rFonts w:ascii="Angsana New" w:hAnsi="Angsana New" w:hint="cs"/>
          <w:sz w:val="30"/>
          <w:szCs w:val="30"/>
        </w:rPr>
        <w:tab/>
      </w:r>
      <w:r w:rsidR="002D3CC3" w:rsidRPr="000B526A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D7C6F7A" w14:textId="77777777" w:rsidR="00185477" w:rsidRPr="000B526A" w:rsidRDefault="00185477" w:rsidP="00821919">
      <w:pPr>
        <w:ind w:left="1080" w:hanging="540"/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8"/>
        <w:gridCol w:w="270"/>
        <w:gridCol w:w="1727"/>
        <w:gridCol w:w="252"/>
        <w:gridCol w:w="813"/>
        <w:gridCol w:w="270"/>
        <w:gridCol w:w="900"/>
        <w:gridCol w:w="270"/>
        <w:gridCol w:w="720"/>
        <w:gridCol w:w="270"/>
        <w:gridCol w:w="900"/>
      </w:tblGrid>
      <w:tr w:rsidR="00A654F5" w:rsidRPr="000B526A" w14:paraId="6980AAA3" w14:textId="77777777" w:rsidTr="00BC1E5C">
        <w:trPr>
          <w:tblHeader/>
        </w:trPr>
        <w:tc>
          <w:tcPr>
            <w:tcW w:w="2878" w:type="dxa"/>
            <w:shd w:val="clear" w:color="auto" w:fill="auto"/>
            <w:vAlign w:val="bottom"/>
          </w:tcPr>
          <w:p w14:paraId="69CD7468" w14:textId="77777777" w:rsidR="002D3CC3" w:rsidRPr="000B526A" w:rsidRDefault="002D3CC3" w:rsidP="002D3CC3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F7B8DD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27" w:type="dxa"/>
            <w:vAlign w:val="bottom"/>
          </w:tcPr>
          <w:p w14:paraId="46886B60" w14:textId="196AD320" w:rsidR="002D3CC3" w:rsidRPr="000B526A" w:rsidRDefault="002D3CC3" w:rsidP="008219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395" w:type="dxa"/>
            <w:gridSpan w:val="8"/>
            <w:vAlign w:val="bottom"/>
          </w:tcPr>
          <w:p w14:paraId="7A8C0AA1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654F5" w:rsidRPr="000B526A" w14:paraId="22DFF8A4" w14:textId="77777777" w:rsidTr="00BC1E5C">
        <w:trPr>
          <w:tblHeader/>
        </w:trPr>
        <w:tc>
          <w:tcPr>
            <w:tcW w:w="2878" w:type="dxa"/>
            <w:vMerge w:val="restart"/>
            <w:shd w:val="clear" w:color="auto" w:fill="auto"/>
            <w:vAlign w:val="bottom"/>
          </w:tcPr>
          <w:p w14:paraId="081F1BA4" w14:textId="78BE42E1" w:rsidR="002D3CC3" w:rsidRPr="000B526A" w:rsidRDefault="00110436" w:rsidP="00110436">
            <w:pPr>
              <w:spacing w:line="240" w:lineRule="auto"/>
              <w:ind w:left="51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Merge w:val="restart"/>
          </w:tcPr>
          <w:p w14:paraId="2C740FB0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27" w:type="dxa"/>
            <w:vMerge w:val="restart"/>
            <w:vAlign w:val="bottom"/>
          </w:tcPr>
          <w:p w14:paraId="7B8A93BF" w14:textId="77777777" w:rsidR="002D3CC3" w:rsidRPr="000B526A" w:rsidRDefault="00903D4A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</w:r>
            <w:r w:rsidR="002D3CC3"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4395" w:type="dxa"/>
            <w:gridSpan w:val="8"/>
            <w:vAlign w:val="center"/>
          </w:tcPr>
          <w:p w14:paraId="0E530B2A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654F5" w:rsidRPr="000B526A" w14:paraId="40C17E73" w14:textId="77777777" w:rsidTr="00BC1E5C">
        <w:trPr>
          <w:tblHeader/>
        </w:trPr>
        <w:tc>
          <w:tcPr>
            <w:tcW w:w="2878" w:type="dxa"/>
            <w:vMerge/>
            <w:shd w:val="clear" w:color="auto" w:fill="auto"/>
            <w:vAlign w:val="bottom"/>
          </w:tcPr>
          <w:p w14:paraId="05526FC4" w14:textId="77777777" w:rsidR="002D3CC3" w:rsidRPr="000B526A" w:rsidRDefault="002D3CC3" w:rsidP="002D3CC3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14:paraId="469670EB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27" w:type="dxa"/>
            <w:vMerge/>
            <w:vAlign w:val="bottom"/>
          </w:tcPr>
          <w:p w14:paraId="1476C27D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</w:tcPr>
          <w:p w14:paraId="2B0FE418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1BAE266B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304851B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F73130E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5CAEED68" w14:textId="77777777" w:rsidR="002D3CC3" w:rsidRPr="000B526A" w:rsidRDefault="002D3CC3" w:rsidP="002D3CC3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DD6A026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</w:rPr>
              <w:t>ระดับ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270" w:type="dxa"/>
          </w:tcPr>
          <w:p w14:paraId="6DCAA4D3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221663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654F5" w:rsidRPr="000B526A" w14:paraId="2E22907A" w14:textId="77777777" w:rsidTr="00BC1E5C">
        <w:trPr>
          <w:tblHeader/>
        </w:trPr>
        <w:tc>
          <w:tcPr>
            <w:tcW w:w="2878" w:type="dxa"/>
            <w:shd w:val="clear" w:color="auto" w:fill="auto"/>
            <w:vAlign w:val="bottom"/>
          </w:tcPr>
          <w:p w14:paraId="5A1CDB3E" w14:textId="77777777" w:rsidR="002D3CC3" w:rsidRPr="000B526A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2" w:type="dxa"/>
            <w:gridSpan w:val="10"/>
          </w:tcPr>
          <w:p w14:paraId="2013AEB8" w14:textId="77777777" w:rsidR="002D3CC3" w:rsidRPr="000B526A" w:rsidRDefault="002D3CC3" w:rsidP="002D3CC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654F5" w:rsidRPr="000B526A" w14:paraId="74BFFFE5" w14:textId="77777777" w:rsidTr="00BC1E5C">
        <w:tc>
          <w:tcPr>
            <w:tcW w:w="2878" w:type="dxa"/>
            <w:shd w:val="clear" w:color="auto" w:fill="auto"/>
            <w:vAlign w:val="bottom"/>
          </w:tcPr>
          <w:p w14:paraId="7F0D64AB" w14:textId="3618A042" w:rsidR="002D3CC3" w:rsidRPr="000B526A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392" w:type="dxa"/>
            <w:gridSpan w:val="10"/>
          </w:tcPr>
          <w:p w14:paraId="3FDBF7D8" w14:textId="77777777" w:rsidR="002D3CC3" w:rsidRPr="000B526A" w:rsidRDefault="002D3CC3" w:rsidP="002D3CC3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654F5" w:rsidRPr="000B526A" w14:paraId="3E5E7783" w14:textId="77777777" w:rsidTr="00BC1E5C">
        <w:tc>
          <w:tcPr>
            <w:tcW w:w="2878" w:type="dxa"/>
            <w:shd w:val="clear" w:color="auto" w:fill="auto"/>
          </w:tcPr>
          <w:p w14:paraId="04C8D9A6" w14:textId="77777777" w:rsidR="002D3CC3" w:rsidRPr="000B526A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85266AF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C3A15F2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B68E4F7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3" w:type="dxa"/>
          </w:tcPr>
          <w:p w14:paraId="6224C1E7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FA385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A0EEAC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10FA7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3F26B55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C8ADA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A37810B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54F5" w:rsidRPr="000B526A" w14:paraId="7DC48A69" w14:textId="77777777" w:rsidTr="00BC1E5C">
        <w:tc>
          <w:tcPr>
            <w:tcW w:w="2878" w:type="dxa"/>
            <w:shd w:val="clear" w:color="auto" w:fill="auto"/>
          </w:tcPr>
          <w:p w14:paraId="491BA173" w14:textId="77777777" w:rsidR="009127E9" w:rsidRPr="000B526A" w:rsidRDefault="009127E9" w:rsidP="009127E9">
            <w:pPr>
              <w:tabs>
                <w:tab w:val="decimal" w:pos="510"/>
              </w:tabs>
              <w:spacing w:line="240" w:lineRule="auto"/>
              <w:ind w:left="52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270" w:type="dxa"/>
          </w:tcPr>
          <w:p w14:paraId="440D8FD8" w14:textId="77777777" w:rsidR="009127E9" w:rsidRPr="000B526A" w:rsidRDefault="009127E9" w:rsidP="009127E9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7542DDB" w14:textId="288C3697" w:rsidR="009127E9" w:rsidRPr="000B526A" w:rsidRDefault="002752A4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2752A4">
              <w:rPr>
                <w:rFonts w:ascii="Angsana New" w:hAnsi="Angsana New" w:cs="Angsana New"/>
                <w:sz w:val="30"/>
                <w:szCs w:val="30"/>
              </w:rPr>
              <w:t>51,468</w:t>
            </w:r>
          </w:p>
        </w:tc>
        <w:tc>
          <w:tcPr>
            <w:tcW w:w="252" w:type="dxa"/>
          </w:tcPr>
          <w:p w14:paraId="537002F9" w14:textId="77777777" w:rsidR="009127E9" w:rsidRPr="000B526A" w:rsidRDefault="009127E9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0B2EF130" w14:textId="26171207" w:rsidR="009127E9" w:rsidRPr="000B526A" w:rsidRDefault="002752A4" w:rsidP="00BC1E5C">
            <w:pPr>
              <w:pStyle w:val="acctfourfigures"/>
              <w:tabs>
                <w:tab w:val="clear" w:pos="765"/>
                <w:tab w:val="decimal" w:pos="680"/>
                <w:tab w:val="decimal" w:pos="133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E7730A" w14:textId="77777777" w:rsidR="009127E9" w:rsidRPr="000B526A" w:rsidRDefault="009127E9" w:rsidP="008B11B5">
            <w:pPr>
              <w:pStyle w:val="acctfourfigures"/>
              <w:tabs>
                <w:tab w:val="clear" w:pos="765"/>
                <w:tab w:val="decimal" w:pos="759"/>
                <w:tab w:val="decimal" w:pos="133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350DBE" w14:textId="2F63704D" w:rsidR="009127E9" w:rsidRPr="000B526A" w:rsidRDefault="002752A4" w:rsidP="008B11B5">
            <w:pPr>
              <w:pStyle w:val="acctfourfigures"/>
              <w:tabs>
                <w:tab w:val="clear" w:pos="765"/>
                <w:tab w:val="decimal" w:pos="759"/>
                <w:tab w:val="decimal" w:pos="13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2752A4">
              <w:rPr>
                <w:rFonts w:ascii="Angsana New" w:hAnsi="Angsana New" w:cs="Angsana New"/>
                <w:sz w:val="30"/>
                <w:szCs w:val="30"/>
              </w:rPr>
              <w:t>51,468</w:t>
            </w:r>
          </w:p>
        </w:tc>
        <w:tc>
          <w:tcPr>
            <w:tcW w:w="270" w:type="dxa"/>
            <w:vAlign w:val="bottom"/>
          </w:tcPr>
          <w:p w14:paraId="225CF3F6" w14:textId="77777777" w:rsidR="009127E9" w:rsidRPr="000B526A" w:rsidRDefault="009127E9" w:rsidP="008B11B5">
            <w:pPr>
              <w:pStyle w:val="acctfourfigures"/>
              <w:tabs>
                <w:tab w:val="clear" w:pos="765"/>
                <w:tab w:val="decimal" w:pos="759"/>
                <w:tab w:val="decimal" w:pos="13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307F836" w14:textId="14D7F5D8" w:rsidR="009127E9" w:rsidRPr="000B526A" w:rsidRDefault="002752A4" w:rsidP="00BC1E5C">
            <w:pPr>
              <w:pStyle w:val="acctfourfigures"/>
              <w:tabs>
                <w:tab w:val="clear" w:pos="765"/>
                <w:tab w:val="decimal" w:pos="669"/>
                <w:tab w:val="decimal" w:pos="133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CA1346" w14:textId="77777777" w:rsidR="009127E9" w:rsidRPr="000B526A" w:rsidRDefault="009127E9" w:rsidP="008B11B5">
            <w:pPr>
              <w:pStyle w:val="acctfourfigures"/>
              <w:tabs>
                <w:tab w:val="clear" w:pos="765"/>
                <w:tab w:val="decimal" w:pos="759"/>
                <w:tab w:val="decimal" w:pos="13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522E3C" w14:textId="6021BB1F" w:rsidR="009127E9" w:rsidRPr="000B526A" w:rsidRDefault="002752A4" w:rsidP="00BC1E5C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752A4">
              <w:rPr>
                <w:rFonts w:ascii="Angsana New" w:hAnsi="Angsana New" w:cs="Angsana New"/>
                <w:sz w:val="30"/>
                <w:szCs w:val="30"/>
              </w:rPr>
              <w:t>51,468</w:t>
            </w:r>
          </w:p>
        </w:tc>
      </w:tr>
      <w:tr w:rsidR="00A654F5" w:rsidRPr="000B526A" w14:paraId="2D35BF03" w14:textId="77777777" w:rsidTr="00BC1E5C">
        <w:tc>
          <w:tcPr>
            <w:tcW w:w="2878" w:type="dxa"/>
            <w:shd w:val="clear" w:color="auto" w:fill="auto"/>
            <w:vAlign w:val="bottom"/>
          </w:tcPr>
          <w:p w14:paraId="77FEDD72" w14:textId="77777777" w:rsidR="002D3CC3" w:rsidRPr="000B526A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92" w:type="dxa"/>
            <w:gridSpan w:val="10"/>
          </w:tcPr>
          <w:p w14:paraId="07824FA2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654F5" w:rsidRPr="000B526A" w14:paraId="7E392E18" w14:textId="77777777" w:rsidTr="00BC1E5C">
        <w:tc>
          <w:tcPr>
            <w:tcW w:w="2878" w:type="dxa"/>
            <w:shd w:val="clear" w:color="auto" w:fill="auto"/>
            <w:vAlign w:val="bottom"/>
          </w:tcPr>
          <w:p w14:paraId="01EDA2AC" w14:textId="69C8DAD1" w:rsidR="002D3CC3" w:rsidRPr="000B526A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92" w:type="dxa"/>
            <w:gridSpan w:val="10"/>
          </w:tcPr>
          <w:p w14:paraId="14864607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654F5" w:rsidRPr="000B526A" w14:paraId="40190AE8" w14:textId="77777777" w:rsidTr="00BC1E5C">
        <w:tc>
          <w:tcPr>
            <w:tcW w:w="2878" w:type="dxa"/>
            <w:shd w:val="clear" w:color="auto" w:fill="auto"/>
          </w:tcPr>
          <w:p w14:paraId="72AA3E5C" w14:textId="77777777" w:rsidR="002D3CC3" w:rsidRPr="000B526A" w:rsidRDefault="002D3CC3" w:rsidP="002D3CC3">
            <w:pPr>
              <w:spacing w:line="240" w:lineRule="auto"/>
              <w:ind w:left="52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8274224" w14:textId="77777777" w:rsidR="002D3CC3" w:rsidRPr="000B526A" w:rsidRDefault="002D3CC3" w:rsidP="002D3CC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5211626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15B9D0D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3" w:type="dxa"/>
          </w:tcPr>
          <w:p w14:paraId="72A4CF1D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A921B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B3F857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AF5FB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ACB3F87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0F15C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6485607" w14:textId="77777777" w:rsidR="002D3CC3" w:rsidRPr="000B526A" w:rsidRDefault="002D3CC3" w:rsidP="002D3CC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2528" w:rsidRPr="000B526A" w14:paraId="7B376540" w14:textId="77777777" w:rsidTr="00BC1E5C">
        <w:tc>
          <w:tcPr>
            <w:tcW w:w="2878" w:type="dxa"/>
            <w:shd w:val="clear" w:color="auto" w:fill="auto"/>
          </w:tcPr>
          <w:p w14:paraId="1BC4413F" w14:textId="77777777" w:rsidR="00A82528" w:rsidRPr="000B526A" w:rsidRDefault="00A82528" w:rsidP="00A82528">
            <w:pPr>
              <w:tabs>
                <w:tab w:val="decimal" w:pos="510"/>
              </w:tabs>
              <w:spacing w:line="240" w:lineRule="auto"/>
              <w:ind w:left="52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270" w:type="dxa"/>
          </w:tcPr>
          <w:p w14:paraId="5307D4FE" w14:textId="77777777" w:rsidR="00A82528" w:rsidRPr="000B526A" w:rsidRDefault="00A82528" w:rsidP="00A825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E82FC92" w14:textId="3C3305EB" w:rsidR="00A82528" w:rsidRPr="000B526A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51,176</w:t>
            </w:r>
          </w:p>
        </w:tc>
        <w:tc>
          <w:tcPr>
            <w:tcW w:w="252" w:type="dxa"/>
          </w:tcPr>
          <w:p w14:paraId="32206740" w14:textId="77777777" w:rsidR="00A82528" w:rsidRPr="000B526A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3" w:type="dxa"/>
            <w:vAlign w:val="bottom"/>
          </w:tcPr>
          <w:p w14:paraId="2025BF9E" w14:textId="470AAC36" w:rsidR="00A82528" w:rsidRPr="000B526A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34E12B" w14:textId="77777777" w:rsidR="00A82528" w:rsidRPr="000B526A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AF277A" w14:textId="0C2A38AB" w:rsidR="00A82528" w:rsidRPr="000B526A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51,176</w:t>
            </w:r>
          </w:p>
        </w:tc>
        <w:tc>
          <w:tcPr>
            <w:tcW w:w="270" w:type="dxa"/>
            <w:vAlign w:val="bottom"/>
          </w:tcPr>
          <w:p w14:paraId="208A7300" w14:textId="77777777" w:rsidR="00A82528" w:rsidRPr="000B526A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A6A8E41" w14:textId="28B1E053" w:rsidR="00A82528" w:rsidRPr="000B526A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E049D9" w14:textId="77777777" w:rsidR="00A82528" w:rsidRPr="000B526A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7DFBF4" w14:textId="18921A59" w:rsidR="00A82528" w:rsidRPr="000B526A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51,176</w:t>
            </w:r>
          </w:p>
        </w:tc>
      </w:tr>
    </w:tbl>
    <w:p w14:paraId="17344F80" w14:textId="77777777" w:rsidR="002D3CC3" w:rsidRPr="004C60F1" w:rsidRDefault="002D3CC3" w:rsidP="002D3CC3">
      <w:pPr>
        <w:ind w:left="1170"/>
        <w:jc w:val="thaiDistribute"/>
        <w:rPr>
          <w:rFonts w:ascii="Angsana New" w:hAnsi="Angsana New"/>
          <w:sz w:val="30"/>
          <w:szCs w:val="30"/>
        </w:rPr>
      </w:pPr>
    </w:p>
    <w:p w14:paraId="4CDA8FBB" w14:textId="77777777" w:rsidR="00096244" w:rsidRPr="004C60F1" w:rsidRDefault="00096244" w:rsidP="00BC1E5C">
      <w:pPr>
        <w:spacing w:line="240" w:lineRule="auto"/>
        <w:ind w:left="1080"/>
        <w:rPr>
          <w:rFonts w:ascii="Angsana New" w:hAnsi="Angsana New"/>
          <w:bCs/>
          <w:sz w:val="30"/>
          <w:szCs w:val="30"/>
        </w:rPr>
      </w:pPr>
      <w:r w:rsidRPr="004C60F1">
        <w:rPr>
          <w:rFonts w:ascii="Angsana New" w:hAnsi="Angsana New" w:hint="cs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130B56">
        <w:rPr>
          <w:rFonts w:ascii="Angsana New" w:hAnsi="Angsana New"/>
          <w:b/>
          <w:bCs/>
          <w:sz w:val="30"/>
          <w:szCs w:val="30"/>
          <w:lang w:val="en-US"/>
        </w:rPr>
        <w:t>2</w:t>
      </w:r>
    </w:p>
    <w:p w14:paraId="77C8D58B" w14:textId="77777777" w:rsidR="00096244" w:rsidRPr="004C60F1" w:rsidRDefault="00096244" w:rsidP="00096244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8820" w:type="dxa"/>
        <w:tblInd w:w="990" w:type="dxa"/>
        <w:tblLook w:val="04A0" w:firstRow="1" w:lastRow="0" w:firstColumn="1" w:lastColumn="0" w:noHBand="0" w:noVBand="1"/>
      </w:tblPr>
      <w:tblGrid>
        <w:gridCol w:w="5400"/>
        <w:gridCol w:w="270"/>
        <w:gridCol w:w="3150"/>
      </w:tblGrid>
      <w:tr w:rsidR="00096244" w:rsidRPr="000B526A" w14:paraId="675E76C2" w14:textId="77777777" w:rsidTr="00BC1E5C">
        <w:trPr>
          <w:tblHeader/>
        </w:trPr>
        <w:tc>
          <w:tcPr>
            <w:tcW w:w="5400" w:type="dxa"/>
            <w:shd w:val="clear" w:color="auto" w:fill="auto"/>
            <w:hideMark/>
          </w:tcPr>
          <w:p w14:paraId="6EB522D0" w14:textId="77777777" w:rsidR="00096244" w:rsidRPr="000B526A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3605865D" w14:textId="77777777" w:rsidR="00096244" w:rsidRPr="000B526A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shd w:val="clear" w:color="auto" w:fill="auto"/>
            <w:hideMark/>
          </w:tcPr>
          <w:p w14:paraId="0D0080EB" w14:textId="77777777" w:rsidR="00096244" w:rsidRPr="000B526A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96244" w:rsidRPr="000B526A" w14:paraId="3EEC9C87" w14:textId="77777777" w:rsidTr="00BC1E5C">
        <w:tc>
          <w:tcPr>
            <w:tcW w:w="5400" w:type="dxa"/>
            <w:shd w:val="clear" w:color="auto" w:fill="auto"/>
            <w:hideMark/>
          </w:tcPr>
          <w:p w14:paraId="2DFEE3F1" w14:textId="2A7E9FF1" w:rsidR="00096244" w:rsidRPr="000B526A" w:rsidRDefault="00096244" w:rsidP="00814EAC">
            <w:pPr>
              <w:spacing w:line="240" w:lineRule="auto"/>
              <w:ind w:left="250" w:right="-110" w:hanging="250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DE2B84" w:rsidRPr="000B526A">
              <w:rPr>
                <w:rFonts w:ascii="Angsana New" w:hAnsi="Angsana New" w:hint="cs"/>
                <w:sz w:val="30"/>
                <w:szCs w:val="30"/>
                <w:cs/>
              </w:rPr>
              <w:t>ในหน่วยลงทุนในความต้องการของตลาด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ที่วัดมูลค่าด้วยมูลค่ายุติธรรมผ่านกำไรหรือขาดทุน </w:t>
            </w:r>
          </w:p>
        </w:tc>
        <w:tc>
          <w:tcPr>
            <w:tcW w:w="270" w:type="dxa"/>
            <w:shd w:val="clear" w:color="auto" w:fill="auto"/>
          </w:tcPr>
          <w:p w14:paraId="267B6ADF" w14:textId="77777777" w:rsidR="00096244" w:rsidRPr="000B526A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150" w:type="dxa"/>
            <w:shd w:val="clear" w:color="auto" w:fill="auto"/>
            <w:hideMark/>
          </w:tcPr>
          <w:p w14:paraId="67BFAA14" w14:textId="77777777" w:rsidR="00096244" w:rsidRPr="000B526A" w:rsidRDefault="00096244" w:rsidP="00814E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163DCA07" w14:textId="77777777" w:rsidR="00B642D4" w:rsidRPr="000B526A" w:rsidRDefault="00B642D4" w:rsidP="00B642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4B62A40F" w14:textId="77777777" w:rsidR="00A82528" w:rsidRDefault="00A82528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7E5AFE9" w14:textId="390D3979" w:rsidR="00417DF3" w:rsidRPr="000B526A" w:rsidRDefault="00417DF3" w:rsidP="00B51FB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นโยบายการจัดการความเสี่ยงทางด้านการเงิน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lang w:val="en-GB"/>
        </w:rPr>
        <w:t xml:space="preserve">   </w:t>
      </w:r>
    </w:p>
    <w:p w14:paraId="019A54B7" w14:textId="77777777" w:rsidR="00417DF3" w:rsidRPr="000B526A" w:rsidRDefault="00417DF3" w:rsidP="00B51FBB">
      <w:pPr>
        <w:tabs>
          <w:tab w:val="left" w:pos="153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18B0A682" w14:textId="77777777" w:rsidR="00E03CF4" w:rsidRPr="000B526A" w:rsidRDefault="00E03CF4" w:rsidP="00B51FBB">
      <w:pPr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BF07B48" w14:textId="77777777" w:rsidR="00E03CF4" w:rsidRPr="000B526A" w:rsidRDefault="00E03CF4" w:rsidP="00B51FBB">
      <w:pPr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63B64505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282BA77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</w:p>
    <w:p w14:paraId="4C38456A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5CBD9B6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</w:p>
    <w:p w14:paraId="186BEBAB" w14:textId="77777777" w:rsidR="00E03CF4" w:rsidRPr="000B526A" w:rsidRDefault="00E03CF4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F3CBCB5" w14:textId="77777777" w:rsidR="000E3E6C" w:rsidRPr="000B526A" w:rsidRDefault="000E3E6C" w:rsidP="00B51FBB">
      <w:pPr>
        <w:spacing w:line="240" w:lineRule="auto"/>
        <w:ind w:left="1080" w:right="-7"/>
        <w:jc w:val="thaiDistribute"/>
        <w:rPr>
          <w:rFonts w:ascii="Angsana New" w:hAnsi="Angsana New"/>
          <w:sz w:val="30"/>
          <w:szCs w:val="30"/>
        </w:rPr>
      </w:pPr>
    </w:p>
    <w:p w14:paraId="582077CB" w14:textId="241B2185" w:rsidR="000E3E6C" w:rsidRPr="000B526A" w:rsidRDefault="000E3E6C" w:rsidP="008B11B5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B526A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="00E86F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.1) </w:t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0B526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70A09351" w14:textId="77777777" w:rsidR="000E3E6C" w:rsidRPr="000B526A" w:rsidRDefault="000E3E6C" w:rsidP="000E3E6C">
      <w:pPr>
        <w:autoSpaceDE w:val="0"/>
        <w:autoSpaceDN w:val="0"/>
        <w:adjustRightInd w:val="0"/>
        <w:spacing w:line="240" w:lineRule="auto"/>
        <w:ind w:left="1166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406BD5" w14:textId="0EB63A16" w:rsidR="000E3E6C" w:rsidRPr="000B526A" w:rsidRDefault="000E3E6C" w:rsidP="000E3E6C">
      <w:pPr>
        <w:ind w:left="171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ซึ่งโดยส่วนใหญ่เกิดจากลูกหนี้ที่เป็นลูกค้าของบริษัท</w:t>
      </w:r>
    </w:p>
    <w:p w14:paraId="5175A950" w14:textId="77777777" w:rsidR="00E52F23" w:rsidRPr="000B526A" w:rsidRDefault="00E52F23" w:rsidP="000E3E6C">
      <w:pPr>
        <w:ind w:left="1710"/>
        <w:jc w:val="thaiDistribute"/>
        <w:rPr>
          <w:rFonts w:ascii="Angsana New" w:hAnsi="Angsana New"/>
          <w:sz w:val="30"/>
          <w:szCs w:val="30"/>
        </w:rPr>
      </w:pPr>
    </w:p>
    <w:p w14:paraId="0C49A7A3" w14:textId="77777777" w:rsidR="00A82528" w:rsidRDefault="00A82528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9ED4139" w14:textId="223CA9C5" w:rsidR="000E3E6C" w:rsidRPr="000B526A" w:rsidRDefault="000E3E6C" w:rsidP="00EA71E9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</w:rPr>
        <w:lastRenderedPageBreak/>
        <w:t>(</w:t>
      </w:r>
      <w:r w:rsidR="00E86F7E">
        <w:rPr>
          <w:rFonts w:ascii="Angsana New" w:hAnsi="Angsana New" w:hint="cs"/>
          <w:sz w:val="30"/>
          <w:szCs w:val="30"/>
          <w:cs/>
        </w:rPr>
        <w:t>ข</w:t>
      </w:r>
      <w:r w:rsidR="00E86F7E" w:rsidRPr="000B526A">
        <w:rPr>
          <w:rFonts w:ascii="Angsana New" w:hAnsi="Angsana New" w:hint="cs"/>
          <w:sz w:val="30"/>
          <w:szCs w:val="30"/>
        </w:rPr>
        <w:t>.</w:t>
      </w:r>
      <w:r w:rsidRPr="000B526A">
        <w:rPr>
          <w:rFonts w:ascii="Angsana New" w:hAnsi="Angsana New" w:hint="cs"/>
          <w:sz w:val="30"/>
          <w:szCs w:val="30"/>
        </w:rPr>
        <w:t>1.1)</w:t>
      </w:r>
      <w:r w:rsidR="00EA71E9" w:rsidRPr="000B526A">
        <w:rPr>
          <w:rFonts w:ascii="Angsana New" w:hAnsi="Angsana New" w:hint="cs"/>
          <w:sz w:val="30"/>
          <w:szCs w:val="30"/>
        </w:rPr>
        <w:t xml:space="preserve"> </w:t>
      </w:r>
      <w:r w:rsidR="00EA71E9" w:rsidRPr="000B526A">
        <w:rPr>
          <w:rFonts w:ascii="Angsana New" w:hAnsi="Angsana New" w:hint="cs"/>
          <w:sz w:val="30"/>
          <w:szCs w:val="30"/>
        </w:rPr>
        <w:tab/>
      </w:r>
      <w:r w:rsidRPr="000B526A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DEBF569" w14:textId="77777777" w:rsidR="00EA71E9" w:rsidRPr="000B526A" w:rsidRDefault="00EA71E9" w:rsidP="00EA71E9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30327E7C" w14:textId="27CCF080" w:rsidR="00EA71E9" w:rsidRPr="008B11B5" w:rsidRDefault="00EA71E9" w:rsidP="004D5A83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0B526A">
        <w:rPr>
          <w:rFonts w:ascii="Angsana New" w:hAnsi="Angsana New" w:hint="cs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ๆ ซึ่งอาจส่งผลต่อความเสี่ยงด้านเครดิตของลูกค้า</w:t>
      </w:r>
      <w:r w:rsidRPr="008B11B5">
        <w:rPr>
          <w:rFonts w:ascii="Angsana New" w:hAnsi="Angsana New"/>
          <w:spacing w:val="-2"/>
          <w:sz w:val="30"/>
          <w:szCs w:val="30"/>
          <w:cs/>
        </w:rPr>
        <w:t xml:space="preserve">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B11B5">
        <w:rPr>
          <w:rFonts w:ascii="Angsana New" w:hAnsi="Angsana New"/>
          <w:spacing w:val="-2"/>
          <w:sz w:val="30"/>
          <w:szCs w:val="30"/>
        </w:rPr>
        <w:t xml:space="preserve"> </w:t>
      </w:r>
      <w:r w:rsidRPr="008B11B5">
        <w:rPr>
          <w:rFonts w:ascii="Angsana New" w:hAnsi="Angsana New"/>
          <w:spacing w:val="-2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EA332D" w:rsidRPr="008B11B5">
        <w:rPr>
          <w:rFonts w:ascii="Angsana New" w:hAnsi="Angsana New"/>
          <w:spacing w:val="-2"/>
          <w:sz w:val="30"/>
          <w:szCs w:val="30"/>
        </w:rPr>
        <w:t>14</w:t>
      </w:r>
    </w:p>
    <w:p w14:paraId="1C2B1D83" w14:textId="77777777" w:rsidR="00EA71E9" w:rsidRPr="000B526A" w:rsidRDefault="00EA71E9" w:rsidP="00EA71E9">
      <w:pPr>
        <w:tabs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30"/>
          <w:szCs w:val="30"/>
        </w:rPr>
      </w:pPr>
    </w:p>
    <w:p w14:paraId="3D17E27D" w14:textId="7C3338EF" w:rsidR="00EA71E9" w:rsidRPr="000B526A" w:rsidRDefault="00EA71E9" w:rsidP="004D5A83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2430" w:right="-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</w:t>
      </w:r>
      <w:r w:rsidR="004215AC" w:rsidRPr="008B11B5">
        <w:rPr>
          <w:rFonts w:ascii="Angsana New" w:hAnsi="Angsana New"/>
          <w:sz w:val="30"/>
          <w:szCs w:val="30"/>
          <w:cs/>
        </w:rPr>
        <w:t xml:space="preserve">ทางการค้า </w:t>
      </w:r>
      <w:r w:rsidRPr="000B526A">
        <w:rPr>
          <w:rFonts w:ascii="Angsana New" w:hAnsi="Angsana New" w:hint="cs"/>
          <w:sz w:val="30"/>
          <w:szCs w:val="30"/>
          <w:cs/>
        </w:rPr>
        <w:t>บริษัทจะทบทว</w:t>
      </w:r>
      <w:r w:rsidR="0035576A" w:rsidRPr="000B526A">
        <w:rPr>
          <w:rFonts w:ascii="Angsana New" w:hAnsi="Angsana New" w:hint="cs"/>
          <w:sz w:val="30"/>
          <w:szCs w:val="30"/>
          <w:cs/>
        </w:rPr>
        <w:t>น</w:t>
      </w:r>
      <w:r w:rsidRPr="000B526A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</w:t>
      </w:r>
      <w:r w:rsidRPr="000B526A">
        <w:rPr>
          <w:rFonts w:ascii="Angsana New" w:hAnsi="Angsana New" w:hint="cs"/>
          <w:sz w:val="30"/>
          <w:szCs w:val="30"/>
        </w:rPr>
        <w:t xml:space="preserve"> (</w:t>
      </w:r>
      <w:r w:rsidRPr="000B526A">
        <w:rPr>
          <w:rFonts w:ascii="Angsana New" w:hAnsi="Angsana New" w:hint="cs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</w:t>
      </w:r>
      <w:r w:rsidR="007814A7" w:rsidRPr="000B526A">
        <w:rPr>
          <w:rFonts w:ascii="Angsana New" w:hAnsi="Angsana New" w:hint="cs"/>
          <w:sz w:val="30"/>
          <w:szCs w:val="30"/>
          <w:cs/>
        </w:rPr>
        <w:t>นอย่างสม่ำเสมอ</w:t>
      </w:r>
      <w:r w:rsidR="0035576A"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="0035576A" w:rsidRPr="000B526A">
        <w:rPr>
          <w:rFonts w:ascii="Angsana New" w:hAnsi="Angsana New" w:hint="cs"/>
          <w:sz w:val="30"/>
          <w:szCs w:val="30"/>
          <w:cs/>
        </w:rPr>
        <w:t>ก</w:t>
      </w:r>
      <w:r w:rsidRPr="000B526A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</w:t>
      </w:r>
      <w:r w:rsidR="0035576A" w:rsidRPr="000B526A">
        <w:rPr>
          <w:rFonts w:ascii="Angsana New" w:hAnsi="Angsana New" w:hint="cs"/>
          <w:sz w:val="30"/>
          <w:szCs w:val="30"/>
          <w:cs/>
        </w:rPr>
        <w:t>ง</w:t>
      </w:r>
    </w:p>
    <w:p w14:paraId="58589C37" w14:textId="77777777" w:rsidR="00F0169D" w:rsidRPr="000B526A" w:rsidRDefault="00F0169D" w:rsidP="0035576A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530" w:right="-18"/>
        <w:jc w:val="thaiDistribute"/>
        <w:rPr>
          <w:rFonts w:ascii="Angsana New" w:hAnsi="Angsana New"/>
          <w:sz w:val="30"/>
          <w:szCs w:val="30"/>
        </w:rPr>
      </w:pPr>
    </w:p>
    <w:p w14:paraId="7AF06E22" w14:textId="7FDF0BC5" w:rsidR="00257411" w:rsidRDefault="00F0169D" w:rsidP="00257411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0B526A">
        <w:rPr>
          <w:rFonts w:ascii="Angsana New" w:hAnsi="Angsana New" w:hint="cs"/>
          <w:sz w:val="30"/>
          <w:szCs w:val="30"/>
          <w:lang w:val="en-US"/>
        </w:rPr>
        <w:t xml:space="preserve">90 </w:t>
      </w:r>
      <w:r w:rsidRPr="000B526A">
        <w:rPr>
          <w:rFonts w:ascii="Angsana New" w:hAnsi="Angsana New" w:hint="cs"/>
          <w:sz w:val="30"/>
          <w:szCs w:val="30"/>
          <w:cs/>
          <w:lang w:val="en-US"/>
        </w:rPr>
        <w:t>วัน</w:t>
      </w:r>
      <w:r w:rsidR="001724EF" w:rsidRPr="008B11B5">
        <w:rPr>
          <w:rFonts w:ascii="Angsana New" w:hAnsi="Angsana New"/>
          <w:sz w:val="30"/>
          <w:szCs w:val="30"/>
          <w:cs/>
        </w:rPr>
        <w:t xml:space="preserve"> และมีการติดตามยอดคงค้างของลูกหนี้การค้าอย่างสม่ำเสมอ </w:t>
      </w:r>
      <w:bookmarkStart w:id="1" w:name="_Hlk59433075"/>
      <w:r w:rsidR="001724EF" w:rsidRPr="008B11B5">
        <w:rPr>
          <w:rFonts w:ascii="Angsana New" w:hAnsi="Angsana New"/>
          <w:sz w:val="30"/>
          <w:szCs w:val="30"/>
          <w:cs/>
        </w:rPr>
        <w:t xml:space="preserve"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1"/>
      <w:r w:rsidR="001724EF" w:rsidRPr="008B11B5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</w:t>
      </w:r>
      <w:r w:rsidR="009B49A4" w:rsidRPr="008B11B5">
        <w:rPr>
          <w:rFonts w:ascii="Angsana New" w:hAnsi="Angsana New"/>
          <w:sz w:val="30"/>
          <w:szCs w:val="30"/>
          <w:cs/>
        </w:rPr>
        <w:t xml:space="preserve"> </w:t>
      </w:r>
      <w:r w:rsidR="001724EF" w:rsidRPr="008B11B5">
        <w:rPr>
          <w:rFonts w:ascii="Angsana New" w:hAnsi="Angsana New"/>
          <w:sz w:val="30"/>
          <w:szCs w:val="30"/>
          <w:cs/>
        </w:rPr>
        <w:t>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39CB54B6" w14:textId="77777777" w:rsidR="00257411" w:rsidRDefault="00257411" w:rsidP="00257411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14:paraId="2EBFB7F5" w14:textId="6210DE1C" w:rsidR="00257411" w:rsidRPr="008B11B5" w:rsidRDefault="00257411" w:rsidP="008B11B5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  <w:cs/>
        </w:rPr>
      </w:pPr>
      <w:r w:rsidRPr="008B11B5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CC121F">
        <w:rPr>
          <w:rFonts w:ascii="Angsana New" w:hAnsi="Angsana New"/>
          <w:sz w:val="30"/>
          <w:szCs w:val="30"/>
        </w:rPr>
        <w:t>4</w:t>
      </w:r>
      <w:r w:rsidR="00CC121F">
        <w:rPr>
          <w:rFonts w:ascii="Angsana New" w:hAnsi="Angsana New" w:hint="cs"/>
          <w:sz w:val="30"/>
          <w:szCs w:val="30"/>
          <w:cs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 xml:space="preserve">และ </w:t>
      </w:r>
      <w:r w:rsidRPr="008B11B5">
        <w:rPr>
          <w:rFonts w:ascii="Angsana New" w:hAnsi="Angsana New"/>
          <w:sz w:val="30"/>
          <w:szCs w:val="30"/>
        </w:rPr>
        <w:t xml:space="preserve">6 </w:t>
      </w:r>
      <w:r w:rsidRPr="008B11B5">
        <w:rPr>
          <w:rFonts w:ascii="Angsana New" w:hAnsi="Angsana New"/>
          <w:sz w:val="30"/>
          <w:szCs w:val="30"/>
          <w:cs/>
        </w:rPr>
        <w:t>ตามลำดับ</w:t>
      </w:r>
    </w:p>
    <w:p w14:paraId="4D0DDCE2" w14:textId="77777777" w:rsidR="00257411" w:rsidRPr="000B526A" w:rsidRDefault="00257411" w:rsidP="004D5A83">
      <w:pPr>
        <w:tabs>
          <w:tab w:val="left" w:pos="108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F1FEC5" w14:textId="6A852B62" w:rsidR="004D5A83" w:rsidRPr="004C60F1" w:rsidRDefault="004D5A83" w:rsidP="00AC523C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4C60F1">
        <w:rPr>
          <w:rFonts w:ascii="Angsana New" w:hAnsi="Angsana New" w:hint="cs"/>
          <w:sz w:val="30"/>
          <w:szCs w:val="30"/>
        </w:rPr>
        <w:t>(</w:t>
      </w:r>
      <w:r w:rsidR="00E86F7E">
        <w:rPr>
          <w:rFonts w:ascii="Angsana New" w:hAnsi="Angsana New" w:hint="cs"/>
          <w:sz w:val="30"/>
          <w:szCs w:val="30"/>
          <w:cs/>
        </w:rPr>
        <w:t>ข</w:t>
      </w:r>
      <w:r w:rsidR="00E86F7E" w:rsidRPr="004C60F1">
        <w:rPr>
          <w:rFonts w:ascii="Angsana New" w:hAnsi="Angsana New" w:hint="cs"/>
          <w:sz w:val="30"/>
          <w:szCs w:val="30"/>
        </w:rPr>
        <w:t>.</w:t>
      </w:r>
      <w:r w:rsidRPr="004C60F1">
        <w:rPr>
          <w:rFonts w:ascii="Angsana New" w:hAnsi="Angsana New" w:hint="cs"/>
          <w:sz w:val="30"/>
          <w:szCs w:val="30"/>
        </w:rPr>
        <w:t>1.</w:t>
      </w:r>
      <w:r w:rsidR="001D69E7">
        <w:rPr>
          <w:rFonts w:ascii="Angsana New" w:hAnsi="Angsana New" w:hint="cs"/>
          <w:sz w:val="30"/>
          <w:szCs w:val="30"/>
          <w:cs/>
        </w:rPr>
        <w:t>2</w:t>
      </w:r>
      <w:r w:rsidRPr="004C60F1">
        <w:rPr>
          <w:rFonts w:ascii="Angsana New" w:hAnsi="Angsana New" w:hint="cs"/>
          <w:sz w:val="30"/>
          <w:szCs w:val="30"/>
        </w:rPr>
        <w:t xml:space="preserve">) </w:t>
      </w:r>
      <w:r w:rsidRPr="004C60F1">
        <w:rPr>
          <w:rFonts w:ascii="Angsana New" w:hAnsi="Angsana New" w:hint="cs"/>
          <w:sz w:val="30"/>
          <w:szCs w:val="30"/>
        </w:rPr>
        <w:tab/>
      </w:r>
      <w:r w:rsidRPr="004C60F1">
        <w:rPr>
          <w:rFonts w:ascii="Angsana New" w:hAnsi="Angsana New" w:hint="cs"/>
          <w:sz w:val="30"/>
          <w:szCs w:val="30"/>
          <w:cs/>
        </w:rPr>
        <w:t xml:space="preserve">เงินสดและรายการเทียบเท่าเงินสด </w:t>
      </w:r>
    </w:p>
    <w:p w14:paraId="48C7BCA2" w14:textId="77777777" w:rsidR="004D5A83" w:rsidRPr="004C60F1" w:rsidRDefault="004D5A83" w:rsidP="004D5A83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 w:cs="Angsana New"/>
          <w:sz w:val="30"/>
          <w:szCs w:val="30"/>
        </w:rPr>
      </w:pPr>
      <w:r w:rsidRPr="004C60F1">
        <w:rPr>
          <w:rFonts w:ascii="Angsana New" w:hAnsi="Angsana New" w:cs="Angsana New" w:hint="cs"/>
          <w:sz w:val="30"/>
          <w:szCs w:val="30"/>
        </w:rPr>
        <w:tab/>
      </w:r>
    </w:p>
    <w:p w14:paraId="319C7070" w14:textId="73A13A6D" w:rsidR="00F47AEB" w:rsidRPr="004C60F1" w:rsidRDefault="00A9536B" w:rsidP="00F47AEB">
      <w:pPr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bidi="ar-SA"/>
        </w:rPr>
      </w:pPr>
      <w:r w:rsidRPr="008B11B5">
        <w:rPr>
          <w:rFonts w:ascii="Angsana New" w:hAnsi="Angsana New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8B11B5">
        <w:rPr>
          <w:rFonts w:ascii="Angsana New" w:hAnsi="Angsana New"/>
          <w:sz w:val="30"/>
          <w:szCs w:val="30"/>
        </w:rPr>
        <w:t xml:space="preserve"> </w:t>
      </w:r>
      <w:r w:rsidRPr="008B11B5">
        <w:rPr>
          <w:rFonts w:ascii="Angsana New" w:hAnsi="Angsana New"/>
          <w:sz w:val="30"/>
          <w:szCs w:val="30"/>
          <w:cs/>
        </w:rPr>
        <w:t>ซึ่งบริษัทพิจารณาว่า</w:t>
      </w:r>
      <w:r w:rsidR="00F47AEB" w:rsidRPr="004C60F1">
        <w:rPr>
          <w:rFonts w:ascii="Angsana New" w:hAnsi="Angsana New" w:hint="cs"/>
          <w:sz w:val="30"/>
          <w:szCs w:val="30"/>
          <w:cs/>
        </w:rPr>
        <w:t>มีความเสี่ยงด้านเครดิตต่ำ</w:t>
      </w:r>
    </w:p>
    <w:p w14:paraId="59924D81" w14:textId="77777777" w:rsidR="00CC5160" w:rsidRPr="004C60F1" w:rsidRDefault="00CC5160" w:rsidP="004D5A83">
      <w:pPr>
        <w:pStyle w:val="block"/>
        <w:spacing w:after="0" w:line="240" w:lineRule="auto"/>
        <w:ind w:left="243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44F03C6" w14:textId="77777777" w:rsidR="00A82528" w:rsidRDefault="00A82528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5CB43F61" w14:textId="19B9B485" w:rsidR="00CC5160" w:rsidRPr="004C60F1" w:rsidRDefault="00CC5160" w:rsidP="008B11B5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60F1">
        <w:rPr>
          <w:rFonts w:ascii="Angsana New" w:hAnsi="Angsana New" w:hint="cs"/>
          <w:b/>
          <w:bCs/>
          <w:i/>
          <w:iCs/>
          <w:sz w:val="30"/>
          <w:szCs w:val="30"/>
        </w:rPr>
        <w:lastRenderedPageBreak/>
        <w:t>(</w:t>
      </w:r>
      <w:r w:rsidR="00E86F7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E86F7E" w:rsidRPr="004C60F1">
        <w:rPr>
          <w:rFonts w:ascii="Angsana New" w:hAnsi="Angsana New" w:hint="cs"/>
          <w:b/>
          <w:bCs/>
          <w:i/>
          <w:iCs/>
          <w:sz w:val="30"/>
          <w:szCs w:val="30"/>
        </w:rPr>
        <w:t>.</w:t>
      </w:r>
      <w:r w:rsidRPr="004C60F1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2) </w:t>
      </w:r>
      <w:r w:rsidRPr="004C60F1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4C60F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09F04D33" w14:textId="77777777" w:rsidR="00CC5160" w:rsidRPr="004C60F1" w:rsidRDefault="00CC5160" w:rsidP="00CC516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2CE52A6" w14:textId="77777777" w:rsidR="00CC5160" w:rsidRPr="000B526A" w:rsidRDefault="00CC5160" w:rsidP="00CC5160">
      <w:pPr>
        <w:ind w:left="171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2045A231" w14:textId="77777777" w:rsidR="00046E06" w:rsidRPr="000B526A" w:rsidRDefault="00046E06" w:rsidP="00CC5160">
      <w:pPr>
        <w:ind w:left="1710"/>
        <w:jc w:val="thaiDistribute"/>
        <w:rPr>
          <w:rFonts w:ascii="Angsana New" w:hAnsi="Angsana New"/>
          <w:sz w:val="20"/>
          <w:szCs w:val="20"/>
        </w:rPr>
      </w:pPr>
    </w:p>
    <w:p w14:paraId="2A6BFD41" w14:textId="66507D69" w:rsidR="00046E06" w:rsidRPr="000B526A" w:rsidRDefault="00046E06" w:rsidP="00046E0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pacing w:val="-10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B526A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10"/>
          <w:sz w:val="30"/>
          <w:szCs w:val="30"/>
          <w:cs/>
        </w:rPr>
        <w:t>ณ วันที่รายงาน</w:t>
      </w:r>
      <w:r w:rsidRPr="000B526A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10"/>
          <w:sz w:val="30"/>
          <w:szCs w:val="30"/>
          <w:cs/>
        </w:rPr>
        <w:t>โดยจำนวนเงิน</w:t>
      </w:r>
      <w:r w:rsidRPr="000B526A">
        <w:rPr>
          <w:rFonts w:ascii="Angsana New" w:hAnsi="Angsana New" w:hint="cs"/>
          <w:sz w:val="30"/>
          <w:szCs w:val="30"/>
        </w:rPr>
        <w:br/>
      </w:r>
      <w:r w:rsidRPr="000B526A">
        <w:rPr>
          <w:rFonts w:ascii="Angsana New" w:hAnsi="Angsana New" w:hint="cs"/>
          <w:sz w:val="30"/>
          <w:szCs w:val="30"/>
          <w:cs/>
        </w:rPr>
        <w:t>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BDF7D16" w14:textId="77777777" w:rsidR="00CC5160" w:rsidRPr="004C60F1" w:rsidRDefault="00CC5160" w:rsidP="00CC5160">
      <w:pPr>
        <w:ind w:left="171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6"/>
        <w:gridCol w:w="1102"/>
        <w:gridCol w:w="270"/>
        <w:gridCol w:w="1260"/>
        <w:gridCol w:w="270"/>
        <w:gridCol w:w="1170"/>
        <w:gridCol w:w="270"/>
        <w:gridCol w:w="1080"/>
        <w:gridCol w:w="270"/>
        <w:gridCol w:w="1170"/>
      </w:tblGrid>
      <w:tr w:rsidR="00053958" w:rsidRPr="000B526A" w14:paraId="06794D9C" w14:textId="77777777" w:rsidTr="004C60F1">
        <w:trPr>
          <w:tblHeader/>
        </w:trPr>
        <w:tc>
          <w:tcPr>
            <w:tcW w:w="2516" w:type="dxa"/>
            <w:shd w:val="clear" w:color="auto" w:fill="auto"/>
          </w:tcPr>
          <w:p w14:paraId="17CE59A3" w14:textId="77777777" w:rsidR="00CC5160" w:rsidRPr="000B526A" w:rsidRDefault="00CC5160" w:rsidP="000A45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2516EDF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1744BD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  <w:hideMark/>
          </w:tcPr>
          <w:p w14:paraId="3CB4FDCC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53958" w:rsidRPr="000B526A" w14:paraId="2EDCFB88" w14:textId="77777777" w:rsidTr="004C60F1">
        <w:trPr>
          <w:tblHeader/>
        </w:trPr>
        <w:tc>
          <w:tcPr>
            <w:tcW w:w="2516" w:type="dxa"/>
            <w:shd w:val="clear" w:color="auto" w:fill="auto"/>
            <w:vAlign w:val="bottom"/>
            <w:hideMark/>
          </w:tcPr>
          <w:p w14:paraId="76A30C9F" w14:textId="45174911" w:rsidR="00CC5160" w:rsidRPr="000B526A" w:rsidRDefault="00CC5160" w:rsidP="000A45E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02" w:type="dxa"/>
            <w:shd w:val="clear" w:color="auto" w:fill="auto"/>
            <w:vAlign w:val="bottom"/>
            <w:hideMark/>
          </w:tcPr>
          <w:p w14:paraId="68281D61" w14:textId="77777777" w:rsidR="00CC5160" w:rsidRPr="000B526A" w:rsidRDefault="00CC5160" w:rsidP="000A45E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65FC088C" w14:textId="77777777" w:rsidR="00CC5160" w:rsidRPr="000B526A" w:rsidRDefault="00CC5160" w:rsidP="000A45EA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10E0DBCC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D5CDB08" w14:textId="77777777" w:rsidR="00CC5160" w:rsidRPr="000B526A" w:rsidRDefault="00CC5160" w:rsidP="000A45EA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0E4B850C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23BC740" w14:textId="77777777" w:rsidR="00CC5160" w:rsidRPr="000B526A" w:rsidRDefault="00CC5160" w:rsidP="000A45EA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783F8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A6E90E6" w14:textId="77777777" w:rsidR="00CC5160" w:rsidRPr="000B526A" w:rsidRDefault="00CC5160" w:rsidP="000A45EA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B97CD5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F6B079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53958" w:rsidRPr="000B526A" w14:paraId="7673013D" w14:textId="77777777" w:rsidTr="004C60F1">
        <w:trPr>
          <w:tblHeader/>
        </w:trPr>
        <w:tc>
          <w:tcPr>
            <w:tcW w:w="2516" w:type="dxa"/>
            <w:shd w:val="clear" w:color="auto" w:fill="auto"/>
          </w:tcPr>
          <w:p w14:paraId="6EAA679F" w14:textId="77777777" w:rsidR="00CC5160" w:rsidRPr="000B526A" w:rsidRDefault="00CC5160" w:rsidP="000A45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2" w:type="dxa"/>
            <w:gridSpan w:val="9"/>
            <w:shd w:val="clear" w:color="auto" w:fill="auto"/>
            <w:hideMark/>
          </w:tcPr>
          <w:p w14:paraId="1A562916" w14:textId="77777777" w:rsidR="00CC5160" w:rsidRPr="000B526A" w:rsidRDefault="00CC5160" w:rsidP="000A45E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53507" w:rsidRPr="000B526A" w14:paraId="2CA75C96" w14:textId="77777777" w:rsidTr="004C60F1">
        <w:tc>
          <w:tcPr>
            <w:tcW w:w="2516" w:type="dxa"/>
            <w:shd w:val="clear" w:color="auto" w:fill="auto"/>
          </w:tcPr>
          <w:p w14:paraId="38A3CB66" w14:textId="1B7F06E4" w:rsidR="00053507" w:rsidRPr="000B526A" w:rsidRDefault="00053507" w:rsidP="000A45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A825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02" w:type="dxa"/>
            <w:shd w:val="clear" w:color="auto" w:fill="auto"/>
          </w:tcPr>
          <w:p w14:paraId="7EBECE09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F32222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715DBA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256748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F836A2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54B9E6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6C6640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9B79D8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9E3016" w14:textId="77777777" w:rsidR="00053507" w:rsidRPr="000B526A" w:rsidRDefault="00053507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3958" w:rsidRPr="000B526A" w14:paraId="3644D38D" w14:textId="77777777" w:rsidTr="004C60F1">
        <w:tc>
          <w:tcPr>
            <w:tcW w:w="2516" w:type="dxa"/>
            <w:shd w:val="clear" w:color="auto" w:fill="auto"/>
            <w:hideMark/>
          </w:tcPr>
          <w:p w14:paraId="35036F9B" w14:textId="77777777" w:rsidR="00CC5160" w:rsidRPr="000B526A" w:rsidRDefault="00CC5160" w:rsidP="000A45EA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02" w:type="dxa"/>
            <w:shd w:val="clear" w:color="auto" w:fill="auto"/>
          </w:tcPr>
          <w:p w14:paraId="5FDD5D41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4F7F8C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DCFE24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0E9494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66C204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2DDB89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4BE691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D933AB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A03602" w14:textId="77777777" w:rsidR="00CC5160" w:rsidRPr="000B526A" w:rsidRDefault="00CC5160" w:rsidP="000A45EA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672B" w:rsidRPr="000B526A" w14:paraId="794B2D1D" w14:textId="77777777" w:rsidTr="004C60F1">
        <w:tc>
          <w:tcPr>
            <w:tcW w:w="2516" w:type="dxa"/>
            <w:shd w:val="clear" w:color="auto" w:fill="auto"/>
            <w:hideMark/>
          </w:tcPr>
          <w:p w14:paraId="14EB5639" w14:textId="77777777" w:rsidR="0003672B" w:rsidRPr="000B526A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02" w:type="dxa"/>
            <w:shd w:val="clear" w:color="auto" w:fill="auto"/>
          </w:tcPr>
          <w:p w14:paraId="2357761E" w14:textId="3108B5F8" w:rsidR="0003672B" w:rsidRPr="008B11B5" w:rsidRDefault="008613D0" w:rsidP="00BC1E5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116,456</w:t>
            </w:r>
          </w:p>
        </w:tc>
        <w:tc>
          <w:tcPr>
            <w:tcW w:w="270" w:type="dxa"/>
            <w:shd w:val="clear" w:color="auto" w:fill="auto"/>
          </w:tcPr>
          <w:p w14:paraId="6D5B133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FD3FA2" w14:textId="7CBBB396" w:rsidR="0003672B" w:rsidRPr="008B11B5" w:rsidRDefault="008613D0" w:rsidP="00BC1E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116,456</w:t>
            </w:r>
          </w:p>
        </w:tc>
        <w:tc>
          <w:tcPr>
            <w:tcW w:w="270" w:type="dxa"/>
            <w:shd w:val="clear" w:color="auto" w:fill="auto"/>
          </w:tcPr>
          <w:p w14:paraId="637F001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33752F" w14:textId="47E5782E" w:rsidR="0003672B" w:rsidRPr="008613D0" w:rsidRDefault="008613D0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234518" w14:textId="77777777" w:rsidR="0003672B" w:rsidRPr="008613D0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1E8C53" w14:textId="49404BC3" w:rsidR="0003672B" w:rsidRPr="008613D0" w:rsidRDefault="008613D0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FA277E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C9D05C" w14:textId="3E4BE837" w:rsidR="0003672B" w:rsidRPr="008B11B5" w:rsidRDefault="008613D0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116,456</w:t>
            </w:r>
          </w:p>
        </w:tc>
      </w:tr>
      <w:tr w:rsidR="0003672B" w:rsidRPr="000B526A" w14:paraId="70A6FFDF" w14:textId="77777777" w:rsidTr="004C60F1">
        <w:tc>
          <w:tcPr>
            <w:tcW w:w="2516" w:type="dxa"/>
            <w:shd w:val="clear" w:color="auto" w:fill="auto"/>
          </w:tcPr>
          <w:p w14:paraId="540EAD9E" w14:textId="77777777" w:rsidR="0003672B" w:rsidRPr="000B526A" w:rsidRDefault="0003672B" w:rsidP="00BC1E5C">
            <w:pPr>
              <w:spacing w:line="240" w:lineRule="auto"/>
              <w:ind w:left="167" w:right="-24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เจ้าหนี้อื่นจากบุคคลหรือกิจการอื่นที่เกี่ยวข้องกัน</w:t>
            </w:r>
          </w:p>
        </w:tc>
        <w:tc>
          <w:tcPr>
            <w:tcW w:w="1102" w:type="dxa"/>
            <w:shd w:val="clear" w:color="auto" w:fill="auto"/>
          </w:tcPr>
          <w:p w14:paraId="27066E0A" w14:textId="77777777" w:rsidR="0003672B" w:rsidRDefault="0003672B" w:rsidP="00BC1E5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A78E348" w14:textId="0235616C" w:rsidR="008613D0" w:rsidRPr="00BC1E5C" w:rsidRDefault="008613D0" w:rsidP="00BC1E5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613D0">
              <w:rPr>
                <w:rFonts w:ascii="Angsana New" w:hAnsi="Angsana New"/>
                <w:sz w:val="30"/>
                <w:szCs w:val="30"/>
                <w:lang w:val="en-US" w:bidi="th-TH"/>
              </w:rPr>
              <w:t>9,619</w:t>
            </w:r>
          </w:p>
        </w:tc>
        <w:tc>
          <w:tcPr>
            <w:tcW w:w="270" w:type="dxa"/>
            <w:shd w:val="clear" w:color="auto" w:fill="auto"/>
          </w:tcPr>
          <w:p w14:paraId="1AB42124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0B6005" w14:textId="77777777" w:rsidR="0003672B" w:rsidRDefault="0003672B" w:rsidP="00BC1E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36FAED20" w14:textId="79EC003C" w:rsidR="008613D0" w:rsidRPr="008B11B5" w:rsidRDefault="008613D0" w:rsidP="00BC1E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9,619</w:t>
            </w:r>
          </w:p>
        </w:tc>
        <w:tc>
          <w:tcPr>
            <w:tcW w:w="270" w:type="dxa"/>
            <w:shd w:val="clear" w:color="auto" w:fill="auto"/>
          </w:tcPr>
          <w:p w14:paraId="5367AB35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F69600" w14:textId="77777777" w:rsidR="0003672B" w:rsidRDefault="0003672B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2FFA569" w14:textId="75E54015" w:rsidR="008613D0" w:rsidRPr="008B11B5" w:rsidRDefault="008613D0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7967D0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F8206A" w14:textId="77777777" w:rsidR="0003672B" w:rsidRDefault="0003672B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417F8238" w14:textId="35007A78" w:rsidR="008613D0" w:rsidRPr="008B11B5" w:rsidRDefault="008613D0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B36A2C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2D18A7" w14:textId="77777777" w:rsidR="0003672B" w:rsidRDefault="0003672B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17D20F70" w14:textId="79965A5E" w:rsidR="008613D0" w:rsidRPr="008B11B5" w:rsidRDefault="008613D0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9,619</w:t>
            </w:r>
          </w:p>
        </w:tc>
      </w:tr>
      <w:tr w:rsidR="0003672B" w:rsidRPr="000B526A" w14:paraId="478F04CD" w14:textId="77777777" w:rsidTr="004C60F1">
        <w:tc>
          <w:tcPr>
            <w:tcW w:w="2516" w:type="dxa"/>
            <w:shd w:val="clear" w:color="auto" w:fill="auto"/>
          </w:tcPr>
          <w:p w14:paraId="51B2F317" w14:textId="77777777" w:rsidR="0003672B" w:rsidRPr="000B526A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เจ้าหนี้อื่นกิจการอื่น</w:t>
            </w:r>
          </w:p>
        </w:tc>
        <w:tc>
          <w:tcPr>
            <w:tcW w:w="1102" w:type="dxa"/>
            <w:shd w:val="clear" w:color="auto" w:fill="auto"/>
          </w:tcPr>
          <w:p w14:paraId="5924948B" w14:textId="3FEDD35C" w:rsidR="0003672B" w:rsidRPr="008B11B5" w:rsidRDefault="008613D0" w:rsidP="00BC1E5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100,05</w:t>
            </w:r>
            <w:r w:rsidR="009065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B637481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1797B29" w14:textId="1FAEB6B4" w:rsidR="0003672B" w:rsidRPr="008B11B5" w:rsidRDefault="008613D0" w:rsidP="00BC1E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100,05</w:t>
            </w:r>
            <w:r w:rsidR="009065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C76CF4E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FB9D08" w14:textId="62E5FF3E" w:rsidR="0003672B" w:rsidRPr="008B11B5" w:rsidRDefault="008613D0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C41081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B9DB1D" w14:textId="2C7DD2AE" w:rsidR="0003672B" w:rsidRPr="008B11B5" w:rsidRDefault="008613D0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17AE7E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8DF224" w14:textId="6DEC3C53" w:rsidR="0003672B" w:rsidRPr="008B11B5" w:rsidRDefault="008613D0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613D0">
              <w:rPr>
                <w:rFonts w:ascii="Angsana New" w:hAnsi="Angsana New"/>
                <w:sz w:val="30"/>
                <w:szCs w:val="30"/>
              </w:rPr>
              <w:t>100,05</w:t>
            </w:r>
            <w:r w:rsidR="009065F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3672B" w:rsidRPr="000B526A" w14:paraId="40E0E364" w14:textId="77777777" w:rsidTr="004C60F1">
        <w:tc>
          <w:tcPr>
            <w:tcW w:w="2516" w:type="dxa"/>
            <w:shd w:val="clear" w:color="auto" w:fill="auto"/>
          </w:tcPr>
          <w:p w14:paraId="54B80F61" w14:textId="77777777" w:rsidR="0003672B" w:rsidRPr="000B526A" w:rsidRDefault="0003672B" w:rsidP="0003672B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32CD16" w14:textId="191C192C" w:rsidR="0003672B" w:rsidRPr="008B11B5" w:rsidRDefault="0063491A" w:rsidP="00BC1E5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91A">
              <w:rPr>
                <w:rFonts w:ascii="Angsana New" w:hAnsi="Angsana New"/>
                <w:b/>
                <w:bCs/>
                <w:sz w:val="30"/>
                <w:szCs w:val="30"/>
              </w:rPr>
              <w:t>226,12</w:t>
            </w:r>
            <w:r w:rsidR="009065F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BF29E76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B5C3B3" w14:textId="02BE976B" w:rsidR="0003672B" w:rsidRPr="008B11B5" w:rsidRDefault="0063491A" w:rsidP="00BC1E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91A">
              <w:rPr>
                <w:rFonts w:ascii="Angsana New" w:hAnsi="Angsana New"/>
                <w:b/>
                <w:bCs/>
                <w:sz w:val="30"/>
                <w:szCs w:val="30"/>
              </w:rPr>
              <w:t>226,12</w:t>
            </w:r>
            <w:r w:rsidR="009065F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92171A8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122CBF" w14:textId="3F038532" w:rsidR="0003672B" w:rsidRPr="008B11B5" w:rsidRDefault="0063491A" w:rsidP="00BC1E5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4B78C0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641DAB" w14:textId="0519A842" w:rsidR="0003672B" w:rsidRPr="008B11B5" w:rsidRDefault="0063491A" w:rsidP="00BC1E5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D2DA46" w14:textId="77777777" w:rsidR="0003672B" w:rsidRPr="008B11B5" w:rsidRDefault="0003672B" w:rsidP="008B11B5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0C8F44" w14:textId="343B06C1" w:rsidR="0003672B" w:rsidRPr="008B11B5" w:rsidRDefault="0063491A" w:rsidP="00BC1E5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491A">
              <w:rPr>
                <w:rFonts w:ascii="Angsana New" w:hAnsi="Angsana New"/>
                <w:b/>
                <w:bCs/>
                <w:sz w:val="30"/>
                <w:szCs w:val="30"/>
              </w:rPr>
              <w:t>226,12</w:t>
            </w:r>
            <w:r w:rsidR="009065F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FA1EBC" w:rsidRPr="000B526A" w14:paraId="2B16462D" w14:textId="77777777" w:rsidTr="008B11B5">
        <w:tc>
          <w:tcPr>
            <w:tcW w:w="2516" w:type="dxa"/>
            <w:shd w:val="clear" w:color="auto" w:fill="auto"/>
          </w:tcPr>
          <w:p w14:paraId="1789B6F0" w14:textId="77777777" w:rsidR="00FA1EBC" w:rsidRPr="00FA1EBC" w:rsidRDefault="00FA1EBC" w:rsidP="000F3D0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3BC72B" w14:textId="77777777" w:rsidR="00FA1EBC" w:rsidRPr="000B526A" w:rsidRDefault="00FA1EBC" w:rsidP="00BC1E5C">
            <w:pPr>
              <w:tabs>
                <w:tab w:val="decimal" w:pos="811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547605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40568A" w14:textId="77777777" w:rsidR="00FA1EBC" w:rsidRPr="000B526A" w:rsidRDefault="00FA1EBC" w:rsidP="00BC1E5C">
            <w:pPr>
              <w:tabs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44B2DE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8EB41C" w14:textId="77777777" w:rsidR="00FA1EBC" w:rsidRPr="000B526A" w:rsidRDefault="00FA1EBC" w:rsidP="00BC1E5C">
            <w:pPr>
              <w:tabs>
                <w:tab w:val="decimal" w:pos="811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A05843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66BDC2" w14:textId="77777777" w:rsidR="00FA1EBC" w:rsidRPr="000B526A" w:rsidRDefault="00FA1EBC" w:rsidP="00BC1E5C">
            <w:pPr>
              <w:tabs>
                <w:tab w:val="decimal" w:pos="776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8A96E4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CB7362" w14:textId="77777777" w:rsidR="00FA1EBC" w:rsidRPr="000B526A" w:rsidRDefault="00FA1EBC" w:rsidP="00BC1E5C">
            <w:pPr>
              <w:tabs>
                <w:tab w:val="decimal" w:pos="811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1EBC" w:rsidRPr="000B526A" w14:paraId="787C06B3" w14:textId="77777777" w:rsidTr="00FA1EBC">
        <w:tc>
          <w:tcPr>
            <w:tcW w:w="2516" w:type="dxa"/>
            <w:shd w:val="clear" w:color="auto" w:fill="auto"/>
          </w:tcPr>
          <w:p w14:paraId="0081FF4F" w14:textId="3878523F" w:rsidR="00FA1EBC" w:rsidRPr="00FA1EBC" w:rsidRDefault="00053507" w:rsidP="000F3D07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256</w:t>
            </w:r>
            <w:r w:rsidR="00A8252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02" w:type="dxa"/>
            <w:tcBorders>
              <w:left w:val="nil"/>
              <w:right w:val="nil"/>
            </w:tcBorders>
            <w:shd w:val="clear" w:color="auto" w:fill="auto"/>
          </w:tcPr>
          <w:p w14:paraId="162C3B90" w14:textId="77777777" w:rsidR="00FA1EBC" w:rsidRPr="000B526A" w:rsidRDefault="00FA1EBC" w:rsidP="00BC1E5C">
            <w:pPr>
              <w:tabs>
                <w:tab w:val="decimal" w:pos="811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F5D031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40B4B7" w14:textId="77777777" w:rsidR="00FA1EBC" w:rsidRPr="000B526A" w:rsidRDefault="00FA1EBC" w:rsidP="00BC1E5C">
            <w:pPr>
              <w:tabs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61A899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C8DC070" w14:textId="77777777" w:rsidR="00FA1EBC" w:rsidRPr="000B526A" w:rsidRDefault="00FA1EBC" w:rsidP="00BC1E5C">
            <w:pPr>
              <w:tabs>
                <w:tab w:val="decimal" w:pos="811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1C4DC6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9E06A8A" w14:textId="77777777" w:rsidR="00FA1EBC" w:rsidRPr="000B526A" w:rsidRDefault="00FA1EBC" w:rsidP="00BC1E5C">
            <w:pPr>
              <w:tabs>
                <w:tab w:val="decimal" w:pos="776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640028" w14:textId="77777777" w:rsidR="00FA1EBC" w:rsidRPr="000B526A" w:rsidRDefault="00FA1EBC" w:rsidP="000F3D07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466D813" w14:textId="77777777" w:rsidR="00FA1EBC" w:rsidRPr="000B526A" w:rsidRDefault="00FA1EBC" w:rsidP="00BC1E5C">
            <w:pPr>
              <w:tabs>
                <w:tab w:val="decimal" w:pos="811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2528" w:rsidRPr="000B526A" w14:paraId="17D4701D" w14:textId="77777777" w:rsidTr="008B11B5">
        <w:tc>
          <w:tcPr>
            <w:tcW w:w="2516" w:type="dxa"/>
            <w:shd w:val="clear" w:color="auto" w:fill="auto"/>
          </w:tcPr>
          <w:p w14:paraId="7CEEBCF2" w14:textId="6EB19300" w:rsidR="00A82528" w:rsidRPr="006C0824" w:rsidRDefault="00A82528" w:rsidP="00A8252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02" w:type="dxa"/>
            <w:tcBorders>
              <w:left w:val="nil"/>
              <w:right w:val="nil"/>
            </w:tcBorders>
            <w:shd w:val="clear" w:color="auto" w:fill="auto"/>
          </w:tcPr>
          <w:p w14:paraId="6DD392F6" w14:textId="77777777" w:rsidR="00A82528" w:rsidRPr="000B526A" w:rsidRDefault="00A82528" w:rsidP="00A82528">
            <w:pPr>
              <w:tabs>
                <w:tab w:val="decimal" w:pos="811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B9DBBB" w14:textId="77777777" w:rsidR="00A82528" w:rsidRPr="000B526A" w:rsidRDefault="00A82528" w:rsidP="00A82528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2F7238" w14:textId="77777777" w:rsidR="00A82528" w:rsidRPr="000B526A" w:rsidRDefault="00A82528" w:rsidP="00A82528">
            <w:pPr>
              <w:tabs>
                <w:tab w:val="decimal" w:pos="968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3DADA7" w14:textId="77777777" w:rsidR="00A82528" w:rsidRPr="000B526A" w:rsidRDefault="00A82528" w:rsidP="00A82528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93BBB4E" w14:textId="77777777" w:rsidR="00A82528" w:rsidRPr="000B526A" w:rsidRDefault="00A82528" w:rsidP="00A82528">
            <w:pPr>
              <w:tabs>
                <w:tab w:val="decimal" w:pos="811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8D7ECB" w14:textId="77777777" w:rsidR="00A82528" w:rsidRPr="000B526A" w:rsidRDefault="00A82528" w:rsidP="00A82528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6461B52" w14:textId="77777777" w:rsidR="00A82528" w:rsidRPr="000B526A" w:rsidRDefault="00A82528" w:rsidP="00A82528">
            <w:pPr>
              <w:tabs>
                <w:tab w:val="decimal" w:pos="776"/>
                <w:tab w:val="decimal" w:pos="811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92F001" w14:textId="77777777" w:rsidR="00A82528" w:rsidRPr="000B526A" w:rsidRDefault="00A82528" w:rsidP="00A82528">
            <w:pPr>
              <w:tabs>
                <w:tab w:val="decimal" w:pos="8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20E40B0" w14:textId="77777777" w:rsidR="00A82528" w:rsidRPr="000B526A" w:rsidRDefault="00A82528" w:rsidP="00A82528">
            <w:pPr>
              <w:tabs>
                <w:tab w:val="decimal" w:pos="811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2528" w:rsidRPr="000B526A" w14:paraId="61BBCB17" w14:textId="77777777" w:rsidTr="008B11B5">
        <w:tc>
          <w:tcPr>
            <w:tcW w:w="2516" w:type="dxa"/>
            <w:shd w:val="clear" w:color="auto" w:fill="auto"/>
          </w:tcPr>
          <w:p w14:paraId="4BDDC9A6" w14:textId="0D7BF63D" w:rsidR="00A82528" w:rsidRPr="008B11B5" w:rsidRDefault="00A82528" w:rsidP="00A8252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02" w:type="dxa"/>
            <w:tcBorders>
              <w:left w:val="nil"/>
              <w:right w:val="nil"/>
            </w:tcBorders>
            <w:shd w:val="clear" w:color="auto" w:fill="auto"/>
          </w:tcPr>
          <w:p w14:paraId="168DB93A" w14:textId="54A8A31E" w:rsidR="00A82528" w:rsidRPr="008B11B5" w:rsidRDefault="00A82528" w:rsidP="00A825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158,467</w:t>
            </w:r>
          </w:p>
        </w:tc>
        <w:tc>
          <w:tcPr>
            <w:tcW w:w="270" w:type="dxa"/>
            <w:shd w:val="clear" w:color="auto" w:fill="auto"/>
          </w:tcPr>
          <w:p w14:paraId="5607AA54" w14:textId="77777777" w:rsidR="00A82528" w:rsidRPr="008B11B5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1E448F" w14:textId="1D24CAB8" w:rsidR="00A82528" w:rsidRPr="008B11B5" w:rsidRDefault="00A82528" w:rsidP="00A825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158,467</w:t>
            </w:r>
          </w:p>
        </w:tc>
        <w:tc>
          <w:tcPr>
            <w:tcW w:w="270" w:type="dxa"/>
            <w:shd w:val="clear" w:color="auto" w:fill="auto"/>
          </w:tcPr>
          <w:p w14:paraId="47391F4E" w14:textId="77777777" w:rsidR="00A82528" w:rsidRPr="008B11B5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572C8D4" w14:textId="33B8C83F" w:rsidR="00A82528" w:rsidRPr="008B11B5" w:rsidRDefault="00A82528" w:rsidP="00A8252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8F5085" w14:textId="77777777" w:rsidR="00A82528" w:rsidRPr="008B11B5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810E08C" w14:textId="00C3FDB4" w:rsidR="00A82528" w:rsidRPr="008B11B5" w:rsidRDefault="00A82528" w:rsidP="00A825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8339B8" w14:textId="77777777" w:rsidR="00A82528" w:rsidRPr="008B11B5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74A2009" w14:textId="6AF55561" w:rsidR="00A82528" w:rsidRPr="008B11B5" w:rsidRDefault="00A82528" w:rsidP="00A8252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158,467</w:t>
            </w:r>
          </w:p>
        </w:tc>
      </w:tr>
      <w:tr w:rsidR="00A82528" w:rsidRPr="000B526A" w14:paraId="281AE818" w14:textId="77777777" w:rsidTr="008B11B5">
        <w:tc>
          <w:tcPr>
            <w:tcW w:w="2516" w:type="dxa"/>
            <w:shd w:val="clear" w:color="auto" w:fill="auto"/>
          </w:tcPr>
          <w:p w14:paraId="7C6B18AE" w14:textId="0DFDD803" w:rsidR="00A82528" w:rsidRPr="008B11B5" w:rsidRDefault="00A82528" w:rsidP="00A8252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เจ้าหนี้อื่นจากบุคคลหรือกิจการอื่นที่เกี่ยวข้องกัน</w:t>
            </w:r>
          </w:p>
        </w:tc>
        <w:tc>
          <w:tcPr>
            <w:tcW w:w="1102" w:type="dxa"/>
            <w:tcBorders>
              <w:left w:val="nil"/>
              <w:right w:val="nil"/>
            </w:tcBorders>
            <w:shd w:val="clear" w:color="auto" w:fill="auto"/>
          </w:tcPr>
          <w:p w14:paraId="6E1AA071" w14:textId="77777777" w:rsidR="00A82528" w:rsidRDefault="00A82528" w:rsidP="00A825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 w:cs="Angsana New"/>
                <w:sz w:val="30"/>
                <w:szCs w:val="30"/>
              </w:rPr>
            </w:pPr>
          </w:p>
          <w:p w14:paraId="339EB78F" w14:textId="0E8A03A4" w:rsidR="00A82528" w:rsidRPr="008B11B5" w:rsidRDefault="00A82528" w:rsidP="00A825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9,279</w:t>
            </w:r>
          </w:p>
        </w:tc>
        <w:tc>
          <w:tcPr>
            <w:tcW w:w="270" w:type="dxa"/>
            <w:shd w:val="clear" w:color="auto" w:fill="auto"/>
          </w:tcPr>
          <w:p w14:paraId="6AF4B599" w14:textId="77777777" w:rsidR="00A82528" w:rsidRPr="008B11B5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5A66DC" w14:textId="77777777" w:rsidR="00A82528" w:rsidRDefault="00A82528" w:rsidP="00A825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48E7A7D1" w14:textId="1A28C072" w:rsidR="00A82528" w:rsidRPr="008B11B5" w:rsidRDefault="00A82528" w:rsidP="00A825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9,279</w:t>
            </w:r>
          </w:p>
        </w:tc>
        <w:tc>
          <w:tcPr>
            <w:tcW w:w="270" w:type="dxa"/>
            <w:shd w:val="clear" w:color="auto" w:fill="auto"/>
          </w:tcPr>
          <w:p w14:paraId="7A1DD2DE" w14:textId="77777777" w:rsidR="00A82528" w:rsidRPr="008B11B5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FA34DAF" w14:textId="77777777" w:rsidR="00A82528" w:rsidRDefault="00A82528" w:rsidP="00A8252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652F7599" w14:textId="76E7FDA6" w:rsidR="00A82528" w:rsidRPr="008B11B5" w:rsidRDefault="00A82528" w:rsidP="00A8252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BF5E99" w14:textId="77777777" w:rsidR="00A82528" w:rsidRPr="008B11B5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C1711B6" w14:textId="77777777" w:rsidR="00A82528" w:rsidRDefault="00A82528" w:rsidP="00A825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109D02A1" w14:textId="1C0F7199" w:rsidR="00A82528" w:rsidRPr="008B11B5" w:rsidRDefault="00A82528" w:rsidP="00A825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7A954E" w14:textId="77777777" w:rsidR="00A82528" w:rsidRPr="008B11B5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1F41EC7" w14:textId="77777777" w:rsidR="00A82528" w:rsidRDefault="00A82528" w:rsidP="00A8252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63BEC1BA" w14:textId="0D4D578B" w:rsidR="00A82528" w:rsidRPr="008B11B5" w:rsidRDefault="00A82528" w:rsidP="00A8252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9,279</w:t>
            </w:r>
          </w:p>
        </w:tc>
      </w:tr>
      <w:tr w:rsidR="00A82528" w:rsidRPr="000B526A" w14:paraId="51B5A916" w14:textId="77777777" w:rsidTr="00BC1E5C">
        <w:tc>
          <w:tcPr>
            <w:tcW w:w="2516" w:type="dxa"/>
            <w:shd w:val="clear" w:color="auto" w:fill="auto"/>
          </w:tcPr>
          <w:p w14:paraId="14927629" w14:textId="455758FA" w:rsidR="00A82528" w:rsidRPr="008B11B5" w:rsidRDefault="00A82528" w:rsidP="00A8252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เจ้าหนี้อื่นกิจการอื่น</w:t>
            </w:r>
          </w:p>
        </w:tc>
        <w:tc>
          <w:tcPr>
            <w:tcW w:w="11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BD265" w14:textId="42FD5672" w:rsidR="00A82528" w:rsidRPr="008B11B5" w:rsidRDefault="00A82528" w:rsidP="00A825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104,850</w:t>
            </w:r>
          </w:p>
        </w:tc>
        <w:tc>
          <w:tcPr>
            <w:tcW w:w="270" w:type="dxa"/>
            <w:shd w:val="clear" w:color="auto" w:fill="auto"/>
          </w:tcPr>
          <w:p w14:paraId="13533BD2" w14:textId="77777777" w:rsidR="00A82528" w:rsidRPr="008B11B5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A9392" w14:textId="0BEA3546" w:rsidR="00A82528" w:rsidRPr="008B11B5" w:rsidRDefault="00A82528" w:rsidP="00A825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104,850</w:t>
            </w:r>
          </w:p>
        </w:tc>
        <w:tc>
          <w:tcPr>
            <w:tcW w:w="270" w:type="dxa"/>
            <w:shd w:val="clear" w:color="auto" w:fill="auto"/>
          </w:tcPr>
          <w:p w14:paraId="2B6C2F4B" w14:textId="77777777" w:rsidR="00A82528" w:rsidRPr="008B11B5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F0F68" w14:textId="330A7A73" w:rsidR="00A82528" w:rsidRPr="008B11B5" w:rsidRDefault="00A82528" w:rsidP="00A8252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F0DB5" w14:textId="77777777" w:rsidR="00A82528" w:rsidRPr="008B11B5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D9538" w14:textId="34085436" w:rsidR="00A82528" w:rsidRPr="008B11B5" w:rsidRDefault="00A82528" w:rsidP="00A825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27597" w14:textId="77777777" w:rsidR="00A82528" w:rsidRPr="008B11B5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5D914" w14:textId="3E936B91" w:rsidR="00A82528" w:rsidRPr="008B11B5" w:rsidRDefault="00A82528" w:rsidP="00A8252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sz w:val="30"/>
                <w:szCs w:val="30"/>
              </w:rPr>
              <w:t>104,850</w:t>
            </w:r>
          </w:p>
        </w:tc>
      </w:tr>
      <w:tr w:rsidR="00A82528" w:rsidRPr="000B526A" w14:paraId="270538AB" w14:textId="77777777" w:rsidTr="00BC1E5C">
        <w:tc>
          <w:tcPr>
            <w:tcW w:w="2516" w:type="dxa"/>
            <w:shd w:val="clear" w:color="auto" w:fill="auto"/>
          </w:tcPr>
          <w:p w14:paraId="41249326" w14:textId="7AA8DC29" w:rsidR="00A82528" w:rsidRPr="000B526A" w:rsidRDefault="00A82528" w:rsidP="00A8252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2DF0B2" w14:textId="65869D9F" w:rsidR="00A82528" w:rsidRPr="008B11B5" w:rsidRDefault="00A82528" w:rsidP="00A825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272,596</w:t>
            </w:r>
          </w:p>
        </w:tc>
        <w:tc>
          <w:tcPr>
            <w:tcW w:w="270" w:type="dxa"/>
            <w:shd w:val="clear" w:color="auto" w:fill="auto"/>
          </w:tcPr>
          <w:p w14:paraId="0477B8FB" w14:textId="77777777" w:rsidR="00A82528" w:rsidRPr="008B11B5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002046" w14:textId="29CF694B" w:rsidR="00A82528" w:rsidRPr="008B11B5" w:rsidRDefault="00A82528" w:rsidP="00A8252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272,596</w:t>
            </w:r>
          </w:p>
        </w:tc>
        <w:tc>
          <w:tcPr>
            <w:tcW w:w="270" w:type="dxa"/>
            <w:shd w:val="clear" w:color="auto" w:fill="auto"/>
          </w:tcPr>
          <w:p w14:paraId="1FE2BB8E" w14:textId="77777777" w:rsidR="00A82528" w:rsidRPr="008B11B5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41EAD0" w14:textId="4EF847ED" w:rsidR="00A82528" w:rsidRPr="008B11B5" w:rsidRDefault="00A82528" w:rsidP="00A8252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DA05FA" w14:textId="77777777" w:rsidR="00A82528" w:rsidRPr="008B11B5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242E8D" w14:textId="70A34894" w:rsidR="00A82528" w:rsidRPr="008B11B5" w:rsidRDefault="00A82528" w:rsidP="00A825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1A8BE6" w14:textId="77777777" w:rsidR="00A82528" w:rsidRPr="008B11B5" w:rsidRDefault="00A82528" w:rsidP="00A82528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75C4A2" w14:textId="64A99556" w:rsidR="00A82528" w:rsidRPr="008B11B5" w:rsidRDefault="00A82528" w:rsidP="00A8252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272,596</w:t>
            </w:r>
          </w:p>
        </w:tc>
      </w:tr>
    </w:tbl>
    <w:p w14:paraId="0550876A" w14:textId="77777777" w:rsidR="002D7970" w:rsidRPr="000B526A" w:rsidRDefault="002D7970" w:rsidP="00FF173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6798D1" w14:textId="5977CC96" w:rsidR="00FF173A" w:rsidRPr="00A82528" w:rsidRDefault="00FF173A" w:rsidP="00FF173A">
      <w:pPr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A82528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1D69E7" w:rsidRPr="00A82528">
        <w:rPr>
          <w:rFonts w:ascii="Angsana New" w:hAnsi="Angsana New"/>
          <w:sz w:val="30"/>
          <w:szCs w:val="30"/>
          <w:lang w:val="en-US"/>
        </w:rPr>
        <w:t>31</w:t>
      </w:r>
      <w:r w:rsidRPr="00A8252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82528">
        <w:rPr>
          <w:rFonts w:ascii="Angsana New" w:hAnsi="Angsana New" w:hint="cs"/>
          <w:sz w:val="30"/>
          <w:szCs w:val="30"/>
        </w:rPr>
        <w:t>256</w:t>
      </w:r>
      <w:r w:rsidR="00A82528" w:rsidRPr="00A82528">
        <w:rPr>
          <w:rFonts w:ascii="Angsana New" w:hAnsi="Angsana New"/>
          <w:sz w:val="30"/>
          <w:szCs w:val="30"/>
        </w:rPr>
        <w:t>5</w:t>
      </w:r>
      <w:r w:rsidRPr="00A82528">
        <w:rPr>
          <w:rFonts w:ascii="Angsana New" w:hAnsi="Angsana New" w:hint="cs"/>
          <w:sz w:val="30"/>
          <w:szCs w:val="30"/>
        </w:rPr>
        <w:t xml:space="preserve"> </w:t>
      </w:r>
      <w:r w:rsidRPr="00A82528">
        <w:rPr>
          <w:rFonts w:ascii="Angsana New" w:hAnsi="Angsana New" w:hint="cs"/>
          <w:sz w:val="30"/>
          <w:szCs w:val="30"/>
          <w:cs/>
        </w:rPr>
        <w:t>บริษัทมีวงเงิน</w:t>
      </w:r>
      <w:r w:rsidRPr="00A82528">
        <w:rPr>
          <w:rFonts w:ascii="Angsana New" w:hAnsi="Angsana New" w:hint="cs"/>
          <w:sz w:val="30"/>
          <w:szCs w:val="30"/>
          <w:cs/>
          <w:lang w:val="en-US"/>
        </w:rPr>
        <w:t>สินเชื่อซึ่งยังมิได้เบิกใช้จากสถาบันการเงินเป็น</w:t>
      </w:r>
      <w:r w:rsidRPr="00A82528">
        <w:rPr>
          <w:rFonts w:ascii="Angsana New" w:hAnsi="Angsana New" w:hint="cs"/>
          <w:sz w:val="30"/>
          <w:szCs w:val="30"/>
          <w:cs/>
        </w:rPr>
        <w:t>จำนวนรวม</w:t>
      </w:r>
      <w:r w:rsidR="00643ED4">
        <w:rPr>
          <w:rFonts w:ascii="Angsana New" w:hAnsi="Angsana New"/>
          <w:sz w:val="30"/>
          <w:szCs w:val="30"/>
        </w:rPr>
        <w:t xml:space="preserve"> 1,899</w:t>
      </w:r>
      <w:r w:rsidR="0029364F" w:rsidRPr="00A82528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A82528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A8252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82528">
        <w:rPr>
          <w:rFonts w:ascii="Angsana New" w:hAnsi="Angsana New" w:hint="cs"/>
          <w:i/>
          <w:iCs/>
          <w:sz w:val="30"/>
          <w:szCs w:val="30"/>
          <w:lang w:val="en-US"/>
        </w:rPr>
        <w:t>256</w:t>
      </w:r>
      <w:r w:rsidR="00A82528" w:rsidRPr="00A82528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A82528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r w:rsidR="005D6AA7" w:rsidRPr="00A82528">
        <w:rPr>
          <w:rFonts w:ascii="Angsana New" w:hAnsi="Angsana New" w:hint="cs"/>
          <w:i/>
          <w:iCs/>
          <w:sz w:val="30"/>
          <w:szCs w:val="30"/>
          <w:lang w:val="en-US"/>
        </w:rPr>
        <w:t>2,00</w:t>
      </w:r>
      <w:r w:rsidR="00A82528" w:rsidRPr="00A82528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Pr="00A82528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Pr="00A82528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0A5E7A50" w14:textId="77777777" w:rsidR="00FF173A" w:rsidRPr="00A82528" w:rsidRDefault="00FF173A" w:rsidP="00FF173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5870515" w14:textId="65E3D11D" w:rsidR="00990AE6" w:rsidRPr="00A82528" w:rsidRDefault="00990AE6" w:rsidP="008B11B5">
      <w:pPr>
        <w:tabs>
          <w:tab w:val="left" w:pos="1710"/>
        </w:tabs>
        <w:autoSpaceDE w:val="0"/>
        <w:autoSpaceDN w:val="0"/>
        <w:adjustRightInd w:val="0"/>
        <w:spacing w:line="240" w:lineRule="auto"/>
        <w:ind w:left="108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82528">
        <w:rPr>
          <w:rFonts w:ascii="Angsana New" w:hAnsi="Angsana New" w:hint="cs"/>
          <w:b/>
          <w:bCs/>
          <w:i/>
          <w:iCs/>
          <w:sz w:val="30"/>
          <w:szCs w:val="30"/>
        </w:rPr>
        <w:t>(</w:t>
      </w:r>
      <w:r w:rsidR="00E86F7E" w:rsidRPr="00A8252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E86F7E" w:rsidRPr="00A82528">
        <w:rPr>
          <w:rFonts w:ascii="Angsana New" w:hAnsi="Angsana New" w:hint="cs"/>
          <w:b/>
          <w:bCs/>
          <w:i/>
          <w:iCs/>
          <w:sz w:val="30"/>
          <w:szCs w:val="30"/>
        </w:rPr>
        <w:t>.</w:t>
      </w:r>
      <w:r w:rsidRPr="00A82528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3) </w:t>
      </w:r>
      <w:r w:rsidRPr="00A82528">
        <w:rPr>
          <w:rFonts w:ascii="Angsana New" w:hAnsi="Angsana New" w:hint="cs"/>
          <w:b/>
          <w:bCs/>
          <w:i/>
          <w:iCs/>
          <w:sz w:val="30"/>
          <w:szCs w:val="30"/>
        </w:rPr>
        <w:tab/>
      </w:r>
      <w:r w:rsidRPr="00A8252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7DAF569" w14:textId="77777777" w:rsidR="00990AE6" w:rsidRPr="00A82528" w:rsidRDefault="00990AE6" w:rsidP="00990AE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7F2BBC6" w14:textId="136149D6" w:rsidR="006A0595" w:rsidRPr="00A82528" w:rsidRDefault="00990AE6" w:rsidP="00990AE6">
      <w:pPr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  <w:r w:rsidRPr="00A82528">
        <w:rPr>
          <w:rFonts w:ascii="Angsana New" w:hAnsi="Angsana New" w:hint="cs"/>
          <w:sz w:val="30"/>
          <w:szCs w:val="30"/>
          <w:cs/>
        </w:rPr>
        <w:t>บริษัทมีความเสี่ยง</w:t>
      </w:r>
      <w:r w:rsidR="006A0595" w:rsidRPr="00A82528">
        <w:rPr>
          <w:rFonts w:ascii="Angsana New" w:hAnsi="Angsana New"/>
          <w:sz w:val="30"/>
          <w:szCs w:val="30"/>
          <w:cs/>
        </w:rPr>
        <w:t>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4BACBF30" w14:textId="77777777" w:rsidR="00C73896" w:rsidRPr="00A82528" w:rsidRDefault="00C73896" w:rsidP="00990AE6">
      <w:pPr>
        <w:spacing w:line="240" w:lineRule="auto"/>
        <w:ind w:left="1710"/>
        <w:jc w:val="thaiDistribute"/>
        <w:rPr>
          <w:rFonts w:ascii="Angsana New" w:hAnsi="Angsana New"/>
          <w:sz w:val="30"/>
          <w:szCs w:val="30"/>
        </w:rPr>
      </w:pPr>
    </w:p>
    <w:p w14:paraId="3D2F820F" w14:textId="21AD0EB5" w:rsidR="00C60B3B" w:rsidRPr="00A82528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A82528">
        <w:rPr>
          <w:rFonts w:ascii="Angsana New" w:hAnsi="Angsana New" w:hint="cs"/>
          <w:sz w:val="30"/>
          <w:szCs w:val="30"/>
        </w:rPr>
        <w:t>(</w:t>
      </w:r>
      <w:r w:rsidR="00E86F7E" w:rsidRPr="00A82528">
        <w:rPr>
          <w:rFonts w:ascii="Angsana New" w:hAnsi="Angsana New" w:hint="cs"/>
          <w:sz w:val="30"/>
          <w:szCs w:val="30"/>
          <w:cs/>
        </w:rPr>
        <w:t>ข</w:t>
      </w:r>
      <w:r w:rsidR="00E86F7E" w:rsidRPr="00A82528">
        <w:rPr>
          <w:rFonts w:ascii="Angsana New" w:hAnsi="Angsana New" w:hint="cs"/>
          <w:sz w:val="30"/>
          <w:szCs w:val="30"/>
        </w:rPr>
        <w:t>.</w:t>
      </w:r>
      <w:r w:rsidRPr="00A82528">
        <w:rPr>
          <w:rFonts w:ascii="Angsana New" w:hAnsi="Angsana New" w:hint="cs"/>
          <w:sz w:val="30"/>
          <w:szCs w:val="30"/>
        </w:rPr>
        <w:t xml:space="preserve">3.1) </w:t>
      </w:r>
      <w:r w:rsidRPr="00A82528">
        <w:rPr>
          <w:rFonts w:ascii="Angsana New" w:hAnsi="Angsana New" w:hint="cs"/>
          <w:sz w:val="30"/>
          <w:szCs w:val="30"/>
        </w:rPr>
        <w:tab/>
      </w:r>
      <w:r w:rsidRPr="00A82528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629D4952" w14:textId="77777777" w:rsidR="00C60B3B" w:rsidRPr="00A82528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4712C0C1" w14:textId="0719F2F9" w:rsidR="000253D3" w:rsidRPr="00A82528" w:rsidRDefault="00C60B3B" w:rsidP="008B11B5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2430" w:right="-18"/>
        <w:jc w:val="thaiDistribute"/>
        <w:rPr>
          <w:rFonts w:ascii="Angsana New" w:hAnsi="Angsana New"/>
          <w:sz w:val="30"/>
          <w:szCs w:val="30"/>
        </w:rPr>
      </w:pPr>
      <w:r w:rsidRPr="00A82528">
        <w:rPr>
          <w:rFonts w:ascii="Angsana New" w:hAnsi="Angsana New" w:hint="cs"/>
          <w:sz w:val="30"/>
          <w:szCs w:val="30"/>
          <w:cs/>
        </w:rPr>
        <w:t xml:space="preserve"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0253D3" w:rsidRPr="00A82528">
        <w:rPr>
          <w:rFonts w:ascii="Angsana New" w:hAnsi="Angsana New" w:hint="cs"/>
          <w:sz w:val="30"/>
          <w:szCs w:val="30"/>
          <w:cs/>
        </w:rPr>
        <w:t>เพื่อป้องกันความเสี่ยงของสินทรัพย์และหนี้สินทางการเงินที่เป็นเงินตราต่างประเทศ บริษัทมีนโยบายป้องกันความเสี่ยงจากอัตราแลกเปลี่ยนเงินตราต่างประเทศ โดยเมื่อมีการรับเงินตราต่างประเทศจากการรับชำระเงินจากลูกค้าและเงินดังกล่าวจะนำเข้าฝากในบัญชีสกุลเงินหลัก เช่น เงินดอลลาร์สหรัฐ เงินเยนญี่ปุ่น เป็นต้น ซึ่งได้เปิดบัญชีไว้กับธนาคารพาณิชย์ในประเทศไทย วัตถุประสงค์ในการนำเงินเข้าฝากไม่ใช่เพื่อรับดอกเบี้ยเนื่องจากดอกเบี้ยจะต่ำมาก แต่มีวัตถุประสงค์เพื่อนำมาชำระค่าวัตถุดิบและอะไหล่ และค่าเครื่องจักรและอุปกรณ์ ซึ่งนำเข้ามาจากต่างประเทศ และในขณะเดียวกันสามารถประหยัดค่าใช้จ่ายในการซื้อเงินตราต่างประเทศ</w:t>
      </w:r>
    </w:p>
    <w:p w14:paraId="35799085" w14:textId="77777777" w:rsidR="00C73896" w:rsidRPr="00A82528" w:rsidRDefault="00C73896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13AA0115" w14:textId="77777777" w:rsidR="000253D3" w:rsidRPr="00A82528" w:rsidRDefault="000253D3" w:rsidP="00BC1E5C">
      <w:pPr>
        <w:spacing w:line="240" w:lineRule="auto"/>
        <w:ind w:left="2430"/>
        <w:jc w:val="thaiDistribute"/>
        <w:rPr>
          <w:rFonts w:ascii="Angsana New" w:hAnsi="Angsana New"/>
          <w:sz w:val="30"/>
          <w:szCs w:val="30"/>
          <w:lang w:val="en-US"/>
        </w:rPr>
      </w:pPr>
      <w:r w:rsidRPr="00A8252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82528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Pr="00A82528">
        <w:rPr>
          <w:rFonts w:ascii="Angsana New" w:hAnsi="Angsana New" w:hint="cs"/>
          <w:sz w:val="30"/>
          <w:szCs w:val="30"/>
          <w:cs/>
          <w:lang w:val="en-US"/>
        </w:rPr>
        <w:t>ธันวาคม บริษัทมีความเสี่ยงจากอัตราแลกเปลี่ยนเงินตราต่างประเทศอันเป็นผลมาจากการมี</w:t>
      </w:r>
      <w:r w:rsidRPr="00A82528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สินทรัพย์และหนี้สินทางการเงินที่เป็นเงินตราต่างประเทศ </w:t>
      </w:r>
      <w:r w:rsidRPr="00A82528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7BF83008" w14:textId="77777777" w:rsidR="000253D3" w:rsidRPr="004C60F1" w:rsidRDefault="000253D3" w:rsidP="000253D3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7263" w:type="dxa"/>
        <w:tblInd w:w="2340" w:type="dxa"/>
        <w:tblLayout w:type="fixed"/>
        <w:tblLook w:val="0000" w:firstRow="0" w:lastRow="0" w:firstColumn="0" w:lastColumn="0" w:noHBand="0" w:noVBand="0"/>
      </w:tblPr>
      <w:tblGrid>
        <w:gridCol w:w="4410"/>
        <w:gridCol w:w="1287"/>
        <w:gridCol w:w="270"/>
        <w:gridCol w:w="1296"/>
      </w:tblGrid>
      <w:tr w:rsidR="00CA6E0F" w:rsidRPr="000B526A" w14:paraId="14764E9F" w14:textId="77777777" w:rsidTr="00BC1E5C">
        <w:trPr>
          <w:cantSplit/>
          <w:tblHeader/>
        </w:trPr>
        <w:tc>
          <w:tcPr>
            <w:tcW w:w="4410" w:type="dxa"/>
          </w:tcPr>
          <w:p w14:paraId="7B57A5F4" w14:textId="77777777" w:rsidR="00CA6E0F" w:rsidRPr="000B526A" w:rsidRDefault="00CA6E0F" w:rsidP="00CA6E0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bookmarkStart w:id="2" w:name="_Hlk30768116"/>
          </w:p>
        </w:tc>
        <w:tc>
          <w:tcPr>
            <w:tcW w:w="1287" w:type="dxa"/>
          </w:tcPr>
          <w:p w14:paraId="6C867600" w14:textId="24A6EA79" w:rsidR="00CA6E0F" w:rsidRPr="000B526A" w:rsidRDefault="00CA6E0F" w:rsidP="00CA6E0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D69E1A5" w14:textId="77777777" w:rsidR="00CA6E0F" w:rsidRPr="000B526A" w:rsidRDefault="00CA6E0F" w:rsidP="00CA6E0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2027CB0" w14:textId="22E0B66D" w:rsidR="00CA6E0F" w:rsidRPr="000B526A" w:rsidRDefault="00CA6E0F" w:rsidP="00CA6E0F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A6E0F" w:rsidRPr="000B526A" w14:paraId="7F320869" w14:textId="77777777" w:rsidTr="00BC1E5C">
        <w:trPr>
          <w:cantSplit/>
          <w:tblHeader/>
        </w:trPr>
        <w:tc>
          <w:tcPr>
            <w:tcW w:w="4410" w:type="dxa"/>
          </w:tcPr>
          <w:p w14:paraId="19B2E5B5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</w:tcPr>
          <w:p w14:paraId="7F231037" w14:textId="77777777" w:rsidR="00CA6E0F" w:rsidRPr="000B526A" w:rsidRDefault="00CA6E0F" w:rsidP="00CA6E0F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2"/>
      <w:tr w:rsidR="00CA6E0F" w:rsidRPr="000B526A" w14:paraId="3DE13967" w14:textId="77777777" w:rsidTr="00BC1E5C">
        <w:trPr>
          <w:cantSplit/>
        </w:trPr>
        <w:tc>
          <w:tcPr>
            <w:tcW w:w="4410" w:type="dxa"/>
          </w:tcPr>
          <w:p w14:paraId="3D799CDB" w14:textId="77777777" w:rsidR="00CA6E0F" w:rsidRPr="000B526A" w:rsidRDefault="00CA6E0F" w:rsidP="00CA6E0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87" w:type="dxa"/>
          </w:tcPr>
          <w:p w14:paraId="7D834902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4CE8F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57C50F1A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92A" w:rsidRPr="000B526A" w14:paraId="1C55F2B3" w14:textId="77777777" w:rsidTr="00BC1E5C">
        <w:trPr>
          <w:cantSplit/>
        </w:trPr>
        <w:tc>
          <w:tcPr>
            <w:tcW w:w="4410" w:type="dxa"/>
          </w:tcPr>
          <w:p w14:paraId="0463FFE9" w14:textId="77777777" w:rsidR="0017792A" w:rsidRPr="000B526A" w:rsidRDefault="0017792A" w:rsidP="0017792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7" w:type="dxa"/>
          </w:tcPr>
          <w:p w14:paraId="0B5D38CF" w14:textId="57BB9C4A" w:rsidR="0017792A" w:rsidRPr="000B526A" w:rsidRDefault="0017792A" w:rsidP="0017792A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92A">
              <w:rPr>
                <w:rFonts w:ascii="Angsana New" w:hAnsi="Angsana New"/>
                <w:sz w:val="30"/>
                <w:szCs w:val="30"/>
                <w:lang w:val="en-US"/>
              </w:rPr>
              <w:t xml:space="preserve"> 80,774 </w:t>
            </w:r>
          </w:p>
        </w:tc>
        <w:tc>
          <w:tcPr>
            <w:tcW w:w="270" w:type="dxa"/>
          </w:tcPr>
          <w:p w14:paraId="1259024B" w14:textId="77777777" w:rsidR="0017792A" w:rsidRPr="000B526A" w:rsidRDefault="0017792A" w:rsidP="0017792A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7BB9A759" w14:textId="7390A0CE" w:rsidR="0017792A" w:rsidRPr="000B526A" w:rsidRDefault="0017792A" w:rsidP="0017792A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2,067</w:t>
            </w:r>
          </w:p>
        </w:tc>
      </w:tr>
      <w:tr w:rsidR="0017792A" w:rsidRPr="000B526A" w14:paraId="1DC314BC" w14:textId="77777777" w:rsidTr="00BC1E5C">
        <w:trPr>
          <w:cantSplit/>
        </w:trPr>
        <w:tc>
          <w:tcPr>
            <w:tcW w:w="4410" w:type="dxa"/>
          </w:tcPr>
          <w:p w14:paraId="284C9020" w14:textId="77777777" w:rsidR="0017792A" w:rsidRPr="000B526A" w:rsidRDefault="0017792A" w:rsidP="0017792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1C41DFF6" w14:textId="536799B9" w:rsidR="0017792A" w:rsidRPr="000B526A" w:rsidRDefault="0017792A" w:rsidP="0017792A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92A">
              <w:rPr>
                <w:rFonts w:ascii="Angsana New" w:hAnsi="Angsana New"/>
                <w:sz w:val="30"/>
                <w:szCs w:val="30"/>
                <w:lang w:val="en-US"/>
              </w:rPr>
              <w:t xml:space="preserve"> 600,740 </w:t>
            </w:r>
          </w:p>
        </w:tc>
        <w:tc>
          <w:tcPr>
            <w:tcW w:w="270" w:type="dxa"/>
          </w:tcPr>
          <w:p w14:paraId="2639AD05" w14:textId="77777777" w:rsidR="0017792A" w:rsidRPr="000B526A" w:rsidRDefault="0017792A" w:rsidP="0017792A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0DAF6BB1" w14:textId="60D9E7F6" w:rsidR="0017792A" w:rsidRPr="000B526A" w:rsidRDefault="0017792A" w:rsidP="0017792A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630,008</w:t>
            </w:r>
          </w:p>
        </w:tc>
      </w:tr>
      <w:tr w:rsidR="0017792A" w:rsidRPr="000B526A" w14:paraId="49DBEC49" w14:textId="77777777" w:rsidTr="00BC1E5C">
        <w:trPr>
          <w:cantSplit/>
        </w:trPr>
        <w:tc>
          <w:tcPr>
            <w:tcW w:w="4410" w:type="dxa"/>
          </w:tcPr>
          <w:p w14:paraId="5FFF22F2" w14:textId="77777777" w:rsidR="0017792A" w:rsidRPr="000B526A" w:rsidRDefault="0017792A" w:rsidP="0017792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9EC9606" w14:textId="48813C0D" w:rsidR="0017792A" w:rsidRPr="000B526A" w:rsidRDefault="0017792A" w:rsidP="0017792A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92A">
              <w:rPr>
                <w:rFonts w:ascii="Angsana New" w:hAnsi="Angsana New"/>
                <w:sz w:val="30"/>
                <w:szCs w:val="30"/>
                <w:lang w:val="en-US"/>
              </w:rPr>
              <w:t xml:space="preserve"> (10,648)</w:t>
            </w:r>
          </w:p>
        </w:tc>
        <w:tc>
          <w:tcPr>
            <w:tcW w:w="270" w:type="dxa"/>
          </w:tcPr>
          <w:p w14:paraId="64444489" w14:textId="77777777" w:rsidR="0017792A" w:rsidRPr="000B526A" w:rsidRDefault="0017792A" w:rsidP="0017792A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062C3D" w14:textId="25DD8427" w:rsidR="0017792A" w:rsidRPr="000B526A" w:rsidRDefault="0017792A" w:rsidP="0017792A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(52,277)</w:t>
            </w:r>
          </w:p>
        </w:tc>
      </w:tr>
      <w:tr w:rsidR="0017792A" w:rsidRPr="000B526A" w14:paraId="748372FE" w14:textId="77777777" w:rsidTr="00BC1E5C">
        <w:trPr>
          <w:cantSplit/>
        </w:trPr>
        <w:tc>
          <w:tcPr>
            <w:tcW w:w="4410" w:type="dxa"/>
          </w:tcPr>
          <w:p w14:paraId="15049B57" w14:textId="77777777" w:rsidR="0017792A" w:rsidRPr="000B526A" w:rsidRDefault="0017792A" w:rsidP="0017792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6CC824E1" w14:textId="20E9A381" w:rsidR="0017792A" w:rsidRPr="000B526A" w:rsidRDefault="0017792A" w:rsidP="0017792A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92A">
              <w:rPr>
                <w:rFonts w:ascii="Angsana New" w:hAnsi="Angsana New"/>
                <w:sz w:val="30"/>
                <w:szCs w:val="30"/>
                <w:lang w:val="en-US"/>
              </w:rPr>
              <w:t>670,866</w:t>
            </w:r>
          </w:p>
        </w:tc>
        <w:tc>
          <w:tcPr>
            <w:tcW w:w="270" w:type="dxa"/>
          </w:tcPr>
          <w:p w14:paraId="553BC87E" w14:textId="77777777" w:rsidR="0017792A" w:rsidRPr="000B526A" w:rsidRDefault="0017792A" w:rsidP="0017792A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87743E" w14:textId="77AA57A6" w:rsidR="0017792A" w:rsidRPr="000B526A" w:rsidRDefault="0017792A" w:rsidP="0017792A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579,798</w:t>
            </w:r>
          </w:p>
        </w:tc>
      </w:tr>
    </w:tbl>
    <w:p w14:paraId="392D5120" w14:textId="1A8E164A" w:rsidR="00A82528" w:rsidRDefault="00A82528">
      <w:r>
        <w:br w:type="page"/>
      </w:r>
    </w:p>
    <w:tbl>
      <w:tblPr>
        <w:tblW w:w="7263" w:type="dxa"/>
        <w:tblInd w:w="2340" w:type="dxa"/>
        <w:tblLayout w:type="fixed"/>
        <w:tblLook w:val="0000" w:firstRow="0" w:lastRow="0" w:firstColumn="0" w:lastColumn="0" w:noHBand="0" w:noVBand="0"/>
      </w:tblPr>
      <w:tblGrid>
        <w:gridCol w:w="4410"/>
        <w:gridCol w:w="1287"/>
        <w:gridCol w:w="270"/>
        <w:gridCol w:w="1296"/>
      </w:tblGrid>
      <w:tr w:rsidR="00A82528" w:rsidRPr="000B526A" w14:paraId="487262BB" w14:textId="77777777" w:rsidTr="0076546B">
        <w:trPr>
          <w:cantSplit/>
          <w:tblHeader/>
        </w:trPr>
        <w:tc>
          <w:tcPr>
            <w:tcW w:w="4410" w:type="dxa"/>
          </w:tcPr>
          <w:p w14:paraId="4DE1A208" w14:textId="77777777" w:rsidR="00A82528" w:rsidRPr="000B526A" w:rsidRDefault="00A82528" w:rsidP="00A825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6411F19C" w14:textId="076D6318" w:rsidR="00A82528" w:rsidRPr="000B526A" w:rsidRDefault="00A82528" w:rsidP="00A8252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F6ECC4F" w14:textId="77777777" w:rsidR="00A82528" w:rsidRPr="000B526A" w:rsidRDefault="00A82528" w:rsidP="00A8252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8A0B5FB" w14:textId="4CF46159" w:rsidR="00A82528" w:rsidRPr="000B526A" w:rsidRDefault="00A82528" w:rsidP="00A82528">
            <w:pPr>
              <w:pStyle w:val="Heading9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82528" w:rsidRPr="000B526A" w14:paraId="37500130" w14:textId="77777777" w:rsidTr="0076546B">
        <w:trPr>
          <w:cantSplit/>
          <w:tblHeader/>
        </w:trPr>
        <w:tc>
          <w:tcPr>
            <w:tcW w:w="4410" w:type="dxa"/>
          </w:tcPr>
          <w:p w14:paraId="67428635" w14:textId="77777777" w:rsidR="00A82528" w:rsidRPr="000B526A" w:rsidRDefault="00A82528" w:rsidP="00A8252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3" w:type="dxa"/>
            <w:gridSpan w:val="3"/>
          </w:tcPr>
          <w:p w14:paraId="7E239D21" w14:textId="77777777" w:rsidR="00A82528" w:rsidRPr="000B526A" w:rsidRDefault="00A82528" w:rsidP="00A82528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2528" w:rsidRPr="000B526A" w14:paraId="4D1DAEF6" w14:textId="77777777" w:rsidTr="00BC1E5C">
        <w:trPr>
          <w:cantSplit/>
        </w:trPr>
        <w:tc>
          <w:tcPr>
            <w:tcW w:w="4410" w:type="dxa"/>
          </w:tcPr>
          <w:p w14:paraId="71DF7FDE" w14:textId="586BC339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87" w:type="dxa"/>
          </w:tcPr>
          <w:p w14:paraId="263962C2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8E70BE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2D87C858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78FC" w:rsidRPr="000B526A" w14:paraId="2DD3ED7B" w14:textId="77777777" w:rsidTr="00BC1E5C">
        <w:trPr>
          <w:cantSplit/>
        </w:trPr>
        <w:tc>
          <w:tcPr>
            <w:tcW w:w="4410" w:type="dxa"/>
          </w:tcPr>
          <w:p w14:paraId="06CDFFCB" w14:textId="77777777" w:rsidR="00DD78FC" w:rsidRPr="000B526A" w:rsidRDefault="00DD78FC" w:rsidP="00DD78F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7" w:type="dxa"/>
          </w:tcPr>
          <w:p w14:paraId="27DABBDB" w14:textId="3EEE4261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78FC">
              <w:rPr>
                <w:rFonts w:ascii="Angsana New" w:hAnsi="Angsana New"/>
                <w:sz w:val="30"/>
                <w:szCs w:val="30"/>
                <w:lang w:val="en-US"/>
              </w:rPr>
              <w:t xml:space="preserve"> 727,197 </w:t>
            </w:r>
          </w:p>
        </w:tc>
        <w:tc>
          <w:tcPr>
            <w:tcW w:w="270" w:type="dxa"/>
          </w:tcPr>
          <w:p w14:paraId="0D658160" w14:textId="77777777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0A20F7ED" w14:textId="7B487D79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61,427</w:t>
            </w:r>
          </w:p>
        </w:tc>
      </w:tr>
      <w:tr w:rsidR="00DD78FC" w:rsidRPr="000B526A" w14:paraId="6877B574" w14:textId="77777777" w:rsidTr="00BC1E5C">
        <w:trPr>
          <w:cantSplit/>
        </w:trPr>
        <w:tc>
          <w:tcPr>
            <w:tcW w:w="4410" w:type="dxa"/>
          </w:tcPr>
          <w:p w14:paraId="364A4BDF" w14:textId="77777777" w:rsidR="00DD78FC" w:rsidRPr="000B526A" w:rsidRDefault="00DD78FC" w:rsidP="00DD78F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5B4D68BA" w14:textId="557553EF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78FC">
              <w:rPr>
                <w:rFonts w:ascii="Angsana New" w:hAnsi="Angsana New"/>
                <w:sz w:val="30"/>
                <w:szCs w:val="30"/>
                <w:lang w:val="en-US"/>
              </w:rPr>
              <w:t xml:space="preserve"> 60,925 </w:t>
            </w:r>
          </w:p>
        </w:tc>
        <w:tc>
          <w:tcPr>
            <w:tcW w:w="270" w:type="dxa"/>
          </w:tcPr>
          <w:p w14:paraId="43B782AF" w14:textId="77777777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721D489D" w14:textId="298A1FA8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98,425</w:t>
            </w:r>
          </w:p>
        </w:tc>
      </w:tr>
      <w:tr w:rsidR="00DD78FC" w:rsidRPr="000B526A" w14:paraId="17B95C74" w14:textId="77777777" w:rsidTr="00BC1E5C">
        <w:trPr>
          <w:cantSplit/>
        </w:trPr>
        <w:tc>
          <w:tcPr>
            <w:tcW w:w="4410" w:type="dxa"/>
          </w:tcPr>
          <w:p w14:paraId="53791E3F" w14:textId="77777777" w:rsidR="00DD78FC" w:rsidRPr="000B526A" w:rsidRDefault="00DD78FC" w:rsidP="00DD78F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88A416F" w14:textId="1121E9B8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78FC">
              <w:rPr>
                <w:rFonts w:ascii="Angsana New" w:hAnsi="Angsana New"/>
                <w:sz w:val="30"/>
                <w:szCs w:val="30"/>
                <w:lang w:val="en-US"/>
              </w:rPr>
              <w:t xml:space="preserve"> (200)</w:t>
            </w:r>
          </w:p>
        </w:tc>
        <w:tc>
          <w:tcPr>
            <w:tcW w:w="270" w:type="dxa"/>
          </w:tcPr>
          <w:p w14:paraId="1AFD2468" w14:textId="77777777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6A5E87" w14:textId="53B0A7C3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78FC" w:rsidRPr="000B526A" w14:paraId="7C475DAF" w14:textId="77777777" w:rsidTr="00BC1E5C">
        <w:trPr>
          <w:cantSplit/>
        </w:trPr>
        <w:tc>
          <w:tcPr>
            <w:tcW w:w="4410" w:type="dxa"/>
          </w:tcPr>
          <w:p w14:paraId="3D1C87E9" w14:textId="77777777" w:rsidR="00DD78FC" w:rsidRPr="000B526A" w:rsidRDefault="00DD78FC" w:rsidP="00DD78F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A96D136" w14:textId="5D0FEEEA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78FC">
              <w:rPr>
                <w:rFonts w:ascii="Angsana New" w:hAnsi="Angsana New"/>
                <w:sz w:val="30"/>
                <w:szCs w:val="30"/>
                <w:lang w:val="en-US"/>
              </w:rPr>
              <w:t xml:space="preserve"> 787,922 </w:t>
            </w:r>
          </w:p>
        </w:tc>
        <w:tc>
          <w:tcPr>
            <w:tcW w:w="270" w:type="dxa"/>
          </w:tcPr>
          <w:p w14:paraId="56E4B6BE" w14:textId="77777777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4384B9" w14:textId="72502B6C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159,852</w:t>
            </w:r>
          </w:p>
        </w:tc>
      </w:tr>
      <w:tr w:rsidR="00A82528" w:rsidRPr="000B526A" w14:paraId="2BB72203" w14:textId="77777777" w:rsidTr="00BC1E5C">
        <w:trPr>
          <w:cantSplit/>
        </w:trPr>
        <w:tc>
          <w:tcPr>
            <w:tcW w:w="4410" w:type="dxa"/>
          </w:tcPr>
          <w:p w14:paraId="2AD525D4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เงินดอลล่าร์ออสเตรเลีย</w:t>
            </w:r>
          </w:p>
        </w:tc>
        <w:tc>
          <w:tcPr>
            <w:tcW w:w="1287" w:type="dxa"/>
          </w:tcPr>
          <w:p w14:paraId="4E18FDCC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CD5566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7351FF2C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78FC" w:rsidRPr="000B526A" w14:paraId="507E073F" w14:textId="77777777" w:rsidTr="00BC1E5C">
        <w:trPr>
          <w:cantSplit/>
        </w:trPr>
        <w:tc>
          <w:tcPr>
            <w:tcW w:w="4410" w:type="dxa"/>
          </w:tcPr>
          <w:p w14:paraId="2BA09DA4" w14:textId="77777777" w:rsidR="00DD78FC" w:rsidRPr="000B526A" w:rsidRDefault="00DD78FC" w:rsidP="00DD78F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4BCC5A2B" w14:textId="610C9926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78FC">
              <w:rPr>
                <w:rFonts w:ascii="Angsana New" w:hAnsi="Angsana New"/>
                <w:sz w:val="30"/>
                <w:szCs w:val="30"/>
                <w:lang w:val="en-US"/>
              </w:rPr>
              <w:t>11,285</w:t>
            </w:r>
          </w:p>
        </w:tc>
        <w:tc>
          <w:tcPr>
            <w:tcW w:w="270" w:type="dxa"/>
          </w:tcPr>
          <w:p w14:paraId="79AC094C" w14:textId="77777777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57ED951B" w14:textId="4F14D3DA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10,525</w:t>
            </w:r>
          </w:p>
        </w:tc>
      </w:tr>
      <w:tr w:rsidR="00DD78FC" w:rsidRPr="000B526A" w14:paraId="5CF01BEF" w14:textId="77777777" w:rsidTr="00BC1E5C">
        <w:trPr>
          <w:cantSplit/>
        </w:trPr>
        <w:tc>
          <w:tcPr>
            <w:tcW w:w="4410" w:type="dxa"/>
          </w:tcPr>
          <w:p w14:paraId="0DE8DEF2" w14:textId="77777777" w:rsidR="00DD78FC" w:rsidRPr="000B526A" w:rsidRDefault="00DD78FC" w:rsidP="00DD78FC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9BDA256" w14:textId="3B5C3A0C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78FC">
              <w:rPr>
                <w:rFonts w:ascii="Angsana New" w:hAnsi="Angsana New"/>
                <w:sz w:val="30"/>
                <w:szCs w:val="30"/>
                <w:lang w:val="en-US"/>
              </w:rPr>
              <w:t>11,285</w:t>
            </w:r>
          </w:p>
        </w:tc>
        <w:tc>
          <w:tcPr>
            <w:tcW w:w="270" w:type="dxa"/>
          </w:tcPr>
          <w:p w14:paraId="3B098E77" w14:textId="77777777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AB412C" w14:textId="1FD24E51" w:rsidR="00DD78FC" w:rsidRPr="000B526A" w:rsidRDefault="00DD78FC" w:rsidP="00DD78FC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10,525</w:t>
            </w:r>
          </w:p>
        </w:tc>
      </w:tr>
      <w:tr w:rsidR="00A82528" w:rsidRPr="000B526A" w14:paraId="67828614" w14:textId="77777777" w:rsidTr="00BC1E5C">
        <w:trPr>
          <w:cantSplit/>
        </w:trPr>
        <w:tc>
          <w:tcPr>
            <w:tcW w:w="4410" w:type="dxa"/>
          </w:tcPr>
          <w:p w14:paraId="026C8FD9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ind w:left="431" w:hanging="4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อื่นๆ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เงินดอลล่าร์ฮ่องกง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,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เงินยูโร, เงินฟรังก์สวิส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และเงินปอนด์สเตอร์ลิง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87" w:type="dxa"/>
          </w:tcPr>
          <w:p w14:paraId="19D71A27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1304FD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30B33EF2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59E3" w:rsidRPr="000B526A" w14:paraId="718DCBBA" w14:textId="77777777" w:rsidTr="00BC1E5C">
        <w:trPr>
          <w:cantSplit/>
        </w:trPr>
        <w:tc>
          <w:tcPr>
            <w:tcW w:w="4410" w:type="dxa"/>
          </w:tcPr>
          <w:p w14:paraId="155EA800" w14:textId="77777777" w:rsidR="00C359E3" w:rsidRPr="000B526A" w:rsidRDefault="00C359E3" w:rsidP="00C359E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6B5FCFB4" w14:textId="25763D24" w:rsidR="00C359E3" w:rsidRPr="000B526A" w:rsidRDefault="00C359E3" w:rsidP="00C359E3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59E3">
              <w:rPr>
                <w:rFonts w:ascii="Angsana New" w:hAnsi="Angsana New"/>
                <w:sz w:val="30"/>
                <w:szCs w:val="30"/>
                <w:lang w:val="en-US"/>
              </w:rPr>
              <w:t xml:space="preserve"> 395 </w:t>
            </w:r>
          </w:p>
        </w:tc>
        <w:tc>
          <w:tcPr>
            <w:tcW w:w="270" w:type="dxa"/>
          </w:tcPr>
          <w:p w14:paraId="55B02613" w14:textId="77777777" w:rsidR="00C359E3" w:rsidRPr="000B526A" w:rsidRDefault="00C359E3" w:rsidP="00C359E3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</w:tcPr>
          <w:p w14:paraId="61B18024" w14:textId="15552418" w:rsidR="00C359E3" w:rsidRPr="000B526A" w:rsidRDefault="00C359E3" w:rsidP="00C359E3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</w:p>
        </w:tc>
      </w:tr>
      <w:tr w:rsidR="00C359E3" w:rsidRPr="000B526A" w14:paraId="641F49C4" w14:textId="77777777" w:rsidTr="00BC1E5C">
        <w:trPr>
          <w:cantSplit/>
        </w:trPr>
        <w:tc>
          <w:tcPr>
            <w:tcW w:w="4410" w:type="dxa"/>
          </w:tcPr>
          <w:p w14:paraId="67CD98ED" w14:textId="77777777" w:rsidR="00C359E3" w:rsidRPr="000B526A" w:rsidRDefault="00C359E3" w:rsidP="00C359E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570ADC3" w14:textId="44144BE5" w:rsidR="00C359E3" w:rsidRPr="000B526A" w:rsidRDefault="00C359E3" w:rsidP="00C359E3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59E3">
              <w:rPr>
                <w:rFonts w:ascii="Angsana New" w:hAnsi="Angsana New"/>
                <w:sz w:val="30"/>
                <w:szCs w:val="30"/>
                <w:lang w:val="en-US"/>
              </w:rPr>
              <w:t xml:space="preserve"> (2,839)</w:t>
            </w:r>
          </w:p>
        </w:tc>
        <w:tc>
          <w:tcPr>
            <w:tcW w:w="270" w:type="dxa"/>
          </w:tcPr>
          <w:p w14:paraId="5EC700BB" w14:textId="77777777" w:rsidR="00C359E3" w:rsidRPr="000B526A" w:rsidRDefault="00C359E3" w:rsidP="00C359E3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73FF8C" w14:textId="5150BFDF" w:rsidR="00C359E3" w:rsidRPr="000B526A" w:rsidRDefault="00C359E3" w:rsidP="00C359E3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(5,554)</w:t>
            </w:r>
          </w:p>
        </w:tc>
      </w:tr>
      <w:tr w:rsidR="00C359E3" w:rsidRPr="000B526A" w14:paraId="1C33E3F2" w14:textId="77777777" w:rsidTr="00BC1E5C">
        <w:trPr>
          <w:cantSplit/>
        </w:trPr>
        <w:tc>
          <w:tcPr>
            <w:tcW w:w="4410" w:type="dxa"/>
          </w:tcPr>
          <w:p w14:paraId="1F5DCEFA" w14:textId="77777777" w:rsidR="00C359E3" w:rsidRPr="000B526A" w:rsidRDefault="00C359E3" w:rsidP="00C359E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6CDA2070" w14:textId="59B06469" w:rsidR="00C359E3" w:rsidRPr="000B526A" w:rsidRDefault="00C359E3" w:rsidP="00C359E3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59E3">
              <w:rPr>
                <w:rFonts w:ascii="Angsana New" w:hAnsi="Angsana New"/>
                <w:sz w:val="30"/>
                <w:szCs w:val="30"/>
                <w:lang w:val="en-US"/>
              </w:rPr>
              <w:t xml:space="preserve"> (2,444)</w:t>
            </w:r>
          </w:p>
        </w:tc>
        <w:tc>
          <w:tcPr>
            <w:tcW w:w="270" w:type="dxa"/>
          </w:tcPr>
          <w:p w14:paraId="071B5DCE" w14:textId="77777777" w:rsidR="00C359E3" w:rsidRPr="000B526A" w:rsidRDefault="00C359E3" w:rsidP="00C359E3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EA57B7" w14:textId="5149132D" w:rsidR="00C359E3" w:rsidRPr="000B526A" w:rsidRDefault="00C359E3" w:rsidP="00C359E3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(5,240)</w:t>
            </w:r>
          </w:p>
        </w:tc>
      </w:tr>
      <w:tr w:rsidR="00A82528" w:rsidRPr="000B526A" w14:paraId="7092EBCB" w14:textId="77777777" w:rsidTr="00BC1E5C">
        <w:trPr>
          <w:cantSplit/>
        </w:trPr>
        <w:tc>
          <w:tcPr>
            <w:tcW w:w="4410" w:type="dxa"/>
          </w:tcPr>
          <w:p w14:paraId="0DBC73F0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11B87A6F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3DA94C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94B28E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82528" w:rsidRPr="000B526A" w14:paraId="0A3A6426" w14:textId="77777777" w:rsidTr="00BC1E5C">
        <w:trPr>
          <w:cantSplit/>
        </w:trPr>
        <w:tc>
          <w:tcPr>
            <w:tcW w:w="4410" w:type="dxa"/>
          </w:tcPr>
          <w:p w14:paraId="4F6CAE7A" w14:textId="77777777" w:rsidR="00A82528" w:rsidRPr="000B526A" w:rsidRDefault="00A82528" w:rsidP="00A8252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176E4F2C" w14:textId="7534C286" w:rsidR="00A82528" w:rsidRPr="0029364F" w:rsidRDefault="00C359E3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359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1,467,629</w:t>
            </w:r>
          </w:p>
        </w:tc>
        <w:tc>
          <w:tcPr>
            <w:tcW w:w="270" w:type="dxa"/>
          </w:tcPr>
          <w:p w14:paraId="7DDFFE15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ind w:left="-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15236730" w14:textId="4B03F34D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744,935</w:t>
            </w:r>
          </w:p>
        </w:tc>
      </w:tr>
    </w:tbl>
    <w:p w14:paraId="7D20B2C2" w14:textId="77777777" w:rsidR="000253D3" w:rsidRPr="000B526A" w:rsidRDefault="000253D3" w:rsidP="000253D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76BC14" w14:textId="77777777" w:rsidR="008C248F" w:rsidRPr="000B526A" w:rsidRDefault="008C248F" w:rsidP="00BC1E5C">
      <w:pPr>
        <w:pStyle w:val="block"/>
        <w:spacing w:after="0" w:line="240" w:lineRule="atLeast"/>
        <w:ind w:left="243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0B526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81A31FD" w14:textId="77777777" w:rsidR="008C248F" w:rsidRPr="000B526A" w:rsidRDefault="008C248F" w:rsidP="00BC1E5C">
      <w:pPr>
        <w:tabs>
          <w:tab w:val="left" w:pos="540"/>
        </w:tabs>
        <w:ind w:left="2430"/>
        <w:jc w:val="thaiDistribute"/>
        <w:rPr>
          <w:rFonts w:ascii="Angsana New" w:hAnsi="Angsana New"/>
          <w:sz w:val="30"/>
          <w:szCs w:val="30"/>
        </w:rPr>
      </w:pPr>
    </w:p>
    <w:p w14:paraId="4FFCB83C" w14:textId="5B50EC31" w:rsidR="008C248F" w:rsidRPr="000B526A" w:rsidRDefault="008C248F" w:rsidP="00BC1E5C">
      <w:pPr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การแข็งค่า</w:t>
      </w:r>
      <w:r w:rsidR="00C65945" w:rsidRPr="000B526A">
        <w:rPr>
          <w:rFonts w:ascii="Angsana New" w:hAnsi="Angsana New" w:hint="cs"/>
          <w:sz w:val="30"/>
          <w:szCs w:val="30"/>
          <w:lang w:bidi="ar-SA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>(การอ่อนค่า) ที่เป็นไปได้อย่างสมเหตุสมผลของ</w:t>
      </w:r>
      <w:r w:rsidR="00C65945" w:rsidRPr="000B526A">
        <w:rPr>
          <w:rFonts w:ascii="Angsana New" w:hAnsi="Angsana New" w:hint="cs"/>
          <w:sz w:val="30"/>
          <w:szCs w:val="30"/>
          <w:cs/>
        </w:rPr>
        <w:t>เงิน</w:t>
      </w:r>
      <w:r w:rsidR="00850304">
        <w:rPr>
          <w:rFonts w:ascii="Angsana New" w:hAnsi="Angsana New" w:hint="cs"/>
          <w:sz w:val="30"/>
          <w:szCs w:val="30"/>
          <w:cs/>
        </w:rPr>
        <w:t>บาทที่มีต่อ</w:t>
      </w:r>
      <w:r w:rsidR="00036458">
        <w:rPr>
          <w:rFonts w:ascii="Angsana New" w:hAnsi="Angsana New" w:hint="cs"/>
          <w:sz w:val="30"/>
          <w:szCs w:val="30"/>
          <w:cs/>
        </w:rPr>
        <w:t>สกุล</w:t>
      </w:r>
      <w:r w:rsidRPr="000B526A">
        <w:rPr>
          <w:rFonts w:ascii="Angsana New" w:hAnsi="Angsana New" w:hint="cs"/>
          <w:sz w:val="30"/>
          <w:szCs w:val="30"/>
          <w:cs/>
        </w:rPr>
        <w:t>เงิน</w:t>
      </w:r>
      <w:r w:rsidR="009952DF">
        <w:rPr>
          <w:rFonts w:ascii="Angsana New" w:hAnsi="Angsana New" w:hint="cs"/>
          <w:sz w:val="30"/>
          <w:szCs w:val="30"/>
          <w:cs/>
        </w:rPr>
        <w:t>ตราต</w:t>
      </w:r>
      <w:r w:rsidR="00661585">
        <w:rPr>
          <w:rFonts w:ascii="Angsana New" w:hAnsi="Angsana New" w:hint="cs"/>
          <w:sz w:val="30"/>
          <w:szCs w:val="30"/>
          <w:cs/>
        </w:rPr>
        <w:t>่</w:t>
      </w:r>
      <w:r w:rsidR="009952DF">
        <w:rPr>
          <w:rFonts w:ascii="Angsana New" w:hAnsi="Angsana New" w:hint="cs"/>
          <w:sz w:val="30"/>
          <w:szCs w:val="30"/>
          <w:cs/>
        </w:rPr>
        <w:t>างประเทศ</w:t>
      </w:r>
      <w:r w:rsidRPr="000B526A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="005B0F04">
        <w:rPr>
          <w:rFonts w:ascii="Angsana New" w:hAnsi="Angsana New" w:hint="cs"/>
          <w:sz w:val="30"/>
          <w:szCs w:val="30"/>
          <w:cs/>
        </w:rPr>
        <w:t>รายงาน</w:t>
      </w:r>
      <w:r w:rsidRPr="000B526A">
        <w:rPr>
          <w:rFonts w:ascii="Angsana New" w:hAnsi="Angsana New" w:hint="cs"/>
          <w:sz w:val="30"/>
          <w:szCs w:val="30"/>
          <w:lang w:bidi="ar-SA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E1298B">
        <w:rPr>
          <w:rFonts w:ascii="Angsana New" w:hAnsi="Angsana New" w:hint="cs"/>
          <w:sz w:val="30"/>
          <w:szCs w:val="30"/>
          <w:cs/>
        </w:rPr>
        <w:t>โดย</w:t>
      </w:r>
      <w:r w:rsidRPr="000B526A">
        <w:rPr>
          <w:rFonts w:ascii="Angsana New" w:hAnsi="Angsana New" w:hint="cs"/>
          <w:sz w:val="30"/>
          <w:szCs w:val="30"/>
          <w:cs/>
        </w:rPr>
        <w:t>ตั้งอยู่บนข้อสมมติที่ว่าตัวแปรอื่นโดยเฉพาะอัตราดอกเบี้ยเป็นอัตรา</w:t>
      </w:r>
      <w:r w:rsidRPr="00255866">
        <w:rPr>
          <w:rFonts w:ascii="Angsana New" w:hAnsi="Angsana New" w:hint="cs"/>
          <w:sz w:val="30"/>
          <w:szCs w:val="30"/>
          <w:cs/>
        </w:rPr>
        <w:t>คงที่</w:t>
      </w:r>
    </w:p>
    <w:p w14:paraId="2D34C345" w14:textId="77777777" w:rsidR="00C73896" w:rsidRPr="000B526A" w:rsidRDefault="00C73896" w:rsidP="008C248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EE46239" w14:textId="77777777" w:rsidR="00A82528" w:rsidRDefault="00A82528">
      <w:r>
        <w:br w:type="page"/>
      </w:r>
    </w:p>
    <w:tbl>
      <w:tblPr>
        <w:tblW w:w="7380" w:type="dxa"/>
        <w:tblInd w:w="23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339"/>
        <w:gridCol w:w="1271"/>
        <w:gridCol w:w="180"/>
        <w:gridCol w:w="1260"/>
      </w:tblGrid>
      <w:tr w:rsidR="004956D9" w:rsidRPr="000B526A" w14:paraId="117EB274" w14:textId="77777777" w:rsidTr="00BC1E5C">
        <w:trPr>
          <w:trHeight w:val="218"/>
          <w:tblHeader/>
        </w:trPr>
        <w:tc>
          <w:tcPr>
            <w:tcW w:w="3330" w:type="dxa"/>
          </w:tcPr>
          <w:p w14:paraId="5C33F000" w14:textId="774A0D12" w:rsidR="004956D9" w:rsidRPr="000B526A" w:rsidRDefault="004956D9" w:rsidP="000A2A3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4F8B2A35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711" w:type="dxa"/>
            <w:gridSpan w:val="3"/>
            <w:hideMark/>
          </w:tcPr>
          <w:p w14:paraId="28DF16E9" w14:textId="4A820910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956D9" w:rsidRPr="000B526A" w14:paraId="32D8F915" w14:textId="77777777" w:rsidTr="00BC1E5C">
        <w:trPr>
          <w:tblHeader/>
        </w:trPr>
        <w:tc>
          <w:tcPr>
            <w:tcW w:w="3330" w:type="dxa"/>
          </w:tcPr>
          <w:p w14:paraId="4490BC65" w14:textId="68C9F7EA" w:rsidR="004956D9" w:rsidRPr="006C0824" w:rsidRDefault="009952DF" w:rsidP="006C08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339" w:type="dxa"/>
            <w:hideMark/>
          </w:tcPr>
          <w:p w14:paraId="7F9847A1" w14:textId="77777777" w:rsidR="004956D9" w:rsidRPr="000B526A" w:rsidRDefault="004956D9" w:rsidP="000A2A3D">
            <w:pPr>
              <w:pStyle w:val="acctmergecolhdg"/>
              <w:spacing w:line="240" w:lineRule="auto"/>
              <w:ind w:right="-8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271" w:type="dxa"/>
            <w:hideMark/>
          </w:tcPr>
          <w:p w14:paraId="1000DCA2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0C1CF11F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D5AE390" w14:textId="77777777" w:rsidR="004956D9" w:rsidRPr="000B526A" w:rsidRDefault="004956D9" w:rsidP="000A2A3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01806" w:rsidRPr="000B526A" w14:paraId="2B19DCB1" w14:textId="77777777" w:rsidTr="00BC1E5C">
        <w:trPr>
          <w:tblHeader/>
        </w:trPr>
        <w:tc>
          <w:tcPr>
            <w:tcW w:w="3330" w:type="dxa"/>
          </w:tcPr>
          <w:p w14:paraId="48D87870" w14:textId="77777777" w:rsidR="00301806" w:rsidRPr="000B526A" w:rsidRDefault="00301806" w:rsidP="000A2A3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33914A6A" w14:textId="77777777" w:rsidR="00301806" w:rsidRPr="000B526A" w:rsidRDefault="00301806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11" w:type="dxa"/>
            <w:gridSpan w:val="3"/>
            <w:hideMark/>
          </w:tcPr>
          <w:p w14:paraId="67E0834C" w14:textId="77777777" w:rsidR="00301806" w:rsidRPr="000B526A" w:rsidRDefault="00301806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F3B9C" w:rsidRPr="000B526A" w14:paraId="2E7B8F10" w14:textId="77777777" w:rsidTr="00BC1E5C">
        <w:trPr>
          <w:tblHeader/>
        </w:trPr>
        <w:tc>
          <w:tcPr>
            <w:tcW w:w="3330" w:type="dxa"/>
          </w:tcPr>
          <w:p w14:paraId="359C67CA" w14:textId="39261B87" w:rsidR="003F3B9C" w:rsidRPr="000B526A" w:rsidRDefault="003F3B9C" w:rsidP="008B11B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A825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39" w:type="dxa"/>
          </w:tcPr>
          <w:p w14:paraId="4C468055" w14:textId="77777777" w:rsidR="003F3B9C" w:rsidRPr="000B526A" w:rsidRDefault="003F3B9C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11" w:type="dxa"/>
            <w:gridSpan w:val="3"/>
          </w:tcPr>
          <w:p w14:paraId="47B60F73" w14:textId="77777777" w:rsidR="003F3B9C" w:rsidRPr="000B526A" w:rsidRDefault="003F3B9C" w:rsidP="000A2A3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9364F" w:rsidRPr="0029364F" w14:paraId="449FC877" w14:textId="77777777" w:rsidTr="00BC1E5C">
        <w:tc>
          <w:tcPr>
            <w:tcW w:w="3330" w:type="dxa"/>
            <w:hideMark/>
          </w:tcPr>
          <w:p w14:paraId="1A34433A" w14:textId="77777777" w:rsidR="0029364F" w:rsidRPr="000B526A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39" w:type="dxa"/>
          </w:tcPr>
          <w:p w14:paraId="6203C223" w14:textId="75702EF2" w:rsidR="0029364F" w:rsidRPr="008B11B5" w:rsidRDefault="00670E15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453BB027" w14:textId="1AF185CC" w:rsidR="0029364F" w:rsidRPr="008B11B5" w:rsidRDefault="00670E15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6,709</w:t>
            </w:r>
          </w:p>
        </w:tc>
        <w:tc>
          <w:tcPr>
            <w:tcW w:w="180" w:type="dxa"/>
          </w:tcPr>
          <w:p w14:paraId="1DE1902D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64D72D" w14:textId="7BF3F821" w:rsidR="0029364F" w:rsidRPr="008B11B5" w:rsidRDefault="00670E15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(6,709)</w:t>
            </w:r>
          </w:p>
        </w:tc>
      </w:tr>
      <w:tr w:rsidR="0029364F" w:rsidRPr="0029364F" w14:paraId="000CC4FE" w14:textId="77777777" w:rsidTr="00BC1E5C">
        <w:tc>
          <w:tcPr>
            <w:tcW w:w="3330" w:type="dxa"/>
          </w:tcPr>
          <w:p w14:paraId="594F1F38" w14:textId="5F549A77" w:rsidR="0029364F" w:rsidRPr="000B526A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339" w:type="dxa"/>
          </w:tcPr>
          <w:p w14:paraId="4B6D9FD4" w14:textId="6BC5FD8B" w:rsidR="0029364F" w:rsidRPr="008B11B5" w:rsidRDefault="00670E15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479964DA" w14:textId="160861DF" w:rsidR="0029364F" w:rsidRPr="008B11B5" w:rsidRDefault="00670E15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7,879</w:t>
            </w:r>
          </w:p>
        </w:tc>
        <w:tc>
          <w:tcPr>
            <w:tcW w:w="180" w:type="dxa"/>
          </w:tcPr>
          <w:p w14:paraId="62BEDB0E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E69C73" w14:textId="38A0B707" w:rsidR="0029364F" w:rsidRPr="008B11B5" w:rsidRDefault="00670E15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(7,879)</w:t>
            </w:r>
          </w:p>
        </w:tc>
      </w:tr>
      <w:tr w:rsidR="0029364F" w:rsidRPr="0029364F" w14:paraId="06A53A7B" w14:textId="77777777" w:rsidTr="00BC1E5C">
        <w:tc>
          <w:tcPr>
            <w:tcW w:w="3330" w:type="dxa"/>
          </w:tcPr>
          <w:p w14:paraId="084F8409" w14:textId="77777777" w:rsidR="0029364F" w:rsidRPr="00B32721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D890F5B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14:paraId="3E1EF7D7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516CE98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006EBE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364F" w:rsidRPr="0029364F" w14:paraId="4B9D4076" w14:textId="77777777" w:rsidTr="00BC1E5C">
        <w:tc>
          <w:tcPr>
            <w:tcW w:w="3330" w:type="dxa"/>
          </w:tcPr>
          <w:p w14:paraId="0C925E11" w14:textId="06AE93A3" w:rsidR="0029364F" w:rsidRPr="000B526A" w:rsidRDefault="0029364F" w:rsidP="0029364F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A825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39" w:type="dxa"/>
          </w:tcPr>
          <w:p w14:paraId="662F6CD8" w14:textId="59D55755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446F7CED" w14:textId="6B9BFA11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4185D81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5C7C354" w14:textId="77777777" w:rsidR="0029364F" w:rsidRPr="008B11B5" w:rsidRDefault="0029364F" w:rsidP="008B11B5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82528" w:rsidRPr="0029364F" w14:paraId="3BCCF8B6" w14:textId="77777777" w:rsidTr="00BC1E5C">
        <w:tc>
          <w:tcPr>
            <w:tcW w:w="3330" w:type="dxa"/>
          </w:tcPr>
          <w:p w14:paraId="426CB720" w14:textId="539AC888" w:rsidR="00A82528" w:rsidRPr="000B526A" w:rsidRDefault="00A82528" w:rsidP="00A82528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เงินเหรียญสหรัฐอเมริกา</w:t>
            </w:r>
            <w:r w:rsidRPr="000B526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39" w:type="dxa"/>
          </w:tcPr>
          <w:p w14:paraId="5FBA2243" w14:textId="0664A1B6" w:rsidR="00A82528" w:rsidRPr="008B11B5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02C143CD" w14:textId="551A06ED" w:rsidR="00A82528" w:rsidRPr="008B11B5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5,799</w:t>
            </w:r>
          </w:p>
        </w:tc>
        <w:tc>
          <w:tcPr>
            <w:tcW w:w="180" w:type="dxa"/>
          </w:tcPr>
          <w:p w14:paraId="4B52D2AF" w14:textId="77777777" w:rsidR="00A82528" w:rsidRPr="008B11B5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3695ACB" w14:textId="2D33736D" w:rsidR="00A82528" w:rsidRPr="008B11B5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(5,799)</w:t>
            </w:r>
          </w:p>
        </w:tc>
      </w:tr>
      <w:tr w:rsidR="00A82528" w:rsidRPr="0029364F" w14:paraId="3C8676D3" w14:textId="77777777" w:rsidTr="00BC1E5C">
        <w:tc>
          <w:tcPr>
            <w:tcW w:w="3330" w:type="dxa"/>
          </w:tcPr>
          <w:p w14:paraId="4DFF71F1" w14:textId="0D894C14" w:rsidR="00A82528" w:rsidRPr="000B526A" w:rsidRDefault="00A82528" w:rsidP="00A82528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11B5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339" w:type="dxa"/>
          </w:tcPr>
          <w:p w14:paraId="5BC31A6B" w14:textId="6738636B" w:rsidR="00A82528" w:rsidRPr="008B11B5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71" w:type="dxa"/>
          </w:tcPr>
          <w:p w14:paraId="66D95BFA" w14:textId="794AFD00" w:rsidR="00A82528" w:rsidRPr="008B11B5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1,599</w:t>
            </w:r>
          </w:p>
        </w:tc>
        <w:tc>
          <w:tcPr>
            <w:tcW w:w="180" w:type="dxa"/>
          </w:tcPr>
          <w:p w14:paraId="3BAA6F3F" w14:textId="77777777" w:rsidR="00A82528" w:rsidRPr="008B11B5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7A8D2B" w14:textId="4CD8CFE0" w:rsidR="00A82528" w:rsidRPr="008B11B5" w:rsidRDefault="00A82528" w:rsidP="00A82528">
            <w:pPr>
              <w:tabs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(1,599)</w:t>
            </w:r>
          </w:p>
        </w:tc>
      </w:tr>
    </w:tbl>
    <w:p w14:paraId="394938B6" w14:textId="77777777" w:rsidR="0033182F" w:rsidRDefault="0033182F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15730662" w14:textId="7AD153F6" w:rsidR="000253D3" w:rsidRPr="000B526A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</w:rPr>
        <w:t>(</w:t>
      </w:r>
      <w:r w:rsidR="00E86F7E">
        <w:rPr>
          <w:rFonts w:ascii="Angsana New" w:hAnsi="Angsana New" w:hint="cs"/>
          <w:sz w:val="30"/>
          <w:szCs w:val="30"/>
          <w:cs/>
        </w:rPr>
        <w:t>ข</w:t>
      </w:r>
      <w:r w:rsidR="00E86F7E" w:rsidRPr="000B526A">
        <w:rPr>
          <w:rFonts w:ascii="Angsana New" w:hAnsi="Angsana New" w:hint="cs"/>
          <w:sz w:val="30"/>
          <w:szCs w:val="30"/>
        </w:rPr>
        <w:t>.</w:t>
      </w:r>
      <w:r w:rsidRPr="000B526A">
        <w:rPr>
          <w:rFonts w:ascii="Angsana New" w:hAnsi="Angsana New" w:hint="cs"/>
          <w:sz w:val="30"/>
          <w:szCs w:val="30"/>
        </w:rPr>
        <w:t xml:space="preserve">3.2) </w:t>
      </w:r>
      <w:r w:rsidRPr="000B526A">
        <w:rPr>
          <w:rFonts w:ascii="Angsana New" w:hAnsi="Angsana New" w:hint="cs"/>
          <w:sz w:val="30"/>
          <w:szCs w:val="30"/>
          <w:cs/>
        </w:rPr>
        <w:tab/>
        <w:t xml:space="preserve">ความเสี่ยงด้านอัตราดอกเบี้ย </w:t>
      </w:r>
    </w:p>
    <w:p w14:paraId="78C89F03" w14:textId="77777777" w:rsidR="00C60B3B" w:rsidRPr="000B526A" w:rsidRDefault="00C60B3B" w:rsidP="00C60B3B">
      <w:pPr>
        <w:tabs>
          <w:tab w:val="left" w:pos="2430"/>
        </w:tabs>
        <w:autoSpaceDE w:val="0"/>
        <w:autoSpaceDN w:val="0"/>
        <w:adjustRightInd w:val="0"/>
        <w:spacing w:line="240" w:lineRule="auto"/>
        <w:ind w:left="1710" w:right="-18"/>
        <w:jc w:val="thaiDistribute"/>
        <w:rPr>
          <w:rFonts w:ascii="Angsana New" w:hAnsi="Angsana New"/>
          <w:sz w:val="30"/>
          <w:szCs w:val="30"/>
        </w:rPr>
      </w:pPr>
    </w:p>
    <w:p w14:paraId="438925E2" w14:textId="44AE229C" w:rsidR="00C60B3B" w:rsidRPr="000B526A" w:rsidRDefault="00C60B3B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 w:rsidR="00772EE0">
        <w:rPr>
          <w:rFonts w:ascii="Angsana New" w:hAnsi="Angsana New"/>
          <w:sz w:val="30"/>
          <w:szCs w:val="30"/>
        </w:rPr>
        <w:t xml:space="preserve"> </w:t>
      </w:r>
      <w:r w:rsidR="00772EE0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F56EFE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="00637680" w:rsidRPr="008B11B5">
        <w:rPr>
          <w:rFonts w:ascii="Angsana New" w:hAnsi="Angsana New"/>
          <w:sz w:val="30"/>
          <w:szCs w:val="30"/>
          <w:cs/>
        </w:rPr>
        <w:t>ส่วนใหญ่มีอัตราดอกเบี้ยคงที่ทำให้บริษัทมีความเสี่ยงต่ำจากการเปลี่ยนแปลงของอัตราดอกเบี้ย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07A7B3AB" w14:textId="20271AD4" w:rsidR="002E3197" w:rsidRDefault="002E3197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tbl>
      <w:tblPr>
        <w:tblW w:w="7200" w:type="dxa"/>
        <w:tblInd w:w="2340" w:type="dxa"/>
        <w:tblLayout w:type="fixed"/>
        <w:tblLook w:val="04A0" w:firstRow="1" w:lastRow="0" w:firstColumn="1" w:lastColumn="0" w:noHBand="0" w:noVBand="1"/>
      </w:tblPr>
      <w:tblGrid>
        <w:gridCol w:w="4248"/>
        <w:gridCol w:w="1332"/>
        <w:gridCol w:w="270"/>
        <w:gridCol w:w="1350"/>
      </w:tblGrid>
      <w:tr w:rsidR="00482E9B" w:rsidRPr="000B526A" w14:paraId="549C5986" w14:textId="77777777" w:rsidTr="006C0824">
        <w:trPr>
          <w:tblHeader/>
        </w:trPr>
        <w:tc>
          <w:tcPr>
            <w:tcW w:w="4248" w:type="dxa"/>
            <w:shd w:val="clear" w:color="auto" w:fill="auto"/>
            <w:hideMark/>
          </w:tcPr>
          <w:p w14:paraId="4D73FC01" w14:textId="77777777" w:rsidR="00482E9B" w:rsidRPr="000B526A" w:rsidRDefault="00482E9B" w:rsidP="00000C9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952" w:type="dxa"/>
            <w:gridSpan w:val="3"/>
            <w:shd w:val="clear" w:color="auto" w:fill="auto"/>
          </w:tcPr>
          <w:p w14:paraId="75979E2F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82E9B" w:rsidRPr="000B526A" w14:paraId="0143CD23" w14:textId="77777777" w:rsidTr="006C0824">
        <w:trPr>
          <w:tblHeader/>
        </w:trPr>
        <w:tc>
          <w:tcPr>
            <w:tcW w:w="4248" w:type="dxa"/>
            <w:shd w:val="clear" w:color="auto" w:fill="auto"/>
            <w:hideMark/>
          </w:tcPr>
          <w:p w14:paraId="0D234B9D" w14:textId="77777777" w:rsidR="00482E9B" w:rsidRPr="000B526A" w:rsidRDefault="00482E9B" w:rsidP="00000C93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32" w:type="dxa"/>
            <w:shd w:val="clear" w:color="auto" w:fill="auto"/>
            <w:hideMark/>
          </w:tcPr>
          <w:p w14:paraId="1E188906" w14:textId="52360063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82528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E4D6D7E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6B6E4B18" w14:textId="7CA56BF8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82528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82E9B" w:rsidRPr="000B526A" w14:paraId="780E2B66" w14:textId="77777777" w:rsidTr="006C0824">
        <w:trPr>
          <w:tblHeader/>
        </w:trPr>
        <w:tc>
          <w:tcPr>
            <w:tcW w:w="4248" w:type="dxa"/>
            <w:shd w:val="clear" w:color="auto" w:fill="auto"/>
          </w:tcPr>
          <w:p w14:paraId="21215D1B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952" w:type="dxa"/>
            <w:gridSpan w:val="3"/>
            <w:shd w:val="clear" w:color="auto" w:fill="auto"/>
            <w:hideMark/>
          </w:tcPr>
          <w:p w14:paraId="17FDA0CA" w14:textId="77777777" w:rsidR="00482E9B" w:rsidRPr="000B526A" w:rsidRDefault="00482E9B" w:rsidP="00000C9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B526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82E9B" w:rsidRPr="000B526A" w14:paraId="5EB66032" w14:textId="77777777" w:rsidTr="006C0824">
        <w:tc>
          <w:tcPr>
            <w:tcW w:w="4248" w:type="dxa"/>
            <w:shd w:val="clear" w:color="auto" w:fill="auto"/>
            <w:hideMark/>
          </w:tcPr>
          <w:p w14:paraId="52A3F196" w14:textId="77777777" w:rsidR="00482E9B" w:rsidRPr="000B526A" w:rsidRDefault="00482E9B" w:rsidP="00000C9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332" w:type="dxa"/>
            <w:shd w:val="clear" w:color="auto" w:fill="auto"/>
          </w:tcPr>
          <w:p w14:paraId="7677DD95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7C9204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8FA8B15" w14:textId="77777777" w:rsidR="00482E9B" w:rsidRPr="000B526A" w:rsidRDefault="00482E9B" w:rsidP="00000C93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82528" w:rsidRPr="000B526A" w14:paraId="3D5D93F9" w14:textId="77777777" w:rsidTr="006C0824">
        <w:tc>
          <w:tcPr>
            <w:tcW w:w="4248" w:type="dxa"/>
            <w:shd w:val="clear" w:color="auto" w:fill="auto"/>
            <w:hideMark/>
          </w:tcPr>
          <w:p w14:paraId="15954784" w14:textId="77777777" w:rsidR="00A82528" w:rsidRPr="000B526A" w:rsidRDefault="00A82528" w:rsidP="00A8252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26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AE55544" w14:textId="5FF6A185" w:rsidR="00A82528" w:rsidRPr="000B526A" w:rsidRDefault="00DB133D" w:rsidP="00A82528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133D">
              <w:rPr>
                <w:rFonts w:ascii="Angsana New" w:hAnsi="Angsana New" w:cs="Angsana New"/>
                <w:sz w:val="30"/>
                <w:szCs w:val="30"/>
                <w:lang w:val="en-US"/>
              </w:rPr>
              <w:t>1,263,085</w:t>
            </w:r>
          </w:p>
        </w:tc>
        <w:tc>
          <w:tcPr>
            <w:tcW w:w="270" w:type="dxa"/>
            <w:shd w:val="clear" w:color="auto" w:fill="auto"/>
          </w:tcPr>
          <w:p w14:paraId="6B04E206" w14:textId="77777777" w:rsidR="00A82528" w:rsidRPr="000B526A" w:rsidRDefault="00A82528" w:rsidP="00A82528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5FF598" w14:textId="15F5DFCE" w:rsidR="00A82528" w:rsidRPr="000B526A" w:rsidRDefault="00A82528" w:rsidP="00A82528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1,185,272</w:t>
            </w:r>
          </w:p>
        </w:tc>
      </w:tr>
      <w:tr w:rsidR="00A82528" w:rsidRPr="000B526A" w14:paraId="1338D20F" w14:textId="77777777" w:rsidTr="006C0824">
        <w:tc>
          <w:tcPr>
            <w:tcW w:w="4248" w:type="dxa"/>
            <w:shd w:val="clear" w:color="auto" w:fill="auto"/>
          </w:tcPr>
          <w:p w14:paraId="0031EEAD" w14:textId="77777777" w:rsidR="00A82528" w:rsidRPr="000B526A" w:rsidRDefault="00A82528" w:rsidP="00A8252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9E1C19" w14:textId="0526EB25" w:rsidR="00A82528" w:rsidRPr="000B526A" w:rsidRDefault="00DB133D" w:rsidP="00A82528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B133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1,263,085</w:t>
            </w:r>
          </w:p>
        </w:tc>
        <w:tc>
          <w:tcPr>
            <w:tcW w:w="270" w:type="dxa"/>
            <w:shd w:val="clear" w:color="auto" w:fill="auto"/>
          </w:tcPr>
          <w:p w14:paraId="4AA895DE" w14:textId="77777777" w:rsidR="00A82528" w:rsidRPr="000B526A" w:rsidRDefault="00A82528" w:rsidP="00A82528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8A42FE" w14:textId="76CD1E0D" w:rsidR="00A82528" w:rsidRPr="000B526A" w:rsidRDefault="00A82528" w:rsidP="00A82528">
            <w:pPr>
              <w:pStyle w:val="block"/>
              <w:tabs>
                <w:tab w:val="decimal" w:pos="1040"/>
              </w:tabs>
              <w:spacing w:after="0" w:line="240" w:lineRule="atLeas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1,185,272</w:t>
            </w:r>
          </w:p>
        </w:tc>
      </w:tr>
    </w:tbl>
    <w:p w14:paraId="173CE8FF" w14:textId="77777777" w:rsidR="00482E9B" w:rsidRPr="000B526A" w:rsidRDefault="00482E9B" w:rsidP="00C60B3B">
      <w:pPr>
        <w:tabs>
          <w:tab w:val="left" w:pos="630"/>
        </w:tabs>
        <w:spacing w:line="240" w:lineRule="auto"/>
        <w:ind w:left="2430"/>
        <w:jc w:val="thaiDistribute"/>
        <w:rPr>
          <w:rFonts w:ascii="Angsana New" w:hAnsi="Angsana New"/>
          <w:sz w:val="30"/>
          <w:szCs w:val="30"/>
        </w:rPr>
      </w:pPr>
    </w:p>
    <w:p w14:paraId="6F06A5BD" w14:textId="77777777" w:rsidR="00A82528" w:rsidRDefault="00A82528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47A46ED4" w14:textId="2ACFD62F" w:rsidR="00DB6F3C" w:rsidRPr="000B526A" w:rsidRDefault="00DB6F3C" w:rsidP="00DB6F3C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2</w:t>
      </w:r>
      <w:r w:rsidR="00C7024F">
        <w:rPr>
          <w:rFonts w:ascii="Angsana New" w:hAnsi="Angsana New" w:hint="cs"/>
          <w:b/>
          <w:bCs/>
          <w:sz w:val="30"/>
          <w:szCs w:val="30"/>
          <w:cs/>
          <w:lang w:val="en-US"/>
        </w:rPr>
        <w:t>3</w:t>
      </w: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Pr="000B526A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0A3C8E57" w14:textId="77777777" w:rsidR="00DB6F3C" w:rsidRPr="000B526A" w:rsidRDefault="00DB6F3C" w:rsidP="00DB6F3C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2D527B" w14:textId="65F837E8" w:rsidR="00F339DA" w:rsidRPr="000B526A" w:rsidRDefault="00DB6F3C" w:rsidP="00DB6F3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526A">
        <w:rPr>
          <w:rFonts w:ascii="Angsana New" w:hAnsi="Angsana New" w:hint="cs"/>
          <w:spacing w:val="-2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140BFC" w:rsidRPr="008B11B5">
        <w:rPr>
          <w:rFonts w:ascii="Angsana New" w:hAnsi="Angsana New"/>
          <w:spacing w:val="-2"/>
          <w:sz w:val="30"/>
          <w:szCs w:val="30"/>
          <w:cs/>
        </w:rPr>
        <w:t>อย่างสมํ่าเสมอโดย</w:t>
      </w:r>
      <w:r w:rsidRPr="000B526A">
        <w:rPr>
          <w:rFonts w:ascii="Angsana New" w:hAnsi="Angsana New" w:hint="cs"/>
          <w:spacing w:val="-2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5C21F55" w14:textId="77777777" w:rsidR="00C73896" w:rsidRPr="000B526A" w:rsidRDefault="00C73896" w:rsidP="00DB6F3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338FA3D" w14:textId="1924AE16" w:rsidR="00847976" w:rsidRPr="000B526A" w:rsidRDefault="0087769D" w:rsidP="00847976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B526A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="00C7024F">
        <w:rPr>
          <w:rFonts w:ascii="Angsana New" w:hAnsi="Angsana New" w:hint="cs"/>
          <w:b/>
          <w:bCs/>
          <w:sz w:val="30"/>
          <w:szCs w:val="30"/>
          <w:cs/>
          <w:lang w:val="en-US"/>
        </w:rPr>
        <w:t>4</w:t>
      </w:r>
      <w:r w:rsidR="00847976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</w:t>
      </w:r>
      <w:r w:rsidR="00345E4B" w:rsidRPr="000B526A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847976" w:rsidRPr="000B526A">
        <w:rPr>
          <w:rFonts w:ascii="Angsana New" w:hAnsi="Angsana New" w:hint="cs"/>
          <w:b/>
          <w:bCs/>
          <w:sz w:val="30"/>
          <w:szCs w:val="30"/>
          <w:cs/>
        </w:rPr>
        <w:t>กิจการที่ไม่เกี่ยวข้องกัน</w:t>
      </w:r>
    </w:p>
    <w:p w14:paraId="2BE4C177" w14:textId="77777777" w:rsidR="001D7431" w:rsidRPr="000B526A" w:rsidRDefault="001D7431" w:rsidP="001D7431">
      <w:pPr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42"/>
      </w:tblGrid>
      <w:tr w:rsidR="00CA6E0F" w:rsidRPr="000B526A" w14:paraId="0EE44975" w14:textId="77777777" w:rsidTr="008B11B5">
        <w:trPr>
          <w:tblHeader/>
        </w:trPr>
        <w:tc>
          <w:tcPr>
            <w:tcW w:w="6390" w:type="dxa"/>
            <w:vAlign w:val="bottom"/>
          </w:tcPr>
          <w:p w14:paraId="01DEBAC4" w14:textId="77777777" w:rsidR="00CA6E0F" w:rsidRPr="000B526A" w:rsidRDefault="00CA6E0F" w:rsidP="00CA6E0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AF9E16" w14:textId="633494A3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08444" w14:textId="77777777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FEF001D" w14:textId="26E2CDE2" w:rsidR="00CA6E0F" w:rsidRPr="000B526A" w:rsidRDefault="00CA6E0F" w:rsidP="00CA6E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8252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A6E0F" w:rsidRPr="000B526A" w14:paraId="53341FD1" w14:textId="77777777" w:rsidTr="008B11B5">
        <w:trPr>
          <w:tblHeader/>
        </w:trPr>
        <w:tc>
          <w:tcPr>
            <w:tcW w:w="6390" w:type="dxa"/>
            <w:vAlign w:val="bottom"/>
          </w:tcPr>
          <w:p w14:paraId="66E2B6CA" w14:textId="77777777" w:rsidR="00CA6E0F" w:rsidRPr="000B526A" w:rsidRDefault="00CA6E0F" w:rsidP="00CA6E0F">
            <w:pPr>
              <w:spacing w:line="240" w:lineRule="auto"/>
              <w:ind w:left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228B4072" w14:textId="77777777" w:rsidR="00CA6E0F" w:rsidRPr="000B526A" w:rsidRDefault="00CA6E0F" w:rsidP="00CA6E0F">
            <w:pPr>
              <w:spacing w:line="240" w:lineRule="auto"/>
              <w:ind w:left="-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526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6E0F" w:rsidRPr="000B526A" w14:paraId="14495933" w14:textId="77777777" w:rsidTr="003B2E5E">
        <w:tc>
          <w:tcPr>
            <w:tcW w:w="6390" w:type="dxa"/>
          </w:tcPr>
          <w:p w14:paraId="11B57CEE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7A866E6E" w14:textId="77777777" w:rsidR="00CA6E0F" w:rsidRPr="000B526A" w:rsidRDefault="00CA6E0F" w:rsidP="00CA6E0F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47661A" w14:textId="77777777" w:rsidR="00CA6E0F" w:rsidRPr="000B526A" w:rsidRDefault="00CA6E0F" w:rsidP="00CA6E0F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824BBE6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ind w:left="-59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6E0F" w:rsidRPr="000B526A" w14:paraId="76582068" w14:textId="77777777" w:rsidTr="003B2E5E">
        <w:tc>
          <w:tcPr>
            <w:tcW w:w="6390" w:type="dxa"/>
          </w:tcPr>
          <w:p w14:paraId="5CEFA98E" w14:textId="77777777" w:rsidR="00CA6E0F" w:rsidRPr="000B526A" w:rsidRDefault="00CA6E0F" w:rsidP="00CA6E0F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714896FB" w14:textId="77777777" w:rsidR="00CA6E0F" w:rsidRPr="000B526A" w:rsidRDefault="00CA6E0F" w:rsidP="00CA6E0F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D518B1" w14:textId="77777777" w:rsidR="00CA6E0F" w:rsidRPr="000B526A" w:rsidRDefault="00CA6E0F" w:rsidP="00CA6E0F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7220FB5D" w14:textId="77777777" w:rsidR="00CA6E0F" w:rsidRPr="000B526A" w:rsidRDefault="00CA6E0F" w:rsidP="00CA6E0F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528" w:rsidRPr="000B526A" w14:paraId="60CD6777" w14:textId="77777777" w:rsidTr="000B526A">
        <w:tc>
          <w:tcPr>
            <w:tcW w:w="6390" w:type="dxa"/>
          </w:tcPr>
          <w:p w14:paraId="2DE03F47" w14:textId="77777777" w:rsidR="00A82528" w:rsidRPr="000B526A" w:rsidRDefault="00A82528" w:rsidP="00A8252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E84643" w14:textId="2954DC4B" w:rsidR="00A82528" w:rsidRPr="000B526A" w:rsidRDefault="00E93833" w:rsidP="00A8252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38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46,632</w:t>
            </w:r>
          </w:p>
        </w:tc>
        <w:tc>
          <w:tcPr>
            <w:tcW w:w="270" w:type="dxa"/>
            <w:vAlign w:val="bottom"/>
          </w:tcPr>
          <w:p w14:paraId="7FDC260B" w14:textId="77777777" w:rsidR="00A82528" w:rsidRPr="000B526A" w:rsidRDefault="00A82528" w:rsidP="00A82528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3BAC6C8E" w14:textId="58637EE9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9,432</w:t>
            </w:r>
          </w:p>
        </w:tc>
      </w:tr>
      <w:tr w:rsidR="00A82528" w:rsidRPr="000B526A" w14:paraId="5EB49B60" w14:textId="77777777" w:rsidTr="000B526A">
        <w:tc>
          <w:tcPr>
            <w:tcW w:w="6390" w:type="dxa"/>
          </w:tcPr>
          <w:p w14:paraId="43071EF1" w14:textId="77777777" w:rsidR="00A82528" w:rsidRPr="000B526A" w:rsidRDefault="00A82528" w:rsidP="00A8252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033ACDCF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F631E7" w14:textId="77777777" w:rsidR="00A82528" w:rsidRPr="000B526A" w:rsidRDefault="00A82528" w:rsidP="00A82528">
            <w:pPr>
              <w:spacing w:line="240" w:lineRule="auto"/>
              <w:ind w:left="-5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14:paraId="5CE52B22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ind w:left="-5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82528" w:rsidRPr="000B526A" w14:paraId="56035A28" w14:textId="77777777" w:rsidTr="003B2E5E">
        <w:tc>
          <w:tcPr>
            <w:tcW w:w="6390" w:type="dxa"/>
          </w:tcPr>
          <w:p w14:paraId="51B996E1" w14:textId="77777777" w:rsidR="00A82528" w:rsidRPr="000B526A" w:rsidRDefault="00A82528" w:rsidP="00A8252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B5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57DE09E2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C2DFC43" w14:textId="77777777" w:rsidR="00A82528" w:rsidRPr="000B526A" w:rsidRDefault="00A82528" w:rsidP="00A82528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0B339C64" w14:textId="77777777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528" w:rsidRPr="000B526A" w14:paraId="3D5B2666" w14:textId="77777777" w:rsidTr="003B2E5E">
        <w:tc>
          <w:tcPr>
            <w:tcW w:w="6390" w:type="dxa"/>
          </w:tcPr>
          <w:p w14:paraId="12FBDBF8" w14:textId="5F7AFA86" w:rsidR="00A82528" w:rsidRPr="00BC1E5C" w:rsidRDefault="00A82528" w:rsidP="00A8252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คำสั่งซื้อที่ผู้ขายสินค้าตกลงแล้ว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63326B12" w14:textId="0BE9DC3F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042714D" w14:textId="77777777" w:rsidR="00A82528" w:rsidRPr="000B526A" w:rsidRDefault="00A82528" w:rsidP="00A82528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30014FB2" w14:textId="25B31024" w:rsidR="00A82528" w:rsidRPr="000B526A" w:rsidRDefault="00A82528" w:rsidP="00A82528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833" w:rsidRPr="000B526A" w14:paraId="3E8566A9" w14:textId="77777777" w:rsidTr="003B2E5E">
        <w:tc>
          <w:tcPr>
            <w:tcW w:w="6390" w:type="dxa"/>
          </w:tcPr>
          <w:p w14:paraId="4C4BD8F9" w14:textId="72CDF428" w:rsidR="00E93833" w:rsidRPr="000B526A" w:rsidRDefault="00E93833" w:rsidP="00E9383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75D2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14CF9C3B" w14:textId="6E6ED971" w:rsidR="00E93833" w:rsidRPr="008B11B5" w:rsidRDefault="00E93833" w:rsidP="00E93833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833">
              <w:rPr>
                <w:rFonts w:ascii="Angsana New" w:hAnsi="Angsana New"/>
                <w:sz w:val="30"/>
                <w:szCs w:val="30"/>
                <w:lang w:val="en-US"/>
              </w:rPr>
              <w:t>1,229,566</w:t>
            </w:r>
          </w:p>
        </w:tc>
        <w:tc>
          <w:tcPr>
            <w:tcW w:w="270" w:type="dxa"/>
            <w:vAlign w:val="bottom"/>
          </w:tcPr>
          <w:p w14:paraId="7BA939C1" w14:textId="77777777" w:rsidR="00E93833" w:rsidRPr="000B526A" w:rsidRDefault="00E93833" w:rsidP="00E93833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6199567" w14:textId="6D9EB543" w:rsidR="00E93833" w:rsidRPr="000B526A" w:rsidRDefault="00E93833" w:rsidP="00E93833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3,779,220</w:t>
            </w:r>
          </w:p>
        </w:tc>
      </w:tr>
      <w:tr w:rsidR="00E93833" w:rsidRPr="000B526A" w14:paraId="3E6BFC04" w14:textId="77777777" w:rsidTr="003B2E5E">
        <w:tc>
          <w:tcPr>
            <w:tcW w:w="6390" w:type="dxa"/>
          </w:tcPr>
          <w:p w14:paraId="6CDCDC83" w14:textId="77777777" w:rsidR="00E93833" w:rsidRPr="000B526A" w:rsidRDefault="00E93833" w:rsidP="00E93833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04760A" w14:textId="2D98B771" w:rsidR="00E93833" w:rsidRPr="000B526A" w:rsidRDefault="00E93833" w:rsidP="00E93833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3833"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  <w:tc>
          <w:tcPr>
            <w:tcW w:w="270" w:type="dxa"/>
            <w:vAlign w:val="bottom"/>
          </w:tcPr>
          <w:p w14:paraId="76313F90" w14:textId="77777777" w:rsidR="00E93833" w:rsidRPr="000B526A" w:rsidRDefault="00E93833" w:rsidP="00E93833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A6060BC" w14:textId="22D54C4D" w:rsidR="00E93833" w:rsidRPr="000B526A" w:rsidRDefault="00E93833" w:rsidP="00E93833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8B11B5"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</w:tr>
      <w:tr w:rsidR="00E93833" w:rsidRPr="000B526A" w14:paraId="47B0082A" w14:textId="77777777" w:rsidTr="003B2E5E">
        <w:tc>
          <w:tcPr>
            <w:tcW w:w="6390" w:type="dxa"/>
          </w:tcPr>
          <w:p w14:paraId="4FAFF89F" w14:textId="77777777" w:rsidR="00E93833" w:rsidRPr="000B526A" w:rsidRDefault="00E93833" w:rsidP="00E93833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E1DD6E" w14:textId="56C23966" w:rsidR="00E93833" w:rsidRPr="00E93833" w:rsidRDefault="00E93833" w:rsidP="00E93833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38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1,252,066</w:t>
            </w:r>
          </w:p>
        </w:tc>
        <w:tc>
          <w:tcPr>
            <w:tcW w:w="270" w:type="dxa"/>
            <w:vAlign w:val="bottom"/>
          </w:tcPr>
          <w:p w14:paraId="6FF88D7D" w14:textId="77777777" w:rsidR="00E93833" w:rsidRPr="000B526A" w:rsidRDefault="00E93833" w:rsidP="00E93833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D58EE05" w14:textId="161579D8" w:rsidR="00E93833" w:rsidRPr="000B526A" w:rsidRDefault="00E93833" w:rsidP="00E93833">
            <w:pPr>
              <w:tabs>
                <w:tab w:val="decimal" w:pos="9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1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3,801,720</w:t>
            </w:r>
          </w:p>
        </w:tc>
      </w:tr>
    </w:tbl>
    <w:p w14:paraId="4735FEA3" w14:textId="77777777" w:rsidR="0020559A" w:rsidRPr="000B526A" w:rsidRDefault="0020559A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</w:p>
    <w:p w14:paraId="7D7682B6" w14:textId="0BE5C3D2" w:rsidR="00BD1830" w:rsidRPr="000B526A" w:rsidRDefault="00BD1830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หนังสือค้ำประกันจากธนาคาร</w:t>
      </w:r>
    </w:p>
    <w:p w14:paraId="4681759B" w14:textId="77777777" w:rsidR="00D779F2" w:rsidRPr="000B526A" w:rsidRDefault="00D779F2" w:rsidP="00BD1830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</w:p>
    <w:p w14:paraId="6F898DF4" w14:textId="0D4A2A13" w:rsidR="00BD1830" w:rsidRPr="000B526A" w:rsidRDefault="00BD1830" w:rsidP="00BD1830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379CF" w:rsidRPr="000B526A">
        <w:rPr>
          <w:rFonts w:ascii="Angsana New" w:hAnsi="Angsana New" w:hint="cs"/>
          <w:sz w:val="30"/>
          <w:szCs w:val="30"/>
        </w:rPr>
        <w:t xml:space="preserve">31 </w:t>
      </w:r>
      <w:r w:rsidR="006379CF" w:rsidRPr="000B526A">
        <w:rPr>
          <w:rFonts w:ascii="Angsana New" w:hAnsi="Angsana New" w:hint="cs"/>
          <w:sz w:val="30"/>
          <w:szCs w:val="30"/>
          <w:cs/>
        </w:rPr>
        <w:t>ธันวาคม</w:t>
      </w:r>
      <w:r w:rsidRPr="000B526A">
        <w:rPr>
          <w:rFonts w:ascii="Angsana New" w:hAnsi="Angsana New" w:hint="cs"/>
          <w:sz w:val="30"/>
          <w:szCs w:val="30"/>
          <w:cs/>
        </w:rPr>
        <w:t xml:space="preserve"> </w:t>
      </w:r>
      <w:r w:rsidR="00585F3E" w:rsidRPr="000B526A">
        <w:rPr>
          <w:rFonts w:ascii="Angsana New" w:hAnsi="Angsana New" w:hint="cs"/>
          <w:sz w:val="30"/>
          <w:szCs w:val="30"/>
        </w:rPr>
        <w:t>256</w:t>
      </w:r>
      <w:r w:rsidR="00A82528">
        <w:rPr>
          <w:rFonts w:ascii="Angsana New" w:hAnsi="Angsana New"/>
          <w:sz w:val="30"/>
          <w:szCs w:val="30"/>
        </w:rPr>
        <w:t>5</w:t>
      </w:r>
      <w:r w:rsidR="00585F3E"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        ค้ำประกันบริษัทต่อการไฟฟ้านครหลวงและการไฟฟ้าส่วนภูมิภาค รวมเป็นจำนวนเงินทั้งสิ้น</w:t>
      </w:r>
      <w:r w:rsidR="008F2CC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8F2CCB">
        <w:rPr>
          <w:rFonts w:ascii="Angsana New" w:hAnsi="Angsana New"/>
          <w:sz w:val="30"/>
          <w:szCs w:val="30"/>
          <w:lang w:val="en-US"/>
        </w:rPr>
        <w:t>23</w:t>
      </w:r>
      <w:r w:rsidRPr="000B526A">
        <w:rPr>
          <w:rFonts w:ascii="Angsana New" w:hAnsi="Angsana New" w:hint="cs"/>
          <w:sz w:val="30"/>
          <w:szCs w:val="30"/>
        </w:rPr>
        <w:t xml:space="preserve"> </w:t>
      </w:r>
      <w:r w:rsidRPr="000B526A">
        <w:rPr>
          <w:rFonts w:ascii="Angsana New" w:hAnsi="Angsana New" w:hint="cs"/>
          <w:sz w:val="30"/>
          <w:szCs w:val="30"/>
          <w:cs/>
          <w:lang w:val="th-TH"/>
        </w:rPr>
        <w:t xml:space="preserve">ล้านบาท </w:t>
      </w:r>
      <w:r w:rsidRPr="000B526A">
        <w:rPr>
          <w:rFonts w:ascii="Angsana New" w:hAnsi="Angsana New" w:hint="cs"/>
          <w:sz w:val="30"/>
          <w:szCs w:val="30"/>
          <w:cs/>
          <w:lang w:val="th-TH"/>
        </w:rPr>
        <w:br/>
      </w:r>
      <w:r w:rsidRPr="000B526A">
        <w:rPr>
          <w:rFonts w:ascii="Angsana New" w:hAnsi="Angsana New" w:hint="cs"/>
          <w:i/>
          <w:iCs/>
          <w:sz w:val="30"/>
          <w:szCs w:val="30"/>
          <w:lang w:val="th-TH"/>
        </w:rPr>
        <w:t>(</w:t>
      </w:r>
      <w:r w:rsidR="00585F3E" w:rsidRPr="000B526A">
        <w:rPr>
          <w:rFonts w:ascii="Angsana New" w:hAnsi="Angsana New" w:hint="cs"/>
          <w:i/>
          <w:iCs/>
          <w:sz w:val="30"/>
          <w:szCs w:val="30"/>
          <w:lang w:val="en-US"/>
        </w:rPr>
        <w:t>256</w:t>
      </w:r>
      <w:r w:rsidR="00A82528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Pr="000B526A">
        <w:rPr>
          <w:rFonts w:ascii="Angsana New" w:hAnsi="Angsana New" w:hint="cs"/>
          <w:i/>
          <w:iCs/>
          <w:sz w:val="30"/>
          <w:szCs w:val="30"/>
          <w:lang w:val="th-TH"/>
        </w:rPr>
        <w:t>:</w:t>
      </w:r>
      <w:r w:rsidRPr="004D6A34">
        <w:rPr>
          <w:rFonts w:ascii="Angsana New" w:hAnsi="Angsana New" w:hint="cs"/>
          <w:i/>
          <w:iCs/>
          <w:sz w:val="30"/>
          <w:szCs w:val="30"/>
          <w:lang w:val="th-TH"/>
        </w:rPr>
        <w:t xml:space="preserve"> </w:t>
      </w:r>
      <w:r w:rsidR="00585F3E" w:rsidRPr="004D6A34">
        <w:rPr>
          <w:rFonts w:ascii="Angsana New" w:hAnsi="Angsana New" w:hint="cs"/>
          <w:i/>
          <w:iCs/>
          <w:sz w:val="30"/>
          <w:szCs w:val="30"/>
          <w:cs/>
          <w:lang w:val="th-TH"/>
        </w:rPr>
        <w:t>2</w:t>
      </w:r>
      <w:r w:rsidR="00A82528" w:rsidRPr="004D6A34">
        <w:rPr>
          <w:rFonts w:ascii="Angsana New" w:hAnsi="Angsana New" w:hint="cs"/>
          <w:i/>
          <w:iCs/>
          <w:sz w:val="30"/>
          <w:szCs w:val="30"/>
          <w:cs/>
          <w:lang w:val="th-TH"/>
        </w:rPr>
        <w:t>3</w:t>
      </w:r>
      <w:r w:rsidRPr="000B526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0B526A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0B17B0E5" w14:textId="77777777" w:rsidR="00D779F2" w:rsidRPr="000B526A" w:rsidRDefault="00D779F2" w:rsidP="00BD183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6EA005C" w14:textId="77777777" w:rsidR="00847976" w:rsidRPr="000B526A" w:rsidRDefault="00847976" w:rsidP="00B33341">
      <w:pPr>
        <w:spacing w:line="240" w:lineRule="auto"/>
        <w:ind w:firstLine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0B526A">
        <w:rPr>
          <w:rFonts w:ascii="Angsana New" w:hAnsi="Angsana New" w:hint="cs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7A1C819D" w14:textId="77777777" w:rsidR="00045F90" w:rsidRPr="000B526A" w:rsidRDefault="00045F90" w:rsidP="00045F90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2A56D15" w14:textId="2D2C2F95" w:rsidR="00847976" w:rsidRPr="000B526A" w:rsidRDefault="00847976" w:rsidP="00847976">
      <w:pPr>
        <w:spacing w:line="240" w:lineRule="auto"/>
        <w:ind w:left="518"/>
        <w:jc w:val="thaiDistribute"/>
        <w:rPr>
          <w:rFonts w:ascii="Angsana New" w:hAnsi="Angsana New"/>
          <w:i/>
          <w:iCs/>
          <w:spacing w:val="-2"/>
          <w:sz w:val="30"/>
          <w:szCs w:val="30"/>
          <w:lang w:val="en-US"/>
        </w:rPr>
      </w:pP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ณ </w:t>
      </w:r>
      <w:r w:rsidRPr="00255866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Pr="00255866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ธันวาคม</w:t>
      </w:r>
      <w:r w:rsidR="00585F3E" w:rsidRPr="00255866">
        <w:rPr>
          <w:rFonts w:ascii="Angsana New" w:hAnsi="Angsana New"/>
          <w:spacing w:val="-2"/>
          <w:sz w:val="30"/>
          <w:szCs w:val="30"/>
          <w:lang w:val="en-US"/>
        </w:rPr>
        <w:t xml:space="preserve"> 256</w:t>
      </w:r>
      <w:r w:rsidR="00A82528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="00585F3E" w:rsidRPr="00255866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255866">
        <w:rPr>
          <w:rFonts w:ascii="Angsana New" w:hAnsi="Angsana New"/>
          <w:spacing w:val="-2"/>
          <w:sz w:val="30"/>
          <w:szCs w:val="30"/>
          <w:cs/>
        </w:rPr>
        <w:t>บริษัทมีคำสั่งซื้อที่ผู้ขายสินค้าตกลงแล้วเพื่อซื้อ</w:t>
      </w:r>
      <w:r w:rsidR="0034100A" w:rsidRPr="00255866">
        <w:rPr>
          <w:rFonts w:ascii="Angsana New" w:hAnsi="Angsana New"/>
          <w:spacing w:val="-2"/>
          <w:sz w:val="30"/>
          <w:szCs w:val="30"/>
          <w:cs/>
        </w:rPr>
        <w:t>อลูมิเนียมในปริมาณ</w:t>
      </w:r>
      <w:r w:rsidR="00E93833">
        <w:rPr>
          <w:rFonts w:ascii="Angsana New" w:hAnsi="Angsana New"/>
          <w:spacing w:val="-2"/>
          <w:sz w:val="30"/>
          <w:szCs w:val="30"/>
        </w:rPr>
        <w:t xml:space="preserve"> 15,000 </w:t>
      </w:r>
      <w:r w:rsidRPr="00255866">
        <w:rPr>
          <w:rFonts w:ascii="Angsana New" w:hAnsi="Angsana New"/>
          <w:spacing w:val="-2"/>
          <w:sz w:val="30"/>
          <w:szCs w:val="30"/>
          <w:cs/>
        </w:rPr>
        <w:t>เมตริกตัน</w:t>
      </w:r>
      <w:r w:rsidRPr="00255866">
        <w:rPr>
          <w:rFonts w:ascii="Angsana New" w:hAnsi="Angsana New"/>
          <w:spacing w:val="-2"/>
          <w:sz w:val="30"/>
          <w:szCs w:val="30"/>
        </w:rPr>
        <w:t xml:space="preserve"> 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585F3E" w:rsidRPr="00255866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A82528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: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A82528">
        <w:rPr>
          <w:rFonts w:ascii="Angsana New" w:hAnsi="Angsana New"/>
          <w:i/>
          <w:iCs/>
          <w:spacing w:val="-2"/>
          <w:sz w:val="30"/>
          <w:szCs w:val="30"/>
          <w:lang w:val="en-US"/>
        </w:rPr>
        <w:t>40</w:t>
      </w:r>
      <w:r w:rsidR="003B2E5E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,</w:t>
      </w:r>
      <w:r w:rsidR="00A82528">
        <w:rPr>
          <w:rFonts w:ascii="Angsana New" w:hAnsi="Angsana New"/>
          <w:i/>
          <w:iCs/>
          <w:spacing w:val="-2"/>
          <w:sz w:val="30"/>
          <w:szCs w:val="30"/>
          <w:lang w:val="en-US"/>
        </w:rPr>
        <w:t>1</w:t>
      </w:r>
      <w:r w:rsidR="003B2E5E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00</w:t>
      </w:r>
      <w:r w:rsidR="00585F3E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 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>เมตริกตัน)</w:t>
      </w: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โดย</w:t>
      </w:r>
      <w:r w:rsidR="00A858D2" w:rsidRPr="00255866">
        <w:rPr>
          <w:rFonts w:ascii="Angsana New" w:hAnsi="Angsana New"/>
          <w:spacing w:val="-2"/>
          <w:sz w:val="30"/>
          <w:szCs w:val="30"/>
          <w:cs/>
        </w:rPr>
        <w:t>มี</w:t>
      </w:r>
      <w:r w:rsidRPr="00255866">
        <w:rPr>
          <w:rFonts w:ascii="Angsana New" w:hAnsi="Angsana New"/>
          <w:spacing w:val="-2"/>
          <w:sz w:val="30"/>
          <w:szCs w:val="30"/>
          <w:cs/>
        </w:rPr>
        <w:t>ราคา</w:t>
      </w:r>
      <w:r w:rsidR="00A858D2"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>ตามที่กำหนดในคำสั่งซื้อ</w:t>
      </w:r>
      <w:r w:rsidR="009E5FFC"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(</w:t>
      </w:r>
      <w:r w:rsidR="00F56443" w:rsidRPr="00255866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4861A4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:</w:t>
      </w:r>
      <w:r w:rsidR="000B541E"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E073DA"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>มี</w:t>
      </w:r>
      <w:r w:rsidR="00C86F4B" w:rsidRPr="00255866">
        <w:rPr>
          <w:rFonts w:ascii="Angsana New" w:hAnsi="Angsana New"/>
          <w:i/>
          <w:iCs/>
          <w:sz w:val="30"/>
          <w:szCs w:val="30"/>
          <w:cs/>
        </w:rPr>
        <w:t>ราคาตามที่กำหนดในคำสั่งซื้อ</w:t>
      </w:r>
      <w:r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>)</w:t>
      </w:r>
      <w:r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255866">
        <w:rPr>
          <w:rFonts w:ascii="Angsana New" w:hAnsi="Angsana New"/>
          <w:spacing w:val="-2"/>
          <w:sz w:val="30"/>
          <w:szCs w:val="30"/>
          <w:cs/>
        </w:rPr>
        <w:t>โดยกำหนดระยะเวลาส่งมอบ</w:t>
      </w:r>
      <w:r w:rsidR="007D7629" w:rsidRPr="00255866">
        <w:rPr>
          <w:rFonts w:ascii="Angsana New" w:hAnsi="Angsana New"/>
          <w:spacing w:val="-2"/>
          <w:sz w:val="30"/>
          <w:szCs w:val="30"/>
          <w:cs/>
        </w:rPr>
        <w:t xml:space="preserve">ตั้งแต่ปี </w:t>
      </w:r>
      <w:r w:rsidR="007D7629" w:rsidRPr="00255866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704C7E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="007D7629" w:rsidRPr="00255866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7D7629" w:rsidRPr="00255866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ถึงปี </w:t>
      </w:r>
      <w:r w:rsidR="007D7629" w:rsidRPr="00255866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704C7E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585F3E" w:rsidRPr="00255866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9E5FFC" w:rsidRPr="00255866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E13CFC" w:rsidRPr="00255866">
        <w:rPr>
          <w:rFonts w:ascii="Angsana New" w:hAnsi="Angsana New" w:hint="cs"/>
          <w:i/>
          <w:iCs/>
          <w:spacing w:val="-2"/>
          <w:sz w:val="30"/>
          <w:szCs w:val="30"/>
        </w:rPr>
        <w:t>256</w:t>
      </w:r>
      <w:r w:rsidR="00A82528">
        <w:rPr>
          <w:rFonts w:ascii="Angsana New" w:hAnsi="Angsana New"/>
          <w:i/>
          <w:iCs/>
          <w:spacing w:val="-2"/>
          <w:sz w:val="30"/>
          <w:szCs w:val="30"/>
          <w:lang w:val="en-US"/>
        </w:rPr>
        <w:t>4</w:t>
      </w:r>
      <w:r w:rsidRPr="00255866">
        <w:rPr>
          <w:rFonts w:ascii="Angsana New" w:hAnsi="Angsana New" w:hint="cs"/>
          <w:i/>
          <w:iCs/>
          <w:spacing w:val="-2"/>
          <w:sz w:val="30"/>
          <w:szCs w:val="30"/>
          <w:lang w:val="en-US"/>
        </w:rPr>
        <w:t>:</w:t>
      </w:r>
      <w:r w:rsidRPr="00255866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 xml:space="preserve"> </w:t>
      </w:r>
      <w:r w:rsidR="00AE45F7" w:rsidRPr="00255866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ตั้งแต่ปี </w:t>
      </w:r>
      <w:r w:rsidR="00AE45F7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</w:t>
      </w:r>
      <w:r w:rsidR="00A82528">
        <w:rPr>
          <w:rFonts w:ascii="Angsana New" w:hAnsi="Angsana New"/>
          <w:i/>
          <w:iCs/>
          <w:spacing w:val="-2"/>
          <w:sz w:val="30"/>
          <w:szCs w:val="30"/>
          <w:lang w:val="en-US"/>
        </w:rPr>
        <w:t>4</w:t>
      </w:r>
      <w:r w:rsidR="00AE45F7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 </w:t>
      </w:r>
      <w:r w:rsidR="00AE45F7" w:rsidRPr="00255866">
        <w:rPr>
          <w:rFonts w:ascii="Angsana New" w:hAnsi="Angsana New"/>
          <w:i/>
          <w:iCs/>
          <w:spacing w:val="-2"/>
          <w:sz w:val="30"/>
          <w:szCs w:val="30"/>
          <w:cs/>
          <w:lang w:val="en-US"/>
        </w:rPr>
        <w:t xml:space="preserve">ถึงปี </w:t>
      </w:r>
      <w:r w:rsidR="00AE45F7" w:rsidRPr="00255866">
        <w:rPr>
          <w:rFonts w:ascii="Angsana New" w:hAnsi="Angsana New"/>
          <w:i/>
          <w:iCs/>
          <w:spacing w:val="-2"/>
          <w:sz w:val="30"/>
          <w:szCs w:val="30"/>
          <w:lang w:val="en-US"/>
        </w:rPr>
        <w:t>256</w:t>
      </w:r>
      <w:r w:rsidR="00A82528">
        <w:rPr>
          <w:rFonts w:ascii="Angsana New" w:hAnsi="Angsana New"/>
          <w:i/>
          <w:iCs/>
          <w:spacing w:val="-2"/>
          <w:sz w:val="30"/>
          <w:szCs w:val="30"/>
          <w:lang w:val="en-US"/>
        </w:rPr>
        <w:t>5</w:t>
      </w:r>
      <w:r w:rsidRPr="00255866">
        <w:rPr>
          <w:rFonts w:ascii="Angsana New" w:hAnsi="Angsana New" w:hint="cs"/>
          <w:i/>
          <w:iCs/>
          <w:spacing w:val="-2"/>
          <w:sz w:val="30"/>
          <w:szCs w:val="30"/>
          <w:cs/>
          <w:lang w:val="en-US"/>
        </w:rPr>
        <w:t>)</w:t>
      </w:r>
    </w:p>
    <w:p w14:paraId="03ABF8BE" w14:textId="3812B616" w:rsidR="00B0631E" w:rsidRPr="000B526A" w:rsidRDefault="0097019B" w:rsidP="0020559A">
      <w:pPr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526A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B83569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B0631E" w:rsidRPr="000B526A">
        <w:rPr>
          <w:rFonts w:ascii="Angsana New" w:hAnsi="Angsana New" w:hint="cs"/>
          <w:b/>
          <w:bCs/>
          <w:sz w:val="30"/>
          <w:szCs w:val="30"/>
        </w:rPr>
        <w:tab/>
      </w:r>
      <w:r w:rsidR="00B0631E" w:rsidRPr="000B526A">
        <w:rPr>
          <w:rFonts w:ascii="Angsana New" w:hAnsi="Angsana New" w:hint="cs"/>
          <w:b/>
          <w:bCs/>
          <w:sz w:val="30"/>
          <w:szCs w:val="30"/>
          <w:cs/>
        </w:rPr>
        <w:t>เหตุการณ์</w:t>
      </w:r>
      <w:r w:rsidR="00AC6D3E" w:rsidRPr="000B526A">
        <w:rPr>
          <w:rFonts w:ascii="Angsana New" w:hAnsi="Angsana New" w:hint="cs"/>
          <w:b/>
          <w:bCs/>
          <w:sz w:val="30"/>
          <w:szCs w:val="30"/>
          <w:cs/>
        </w:rPr>
        <w:t>ภายหลังรอบระยะเวลารายงาน</w:t>
      </w:r>
    </w:p>
    <w:p w14:paraId="77723A9B" w14:textId="77777777" w:rsidR="00AC6D3E" w:rsidRPr="000B526A" w:rsidRDefault="00AC6D3E" w:rsidP="00B0631E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3F453D" w14:textId="0F24F287" w:rsidR="00AC6D3E" w:rsidRPr="000B526A" w:rsidRDefault="00955800" w:rsidP="00C73896">
      <w:pPr>
        <w:spacing w:line="240" w:lineRule="auto"/>
        <w:ind w:left="540" w:hanging="630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0B526A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0B526A">
        <w:rPr>
          <w:rFonts w:ascii="Angsana New" w:hAnsi="Angsana New" w:hint="cs"/>
          <w:spacing w:val="-2"/>
          <w:sz w:val="30"/>
          <w:szCs w:val="30"/>
        </w:rPr>
        <w:tab/>
      </w:r>
      <w:r w:rsidR="009715E6" w:rsidRPr="000B526A">
        <w:rPr>
          <w:rFonts w:ascii="Angsana New" w:hAnsi="Angsana New" w:hint="cs"/>
          <w:sz w:val="30"/>
          <w:szCs w:val="30"/>
          <w:cs/>
          <w:lang w:val="en-US"/>
        </w:rPr>
        <w:t>ในการ</w:t>
      </w:r>
      <w:r w:rsidR="009715E6" w:rsidRPr="00255866">
        <w:rPr>
          <w:rFonts w:ascii="Angsana New" w:hAnsi="Angsana New" w:hint="cs"/>
          <w:sz w:val="30"/>
          <w:szCs w:val="30"/>
          <w:cs/>
          <w:lang w:val="en-US"/>
        </w:rPr>
        <w:t>ประชุม</w:t>
      </w:r>
      <w:r w:rsidR="009715E6" w:rsidRPr="00255866">
        <w:rPr>
          <w:rFonts w:ascii="Angsana New" w:hAnsi="Angsana New"/>
          <w:sz w:val="30"/>
          <w:szCs w:val="30"/>
          <w:cs/>
          <w:lang w:val="en-US"/>
        </w:rPr>
        <w:t>คณะกรรมการ</w:t>
      </w:r>
      <w:r w:rsidR="009715E6" w:rsidRPr="00255866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ของบริษัทเมื่อวันที่ </w:t>
      </w:r>
      <w:r w:rsidR="009715E6" w:rsidRPr="00255866">
        <w:rPr>
          <w:rFonts w:ascii="Angsana New" w:hAnsi="Angsana New"/>
          <w:sz w:val="30"/>
          <w:szCs w:val="30"/>
          <w:lang w:val="en-US"/>
        </w:rPr>
        <w:t>2</w:t>
      </w:r>
      <w:r w:rsidR="005F2557">
        <w:rPr>
          <w:rFonts w:ascii="Angsana New" w:hAnsi="Angsana New"/>
          <w:sz w:val="30"/>
          <w:szCs w:val="30"/>
          <w:lang w:val="en-US"/>
        </w:rPr>
        <w:t>4</w:t>
      </w:r>
      <w:r w:rsidR="009715E6" w:rsidRPr="00255866">
        <w:rPr>
          <w:rFonts w:ascii="Angsana New" w:hAnsi="Angsana New"/>
          <w:sz w:val="30"/>
          <w:szCs w:val="30"/>
          <w:lang w:val="en-US"/>
        </w:rPr>
        <w:t xml:space="preserve"> </w:t>
      </w:r>
      <w:r w:rsidR="009715E6" w:rsidRPr="00255866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="00B228C1" w:rsidRPr="00255866">
        <w:rPr>
          <w:rFonts w:ascii="Angsana New" w:hAnsi="Angsana New"/>
          <w:sz w:val="30"/>
          <w:szCs w:val="30"/>
          <w:lang w:val="en-US"/>
        </w:rPr>
        <w:t>256</w:t>
      </w:r>
      <w:r w:rsidR="006D21B5">
        <w:rPr>
          <w:rFonts w:ascii="Angsana New" w:hAnsi="Angsana New"/>
          <w:sz w:val="30"/>
          <w:szCs w:val="30"/>
          <w:lang w:val="en-US"/>
        </w:rPr>
        <w:t>6</w:t>
      </w:r>
      <w:r w:rsidR="00B228C1" w:rsidRPr="00255866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9715E6" w:rsidRPr="00255866">
        <w:rPr>
          <w:rFonts w:ascii="Angsana New" w:hAnsi="Angsana New" w:hint="cs"/>
          <w:sz w:val="30"/>
          <w:szCs w:val="30"/>
          <w:cs/>
          <w:lang w:val="en-US"/>
        </w:rPr>
        <w:t>คณะกรรมการ</w:t>
      </w:r>
      <w:r w:rsidR="009715E6" w:rsidRPr="000B526A">
        <w:rPr>
          <w:rFonts w:ascii="Angsana New" w:hAnsi="Angsana New" w:hint="cs"/>
          <w:sz w:val="30"/>
          <w:szCs w:val="30"/>
          <w:cs/>
          <w:lang w:val="en-US"/>
        </w:rPr>
        <w:t>ของบริษัทได้มีมติอนุมัติให้</w:t>
      </w:r>
      <w:r w:rsidR="009715E6" w:rsidRPr="000B526A">
        <w:rPr>
          <w:rFonts w:ascii="Angsana New" w:hAnsi="Angsana New" w:hint="cs"/>
          <w:spacing w:val="-2"/>
          <w:sz w:val="30"/>
          <w:szCs w:val="30"/>
          <w:cs/>
          <w:lang w:val="en-US"/>
        </w:rPr>
        <w:t>เสนอต่อที่ประชุมผู้ถือหุ้นเพื่ออนุมัติการจัดสรรเงินกำไรเป็นเงินปันผล ในอัตราหุ้นละ</w:t>
      </w:r>
      <w:r w:rsidR="00A81263">
        <w:rPr>
          <w:rFonts w:ascii="Angsana New" w:hAnsi="Angsana New"/>
          <w:spacing w:val="-2"/>
          <w:sz w:val="30"/>
          <w:szCs w:val="30"/>
          <w:lang w:val="en-US"/>
        </w:rPr>
        <w:t xml:space="preserve"> 10</w:t>
      </w:r>
      <w:r w:rsidR="0017575D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9715E6" w:rsidRPr="000B526A">
        <w:rPr>
          <w:rFonts w:ascii="Angsana New" w:hAnsi="Angsana New" w:hint="cs"/>
          <w:spacing w:val="-2"/>
          <w:sz w:val="30"/>
          <w:szCs w:val="30"/>
          <w:cs/>
          <w:lang w:val="en-US"/>
        </w:rPr>
        <w:t>บาท เป็นจำนวนเงินทั้งสิ้น</w:t>
      </w:r>
      <w:r w:rsidR="00A81263">
        <w:rPr>
          <w:rFonts w:ascii="Angsana New" w:hAnsi="Angsana New"/>
          <w:spacing w:val="-2"/>
          <w:sz w:val="30"/>
          <w:szCs w:val="30"/>
          <w:lang w:val="en-US"/>
        </w:rPr>
        <w:t xml:space="preserve"> 432</w:t>
      </w:r>
      <w:r w:rsidR="00704C7E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9715E6" w:rsidRPr="000B526A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ล้านบาท ทั้งนี้การจัดสรรเงินปันผลดังกล่าวจะต้องได้รับการอนุมัติจากที่ประชุมผู้ถือหุ้นของบริษัท</w:t>
      </w:r>
    </w:p>
    <w:sectPr w:rsidR="00AC6D3E" w:rsidRPr="000B526A" w:rsidSect="008D0E27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C3D9D" w14:textId="77777777" w:rsidR="006573D4" w:rsidRDefault="006573D4">
      <w:r>
        <w:separator/>
      </w:r>
    </w:p>
  </w:endnote>
  <w:endnote w:type="continuationSeparator" w:id="0">
    <w:p w14:paraId="1C43DB60" w14:textId="77777777" w:rsidR="006573D4" w:rsidRDefault="00657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6E88F" w14:textId="77777777" w:rsidR="000F3D07" w:rsidRPr="00053958" w:rsidRDefault="000F3D0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053958">
      <w:rPr>
        <w:rFonts w:ascii="Angsana New" w:hAnsi="Angsana New" w:cs="Angsana New"/>
        <w:sz w:val="30"/>
        <w:szCs w:val="30"/>
      </w:rPr>
      <w:fldChar w:fldCharType="begin"/>
    </w:r>
    <w:r w:rsidRPr="00053958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053958">
      <w:rPr>
        <w:rFonts w:ascii="Angsana New" w:hAnsi="Angsana New" w:cs="Angsana New"/>
        <w:sz w:val="30"/>
        <w:szCs w:val="30"/>
      </w:rPr>
      <w:fldChar w:fldCharType="separate"/>
    </w:r>
    <w:r w:rsidRPr="00053958">
      <w:rPr>
        <w:rFonts w:ascii="Angsana New" w:hAnsi="Angsana New" w:cs="Angsana New"/>
        <w:noProof/>
        <w:sz w:val="30"/>
        <w:szCs w:val="30"/>
      </w:rPr>
      <w:t>2</w:t>
    </w:r>
    <w:r w:rsidRPr="00053958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21360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37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FFE169B" w14:textId="77777777" w:rsidR="000F3D07" w:rsidRPr="005172BD" w:rsidRDefault="000F3D07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34FB0" w14:textId="77777777" w:rsidR="000F3D07" w:rsidRDefault="000F3D07" w:rsidP="00F5733F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4B512D7" w14:textId="77777777" w:rsidR="000F3D07" w:rsidRPr="005172BD" w:rsidRDefault="000F3D07" w:rsidP="00D46E65">
    <w:pPr>
      <w:pStyle w:val="Footer"/>
      <w:tabs>
        <w:tab w:val="clear" w:pos="8505"/>
        <w:tab w:val="right" w:pos="9270"/>
      </w:tabs>
      <w:ind w:right="360"/>
      <w:rPr>
        <w:rFonts w:ascii="Angsana New" w:hAnsi="Angsana New" w:cs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2FF3D" w14:textId="77777777" w:rsidR="006573D4" w:rsidRDefault="006573D4">
      <w:r>
        <w:separator/>
      </w:r>
    </w:p>
  </w:footnote>
  <w:footnote w:type="continuationSeparator" w:id="0">
    <w:p w14:paraId="45B5932F" w14:textId="77777777" w:rsidR="006573D4" w:rsidRDefault="00657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1686A" w14:textId="77777777" w:rsidR="000F3D07" w:rsidRPr="0053325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53325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3325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53325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53325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6FF755C" w14:textId="77777777" w:rsidR="000F3D07" w:rsidRPr="0053325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53325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3325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14635DE" w14:textId="08F75409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AE1B90">
      <w:rPr>
        <w:rFonts w:ascii="Angsana New" w:hAnsi="Angsana New"/>
        <w:b/>
        <w:bCs/>
        <w:sz w:val="32"/>
        <w:szCs w:val="32"/>
        <w:lang w:val="en-US"/>
      </w:rPr>
      <w:t>5</w:t>
    </w:r>
  </w:p>
  <w:p w14:paraId="0D8D71A0" w14:textId="77777777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E6716" w14:textId="77777777" w:rsidR="000F3D07" w:rsidRPr="00D428A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428A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D428A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DC590D4" w14:textId="77777777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F520D0D" w14:textId="58D87DD0" w:rsidR="000F3D07" w:rsidRDefault="000F3D07" w:rsidP="006C302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AE1B90">
      <w:rPr>
        <w:rFonts w:ascii="Angsana New" w:hAnsi="Angsana New"/>
        <w:b/>
        <w:bCs/>
        <w:sz w:val="32"/>
        <w:szCs w:val="32"/>
        <w:lang w:val="en-US"/>
      </w:rPr>
      <w:t>5</w:t>
    </w:r>
  </w:p>
  <w:p w14:paraId="19CB8544" w14:textId="77777777" w:rsidR="000F3D07" w:rsidRPr="006C302E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7D363" w14:textId="77777777" w:rsidR="000F3D07" w:rsidRPr="00D428A0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428A0">
      <w:rPr>
        <w:rFonts w:ascii="Angsana New" w:hAnsi="Angsana New" w:hint="cs"/>
        <w:b/>
        <w:bCs/>
        <w:sz w:val="32"/>
        <w:szCs w:val="32"/>
        <w:cs/>
      </w:rPr>
      <w:t>อลูคอน</w:t>
    </w:r>
    <w:r w:rsidRPr="00D428A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2B5778C" w14:textId="77777777" w:rsidR="000F3D07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 w:rsidRPr="00D428A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428A0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6B815FE" w14:textId="7097A194" w:rsidR="000F3D07" w:rsidRDefault="000F3D07" w:rsidP="006C302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สำหรับปีสิ้นสุดวันที่ </w:t>
    </w:r>
    <w:r w:rsidRPr="00264423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264423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AE1B90">
      <w:rPr>
        <w:rFonts w:ascii="Angsana New" w:hAnsi="Angsana New"/>
        <w:b/>
        <w:bCs/>
        <w:sz w:val="32"/>
        <w:szCs w:val="32"/>
        <w:lang w:val="en-US"/>
      </w:rPr>
      <w:t>5</w:t>
    </w:r>
  </w:p>
  <w:p w14:paraId="3F308CD6" w14:textId="77777777" w:rsidR="000F3D07" w:rsidRPr="006C302E" w:rsidRDefault="000F3D07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2D6F"/>
    <w:multiLevelType w:val="hybridMultilevel"/>
    <w:tmpl w:val="5E58B380"/>
    <w:lvl w:ilvl="0" w:tplc="D86EB566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1A011F7"/>
    <w:multiLevelType w:val="hybridMultilevel"/>
    <w:tmpl w:val="CF68484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39526E78"/>
    <w:lvl w:ilvl="0" w:tplc="62B638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1087A10"/>
    <w:multiLevelType w:val="hybridMultilevel"/>
    <w:tmpl w:val="1A36D034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BC13891"/>
    <w:multiLevelType w:val="hybridMultilevel"/>
    <w:tmpl w:val="C784AA5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46A0ED1"/>
    <w:multiLevelType w:val="hybridMultilevel"/>
    <w:tmpl w:val="493006E6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E102F01"/>
    <w:multiLevelType w:val="hybridMultilevel"/>
    <w:tmpl w:val="114A95CE"/>
    <w:lvl w:ilvl="0" w:tplc="830A7CF4">
      <w:start w:val="1"/>
      <w:numFmt w:val="thaiLetters"/>
      <w:lvlText w:val="(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94AA7"/>
    <w:multiLevelType w:val="hybridMultilevel"/>
    <w:tmpl w:val="12EEA058"/>
    <w:lvl w:ilvl="0" w:tplc="EC0E83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2DB07F4"/>
    <w:multiLevelType w:val="multilevel"/>
    <w:tmpl w:val="6A8A92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50435818"/>
    <w:multiLevelType w:val="multilevel"/>
    <w:tmpl w:val="09267B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A4A079B"/>
    <w:multiLevelType w:val="hybridMultilevel"/>
    <w:tmpl w:val="30B87AD6"/>
    <w:lvl w:ilvl="0" w:tplc="EEE2093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D97E1C"/>
    <w:multiLevelType w:val="hybridMultilevel"/>
    <w:tmpl w:val="B728FCC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6CD08FB"/>
    <w:multiLevelType w:val="hybridMultilevel"/>
    <w:tmpl w:val="77E04C54"/>
    <w:lvl w:ilvl="0" w:tplc="C3D8D1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A659C"/>
    <w:multiLevelType w:val="hybridMultilevel"/>
    <w:tmpl w:val="F32698CE"/>
    <w:lvl w:ilvl="0" w:tplc="BD20EBCA">
      <w:start w:val="1"/>
      <w:numFmt w:val="decimal"/>
      <w:lvlText w:val="(%1)"/>
      <w:lvlJc w:val="left"/>
      <w:pPr>
        <w:ind w:left="126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7FF4618"/>
    <w:multiLevelType w:val="hybridMultilevel"/>
    <w:tmpl w:val="862E3334"/>
    <w:lvl w:ilvl="0" w:tplc="43F6AED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7F495B50"/>
    <w:multiLevelType w:val="singleLevel"/>
    <w:tmpl w:val="39B658DA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b/>
        <w:bCs w:val="0"/>
        <w:color w:val="auto"/>
        <w:sz w:val="28"/>
        <w:szCs w:val="36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35"/>
  </w:num>
  <w:num w:numId="4">
    <w:abstractNumId w:val="27"/>
  </w:num>
  <w:num w:numId="5">
    <w:abstractNumId w:val="19"/>
  </w:num>
  <w:num w:numId="6">
    <w:abstractNumId w:val="11"/>
  </w:num>
  <w:num w:numId="7">
    <w:abstractNumId w:val="4"/>
  </w:num>
  <w:num w:numId="8">
    <w:abstractNumId w:val="29"/>
  </w:num>
  <w:num w:numId="9">
    <w:abstractNumId w:val="3"/>
  </w:num>
  <w:num w:numId="10">
    <w:abstractNumId w:val="12"/>
  </w:num>
  <w:num w:numId="11">
    <w:abstractNumId w:val="33"/>
  </w:num>
  <w:num w:numId="12">
    <w:abstractNumId w:val="20"/>
  </w:num>
  <w:num w:numId="13">
    <w:abstractNumId w:val="13"/>
  </w:num>
  <w:num w:numId="14">
    <w:abstractNumId w:val="24"/>
  </w:num>
  <w:num w:numId="15">
    <w:abstractNumId w:val="9"/>
  </w:num>
  <w:num w:numId="16">
    <w:abstractNumId w:val="8"/>
  </w:num>
  <w:num w:numId="17">
    <w:abstractNumId w:val="6"/>
  </w:num>
  <w:num w:numId="18">
    <w:abstractNumId w:val="25"/>
  </w:num>
  <w:num w:numId="19">
    <w:abstractNumId w:val="18"/>
  </w:num>
  <w:num w:numId="20">
    <w:abstractNumId w:val="5"/>
  </w:num>
  <w:num w:numId="21">
    <w:abstractNumId w:val="26"/>
  </w:num>
  <w:num w:numId="22">
    <w:abstractNumId w:val="1"/>
  </w:num>
  <w:num w:numId="23">
    <w:abstractNumId w:val="10"/>
  </w:num>
  <w:num w:numId="24">
    <w:abstractNumId w:val="28"/>
  </w:num>
  <w:num w:numId="25">
    <w:abstractNumId w:val="15"/>
  </w:num>
  <w:num w:numId="26">
    <w:abstractNumId w:val="0"/>
  </w:num>
  <w:num w:numId="27">
    <w:abstractNumId w:val="30"/>
  </w:num>
  <w:num w:numId="28">
    <w:abstractNumId w:val="17"/>
  </w:num>
  <w:num w:numId="29">
    <w:abstractNumId w:val="16"/>
  </w:num>
  <w:num w:numId="30">
    <w:abstractNumId w:val="22"/>
  </w:num>
  <w:num w:numId="31">
    <w:abstractNumId w:val="2"/>
  </w:num>
  <w:num w:numId="32">
    <w:abstractNumId w:val="14"/>
  </w:num>
  <w:num w:numId="33">
    <w:abstractNumId w:val="21"/>
  </w:num>
  <w:num w:numId="34">
    <w:abstractNumId w:val="36"/>
  </w:num>
  <w:num w:numId="35">
    <w:abstractNumId w:val="31"/>
  </w:num>
  <w:num w:numId="36">
    <w:abstractNumId w:val="32"/>
  </w:num>
  <w:num w:numId="37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6FD"/>
    <w:rsid w:val="000009F6"/>
    <w:rsid w:val="00001401"/>
    <w:rsid w:val="00001469"/>
    <w:rsid w:val="0000175F"/>
    <w:rsid w:val="000027B7"/>
    <w:rsid w:val="00002BEF"/>
    <w:rsid w:val="00002CB5"/>
    <w:rsid w:val="00003435"/>
    <w:rsid w:val="00003B9C"/>
    <w:rsid w:val="00003BA3"/>
    <w:rsid w:val="00004D06"/>
    <w:rsid w:val="000055D8"/>
    <w:rsid w:val="00005E3B"/>
    <w:rsid w:val="000061D1"/>
    <w:rsid w:val="00006366"/>
    <w:rsid w:val="00006754"/>
    <w:rsid w:val="000068D0"/>
    <w:rsid w:val="00006D44"/>
    <w:rsid w:val="000070CB"/>
    <w:rsid w:val="00007227"/>
    <w:rsid w:val="000076FB"/>
    <w:rsid w:val="00007BA0"/>
    <w:rsid w:val="00010209"/>
    <w:rsid w:val="000106F7"/>
    <w:rsid w:val="000107B8"/>
    <w:rsid w:val="00010E97"/>
    <w:rsid w:val="00012647"/>
    <w:rsid w:val="00012D4C"/>
    <w:rsid w:val="00013450"/>
    <w:rsid w:val="000134F5"/>
    <w:rsid w:val="00013C3C"/>
    <w:rsid w:val="0001477B"/>
    <w:rsid w:val="00014BDC"/>
    <w:rsid w:val="00015C9B"/>
    <w:rsid w:val="00015E3B"/>
    <w:rsid w:val="000160E4"/>
    <w:rsid w:val="00016248"/>
    <w:rsid w:val="00016F20"/>
    <w:rsid w:val="00017519"/>
    <w:rsid w:val="00017B9D"/>
    <w:rsid w:val="00020364"/>
    <w:rsid w:val="00020A9C"/>
    <w:rsid w:val="00020D9A"/>
    <w:rsid w:val="00021331"/>
    <w:rsid w:val="00021736"/>
    <w:rsid w:val="000220A7"/>
    <w:rsid w:val="00022570"/>
    <w:rsid w:val="00022E54"/>
    <w:rsid w:val="00023CBB"/>
    <w:rsid w:val="00023D59"/>
    <w:rsid w:val="00024198"/>
    <w:rsid w:val="000241CA"/>
    <w:rsid w:val="000246D4"/>
    <w:rsid w:val="000248DB"/>
    <w:rsid w:val="000253D3"/>
    <w:rsid w:val="000256AD"/>
    <w:rsid w:val="000258DC"/>
    <w:rsid w:val="00026B9B"/>
    <w:rsid w:val="0002729C"/>
    <w:rsid w:val="000272BF"/>
    <w:rsid w:val="0002769D"/>
    <w:rsid w:val="00030486"/>
    <w:rsid w:val="00030F23"/>
    <w:rsid w:val="0003106B"/>
    <w:rsid w:val="00031DB8"/>
    <w:rsid w:val="000332FC"/>
    <w:rsid w:val="0003545E"/>
    <w:rsid w:val="000355B3"/>
    <w:rsid w:val="000357E3"/>
    <w:rsid w:val="000359D6"/>
    <w:rsid w:val="00036458"/>
    <w:rsid w:val="0003672B"/>
    <w:rsid w:val="00037859"/>
    <w:rsid w:val="00040BA9"/>
    <w:rsid w:val="00040CAD"/>
    <w:rsid w:val="00041027"/>
    <w:rsid w:val="00042730"/>
    <w:rsid w:val="00042D4A"/>
    <w:rsid w:val="0004393C"/>
    <w:rsid w:val="00043D71"/>
    <w:rsid w:val="000440C5"/>
    <w:rsid w:val="00045512"/>
    <w:rsid w:val="00045F90"/>
    <w:rsid w:val="000464A7"/>
    <w:rsid w:val="00046C7F"/>
    <w:rsid w:val="00046E06"/>
    <w:rsid w:val="000475D6"/>
    <w:rsid w:val="000500AD"/>
    <w:rsid w:val="0005074B"/>
    <w:rsid w:val="000507E1"/>
    <w:rsid w:val="00050B83"/>
    <w:rsid w:val="00050DB3"/>
    <w:rsid w:val="00050DBA"/>
    <w:rsid w:val="0005143D"/>
    <w:rsid w:val="0005158B"/>
    <w:rsid w:val="0005196C"/>
    <w:rsid w:val="00051BB1"/>
    <w:rsid w:val="00051EDC"/>
    <w:rsid w:val="00052328"/>
    <w:rsid w:val="0005276E"/>
    <w:rsid w:val="00052D9E"/>
    <w:rsid w:val="00052F97"/>
    <w:rsid w:val="00053507"/>
    <w:rsid w:val="00053958"/>
    <w:rsid w:val="0005419C"/>
    <w:rsid w:val="00054528"/>
    <w:rsid w:val="00054716"/>
    <w:rsid w:val="00055ED7"/>
    <w:rsid w:val="00056CE1"/>
    <w:rsid w:val="00056E08"/>
    <w:rsid w:val="0005726C"/>
    <w:rsid w:val="000572D0"/>
    <w:rsid w:val="00057447"/>
    <w:rsid w:val="000602DD"/>
    <w:rsid w:val="00060892"/>
    <w:rsid w:val="00060C27"/>
    <w:rsid w:val="00060F43"/>
    <w:rsid w:val="000612EC"/>
    <w:rsid w:val="000616CB"/>
    <w:rsid w:val="00061BB8"/>
    <w:rsid w:val="00062B00"/>
    <w:rsid w:val="00063609"/>
    <w:rsid w:val="0006394B"/>
    <w:rsid w:val="00063B5B"/>
    <w:rsid w:val="000642A8"/>
    <w:rsid w:val="0006521B"/>
    <w:rsid w:val="00065412"/>
    <w:rsid w:val="000659EC"/>
    <w:rsid w:val="00065BE6"/>
    <w:rsid w:val="00066354"/>
    <w:rsid w:val="000666F9"/>
    <w:rsid w:val="0006698D"/>
    <w:rsid w:val="000669EB"/>
    <w:rsid w:val="00066B80"/>
    <w:rsid w:val="0007112D"/>
    <w:rsid w:val="00071181"/>
    <w:rsid w:val="00071507"/>
    <w:rsid w:val="000715D6"/>
    <w:rsid w:val="0007242D"/>
    <w:rsid w:val="00072814"/>
    <w:rsid w:val="00072948"/>
    <w:rsid w:val="00072F22"/>
    <w:rsid w:val="00073409"/>
    <w:rsid w:val="00074ABA"/>
    <w:rsid w:val="00074B7D"/>
    <w:rsid w:val="00074F86"/>
    <w:rsid w:val="0007647B"/>
    <w:rsid w:val="0007728E"/>
    <w:rsid w:val="00077BB2"/>
    <w:rsid w:val="00077E69"/>
    <w:rsid w:val="000802CF"/>
    <w:rsid w:val="000809A3"/>
    <w:rsid w:val="00080C3A"/>
    <w:rsid w:val="00080F3B"/>
    <w:rsid w:val="00081153"/>
    <w:rsid w:val="000815D8"/>
    <w:rsid w:val="00081695"/>
    <w:rsid w:val="00081704"/>
    <w:rsid w:val="00081C1F"/>
    <w:rsid w:val="000837E5"/>
    <w:rsid w:val="00083B8E"/>
    <w:rsid w:val="00083F73"/>
    <w:rsid w:val="00085073"/>
    <w:rsid w:val="0008512B"/>
    <w:rsid w:val="00085750"/>
    <w:rsid w:val="00086FC5"/>
    <w:rsid w:val="000876A9"/>
    <w:rsid w:val="00087E62"/>
    <w:rsid w:val="000900B5"/>
    <w:rsid w:val="00090920"/>
    <w:rsid w:val="00091199"/>
    <w:rsid w:val="00091361"/>
    <w:rsid w:val="0009146D"/>
    <w:rsid w:val="00091BD5"/>
    <w:rsid w:val="00091CD2"/>
    <w:rsid w:val="00091F28"/>
    <w:rsid w:val="000928DD"/>
    <w:rsid w:val="00092AB1"/>
    <w:rsid w:val="00094152"/>
    <w:rsid w:val="00094234"/>
    <w:rsid w:val="0009448E"/>
    <w:rsid w:val="00094CBE"/>
    <w:rsid w:val="00094E64"/>
    <w:rsid w:val="00094ED0"/>
    <w:rsid w:val="000950F2"/>
    <w:rsid w:val="00096244"/>
    <w:rsid w:val="0009636A"/>
    <w:rsid w:val="00096544"/>
    <w:rsid w:val="00096AE7"/>
    <w:rsid w:val="00096C87"/>
    <w:rsid w:val="00097B7C"/>
    <w:rsid w:val="00097F8C"/>
    <w:rsid w:val="000A079C"/>
    <w:rsid w:val="000A1AB7"/>
    <w:rsid w:val="000A1C7D"/>
    <w:rsid w:val="000A2459"/>
    <w:rsid w:val="000A26A2"/>
    <w:rsid w:val="000A2A3D"/>
    <w:rsid w:val="000A335B"/>
    <w:rsid w:val="000A341C"/>
    <w:rsid w:val="000A399E"/>
    <w:rsid w:val="000A3AD8"/>
    <w:rsid w:val="000A411A"/>
    <w:rsid w:val="000A43D7"/>
    <w:rsid w:val="000A45EA"/>
    <w:rsid w:val="000A4DEB"/>
    <w:rsid w:val="000A4EAD"/>
    <w:rsid w:val="000A5BE7"/>
    <w:rsid w:val="000A636E"/>
    <w:rsid w:val="000A65A7"/>
    <w:rsid w:val="000A7459"/>
    <w:rsid w:val="000A7A9C"/>
    <w:rsid w:val="000A7BC0"/>
    <w:rsid w:val="000B04DC"/>
    <w:rsid w:val="000B09CD"/>
    <w:rsid w:val="000B21E8"/>
    <w:rsid w:val="000B227D"/>
    <w:rsid w:val="000B281D"/>
    <w:rsid w:val="000B2872"/>
    <w:rsid w:val="000B2C69"/>
    <w:rsid w:val="000B369D"/>
    <w:rsid w:val="000B3B58"/>
    <w:rsid w:val="000B430A"/>
    <w:rsid w:val="000B522A"/>
    <w:rsid w:val="000B526A"/>
    <w:rsid w:val="000B541E"/>
    <w:rsid w:val="000B71FC"/>
    <w:rsid w:val="000B72DA"/>
    <w:rsid w:val="000B7A6F"/>
    <w:rsid w:val="000C05D4"/>
    <w:rsid w:val="000C13EB"/>
    <w:rsid w:val="000C1838"/>
    <w:rsid w:val="000C189F"/>
    <w:rsid w:val="000C1940"/>
    <w:rsid w:val="000C2BD4"/>
    <w:rsid w:val="000C3048"/>
    <w:rsid w:val="000C347F"/>
    <w:rsid w:val="000C3966"/>
    <w:rsid w:val="000C5715"/>
    <w:rsid w:val="000C5B1B"/>
    <w:rsid w:val="000C5C6A"/>
    <w:rsid w:val="000C5DD3"/>
    <w:rsid w:val="000C6655"/>
    <w:rsid w:val="000C6DA9"/>
    <w:rsid w:val="000C72A6"/>
    <w:rsid w:val="000C74A1"/>
    <w:rsid w:val="000C7A52"/>
    <w:rsid w:val="000D0E3B"/>
    <w:rsid w:val="000D10DD"/>
    <w:rsid w:val="000D146D"/>
    <w:rsid w:val="000D162B"/>
    <w:rsid w:val="000D1E5C"/>
    <w:rsid w:val="000D1E6C"/>
    <w:rsid w:val="000D329B"/>
    <w:rsid w:val="000D3EFF"/>
    <w:rsid w:val="000D40E5"/>
    <w:rsid w:val="000D42E7"/>
    <w:rsid w:val="000D6098"/>
    <w:rsid w:val="000D64D0"/>
    <w:rsid w:val="000D6C96"/>
    <w:rsid w:val="000D71C6"/>
    <w:rsid w:val="000D7431"/>
    <w:rsid w:val="000D7BDC"/>
    <w:rsid w:val="000D7CC1"/>
    <w:rsid w:val="000D7EEF"/>
    <w:rsid w:val="000E0A48"/>
    <w:rsid w:val="000E0CDE"/>
    <w:rsid w:val="000E11EA"/>
    <w:rsid w:val="000E14BF"/>
    <w:rsid w:val="000E1546"/>
    <w:rsid w:val="000E1AF6"/>
    <w:rsid w:val="000E1F62"/>
    <w:rsid w:val="000E276E"/>
    <w:rsid w:val="000E28EE"/>
    <w:rsid w:val="000E28F8"/>
    <w:rsid w:val="000E298F"/>
    <w:rsid w:val="000E2B1E"/>
    <w:rsid w:val="000E2BF7"/>
    <w:rsid w:val="000E34FE"/>
    <w:rsid w:val="000E3E6C"/>
    <w:rsid w:val="000E4152"/>
    <w:rsid w:val="000E48AC"/>
    <w:rsid w:val="000E49F1"/>
    <w:rsid w:val="000E4A04"/>
    <w:rsid w:val="000E6294"/>
    <w:rsid w:val="000E653F"/>
    <w:rsid w:val="000E6951"/>
    <w:rsid w:val="000E6E70"/>
    <w:rsid w:val="000E7C3A"/>
    <w:rsid w:val="000F014A"/>
    <w:rsid w:val="000F047C"/>
    <w:rsid w:val="000F05CA"/>
    <w:rsid w:val="000F0E16"/>
    <w:rsid w:val="000F1C0F"/>
    <w:rsid w:val="000F2B5F"/>
    <w:rsid w:val="000F2D3A"/>
    <w:rsid w:val="000F2EEE"/>
    <w:rsid w:val="000F3433"/>
    <w:rsid w:val="000F3D07"/>
    <w:rsid w:val="000F4DF6"/>
    <w:rsid w:val="000F50E2"/>
    <w:rsid w:val="000F5645"/>
    <w:rsid w:val="000F5990"/>
    <w:rsid w:val="000F5BE4"/>
    <w:rsid w:val="000F6568"/>
    <w:rsid w:val="000F68F1"/>
    <w:rsid w:val="000F6F29"/>
    <w:rsid w:val="000F737E"/>
    <w:rsid w:val="000F796E"/>
    <w:rsid w:val="000F7B51"/>
    <w:rsid w:val="000F7BB5"/>
    <w:rsid w:val="000F7E01"/>
    <w:rsid w:val="00100D4B"/>
    <w:rsid w:val="00100EC3"/>
    <w:rsid w:val="001015FD"/>
    <w:rsid w:val="00101C02"/>
    <w:rsid w:val="0010246E"/>
    <w:rsid w:val="00102797"/>
    <w:rsid w:val="00103047"/>
    <w:rsid w:val="0010339A"/>
    <w:rsid w:val="0010478B"/>
    <w:rsid w:val="0010660F"/>
    <w:rsid w:val="001071FF"/>
    <w:rsid w:val="00110436"/>
    <w:rsid w:val="001104A2"/>
    <w:rsid w:val="00110629"/>
    <w:rsid w:val="00110DEE"/>
    <w:rsid w:val="00111A06"/>
    <w:rsid w:val="001122EB"/>
    <w:rsid w:val="00112EA4"/>
    <w:rsid w:val="0011302A"/>
    <w:rsid w:val="0011325A"/>
    <w:rsid w:val="001134A6"/>
    <w:rsid w:val="0011397B"/>
    <w:rsid w:val="0011493A"/>
    <w:rsid w:val="00114BBB"/>
    <w:rsid w:val="00114C56"/>
    <w:rsid w:val="0011516B"/>
    <w:rsid w:val="00115CE5"/>
    <w:rsid w:val="0011690B"/>
    <w:rsid w:val="00117260"/>
    <w:rsid w:val="00117C71"/>
    <w:rsid w:val="00117F1F"/>
    <w:rsid w:val="00120267"/>
    <w:rsid w:val="0012070F"/>
    <w:rsid w:val="00120A92"/>
    <w:rsid w:val="00121101"/>
    <w:rsid w:val="001216E8"/>
    <w:rsid w:val="00121DD0"/>
    <w:rsid w:val="00121EBA"/>
    <w:rsid w:val="00122FCC"/>
    <w:rsid w:val="001232EF"/>
    <w:rsid w:val="001233D7"/>
    <w:rsid w:val="00123663"/>
    <w:rsid w:val="001237B0"/>
    <w:rsid w:val="00123BE0"/>
    <w:rsid w:val="00123CD0"/>
    <w:rsid w:val="00124312"/>
    <w:rsid w:val="0012506A"/>
    <w:rsid w:val="001250F6"/>
    <w:rsid w:val="00125137"/>
    <w:rsid w:val="00125B22"/>
    <w:rsid w:val="00126976"/>
    <w:rsid w:val="00126ACF"/>
    <w:rsid w:val="00126FAD"/>
    <w:rsid w:val="00127191"/>
    <w:rsid w:val="0013022E"/>
    <w:rsid w:val="00130B56"/>
    <w:rsid w:val="00130F4A"/>
    <w:rsid w:val="00130FB6"/>
    <w:rsid w:val="00131132"/>
    <w:rsid w:val="001318D4"/>
    <w:rsid w:val="00131AFD"/>
    <w:rsid w:val="001322B6"/>
    <w:rsid w:val="00132593"/>
    <w:rsid w:val="00132BD2"/>
    <w:rsid w:val="00132BEA"/>
    <w:rsid w:val="001331E2"/>
    <w:rsid w:val="001338EF"/>
    <w:rsid w:val="00134A8C"/>
    <w:rsid w:val="00135712"/>
    <w:rsid w:val="0013620F"/>
    <w:rsid w:val="0013632B"/>
    <w:rsid w:val="00136474"/>
    <w:rsid w:val="00137EA6"/>
    <w:rsid w:val="00137F97"/>
    <w:rsid w:val="001406A1"/>
    <w:rsid w:val="00140BFC"/>
    <w:rsid w:val="0014104D"/>
    <w:rsid w:val="00141E88"/>
    <w:rsid w:val="001423F9"/>
    <w:rsid w:val="001426A4"/>
    <w:rsid w:val="00142E10"/>
    <w:rsid w:val="00142F16"/>
    <w:rsid w:val="001431F6"/>
    <w:rsid w:val="00143A77"/>
    <w:rsid w:val="00143B5D"/>
    <w:rsid w:val="00143BD6"/>
    <w:rsid w:val="00143C29"/>
    <w:rsid w:val="00145761"/>
    <w:rsid w:val="0014598A"/>
    <w:rsid w:val="00145FE8"/>
    <w:rsid w:val="00146A17"/>
    <w:rsid w:val="00146DB1"/>
    <w:rsid w:val="00147250"/>
    <w:rsid w:val="0014783A"/>
    <w:rsid w:val="00147CFD"/>
    <w:rsid w:val="00147FF1"/>
    <w:rsid w:val="0015025B"/>
    <w:rsid w:val="00151423"/>
    <w:rsid w:val="00151864"/>
    <w:rsid w:val="0015297C"/>
    <w:rsid w:val="0015310F"/>
    <w:rsid w:val="0015325C"/>
    <w:rsid w:val="00153A1C"/>
    <w:rsid w:val="00153DB4"/>
    <w:rsid w:val="001540DC"/>
    <w:rsid w:val="001548CE"/>
    <w:rsid w:val="00155C1F"/>
    <w:rsid w:val="00156AF2"/>
    <w:rsid w:val="00156E8F"/>
    <w:rsid w:val="001575A2"/>
    <w:rsid w:val="001604CB"/>
    <w:rsid w:val="001616C1"/>
    <w:rsid w:val="00162BE3"/>
    <w:rsid w:val="00163657"/>
    <w:rsid w:val="00164401"/>
    <w:rsid w:val="00164A19"/>
    <w:rsid w:val="00165123"/>
    <w:rsid w:val="001657B5"/>
    <w:rsid w:val="00165CD4"/>
    <w:rsid w:val="00167443"/>
    <w:rsid w:val="00170431"/>
    <w:rsid w:val="00170441"/>
    <w:rsid w:val="00170D06"/>
    <w:rsid w:val="00170D33"/>
    <w:rsid w:val="0017146D"/>
    <w:rsid w:val="001716EF"/>
    <w:rsid w:val="00171C77"/>
    <w:rsid w:val="00171F6E"/>
    <w:rsid w:val="001724EF"/>
    <w:rsid w:val="00172B23"/>
    <w:rsid w:val="00172B2A"/>
    <w:rsid w:val="0017381A"/>
    <w:rsid w:val="0017453D"/>
    <w:rsid w:val="001747EE"/>
    <w:rsid w:val="00174838"/>
    <w:rsid w:val="00174EB6"/>
    <w:rsid w:val="0017575D"/>
    <w:rsid w:val="00175C24"/>
    <w:rsid w:val="0017624B"/>
    <w:rsid w:val="001776EE"/>
    <w:rsid w:val="0017792A"/>
    <w:rsid w:val="001807D5"/>
    <w:rsid w:val="00180C16"/>
    <w:rsid w:val="001810A1"/>
    <w:rsid w:val="001813EE"/>
    <w:rsid w:val="001816FA"/>
    <w:rsid w:val="00181AC5"/>
    <w:rsid w:val="00182DDF"/>
    <w:rsid w:val="001832C9"/>
    <w:rsid w:val="00183455"/>
    <w:rsid w:val="00183671"/>
    <w:rsid w:val="001838D5"/>
    <w:rsid w:val="001840A9"/>
    <w:rsid w:val="001842BA"/>
    <w:rsid w:val="00184F21"/>
    <w:rsid w:val="00185477"/>
    <w:rsid w:val="00185C6D"/>
    <w:rsid w:val="0018601C"/>
    <w:rsid w:val="001867EF"/>
    <w:rsid w:val="00187570"/>
    <w:rsid w:val="00187A72"/>
    <w:rsid w:val="00187FBC"/>
    <w:rsid w:val="0019090D"/>
    <w:rsid w:val="00191089"/>
    <w:rsid w:val="001927B9"/>
    <w:rsid w:val="0019293E"/>
    <w:rsid w:val="00192EFF"/>
    <w:rsid w:val="0019352B"/>
    <w:rsid w:val="0019356B"/>
    <w:rsid w:val="00193BD9"/>
    <w:rsid w:val="00193DC6"/>
    <w:rsid w:val="00193FDB"/>
    <w:rsid w:val="0019405C"/>
    <w:rsid w:val="001944BE"/>
    <w:rsid w:val="0019464A"/>
    <w:rsid w:val="00194F1E"/>
    <w:rsid w:val="00195B74"/>
    <w:rsid w:val="0019603B"/>
    <w:rsid w:val="001966DB"/>
    <w:rsid w:val="00196794"/>
    <w:rsid w:val="001969E0"/>
    <w:rsid w:val="00196C67"/>
    <w:rsid w:val="001975E7"/>
    <w:rsid w:val="001A06C2"/>
    <w:rsid w:val="001A0F30"/>
    <w:rsid w:val="001A1494"/>
    <w:rsid w:val="001A1A52"/>
    <w:rsid w:val="001A2B3F"/>
    <w:rsid w:val="001A4D8A"/>
    <w:rsid w:val="001A4E1E"/>
    <w:rsid w:val="001A505B"/>
    <w:rsid w:val="001A529B"/>
    <w:rsid w:val="001A545A"/>
    <w:rsid w:val="001A5B43"/>
    <w:rsid w:val="001A6D48"/>
    <w:rsid w:val="001A7DF6"/>
    <w:rsid w:val="001B0412"/>
    <w:rsid w:val="001B15B3"/>
    <w:rsid w:val="001B15D6"/>
    <w:rsid w:val="001B19C3"/>
    <w:rsid w:val="001B225A"/>
    <w:rsid w:val="001B2559"/>
    <w:rsid w:val="001B3439"/>
    <w:rsid w:val="001B3477"/>
    <w:rsid w:val="001B4856"/>
    <w:rsid w:val="001B5992"/>
    <w:rsid w:val="001B5E90"/>
    <w:rsid w:val="001B628B"/>
    <w:rsid w:val="001B6838"/>
    <w:rsid w:val="001B6EA1"/>
    <w:rsid w:val="001B74A3"/>
    <w:rsid w:val="001B7829"/>
    <w:rsid w:val="001B7CF3"/>
    <w:rsid w:val="001B7DF5"/>
    <w:rsid w:val="001B7E2A"/>
    <w:rsid w:val="001C0395"/>
    <w:rsid w:val="001C15B5"/>
    <w:rsid w:val="001C2487"/>
    <w:rsid w:val="001C2650"/>
    <w:rsid w:val="001C2892"/>
    <w:rsid w:val="001C2BB3"/>
    <w:rsid w:val="001C2E30"/>
    <w:rsid w:val="001C3216"/>
    <w:rsid w:val="001C3F34"/>
    <w:rsid w:val="001C435C"/>
    <w:rsid w:val="001C4A22"/>
    <w:rsid w:val="001C551B"/>
    <w:rsid w:val="001C5A2F"/>
    <w:rsid w:val="001C5A94"/>
    <w:rsid w:val="001C669B"/>
    <w:rsid w:val="001C6D7D"/>
    <w:rsid w:val="001C7227"/>
    <w:rsid w:val="001C7F04"/>
    <w:rsid w:val="001D011F"/>
    <w:rsid w:val="001D0179"/>
    <w:rsid w:val="001D01E8"/>
    <w:rsid w:val="001D0254"/>
    <w:rsid w:val="001D0D8C"/>
    <w:rsid w:val="001D1F67"/>
    <w:rsid w:val="001D2B2C"/>
    <w:rsid w:val="001D345A"/>
    <w:rsid w:val="001D3470"/>
    <w:rsid w:val="001D3C67"/>
    <w:rsid w:val="001D45CC"/>
    <w:rsid w:val="001D4AA8"/>
    <w:rsid w:val="001D4D40"/>
    <w:rsid w:val="001D547F"/>
    <w:rsid w:val="001D68E0"/>
    <w:rsid w:val="001D69E7"/>
    <w:rsid w:val="001D6AC3"/>
    <w:rsid w:val="001D6E58"/>
    <w:rsid w:val="001D72C2"/>
    <w:rsid w:val="001D7431"/>
    <w:rsid w:val="001D7E8E"/>
    <w:rsid w:val="001E08BB"/>
    <w:rsid w:val="001E1060"/>
    <w:rsid w:val="001E109E"/>
    <w:rsid w:val="001E1227"/>
    <w:rsid w:val="001E123F"/>
    <w:rsid w:val="001E125D"/>
    <w:rsid w:val="001E190D"/>
    <w:rsid w:val="001E1CD6"/>
    <w:rsid w:val="001E20CC"/>
    <w:rsid w:val="001E21C6"/>
    <w:rsid w:val="001E297D"/>
    <w:rsid w:val="001E5038"/>
    <w:rsid w:val="001E5A89"/>
    <w:rsid w:val="001E5F53"/>
    <w:rsid w:val="001E6CE6"/>
    <w:rsid w:val="001E7665"/>
    <w:rsid w:val="001E7AB4"/>
    <w:rsid w:val="001F153E"/>
    <w:rsid w:val="001F1682"/>
    <w:rsid w:val="001F17FE"/>
    <w:rsid w:val="001F2DCD"/>
    <w:rsid w:val="001F3121"/>
    <w:rsid w:val="001F3FE8"/>
    <w:rsid w:val="001F42AC"/>
    <w:rsid w:val="001F438F"/>
    <w:rsid w:val="001F4893"/>
    <w:rsid w:val="001F5AA8"/>
    <w:rsid w:val="001F5B9A"/>
    <w:rsid w:val="001F6813"/>
    <w:rsid w:val="001F6CF3"/>
    <w:rsid w:val="001F7400"/>
    <w:rsid w:val="001F7CF5"/>
    <w:rsid w:val="002005DE"/>
    <w:rsid w:val="00200692"/>
    <w:rsid w:val="00200B78"/>
    <w:rsid w:val="00200FB7"/>
    <w:rsid w:val="00201287"/>
    <w:rsid w:val="00201347"/>
    <w:rsid w:val="002018CA"/>
    <w:rsid w:val="00201ABB"/>
    <w:rsid w:val="00202912"/>
    <w:rsid w:val="00202B72"/>
    <w:rsid w:val="00203A98"/>
    <w:rsid w:val="00203CB6"/>
    <w:rsid w:val="00203DC7"/>
    <w:rsid w:val="002051C4"/>
    <w:rsid w:val="0020559A"/>
    <w:rsid w:val="002056EB"/>
    <w:rsid w:val="00206859"/>
    <w:rsid w:val="00206C55"/>
    <w:rsid w:val="00206EB5"/>
    <w:rsid w:val="0020730B"/>
    <w:rsid w:val="002076EE"/>
    <w:rsid w:val="00207ADD"/>
    <w:rsid w:val="00210359"/>
    <w:rsid w:val="002103AE"/>
    <w:rsid w:val="0021051B"/>
    <w:rsid w:val="00210D2C"/>
    <w:rsid w:val="00210F69"/>
    <w:rsid w:val="0021106F"/>
    <w:rsid w:val="00211949"/>
    <w:rsid w:val="00211BA6"/>
    <w:rsid w:val="002127D4"/>
    <w:rsid w:val="002137C9"/>
    <w:rsid w:val="00213C50"/>
    <w:rsid w:val="00213CA4"/>
    <w:rsid w:val="00213D24"/>
    <w:rsid w:val="00214377"/>
    <w:rsid w:val="002145EA"/>
    <w:rsid w:val="002145EE"/>
    <w:rsid w:val="002155C7"/>
    <w:rsid w:val="00215A60"/>
    <w:rsid w:val="002162E7"/>
    <w:rsid w:val="00216682"/>
    <w:rsid w:val="002167DC"/>
    <w:rsid w:val="00216C5F"/>
    <w:rsid w:val="00217A0C"/>
    <w:rsid w:val="00217A56"/>
    <w:rsid w:val="00217ADF"/>
    <w:rsid w:val="002200ED"/>
    <w:rsid w:val="00221560"/>
    <w:rsid w:val="00222207"/>
    <w:rsid w:val="00223097"/>
    <w:rsid w:val="00223182"/>
    <w:rsid w:val="0022425F"/>
    <w:rsid w:val="0022479D"/>
    <w:rsid w:val="002264EC"/>
    <w:rsid w:val="00226D26"/>
    <w:rsid w:val="002270E1"/>
    <w:rsid w:val="00230C07"/>
    <w:rsid w:val="00230DB1"/>
    <w:rsid w:val="00230FED"/>
    <w:rsid w:val="00231267"/>
    <w:rsid w:val="00231EE4"/>
    <w:rsid w:val="00232854"/>
    <w:rsid w:val="00232911"/>
    <w:rsid w:val="002330EB"/>
    <w:rsid w:val="0023357F"/>
    <w:rsid w:val="00233F47"/>
    <w:rsid w:val="002348F1"/>
    <w:rsid w:val="002354AF"/>
    <w:rsid w:val="002364B5"/>
    <w:rsid w:val="00236E73"/>
    <w:rsid w:val="0023707F"/>
    <w:rsid w:val="00237B82"/>
    <w:rsid w:val="00237D74"/>
    <w:rsid w:val="0024054D"/>
    <w:rsid w:val="00240D10"/>
    <w:rsid w:val="00241553"/>
    <w:rsid w:val="002417BD"/>
    <w:rsid w:val="00241908"/>
    <w:rsid w:val="00242B1F"/>
    <w:rsid w:val="00243E81"/>
    <w:rsid w:val="00244028"/>
    <w:rsid w:val="00244C74"/>
    <w:rsid w:val="00245ED5"/>
    <w:rsid w:val="00245F2D"/>
    <w:rsid w:val="0024606D"/>
    <w:rsid w:val="00246197"/>
    <w:rsid w:val="0024657E"/>
    <w:rsid w:val="00246AAE"/>
    <w:rsid w:val="0024770B"/>
    <w:rsid w:val="00247C32"/>
    <w:rsid w:val="00247C69"/>
    <w:rsid w:val="00250035"/>
    <w:rsid w:val="002504D5"/>
    <w:rsid w:val="00250624"/>
    <w:rsid w:val="00250D35"/>
    <w:rsid w:val="00250FDF"/>
    <w:rsid w:val="00251019"/>
    <w:rsid w:val="00251768"/>
    <w:rsid w:val="00252ADB"/>
    <w:rsid w:val="002532EF"/>
    <w:rsid w:val="00253EA8"/>
    <w:rsid w:val="00255173"/>
    <w:rsid w:val="00255866"/>
    <w:rsid w:val="0025590F"/>
    <w:rsid w:val="00255CE5"/>
    <w:rsid w:val="00257411"/>
    <w:rsid w:val="00260556"/>
    <w:rsid w:val="002610BB"/>
    <w:rsid w:val="0026224A"/>
    <w:rsid w:val="0026271C"/>
    <w:rsid w:val="00262B5A"/>
    <w:rsid w:val="002636A3"/>
    <w:rsid w:val="0026386F"/>
    <w:rsid w:val="00263A2F"/>
    <w:rsid w:val="00264423"/>
    <w:rsid w:val="002647A3"/>
    <w:rsid w:val="00264926"/>
    <w:rsid w:val="00265FFF"/>
    <w:rsid w:val="0026669C"/>
    <w:rsid w:val="00266F5A"/>
    <w:rsid w:val="00267159"/>
    <w:rsid w:val="00267D2B"/>
    <w:rsid w:val="00270187"/>
    <w:rsid w:val="0027057F"/>
    <w:rsid w:val="002705DA"/>
    <w:rsid w:val="0027064F"/>
    <w:rsid w:val="00271304"/>
    <w:rsid w:val="00271406"/>
    <w:rsid w:val="0027160A"/>
    <w:rsid w:val="00271635"/>
    <w:rsid w:val="00271B83"/>
    <w:rsid w:val="00271DCE"/>
    <w:rsid w:val="00271FFB"/>
    <w:rsid w:val="00272741"/>
    <w:rsid w:val="002737ED"/>
    <w:rsid w:val="00273969"/>
    <w:rsid w:val="002752A4"/>
    <w:rsid w:val="00275EA9"/>
    <w:rsid w:val="00276D39"/>
    <w:rsid w:val="0027759A"/>
    <w:rsid w:val="00277F46"/>
    <w:rsid w:val="002805B3"/>
    <w:rsid w:val="00280C17"/>
    <w:rsid w:val="00280EC0"/>
    <w:rsid w:val="0028102A"/>
    <w:rsid w:val="00281107"/>
    <w:rsid w:val="002812E2"/>
    <w:rsid w:val="00281B0C"/>
    <w:rsid w:val="00281F8A"/>
    <w:rsid w:val="00282EB1"/>
    <w:rsid w:val="00282F02"/>
    <w:rsid w:val="0028351C"/>
    <w:rsid w:val="0028447C"/>
    <w:rsid w:val="00284769"/>
    <w:rsid w:val="00285340"/>
    <w:rsid w:val="0028568E"/>
    <w:rsid w:val="00285927"/>
    <w:rsid w:val="00287346"/>
    <w:rsid w:val="00287350"/>
    <w:rsid w:val="00287922"/>
    <w:rsid w:val="002879A3"/>
    <w:rsid w:val="00287FA7"/>
    <w:rsid w:val="0029018F"/>
    <w:rsid w:val="00291304"/>
    <w:rsid w:val="00291500"/>
    <w:rsid w:val="00291E42"/>
    <w:rsid w:val="002922C3"/>
    <w:rsid w:val="002924CC"/>
    <w:rsid w:val="0029263B"/>
    <w:rsid w:val="002928D8"/>
    <w:rsid w:val="002929A9"/>
    <w:rsid w:val="00292F81"/>
    <w:rsid w:val="0029364F"/>
    <w:rsid w:val="00293895"/>
    <w:rsid w:val="00293C44"/>
    <w:rsid w:val="0029439D"/>
    <w:rsid w:val="002952C4"/>
    <w:rsid w:val="0029555F"/>
    <w:rsid w:val="00295773"/>
    <w:rsid w:val="00297CD8"/>
    <w:rsid w:val="002A014E"/>
    <w:rsid w:val="002A030E"/>
    <w:rsid w:val="002A05F9"/>
    <w:rsid w:val="002A0779"/>
    <w:rsid w:val="002A0E63"/>
    <w:rsid w:val="002A1AB8"/>
    <w:rsid w:val="002A236A"/>
    <w:rsid w:val="002A256C"/>
    <w:rsid w:val="002A2BE2"/>
    <w:rsid w:val="002A2F6A"/>
    <w:rsid w:val="002A329B"/>
    <w:rsid w:val="002A32EB"/>
    <w:rsid w:val="002A37B2"/>
    <w:rsid w:val="002A397F"/>
    <w:rsid w:val="002A3A46"/>
    <w:rsid w:val="002A3B69"/>
    <w:rsid w:val="002A6135"/>
    <w:rsid w:val="002A62B8"/>
    <w:rsid w:val="002A6CFB"/>
    <w:rsid w:val="002A74B3"/>
    <w:rsid w:val="002A77C0"/>
    <w:rsid w:val="002A7808"/>
    <w:rsid w:val="002A7AA8"/>
    <w:rsid w:val="002B07E2"/>
    <w:rsid w:val="002B0B55"/>
    <w:rsid w:val="002B146C"/>
    <w:rsid w:val="002B29EA"/>
    <w:rsid w:val="002B2B3C"/>
    <w:rsid w:val="002B4962"/>
    <w:rsid w:val="002B4BBC"/>
    <w:rsid w:val="002B5508"/>
    <w:rsid w:val="002B5DB9"/>
    <w:rsid w:val="002B5E02"/>
    <w:rsid w:val="002B682C"/>
    <w:rsid w:val="002B6B97"/>
    <w:rsid w:val="002B71BB"/>
    <w:rsid w:val="002B78C2"/>
    <w:rsid w:val="002C0AA4"/>
    <w:rsid w:val="002C0CAF"/>
    <w:rsid w:val="002C0D56"/>
    <w:rsid w:val="002C12A0"/>
    <w:rsid w:val="002C1B90"/>
    <w:rsid w:val="002C1CC0"/>
    <w:rsid w:val="002C2CA2"/>
    <w:rsid w:val="002C348A"/>
    <w:rsid w:val="002C357F"/>
    <w:rsid w:val="002C3699"/>
    <w:rsid w:val="002C4688"/>
    <w:rsid w:val="002C48CA"/>
    <w:rsid w:val="002C4E93"/>
    <w:rsid w:val="002C4F38"/>
    <w:rsid w:val="002C6585"/>
    <w:rsid w:val="002C6C4B"/>
    <w:rsid w:val="002C6F5F"/>
    <w:rsid w:val="002C7604"/>
    <w:rsid w:val="002C7BB4"/>
    <w:rsid w:val="002D0D73"/>
    <w:rsid w:val="002D175B"/>
    <w:rsid w:val="002D2252"/>
    <w:rsid w:val="002D2E65"/>
    <w:rsid w:val="002D2EA5"/>
    <w:rsid w:val="002D3451"/>
    <w:rsid w:val="002D3A60"/>
    <w:rsid w:val="002D3CC3"/>
    <w:rsid w:val="002D4416"/>
    <w:rsid w:val="002D4772"/>
    <w:rsid w:val="002D4D26"/>
    <w:rsid w:val="002D4F06"/>
    <w:rsid w:val="002D6008"/>
    <w:rsid w:val="002D6AB0"/>
    <w:rsid w:val="002D7316"/>
    <w:rsid w:val="002D7970"/>
    <w:rsid w:val="002D7E04"/>
    <w:rsid w:val="002E05C3"/>
    <w:rsid w:val="002E0848"/>
    <w:rsid w:val="002E08B7"/>
    <w:rsid w:val="002E0AA5"/>
    <w:rsid w:val="002E0DA9"/>
    <w:rsid w:val="002E1657"/>
    <w:rsid w:val="002E1AA5"/>
    <w:rsid w:val="002E1C3E"/>
    <w:rsid w:val="002E1DC4"/>
    <w:rsid w:val="002E2099"/>
    <w:rsid w:val="002E2CE8"/>
    <w:rsid w:val="002E3197"/>
    <w:rsid w:val="002E3CF6"/>
    <w:rsid w:val="002E4B27"/>
    <w:rsid w:val="002E4DFB"/>
    <w:rsid w:val="002E54A7"/>
    <w:rsid w:val="002E5CCF"/>
    <w:rsid w:val="002E61B2"/>
    <w:rsid w:val="002E659C"/>
    <w:rsid w:val="002E67CF"/>
    <w:rsid w:val="002E6AD4"/>
    <w:rsid w:val="002E722B"/>
    <w:rsid w:val="002F067B"/>
    <w:rsid w:val="002F12F7"/>
    <w:rsid w:val="002F1948"/>
    <w:rsid w:val="002F2097"/>
    <w:rsid w:val="002F277E"/>
    <w:rsid w:val="002F2891"/>
    <w:rsid w:val="002F2973"/>
    <w:rsid w:val="002F31B3"/>
    <w:rsid w:val="002F333C"/>
    <w:rsid w:val="002F33E0"/>
    <w:rsid w:val="002F34BE"/>
    <w:rsid w:val="002F39AB"/>
    <w:rsid w:val="002F4405"/>
    <w:rsid w:val="002F4B24"/>
    <w:rsid w:val="002F57AB"/>
    <w:rsid w:val="002F6130"/>
    <w:rsid w:val="002F6329"/>
    <w:rsid w:val="002F662B"/>
    <w:rsid w:val="002F71AD"/>
    <w:rsid w:val="003010CA"/>
    <w:rsid w:val="003011DA"/>
    <w:rsid w:val="00301806"/>
    <w:rsid w:val="00301F78"/>
    <w:rsid w:val="00302721"/>
    <w:rsid w:val="00302CB9"/>
    <w:rsid w:val="00302EA0"/>
    <w:rsid w:val="0030397A"/>
    <w:rsid w:val="00303B37"/>
    <w:rsid w:val="00304334"/>
    <w:rsid w:val="0030443C"/>
    <w:rsid w:val="00304585"/>
    <w:rsid w:val="003050D0"/>
    <w:rsid w:val="00306002"/>
    <w:rsid w:val="003062F3"/>
    <w:rsid w:val="0030713A"/>
    <w:rsid w:val="003078ED"/>
    <w:rsid w:val="00307F21"/>
    <w:rsid w:val="003104BB"/>
    <w:rsid w:val="003105C2"/>
    <w:rsid w:val="0031125D"/>
    <w:rsid w:val="00311644"/>
    <w:rsid w:val="00311ECB"/>
    <w:rsid w:val="0031215B"/>
    <w:rsid w:val="0031251F"/>
    <w:rsid w:val="00312614"/>
    <w:rsid w:val="00312A2E"/>
    <w:rsid w:val="00312CD6"/>
    <w:rsid w:val="00312D7B"/>
    <w:rsid w:val="003132B9"/>
    <w:rsid w:val="00313934"/>
    <w:rsid w:val="00313CCF"/>
    <w:rsid w:val="00313E3B"/>
    <w:rsid w:val="00314038"/>
    <w:rsid w:val="00314BE9"/>
    <w:rsid w:val="00314E49"/>
    <w:rsid w:val="00315878"/>
    <w:rsid w:val="00316EF8"/>
    <w:rsid w:val="003172D4"/>
    <w:rsid w:val="0031756F"/>
    <w:rsid w:val="003207D3"/>
    <w:rsid w:val="0032115D"/>
    <w:rsid w:val="00321848"/>
    <w:rsid w:val="00321AB0"/>
    <w:rsid w:val="0032208E"/>
    <w:rsid w:val="003220C1"/>
    <w:rsid w:val="0032261F"/>
    <w:rsid w:val="00322AC4"/>
    <w:rsid w:val="00323A51"/>
    <w:rsid w:val="00323B72"/>
    <w:rsid w:val="003241CE"/>
    <w:rsid w:val="00324373"/>
    <w:rsid w:val="00324B76"/>
    <w:rsid w:val="00324C3C"/>
    <w:rsid w:val="00324CCB"/>
    <w:rsid w:val="003253FF"/>
    <w:rsid w:val="00326D29"/>
    <w:rsid w:val="00327975"/>
    <w:rsid w:val="00331306"/>
    <w:rsid w:val="0033182F"/>
    <w:rsid w:val="00331AEE"/>
    <w:rsid w:val="00332A80"/>
    <w:rsid w:val="00332B35"/>
    <w:rsid w:val="00332B88"/>
    <w:rsid w:val="00332DF6"/>
    <w:rsid w:val="00333676"/>
    <w:rsid w:val="00333741"/>
    <w:rsid w:val="00333C76"/>
    <w:rsid w:val="0033400A"/>
    <w:rsid w:val="0033448A"/>
    <w:rsid w:val="003344D3"/>
    <w:rsid w:val="00336B6C"/>
    <w:rsid w:val="0033761F"/>
    <w:rsid w:val="0033796B"/>
    <w:rsid w:val="00337D15"/>
    <w:rsid w:val="00340206"/>
    <w:rsid w:val="00340331"/>
    <w:rsid w:val="00340FAB"/>
    <w:rsid w:val="0034100A"/>
    <w:rsid w:val="00341778"/>
    <w:rsid w:val="0034204B"/>
    <w:rsid w:val="00342309"/>
    <w:rsid w:val="00342DEA"/>
    <w:rsid w:val="00342DF9"/>
    <w:rsid w:val="00342F76"/>
    <w:rsid w:val="003430BE"/>
    <w:rsid w:val="00343170"/>
    <w:rsid w:val="00343448"/>
    <w:rsid w:val="003443F3"/>
    <w:rsid w:val="0034450A"/>
    <w:rsid w:val="00344B8C"/>
    <w:rsid w:val="003453AE"/>
    <w:rsid w:val="00345897"/>
    <w:rsid w:val="00345E4B"/>
    <w:rsid w:val="0034615B"/>
    <w:rsid w:val="003462C9"/>
    <w:rsid w:val="00346346"/>
    <w:rsid w:val="003466BB"/>
    <w:rsid w:val="00346C85"/>
    <w:rsid w:val="00347F9D"/>
    <w:rsid w:val="00347FB4"/>
    <w:rsid w:val="003504B0"/>
    <w:rsid w:val="00350FC1"/>
    <w:rsid w:val="00351580"/>
    <w:rsid w:val="00351843"/>
    <w:rsid w:val="00351963"/>
    <w:rsid w:val="0035209B"/>
    <w:rsid w:val="00353A07"/>
    <w:rsid w:val="00353B4F"/>
    <w:rsid w:val="00353C96"/>
    <w:rsid w:val="00354A71"/>
    <w:rsid w:val="003552D4"/>
    <w:rsid w:val="003554DE"/>
    <w:rsid w:val="0035576A"/>
    <w:rsid w:val="00355BC7"/>
    <w:rsid w:val="003564C1"/>
    <w:rsid w:val="003574D4"/>
    <w:rsid w:val="00357CA2"/>
    <w:rsid w:val="00360127"/>
    <w:rsid w:val="00360557"/>
    <w:rsid w:val="00361128"/>
    <w:rsid w:val="0036196F"/>
    <w:rsid w:val="00361CD5"/>
    <w:rsid w:val="003622A5"/>
    <w:rsid w:val="0036293C"/>
    <w:rsid w:val="00362B7A"/>
    <w:rsid w:val="003630C5"/>
    <w:rsid w:val="0036324A"/>
    <w:rsid w:val="003639C4"/>
    <w:rsid w:val="00363AFF"/>
    <w:rsid w:val="00363B87"/>
    <w:rsid w:val="00363D02"/>
    <w:rsid w:val="003650CB"/>
    <w:rsid w:val="00365422"/>
    <w:rsid w:val="0036574C"/>
    <w:rsid w:val="00365AE1"/>
    <w:rsid w:val="003676A4"/>
    <w:rsid w:val="00367C08"/>
    <w:rsid w:val="00367C68"/>
    <w:rsid w:val="00370FE0"/>
    <w:rsid w:val="00371400"/>
    <w:rsid w:val="00371A2B"/>
    <w:rsid w:val="00371BBF"/>
    <w:rsid w:val="00372772"/>
    <w:rsid w:val="00373B1C"/>
    <w:rsid w:val="00373B2E"/>
    <w:rsid w:val="00373C3A"/>
    <w:rsid w:val="003747E5"/>
    <w:rsid w:val="00375769"/>
    <w:rsid w:val="00376056"/>
    <w:rsid w:val="003769C5"/>
    <w:rsid w:val="00376F49"/>
    <w:rsid w:val="003770D7"/>
    <w:rsid w:val="00377703"/>
    <w:rsid w:val="00377FD6"/>
    <w:rsid w:val="003801A0"/>
    <w:rsid w:val="00380759"/>
    <w:rsid w:val="0038099A"/>
    <w:rsid w:val="003812F8"/>
    <w:rsid w:val="00381642"/>
    <w:rsid w:val="00382167"/>
    <w:rsid w:val="00382695"/>
    <w:rsid w:val="00383E13"/>
    <w:rsid w:val="003842CB"/>
    <w:rsid w:val="00384741"/>
    <w:rsid w:val="0038485E"/>
    <w:rsid w:val="00384FE2"/>
    <w:rsid w:val="0038504F"/>
    <w:rsid w:val="003876B3"/>
    <w:rsid w:val="00387CBF"/>
    <w:rsid w:val="00387E2E"/>
    <w:rsid w:val="00390130"/>
    <w:rsid w:val="003909A4"/>
    <w:rsid w:val="003909FC"/>
    <w:rsid w:val="00392187"/>
    <w:rsid w:val="00392414"/>
    <w:rsid w:val="00393CB4"/>
    <w:rsid w:val="00393D6A"/>
    <w:rsid w:val="00394497"/>
    <w:rsid w:val="00394FCE"/>
    <w:rsid w:val="00396B3A"/>
    <w:rsid w:val="00396B9D"/>
    <w:rsid w:val="0039786E"/>
    <w:rsid w:val="00397999"/>
    <w:rsid w:val="003A1007"/>
    <w:rsid w:val="003A16A0"/>
    <w:rsid w:val="003A17ED"/>
    <w:rsid w:val="003A1BC2"/>
    <w:rsid w:val="003A1CB9"/>
    <w:rsid w:val="003A2109"/>
    <w:rsid w:val="003A21B2"/>
    <w:rsid w:val="003A2349"/>
    <w:rsid w:val="003A3486"/>
    <w:rsid w:val="003A3515"/>
    <w:rsid w:val="003A394B"/>
    <w:rsid w:val="003A4343"/>
    <w:rsid w:val="003A43AA"/>
    <w:rsid w:val="003A46A2"/>
    <w:rsid w:val="003A47E9"/>
    <w:rsid w:val="003A4AC8"/>
    <w:rsid w:val="003A5177"/>
    <w:rsid w:val="003A55A0"/>
    <w:rsid w:val="003A5652"/>
    <w:rsid w:val="003A685E"/>
    <w:rsid w:val="003A6964"/>
    <w:rsid w:val="003A6BDF"/>
    <w:rsid w:val="003A6BF2"/>
    <w:rsid w:val="003A731F"/>
    <w:rsid w:val="003A7373"/>
    <w:rsid w:val="003A7488"/>
    <w:rsid w:val="003A761F"/>
    <w:rsid w:val="003A78E9"/>
    <w:rsid w:val="003A795C"/>
    <w:rsid w:val="003B0965"/>
    <w:rsid w:val="003B0DD9"/>
    <w:rsid w:val="003B1A45"/>
    <w:rsid w:val="003B1E35"/>
    <w:rsid w:val="003B2E5E"/>
    <w:rsid w:val="003B2F86"/>
    <w:rsid w:val="003B33AE"/>
    <w:rsid w:val="003B35A6"/>
    <w:rsid w:val="003B3ED9"/>
    <w:rsid w:val="003B4CB2"/>
    <w:rsid w:val="003B535D"/>
    <w:rsid w:val="003B5989"/>
    <w:rsid w:val="003B6753"/>
    <w:rsid w:val="003B6C87"/>
    <w:rsid w:val="003B7150"/>
    <w:rsid w:val="003B71B9"/>
    <w:rsid w:val="003B7E8A"/>
    <w:rsid w:val="003C0992"/>
    <w:rsid w:val="003C0A61"/>
    <w:rsid w:val="003C0C69"/>
    <w:rsid w:val="003C0F27"/>
    <w:rsid w:val="003C15BC"/>
    <w:rsid w:val="003C4151"/>
    <w:rsid w:val="003C482C"/>
    <w:rsid w:val="003C4B94"/>
    <w:rsid w:val="003C4EE8"/>
    <w:rsid w:val="003C5576"/>
    <w:rsid w:val="003C65C7"/>
    <w:rsid w:val="003C71B5"/>
    <w:rsid w:val="003D007C"/>
    <w:rsid w:val="003D111A"/>
    <w:rsid w:val="003D14BF"/>
    <w:rsid w:val="003D1B7F"/>
    <w:rsid w:val="003D1C3E"/>
    <w:rsid w:val="003D1EDC"/>
    <w:rsid w:val="003D20DC"/>
    <w:rsid w:val="003D268C"/>
    <w:rsid w:val="003D35F5"/>
    <w:rsid w:val="003D37A1"/>
    <w:rsid w:val="003D3C50"/>
    <w:rsid w:val="003D3CFE"/>
    <w:rsid w:val="003D4150"/>
    <w:rsid w:val="003D4437"/>
    <w:rsid w:val="003D4E7D"/>
    <w:rsid w:val="003D5E5D"/>
    <w:rsid w:val="003D6048"/>
    <w:rsid w:val="003D61A5"/>
    <w:rsid w:val="003D630D"/>
    <w:rsid w:val="003D67A0"/>
    <w:rsid w:val="003D6D6A"/>
    <w:rsid w:val="003D77F8"/>
    <w:rsid w:val="003E0340"/>
    <w:rsid w:val="003E1124"/>
    <w:rsid w:val="003E203D"/>
    <w:rsid w:val="003E2522"/>
    <w:rsid w:val="003E25F8"/>
    <w:rsid w:val="003E2A53"/>
    <w:rsid w:val="003E47E1"/>
    <w:rsid w:val="003E5033"/>
    <w:rsid w:val="003E5750"/>
    <w:rsid w:val="003E7045"/>
    <w:rsid w:val="003E78CE"/>
    <w:rsid w:val="003E7DDF"/>
    <w:rsid w:val="003F0C14"/>
    <w:rsid w:val="003F118B"/>
    <w:rsid w:val="003F1200"/>
    <w:rsid w:val="003F1FE7"/>
    <w:rsid w:val="003F2581"/>
    <w:rsid w:val="003F25E0"/>
    <w:rsid w:val="003F27AA"/>
    <w:rsid w:val="003F3111"/>
    <w:rsid w:val="003F32A4"/>
    <w:rsid w:val="003F33A6"/>
    <w:rsid w:val="003F3B9C"/>
    <w:rsid w:val="003F3D52"/>
    <w:rsid w:val="003F493C"/>
    <w:rsid w:val="003F4AF5"/>
    <w:rsid w:val="003F4F24"/>
    <w:rsid w:val="003F5988"/>
    <w:rsid w:val="003F5C85"/>
    <w:rsid w:val="003F5C87"/>
    <w:rsid w:val="003F6454"/>
    <w:rsid w:val="003F7A8A"/>
    <w:rsid w:val="0040110F"/>
    <w:rsid w:val="004011C9"/>
    <w:rsid w:val="00401F7D"/>
    <w:rsid w:val="004027B8"/>
    <w:rsid w:val="00402F5A"/>
    <w:rsid w:val="0040310C"/>
    <w:rsid w:val="004034D2"/>
    <w:rsid w:val="00403641"/>
    <w:rsid w:val="00403A26"/>
    <w:rsid w:val="00404440"/>
    <w:rsid w:val="00404B15"/>
    <w:rsid w:val="00407319"/>
    <w:rsid w:val="00407EA1"/>
    <w:rsid w:val="00410D96"/>
    <w:rsid w:val="0041226B"/>
    <w:rsid w:val="00412D96"/>
    <w:rsid w:val="00413251"/>
    <w:rsid w:val="004144CD"/>
    <w:rsid w:val="004151A1"/>
    <w:rsid w:val="0041521B"/>
    <w:rsid w:val="0041611A"/>
    <w:rsid w:val="00417DF3"/>
    <w:rsid w:val="00420645"/>
    <w:rsid w:val="004208DC"/>
    <w:rsid w:val="00420979"/>
    <w:rsid w:val="004215AC"/>
    <w:rsid w:val="00422A23"/>
    <w:rsid w:val="00423CCF"/>
    <w:rsid w:val="004244F6"/>
    <w:rsid w:val="00424539"/>
    <w:rsid w:val="00424CCC"/>
    <w:rsid w:val="00425C3F"/>
    <w:rsid w:val="00425EAF"/>
    <w:rsid w:val="004270AF"/>
    <w:rsid w:val="00427D4C"/>
    <w:rsid w:val="00430357"/>
    <w:rsid w:val="004307AB"/>
    <w:rsid w:val="004308F1"/>
    <w:rsid w:val="00432451"/>
    <w:rsid w:val="0043280A"/>
    <w:rsid w:val="00433090"/>
    <w:rsid w:val="00435D74"/>
    <w:rsid w:val="00435DBE"/>
    <w:rsid w:val="00435F47"/>
    <w:rsid w:val="00436A31"/>
    <w:rsid w:val="004372AE"/>
    <w:rsid w:val="004373A0"/>
    <w:rsid w:val="00440096"/>
    <w:rsid w:val="00440619"/>
    <w:rsid w:val="00441FD4"/>
    <w:rsid w:val="004420CC"/>
    <w:rsid w:val="0044216A"/>
    <w:rsid w:val="0044254A"/>
    <w:rsid w:val="0044281F"/>
    <w:rsid w:val="00442C0B"/>
    <w:rsid w:val="00443B86"/>
    <w:rsid w:val="00443FE1"/>
    <w:rsid w:val="004444AE"/>
    <w:rsid w:val="004449B6"/>
    <w:rsid w:val="00445B6F"/>
    <w:rsid w:val="00445C78"/>
    <w:rsid w:val="00445D0E"/>
    <w:rsid w:val="00445F45"/>
    <w:rsid w:val="00446C7F"/>
    <w:rsid w:val="00446CE2"/>
    <w:rsid w:val="00446F96"/>
    <w:rsid w:val="00447088"/>
    <w:rsid w:val="0044742C"/>
    <w:rsid w:val="0045180C"/>
    <w:rsid w:val="00452526"/>
    <w:rsid w:val="00452B7A"/>
    <w:rsid w:val="00452D81"/>
    <w:rsid w:val="00453169"/>
    <w:rsid w:val="00453805"/>
    <w:rsid w:val="00453B46"/>
    <w:rsid w:val="00453CD0"/>
    <w:rsid w:val="00454120"/>
    <w:rsid w:val="00454200"/>
    <w:rsid w:val="00454BAE"/>
    <w:rsid w:val="00455532"/>
    <w:rsid w:val="00455EEB"/>
    <w:rsid w:val="004560E4"/>
    <w:rsid w:val="004561EB"/>
    <w:rsid w:val="00456BB5"/>
    <w:rsid w:val="0045700F"/>
    <w:rsid w:val="00457210"/>
    <w:rsid w:val="00457A2F"/>
    <w:rsid w:val="00460120"/>
    <w:rsid w:val="00460D8B"/>
    <w:rsid w:val="00460E87"/>
    <w:rsid w:val="0046101A"/>
    <w:rsid w:val="0046110F"/>
    <w:rsid w:val="00461669"/>
    <w:rsid w:val="00461FE1"/>
    <w:rsid w:val="004637AA"/>
    <w:rsid w:val="004637FF"/>
    <w:rsid w:val="00463E04"/>
    <w:rsid w:val="004652FC"/>
    <w:rsid w:val="00465F82"/>
    <w:rsid w:val="004662D8"/>
    <w:rsid w:val="00466786"/>
    <w:rsid w:val="004667E5"/>
    <w:rsid w:val="004667F5"/>
    <w:rsid w:val="00466A1C"/>
    <w:rsid w:val="00467C61"/>
    <w:rsid w:val="00470232"/>
    <w:rsid w:val="004714C1"/>
    <w:rsid w:val="004718D8"/>
    <w:rsid w:val="004724E4"/>
    <w:rsid w:val="00472C5D"/>
    <w:rsid w:val="00472D80"/>
    <w:rsid w:val="00472F5C"/>
    <w:rsid w:val="004735F0"/>
    <w:rsid w:val="00473A2D"/>
    <w:rsid w:val="00473A49"/>
    <w:rsid w:val="00473D78"/>
    <w:rsid w:val="004744B4"/>
    <w:rsid w:val="0047466F"/>
    <w:rsid w:val="00474E47"/>
    <w:rsid w:val="00475916"/>
    <w:rsid w:val="00475B20"/>
    <w:rsid w:val="004760CA"/>
    <w:rsid w:val="00476231"/>
    <w:rsid w:val="004768D4"/>
    <w:rsid w:val="00480EF1"/>
    <w:rsid w:val="00482134"/>
    <w:rsid w:val="00482E9B"/>
    <w:rsid w:val="0048336F"/>
    <w:rsid w:val="00483C4C"/>
    <w:rsid w:val="0048448B"/>
    <w:rsid w:val="004861A4"/>
    <w:rsid w:val="004861C4"/>
    <w:rsid w:val="00486C53"/>
    <w:rsid w:val="0048762D"/>
    <w:rsid w:val="00487974"/>
    <w:rsid w:val="00487F2F"/>
    <w:rsid w:val="004903AE"/>
    <w:rsid w:val="0049064E"/>
    <w:rsid w:val="0049070B"/>
    <w:rsid w:val="004907F1"/>
    <w:rsid w:val="00491ADA"/>
    <w:rsid w:val="00491F8C"/>
    <w:rsid w:val="004922AD"/>
    <w:rsid w:val="004928E0"/>
    <w:rsid w:val="00492BBE"/>
    <w:rsid w:val="00493491"/>
    <w:rsid w:val="00493E37"/>
    <w:rsid w:val="004940A2"/>
    <w:rsid w:val="0049417C"/>
    <w:rsid w:val="00494308"/>
    <w:rsid w:val="00494626"/>
    <w:rsid w:val="00494BCA"/>
    <w:rsid w:val="00495007"/>
    <w:rsid w:val="00495122"/>
    <w:rsid w:val="004956D9"/>
    <w:rsid w:val="00496242"/>
    <w:rsid w:val="00496714"/>
    <w:rsid w:val="0049676E"/>
    <w:rsid w:val="00496E85"/>
    <w:rsid w:val="004975A9"/>
    <w:rsid w:val="00497ABE"/>
    <w:rsid w:val="004A00D3"/>
    <w:rsid w:val="004A1524"/>
    <w:rsid w:val="004A3A60"/>
    <w:rsid w:val="004A49BC"/>
    <w:rsid w:val="004A4E48"/>
    <w:rsid w:val="004A5132"/>
    <w:rsid w:val="004A6315"/>
    <w:rsid w:val="004A65C5"/>
    <w:rsid w:val="004A73C4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24D6"/>
    <w:rsid w:val="004B3F4B"/>
    <w:rsid w:val="004B4759"/>
    <w:rsid w:val="004B712C"/>
    <w:rsid w:val="004B78AD"/>
    <w:rsid w:val="004C03F9"/>
    <w:rsid w:val="004C0B4A"/>
    <w:rsid w:val="004C0E0B"/>
    <w:rsid w:val="004C105D"/>
    <w:rsid w:val="004C1C25"/>
    <w:rsid w:val="004C1E58"/>
    <w:rsid w:val="004C1F0D"/>
    <w:rsid w:val="004C239C"/>
    <w:rsid w:val="004C2A86"/>
    <w:rsid w:val="004C2E32"/>
    <w:rsid w:val="004C2EAF"/>
    <w:rsid w:val="004C35DE"/>
    <w:rsid w:val="004C383E"/>
    <w:rsid w:val="004C3F32"/>
    <w:rsid w:val="004C4CB6"/>
    <w:rsid w:val="004C5222"/>
    <w:rsid w:val="004C5284"/>
    <w:rsid w:val="004C533E"/>
    <w:rsid w:val="004C5344"/>
    <w:rsid w:val="004C537E"/>
    <w:rsid w:val="004C53CB"/>
    <w:rsid w:val="004C5420"/>
    <w:rsid w:val="004C60F1"/>
    <w:rsid w:val="004C7047"/>
    <w:rsid w:val="004D07E1"/>
    <w:rsid w:val="004D16C1"/>
    <w:rsid w:val="004D2815"/>
    <w:rsid w:val="004D2A69"/>
    <w:rsid w:val="004D3047"/>
    <w:rsid w:val="004D3B8F"/>
    <w:rsid w:val="004D3E55"/>
    <w:rsid w:val="004D3E96"/>
    <w:rsid w:val="004D52FE"/>
    <w:rsid w:val="004D5A83"/>
    <w:rsid w:val="004D6086"/>
    <w:rsid w:val="004D6504"/>
    <w:rsid w:val="004D6A34"/>
    <w:rsid w:val="004D6E4C"/>
    <w:rsid w:val="004D6E7F"/>
    <w:rsid w:val="004D7BCA"/>
    <w:rsid w:val="004D7C2A"/>
    <w:rsid w:val="004E0A06"/>
    <w:rsid w:val="004E0B90"/>
    <w:rsid w:val="004E0DC0"/>
    <w:rsid w:val="004E12A6"/>
    <w:rsid w:val="004E17A2"/>
    <w:rsid w:val="004E1B8D"/>
    <w:rsid w:val="004E1D39"/>
    <w:rsid w:val="004E241E"/>
    <w:rsid w:val="004E2DD5"/>
    <w:rsid w:val="004E370A"/>
    <w:rsid w:val="004E3C84"/>
    <w:rsid w:val="004E40FB"/>
    <w:rsid w:val="004E435A"/>
    <w:rsid w:val="004E4FDC"/>
    <w:rsid w:val="004E5886"/>
    <w:rsid w:val="004E5973"/>
    <w:rsid w:val="004E5DFF"/>
    <w:rsid w:val="004E6483"/>
    <w:rsid w:val="004E66AA"/>
    <w:rsid w:val="004E699C"/>
    <w:rsid w:val="004E6BE5"/>
    <w:rsid w:val="004E7377"/>
    <w:rsid w:val="004E7917"/>
    <w:rsid w:val="004F1443"/>
    <w:rsid w:val="004F1744"/>
    <w:rsid w:val="004F17B5"/>
    <w:rsid w:val="004F1CB3"/>
    <w:rsid w:val="004F2308"/>
    <w:rsid w:val="004F2820"/>
    <w:rsid w:val="004F2860"/>
    <w:rsid w:val="004F28A3"/>
    <w:rsid w:val="004F2ABA"/>
    <w:rsid w:val="004F36F0"/>
    <w:rsid w:val="004F3D0C"/>
    <w:rsid w:val="004F4010"/>
    <w:rsid w:val="004F5B5B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75C"/>
    <w:rsid w:val="00500AAD"/>
    <w:rsid w:val="005017FD"/>
    <w:rsid w:val="00502320"/>
    <w:rsid w:val="0050232E"/>
    <w:rsid w:val="0050246C"/>
    <w:rsid w:val="00502525"/>
    <w:rsid w:val="005027AE"/>
    <w:rsid w:val="00502D89"/>
    <w:rsid w:val="005037B8"/>
    <w:rsid w:val="00503D25"/>
    <w:rsid w:val="005046F0"/>
    <w:rsid w:val="0050537E"/>
    <w:rsid w:val="00505987"/>
    <w:rsid w:val="00505B1D"/>
    <w:rsid w:val="00505D2A"/>
    <w:rsid w:val="0050650D"/>
    <w:rsid w:val="00506C1C"/>
    <w:rsid w:val="00506D60"/>
    <w:rsid w:val="00506E54"/>
    <w:rsid w:val="00507579"/>
    <w:rsid w:val="00510832"/>
    <w:rsid w:val="0051126E"/>
    <w:rsid w:val="005112E2"/>
    <w:rsid w:val="00511B87"/>
    <w:rsid w:val="00511F26"/>
    <w:rsid w:val="0051276C"/>
    <w:rsid w:val="00512CF5"/>
    <w:rsid w:val="00513FEA"/>
    <w:rsid w:val="005141EE"/>
    <w:rsid w:val="005148C3"/>
    <w:rsid w:val="005150A2"/>
    <w:rsid w:val="00516CA7"/>
    <w:rsid w:val="00516F6D"/>
    <w:rsid w:val="005172BD"/>
    <w:rsid w:val="00517CF3"/>
    <w:rsid w:val="00520582"/>
    <w:rsid w:val="005205BC"/>
    <w:rsid w:val="0052078E"/>
    <w:rsid w:val="00520B85"/>
    <w:rsid w:val="005211D0"/>
    <w:rsid w:val="005215C0"/>
    <w:rsid w:val="0052180B"/>
    <w:rsid w:val="005219E2"/>
    <w:rsid w:val="00521F56"/>
    <w:rsid w:val="00522B90"/>
    <w:rsid w:val="00522F01"/>
    <w:rsid w:val="005230B2"/>
    <w:rsid w:val="005230DA"/>
    <w:rsid w:val="005231CA"/>
    <w:rsid w:val="0052354F"/>
    <w:rsid w:val="00523862"/>
    <w:rsid w:val="00523917"/>
    <w:rsid w:val="005243AE"/>
    <w:rsid w:val="005244B1"/>
    <w:rsid w:val="00525252"/>
    <w:rsid w:val="00525BEA"/>
    <w:rsid w:val="005260C1"/>
    <w:rsid w:val="005266CA"/>
    <w:rsid w:val="00526C33"/>
    <w:rsid w:val="00526F8E"/>
    <w:rsid w:val="00527745"/>
    <w:rsid w:val="00527908"/>
    <w:rsid w:val="00527D98"/>
    <w:rsid w:val="00531905"/>
    <w:rsid w:val="005319FC"/>
    <w:rsid w:val="00531A07"/>
    <w:rsid w:val="00531A39"/>
    <w:rsid w:val="00532A29"/>
    <w:rsid w:val="00532F9E"/>
    <w:rsid w:val="00532FBA"/>
    <w:rsid w:val="00533042"/>
    <w:rsid w:val="00533250"/>
    <w:rsid w:val="00534121"/>
    <w:rsid w:val="00534997"/>
    <w:rsid w:val="00535CFC"/>
    <w:rsid w:val="00535D05"/>
    <w:rsid w:val="00536978"/>
    <w:rsid w:val="00536C98"/>
    <w:rsid w:val="00536CD7"/>
    <w:rsid w:val="00536FD2"/>
    <w:rsid w:val="005378D3"/>
    <w:rsid w:val="005379BF"/>
    <w:rsid w:val="00537A77"/>
    <w:rsid w:val="00537FC9"/>
    <w:rsid w:val="0054000E"/>
    <w:rsid w:val="005406D5"/>
    <w:rsid w:val="00540AB8"/>
    <w:rsid w:val="0054203D"/>
    <w:rsid w:val="005420F9"/>
    <w:rsid w:val="005421CB"/>
    <w:rsid w:val="0054242A"/>
    <w:rsid w:val="00542927"/>
    <w:rsid w:val="00542C30"/>
    <w:rsid w:val="00542E96"/>
    <w:rsid w:val="00542F93"/>
    <w:rsid w:val="0054336C"/>
    <w:rsid w:val="0054343B"/>
    <w:rsid w:val="005436B0"/>
    <w:rsid w:val="005438A8"/>
    <w:rsid w:val="0054497B"/>
    <w:rsid w:val="00544B62"/>
    <w:rsid w:val="00544EF1"/>
    <w:rsid w:val="00545CDE"/>
    <w:rsid w:val="00545D77"/>
    <w:rsid w:val="0054605E"/>
    <w:rsid w:val="005466D7"/>
    <w:rsid w:val="00546840"/>
    <w:rsid w:val="00546F45"/>
    <w:rsid w:val="00546FC9"/>
    <w:rsid w:val="00550886"/>
    <w:rsid w:val="00550A72"/>
    <w:rsid w:val="00552A4F"/>
    <w:rsid w:val="00552C97"/>
    <w:rsid w:val="0055304B"/>
    <w:rsid w:val="005532F4"/>
    <w:rsid w:val="00553F7A"/>
    <w:rsid w:val="005542C9"/>
    <w:rsid w:val="00554640"/>
    <w:rsid w:val="00556790"/>
    <w:rsid w:val="00556CB1"/>
    <w:rsid w:val="00556E2E"/>
    <w:rsid w:val="0055707D"/>
    <w:rsid w:val="0056198F"/>
    <w:rsid w:val="00562261"/>
    <w:rsid w:val="00562DA3"/>
    <w:rsid w:val="005631F0"/>
    <w:rsid w:val="005632A7"/>
    <w:rsid w:val="00563402"/>
    <w:rsid w:val="005638B7"/>
    <w:rsid w:val="0056418A"/>
    <w:rsid w:val="005648CC"/>
    <w:rsid w:val="00564B2B"/>
    <w:rsid w:val="00564C8B"/>
    <w:rsid w:val="0056554B"/>
    <w:rsid w:val="005656B7"/>
    <w:rsid w:val="00565E9C"/>
    <w:rsid w:val="005673C3"/>
    <w:rsid w:val="00567A16"/>
    <w:rsid w:val="00567CBC"/>
    <w:rsid w:val="00570219"/>
    <w:rsid w:val="005703E2"/>
    <w:rsid w:val="00570431"/>
    <w:rsid w:val="00570585"/>
    <w:rsid w:val="005733DD"/>
    <w:rsid w:val="00573E82"/>
    <w:rsid w:val="00573EAC"/>
    <w:rsid w:val="00573EE3"/>
    <w:rsid w:val="0057416E"/>
    <w:rsid w:val="005743FC"/>
    <w:rsid w:val="0057453E"/>
    <w:rsid w:val="00574937"/>
    <w:rsid w:val="00574C9A"/>
    <w:rsid w:val="00574E12"/>
    <w:rsid w:val="005753A7"/>
    <w:rsid w:val="00575A06"/>
    <w:rsid w:val="00575B40"/>
    <w:rsid w:val="005760DC"/>
    <w:rsid w:val="00576251"/>
    <w:rsid w:val="005765FF"/>
    <w:rsid w:val="005777C9"/>
    <w:rsid w:val="005802AF"/>
    <w:rsid w:val="005809EC"/>
    <w:rsid w:val="00580B0D"/>
    <w:rsid w:val="00580FBC"/>
    <w:rsid w:val="00580FE4"/>
    <w:rsid w:val="005815CB"/>
    <w:rsid w:val="005820CA"/>
    <w:rsid w:val="005821D0"/>
    <w:rsid w:val="00582E8D"/>
    <w:rsid w:val="00583280"/>
    <w:rsid w:val="005838DE"/>
    <w:rsid w:val="00584080"/>
    <w:rsid w:val="00584AE0"/>
    <w:rsid w:val="00585596"/>
    <w:rsid w:val="005855DE"/>
    <w:rsid w:val="005858A6"/>
    <w:rsid w:val="00585D20"/>
    <w:rsid w:val="00585F3E"/>
    <w:rsid w:val="005864BE"/>
    <w:rsid w:val="00586839"/>
    <w:rsid w:val="00586B27"/>
    <w:rsid w:val="005901C7"/>
    <w:rsid w:val="005904B9"/>
    <w:rsid w:val="00590D4B"/>
    <w:rsid w:val="005911A7"/>
    <w:rsid w:val="00591275"/>
    <w:rsid w:val="005918AD"/>
    <w:rsid w:val="005919FE"/>
    <w:rsid w:val="00591CA8"/>
    <w:rsid w:val="00592134"/>
    <w:rsid w:val="00592514"/>
    <w:rsid w:val="0059316A"/>
    <w:rsid w:val="00593457"/>
    <w:rsid w:val="00593922"/>
    <w:rsid w:val="00593C87"/>
    <w:rsid w:val="005941D9"/>
    <w:rsid w:val="005945E1"/>
    <w:rsid w:val="00595584"/>
    <w:rsid w:val="00595625"/>
    <w:rsid w:val="00595914"/>
    <w:rsid w:val="00595EFA"/>
    <w:rsid w:val="0059632F"/>
    <w:rsid w:val="00596E12"/>
    <w:rsid w:val="005976CC"/>
    <w:rsid w:val="005A02A8"/>
    <w:rsid w:val="005A02B0"/>
    <w:rsid w:val="005A0E7A"/>
    <w:rsid w:val="005A114B"/>
    <w:rsid w:val="005A1516"/>
    <w:rsid w:val="005A2794"/>
    <w:rsid w:val="005A3266"/>
    <w:rsid w:val="005A33D5"/>
    <w:rsid w:val="005A3F80"/>
    <w:rsid w:val="005A423E"/>
    <w:rsid w:val="005A4B05"/>
    <w:rsid w:val="005A4FB2"/>
    <w:rsid w:val="005A51D4"/>
    <w:rsid w:val="005A5F99"/>
    <w:rsid w:val="005A6685"/>
    <w:rsid w:val="005A67F7"/>
    <w:rsid w:val="005A6A9E"/>
    <w:rsid w:val="005A76BA"/>
    <w:rsid w:val="005A7813"/>
    <w:rsid w:val="005B0F04"/>
    <w:rsid w:val="005B12E9"/>
    <w:rsid w:val="005B17D2"/>
    <w:rsid w:val="005B1EAD"/>
    <w:rsid w:val="005B207A"/>
    <w:rsid w:val="005B2C35"/>
    <w:rsid w:val="005B2EB6"/>
    <w:rsid w:val="005B4220"/>
    <w:rsid w:val="005B4841"/>
    <w:rsid w:val="005B55B6"/>
    <w:rsid w:val="005B5A9F"/>
    <w:rsid w:val="005B652F"/>
    <w:rsid w:val="005B6DBC"/>
    <w:rsid w:val="005B75B1"/>
    <w:rsid w:val="005B762C"/>
    <w:rsid w:val="005B7BD7"/>
    <w:rsid w:val="005B7C81"/>
    <w:rsid w:val="005C0E7E"/>
    <w:rsid w:val="005C1FA8"/>
    <w:rsid w:val="005C2319"/>
    <w:rsid w:val="005C2B69"/>
    <w:rsid w:val="005C2E9B"/>
    <w:rsid w:val="005C3A32"/>
    <w:rsid w:val="005C3B1E"/>
    <w:rsid w:val="005C3EDA"/>
    <w:rsid w:val="005C4911"/>
    <w:rsid w:val="005C520C"/>
    <w:rsid w:val="005C5BC6"/>
    <w:rsid w:val="005C63BF"/>
    <w:rsid w:val="005C69DC"/>
    <w:rsid w:val="005C6C12"/>
    <w:rsid w:val="005C6F5E"/>
    <w:rsid w:val="005C76F3"/>
    <w:rsid w:val="005D0452"/>
    <w:rsid w:val="005D0483"/>
    <w:rsid w:val="005D0E00"/>
    <w:rsid w:val="005D0E36"/>
    <w:rsid w:val="005D1027"/>
    <w:rsid w:val="005D19E8"/>
    <w:rsid w:val="005D1D68"/>
    <w:rsid w:val="005D215F"/>
    <w:rsid w:val="005D27E3"/>
    <w:rsid w:val="005D2951"/>
    <w:rsid w:val="005D333F"/>
    <w:rsid w:val="005D3DBB"/>
    <w:rsid w:val="005D4012"/>
    <w:rsid w:val="005D452D"/>
    <w:rsid w:val="005D4A89"/>
    <w:rsid w:val="005D56C4"/>
    <w:rsid w:val="005D58D0"/>
    <w:rsid w:val="005D611E"/>
    <w:rsid w:val="005D643D"/>
    <w:rsid w:val="005D64D0"/>
    <w:rsid w:val="005D6AA7"/>
    <w:rsid w:val="005D6AD1"/>
    <w:rsid w:val="005D71FB"/>
    <w:rsid w:val="005D7249"/>
    <w:rsid w:val="005D7B6D"/>
    <w:rsid w:val="005E040C"/>
    <w:rsid w:val="005E1023"/>
    <w:rsid w:val="005E111A"/>
    <w:rsid w:val="005E1EA1"/>
    <w:rsid w:val="005E3201"/>
    <w:rsid w:val="005E4765"/>
    <w:rsid w:val="005E4827"/>
    <w:rsid w:val="005E4E86"/>
    <w:rsid w:val="005E4F32"/>
    <w:rsid w:val="005E5105"/>
    <w:rsid w:val="005E5456"/>
    <w:rsid w:val="005E5804"/>
    <w:rsid w:val="005E5B24"/>
    <w:rsid w:val="005E604B"/>
    <w:rsid w:val="005E634A"/>
    <w:rsid w:val="005E6930"/>
    <w:rsid w:val="005E6BAD"/>
    <w:rsid w:val="005E6C2C"/>
    <w:rsid w:val="005F0588"/>
    <w:rsid w:val="005F0FDE"/>
    <w:rsid w:val="005F2324"/>
    <w:rsid w:val="005F2557"/>
    <w:rsid w:val="005F260F"/>
    <w:rsid w:val="005F2833"/>
    <w:rsid w:val="005F2B41"/>
    <w:rsid w:val="005F2F45"/>
    <w:rsid w:val="005F3B40"/>
    <w:rsid w:val="005F3EBF"/>
    <w:rsid w:val="005F3F7D"/>
    <w:rsid w:val="005F4A55"/>
    <w:rsid w:val="005F4B06"/>
    <w:rsid w:val="005F52B8"/>
    <w:rsid w:val="005F53AA"/>
    <w:rsid w:val="005F54E7"/>
    <w:rsid w:val="005F5723"/>
    <w:rsid w:val="005F6529"/>
    <w:rsid w:val="005F6CA7"/>
    <w:rsid w:val="005F78C6"/>
    <w:rsid w:val="005F7949"/>
    <w:rsid w:val="006006DD"/>
    <w:rsid w:val="00600892"/>
    <w:rsid w:val="0060096B"/>
    <w:rsid w:val="00600C1D"/>
    <w:rsid w:val="00600C77"/>
    <w:rsid w:val="00601228"/>
    <w:rsid w:val="0060271E"/>
    <w:rsid w:val="00602835"/>
    <w:rsid w:val="00603658"/>
    <w:rsid w:val="006038AD"/>
    <w:rsid w:val="00603AD6"/>
    <w:rsid w:val="00604083"/>
    <w:rsid w:val="006045E8"/>
    <w:rsid w:val="0060480D"/>
    <w:rsid w:val="006056CA"/>
    <w:rsid w:val="00607474"/>
    <w:rsid w:val="006075FF"/>
    <w:rsid w:val="00607717"/>
    <w:rsid w:val="0061034C"/>
    <w:rsid w:val="006104C0"/>
    <w:rsid w:val="00610753"/>
    <w:rsid w:val="00610C60"/>
    <w:rsid w:val="006114A2"/>
    <w:rsid w:val="00611537"/>
    <w:rsid w:val="00611BC5"/>
    <w:rsid w:val="00612240"/>
    <w:rsid w:val="006123E3"/>
    <w:rsid w:val="00612A63"/>
    <w:rsid w:val="00612C7A"/>
    <w:rsid w:val="00612CC4"/>
    <w:rsid w:val="00612D4F"/>
    <w:rsid w:val="00614B1B"/>
    <w:rsid w:val="00614BF1"/>
    <w:rsid w:val="00615466"/>
    <w:rsid w:val="006158E1"/>
    <w:rsid w:val="006159AE"/>
    <w:rsid w:val="00615CA3"/>
    <w:rsid w:val="0061614F"/>
    <w:rsid w:val="006163D8"/>
    <w:rsid w:val="00616467"/>
    <w:rsid w:val="0061674E"/>
    <w:rsid w:val="00616A0C"/>
    <w:rsid w:val="00616FB6"/>
    <w:rsid w:val="00620BE1"/>
    <w:rsid w:val="0062161B"/>
    <w:rsid w:val="00621CF2"/>
    <w:rsid w:val="00622B56"/>
    <w:rsid w:val="00622D6D"/>
    <w:rsid w:val="006244E0"/>
    <w:rsid w:val="00624B0A"/>
    <w:rsid w:val="00624FC5"/>
    <w:rsid w:val="00625127"/>
    <w:rsid w:val="00625E9E"/>
    <w:rsid w:val="00626CD9"/>
    <w:rsid w:val="00627455"/>
    <w:rsid w:val="00630437"/>
    <w:rsid w:val="00630779"/>
    <w:rsid w:val="0063155A"/>
    <w:rsid w:val="00632222"/>
    <w:rsid w:val="006329C0"/>
    <w:rsid w:val="00634087"/>
    <w:rsid w:val="00634862"/>
    <w:rsid w:val="0063491A"/>
    <w:rsid w:val="00634D08"/>
    <w:rsid w:val="00635998"/>
    <w:rsid w:val="00635F1D"/>
    <w:rsid w:val="00636281"/>
    <w:rsid w:val="00636534"/>
    <w:rsid w:val="00636807"/>
    <w:rsid w:val="006375B6"/>
    <w:rsid w:val="00637680"/>
    <w:rsid w:val="006379CF"/>
    <w:rsid w:val="00640214"/>
    <w:rsid w:val="006413A4"/>
    <w:rsid w:val="00643C82"/>
    <w:rsid w:val="00643ED4"/>
    <w:rsid w:val="006443FF"/>
    <w:rsid w:val="006449D1"/>
    <w:rsid w:val="00644E33"/>
    <w:rsid w:val="00645F8E"/>
    <w:rsid w:val="006461A0"/>
    <w:rsid w:val="0064636E"/>
    <w:rsid w:val="006464DD"/>
    <w:rsid w:val="00646B8A"/>
    <w:rsid w:val="00646DAC"/>
    <w:rsid w:val="006470C0"/>
    <w:rsid w:val="00647627"/>
    <w:rsid w:val="00650282"/>
    <w:rsid w:val="00650CEF"/>
    <w:rsid w:val="00650E0E"/>
    <w:rsid w:val="00651116"/>
    <w:rsid w:val="0065126B"/>
    <w:rsid w:val="00651455"/>
    <w:rsid w:val="0065183E"/>
    <w:rsid w:val="00651FFE"/>
    <w:rsid w:val="00652280"/>
    <w:rsid w:val="00652549"/>
    <w:rsid w:val="006527C6"/>
    <w:rsid w:val="00652B26"/>
    <w:rsid w:val="00653269"/>
    <w:rsid w:val="00653335"/>
    <w:rsid w:val="00653EC2"/>
    <w:rsid w:val="00654E0E"/>
    <w:rsid w:val="00656076"/>
    <w:rsid w:val="00657180"/>
    <w:rsid w:val="006573D4"/>
    <w:rsid w:val="006575AD"/>
    <w:rsid w:val="00657F75"/>
    <w:rsid w:val="00660184"/>
    <w:rsid w:val="00661585"/>
    <w:rsid w:val="00661B67"/>
    <w:rsid w:val="00662454"/>
    <w:rsid w:val="006632F8"/>
    <w:rsid w:val="00663EA7"/>
    <w:rsid w:val="0066467C"/>
    <w:rsid w:val="00664F3A"/>
    <w:rsid w:val="00665009"/>
    <w:rsid w:val="00665324"/>
    <w:rsid w:val="00666DC5"/>
    <w:rsid w:val="006675D2"/>
    <w:rsid w:val="006676BA"/>
    <w:rsid w:val="0067031B"/>
    <w:rsid w:val="006709A3"/>
    <w:rsid w:val="00670A9C"/>
    <w:rsid w:val="00670E15"/>
    <w:rsid w:val="00671D4D"/>
    <w:rsid w:val="00672307"/>
    <w:rsid w:val="006724D4"/>
    <w:rsid w:val="0067377C"/>
    <w:rsid w:val="00673DAF"/>
    <w:rsid w:val="00675B3F"/>
    <w:rsid w:val="00675C5A"/>
    <w:rsid w:val="006761E7"/>
    <w:rsid w:val="0067686D"/>
    <w:rsid w:val="00676898"/>
    <w:rsid w:val="00676BED"/>
    <w:rsid w:val="00676C54"/>
    <w:rsid w:val="00676CED"/>
    <w:rsid w:val="00676D1C"/>
    <w:rsid w:val="00676F0B"/>
    <w:rsid w:val="006809E7"/>
    <w:rsid w:val="00681CE7"/>
    <w:rsid w:val="006825F4"/>
    <w:rsid w:val="00682E9E"/>
    <w:rsid w:val="00683B2A"/>
    <w:rsid w:val="00683D93"/>
    <w:rsid w:val="00684906"/>
    <w:rsid w:val="00684A91"/>
    <w:rsid w:val="00685194"/>
    <w:rsid w:val="00685CAC"/>
    <w:rsid w:val="00686F15"/>
    <w:rsid w:val="00687051"/>
    <w:rsid w:val="00687FB3"/>
    <w:rsid w:val="00690F9B"/>
    <w:rsid w:val="006911FB"/>
    <w:rsid w:val="006915FB"/>
    <w:rsid w:val="00691C3D"/>
    <w:rsid w:val="006928C5"/>
    <w:rsid w:val="0069323A"/>
    <w:rsid w:val="00693704"/>
    <w:rsid w:val="00693AA1"/>
    <w:rsid w:val="0069516E"/>
    <w:rsid w:val="00695FF7"/>
    <w:rsid w:val="006960AD"/>
    <w:rsid w:val="00696D08"/>
    <w:rsid w:val="00696D2C"/>
    <w:rsid w:val="006975F7"/>
    <w:rsid w:val="006A03FC"/>
    <w:rsid w:val="006A0595"/>
    <w:rsid w:val="006A0C75"/>
    <w:rsid w:val="006A1227"/>
    <w:rsid w:val="006A187B"/>
    <w:rsid w:val="006A361B"/>
    <w:rsid w:val="006A3C57"/>
    <w:rsid w:val="006A3CFE"/>
    <w:rsid w:val="006A5F6A"/>
    <w:rsid w:val="006A75FE"/>
    <w:rsid w:val="006A78B6"/>
    <w:rsid w:val="006A7C42"/>
    <w:rsid w:val="006B0422"/>
    <w:rsid w:val="006B1090"/>
    <w:rsid w:val="006B1B3F"/>
    <w:rsid w:val="006B1DF5"/>
    <w:rsid w:val="006B2477"/>
    <w:rsid w:val="006B2A19"/>
    <w:rsid w:val="006B40DE"/>
    <w:rsid w:val="006B4409"/>
    <w:rsid w:val="006B4BAB"/>
    <w:rsid w:val="006B5217"/>
    <w:rsid w:val="006B52AD"/>
    <w:rsid w:val="006B5472"/>
    <w:rsid w:val="006B5EAE"/>
    <w:rsid w:val="006B6026"/>
    <w:rsid w:val="006B6AED"/>
    <w:rsid w:val="006B6D3E"/>
    <w:rsid w:val="006B6EE4"/>
    <w:rsid w:val="006B7DC0"/>
    <w:rsid w:val="006C0824"/>
    <w:rsid w:val="006C0F2A"/>
    <w:rsid w:val="006C14F6"/>
    <w:rsid w:val="006C1503"/>
    <w:rsid w:val="006C1CE0"/>
    <w:rsid w:val="006C2904"/>
    <w:rsid w:val="006C302E"/>
    <w:rsid w:val="006C3A7A"/>
    <w:rsid w:val="006C3C86"/>
    <w:rsid w:val="006C4115"/>
    <w:rsid w:val="006C4726"/>
    <w:rsid w:val="006C51E0"/>
    <w:rsid w:val="006C59CD"/>
    <w:rsid w:val="006C5DEF"/>
    <w:rsid w:val="006C6D28"/>
    <w:rsid w:val="006C7137"/>
    <w:rsid w:val="006C7BC9"/>
    <w:rsid w:val="006D0655"/>
    <w:rsid w:val="006D0C3B"/>
    <w:rsid w:val="006D15DD"/>
    <w:rsid w:val="006D21B5"/>
    <w:rsid w:val="006D2C0C"/>
    <w:rsid w:val="006D301C"/>
    <w:rsid w:val="006D34ED"/>
    <w:rsid w:val="006D3C3A"/>
    <w:rsid w:val="006D41AB"/>
    <w:rsid w:val="006D44B0"/>
    <w:rsid w:val="006D4C40"/>
    <w:rsid w:val="006D5859"/>
    <w:rsid w:val="006D6034"/>
    <w:rsid w:val="006D76FE"/>
    <w:rsid w:val="006E0806"/>
    <w:rsid w:val="006E08B7"/>
    <w:rsid w:val="006E1204"/>
    <w:rsid w:val="006E15A4"/>
    <w:rsid w:val="006E17AF"/>
    <w:rsid w:val="006E1823"/>
    <w:rsid w:val="006E18BB"/>
    <w:rsid w:val="006E1A7E"/>
    <w:rsid w:val="006E1B06"/>
    <w:rsid w:val="006E1C2E"/>
    <w:rsid w:val="006E1F7B"/>
    <w:rsid w:val="006E1FCD"/>
    <w:rsid w:val="006E1FEF"/>
    <w:rsid w:val="006E205F"/>
    <w:rsid w:val="006E2288"/>
    <w:rsid w:val="006E2A40"/>
    <w:rsid w:val="006E2DFC"/>
    <w:rsid w:val="006E3CB3"/>
    <w:rsid w:val="006E4944"/>
    <w:rsid w:val="006E4CC0"/>
    <w:rsid w:val="006E54F2"/>
    <w:rsid w:val="006E6249"/>
    <w:rsid w:val="006E6D3E"/>
    <w:rsid w:val="006E7321"/>
    <w:rsid w:val="006E7B4A"/>
    <w:rsid w:val="006E7EF1"/>
    <w:rsid w:val="006F0481"/>
    <w:rsid w:val="006F0665"/>
    <w:rsid w:val="006F09D2"/>
    <w:rsid w:val="006F1691"/>
    <w:rsid w:val="006F1E4C"/>
    <w:rsid w:val="006F2959"/>
    <w:rsid w:val="006F329C"/>
    <w:rsid w:val="006F3DC7"/>
    <w:rsid w:val="006F40A1"/>
    <w:rsid w:val="006F4DB5"/>
    <w:rsid w:val="006F501E"/>
    <w:rsid w:val="006F53A2"/>
    <w:rsid w:val="006F54EC"/>
    <w:rsid w:val="006F6328"/>
    <w:rsid w:val="006F6F06"/>
    <w:rsid w:val="006F76BD"/>
    <w:rsid w:val="006F78B9"/>
    <w:rsid w:val="0070147C"/>
    <w:rsid w:val="00701B79"/>
    <w:rsid w:val="00702837"/>
    <w:rsid w:val="00702A1D"/>
    <w:rsid w:val="00703750"/>
    <w:rsid w:val="00703923"/>
    <w:rsid w:val="00703D15"/>
    <w:rsid w:val="00704C7E"/>
    <w:rsid w:val="00705A69"/>
    <w:rsid w:val="0070688F"/>
    <w:rsid w:val="00707435"/>
    <w:rsid w:val="00707BDB"/>
    <w:rsid w:val="007100E2"/>
    <w:rsid w:val="00710F6D"/>
    <w:rsid w:val="007113A1"/>
    <w:rsid w:val="00711D9E"/>
    <w:rsid w:val="0071201C"/>
    <w:rsid w:val="00712B78"/>
    <w:rsid w:val="007133B6"/>
    <w:rsid w:val="007140C0"/>
    <w:rsid w:val="007142FF"/>
    <w:rsid w:val="007153E7"/>
    <w:rsid w:val="00715906"/>
    <w:rsid w:val="00715A06"/>
    <w:rsid w:val="00715E87"/>
    <w:rsid w:val="00716165"/>
    <w:rsid w:val="007169FD"/>
    <w:rsid w:val="007170D0"/>
    <w:rsid w:val="007172E2"/>
    <w:rsid w:val="007175EF"/>
    <w:rsid w:val="00717DB3"/>
    <w:rsid w:val="0072008B"/>
    <w:rsid w:val="007205C0"/>
    <w:rsid w:val="0072092B"/>
    <w:rsid w:val="00720DDB"/>
    <w:rsid w:val="0072111D"/>
    <w:rsid w:val="0072124E"/>
    <w:rsid w:val="007219F2"/>
    <w:rsid w:val="00721D6E"/>
    <w:rsid w:val="00721F89"/>
    <w:rsid w:val="007223F4"/>
    <w:rsid w:val="0072253D"/>
    <w:rsid w:val="0072271B"/>
    <w:rsid w:val="00722A92"/>
    <w:rsid w:val="00723A55"/>
    <w:rsid w:val="00723E41"/>
    <w:rsid w:val="00724569"/>
    <w:rsid w:val="00724AE7"/>
    <w:rsid w:val="0072547A"/>
    <w:rsid w:val="0072567D"/>
    <w:rsid w:val="0072612D"/>
    <w:rsid w:val="00726150"/>
    <w:rsid w:val="0072682A"/>
    <w:rsid w:val="007275BC"/>
    <w:rsid w:val="00727766"/>
    <w:rsid w:val="007277C9"/>
    <w:rsid w:val="00727CF3"/>
    <w:rsid w:val="00730A81"/>
    <w:rsid w:val="00730D0B"/>
    <w:rsid w:val="00731189"/>
    <w:rsid w:val="00731261"/>
    <w:rsid w:val="00731D50"/>
    <w:rsid w:val="00731E07"/>
    <w:rsid w:val="007325D9"/>
    <w:rsid w:val="0073288E"/>
    <w:rsid w:val="007333DB"/>
    <w:rsid w:val="00734943"/>
    <w:rsid w:val="007356F0"/>
    <w:rsid w:val="00735849"/>
    <w:rsid w:val="0073598B"/>
    <w:rsid w:val="007362F2"/>
    <w:rsid w:val="0074005C"/>
    <w:rsid w:val="00740918"/>
    <w:rsid w:val="00740C26"/>
    <w:rsid w:val="00740D36"/>
    <w:rsid w:val="00740EEA"/>
    <w:rsid w:val="0074172A"/>
    <w:rsid w:val="007417D6"/>
    <w:rsid w:val="007419FD"/>
    <w:rsid w:val="00741AC4"/>
    <w:rsid w:val="00741E22"/>
    <w:rsid w:val="007423E7"/>
    <w:rsid w:val="0074251B"/>
    <w:rsid w:val="00742B0F"/>
    <w:rsid w:val="0074325C"/>
    <w:rsid w:val="00744302"/>
    <w:rsid w:val="007447E0"/>
    <w:rsid w:val="00744A92"/>
    <w:rsid w:val="00744D74"/>
    <w:rsid w:val="00744DEC"/>
    <w:rsid w:val="007459AE"/>
    <w:rsid w:val="00746DB3"/>
    <w:rsid w:val="00746DB9"/>
    <w:rsid w:val="00746F89"/>
    <w:rsid w:val="0074742A"/>
    <w:rsid w:val="007474D3"/>
    <w:rsid w:val="007476B1"/>
    <w:rsid w:val="0075004E"/>
    <w:rsid w:val="0075044B"/>
    <w:rsid w:val="0075065F"/>
    <w:rsid w:val="00750B00"/>
    <w:rsid w:val="007515A9"/>
    <w:rsid w:val="007518FF"/>
    <w:rsid w:val="00751967"/>
    <w:rsid w:val="00752371"/>
    <w:rsid w:val="007524D5"/>
    <w:rsid w:val="00752929"/>
    <w:rsid w:val="00752FD3"/>
    <w:rsid w:val="00753692"/>
    <w:rsid w:val="00753899"/>
    <w:rsid w:val="007538E0"/>
    <w:rsid w:val="00754239"/>
    <w:rsid w:val="00754460"/>
    <w:rsid w:val="00754AB3"/>
    <w:rsid w:val="00754ED1"/>
    <w:rsid w:val="007555F2"/>
    <w:rsid w:val="00755803"/>
    <w:rsid w:val="00755AB0"/>
    <w:rsid w:val="007570D0"/>
    <w:rsid w:val="00757215"/>
    <w:rsid w:val="00757DF3"/>
    <w:rsid w:val="00760107"/>
    <w:rsid w:val="0076023E"/>
    <w:rsid w:val="00760407"/>
    <w:rsid w:val="007609F0"/>
    <w:rsid w:val="0076119C"/>
    <w:rsid w:val="007611C5"/>
    <w:rsid w:val="007612C1"/>
    <w:rsid w:val="007615C9"/>
    <w:rsid w:val="0076297B"/>
    <w:rsid w:val="00762E8F"/>
    <w:rsid w:val="00762F75"/>
    <w:rsid w:val="00763229"/>
    <w:rsid w:val="007632C5"/>
    <w:rsid w:val="0076336B"/>
    <w:rsid w:val="00764166"/>
    <w:rsid w:val="007645D1"/>
    <w:rsid w:val="0076482E"/>
    <w:rsid w:val="00765338"/>
    <w:rsid w:val="00765697"/>
    <w:rsid w:val="007657EB"/>
    <w:rsid w:val="007672D8"/>
    <w:rsid w:val="00767B0C"/>
    <w:rsid w:val="007701CB"/>
    <w:rsid w:val="00770E05"/>
    <w:rsid w:val="007714B9"/>
    <w:rsid w:val="0077163B"/>
    <w:rsid w:val="007717CB"/>
    <w:rsid w:val="00771A97"/>
    <w:rsid w:val="00771B99"/>
    <w:rsid w:val="00772EE0"/>
    <w:rsid w:val="007734AB"/>
    <w:rsid w:val="00774CD8"/>
    <w:rsid w:val="0077569B"/>
    <w:rsid w:val="00775AFF"/>
    <w:rsid w:val="007767AD"/>
    <w:rsid w:val="0077708B"/>
    <w:rsid w:val="00777426"/>
    <w:rsid w:val="00777428"/>
    <w:rsid w:val="00777459"/>
    <w:rsid w:val="00777BAC"/>
    <w:rsid w:val="007801E7"/>
    <w:rsid w:val="00780834"/>
    <w:rsid w:val="00780A67"/>
    <w:rsid w:val="007814A7"/>
    <w:rsid w:val="00781CA8"/>
    <w:rsid w:val="00782307"/>
    <w:rsid w:val="00782860"/>
    <w:rsid w:val="00782D09"/>
    <w:rsid w:val="00782F08"/>
    <w:rsid w:val="00783250"/>
    <w:rsid w:val="007833D8"/>
    <w:rsid w:val="00783829"/>
    <w:rsid w:val="00783A26"/>
    <w:rsid w:val="00783C0D"/>
    <w:rsid w:val="00784489"/>
    <w:rsid w:val="00784CB2"/>
    <w:rsid w:val="0078515C"/>
    <w:rsid w:val="00785CFB"/>
    <w:rsid w:val="00786065"/>
    <w:rsid w:val="00786927"/>
    <w:rsid w:val="007871FD"/>
    <w:rsid w:val="00790E92"/>
    <w:rsid w:val="007912A0"/>
    <w:rsid w:val="00791BF3"/>
    <w:rsid w:val="0079271F"/>
    <w:rsid w:val="00793BC0"/>
    <w:rsid w:val="00793FBA"/>
    <w:rsid w:val="00794276"/>
    <w:rsid w:val="0079492D"/>
    <w:rsid w:val="00794B25"/>
    <w:rsid w:val="00795891"/>
    <w:rsid w:val="00795E48"/>
    <w:rsid w:val="00796DD3"/>
    <w:rsid w:val="00797227"/>
    <w:rsid w:val="00797B78"/>
    <w:rsid w:val="007A0208"/>
    <w:rsid w:val="007A1124"/>
    <w:rsid w:val="007A11FE"/>
    <w:rsid w:val="007A2048"/>
    <w:rsid w:val="007A2571"/>
    <w:rsid w:val="007A26C3"/>
    <w:rsid w:val="007A2E1A"/>
    <w:rsid w:val="007A38EB"/>
    <w:rsid w:val="007A427C"/>
    <w:rsid w:val="007A42DD"/>
    <w:rsid w:val="007A4345"/>
    <w:rsid w:val="007A489C"/>
    <w:rsid w:val="007A53B5"/>
    <w:rsid w:val="007A54B5"/>
    <w:rsid w:val="007A59BE"/>
    <w:rsid w:val="007A5A92"/>
    <w:rsid w:val="007A6917"/>
    <w:rsid w:val="007A7877"/>
    <w:rsid w:val="007B0225"/>
    <w:rsid w:val="007B0B42"/>
    <w:rsid w:val="007B0BB9"/>
    <w:rsid w:val="007B1AC8"/>
    <w:rsid w:val="007B1FBD"/>
    <w:rsid w:val="007B215E"/>
    <w:rsid w:val="007B24CD"/>
    <w:rsid w:val="007B3024"/>
    <w:rsid w:val="007B4534"/>
    <w:rsid w:val="007B55AE"/>
    <w:rsid w:val="007B5E40"/>
    <w:rsid w:val="007B647C"/>
    <w:rsid w:val="007B6EF5"/>
    <w:rsid w:val="007C1EB8"/>
    <w:rsid w:val="007C2507"/>
    <w:rsid w:val="007C2D2C"/>
    <w:rsid w:val="007C2F62"/>
    <w:rsid w:val="007C321D"/>
    <w:rsid w:val="007C32C7"/>
    <w:rsid w:val="007C341A"/>
    <w:rsid w:val="007C36FF"/>
    <w:rsid w:val="007C3C7C"/>
    <w:rsid w:val="007C3FF9"/>
    <w:rsid w:val="007C4138"/>
    <w:rsid w:val="007C49E4"/>
    <w:rsid w:val="007C53E0"/>
    <w:rsid w:val="007C5466"/>
    <w:rsid w:val="007C79CA"/>
    <w:rsid w:val="007D01DB"/>
    <w:rsid w:val="007D092F"/>
    <w:rsid w:val="007D10D0"/>
    <w:rsid w:val="007D11BF"/>
    <w:rsid w:val="007D1607"/>
    <w:rsid w:val="007D173F"/>
    <w:rsid w:val="007D17B8"/>
    <w:rsid w:val="007D1A88"/>
    <w:rsid w:val="007D1D1C"/>
    <w:rsid w:val="007D28AD"/>
    <w:rsid w:val="007D29CB"/>
    <w:rsid w:val="007D2CC1"/>
    <w:rsid w:val="007D2F5D"/>
    <w:rsid w:val="007D36C0"/>
    <w:rsid w:val="007D3A41"/>
    <w:rsid w:val="007D3B76"/>
    <w:rsid w:val="007D4E04"/>
    <w:rsid w:val="007D5132"/>
    <w:rsid w:val="007D5AE8"/>
    <w:rsid w:val="007D5CF1"/>
    <w:rsid w:val="007D5DAC"/>
    <w:rsid w:val="007D7211"/>
    <w:rsid w:val="007D7629"/>
    <w:rsid w:val="007D7635"/>
    <w:rsid w:val="007D7845"/>
    <w:rsid w:val="007E0129"/>
    <w:rsid w:val="007E0A47"/>
    <w:rsid w:val="007E0B68"/>
    <w:rsid w:val="007E11AE"/>
    <w:rsid w:val="007E1464"/>
    <w:rsid w:val="007E1BA4"/>
    <w:rsid w:val="007E1DBA"/>
    <w:rsid w:val="007E1F63"/>
    <w:rsid w:val="007E22DF"/>
    <w:rsid w:val="007E24B5"/>
    <w:rsid w:val="007E2943"/>
    <w:rsid w:val="007E3CA4"/>
    <w:rsid w:val="007E441E"/>
    <w:rsid w:val="007E47A9"/>
    <w:rsid w:val="007E48ED"/>
    <w:rsid w:val="007E4FCB"/>
    <w:rsid w:val="007E5A7F"/>
    <w:rsid w:val="007E6E57"/>
    <w:rsid w:val="007F0268"/>
    <w:rsid w:val="007F02F8"/>
    <w:rsid w:val="007F035B"/>
    <w:rsid w:val="007F1BF1"/>
    <w:rsid w:val="007F39F0"/>
    <w:rsid w:val="007F3B4B"/>
    <w:rsid w:val="007F3DE6"/>
    <w:rsid w:val="007F43E0"/>
    <w:rsid w:val="007F5306"/>
    <w:rsid w:val="007F5799"/>
    <w:rsid w:val="007F5B3D"/>
    <w:rsid w:val="007F5FA3"/>
    <w:rsid w:val="007F73C6"/>
    <w:rsid w:val="007F75BF"/>
    <w:rsid w:val="00800F73"/>
    <w:rsid w:val="0080116B"/>
    <w:rsid w:val="008013A8"/>
    <w:rsid w:val="00801AC8"/>
    <w:rsid w:val="00801B8D"/>
    <w:rsid w:val="00801E41"/>
    <w:rsid w:val="008023EC"/>
    <w:rsid w:val="00802477"/>
    <w:rsid w:val="0080327A"/>
    <w:rsid w:val="0080336B"/>
    <w:rsid w:val="00803386"/>
    <w:rsid w:val="00803AE6"/>
    <w:rsid w:val="00803E4B"/>
    <w:rsid w:val="00804F41"/>
    <w:rsid w:val="00805548"/>
    <w:rsid w:val="00806699"/>
    <w:rsid w:val="00806855"/>
    <w:rsid w:val="00806F41"/>
    <w:rsid w:val="008072AC"/>
    <w:rsid w:val="00807461"/>
    <w:rsid w:val="008075C7"/>
    <w:rsid w:val="0080787F"/>
    <w:rsid w:val="008103AD"/>
    <w:rsid w:val="00810674"/>
    <w:rsid w:val="008108E7"/>
    <w:rsid w:val="00810B0D"/>
    <w:rsid w:val="00810C9B"/>
    <w:rsid w:val="0081110F"/>
    <w:rsid w:val="00812036"/>
    <w:rsid w:val="00812082"/>
    <w:rsid w:val="008123C0"/>
    <w:rsid w:val="00812C95"/>
    <w:rsid w:val="00813081"/>
    <w:rsid w:val="00813655"/>
    <w:rsid w:val="00814383"/>
    <w:rsid w:val="00814EAC"/>
    <w:rsid w:val="00814F13"/>
    <w:rsid w:val="00815070"/>
    <w:rsid w:val="008154A1"/>
    <w:rsid w:val="00817912"/>
    <w:rsid w:val="00817E54"/>
    <w:rsid w:val="00817F98"/>
    <w:rsid w:val="0082001E"/>
    <w:rsid w:val="008200D3"/>
    <w:rsid w:val="008200D6"/>
    <w:rsid w:val="008204BD"/>
    <w:rsid w:val="00821505"/>
    <w:rsid w:val="00821919"/>
    <w:rsid w:val="00822541"/>
    <w:rsid w:val="00822971"/>
    <w:rsid w:val="00823A46"/>
    <w:rsid w:val="00823B4D"/>
    <w:rsid w:val="00823FA3"/>
    <w:rsid w:val="0082435B"/>
    <w:rsid w:val="00824A4D"/>
    <w:rsid w:val="00824AF9"/>
    <w:rsid w:val="00824C30"/>
    <w:rsid w:val="008257A2"/>
    <w:rsid w:val="00825E5C"/>
    <w:rsid w:val="00826FD7"/>
    <w:rsid w:val="008270BE"/>
    <w:rsid w:val="0083001F"/>
    <w:rsid w:val="008306ED"/>
    <w:rsid w:val="00830930"/>
    <w:rsid w:val="00830CB9"/>
    <w:rsid w:val="00830EAB"/>
    <w:rsid w:val="008317B2"/>
    <w:rsid w:val="008325C6"/>
    <w:rsid w:val="008325F8"/>
    <w:rsid w:val="008331EA"/>
    <w:rsid w:val="00833CBE"/>
    <w:rsid w:val="008348C0"/>
    <w:rsid w:val="00834930"/>
    <w:rsid w:val="00834F11"/>
    <w:rsid w:val="00835C40"/>
    <w:rsid w:val="008361DA"/>
    <w:rsid w:val="00836743"/>
    <w:rsid w:val="008367C1"/>
    <w:rsid w:val="00836B00"/>
    <w:rsid w:val="00837D5F"/>
    <w:rsid w:val="00840621"/>
    <w:rsid w:val="008409AA"/>
    <w:rsid w:val="00840B35"/>
    <w:rsid w:val="008416A8"/>
    <w:rsid w:val="00841B7F"/>
    <w:rsid w:val="008424AF"/>
    <w:rsid w:val="00842CDB"/>
    <w:rsid w:val="00842DBD"/>
    <w:rsid w:val="00843C87"/>
    <w:rsid w:val="00843EF9"/>
    <w:rsid w:val="00844211"/>
    <w:rsid w:val="008442C5"/>
    <w:rsid w:val="008448CE"/>
    <w:rsid w:val="00845022"/>
    <w:rsid w:val="0084562F"/>
    <w:rsid w:val="00845B67"/>
    <w:rsid w:val="008465F2"/>
    <w:rsid w:val="00846BFD"/>
    <w:rsid w:val="008473EA"/>
    <w:rsid w:val="00847690"/>
    <w:rsid w:val="008477C6"/>
    <w:rsid w:val="008478DB"/>
    <w:rsid w:val="00847976"/>
    <w:rsid w:val="00847C2C"/>
    <w:rsid w:val="00847FD2"/>
    <w:rsid w:val="00850304"/>
    <w:rsid w:val="008504D1"/>
    <w:rsid w:val="008504D2"/>
    <w:rsid w:val="008505F7"/>
    <w:rsid w:val="00850D71"/>
    <w:rsid w:val="008511D7"/>
    <w:rsid w:val="00851422"/>
    <w:rsid w:val="00851653"/>
    <w:rsid w:val="008517F5"/>
    <w:rsid w:val="00851C98"/>
    <w:rsid w:val="00852999"/>
    <w:rsid w:val="00853463"/>
    <w:rsid w:val="00853D0C"/>
    <w:rsid w:val="008556D6"/>
    <w:rsid w:val="00855900"/>
    <w:rsid w:val="00855EA0"/>
    <w:rsid w:val="0085678F"/>
    <w:rsid w:val="008567B8"/>
    <w:rsid w:val="0085688A"/>
    <w:rsid w:val="00856BCB"/>
    <w:rsid w:val="00856C0B"/>
    <w:rsid w:val="00856C38"/>
    <w:rsid w:val="00856EC5"/>
    <w:rsid w:val="0085731E"/>
    <w:rsid w:val="00857937"/>
    <w:rsid w:val="008600F6"/>
    <w:rsid w:val="00861187"/>
    <w:rsid w:val="008613D0"/>
    <w:rsid w:val="00862640"/>
    <w:rsid w:val="008629E4"/>
    <w:rsid w:val="00863817"/>
    <w:rsid w:val="00863840"/>
    <w:rsid w:val="0086486E"/>
    <w:rsid w:val="008650CA"/>
    <w:rsid w:val="00865112"/>
    <w:rsid w:val="00865152"/>
    <w:rsid w:val="00865658"/>
    <w:rsid w:val="0086622A"/>
    <w:rsid w:val="00866360"/>
    <w:rsid w:val="008667B8"/>
    <w:rsid w:val="00867C57"/>
    <w:rsid w:val="0087085E"/>
    <w:rsid w:val="00870FA5"/>
    <w:rsid w:val="00871208"/>
    <w:rsid w:val="00871946"/>
    <w:rsid w:val="00871B45"/>
    <w:rsid w:val="008720E0"/>
    <w:rsid w:val="0087365C"/>
    <w:rsid w:val="008736DF"/>
    <w:rsid w:val="00873CB0"/>
    <w:rsid w:val="00875E0B"/>
    <w:rsid w:val="00876518"/>
    <w:rsid w:val="00876858"/>
    <w:rsid w:val="008772AF"/>
    <w:rsid w:val="0087769D"/>
    <w:rsid w:val="00877E39"/>
    <w:rsid w:val="00877FE1"/>
    <w:rsid w:val="00880562"/>
    <w:rsid w:val="0088165E"/>
    <w:rsid w:val="00881ED7"/>
    <w:rsid w:val="008822DA"/>
    <w:rsid w:val="008830B0"/>
    <w:rsid w:val="00883713"/>
    <w:rsid w:val="008841B8"/>
    <w:rsid w:val="00884226"/>
    <w:rsid w:val="00885133"/>
    <w:rsid w:val="00885B0D"/>
    <w:rsid w:val="00886204"/>
    <w:rsid w:val="0088797B"/>
    <w:rsid w:val="00887A8B"/>
    <w:rsid w:val="00890B74"/>
    <w:rsid w:val="00891218"/>
    <w:rsid w:val="00891479"/>
    <w:rsid w:val="008921A7"/>
    <w:rsid w:val="00893530"/>
    <w:rsid w:val="00893921"/>
    <w:rsid w:val="00893A47"/>
    <w:rsid w:val="008946A0"/>
    <w:rsid w:val="00894C27"/>
    <w:rsid w:val="00894CD8"/>
    <w:rsid w:val="0089515B"/>
    <w:rsid w:val="00895F53"/>
    <w:rsid w:val="008968CA"/>
    <w:rsid w:val="00896D48"/>
    <w:rsid w:val="00896DF2"/>
    <w:rsid w:val="008A0101"/>
    <w:rsid w:val="008A09BD"/>
    <w:rsid w:val="008A1A1B"/>
    <w:rsid w:val="008A1A41"/>
    <w:rsid w:val="008A2417"/>
    <w:rsid w:val="008A256F"/>
    <w:rsid w:val="008A2886"/>
    <w:rsid w:val="008A3174"/>
    <w:rsid w:val="008A324B"/>
    <w:rsid w:val="008A35E8"/>
    <w:rsid w:val="008A37F6"/>
    <w:rsid w:val="008A3C35"/>
    <w:rsid w:val="008A3FA5"/>
    <w:rsid w:val="008A4428"/>
    <w:rsid w:val="008A4679"/>
    <w:rsid w:val="008A46E8"/>
    <w:rsid w:val="008A47EF"/>
    <w:rsid w:val="008A51B7"/>
    <w:rsid w:val="008A52E9"/>
    <w:rsid w:val="008A533C"/>
    <w:rsid w:val="008A58F6"/>
    <w:rsid w:val="008A6325"/>
    <w:rsid w:val="008A63B4"/>
    <w:rsid w:val="008A731D"/>
    <w:rsid w:val="008A750A"/>
    <w:rsid w:val="008A79B3"/>
    <w:rsid w:val="008A7BE6"/>
    <w:rsid w:val="008A7BF5"/>
    <w:rsid w:val="008A7D74"/>
    <w:rsid w:val="008B0FA7"/>
    <w:rsid w:val="008B1045"/>
    <w:rsid w:val="008B11B5"/>
    <w:rsid w:val="008B139F"/>
    <w:rsid w:val="008B1D0F"/>
    <w:rsid w:val="008B1D1B"/>
    <w:rsid w:val="008B270A"/>
    <w:rsid w:val="008B2900"/>
    <w:rsid w:val="008B31E8"/>
    <w:rsid w:val="008B31FF"/>
    <w:rsid w:val="008B3EBA"/>
    <w:rsid w:val="008B4E0A"/>
    <w:rsid w:val="008B5625"/>
    <w:rsid w:val="008B57B0"/>
    <w:rsid w:val="008B5AD5"/>
    <w:rsid w:val="008B71A3"/>
    <w:rsid w:val="008B71B0"/>
    <w:rsid w:val="008B724C"/>
    <w:rsid w:val="008B74B3"/>
    <w:rsid w:val="008B74CB"/>
    <w:rsid w:val="008B7ACE"/>
    <w:rsid w:val="008B7D04"/>
    <w:rsid w:val="008C0017"/>
    <w:rsid w:val="008C003E"/>
    <w:rsid w:val="008C023D"/>
    <w:rsid w:val="008C0467"/>
    <w:rsid w:val="008C05DB"/>
    <w:rsid w:val="008C08E2"/>
    <w:rsid w:val="008C126D"/>
    <w:rsid w:val="008C14D2"/>
    <w:rsid w:val="008C248F"/>
    <w:rsid w:val="008C28BA"/>
    <w:rsid w:val="008C28F3"/>
    <w:rsid w:val="008C2C7C"/>
    <w:rsid w:val="008C3275"/>
    <w:rsid w:val="008C463B"/>
    <w:rsid w:val="008C47C2"/>
    <w:rsid w:val="008C488B"/>
    <w:rsid w:val="008C5910"/>
    <w:rsid w:val="008C5E8C"/>
    <w:rsid w:val="008C63D6"/>
    <w:rsid w:val="008C68C6"/>
    <w:rsid w:val="008C6FA0"/>
    <w:rsid w:val="008C7000"/>
    <w:rsid w:val="008D07B0"/>
    <w:rsid w:val="008D09EC"/>
    <w:rsid w:val="008D0E27"/>
    <w:rsid w:val="008D1150"/>
    <w:rsid w:val="008D11E5"/>
    <w:rsid w:val="008D1C27"/>
    <w:rsid w:val="008D236B"/>
    <w:rsid w:val="008D2386"/>
    <w:rsid w:val="008D4B6E"/>
    <w:rsid w:val="008D5082"/>
    <w:rsid w:val="008D53F9"/>
    <w:rsid w:val="008D56F3"/>
    <w:rsid w:val="008D6AD3"/>
    <w:rsid w:val="008D6BD6"/>
    <w:rsid w:val="008D6D84"/>
    <w:rsid w:val="008D6F55"/>
    <w:rsid w:val="008D7125"/>
    <w:rsid w:val="008D7307"/>
    <w:rsid w:val="008D7DB6"/>
    <w:rsid w:val="008E044D"/>
    <w:rsid w:val="008E04DF"/>
    <w:rsid w:val="008E05CC"/>
    <w:rsid w:val="008E076F"/>
    <w:rsid w:val="008E14E1"/>
    <w:rsid w:val="008E1758"/>
    <w:rsid w:val="008E175D"/>
    <w:rsid w:val="008E2F4C"/>
    <w:rsid w:val="008E3179"/>
    <w:rsid w:val="008E3322"/>
    <w:rsid w:val="008E3326"/>
    <w:rsid w:val="008E3F73"/>
    <w:rsid w:val="008E40FC"/>
    <w:rsid w:val="008E4279"/>
    <w:rsid w:val="008E4C85"/>
    <w:rsid w:val="008E514F"/>
    <w:rsid w:val="008E5B93"/>
    <w:rsid w:val="008E64E2"/>
    <w:rsid w:val="008E69E0"/>
    <w:rsid w:val="008E6F13"/>
    <w:rsid w:val="008E7796"/>
    <w:rsid w:val="008E7D28"/>
    <w:rsid w:val="008F06F2"/>
    <w:rsid w:val="008F0BBC"/>
    <w:rsid w:val="008F1633"/>
    <w:rsid w:val="008F16F6"/>
    <w:rsid w:val="008F1817"/>
    <w:rsid w:val="008F1CD6"/>
    <w:rsid w:val="008F2643"/>
    <w:rsid w:val="008F2CCB"/>
    <w:rsid w:val="008F2E0B"/>
    <w:rsid w:val="008F3F4A"/>
    <w:rsid w:val="008F4400"/>
    <w:rsid w:val="008F4732"/>
    <w:rsid w:val="008F4F07"/>
    <w:rsid w:val="008F52CB"/>
    <w:rsid w:val="008F5AEA"/>
    <w:rsid w:val="008F69D0"/>
    <w:rsid w:val="008F69E0"/>
    <w:rsid w:val="008F6D6F"/>
    <w:rsid w:val="008F7098"/>
    <w:rsid w:val="008F74BC"/>
    <w:rsid w:val="00900968"/>
    <w:rsid w:val="00900A86"/>
    <w:rsid w:val="00901BD9"/>
    <w:rsid w:val="0090219A"/>
    <w:rsid w:val="009024A1"/>
    <w:rsid w:val="00902829"/>
    <w:rsid w:val="00902EE0"/>
    <w:rsid w:val="009030FB"/>
    <w:rsid w:val="00903D4A"/>
    <w:rsid w:val="00903D65"/>
    <w:rsid w:val="009044E7"/>
    <w:rsid w:val="00904C94"/>
    <w:rsid w:val="0090563A"/>
    <w:rsid w:val="0090571C"/>
    <w:rsid w:val="00905939"/>
    <w:rsid w:val="00905E6C"/>
    <w:rsid w:val="00905FAC"/>
    <w:rsid w:val="00906434"/>
    <w:rsid w:val="009065FB"/>
    <w:rsid w:val="0090790E"/>
    <w:rsid w:val="00907915"/>
    <w:rsid w:val="00907A20"/>
    <w:rsid w:val="009103FF"/>
    <w:rsid w:val="009106AC"/>
    <w:rsid w:val="009109E3"/>
    <w:rsid w:val="00910A12"/>
    <w:rsid w:val="00910E71"/>
    <w:rsid w:val="00911071"/>
    <w:rsid w:val="00911796"/>
    <w:rsid w:val="00911E77"/>
    <w:rsid w:val="009127B5"/>
    <w:rsid w:val="009127E9"/>
    <w:rsid w:val="009128E1"/>
    <w:rsid w:val="00912A88"/>
    <w:rsid w:val="00913238"/>
    <w:rsid w:val="00913362"/>
    <w:rsid w:val="00913831"/>
    <w:rsid w:val="00913A0B"/>
    <w:rsid w:val="009155FA"/>
    <w:rsid w:val="00915CF5"/>
    <w:rsid w:val="00915D73"/>
    <w:rsid w:val="00916276"/>
    <w:rsid w:val="0091651E"/>
    <w:rsid w:val="009172BE"/>
    <w:rsid w:val="00920391"/>
    <w:rsid w:val="00920B74"/>
    <w:rsid w:val="00920E11"/>
    <w:rsid w:val="009217A4"/>
    <w:rsid w:val="00921A4E"/>
    <w:rsid w:val="00921CD1"/>
    <w:rsid w:val="00922500"/>
    <w:rsid w:val="00923010"/>
    <w:rsid w:val="009231CD"/>
    <w:rsid w:val="0092330E"/>
    <w:rsid w:val="009240B3"/>
    <w:rsid w:val="00924347"/>
    <w:rsid w:val="0092459A"/>
    <w:rsid w:val="009246F9"/>
    <w:rsid w:val="00924E10"/>
    <w:rsid w:val="0092557E"/>
    <w:rsid w:val="00925612"/>
    <w:rsid w:val="009258CC"/>
    <w:rsid w:val="00925AE1"/>
    <w:rsid w:val="00925FE9"/>
    <w:rsid w:val="009266EC"/>
    <w:rsid w:val="00926989"/>
    <w:rsid w:val="009272DE"/>
    <w:rsid w:val="00927A5C"/>
    <w:rsid w:val="00930C60"/>
    <w:rsid w:val="009313FA"/>
    <w:rsid w:val="009318B1"/>
    <w:rsid w:val="0093294C"/>
    <w:rsid w:val="00932ACB"/>
    <w:rsid w:val="00932D0E"/>
    <w:rsid w:val="009330B5"/>
    <w:rsid w:val="00933235"/>
    <w:rsid w:val="00933C24"/>
    <w:rsid w:val="009343C3"/>
    <w:rsid w:val="0093496F"/>
    <w:rsid w:val="00934B6C"/>
    <w:rsid w:val="009358CB"/>
    <w:rsid w:val="00936A63"/>
    <w:rsid w:val="009370E6"/>
    <w:rsid w:val="00940339"/>
    <w:rsid w:val="009406CD"/>
    <w:rsid w:val="009411DC"/>
    <w:rsid w:val="009417A6"/>
    <w:rsid w:val="009418B8"/>
    <w:rsid w:val="00942AA0"/>
    <w:rsid w:val="009431C2"/>
    <w:rsid w:val="00943500"/>
    <w:rsid w:val="00943A68"/>
    <w:rsid w:val="00944412"/>
    <w:rsid w:val="00944BA2"/>
    <w:rsid w:val="009454C1"/>
    <w:rsid w:val="00946D16"/>
    <w:rsid w:val="00950469"/>
    <w:rsid w:val="009505B9"/>
    <w:rsid w:val="009505CB"/>
    <w:rsid w:val="00950F27"/>
    <w:rsid w:val="009522C8"/>
    <w:rsid w:val="0095239F"/>
    <w:rsid w:val="009523D0"/>
    <w:rsid w:val="009528E6"/>
    <w:rsid w:val="00952AA0"/>
    <w:rsid w:val="00952ECD"/>
    <w:rsid w:val="00952FA1"/>
    <w:rsid w:val="0095333F"/>
    <w:rsid w:val="009533CF"/>
    <w:rsid w:val="00953992"/>
    <w:rsid w:val="00954096"/>
    <w:rsid w:val="00954366"/>
    <w:rsid w:val="00954C7E"/>
    <w:rsid w:val="00954FAC"/>
    <w:rsid w:val="00955800"/>
    <w:rsid w:val="00955D13"/>
    <w:rsid w:val="00955DF5"/>
    <w:rsid w:val="00955FE6"/>
    <w:rsid w:val="00956DED"/>
    <w:rsid w:val="00957DC1"/>
    <w:rsid w:val="0096198D"/>
    <w:rsid w:val="00962894"/>
    <w:rsid w:val="00963592"/>
    <w:rsid w:val="00963C7B"/>
    <w:rsid w:val="00964648"/>
    <w:rsid w:val="00964662"/>
    <w:rsid w:val="00965897"/>
    <w:rsid w:val="00965AC0"/>
    <w:rsid w:val="00965D64"/>
    <w:rsid w:val="00966187"/>
    <w:rsid w:val="009670E2"/>
    <w:rsid w:val="00967229"/>
    <w:rsid w:val="009676AA"/>
    <w:rsid w:val="00967741"/>
    <w:rsid w:val="00967B67"/>
    <w:rsid w:val="0097019B"/>
    <w:rsid w:val="0097049E"/>
    <w:rsid w:val="0097148E"/>
    <w:rsid w:val="009715E6"/>
    <w:rsid w:val="00971DCF"/>
    <w:rsid w:val="00972219"/>
    <w:rsid w:val="00972AD0"/>
    <w:rsid w:val="00972FD9"/>
    <w:rsid w:val="0097304B"/>
    <w:rsid w:val="00974132"/>
    <w:rsid w:val="009741C0"/>
    <w:rsid w:val="0097466B"/>
    <w:rsid w:val="009748EC"/>
    <w:rsid w:val="00974A6D"/>
    <w:rsid w:val="00974AE4"/>
    <w:rsid w:val="009750E4"/>
    <w:rsid w:val="0097595D"/>
    <w:rsid w:val="00976178"/>
    <w:rsid w:val="00976723"/>
    <w:rsid w:val="00976E90"/>
    <w:rsid w:val="00977414"/>
    <w:rsid w:val="00977802"/>
    <w:rsid w:val="00977A3B"/>
    <w:rsid w:val="00980281"/>
    <w:rsid w:val="009813BA"/>
    <w:rsid w:val="009814E4"/>
    <w:rsid w:val="00981DFF"/>
    <w:rsid w:val="00981FA9"/>
    <w:rsid w:val="0098209D"/>
    <w:rsid w:val="0098271A"/>
    <w:rsid w:val="009829A6"/>
    <w:rsid w:val="009834C5"/>
    <w:rsid w:val="00983584"/>
    <w:rsid w:val="00983F11"/>
    <w:rsid w:val="00984602"/>
    <w:rsid w:val="009850C6"/>
    <w:rsid w:val="009852DF"/>
    <w:rsid w:val="00985B91"/>
    <w:rsid w:val="00985CBF"/>
    <w:rsid w:val="00985E6C"/>
    <w:rsid w:val="009860B7"/>
    <w:rsid w:val="0098674E"/>
    <w:rsid w:val="00986C1F"/>
    <w:rsid w:val="00987884"/>
    <w:rsid w:val="00987DCA"/>
    <w:rsid w:val="00987FBE"/>
    <w:rsid w:val="009902E7"/>
    <w:rsid w:val="00990AE6"/>
    <w:rsid w:val="00992332"/>
    <w:rsid w:val="009923FE"/>
    <w:rsid w:val="00992D07"/>
    <w:rsid w:val="00993631"/>
    <w:rsid w:val="009939E8"/>
    <w:rsid w:val="00993DCD"/>
    <w:rsid w:val="0099456F"/>
    <w:rsid w:val="009952DF"/>
    <w:rsid w:val="009956E8"/>
    <w:rsid w:val="009964D7"/>
    <w:rsid w:val="00997732"/>
    <w:rsid w:val="009A0032"/>
    <w:rsid w:val="009A06CF"/>
    <w:rsid w:val="009A0B11"/>
    <w:rsid w:val="009A178A"/>
    <w:rsid w:val="009A28D9"/>
    <w:rsid w:val="009A329F"/>
    <w:rsid w:val="009A34D6"/>
    <w:rsid w:val="009A397F"/>
    <w:rsid w:val="009A4CA4"/>
    <w:rsid w:val="009A5439"/>
    <w:rsid w:val="009A563C"/>
    <w:rsid w:val="009A5DE3"/>
    <w:rsid w:val="009A6023"/>
    <w:rsid w:val="009A6072"/>
    <w:rsid w:val="009A6CA5"/>
    <w:rsid w:val="009B182D"/>
    <w:rsid w:val="009B2BC4"/>
    <w:rsid w:val="009B2C6D"/>
    <w:rsid w:val="009B3B71"/>
    <w:rsid w:val="009B3C25"/>
    <w:rsid w:val="009B43F3"/>
    <w:rsid w:val="009B4869"/>
    <w:rsid w:val="009B49A4"/>
    <w:rsid w:val="009B5A2A"/>
    <w:rsid w:val="009B5D5C"/>
    <w:rsid w:val="009B6CBE"/>
    <w:rsid w:val="009B6D1B"/>
    <w:rsid w:val="009B7406"/>
    <w:rsid w:val="009B741B"/>
    <w:rsid w:val="009B777A"/>
    <w:rsid w:val="009B7DCA"/>
    <w:rsid w:val="009C031C"/>
    <w:rsid w:val="009C040F"/>
    <w:rsid w:val="009C0C29"/>
    <w:rsid w:val="009C0CC3"/>
    <w:rsid w:val="009C13C6"/>
    <w:rsid w:val="009C1748"/>
    <w:rsid w:val="009C1D94"/>
    <w:rsid w:val="009C221C"/>
    <w:rsid w:val="009C2AFA"/>
    <w:rsid w:val="009C35A1"/>
    <w:rsid w:val="009C3A76"/>
    <w:rsid w:val="009C3C50"/>
    <w:rsid w:val="009C42BA"/>
    <w:rsid w:val="009C474F"/>
    <w:rsid w:val="009C4E21"/>
    <w:rsid w:val="009C676E"/>
    <w:rsid w:val="009C73C7"/>
    <w:rsid w:val="009C7502"/>
    <w:rsid w:val="009D021D"/>
    <w:rsid w:val="009D056A"/>
    <w:rsid w:val="009D0693"/>
    <w:rsid w:val="009D1665"/>
    <w:rsid w:val="009D1B93"/>
    <w:rsid w:val="009D1C7B"/>
    <w:rsid w:val="009D299A"/>
    <w:rsid w:val="009D3A4A"/>
    <w:rsid w:val="009D41B9"/>
    <w:rsid w:val="009D41FC"/>
    <w:rsid w:val="009D4312"/>
    <w:rsid w:val="009D52A3"/>
    <w:rsid w:val="009D5749"/>
    <w:rsid w:val="009D67C2"/>
    <w:rsid w:val="009D6B4E"/>
    <w:rsid w:val="009D6CF1"/>
    <w:rsid w:val="009D75C8"/>
    <w:rsid w:val="009E06C7"/>
    <w:rsid w:val="009E0BD2"/>
    <w:rsid w:val="009E0C7D"/>
    <w:rsid w:val="009E3352"/>
    <w:rsid w:val="009E34E3"/>
    <w:rsid w:val="009E3A06"/>
    <w:rsid w:val="009E3BA6"/>
    <w:rsid w:val="009E3FBD"/>
    <w:rsid w:val="009E41BD"/>
    <w:rsid w:val="009E41DC"/>
    <w:rsid w:val="009E4449"/>
    <w:rsid w:val="009E463B"/>
    <w:rsid w:val="009E5073"/>
    <w:rsid w:val="009E5152"/>
    <w:rsid w:val="009E5FFC"/>
    <w:rsid w:val="009E664E"/>
    <w:rsid w:val="009E67DA"/>
    <w:rsid w:val="009E6817"/>
    <w:rsid w:val="009E69D5"/>
    <w:rsid w:val="009E6D54"/>
    <w:rsid w:val="009E707A"/>
    <w:rsid w:val="009E7A3A"/>
    <w:rsid w:val="009E7F61"/>
    <w:rsid w:val="009F0007"/>
    <w:rsid w:val="009F002B"/>
    <w:rsid w:val="009F0483"/>
    <w:rsid w:val="009F077B"/>
    <w:rsid w:val="009F0A9F"/>
    <w:rsid w:val="009F1240"/>
    <w:rsid w:val="009F1955"/>
    <w:rsid w:val="009F19EA"/>
    <w:rsid w:val="009F1B85"/>
    <w:rsid w:val="009F1F40"/>
    <w:rsid w:val="009F1FAF"/>
    <w:rsid w:val="009F275B"/>
    <w:rsid w:val="009F2CF8"/>
    <w:rsid w:val="009F2DE7"/>
    <w:rsid w:val="009F30B1"/>
    <w:rsid w:val="009F3764"/>
    <w:rsid w:val="009F3866"/>
    <w:rsid w:val="009F40BB"/>
    <w:rsid w:val="009F50BB"/>
    <w:rsid w:val="009F5618"/>
    <w:rsid w:val="009F5FE9"/>
    <w:rsid w:val="009F6003"/>
    <w:rsid w:val="009F61C9"/>
    <w:rsid w:val="009F62AB"/>
    <w:rsid w:val="009F653D"/>
    <w:rsid w:val="009F691B"/>
    <w:rsid w:val="009F6D1E"/>
    <w:rsid w:val="009F7C49"/>
    <w:rsid w:val="009F7E7A"/>
    <w:rsid w:val="00A000A3"/>
    <w:rsid w:val="00A0063A"/>
    <w:rsid w:val="00A00D56"/>
    <w:rsid w:val="00A00F9E"/>
    <w:rsid w:val="00A0119C"/>
    <w:rsid w:val="00A013DB"/>
    <w:rsid w:val="00A021F1"/>
    <w:rsid w:val="00A02359"/>
    <w:rsid w:val="00A024AB"/>
    <w:rsid w:val="00A02A2E"/>
    <w:rsid w:val="00A03D23"/>
    <w:rsid w:val="00A04237"/>
    <w:rsid w:val="00A0632F"/>
    <w:rsid w:val="00A0678E"/>
    <w:rsid w:val="00A10E4E"/>
    <w:rsid w:val="00A12231"/>
    <w:rsid w:val="00A128FA"/>
    <w:rsid w:val="00A12C12"/>
    <w:rsid w:val="00A12D12"/>
    <w:rsid w:val="00A1391F"/>
    <w:rsid w:val="00A13B10"/>
    <w:rsid w:val="00A140AE"/>
    <w:rsid w:val="00A14454"/>
    <w:rsid w:val="00A14ABE"/>
    <w:rsid w:val="00A1530F"/>
    <w:rsid w:val="00A16537"/>
    <w:rsid w:val="00A168B4"/>
    <w:rsid w:val="00A16B8D"/>
    <w:rsid w:val="00A16EF1"/>
    <w:rsid w:val="00A20018"/>
    <w:rsid w:val="00A20042"/>
    <w:rsid w:val="00A201B6"/>
    <w:rsid w:val="00A203CC"/>
    <w:rsid w:val="00A20CDC"/>
    <w:rsid w:val="00A214C4"/>
    <w:rsid w:val="00A21B75"/>
    <w:rsid w:val="00A21D0B"/>
    <w:rsid w:val="00A21EF0"/>
    <w:rsid w:val="00A21FC9"/>
    <w:rsid w:val="00A223E2"/>
    <w:rsid w:val="00A2283E"/>
    <w:rsid w:val="00A22B1B"/>
    <w:rsid w:val="00A23C14"/>
    <w:rsid w:val="00A24974"/>
    <w:rsid w:val="00A24A41"/>
    <w:rsid w:val="00A255F7"/>
    <w:rsid w:val="00A26CB1"/>
    <w:rsid w:val="00A26D8E"/>
    <w:rsid w:val="00A31184"/>
    <w:rsid w:val="00A313CF"/>
    <w:rsid w:val="00A31438"/>
    <w:rsid w:val="00A318FF"/>
    <w:rsid w:val="00A32218"/>
    <w:rsid w:val="00A322DD"/>
    <w:rsid w:val="00A3268B"/>
    <w:rsid w:val="00A32B99"/>
    <w:rsid w:val="00A32E07"/>
    <w:rsid w:val="00A32F85"/>
    <w:rsid w:val="00A33503"/>
    <w:rsid w:val="00A33AD3"/>
    <w:rsid w:val="00A33B01"/>
    <w:rsid w:val="00A34192"/>
    <w:rsid w:val="00A34580"/>
    <w:rsid w:val="00A345E0"/>
    <w:rsid w:val="00A358FB"/>
    <w:rsid w:val="00A364F7"/>
    <w:rsid w:val="00A36702"/>
    <w:rsid w:val="00A36E54"/>
    <w:rsid w:val="00A36FBD"/>
    <w:rsid w:val="00A37345"/>
    <w:rsid w:val="00A3774D"/>
    <w:rsid w:val="00A40350"/>
    <w:rsid w:val="00A4078E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0DF"/>
    <w:rsid w:val="00A45193"/>
    <w:rsid w:val="00A45210"/>
    <w:rsid w:val="00A45B02"/>
    <w:rsid w:val="00A45E42"/>
    <w:rsid w:val="00A461A3"/>
    <w:rsid w:val="00A4743F"/>
    <w:rsid w:val="00A474D6"/>
    <w:rsid w:val="00A476A3"/>
    <w:rsid w:val="00A500E5"/>
    <w:rsid w:val="00A50A1A"/>
    <w:rsid w:val="00A5179E"/>
    <w:rsid w:val="00A51FF2"/>
    <w:rsid w:val="00A525D2"/>
    <w:rsid w:val="00A525F9"/>
    <w:rsid w:val="00A534BC"/>
    <w:rsid w:val="00A535E8"/>
    <w:rsid w:val="00A53A39"/>
    <w:rsid w:val="00A54119"/>
    <w:rsid w:val="00A54410"/>
    <w:rsid w:val="00A5479D"/>
    <w:rsid w:val="00A54D47"/>
    <w:rsid w:val="00A55216"/>
    <w:rsid w:val="00A55A28"/>
    <w:rsid w:val="00A55E22"/>
    <w:rsid w:val="00A563BB"/>
    <w:rsid w:val="00A5688B"/>
    <w:rsid w:val="00A57375"/>
    <w:rsid w:val="00A5746F"/>
    <w:rsid w:val="00A5748F"/>
    <w:rsid w:val="00A6042B"/>
    <w:rsid w:val="00A6089B"/>
    <w:rsid w:val="00A60BDA"/>
    <w:rsid w:val="00A61128"/>
    <w:rsid w:val="00A61E58"/>
    <w:rsid w:val="00A61F3C"/>
    <w:rsid w:val="00A6204F"/>
    <w:rsid w:val="00A627B9"/>
    <w:rsid w:val="00A63FD4"/>
    <w:rsid w:val="00A654F5"/>
    <w:rsid w:val="00A655F3"/>
    <w:rsid w:val="00A65A04"/>
    <w:rsid w:val="00A65C12"/>
    <w:rsid w:val="00A6604D"/>
    <w:rsid w:val="00A661E3"/>
    <w:rsid w:val="00A6675A"/>
    <w:rsid w:val="00A6676A"/>
    <w:rsid w:val="00A669E7"/>
    <w:rsid w:val="00A66BE9"/>
    <w:rsid w:val="00A67039"/>
    <w:rsid w:val="00A671D2"/>
    <w:rsid w:val="00A674A5"/>
    <w:rsid w:val="00A67673"/>
    <w:rsid w:val="00A679E2"/>
    <w:rsid w:val="00A70907"/>
    <w:rsid w:val="00A709F5"/>
    <w:rsid w:val="00A70AD8"/>
    <w:rsid w:val="00A714F9"/>
    <w:rsid w:val="00A718B8"/>
    <w:rsid w:val="00A71C87"/>
    <w:rsid w:val="00A71D53"/>
    <w:rsid w:val="00A725CF"/>
    <w:rsid w:val="00A72FCE"/>
    <w:rsid w:val="00A73125"/>
    <w:rsid w:val="00A73579"/>
    <w:rsid w:val="00A73B77"/>
    <w:rsid w:val="00A74759"/>
    <w:rsid w:val="00A74A2D"/>
    <w:rsid w:val="00A768BB"/>
    <w:rsid w:val="00A7726D"/>
    <w:rsid w:val="00A7774C"/>
    <w:rsid w:val="00A77DF4"/>
    <w:rsid w:val="00A80093"/>
    <w:rsid w:val="00A80440"/>
    <w:rsid w:val="00A80BFA"/>
    <w:rsid w:val="00A81263"/>
    <w:rsid w:val="00A81373"/>
    <w:rsid w:val="00A815DB"/>
    <w:rsid w:val="00A81A9D"/>
    <w:rsid w:val="00A81F70"/>
    <w:rsid w:val="00A82435"/>
    <w:rsid w:val="00A82528"/>
    <w:rsid w:val="00A8300D"/>
    <w:rsid w:val="00A83013"/>
    <w:rsid w:val="00A835D9"/>
    <w:rsid w:val="00A842B7"/>
    <w:rsid w:val="00A843D7"/>
    <w:rsid w:val="00A8454F"/>
    <w:rsid w:val="00A84962"/>
    <w:rsid w:val="00A85875"/>
    <w:rsid w:val="00A858D2"/>
    <w:rsid w:val="00A8611E"/>
    <w:rsid w:val="00A86394"/>
    <w:rsid w:val="00A86C34"/>
    <w:rsid w:val="00A87199"/>
    <w:rsid w:val="00A878AF"/>
    <w:rsid w:val="00A879BC"/>
    <w:rsid w:val="00A87D2D"/>
    <w:rsid w:val="00A90DA3"/>
    <w:rsid w:val="00A913B6"/>
    <w:rsid w:val="00A916AB"/>
    <w:rsid w:val="00A917AB"/>
    <w:rsid w:val="00A91C93"/>
    <w:rsid w:val="00A91FCB"/>
    <w:rsid w:val="00A927B0"/>
    <w:rsid w:val="00A93D66"/>
    <w:rsid w:val="00A94B9C"/>
    <w:rsid w:val="00A94F91"/>
    <w:rsid w:val="00A94FBC"/>
    <w:rsid w:val="00A9536B"/>
    <w:rsid w:val="00A959F1"/>
    <w:rsid w:val="00A96A16"/>
    <w:rsid w:val="00A97162"/>
    <w:rsid w:val="00AA003F"/>
    <w:rsid w:val="00AA0101"/>
    <w:rsid w:val="00AA0575"/>
    <w:rsid w:val="00AA05DE"/>
    <w:rsid w:val="00AA0C5C"/>
    <w:rsid w:val="00AA1432"/>
    <w:rsid w:val="00AA1677"/>
    <w:rsid w:val="00AA19E0"/>
    <w:rsid w:val="00AA21D8"/>
    <w:rsid w:val="00AA2776"/>
    <w:rsid w:val="00AA28BA"/>
    <w:rsid w:val="00AA2B8D"/>
    <w:rsid w:val="00AA2C92"/>
    <w:rsid w:val="00AA32CD"/>
    <w:rsid w:val="00AA3BE0"/>
    <w:rsid w:val="00AA3D42"/>
    <w:rsid w:val="00AA4598"/>
    <w:rsid w:val="00AA4B9E"/>
    <w:rsid w:val="00AA5C85"/>
    <w:rsid w:val="00AA63D7"/>
    <w:rsid w:val="00AA6A28"/>
    <w:rsid w:val="00AA7A08"/>
    <w:rsid w:val="00AB019E"/>
    <w:rsid w:val="00AB0846"/>
    <w:rsid w:val="00AB0B75"/>
    <w:rsid w:val="00AB17D5"/>
    <w:rsid w:val="00AB1BE6"/>
    <w:rsid w:val="00AB1E7F"/>
    <w:rsid w:val="00AB299E"/>
    <w:rsid w:val="00AB3F27"/>
    <w:rsid w:val="00AB529A"/>
    <w:rsid w:val="00AB63E2"/>
    <w:rsid w:val="00AB70D8"/>
    <w:rsid w:val="00AB71FE"/>
    <w:rsid w:val="00AB721C"/>
    <w:rsid w:val="00AC0662"/>
    <w:rsid w:val="00AC0E88"/>
    <w:rsid w:val="00AC1C94"/>
    <w:rsid w:val="00AC1EC4"/>
    <w:rsid w:val="00AC3B39"/>
    <w:rsid w:val="00AC418C"/>
    <w:rsid w:val="00AC4585"/>
    <w:rsid w:val="00AC4796"/>
    <w:rsid w:val="00AC492F"/>
    <w:rsid w:val="00AC4F78"/>
    <w:rsid w:val="00AC50A9"/>
    <w:rsid w:val="00AC523C"/>
    <w:rsid w:val="00AC5826"/>
    <w:rsid w:val="00AC65F7"/>
    <w:rsid w:val="00AC6900"/>
    <w:rsid w:val="00AC6D3E"/>
    <w:rsid w:val="00AC6E88"/>
    <w:rsid w:val="00AC6EC5"/>
    <w:rsid w:val="00AC78D3"/>
    <w:rsid w:val="00AC7A84"/>
    <w:rsid w:val="00AC7D34"/>
    <w:rsid w:val="00AD049A"/>
    <w:rsid w:val="00AD141F"/>
    <w:rsid w:val="00AD1572"/>
    <w:rsid w:val="00AD2020"/>
    <w:rsid w:val="00AD3391"/>
    <w:rsid w:val="00AD38A3"/>
    <w:rsid w:val="00AD38D8"/>
    <w:rsid w:val="00AD61DD"/>
    <w:rsid w:val="00AD695A"/>
    <w:rsid w:val="00AD6A01"/>
    <w:rsid w:val="00AD762D"/>
    <w:rsid w:val="00AD7631"/>
    <w:rsid w:val="00AD7910"/>
    <w:rsid w:val="00AD7C04"/>
    <w:rsid w:val="00AD7E77"/>
    <w:rsid w:val="00AE04E7"/>
    <w:rsid w:val="00AE0BAA"/>
    <w:rsid w:val="00AE0C49"/>
    <w:rsid w:val="00AE0CDD"/>
    <w:rsid w:val="00AE118C"/>
    <w:rsid w:val="00AE124D"/>
    <w:rsid w:val="00AE171D"/>
    <w:rsid w:val="00AE1844"/>
    <w:rsid w:val="00AE1B90"/>
    <w:rsid w:val="00AE2643"/>
    <w:rsid w:val="00AE2773"/>
    <w:rsid w:val="00AE2919"/>
    <w:rsid w:val="00AE2E47"/>
    <w:rsid w:val="00AE37F1"/>
    <w:rsid w:val="00AE3B6A"/>
    <w:rsid w:val="00AE3D71"/>
    <w:rsid w:val="00AE40CC"/>
    <w:rsid w:val="00AE45F7"/>
    <w:rsid w:val="00AE4D92"/>
    <w:rsid w:val="00AE4E49"/>
    <w:rsid w:val="00AE5143"/>
    <w:rsid w:val="00AE5C32"/>
    <w:rsid w:val="00AE5DE3"/>
    <w:rsid w:val="00AE5F89"/>
    <w:rsid w:val="00AE69DB"/>
    <w:rsid w:val="00AE69F0"/>
    <w:rsid w:val="00AE6A34"/>
    <w:rsid w:val="00AE6D9E"/>
    <w:rsid w:val="00AE729E"/>
    <w:rsid w:val="00AE7A75"/>
    <w:rsid w:val="00AF0198"/>
    <w:rsid w:val="00AF034B"/>
    <w:rsid w:val="00AF0939"/>
    <w:rsid w:val="00AF0DB0"/>
    <w:rsid w:val="00AF0FB6"/>
    <w:rsid w:val="00AF132D"/>
    <w:rsid w:val="00AF1769"/>
    <w:rsid w:val="00AF1A46"/>
    <w:rsid w:val="00AF1A8A"/>
    <w:rsid w:val="00AF1B54"/>
    <w:rsid w:val="00AF1E14"/>
    <w:rsid w:val="00AF2679"/>
    <w:rsid w:val="00AF3B7D"/>
    <w:rsid w:val="00AF3EE0"/>
    <w:rsid w:val="00AF4221"/>
    <w:rsid w:val="00AF441B"/>
    <w:rsid w:val="00AF4573"/>
    <w:rsid w:val="00AF47EA"/>
    <w:rsid w:val="00AF4B32"/>
    <w:rsid w:val="00AF531C"/>
    <w:rsid w:val="00AF5511"/>
    <w:rsid w:val="00AF55F5"/>
    <w:rsid w:val="00AF5624"/>
    <w:rsid w:val="00AF5AA3"/>
    <w:rsid w:val="00AF5FAD"/>
    <w:rsid w:val="00AF7E87"/>
    <w:rsid w:val="00B002D7"/>
    <w:rsid w:val="00B00653"/>
    <w:rsid w:val="00B01269"/>
    <w:rsid w:val="00B01E9A"/>
    <w:rsid w:val="00B02E1C"/>
    <w:rsid w:val="00B02F88"/>
    <w:rsid w:val="00B03EE7"/>
    <w:rsid w:val="00B03FF0"/>
    <w:rsid w:val="00B0521B"/>
    <w:rsid w:val="00B05776"/>
    <w:rsid w:val="00B059EC"/>
    <w:rsid w:val="00B0631E"/>
    <w:rsid w:val="00B076B7"/>
    <w:rsid w:val="00B07CB5"/>
    <w:rsid w:val="00B1022D"/>
    <w:rsid w:val="00B1039C"/>
    <w:rsid w:val="00B11061"/>
    <w:rsid w:val="00B12C49"/>
    <w:rsid w:val="00B14133"/>
    <w:rsid w:val="00B143C6"/>
    <w:rsid w:val="00B15B9D"/>
    <w:rsid w:val="00B1676F"/>
    <w:rsid w:val="00B17072"/>
    <w:rsid w:val="00B178B8"/>
    <w:rsid w:val="00B2061B"/>
    <w:rsid w:val="00B2151D"/>
    <w:rsid w:val="00B21B5A"/>
    <w:rsid w:val="00B21DDA"/>
    <w:rsid w:val="00B220E8"/>
    <w:rsid w:val="00B22256"/>
    <w:rsid w:val="00B22304"/>
    <w:rsid w:val="00B225FB"/>
    <w:rsid w:val="00B228C1"/>
    <w:rsid w:val="00B22B38"/>
    <w:rsid w:val="00B22EDC"/>
    <w:rsid w:val="00B233EB"/>
    <w:rsid w:val="00B23724"/>
    <w:rsid w:val="00B2381D"/>
    <w:rsid w:val="00B23D4F"/>
    <w:rsid w:val="00B2485D"/>
    <w:rsid w:val="00B2591D"/>
    <w:rsid w:val="00B25B87"/>
    <w:rsid w:val="00B2602F"/>
    <w:rsid w:val="00B26EBA"/>
    <w:rsid w:val="00B272F5"/>
    <w:rsid w:val="00B30447"/>
    <w:rsid w:val="00B3055C"/>
    <w:rsid w:val="00B3067E"/>
    <w:rsid w:val="00B30AC9"/>
    <w:rsid w:val="00B31306"/>
    <w:rsid w:val="00B31F06"/>
    <w:rsid w:val="00B32513"/>
    <w:rsid w:val="00B32721"/>
    <w:rsid w:val="00B32FFF"/>
    <w:rsid w:val="00B330BC"/>
    <w:rsid w:val="00B33341"/>
    <w:rsid w:val="00B33649"/>
    <w:rsid w:val="00B34781"/>
    <w:rsid w:val="00B350AB"/>
    <w:rsid w:val="00B35ACE"/>
    <w:rsid w:val="00B3639D"/>
    <w:rsid w:val="00B367AF"/>
    <w:rsid w:val="00B37571"/>
    <w:rsid w:val="00B37689"/>
    <w:rsid w:val="00B400A6"/>
    <w:rsid w:val="00B4018F"/>
    <w:rsid w:val="00B405D8"/>
    <w:rsid w:val="00B40C73"/>
    <w:rsid w:val="00B411F5"/>
    <w:rsid w:val="00B41BD2"/>
    <w:rsid w:val="00B41E99"/>
    <w:rsid w:val="00B42D4B"/>
    <w:rsid w:val="00B43138"/>
    <w:rsid w:val="00B43C41"/>
    <w:rsid w:val="00B4474A"/>
    <w:rsid w:val="00B451AF"/>
    <w:rsid w:val="00B4569E"/>
    <w:rsid w:val="00B45C6D"/>
    <w:rsid w:val="00B463A3"/>
    <w:rsid w:val="00B46F0D"/>
    <w:rsid w:val="00B470CB"/>
    <w:rsid w:val="00B474B1"/>
    <w:rsid w:val="00B47894"/>
    <w:rsid w:val="00B4791F"/>
    <w:rsid w:val="00B501FE"/>
    <w:rsid w:val="00B505F0"/>
    <w:rsid w:val="00B50F81"/>
    <w:rsid w:val="00B510D7"/>
    <w:rsid w:val="00B51400"/>
    <w:rsid w:val="00B51986"/>
    <w:rsid w:val="00B51B86"/>
    <w:rsid w:val="00B51FBB"/>
    <w:rsid w:val="00B528BC"/>
    <w:rsid w:val="00B52E1E"/>
    <w:rsid w:val="00B52FC8"/>
    <w:rsid w:val="00B53747"/>
    <w:rsid w:val="00B53765"/>
    <w:rsid w:val="00B53A7E"/>
    <w:rsid w:val="00B53BC4"/>
    <w:rsid w:val="00B53E35"/>
    <w:rsid w:val="00B54115"/>
    <w:rsid w:val="00B54361"/>
    <w:rsid w:val="00B54AC1"/>
    <w:rsid w:val="00B54AE1"/>
    <w:rsid w:val="00B55B5A"/>
    <w:rsid w:val="00B560A4"/>
    <w:rsid w:val="00B5660C"/>
    <w:rsid w:val="00B60CBD"/>
    <w:rsid w:val="00B60F14"/>
    <w:rsid w:val="00B61827"/>
    <w:rsid w:val="00B61842"/>
    <w:rsid w:val="00B622ED"/>
    <w:rsid w:val="00B625A6"/>
    <w:rsid w:val="00B63570"/>
    <w:rsid w:val="00B63598"/>
    <w:rsid w:val="00B642D4"/>
    <w:rsid w:val="00B64C14"/>
    <w:rsid w:val="00B65031"/>
    <w:rsid w:val="00B65863"/>
    <w:rsid w:val="00B65905"/>
    <w:rsid w:val="00B66843"/>
    <w:rsid w:val="00B66ACC"/>
    <w:rsid w:val="00B679BC"/>
    <w:rsid w:val="00B67E97"/>
    <w:rsid w:val="00B70099"/>
    <w:rsid w:val="00B714B5"/>
    <w:rsid w:val="00B72126"/>
    <w:rsid w:val="00B726ED"/>
    <w:rsid w:val="00B72EF2"/>
    <w:rsid w:val="00B72F34"/>
    <w:rsid w:val="00B73BFF"/>
    <w:rsid w:val="00B73FDA"/>
    <w:rsid w:val="00B743A5"/>
    <w:rsid w:val="00B74B24"/>
    <w:rsid w:val="00B7543E"/>
    <w:rsid w:val="00B755AA"/>
    <w:rsid w:val="00B756AA"/>
    <w:rsid w:val="00B756BB"/>
    <w:rsid w:val="00B75B48"/>
    <w:rsid w:val="00B767C9"/>
    <w:rsid w:val="00B7699B"/>
    <w:rsid w:val="00B77519"/>
    <w:rsid w:val="00B77717"/>
    <w:rsid w:val="00B77E0B"/>
    <w:rsid w:val="00B80691"/>
    <w:rsid w:val="00B808FE"/>
    <w:rsid w:val="00B80EE5"/>
    <w:rsid w:val="00B8102A"/>
    <w:rsid w:val="00B81126"/>
    <w:rsid w:val="00B81E56"/>
    <w:rsid w:val="00B82B48"/>
    <w:rsid w:val="00B82CAE"/>
    <w:rsid w:val="00B82E22"/>
    <w:rsid w:val="00B82E63"/>
    <w:rsid w:val="00B8307B"/>
    <w:rsid w:val="00B831EA"/>
    <w:rsid w:val="00B83569"/>
    <w:rsid w:val="00B83657"/>
    <w:rsid w:val="00B83A0B"/>
    <w:rsid w:val="00B84C9E"/>
    <w:rsid w:val="00B85866"/>
    <w:rsid w:val="00B85B52"/>
    <w:rsid w:val="00B85ED7"/>
    <w:rsid w:val="00B8610B"/>
    <w:rsid w:val="00B86DBC"/>
    <w:rsid w:val="00B86E74"/>
    <w:rsid w:val="00B87164"/>
    <w:rsid w:val="00B90271"/>
    <w:rsid w:val="00B90D83"/>
    <w:rsid w:val="00B92275"/>
    <w:rsid w:val="00B9235E"/>
    <w:rsid w:val="00B92472"/>
    <w:rsid w:val="00B93993"/>
    <w:rsid w:val="00B944CE"/>
    <w:rsid w:val="00B9662B"/>
    <w:rsid w:val="00B967ED"/>
    <w:rsid w:val="00B96E15"/>
    <w:rsid w:val="00B97142"/>
    <w:rsid w:val="00BA06DE"/>
    <w:rsid w:val="00BA082D"/>
    <w:rsid w:val="00BA08CC"/>
    <w:rsid w:val="00BA1041"/>
    <w:rsid w:val="00BA1CBE"/>
    <w:rsid w:val="00BA1E19"/>
    <w:rsid w:val="00BA261F"/>
    <w:rsid w:val="00BA26E1"/>
    <w:rsid w:val="00BA28C9"/>
    <w:rsid w:val="00BA366A"/>
    <w:rsid w:val="00BA4D6F"/>
    <w:rsid w:val="00BA550F"/>
    <w:rsid w:val="00BA5EF6"/>
    <w:rsid w:val="00BA6552"/>
    <w:rsid w:val="00BA6C63"/>
    <w:rsid w:val="00BA6E3E"/>
    <w:rsid w:val="00BA7007"/>
    <w:rsid w:val="00BA71AC"/>
    <w:rsid w:val="00BB10CB"/>
    <w:rsid w:val="00BB212F"/>
    <w:rsid w:val="00BB32A9"/>
    <w:rsid w:val="00BB3C67"/>
    <w:rsid w:val="00BB40CF"/>
    <w:rsid w:val="00BB4777"/>
    <w:rsid w:val="00BB5C0E"/>
    <w:rsid w:val="00BB5CB2"/>
    <w:rsid w:val="00BB5E4C"/>
    <w:rsid w:val="00BB6666"/>
    <w:rsid w:val="00BB6982"/>
    <w:rsid w:val="00BB6D60"/>
    <w:rsid w:val="00BB73F4"/>
    <w:rsid w:val="00BB7D65"/>
    <w:rsid w:val="00BC01D2"/>
    <w:rsid w:val="00BC0869"/>
    <w:rsid w:val="00BC0910"/>
    <w:rsid w:val="00BC0D8B"/>
    <w:rsid w:val="00BC1661"/>
    <w:rsid w:val="00BC1C6E"/>
    <w:rsid w:val="00BC1E5C"/>
    <w:rsid w:val="00BC1F5D"/>
    <w:rsid w:val="00BC20EB"/>
    <w:rsid w:val="00BC21E0"/>
    <w:rsid w:val="00BC2F05"/>
    <w:rsid w:val="00BC31B3"/>
    <w:rsid w:val="00BC359C"/>
    <w:rsid w:val="00BC4C8B"/>
    <w:rsid w:val="00BC4E8C"/>
    <w:rsid w:val="00BC5297"/>
    <w:rsid w:val="00BC52D2"/>
    <w:rsid w:val="00BC5492"/>
    <w:rsid w:val="00BC5D31"/>
    <w:rsid w:val="00BC60BA"/>
    <w:rsid w:val="00BC6FBB"/>
    <w:rsid w:val="00BC7C53"/>
    <w:rsid w:val="00BD1830"/>
    <w:rsid w:val="00BD1B60"/>
    <w:rsid w:val="00BD1E80"/>
    <w:rsid w:val="00BD24A8"/>
    <w:rsid w:val="00BD3A39"/>
    <w:rsid w:val="00BD44D2"/>
    <w:rsid w:val="00BD5229"/>
    <w:rsid w:val="00BD5934"/>
    <w:rsid w:val="00BD5AE3"/>
    <w:rsid w:val="00BD5D56"/>
    <w:rsid w:val="00BD5DC8"/>
    <w:rsid w:val="00BD61DA"/>
    <w:rsid w:val="00BD6622"/>
    <w:rsid w:val="00BD66B4"/>
    <w:rsid w:val="00BD6C68"/>
    <w:rsid w:val="00BD6F6E"/>
    <w:rsid w:val="00BD6FEC"/>
    <w:rsid w:val="00BD7016"/>
    <w:rsid w:val="00BD74B8"/>
    <w:rsid w:val="00BD7D64"/>
    <w:rsid w:val="00BE03AB"/>
    <w:rsid w:val="00BE1A82"/>
    <w:rsid w:val="00BE1F73"/>
    <w:rsid w:val="00BE3135"/>
    <w:rsid w:val="00BE3435"/>
    <w:rsid w:val="00BE3F20"/>
    <w:rsid w:val="00BE4217"/>
    <w:rsid w:val="00BE498E"/>
    <w:rsid w:val="00BE4CCD"/>
    <w:rsid w:val="00BE50A2"/>
    <w:rsid w:val="00BE5DE3"/>
    <w:rsid w:val="00BE6838"/>
    <w:rsid w:val="00BE6F8C"/>
    <w:rsid w:val="00BE71F7"/>
    <w:rsid w:val="00BE72E6"/>
    <w:rsid w:val="00BE7429"/>
    <w:rsid w:val="00BE7AD8"/>
    <w:rsid w:val="00BF00F5"/>
    <w:rsid w:val="00BF05BA"/>
    <w:rsid w:val="00BF0727"/>
    <w:rsid w:val="00BF0CB9"/>
    <w:rsid w:val="00BF1F6F"/>
    <w:rsid w:val="00BF1FC2"/>
    <w:rsid w:val="00BF20CF"/>
    <w:rsid w:val="00BF35FF"/>
    <w:rsid w:val="00BF38AA"/>
    <w:rsid w:val="00BF4757"/>
    <w:rsid w:val="00BF5CE4"/>
    <w:rsid w:val="00BF6342"/>
    <w:rsid w:val="00BF729D"/>
    <w:rsid w:val="00BF7A09"/>
    <w:rsid w:val="00BF7BAE"/>
    <w:rsid w:val="00C00921"/>
    <w:rsid w:val="00C01641"/>
    <w:rsid w:val="00C0225E"/>
    <w:rsid w:val="00C02D10"/>
    <w:rsid w:val="00C034C6"/>
    <w:rsid w:val="00C03586"/>
    <w:rsid w:val="00C0360C"/>
    <w:rsid w:val="00C03642"/>
    <w:rsid w:val="00C03BCB"/>
    <w:rsid w:val="00C03E44"/>
    <w:rsid w:val="00C0419A"/>
    <w:rsid w:val="00C0572A"/>
    <w:rsid w:val="00C05F03"/>
    <w:rsid w:val="00C072FB"/>
    <w:rsid w:val="00C07921"/>
    <w:rsid w:val="00C079F9"/>
    <w:rsid w:val="00C1136A"/>
    <w:rsid w:val="00C11E45"/>
    <w:rsid w:val="00C11F85"/>
    <w:rsid w:val="00C12104"/>
    <w:rsid w:val="00C12870"/>
    <w:rsid w:val="00C129EB"/>
    <w:rsid w:val="00C136F8"/>
    <w:rsid w:val="00C1395D"/>
    <w:rsid w:val="00C13B01"/>
    <w:rsid w:val="00C13DA6"/>
    <w:rsid w:val="00C148C5"/>
    <w:rsid w:val="00C14BB2"/>
    <w:rsid w:val="00C15B02"/>
    <w:rsid w:val="00C15E32"/>
    <w:rsid w:val="00C16C4E"/>
    <w:rsid w:val="00C16CCB"/>
    <w:rsid w:val="00C178B3"/>
    <w:rsid w:val="00C178F9"/>
    <w:rsid w:val="00C17F6C"/>
    <w:rsid w:val="00C214F1"/>
    <w:rsid w:val="00C21FBE"/>
    <w:rsid w:val="00C22678"/>
    <w:rsid w:val="00C232FE"/>
    <w:rsid w:val="00C23AAE"/>
    <w:rsid w:val="00C23E45"/>
    <w:rsid w:val="00C23FE0"/>
    <w:rsid w:val="00C240EB"/>
    <w:rsid w:val="00C245A3"/>
    <w:rsid w:val="00C24DBF"/>
    <w:rsid w:val="00C24FD2"/>
    <w:rsid w:val="00C25060"/>
    <w:rsid w:val="00C25135"/>
    <w:rsid w:val="00C266EB"/>
    <w:rsid w:val="00C26ABD"/>
    <w:rsid w:val="00C26CDA"/>
    <w:rsid w:val="00C278CE"/>
    <w:rsid w:val="00C27A8B"/>
    <w:rsid w:val="00C30DCD"/>
    <w:rsid w:val="00C31A80"/>
    <w:rsid w:val="00C33976"/>
    <w:rsid w:val="00C33A74"/>
    <w:rsid w:val="00C33AF5"/>
    <w:rsid w:val="00C34EFD"/>
    <w:rsid w:val="00C359E3"/>
    <w:rsid w:val="00C35F70"/>
    <w:rsid w:val="00C3606A"/>
    <w:rsid w:val="00C36B06"/>
    <w:rsid w:val="00C36FBD"/>
    <w:rsid w:val="00C3735F"/>
    <w:rsid w:val="00C40CB7"/>
    <w:rsid w:val="00C41132"/>
    <w:rsid w:val="00C4128B"/>
    <w:rsid w:val="00C41526"/>
    <w:rsid w:val="00C41A19"/>
    <w:rsid w:val="00C41E8A"/>
    <w:rsid w:val="00C41ED9"/>
    <w:rsid w:val="00C4249C"/>
    <w:rsid w:val="00C43059"/>
    <w:rsid w:val="00C433F9"/>
    <w:rsid w:val="00C44CED"/>
    <w:rsid w:val="00C44DFD"/>
    <w:rsid w:val="00C44F54"/>
    <w:rsid w:val="00C45403"/>
    <w:rsid w:val="00C4544A"/>
    <w:rsid w:val="00C46157"/>
    <w:rsid w:val="00C464DB"/>
    <w:rsid w:val="00C46D1D"/>
    <w:rsid w:val="00C479C3"/>
    <w:rsid w:val="00C50823"/>
    <w:rsid w:val="00C50DBF"/>
    <w:rsid w:val="00C51377"/>
    <w:rsid w:val="00C51B58"/>
    <w:rsid w:val="00C51DD4"/>
    <w:rsid w:val="00C53366"/>
    <w:rsid w:val="00C53617"/>
    <w:rsid w:val="00C53833"/>
    <w:rsid w:val="00C53BF9"/>
    <w:rsid w:val="00C54672"/>
    <w:rsid w:val="00C54B78"/>
    <w:rsid w:val="00C54C2C"/>
    <w:rsid w:val="00C54C95"/>
    <w:rsid w:val="00C54E61"/>
    <w:rsid w:val="00C55A3F"/>
    <w:rsid w:val="00C570CF"/>
    <w:rsid w:val="00C57515"/>
    <w:rsid w:val="00C57E6F"/>
    <w:rsid w:val="00C60B3B"/>
    <w:rsid w:val="00C60C77"/>
    <w:rsid w:val="00C612BE"/>
    <w:rsid w:val="00C6182C"/>
    <w:rsid w:val="00C6193A"/>
    <w:rsid w:val="00C61BD8"/>
    <w:rsid w:val="00C63744"/>
    <w:rsid w:val="00C63CA7"/>
    <w:rsid w:val="00C6437E"/>
    <w:rsid w:val="00C65338"/>
    <w:rsid w:val="00C65945"/>
    <w:rsid w:val="00C65A40"/>
    <w:rsid w:val="00C65AF8"/>
    <w:rsid w:val="00C66440"/>
    <w:rsid w:val="00C66886"/>
    <w:rsid w:val="00C66897"/>
    <w:rsid w:val="00C66950"/>
    <w:rsid w:val="00C66D7F"/>
    <w:rsid w:val="00C67127"/>
    <w:rsid w:val="00C672DA"/>
    <w:rsid w:val="00C67327"/>
    <w:rsid w:val="00C673F9"/>
    <w:rsid w:val="00C67504"/>
    <w:rsid w:val="00C675AC"/>
    <w:rsid w:val="00C7024F"/>
    <w:rsid w:val="00C703A3"/>
    <w:rsid w:val="00C707CE"/>
    <w:rsid w:val="00C70981"/>
    <w:rsid w:val="00C711CB"/>
    <w:rsid w:val="00C71503"/>
    <w:rsid w:val="00C7214D"/>
    <w:rsid w:val="00C72ACE"/>
    <w:rsid w:val="00C732CC"/>
    <w:rsid w:val="00C736E9"/>
    <w:rsid w:val="00C73896"/>
    <w:rsid w:val="00C740FB"/>
    <w:rsid w:val="00C74603"/>
    <w:rsid w:val="00C746D8"/>
    <w:rsid w:val="00C75391"/>
    <w:rsid w:val="00C756D9"/>
    <w:rsid w:val="00C7591E"/>
    <w:rsid w:val="00C7642B"/>
    <w:rsid w:val="00C764C3"/>
    <w:rsid w:val="00C76F89"/>
    <w:rsid w:val="00C77330"/>
    <w:rsid w:val="00C80B92"/>
    <w:rsid w:val="00C80C44"/>
    <w:rsid w:val="00C80C9A"/>
    <w:rsid w:val="00C80D38"/>
    <w:rsid w:val="00C81759"/>
    <w:rsid w:val="00C81ED4"/>
    <w:rsid w:val="00C823E3"/>
    <w:rsid w:val="00C82776"/>
    <w:rsid w:val="00C83898"/>
    <w:rsid w:val="00C8448F"/>
    <w:rsid w:val="00C84521"/>
    <w:rsid w:val="00C86565"/>
    <w:rsid w:val="00C86EE4"/>
    <w:rsid w:val="00C86F4B"/>
    <w:rsid w:val="00C87607"/>
    <w:rsid w:val="00C877AA"/>
    <w:rsid w:val="00C90CE0"/>
    <w:rsid w:val="00C90E2C"/>
    <w:rsid w:val="00C90F35"/>
    <w:rsid w:val="00C9310A"/>
    <w:rsid w:val="00C93369"/>
    <w:rsid w:val="00C93731"/>
    <w:rsid w:val="00C9385C"/>
    <w:rsid w:val="00C93919"/>
    <w:rsid w:val="00C94A3B"/>
    <w:rsid w:val="00C94FAA"/>
    <w:rsid w:val="00C95343"/>
    <w:rsid w:val="00C969A0"/>
    <w:rsid w:val="00CA0394"/>
    <w:rsid w:val="00CA0BE3"/>
    <w:rsid w:val="00CA0DFA"/>
    <w:rsid w:val="00CA0ED9"/>
    <w:rsid w:val="00CA1DE8"/>
    <w:rsid w:val="00CA33B5"/>
    <w:rsid w:val="00CA3405"/>
    <w:rsid w:val="00CA4719"/>
    <w:rsid w:val="00CA52C9"/>
    <w:rsid w:val="00CA5645"/>
    <w:rsid w:val="00CA5A5B"/>
    <w:rsid w:val="00CA6E0F"/>
    <w:rsid w:val="00CB004E"/>
    <w:rsid w:val="00CB05A8"/>
    <w:rsid w:val="00CB05BB"/>
    <w:rsid w:val="00CB0633"/>
    <w:rsid w:val="00CB0AE0"/>
    <w:rsid w:val="00CB105E"/>
    <w:rsid w:val="00CB17BB"/>
    <w:rsid w:val="00CB1CC8"/>
    <w:rsid w:val="00CB2832"/>
    <w:rsid w:val="00CB30AE"/>
    <w:rsid w:val="00CB3367"/>
    <w:rsid w:val="00CB37FA"/>
    <w:rsid w:val="00CB3983"/>
    <w:rsid w:val="00CB4530"/>
    <w:rsid w:val="00CB47EE"/>
    <w:rsid w:val="00CB4C77"/>
    <w:rsid w:val="00CB52EA"/>
    <w:rsid w:val="00CB5454"/>
    <w:rsid w:val="00CB5AAD"/>
    <w:rsid w:val="00CB5E64"/>
    <w:rsid w:val="00CB70AD"/>
    <w:rsid w:val="00CB733B"/>
    <w:rsid w:val="00CB74CA"/>
    <w:rsid w:val="00CC02BA"/>
    <w:rsid w:val="00CC121F"/>
    <w:rsid w:val="00CC1233"/>
    <w:rsid w:val="00CC1276"/>
    <w:rsid w:val="00CC1F2E"/>
    <w:rsid w:val="00CC25B4"/>
    <w:rsid w:val="00CC2B93"/>
    <w:rsid w:val="00CC360B"/>
    <w:rsid w:val="00CC383E"/>
    <w:rsid w:val="00CC3BFD"/>
    <w:rsid w:val="00CC3FF3"/>
    <w:rsid w:val="00CC5160"/>
    <w:rsid w:val="00CC570A"/>
    <w:rsid w:val="00CC65EA"/>
    <w:rsid w:val="00CC698F"/>
    <w:rsid w:val="00CC6D64"/>
    <w:rsid w:val="00CC713B"/>
    <w:rsid w:val="00CD0200"/>
    <w:rsid w:val="00CD17F3"/>
    <w:rsid w:val="00CD1F2A"/>
    <w:rsid w:val="00CD30FD"/>
    <w:rsid w:val="00CD32B8"/>
    <w:rsid w:val="00CD3325"/>
    <w:rsid w:val="00CD3350"/>
    <w:rsid w:val="00CD431F"/>
    <w:rsid w:val="00CD45C2"/>
    <w:rsid w:val="00CD4BA4"/>
    <w:rsid w:val="00CD4C54"/>
    <w:rsid w:val="00CD5513"/>
    <w:rsid w:val="00CD551D"/>
    <w:rsid w:val="00CD6563"/>
    <w:rsid w:val="00CD740D"/>
    <w:rsid w:val="00CD7D1B"/>
    <w:rsid w:val="00CE006E"/>
    <w:rsid w:val="00CE043F"/>
    <w:rsid w:val="00CE0841"/>
    <w:rsid w:val="00CE0B68"/>
    <w:rsid w:val="00CE0C5B"/>
    <w:rsid w:val="00CE1057"/>
    <w:rsid w:val="00CE2AFE"/>
    <w:rsid w:val="00CE2B30"/>
    <w:rsid w:val="00CE339A"/>
    <w:rsid w:val="00CE43B3"/>
    <w:rsid w:val="00CE4A33"/>
    <w:rsid w:val="00CE5A3F"/>
    <w:rsid w:val="00CE6590"/>
    <w:rsid w:val="00CE6620"/>
    <w:rsid w:val="00CE6947"/>
    <w:rsid w:val="00CE766D"/>
    <w:rsid w:val="00CE7834"/>
    <w:rsid w:val="00CF080C"/>
    <w:rsid w:val="00CF0958"/>
    <w:rsid w:val="00CF1885"/>
    <w:rsid w:val="00CF191F"/>
    <w:rsid w:val="00CF1E4A"/>
    <w:rsid w:val="00CF2A46"/>
    <w:rsid w:val="00CF3E03"/>
    <w:rsid w:val="00CF4FBE"/>
    <w:rsid w:val="00CF4FFF"/>
    <w:rsid w:val="00CF594D"/>
    <w:rsid w:val="00CF5B33"/>
    <w:rsid w:val="00CF6711"/>
    <w:rsid w:val="00CF7581"/>
    <w:rsid w:val="00CF7787"/>
    <w:rsid w:val="00CF77A0"/>
    <w:rsid w:val="00CF7955"/>
    <w:rsid w:val="00CF7FAB"/>
    <w:rsid w:val="00D004F5"/>
    <w:rsid w:val="00D00C02"/>
    <w:rsid w:val="00D010AA"/>
    <w:rsid w:val="00D03256"/>
    <w:rsid w:val="00D03AC1"/>
    <w:rsid w:val="00D047FE"/>
    <w:rsid w:val="00D04CA4"/>
    <w:rsid w:val="00D053A7"/>
    <w:rsid w:val="00D05506"/>
    <w:rsid w:val="00D05730"/>
    <w:rsid w:val="00D057CE"/>
    <w:rsid w:val="00D05D21"/>
    <w:rsid w:val="00D06970"/>
    <w:rsid w:val="00D06D3C"/>
    <w:rsid w:val="00D07835"/>
    <w:rsid w:val="00D07B79"/>
    <w:rsid w:val="00D07BF3"/>
    <w:rsid w:val="00D07EB5"/>
    <w:rsid w:val="00D1050B"/>
    <w:rsid w:val="00D1091D"/>
    <w:rsid w:val="00D10DD9"/>
    <w:rsid w:val="00D110C7"/>
    <w:rsid w:val="00D111C1"/>
    <w:rsid w:val="00D11344"/>
    <w:rsid w:val="00D11493"/>
    <w:rsid w:val="00D11802"/>
    <w:rsid w:val="00D11AB6"/>
    <w:rsid w:val="00D11E32"/>
    <w:rsid w:val="00D129EF"/>
    <w:rsid w:val="00D13758"/>
    <w:rsid w:val="00D14108"/>
    <w:rsid w:val="00D147D7"/>
    <w:rsid w:val="00D14BCA"/>
    <w:rsid w:val="00D14C3B"/>
    <w:rsid w:val="00D1536B"/>
    <w:rsid w:val="00D153C6"/>
    <w:rsid w:val="00D164D1"/>
    <w:rsid w:val="00D16EF2"/>
    <w:rsid w:val="00D16F35"/>
    <w:rsid w:val="00D170ED"/>
    <w:rsid w:val="00D17EFD"/>
    <w:rsid w:val="00D17F3F"/>
    <w:rsid w:val="00D204BB"/>
    <w:rsid w:val="00D20C60"/>
    <w:rsid w:val="00D20FD9"/>
    <w:rsid w:val="00D213A2"/>
    <w:rsid w:val="00D21433"/>
    <w:rsid w:val="00D21645"/>
    <w:rsid w:val="00D219A3"/>
    <w:rsid w:val="00D220C3"/>
    <w:rsid w:val="00D227CB"/>
    <w:rsid w:val="00D22F86"/>
    <w:rsid w:val="00D233AB"/>
    <w:rsid w:val="00D23DBB"/>
    <w:rsid w:val="00D24148"/>
    <w:rsid w:val="00D24A6D"/>
    <w:rsid w:val="00D25492"/>
    <w:rsid w:val="00D25580"/>
    <w:rsid w:val="00D25D2C"/>
    <w:rsid w:val="00D25D6E"/>
    <w:rsid w:val="00D26E70"/>
    <w:rsid w:val="00D2715B"/>
    <w:rsid w:val="00D27440"/>
    <w:rsid w:val="00D27765"/>
    <w:rsid w:val="00D27A46"/>
    <w:rsid w:val="00D27C51"/>
    <w:rsid w:val="00D30834"/>
    <w:rsid w:val="00D30B01"/>
    <w:rsid w:val="00D31058"/>
    <w:rsid w:val="00D3154B"/>
    <w:rsid w:val="00D31EF5"/>
    <w:rsid w:val="00D32990"/>
    <w:rsid w:val="00D330B4"/>
    <w:rsid w:val="00D33BD0"/>
    <w:rsid w:val="00D33DC8"/>
    <w:rsid w:val="00D340AE"/>
    <w:rsid w:val="00D343FB"/>
    <w:rsid w:val="00D34525"/>
    <w:rsid w:val="00D34F3A"/>
    <w:rsid w:val="00D35F5B"/>
    <w:rsid w:val="00D3657B"/>
    <w:rsid w:val="00D36667"/>
    <w:rsid w:val="00D3681A"/>
    <w:rsid w:val="00D36F64"/>
    <w:rsid w:val="00D3730B"/>
    <w:rsid w:val="00D37340"/>
    <w:rsid w:val="00D375DD"/>
    <w:rsid w:val="00D375EC"/>
    <w:rsid w:val="00D37F73"/>
    <w:rsid w:val="00D410A9"/>
    <w:rsid w:val="00D41EED"/>
    <w:rsid w:val="00D4222D"/>
    <w:rsid w:val="00D428A0"/>
    <w:rsid w:val="00D42FCB"/>
    <w:rsid w:val="00D439A5"/>
    <w:rsid w:val="00D44203"/>
    <w:rsid w:val="00D44A9F"/>
    <w:rsid w:val="00D45350"/>
    <w:rsid w:val="00D45499"/>
    <w:rsid w:val="00D45ECA"/>
    <w:rsid w:val="00D46454"/>
    <w:rsid w:val="00D4653A"/>
    <w:rsid w:val="00D4653C"/>
    <w:rsid w:val="00D46E65"/>
    <w:rsid w:val="00D47466"/>
    <w:rsid w:val="00D50796"/>
    <w:rsid w:val="00D51555"/>
    <w:rsid w:val="00D524CD"/>
    <w:rsid w:val="00D53168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873"/>
    <w:rsid w:val="00D62AF6"/>
    <w:rsid w:val="00D63425"/>
    <w:rsid w:val="00D64412"/>
    <w:rsid w:val="00D653D1"/>
    <w:rsid w:val="00D6593A"/>
    <w:rsid w:val="00D66D79"/>
    <w:rsid w:val="00D6747C"/>
    <w:rsid w:val="00D67C35"/>
    <w:rsid w:val="00D700F7"/>
    <w:rsid w:val="00D70C55"/>
    <w:rsid w:val="00D71008"/>
    <w:rsid w:val="00D71292"/>
    <w:rsid w:val="00D72037"/>
    <w:rsid w:val="00D72354"/>
    <w:rsid w:val="00D72C4F"/>
    <w:rsid w:val="00D73AA6"/>
    <w:rsid w:val="00D73CD9"/>
    <w:rsid w:val="00D73E93"/>
    <w:rsid w:val="00D743F9"/>
    <w:rsid w:val="00D747BF"/>
    <w:rsid w:val="00D74BFE"/>
    <w:rsid w:val="00D75F96"/>
    <w:rsid w:val="00D76558"/>
    <w:rsid w:val="00D767F6"/>
    <w:rsid w:val="00D7722D"/>
    <w:rsid w:val="00D779F2"/>
    <w:rsid w:val="00D80644"/>
    <w:rsid w:val="00D8076E"/>
    <w:rsid w:val="00D80D8A"/>
    <w:rsid w:val="00D80F97"/>
    <w:rsid w:val="00D813F0"/>
    <w:rsid w:val="00D8198B"/>
    <w:rsid w:val="00D81AC3"/>
    <w:rsid w:val="00D828B4"/>
    <w:rsid w:val="00D82A13"/>
    <w:rsid w:val="00D84157"/>
    <w:rsid w:val="00D84458"/>
    <w:rsid w:val="00D85107"/>
    <w:rsid w:val="00D85861"/>
    <w:rsid w:val="00D859FD"/>
    <w:rsid w:val="00D85ADE"/>
    <w:rsid w:val="00D85E99"/>
    <w:rsid w:val="00D862C2"/>
    <w:rsid w:val="00D875D0"/>
    <w:rsid w:val="00D87875"/>
    <w:rsid w:val="00D90F07"/>
    <w:rsid w:val="00D911E8"/>
    <w:rsid w:val="00D916A6"/>
    <w:rsid w:val="00D919D5"/>
    <w:rsid w:val="00D92971"/>
    <w:rsid w:val="00D92B95"/>
    <w:rsid w:val="00D93CEB"/>
    <w:rsid w:val="00D946E7"/>
    <w:rsid w:val="00D94B9A"/>
    <w:rsid w:val="00D94F55"/>
    <w:rsid w:val="00D95537"/>
    <w:rsid w:val="00D957F4"/>
    <w:rsid w:val="00D95A22"/>
    <w:rsid w:val="00D96CA2"/>
    <w:rsid w:val="00D9712A"/>
    <w:rsid w:val="00DA084C"/>
    <w:rsid w:val="00DA0BD1"/>
    <w:rsid w:val="00DA13A7"/>
    <w:rsid w:val="00DA1A2D"/>
    <w:rsid w:val="00DA1F48"/>
    <w:rsid w:val="00DA2EB7"/>
    <w:rsid w:val="00DA39B6"/>
    <w:rsid w:val="00DA3E7F"/>
    <w:rsid w:val="00DA44FA"/>
    <w:rsid w:val="00DA48DF"/>
    <w:rsid w:val="00DA4ABB"/>
    <w:rsid w:val="00DA4FF6"/>
    <w:rsid w:val="00DA50D1"/>
    <w:rsid w:val="00DA554B"/>
    <w:rsid w:val="00DA5C03"/>
    <w:rsid w:val="00DA6407"/>
    <w:rsid w:val="00DA649E"/>
    <w:rsid w:val="00DA66A7"/>
    <w:rsid w:val="00DA6843"/>
    <w:rsid w:val="00DA7194"/>
    <w:rsid w:val="00DA76D7"/>
    <w:rsid w:val="00DB0726"/>
    <w:rsid w:val="00DB0C57"/>
    <w:rsid w:val="00DB133D"/>
    <w:rsid w:val="00DB226F"/>
    <w:rsid w:val="00DB2FB2"/>
    <w:rsid w:val="00DB359E"/>
    <w:rsid w:val="00DB3739"/>
    <w:rsid w:val="00DB3CA6"/>
    <w:rsid w:val="00DB4289"/>
    <w:rsid w:val="00DB4C72"/>
    <w:rsid w:val="00DB553F"/>
    <w:rsid w:val="00DB5F1E"/>
    <w:rsid w:val="00DB6268"/>
    <w:rsid w:val="00DB655B"/>
    <w:rsid w:val="00DB6625"/>
    <w:rsid w:val="00DB697C"/>
    <w:rsid w:val="00DB6E4C"/>
    <w:rsid w:val="00DB6F3C"/>
    <w:rsid w:val="00DC1BFF"/>
    <w:rsid w:val="00DC1D59"/>
    <w:rsid w:val="00DC220B"/>
    <w:rsid w:val="00DC233F"/>
    <w:rsid w:val="00DC344F"/>
    <w:rsid w:val="00DC41E8"/>
    <w:rsid w:val="00DC49F5"/>
    <w:rsid w:val="00DC610F"/>
    <w:rsid w:val="00DC6A92"/>
    <w:rsid w:val="00DC6AD2"/>
    <w:rsid w:val="00DC773C"/>
    <w:rsid w:val="00DC779A"/>
    <w:rsid w:val="00DC7B2C"/>
    <w:rsid w:val="00DD099D"/>
    <w:rsid w:val="00DD0B30"/>
    <w:rsid w:val="00DD0E81"/>
    <w:rsid w:val="00DD11A9"/>
    <w:rsid w:val="00DD161B"/>
    <w:rsid w:val="00DD1959"/>
    <w:rsid w:val="00DD1E48"/>
    <w:rsid w:val="00DD239C"/>
    <w:rsid w:val="00DD3153"/>
    <w:rsid w:val="00DD349D"/>
    <w:rsid w:val="00DD43FD"/>
    <w:rsid w:val="00DD4A37"/>
    <w:rsid w:val="00DD56E9"/>
    <w:rsid w:val="00DD589C"/>
    <w:rsid w:val="00DD5F3F"/>
    <w:rsid w:val="00DD606B"/>
    <w:rsid w:val="00DD6391"/>
    <w:rsid w:val="00DD6853"/>
    <w:rsid w:val="00DD7135"/>
    <w:rsid w:val="00DD7171"/>
    <w:rsid w:val="00DD7465"/>
    <w:rsid w:val="00DD771E"/>
    <w:rsid w:val="00DD78FC"/>
    <w:rsid w:val="00DD7C22"/>
    <w:rsid w:val="00DD7DDA"/>
    <w:rsid w:val="00DD7E8E"/>
    <w:rsid w:val="00DD7FA3"/>
    <w:rsid w:val="00DE0E19"/>
    <w:rsid w:val="00DE1652"/>
    <w:rsid w:val="00DE173D"/>
    <w:rsid w:val="00DE1F54"/>
    <w:rsid w:val="00DE2B84"/>
    <w:rsid w:val="00DE2F38"/>
    <w:rsid w:val="00DE3AD2"/>
    <w:rsid w:val="00DE57BA"/>
    <w:rsid w:val="00DE592F"/>
    <w:rsid w:val="00DE5E47"/>
    <w:rsid w:val="00DE6710"/>
    <w:rsid w:val="00DE6B4A"/>
    <w:rsid w:val="00DE7484"/>
    <w:rsid w:val="00DE74F4"/>
    <w:rsid w:val="00DF0194"/>
    <w:rsid w:val="00DF027A"/>
    <w:rsid w:val="00DF0444"/>
    <w:rsid w:val="00DF290F"/>
    <w:rsid w:val="00DF330A"/>
    <w:rsid w:val="00DF343F"/>
    <w:rsid w:val="00DF3CCF"/>
    <w:rsid w:val="00DF43D8"/>
    <w:rsid w:val="00DF52BE"/>
    <w:rsid w:val="00DF5849"/>
    <w:rsid w:val="00DF5AC5"/>
    <w:rsid w:val="00DF6397"/>
    <w:rsid w:val="00DF68D8"/>
    <w:rsid w:val="00DF6FCE"/>
    <w:rsid w:val="00DF768D"/>
    <w:rsid w:val="00DF787D"/>
    <w:rsid w:val="00E0022F"/>
    <w:rsid w:val="00E00BA4"/>
    <w:rsid w:val="00E00C93"/>
    <w:rsid w:val="00E012CE"/>
    <w:rsid w:val="00E01513"/>
    <w:rsid w:val="00E01938"/>
    <w:rsid w:val="00E01A63"/>
    <w:rsid w:val="00E01CB5"/>
    <w:rsid w:val="00E02519"/>
    <w:rsid w:val="00E02B32"/>
    <w:rsid w:val="00E0330D"/>
    <w:rsid w:val="00E0345A"/>
    <w:rsid w:val="00E03B35"/>
    <w:rsid w:val="00E03CF4"/>
    <w:rsid w:val="00E041A3"/>
    <w:rsid w:val="00E057C2"/>
    <w:rsid w:val="00E05F25"/>
    <w:rsid w:val="00E05F90"/>
    <w:rsid w:val="00E0603D"/>
    <w:rsid w:val="00E06289"/>
    <w:rsid w:val="00E06CED"/>
    <w:rsid w:val="00E073DA"/>
    <w:rsid w:val="00E079DA"/>
    <w:rsid w:val="00E103FA"/>
    <w:rsid w:val="00E10F9C"/>
    <w:rsid w:val="00E11000"/>
    <w:rsid w:val="00E1132D"/>
    <w:rsid w:val="00E11562"/>
    <w:rsid w:val="00E12882"/>
    <w:rsid w:val="00E1298B"/>
    <w:rsid w:val="00E12A30"/>
    <w:rsid w:val="00E12CF0"/>
    <w:rsid w:val="00E1363A"/>
    <w:rsid w:val="00E13662"/>
    <w:rsid w:val="00E13985"/>
    <w:rsid w:val="00E13CFC"/>
    <w:rsid w:val="00E1419B"/>
    <w:rsid w:val="00E14316"/>
    <w:rsid w:val="00E149B5"/>
    <w:rsid w:val="00E14BE3"/>
    <w:rsid w:val="00E14BF6"/>
    <w:rsid w:val="00E14F1E"/>
    <w:rsid w:val="00E151A3"/>
    <w:rsid w:val="00E158ED"/>
    <w:rsid w:val="00E16484"/>
    <w:rsid w:val="00E16E3F"/>
    <w:rsid w:val="00E1706F"/>
    <w:rsid w:val="00E175F9"/>
    <w:rsid w:val="00E17798"/>
    <w:rsid w:val="00E17E64"/>
    <w:rsid w:val="00E17F5A"/>
    <w:rsid w:val="00E203D1"/>
    <w:rsid w:val="00E2150F"/>
    <w:rsid w:val="00E2158C"/>
    <w:rsid w:val="00E21DD1"/>
    <w:rsid w:val="00E223CA"/>
    <w:rsid w:val="00E228B2"/>
    <w:rsid w:val="00E23421"/>
    <w:rsid w:val="00E23ABA"/>
    <w:rsid w:val="00E23FC7"/>
    <w:rsid w:val="00E24017"/>
    <w:rsid w:val="00E240F3"/>
    <w:rsid w:val="00E244F6"/>
    <w:rsid w:val="00E24546"/>
    <w:rsid w:val="00E24AA9"/>
    <w:rsid w:val="00E2503A"/>
    <w:rsid w:val="00E26792"/>
    <w:rsid w:val="00E26953"/>
    <w:rsid w:val="00E26D20"/>
    <w:rsid w:val="00E274F8"/>
    <w:rsid w:val="00E27691"/>
    <w:rsid w:val="00E30146"/>
    <w:rsid w:val="00E31401"/>
    <w:rsid w:val="00E319FD"/>
    <w:rsid w:val="00E3284D"/>
    <w:rsid w:val="00E3313F"/>
    <w:rsid w:val="00E331A9"/>
    <w:rsid w:val="00E337DF"/>
    <w:rsid w:val="00E339DF"/>
    <w:rsid w:val="00E33D15"/>
    <w:rsid w:val="00E33D5F"/>
    <w:rsid w:val="00E33DE2"/>
    <w:rsid w:val="00E33EAD"/>
    <w:rsid w:val="00E33EE1"/>
    <w:rsid w:val="00E34035"/>
    <w:rsid w:val="00E345F2"/>
    <w:rsid w:val="00E35179"/>
    <w:rsid w:val="00E3545A"/>
    <w:rsid w:val="00E3611E"/>
    <w:rsid w:val="00E3647A"/>
    <w:rsid w:val="00E37C47"/>
    <w:rsid w:val="00E4334C"/>
    <w:rsid w:val="00E43824"/>
    <w:rsid w:val="00E44B16"/>
    <w:rsid w:val="00E45463"/>
    <w:rsid w:val="00E454E7"/>
    <w:rsid w:val="00E45DB1"/>
    <w:rsid w:val="00E45DBB"/>
    <w:rsid w:val="00E46574"/>
    <w:rsid w:val="00E501F0"/>
    <w:rsid w:val="00E507B8"/>
    <w:rsid w:val="00E516E9"/>
    <w:rsid w:val="00E51706"/>
    <w:rsid w:val="00E51987"/>
    <w:rsid w:val="00E51991"/>
    <w:rsid w:val="00E51D62"/>
    <w:rsid w:val="00E520EE"/>
    <w:rsid w:val="00E52D20"/>
    <w:rsid w:val="00E52E20"/>
    <w:rsid w:val="00E52F23"/>
    <w:rsid w:val="00E53408"/>
    <w:rsid w:val="00E54174"/>
    <w:rsid w:val="00E544DB"/>
    <w:rsid w:val="00E54CCF"/>
    <w:rsid w:val="00E554C7"/>
    <w:rsid w:val="00E55CA5"/>
    <w:rsid w:val="00E569FF"/>
    <w:rsid w:val="00E57B96"/>
    <w:rsid w:val="00E600D1"/>
    <w:rsid w:val="00E60DD6"/>
    <w:rsid w:val="00E618E9"/>
    <w:rsid w:val="00E61A65"/>
    <w:rsid w:val="00E620E5"/>
    <w:rsid w:val="00E62B51"/>
    <w:rsid w:val="00E630A7"/>
    <w:rsid w:val="00E63653"/>
    <w:rsid w:val="00E64B0E"/>
    <w:rsid w:val="00E64FE7"/>
    <w:rsid w:val="00E65744"/>
    <w:rsid w:val="00E65A9E"/>
    <w:rsid w:val="00E6639E"/>
    <w:rsid w:val="00E66624"/>
    <w:rsid w:val="00E7058D"/>
    <w:rsid w:val="00E7160B"/>
    <w:rsid w:val="00E71A48"/>
    <w:rsid w:val="00E720AA"/>
    <w:rsid w:val="00E73416"/>
    <w:rsid w:val="00E7348A"/>
    <w:rsid w:val="00E73DD3"/>
    <w:rsid w:val="00E750E5"/>
    <w:rsid w:val="00E75ACF"/>
    <w:rsid w:val="00E77106"/>
    <w:rsid w:val="00E77C25"/>
    <w:rsid w:val="00E77D1E"/>
    <w:rsid w:val="00E80317"/>
    <w:rsid w:val="00E80B36"/>
    <w:rsid w:val="00E82151"/>
    <w:rsid w:val="00E82474"/>
    <w:rsid w:val="00E82E49"/>
    <w:rsid w:val="00E837E8"/>
    <w:rsid w:val="00E83A5A"/>
    <w:rsid w:val="00E83A8E"/>
    <w:rsid w:val="00E83C3F"/>
    <w:rsid w:val="00E83CEE"/>
    <w:rsid w:val="00E8406B"/>
    <w:rsid w:val="00E8457A"/>
    <w:rsid w:val="00E848C8"/>
    <w:rsid w:val="00E862C8"/>
    <w:rsid w:val="00E86940"/>
    <w:rsid w:val="00E86E9E"/>
    <w:rsid w:val="00E86F7E"/>
    <w:rsid w:val="00E8764E"/>
    <w:rsid w:val="00E90051"/>
    <w:rsid w:val="00E90339"/>
    <w:rsid w:val="00E904F7"/>
    <w:rsid w:val="00E90505"/>
    <w:rsid w:val="00E913FF"/>
    <w:rsid w:val="00E92372"/>
    <w:rsid w:val="00E92EA8"/>
    <w:rsid w:val="00E93069"/>
    <w:rsid w:val="00E93539"/>
    <w:rsid w:val="00E9371E"/>
    <w:rsid w:val="00E93833"/>
    <w:rsid w:val="00E9399D"/>
    <w:rsid w:val="00E93BAB"/>
    <w:rsid w:val="00E93EFB"/>
    <w:rsid w:val="00E94115"/>
    <w:rsid w:val="00E94D5C"/>
    <w:rsid w:val="00E94FE7"/>
    <w:rsid w:val="00E95191"/>
    <w:rsid w:val="00E95409"/>
    <w:rsid w:val="00E95B8C"/>
    <w:rsid w:val="00E95CA5"/>
    <w:rsid w:val="00E966F8"/>
    <w:rsid w:val="00E9678E"/>
    <w:rsid w:val="00E97697"/>
    <w:rsid w:val="00E9774B"/>
    <w:rsid w:val="00EA03DB"/>
    <w:rsid w:val="00EA0858"/>
    <w:rsid w:val="00EA134F"/>
    <w:rsid w:val="00EA1654"/>
    <w:rsid w:val="00EA1675"/>
    <w:rsid w:val="00EA2959"/>
    <w:rsid w:val="00EA332D"/>
    <w:rsid w:val="00EA34BE"/>
    <w:rsid w:val="00EA373F"/>
    <w:rsid w:val="00EA4943"/>
    <w:rsid w:val="00EA4952"/>
    <w:rsid w:val="00EA4FA9"/>
    <w:rsid w:val="00EA5559"/>
    <w:rsid w:val="00EA5766"/>
    <w:rsid w:val="00EA5895"/>
    <w:rsid w:val="00EA5B80"/>
    <w:rsid w:val="00EA6027"/>
    <w:rsid w:val="00EA612F"/>
    <w:rsid w:val="00EA68A9"/>
    <w:rsid w:val="00EA6A92"/>
    <w:rsid w:val="00EA6DA3"/>
    <w:rsid w:val="00EA71E9"/>
    <w:rsid w:val="00EA7301"/>
    <w:rsid w:val="00EA75F6"/>
    <w:rsid w:val="00EB0817"/>
    <w:rsid w:val="00EB0DBD"/>
    <w:rsid w:val="00EB1D1A"/>
    <w:rsid w:val="00EB216B"/>
    <w:rsid w:val="00EB2445"/>
    <w:rsid w:val="00EB3107"/>
    <w:rsid w:val="00EB32A2"/>
    <w:rsid w:val="00EB35CA"/>
    <w:rsid w:val="00EB39B4"/>
    <w:rsid w:val="00EB3A95"/>
    <w:rsid w:val="00EB4051"/>
    <w:rsid w:val="00EB56CD"/>
    <w:rsid w:val="00EB5785"/>
    <w:rsid w:val="00EB5996"/>
    <w:rsid w:val="00EB59B6"/>
    <w:rsid w:val="00EB6539"/>
    <w:rsid w:val="00EB66CA"/>
    <w:rsid w:val="00EB74E7"/>
    <w:rsid w:val="00EB75E5"/>
    <w:rsid w:val="00EB780A"/>
    <w:rsid w:val="00EC058B"/>
    <w:rsid w:val="00EC0B26"/>
    <w:rsid w:val="00EC0E9F"/>
    <w:rsid w:val="00EC1120"/>
    <w:rsid w:val="00EC1C62"/>
    <w:rsid w:val="00EC267E"/>
    <w:rsid w:val="00EC3507"/>
    <w:rsid w:val="00EC3B9C"/>
    <w:rsid w:val="00EC3DE2"/>
    <w:rsid w:val="00EC4795"/>
    <w:rsid w:val="00EC56D4"/>
    <w:rsid w:val="00EC5C78"/>
    <w:rsid w:val="00EC616C"/>
    <w:rsid w:val="00EC6F56"/>
    <w:rsid w:val="00EC7206"/>
    <w:rsid w:val="00EC72E9"/>
    <w:rsid w:val="00ED05F9"/>
    <w:rsid w:val="00ED15BF"/>
    <w:rsid w:val="00ED2A6E"/>
    <w:rsid w:val="00ED2F49"/>
    <w:rsid w:val="00ED2F51"/>
    <w:rsid w:val="00ED3139"/>
    <w:rsid w:val="00ED3367"/>
    <w:rsid w:val="00ED3C92"/>
    <w:rsid w:val="00ED3CD1"/>
    <w:rsid w:val="00ED3CF9"/>
    <w:rsid w:val="00ED451D"/>
    <w:rsid w:val="00ED4562"/>
    <w:rsid w:val="00ED4B2A"/>
    <w:rsid w:val="00ED4C80"/>
    <w:rsid w:val="00ED5341"/>
    <w:rsid w:val="00ED5A38"/>
    <w:rsid w:val="00ED62AE"/>
    <w:rsid w:val="00ED6C34"/>
    <w:rsid w:val="00ED6F13"/>
    <w:rsid w:val="00ED7004"/>
    <w:rsid w:val="00ED70AA"/>
    <w:rsid w:val="00ED75A9"/>
    <w:rsid w:val="00ED76B8"/>
    <w:rsid w:val="00ED7B31"/>
    <w:rsid w:val="00ED7B34"/>
    <w:rsid w:val="00ED7F6D"/>
    <w:rsid w:val="00EE1C97"/>
    <w:rsid w:val="00EE1F75"/>
    <w:rsid w:val="00EE25B6"/>
    <w:rsid w:val="00EE305E"/>
    <w:rsid w:val="00EE347A"/>
    <w:rsid w:val="00EE34DD"/>
    <w:rsid w:val="00EE3B85"/>
    <w:rsid w:val="00EE3EC6"/>
    <w:rsid w:val="00EE42D7"/>
    <w:rsid w:val="00EE4470"/>
    <w:rsid w:val="00EE4B39"/>
    <w:rsid w:val="00EE5084"/>
    <w:rsid w:val="00EE5652"/>
    <w:rsid w:val="00EE5934"/>
    <w:rsid w:val="00EE6729"/>
    <w:rsid w:val="00EE67C1"/>
    <w:rsid w:val="00EE6C71"/>
    <w:rsid w:val="00EE7208"/>
    <w:rsid w:val="00EE7F27"/>
    <w:rsid w:val="00EF0586"/>
    <w:rsid w:val="00EF0C23"/>
    <w:rsid w:val="00EF1B80"/>
    <w:rsid w:val="00EF29C4"/>
    <w:rsid w:val="00EF3B32"/>
    <w:rsid w:val="00EF40B5"/>
    <w:rsid w:val="00EF4873"/>
    <w:rsid w:val="00EF668F"/>
    <w:rsid w:val="00EF6AF7"/>
    <w:rsid w:val="00EF79C3"/>
    <w:rsid w:val="00F002F9"/>
    <w:rsid w:val="00F007F7"/>
    <w:rsid w:val="00F00CA9"/>
    <w:rsid w:val="00F00D55"/>
    <w:rsid w:val="00F00D84"/>
    <w:rsid w:val="00F010AB"/>
    <w:rsid w:val="00F01475"/>
    <w:rsid w:val="00F0169D"/>
    <w:rsid w:val="00F0178A"/>
    <w:rsid w:val="00F0354F"/>
    <w:rsid w:val="00F03900"/>
    <w:rsid w:val="00F041B9"/>
    <w:rsid w:val="00F0488C"/>
    <w:rsid w:val="00F04AC1"/>
    <w:rsid w:val="00F05035"/>
    <w:rsid w:val="00F06264"/>
    <w:rsid w:val="00F0634E"/>
    <w:rsid w:val="00F066F2"/>
    <w:rsid w:val="00F10F1A"/>
    <w:rsid w:val="00F11128"/>
    <w:rsid w:val="00F11853"/>
    <w:rsid w:val="00F11CB6"/>
    <w:rsid w:val="00F122F3"/>
    <w:rsid w:val="00F1295F"/>
    <w:rsid w:val="00F12BD6"/>
    <w:rsid w:val="00F1300F"/>
    <w:rsid w:val="00F13A37"/>
    <w:rsid w:val="00F13B4F"/>
    <w:rsid w:val="00F1437E"/>
    <w:rsid w:val="00F1480A"/>
    <w:rsid w:val="00F14C6E"/>
    <w:rsid w:val="00F15C26"/>
    <w:rsid w:val="00F160E2"/>
    <w:rsid w:val="00F163AB"/>
    <w:rsid w:val="00F16843"/>
    <w:rsid w:val="00F16CF8"/>
    <w:rsid w:val="00F17010"/>
    <w:rsid w:val="00F1730A"/>
    <w:rsid w:val="00F17529"/>
    <w:rsid w:val="00F175D7"/>
    <w:rsid w:val="00F20022"/>
    <w:rsid w:val="00F208EC"/>
    <w:rsid w:val="00F20B63"/>
    <w:rsid w:val="00F2129E"/>
    <w:rsid w:val="00F2155C"/>
    <w:rsid w:val="00F21737"/>
    <w:rsid w:val="00F21F1A"/>
    <w:rsid w:val="00F227A8"/>
    <w:rsid w:val="00F23053"/>
    <w:rsid w:val="00F23C84"/>
    <w:rsid w:val="00F24041"/>
    <w:rsid w:val="00F240BA"/>
    <w:rsid w:val="00F24271"/>
    <w:rsid w:val="00F2527A"/>
    <w:rsid w:val="00F2591E"/>
    <w:rsid w:val="00F2665D"/>
    <w:rsid w:val="00F26D81"/>
    <w:rsid w:val="00F30B8C"/>
    <w:rsid w:val="00F30CDC"/>
    <w:rsid w:val="00F30FC3"/>
    <w:rsid w:val="00F312DB"/>
    <w:rsid w:val="00F3180F"/>
    <w:rsid w:val="00F326A2"/>
    <w:rsid w:val="00F326D8"/>
    <w:rsid w:val="00F339DA"/>
    <w:rsid w:val="00F34319"/>
    <w:rsid w:val="00F35C86"/>
    <w:rsid w:val="00F3705E"/>
    <w:rsid w:val="00F376BC"/>
    <w:rsid w:val="00F37971"/>
    <w:rsid w:val="00F379B1"/>
    <w:rsid w:val="00F40224"/>
    <w:rsid w:val="00F40325"/>
    <w:rsid w:val="00F4252F"/>
    <w:rsid w:val="00F42798"/>
    <w:rsid w:val="00F429D3"/>
    <w:rsid w:val="00F42B13"/>
    <w:rsid w:val="00F43296"/>
    <w:rsid w:val="00F4365E"/>
    <w:rsid w:val="00F439A5"/>
    <w:rsid w:val="00F439DF"/>
    <w:rsid w:val="00F45C50"/>
    <w:rsid w:val="00F45EB2"/>
    <w:rsid w:val="00F475F5"/>
    <w:rsid w:val="00F47AEB"/>
    <w:rsid w:val="00F51518"/>
    <w:rsid w:val="00F5173B"/>
    <w:rsid w:val="00F51A50"/>
    <w:rsid w:val="00F52699"/>
    <w:rsid w:val="00F52E31"/>
    <w:rsid w:val="00F53E26"/>
    <w:rsid w:val="00F54963"/>
    <w:rsid w:val="00F55707"/>
    <w:rsid w:val="00F55BD0"/>
    <w:rsid w:val="00F55BDA"/>
    <w:rsid w:val="00F56443"/>
    <w:rsid w:val="00F56EFE"/>
    <w:rsid w:val="00F5733F"/>
    <w:rsid w:val="00F57942"/>
    <w:rsid w:val="00F60957"/>
    <w:rsid w:val="00F619D0"/>
    <w:rsid w:val="00F61F50"/>
    <w:rsid w:val="00F61FD8"/>
    <w:rsid w:val="00F62522"/>
    <w:rsid w:val="00F62A9C"/>
    <w:rsid w:val="00F63E9F"/>
    <w:rsid w:val="00F64282"/>
    <w:rsid w:val="00F6431A"/>
    <w:rsid w:val="00F64CF4"/>
    <w:rsid w:val="00F64FB9"/>
    <w:rsid w:val="00F6600A"/>
    <w:rsid w:val="00F66B8D"/>
    <w:rsid w:val="00F66E34"/>
    <w:rsid w:val="00F67388"/>
    <w:rsid w:val="00F708DB"/>
    <w:rsid w:val="00F709DB"/>
    <w:rsid w:val="00F70A8D"/>
    <w:rsid w:val="00F71103"/>
    <w:rsid w:val="00F711EB"/>
    <w:rsid w:val="00F714A1"/>
    <w:rsid w:val="00F7254D"/>
    <w:rsid w:val="00F72C25"/>
    <w:rsid w:val="00F73ABB"/>
    <w:rsid w:val="00F73E35"/>
    <w:rsid w:val="00F73EDF"/>
    <w:rsid w:val="00F740BE"/>
    <w:rsid w:val="00F7473E"/>
    <w:rsid w:val="00F74A22"/>
    <w:rsid w:val="00F74C04"/>
    <w:rsid w:val="00F74D78"/>
    <w:rsid w:val="00F74F7A"/>
    <w:rsid w:val="00F750B6"/>
    <w:rsid w:val="00F75637"/>
    <w:rsid w:val="00F756AB"/>
    <w:rsid w:val="00F75843"/>
    <w:rsid w:val="00F75AA6"/>
    <w:rsid w:val="00F75C5E"/>
    <w:rsid w:val="00F75F66"/>
    <w:rsid w:val="00F76760"/>
    <w:rsid w:val="00F7734F"/>
    <w:rsid w:val="00F8017B"/>
    <w:rsid w:val="00F806C5"/>
    <w:rsid w:val="00F80A37"/>
    <w:rsid w:val="00F81061"/>
    <w:rsid w:val="00F814AC"/>
    <w:rsid w:val="00F81A66"/>
    <w:rsid w:val="00F81AAE"/>
    <w:rsid w:val="00F81BB0"/>
    <w:rsid w:val="00F81E6B"/>
    <w:rsid w:val="00F8208A"/>
    <w:rsid w:val="00F825CD"/>
    <w:rsid w:val="00F82871"/>
    <w:rsid w:val="00F82A40"/>
    <w:rsid w:val="00F82C39"/>
    <w:rsid w:val="00F8307F"/>
    <w:rsid w:val="00F83113"/>
    <w:rsid w:val="00F836E9"/>
    <w:rsid w:val="00F83728"/>
    <w:rsid w:val="00F83AEE"/>
    <w:rsid w:val="00F83CF8"/>
    <w:rsid w:val="00F8470B"/>
    <w:rsid w:val="00F84A7D"/>
    <w:rsid w:val="00F84BD3"/>
    <w:rsid w:val="00F85172"/>
    <w:rsid w:val="00F85A25"/>
    <w:rsid w:val="00F85D75"/>
    <w:rsid w:val="00F865A2"/>
    <w:rsid w:val="00F86886"/>
    <w:rsid w:val="00F87E9B"/>
    <w:rsid w:val="00F9139C"/>
    <w:rsid w:val="00F913A7"/>
    <w:rsid w:val="00F9173C"/>
    <w:rsid w:val="00F9237E"/>
    <w:rsid w:val="00F93169"/>
    <w:rsid w:val="00F938AE"/>
    <w:rsid w:val="00F94779"/>
    <w:rsid w:val="00F94BB5"/>
    <w:rsid w:val="00F95260"/>
    <w:rsid w:val="00F955E5"/>
    <w:rsid w:val="00F9564D"/>
    <w:rsid w:val="00F969C4"/>
    <w:rsid w:val="00F97F10"/>
    <w:rsid w:val="00FA05CA"/>
    <w:rsid w:val="00FA1582"/>
    <w:rsid w:val="00FA1EBC"/>
    <w:rsid w:val="00FA1EE6"/>
    <w:rsid w:val="00FA2372"/>
    <w:rsid w:val="00FA23C0"/>
    <w:rsid w:val="00FA26D6"/>
    <w:rsid w:val="00FA28F7"/>
    <w:rsid w:val="00FA2929"/>
    <w:rsid w:val="00FA3063"/>
    <w:rsid w:val="00FA37A0"/>
    <w:rsid w:val="00FA3DEC"/>
    <w:rsid w:val="00FA53F7"/>
    <w:rsid w:val="00FA56E8"/>
    <w:rsid w:val="00FA65D3"/>
    <w:rsid w:val="00FA6982"/>
    <w:rsid w:val="00FA7394"/>
    <w:rsid w:val="00FB070A"/>
    <w:rsid w:val="00FB0918"/>
    <w:rsid w:val="00FB0B0D"/>
    <w:rsid w:val="00FB0B5A"/>
    <w:rsid w:val="00FB0DA2"/>
    <w:rsid w:val="00FB1ACA"/>
    <w:rsid w:val="00FB1D9F"/>
    <w:rsid w:val="00FB1DC9"/>
    <w:rsid w:val="00FB26D9"/>
    <w:rsid w:val="00FB2AE4"/>
    <w:rsid w:val="00FB30E5"/>
    <w:rsid w:val="00FB31B0"/>
    <w:rsid w:val="00FB3ABD"/>
    <w:rsid w:val="00FB3B74"/>
    <w:rsid w:val="00FB3F64"/>
    <w:rsid w:val="00FB426B"/>
    <w:rsid w:val="00FB4E45"/>
    <w:rsid w:val="00FB50B7"/>
    <w:rsid w:val="00FB53E9"/>
    <w:rsid w:val="00FB540C"/>
    <w:rsid w:val="00FB5ACD"/>
    <w:rsid w:val="00FB6239"/>
    <w:rsid w:val="00FB72BB"/>
    <w:rsid w:val="00FB78DC"/>
    <w:rsid w:val="00FB7DB0"/>
    <w:rsid w:val="00FC045D"/>
    <w:rsid w:val="00FC12CF"/>
    <w:rsid w:val="00FC14D7"/>
    <w:rsid w:val="00FC17AB"/>
    <w:rsid w:val="00FC1CBB"/>
    <w:rsid w:val="00FC2199"/>
    <w:rsid w:val="00FC223B"/>
    <w:rsid w:val="00FC31F0"/>
    <w:rsid w:val="00FC3BBB"/>
    <w:rsid w:val="00FC5281"/>
    <w:rsid w:val="00FC5839"/>
    <w:rsid w:val="00FC5A39"/>
    <w:rsid w:val="00FC5B33"/>
    <w:rsid w:val="00FC6544"/>
    <w:rsid w:val="00FC7234"/>
    <w:rsid w:val="00FC755C"/>
    <w:rsid w:val="00FC782E"/>
    <w:rsid w:val="00FC7ED0"/>
    <w:rsid w:val="00FD0060"/>
    <w:rsid w:val="00FD1EF0"/>
    <w:rsid w:val="00FD2093"/>
    <w:rsid w:val="00FD2721"/>
    <w:rsid w:val="00FD2B2B"/>
    <w:rsid w:val="00FD3645"/>
    <w:rsid w:val="00FD3847"/>
    <w:rsid w:val="00FD4344"/>
    <w:rsid w:val="00FD5774"/>
    <w:rsid w:val="00FD5C12"/>
    <w:rsid w:val="00FD5D1F"/>
    <w:rsid w:val="00FD64AE"/>
    <w:rsid w:val="00FD6944"/>
    <w:rsid w:val="00FD6B10"/>
    <w:rsid w:val="00FD6C3C"/>
    <w:rsid w:val="00FD6DEC"/>
    <w:rsid w:val="00FD795A"/>
    <w:rsid w:val="00FD7B3F"/>
    <w:rsid w:val="00FE0094"/>
    <w:rsid w:val="00FE082D"/>
    <w:rsid w:val="00FE08F2"/>
    <w:rsid w:val="00FE0E85"/>
    <w:rsid w:val="00FE150A"/>
    <w:rsid w:val="00FE1867"/>
    <w:rsid w:val="00FE19C5"/>
    <w:rsid w:val="00FE1FD7"/>
    <w:rsid w:val="00FE25E6"/>
    <w:rsid w:val="00FE2EBD"/>
    <w:rsid w:val="00FE3E30"/>
    <w:rsid w:val="00FE4B9B"/>
    <w:rsid w:val="00FE502F"/>
    <w:rsid w:val="00FE5419"/>
    <w:rsid w:val="00FE58B9"/>
    <w:rsid w:val="00FF042C"/>
    <w:rsid w:val="00FF1112"/>
    <w:rsid w:val="00FF173A"/>
    <w:rsid w:val="00FF1809"/>
    <w:rsid w:val="00FF1AA1"/>
    <w:rsid w:val="00FF28B4"/>
    <w:rsid w:val="00FF29BA"/>
    <w:rsid w:val="00FF2EE4"/>
    <w:rsid w:val="00FF3AF8"/>
    <w:rsid w:val="00FF4877"/>
    <w:rsid w:val="00FF4DEA"/>
    <w:rsid w:val="00FF505D"/>
    <w:rsid w:val="00FF511C"/>
    <w:rsid w:val="00FF5EED"/>
    <w:rsid w:val="00FF5F30"/>
    <w:rsid w:val="00FF64BE"/>
    <w:rsid w:val="00FF6D0C"/>
    <w:rsid w:val="00FF71BC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2B1D8E"/>
  <w15:chartTrackingRefBased/>
  <w15:docId w15:val="{7A93BD2B-52B7-44F3-ADE0-8C7F226E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69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link w:val="BodyTextIndentChar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E7058D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87769D"/>
    <w:rPr>
      <w:rFonts w:ascii="Times New Roman" w:hAnsi="Times New Roman"/>
      <w:sz w:val="22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F1CD6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97F8C"/>
    <w:rPr>
      <w:rFonts w:ascii="Times New Roman" w:hAnsi="Times New Roman" w:cs="Times New Roman"/>
      <w:sz w:val="22"/>
      <w:lang w:val="en-GB" w:bidi="ar-SA"/>
    </w:rPr>
  </w:style>
  <w:style w:type="character" w:customStyle="1" w:styleId="Heading1Char1">
    <w:name w:val="Heading 1 Char1"/>
    <w:rsid w:val="001B7E2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9070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4907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3BFC-EA43-469F-A80E-BFE749545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43</Pages>
  <Words>7463</Words>
  <Characters>42540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49904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Supichaya, Fongkarn</cp:lastModifiedBy>
  <cp:revision>4</cp:revision>
  <cp:lastPrinted>2022-02-25T08:06:00Z</cp:lastPrinted>
  <dcterms:created xsi:type="dcterms:W3CDTF">2023-02-23T06:26:00Z</dcterms:created>
  <dcterms:modified xsi:type="dcterms:W3CDTF">2023-02-24T10:28:00Z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2022-01-19T08:20:22Z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4c58841e-aff7-4b8e-b9fd-a5259c8d8076</vt:lpwstr>
  </property>
  <property fmtid="{D5CDD505-2E9C-101B-9397-08002B2CF9AE}" pid="8" name="MSIP_Label_4ed8881d-4062-46d6-b0ca-1cc939420954_ContentBits">
    <vt:lpwstr>0</vt:lpwstr>
  </property>
</Properties>
</file>