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56E86" w14:textId="77777777" w:rsidR="00A374CB" w:rsidRPr="003A57FA" w:rsidRDefault="00A374CB" w:rsidP="00A374CB">
      <w:pPr>
        <w:jc w:val="center"/>
        <w:rPr>
          <w:b/>
          <w:bCs/>
          <w:sz w:val="16"/>
          <w:szCs w:val="16"/>
          <w:cs/>
        </w:rPr>
      </w:pPr>
    </w:p>
    <w:p w14:paraId="779DD468" w14:textId="77777777" w:rsidR="00A374CB" w:rsidRDefault="00A374CB" w:rsidP="00A374CB">
      <w:pPr>
        <w:jc w:val="center"/>
        <w:rPr>
          <w:b/>
          <w:bCs/>
          <w:sz w:val="24"/>
          <w:szCs w:val="24"/>
        </w:rPr>
      </w:pPr>
    </w:p>
    <w:p w14:paraId="7CEA8FCA" w14:textId="77777777" w:rsidR="00FC6423" w:rsidRDefault="00FC6423" w:rsidP="00A374CB">
      <w:pPr>
        <w:jc w:val="center"/>
        <w:rPr>
          <w:b/>
          <w:bCs/>
          <w:sz w:val="24"/>
          <w:szCs w:val="24"/>
        </w:rPr>
      </w:pPr>
    </w:p>
    <w:p w14:paraId="4D9B3BE2" w14:textId="77777777" w:rsidR="00B2076E" w:rsidRDefault="00B2076E" w:rsidP="00C443D7">
      <w:pPr>
        <w:spacing w:after="200" w:line="320" w:lineRule="exact"/>
        <w:rPr>
          <w:b/>
          <w:bCs/>
          <w:sz w:val="32"/>
          <w:szCs w:val="32"/>
        </w:rPr>
      </w:pPr>
    </w:p>
    <w:p w14:paraId="57551E8C" w14:textId="77777777" w:rsidR="00E21D7D" w:rsidRPr="00C12D5D" w:rsidRDefault="00E21D7D" w:rsidP="00C443D7">
      <w:pPr>
        <w:spacing w:after="200" w:line="320" w:lineRule="exact"/>
        <w:rPr>
          <w:b/>
          <w:bCs/>
          <w:sz w:val="32"/>
          <w:szCs w:val="32"/>
        </w:rPr>
      </w:pPr>
    </w:p>
    <w:p w14:paraId="7781CBB4" w14:textId="77777777" w:rsidR="00844CCB" w:rsidRDefault="00844CCB" w:rsidP="00FC6423">
      <w:pPr>
        <w:spacing w:after="200" w:line="320" w:lineRule="exact"/>
        <w:ind w:firstLine="1701"/>
        <w:rPr>
          <w:rFonts w:ascii="Angsana New" w:hAnsi="Angsana New"/>
          <w:b/>
          <w:bCs/>
          <w:sz w:val="32"/>
          <w:szCs w:val="32"/>
        </w:rPr>
      </w:pPr>
    </w:p>
    <w:p w14:paraId="4970B958" w14:textId="77777777" w:rsidR="00FC6423" w:rsidRPr="00C12D5D" w:rsidRDefault="00FF509C" w:rsidP="00FC6423">
      <w:pPr>
        <w:spacing w:after="200" w:line="320" w:lineRule="exact"/>
        <w:ind w:firstLine="1701"/>
        <w:rPr>
          <w:rFonts w:ascii="Angsana New" w:hAnsi="Angsana New"/>
          <w:b/>
          <w:bCs/>
          <w:sz w:val="32"/>
          <w:szCs w:val="32"/>
        </w:rPr>
      </w:pPr>
      <w:r>
        <w:rPr>
          <w:rFonts w:ascii="Angsana New" w:hAnsi="Angsana New"/>
          <w:b/>
          <w:bCs/>
          <w:sz w:val="32"/>
          <w:szCs w:val="32"/>
        </w:rPr>
        <w:t xml:space="preserve">NEWCITY </w:t>
      </w:r>
      <w:r>
        <w:rPr>
          <w:rFonts w:ascii="Angsana New" w:hAnsi="Angsana New"/>
          <w:b/>
          <w:bCs/>
          <w:sz w:val="32"/>
          <w:szCs w:val="32"/>
          <w:cs/>
        </w:rPr>
        <w:t>(</w:t>
      </w:r>
      <w:r>
        <w:rPr>
          <w:rFonts w:ascii="Angsana New" w:hAnsi="Angsana New"/>
          <w:b/>
          <w:bCs/>
          <w:sz w:val="32"/>
          <w:szCs w:val="32"/>
        </w:rPr>
        <w:t>BANGKOK</w:t>
      </w:r>
      <w:r>
        <w:rPr>
          <w:rFonts w:ascii="Angsana New" w:hAnsi="Angsana New"/>
          <w:b/>
          <w:bCs/>
          <w:sz w:val="32"/>
          <w:szCs w:val="32"/>
          <w:cs/>
        </w:rPr>
        <w:t xml:space="preserve">) </w:t>
      </w:r>
      <w:r>
        <w:rPr>
          <w:rFonts w:ascii="Angsana New" w:hAnsi="Angsana New"/>
          <w:b/>
          <w:bCs/>
          <w:sz w:val="32"/>
          <w:szCs w:val="32"/>
        </w:rPr>
        <w:t>PUBLIC COMPANY LIMITED</w:t>
      </w:r>
    </w:p>
    <w:p w14:paraId="04832FAD" w14:textId="0011ABC6" w:rsidR="00BA781E" w:rsidRPr="00C12D5D" w:rsidRDefault="00BA781E" w:rsidP="00BA781E">
      <w:pPr>
        <w:spacing w:after="200" w:line="320" w:lineRule="exact"/>
        <w:ind w:firstLine="1701"/>
        <w:rPr>
          <w:rFonts w:ascii="Angsana New" w:hAnsi="Angsana New"/>
          <w:b/>
          <w:bCs/>
          <w:sz w:val="32"/>
          <w:szCs w:val="32"/>
        </w:rPr>
      </w:pPr>
      <w:r>
        <w:rPr>
          <w:rFonts w:ascii="Angsana New" w:hAnsi="Angsana New"/>
          <w:b/>
          <w:bCs/>
          <w:sz w:val="32"/>
          <w:szCs w:val="32"/>
        </w:rPr>
        <w:t xml:space="preserve">FINANCIAL </w:t>
      </w:r>
      <w:r w:rsidR="00D463E5">
        <w:rPr>
          <w:rFonts w:ascii="Angsana New" w:hAnsi="Angsana New"/>
          <w:b/>
          <w:bCs/>
          <w:sz w:val="32"/>
          <w:szCs w:val="32"/>
        </w:rPr>
        <w:t>STATEMENT</w:t>
      </w:r>
    </w:p>
    <w:p w14:paraId="37C8B6FF" w14:textId="204799F4" w:rsidR="00BA781E" w:rsidRDefault="00D463E5" w:rsidP="00BA781E">
      <w:pPr>
        <w:spacing w:after="200" w:line="320" w:lineRule="exact"/>
        <w:ind w:firstLine="1701"/>
        <w:rPr>
          <w:rFonts w:ascii="Angsana New" w:hAnsi="Angsana New"/>
          <w:b/>
          <w:bCs/>
          <w:sz w:val="32"/>
          <w:szCs w:val="32"/>
        </w:rPr>
      </w:pPr>
      <w:r>
        <w:rPr>
          <w:rFonts w:ascii="Angsana New" w:hAnsi="Angsana New"/>
          <w:b/>
          <w:bCs/>
          <w:sz w:val="32"/>
          <w:szCs w:val="32"/>
        </w:rPr>
        <w:t>DECEMBER</w:t>
      </w:r>
      <w:r w:rsidR="00FA7BFD">
        <w:rPr>
          <w:rFonts w:ascii="Angsana New" w:hAnsi="Angsana New"/>
          <w:b/>
          <w:bCs/>
          <w:sz w:val="32"/>
          <w:szCs w:val="32"/>
        </w:rPr>
        <w:t xml:space="preserve"> 3</w:t>
      </w:r>
      <w:r>
        <w:rPr>
          <w:rFonts w:ascii="Angsana New" w:hAnsi="Angsana New"/>
          <w:b/>
          <w:bCs/>
          <w:sz w:val="32"/>
          <w:szCs w:val="32"/>
        </w:rPr>
        <w:t>1</w:t>
      </w:r>
      <w:r w:rsidR="00FA7BFD">
        <w:rPr>
          <w:rFonts w:ascii="Angsana New" w:hAnsi="Angsana New"/>
          <w:b/>
          <w:bCs/>
          <w:sz w:val="32"/>
          <w:szCs w:val="32"/>
        </w:rPr>
        <w:t>, 202</w:t>
      </w:r>
      <w:r w:rsidR="00B079FC">
        <w:rPr>
          <w:rFonts w:ascii="Angsana New" w:hAnsi="Angsana New"/>
          <w:b/>
          <w:bCs/>
          <w:sz w:val="32"/>
          <w:szCs w:val="32"/>
        </w:rPr>
        <w:t>2</w:t>
      </w:r>
    </w:p>
    <w:p w14:paraId="3B502550" w14:textId="0E046A5F" w:rsidR="00CC5FF0" w:rsidRDefault="00BA781E" w:rsidP="00587D81">
      <w:pPr>
        <w:spacing w:after="200" w:line="320" w:lineRule="exact"/>
        <w:ind w:firstLine="1701"/>
        <w:rPr>
          <w:rFonts w:ascii="Angsana New" w:hAnsi="Angsana New"/>
          <w:b/>
          <w:bCs/>
          <w:sz w:val="32"/>
          <w:szCs w:val="32"/>
        </w:rPr>
      </w:pPr>
      <w:r>
        <w:rPr>
          <w:rFonts w:ascii="Angsana New" w:hAnsi="Angsana New"/>
          <w:b/>
          <w:bCs/>
          <w:sz w:val="32"/>
          <w:szCs w:val="32"/>
        </w:rPr>
        <w:t xml:space="preserve">AND </w:t>
      </w:r>
      <w:r w:rsidR="00B85B37">
        <w:rPr>
          <w:rFonts w:ascii="Angsana New" w:hAnsi="Angsana New"/>
          <w:b/>
          <w:bCs/>
          <w:sz w:val="32"/>
          <w:szCs w:val="32"/>
        </w:rPr>
        <w:t xml:space="preserve">INDEPENDENT </w:t>
      </w:r>
      <w:r>
        <w:rPr>
          <w:rFonts w:ascii="Angsana New" w:hAnsi="Angsana New"/>
          <w:b/>
          <w:bCs/>
          <w:sz w:val="32"/>
          <w:szCs w:val="32"/>
        </w:rPr>
        <w:t>AUDITOR'S REPORT</w:t>
      </w:r>
      <w:r w:rsidR="00587D81">
        <w:rPr>
          <w:rFonts w:ascii="Angsana New" w:hAnsi="Angsana New"/>
          <w:b/>
          <w:bCs/>
          <w:sz w:val="32"/>
          <w:szCs w:val="32"/>
        </w:rPr>
        <w:t xml:space="preserve"> </w:t>
      </w:r>
    </w:p>
    <w:p w14:paraId="0C35EE29" w14:textId="77777777" w:rsidR="00A374CB" w:rsidRPr="008A7D52" w:rsidRDefault="00A374CB" w:rsidP="00A374CB">
      <w:pPr>
        <w:spacing w:after="200"/>
        <w:jc w:val="center"/>
        <w:rPr>
          <w:b/>
          <w:bCs/>
          <w:sz w:val="28"/>
          <w:szCs w:val="28"/>
        </w:rPr>
      </w:pPr>
    </w:p>
    <w:p w14:paraId="0BFE538B" w14:textId="77777777" w:rsidR="00A374CB" w:rsidRPr="008A7D52" w:rsidRDefault="00A374CB" w:rsidP="00A374CB">
      <w:pPr>
        <w:spacing w:after="200"/>
        <w:jc w:val="center"/>
        <w:rPr>
          <w:b/>
          <w:bCs/>
          <w:sz w:val="28"/>
          <w:szCs w:val="28"/>
        </w:rPr>
      </w:pPr>
    </w:p>
    <w:p w14:paraId="36D7BB43" w14:textId="77777777" w:rsidR="00A374CB" w:rsidRPr="008A7D52" w:rsidRDefault="00A374CB" w:rsidP="00A374CB">
      <w:pPr>
        <w:spacing w:after="200"/>
        <w:jc w:val="center"/>
        <w:rPr>
          <w:b/>
          <w:bCs/>
          <w:sz w:val="28"/>
          <w:szCs w:val="28"/>
          <w:cs/>
        </w:rPr>
      </w:pPr>
    </w:p>
    <w:p w14:paraId="0D37C2EC" w14:textId="77777777" w:rsidR="00A374CB" w:rsidRPr="008A7D52" w:rsidRDefault="00A374CB" w:rsidP="00A374CB">
      <w:pPr>
        <w:spacing w:after="200"/>
        <w:jc w:val="center"/>
        <w:rPr>
          <w:b/>
          <w:bCs/>
          <w:sz w:val="28"/>
          <w:szCs w:val="28"/>
        </w:rPr>
      </w:pPr>
    </w:p>
    <w:p w14:paraId="2F3D9973" w14:textId="77777777" w:rsidR="00A374CB" w:rsidRPr="008A7D52" w:rsidRDefault="00A374CB" w:rsidP="00A374CB">
      <w:pPr>
        <w:spacing w:after="200"/>
        <w:jc w:val="center"/>
        <w:rPr>
          <w:b/>
          <w:bCs/>
          <w:sz w:val="28"/>
          <w:szCs w:val="28"/>
        </w:rPr>
      </w:pPr>
    </w:p>
    <w:p w14:paraId="69348FB7" w14:textId="77777777" w:rsidR="00A374CB" w:rsidRPr="008A7D52" w:rsidRDefault="00A374CB" w:rsidP="00A374CB">
      <w:pPr>
        <w:spacing w:after="200"/>
        <w:jc w:val="center"/>
        <w:rPr>
          <w:b/>
          <w:bCs/>
          <w:sz w:val="28"/>
          <w:szCs w:val="28"/>
        </w:rPr>
      </w:pPr>
    </w:p>
    <w:p w14:paraId="207A4F80" w14:textId="77777777" w:rsidR="00A374CB" w:rsidRPr="008A7D52" w:rsidRDefault="00A374CB" w:rsidP="00A374CB">
      <w:pPr>
        <w:spacing w:after="200"/>
        <w:jc w:val="center"/>
        <w:rPr>
          <w:b/>
          <w:bCs/>
          <w:sz w:val="28"/>
          <w:szCs w:val="28"/>
        </w:rPr>
      </w:pPr>
    </w:p>
    <w:p w14:paraId="0F48AA2F" w14:textId="77777777" w:rsidR="00A374CB" w:rsidRPr="008A7D52" w:rsidRDefault="00A374CB" w:rsidP="00A374CB">
      <w:pPr>
        <w:spacing w:after="200"/>
        <w:jc w:val="center"/>
        <w:rPr>
          <w:b/>
          <w:bCs/>
          <w:sz w:val="28"/>
          <w:szCs w:val="28"/>
        </w:rPr>
      </w:pPr>
    </w:p>
    <w:p w14:paraId="71B587E4" w14:textId="77777777" w:rsidR="00A374CB" w:rsidRPr="008A7D52" w:rsidRDefault="00A374CB" w:rsidP="00A374CB">
      <w:pPr>
        <w:spacing w:after="200"/>
        <w:jc w:val="center"/>
        <w:rPr>
          <w:b/>
          <w:bCs/>
          <w:sz w:val="28"/>
          <w:szCs w:val="28"/>
        </w:rPr>
      </w:pPr>
    </w:p>
    <w:p w14:paraId="5C2B2638" w14:textId="77777777" w:rsidR="00A374CB" w:rsidRPr="008A7D52" w:rsidRDefault="00A374CB" w:rsidP="00A374CB">
      <w:pPr>
        <w:spacing w:after="200"/>
        <w:jc w:val="center"/>
        <w:rPr>
          <w:b/>
          <w:bCs/>
          <w:sz w:val="28"/>
          <w:szCs w:val="28"/>
        </w:rPr>
      </w:pPr>
    </w:p>
    <w:p w14:paraId="7E661DDD" w14:textId="77777777" w:rsidR="00A374CB" w:rsidRDefault="00A374CB" w:rsidP="00A374CB">
      <w:pPr>
        <w:spacing w:after="200"/>
        <w:jc w:val="center"/>
        <w:rPr>
          <w:b/>
          <w:bCs/>
          <w:sz w:val="28"/>
          <w:szCs w:val="28"/>
        </w:rPr>
      </w:pPr>
    </w:p>
    <w:p w14:paraId="2E949A3A" w14:textId="77777777" w:rsidR="00647322" w:rsidRDefault="00647322" w:rsidP="00A374CB">
      <w:pPr>
        <w:spacing w:after="200"/>
        <w:jc w:val="center"/>
        <w:rPr>
          <w:b/>
          <w:bCs/>
          <w:sz w:val="28"/>
          <w:szCs w:val="28"/>
        </w:rPr>
      </w:pPr>
    </w:p>
    <w:p w14:paraId="15ED6F20" w14:textId="77777777" w:rsidR="000163DB" w:rsidRPr="008A7D52" w:rsidRDefault="000163DB" w:rsidP="00A374CB">
      <w:pPr>
        <w:spacing w:after="200"/>
        <w:jc w:val="center"/>
        <w:rPr>
          <w:b/>
          <w:bCs/>
          <w:sz w:val="28"/>
          <w:szCs w:val="28"/>
        </w:rPr>
      </w:pPr>
    </w:p>
    <w:p w14:paraId="50CCE01D" w14:textId="77777777" w:rsidR="00A374CB" w:rsidRPr="008A7D52" w:rsidRDefault="00A374CB" w:rsidP="00A374CB">
      <w:pPr>
        <w:spacing w:after="200"/>
        <w:jc w:val="center"/>
        <w:rPr>
          <w:b/>
          <w:bCs/>
          <w:sz w:val="28"/>
          <w:szCs w:val="28"/>
        </w:rPr>
      </w:pPr>
    </w:p>
    <w:p w14:paraId="5EBE88EF" w14:textId="77777777" w:rsidR="00A374CB" w:rsidRPr="008A7D52" w:rsidRDefault="00A374CB" w:rsidP="00A374CB">
      <w:pPr>
        <w:spacing w:after="200"/>
        <w:jc w:val="center"/>
        <w:rPr>
          <w:b/>
          <w:bCs/>
          <w:sz w:val="28"/>
          <w:szCs w:val="28"/>
        </w:rPr>
      </w:pPr>
    </w:p>
    <w:p w14:paraId="4E980ED7" w14:textId="77777777" w:rsidR="00A374CB" w:rsidRPr="001076A2" w:rsidRDefault="00A374CB" w:rsidP="00050D91">
      <w:pPr>
        <w:spacing w:after="200"/>
        <w:rPr>
          <w:b/>
          <w:bCs/>
          <w:sz w:val="20"/>
          <w:szCs w:val="20"/>
        </w:rPr>
      </w:pPr>
    </w:p>
    <w:p w14:paraId="3A7E3C07" w14:textId="77777777" w:rsidR="002C45D6" w:rsidRPr="00D4400A" w:rsidRDefault="002C45D6" w:rsidP="00050D91">
      <w:pPr>
        <w:spacing w:after="200"/>
        <w:rPr>
          <w:b/>
          <w:bCs/>
          <w:sz w:val="16"/>
          <w:szCs w:val="16"/>
        </w:rPr>
      </w:pPr>
    </w:p>
    <w:p w14:paraId="17D19DEE" w14:textId="77777777" w:rsidR="001F607D" w:rsidRPr="008A7D52" w:rsidRDefault="001F607D" w:rsidP="00A374CB">
      <w:pPr>
        <w:spacing w:line="240" w:lineRule="auto"/>
        <w:rPr>
          <w:b/>
          <w:bCs/>
          <w:i/>
          <w:iCs/>
          <w:sz w:val="22"/>
          <w:szCs w:val="22"/>
        </w:rPr>
      </w:pPr>
    </w:p>
    <w:p w14:paraId="5FA46E94" w14:textId="77777777" w:rsidR="00364285" w:rsidRDefault="00364285" w:rsidP="008D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sz w:val="28"/>
          <w:szCs w:val="28"/>
          <w:lang w:val="en-GB"/>
        </w:rPr>
      </w:pPr>
    </w:p>
    <w:p w14:paraId="0D06B2F9" w14:textId="77777777" w:rsidR="00844CCB" w:rsidRDefault="00844CCB"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7A2771B3"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5641E566" w14:textId="77777777" w:rsidR="000B2793" w:rsidRDefault="000B279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lang w:val="en-GB"/>
        </w:rPr>
      </w:pPr>
    </w:p>
    <w:p w14:paraId="2AA18D93" w14:textId="56FA4460" w:rsidR="003838D3" w:rsidRPr="003838D3" w:rsidRDefault="003838D3" w:rsidP="0083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right="28"/>
        <w:jc w:val="both"/>
        <w:rPr>
          <w:rFonts w:ascii="Angsana New" w:hAnsi="Angsana New"/>
          <w:b/>
          <w:bCs/>
        </w:rPr>
      </w:pPr>
    </w:p>
    <w:p w14:paraId="640629A6" w14:textId="4C687181" w:rsidR="00012A56" w:rsidRPr="00587D81" w:rsidRDefault="00BD4616"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40" w:lineRule="atLeast"/>
        <w:ind w:left="284" w:right="28"/>
        <w:jc w:val="both"/>
        <w:rPr>
          <w:rFonts w:ascii="Angsana New" w:hAnsi="Angsana New"/>
          <w:b/>
          <w:bCs/>
          <w:lang w:val="en-GB"/>
        </w:rPr>
      </w:pPr>
      <w:r>
        <w:rPr>
          <w:rFonts w:ascii="Angsana New" w:hAnsi="Angsana New"/>
          <w:b/>
          <w:bCs/>
          <w:lang w:val="en-GB"/>
        </w:rPr>
        <w:t xml:space="preserve">Independent </w:t>
      </w:r>
      <w:r w:rsidR="00B85B37">
        <w:rPr>
          <w:rFonts w:ascii="Angsana New" w:hAnsi="Angsana New"/>
          <w:b/>
          <w:bCs/>
          <w:lang w:val="en-GB"/>
        </w:rPr>
        <w:t>a</w:t>
      </w:r>
      <w:r w:rsidR="003838D3" w:rsidRPr="003838D3">
        <w:rPr>
          <w:rFonts w:ascii="Angsana New" w:hAnsi="Angsana New"/>
          <w:b/>
          <w:bCs/>
          <w:lang w:val="en-GB"/>
        </w:rPr>
        <w:t xml:space="preserve">uditor’s report </w:t>
      </w:r>
      <w:r w:rsidR="00012A56" w:rsidRPr="00D73EC7">
        <w:rPr>
          <w:rFonts w:ascii="Angsana New" w:hAnsi="Angsana New"/>
          <w:b/>
          <w:bCs/>
          <w:lang w:val="en-GB"/>
        </w:rPr>
        <w:t xml:space="preserve"> </w:t>
      </w:r>
    </w:p>
    <w:p w14:paraId="5B78A570" w14:textId="77777777" w:rsidR="00012A56" w:rsidRPr="00C12D5D"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Angsana New" w:hAnsi="Angsana New"/>
          <w:sz w:val="22"/>
          <w:szCs w:val="22"/>
        </w:rPr>
      </w:pPr>
    </w:p>
    <w:p w14:paraId="3E6F9540" w14:textId="3EDB5FC2" w:rsidR="00012A56" w:rsidRDefault="00012A56" w:rsidP="00012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jc w:val="both"/>
        <w:rPr>
          <w:rFonts w:ascii="Angsana New" w:hAnsi="Angsana New"/>
          <w:sz w:val="28"/>
          <w:szCs w:val="28"/>
        </w:rPr>
      </w:pPr>
      <w:r w:rsidRPr="00C12D5D">
        <w:rPr>
          <w:rFonts w:ascii="Angsana New" w:hAnsi="Angsana New"/>
          <w:sz w:val="28"/>
          <w:szCs w:val="28"/>
        </w:rPr>
        <w:t>To the</w:t>
      </w:r>
      <w:r w:rsidRPr="00C12D5D">
        <w:rPr>
          <w:rFonts w:ascii="Angsana New" w:hAnsi="Angsana New"/>
          <w:sz w:val="28"/>
          <w:szCs w:val="28"/>
          <w:cs/>
        </w:rPr>
        <w:t xml:space="preserve"> </w:t>
      </w:r>
      <w:r w:rsidR="00D463E5" w:rsidRPr="00D463E5">
        <w:rPr>
          <w:rFonts w:ascii="Angsana New" w:hAnsi="Angsana New"/>
          <w:sz w:val="28"/>
          <w:szCs w:val="28"/>
        </w:rPr>
        <w:t xml:space="preserve">Shareholders </w:t>
      </w:r>
      <w:r w:rsidRPr="00C12D5D">
        <w:rPr>
          <w:rFonts w:ascii="Angsana New" w:hAnsi="Angsana New"/>
          <w:sz w:val="28"/>
          <w:szCs w:val="28"/>
        </w:rPr>
        <w:t xml:space="preserve">of </w:t>
      </w:r>
      <w:proofErr w:type="spellStart"/>
      <w:r w:rsidRPr="00C12D5D">
        <w:rPr>
          <w:rFonts w:ascii="Angsana New" w:hAnsi="Angsana New"/>
          <w:sz w:val="28"/>
          <w:szCs w:val="28"/>
        </w:rPr>
        <w:t>Newcity</w:t>
      </w:r>
      <w:proofErr w:type="spellEnd"/>
      <w:r w:rsidRPr="00C12D5D">
        <w:rPr>
          <w:rFonts w:ascii="Angsana New" w:hAnsi="Angsana New"/>
          <w:sz w:val="28"/>
          <w:szCs w:val="28"/>
        </w:rPr>
        <w:t xml:space="preserve"> </w:t>
      </w:r>
      <w:r w:rsidRPr="00C12D5D">
        <w:rPr>
          <w:rFonts w:ascii="Angsana New" w:hAnsi="Angsana New"/>
          <w:sz w:val="28"/>
          <w:szCs w:val="28"/>
          <w:cs/>
        </w:rPr>
        <w:t>(</w:t>
      </w:r>
      <w:r w:rsidRPr="00C12D5D">
        <w:rPr>
          <w:rFonts w:ascii="Angsana New" w:hAnsi="Angsana New"/>
          <w:sz w:val="28"/>
          <w:szCs w:val="28"/>
        </w:rPr>
        <w:t>Bangkok</w:t>
      </w:r>
      <w:r w:rsidRPr="00C12D5D">
        <w:rPr>
          <w:rFonts w:ascii="Angsana New" w:hAnsi="Angsana New"/>
          <w:sz w:val="28"/>
          <w:szCs w:val="28"/>
          <w:cs/>
        </w:rPr>
        <w:t xml:space="preserve">) </w:t>
      </w:r>
      <w:r w:rsidRPr="00C12D5D">
        <w:rPr>
          <w:rFonts w:ascii="Angsana New" w:hAnsi="Angsana New"/>
          <w:sz w:val="28"/>
          <w:szCs w:val="28"/>
        </w:rPr>
        <w:t>Public Company Limited</w:t>
      </w:r>
    </w:p>
    <w:p w14:paraId="607A8217" w14:textId="4BCC056F" w:rsidR="00D463E5" w:rsidRDefault="00D463E5" w:rsidP="00D46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both"/>
        <w:rPr>
          <w:rFonts w:ascii="Angsana New" w:hAnsi="Angsana New"/>
          <w:b/>
          <w:bCs/>
          <w:spacing w:val="-2"/>
          <w:sz w:val="28"/>
          <w:szCs w:val="28"/>
        </w:rPr>
      </w:pPr>
      <w:r w:rsidRPr="00D65EE8">
        <w:rPr>
          <w:rFonts w:ascii="Angsana New" w:hAnsi="Angsana New"/>
          <w:b/>
          <w:bCs/>
          <w:spacing w:val="-2"/>
          <w:sz w:val="28"/>
          <w:szCs w:val="28"/>
        </w:rPr>
        <w:t>Opinion</w:t>
      </w:r>
    </w:p>
    <w:p w14:paraId="35D2563F" w14:textId="2BE9CFA5" w:rsidR="00D463E5" w:rsidRDefault="00D463E5" w:rsidP="00D46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both"/>
        <w:rPr>
          <w:rFonts w:ascii="Angsana New" w:hAnsi="Angsana New"/>
          <w:spacing w:val="-2"/>
          <w:sz w:val="28"/>
          <w:szCs w:val="28"/>
        </w:rPr>
      </w:pPr>
      <w:r w:rsidRPr="00520F53">
        <w:rPr>
          <w:rFonts w:ascii="Angsana New" w:hAnsi="Angsana New"/>
          <w:spacing w:val="-2"/>
          <w:sz w:val="28"/>
          <w:szCs w:val="28"/>
        </w:rPr>
        <w:t xml:space="preserve">I have audited the </w:t>
      </w:r>
      <w:r w:rsidR="00B85B37">
        <w:rPr>
          <w:rFonts w:ascii="Angsana New" w:hAnsi="Angsana New"/>
          <w:spacing w:val="-2"/>
          <w:sz w:val="28"/>
          <w:szCs w:val="28"/>
        </w:rPr>
        <w:t xml:space="preserve">accompanying of </w:t>
      </w:r>
      <w:r w:rsidRPr="00520F53">
        <w:rPr>
          <w:rFonts w:ascii="Angsana New" w:hAnsi="Angsana New"/>
          <w:spacing w:val="-2"/>
          <w:sz w:val="28"/>
          <w:szCs w:val="28"/>
        </w:rPr>
        <w:t xml:space="preserve">financial statements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which comprise the statements of financial position in which the equity method</w:t>
      </w:r>
      <w:r w:rsidR="00B85B37">
        <w:rPr>
          <w:rFonts w:ascii="Angsana New" w:hAnsi="Angsana New"/>
          <w:spacing w:val="-2"/>
          <w:sz w:val="28"/>
          <w:szCs w:val="28"/>
        </w:rPr>
        <w:t xml:space="preserve"> is applied</w:t>
      </w:r>
      <w:r w:rsidRPr="00520F53">
        <w:rPr>
          <w:rFonts w:ascii="Angsana New" w:hAnsi="Angsana New"/>
          <w:spacing w:val="-2"/>
          <w:sz w:val="28"/>
          <w:szCs w:val="28"/>
        </w:rPr>
        <w:t xml:space="preserve"> </w:t>
      </w:r>
      <w:r w:rsidRPr="00520F53">
        <w:rPr>
          <w:rFonts w:ascii="Angsana New" w:hAnsi="Angsana New"/>
          <w:spacing w:val="-2"/>
          <w:sz w:val="28"/>
          <w:szCs w:val="28"/>
          <w:cs/>
        </w:rPr>
        <w:t xml:space="preserve"> </w:t>
      </w:r>
      <w:r w:rsidRPr="00520F53">
        <w:rPr>
          <w:rFonts w:ascii="Angsana New" w:hAnsi="Angsana New"/>
          <w:spacing w:val="-2"/>
          <w:sz w:val="28"/>
          <w:szCs w:val="28"/>
        </w:rPr>
        <w:t>and the separate statement of financial position</w:t>
      </w:r>
      <w:r w:rsidRPr="00520F53">
        <w:rPr>
          <w:rFonts w:ascii="Angsana New" w:hAnsi="Angsana New"/>
          <w:spacing w:val="-2"/>
          <w:sz w:val="28"/>
          <w:szCs w:val="28"/>
          <w:cs/>
        </w:rPr>
        <w:t xml:space="preserve"> </w:t>
      </w:r>
      <w:r>
        <w:rPr>
          <w:rFonts w:ascii="Angsana New" w:hAnsi="Angsana New"/>
          <w:spacing w:val="-2"/>
          <w:sz w:val="28"/>
          <w:szCs w:val="28"/>
        </w:rPr>
        <w:t xml:space="preserve">as at </w:t>
      </w:r>
      <w:r w:rsidRPr="00520F53">
        <w:rPr>
          <w:rFonts w:ascii="Angsana New" w:hAnsi="Angsana New"/>
          <w:spacing w:val="-2"/>
          <w:sz w:val="28"/>
          <w:szCs w:val="28"/>
        </w:rPr>
        <w:t>December</w:t>
      </w:r>
      <w:r>
        <w:rPr>
          <w:rFonts w:ascii="Angsana New" w:hAnsi="Angsana New"/>
          <w:spacing w:val="-2"/>
          <w:sz w:val="28"/>
          <w:szCs w:val="28"/>
        </w:rPr>
        <w:t xml:space="preserve"> 31,</w:t>
      </w:r>
      <w:r w:rsidRPr="00520F53">
        <w:rPr>
          <w:rFonts w:ascii="Angsana New" w:hAnsi="Angsana New"/>
          <w:spacing w:val="-2"/>
          <w:sz w:val="28"/>
          <w:szCs w:val="28"/>
        </w:rPr>
        <w:t xml:space="preserve"> 20</w:t>
      </w:r>
      <w:r>
        <w:rPr>
          <w:rFonts w:ascii="Angsana New" w:hAnsi="Angsana New"/>
          <w:spacing w:val="-2"/>
          <w:sz w:val="28"/>
          <w:szCs w:val="28"/>
        </w:rPr>
        <w:t>2</w:t>
      </w:r>
      <w:r w:rsidR="00B079FC">
        <w:rPr>
          <w:rFonts w:ascii="Angsana New" w:hAnsi="Angsana New"/>
          <w:spacing w:val="-2"/>
          <w:sz w:val="28"/>
          <w:szCs w:val="28"/>
        </w:rPr>
        <w:t>2</w:t>
      </w:r>
      <w:r w:rsidRPr="00520F53">
        <w:rPr>
          <w:rFonts w:ascii="Angsana New" w:hAnsi="Angsana New"/>
          <w:spacing w:val="-2"/>
          <w:sz w:val="28"/>
          <w:szCs w:val="28"/>
        </w:rPr>
        <w:t>, the statement of comprehensive income in which the equity</w:t>
      </w:r>
      <w:r w:rsidR="005E500D">
        <w:rPr>
          <w:rFonts w:ascii="Angsana New" w:hAnsi="Angsana New"/>
          <w:spacing w:val="-2"/>
          <w:sz w:val="28"/>
          <w:szCs w:val="28"/>
        </w:rPr>
        <w:t xml:space="preserve"> is applied</w:t>
      </w:r>
      <w:r w:rsidRPr="00520F53">
        <w:rPr>
          <w:rFonts w:ascii="Angsana New" w:hAnsi="Angsana New"/>
          <w:spacing w:val="-2"/>
          <w:sz w:val="28"/>
          <w:szCs w:val="28"/>
        </w:rPr>
        <w:t xml:space="preserve"> and the separate statements of comprehensive income, </w:t>
      </w:r>
      <w:r w:rsidR="005E500D">
        <w:rPr>
          <w:rFonts w:ascii="Angsana New" w:hAnsi="Angsana New"/>
          <w:spacing w:val="-2"/>
          <w:sz w:val="28"/>
          <w:szCs w:val="28"/>
        </w:rPr>
        <w:t xml:space="preserve">the related statement of </w:t>
      </w:r>
      <w:r w:rsidRPr="00520F53">
        <w:rPr>
          <w:rFonts w:ascii="Angsana New" w:hAnsi="Angsana New"/>
          <w:spacing w:val="-2"/>
          <w:sz w:val="28"/>
          <w:szCs w:val="28"/>
        </w:rPr>
        <w:t>changes in shareholders</w:t>
      </w:r>
      <w:r w:rsidRPr="00520F53">
        <w:rPr>
          <w:rFonts w:ascii="Angsana New" w:hAnsi="Angsana New"/>
          <w:spacing w:val="-2"/>
          <w:sz w:val="28"/>
          <w:szCs w:val="28"/>
          <w:cs/>
        </w:rPr>
        <w:t xml:space="preserve">’ </w:t>
      </w:r>
      <w:r w:rsidRPr="00520F53">
        <w:rPr>
          <w:rFonts w:ascii="Angsana New" w:hAnsi="Angsana New"/>
          <w:spacing w:val="-2"/>
          <w:sz w:val="28"/>
          <w:szCs w:val="28"/>
        </w:rPr>
        <w:t>equity</w:t>
      </w:r>
      <w:r w:rsidR="00B85B37">
        <w:rPr>
          <w:rFonts w:ascii="Angsana New" w:hAnsi="Angsana New"/>
          <w:spacing w:val="-2"/>
          <w:sz w:val="28"/>
          <w:szCs w:val="28"/>
        </w:rPr>
        <w:t xml:space="preserve"> is applied</w:t>
      </w:r>
      <w:r w:rsidRPr="00520F53">
        <w:rPr>
          <w:rFonts w:ascii="Angsana New" w:hAnsi="Angsana New"/>
          <w:spacing w:val="-2"/>
          <w:sz w:val="28"/>
          <w:szCs w:val="28"/>
        </w:rPr>
        <w:t xml:space="preserve"> in which the equity method </w:t>
      </w:r>
      <w:r w:rsidR="005E500D">
        <w:rPr>
          <w:rFonts w:ascii="Angsana New" w:hAnsi="Angsana New"/>
          <w:spacing w:val="-2"/>
          <w:sz w:val="28"/>
          <w:szCs w:val="28"/>
        </w:rPr>
        <w:t xml:space="preserve">is applied </w:t>
      </w:r>
      <w:r w:rsidRPr="00520F53">
        <w:rPr>
          <w:rFonts w:ascii="Angsana New" w:hAnsi="Angsana New"/>
          <w:spacing w:val="-2"/>
          <w:sz w:val="28"/>
          <w:szCs w:val="28"/>
        </w:rPr>
        <w:t>and separate statement of changes in shareholder</w:t>
      </w:r>
      <w:r w:rsidRPr="00520F53">
        <w:rPr>
          <w:rFonts w:ascii="Angsana New" w:hAnsi="Angsana New"/>
          <w:spacing w:val="-2"/>
          <w:sz w:val="28"/>
          <w:szCs w:val="28"/>
          <w:cs/>
        </w:rPr>
        <w:t>’</w:t>
      </w:r>
      <w:r w:rsidRPr="00520F53">
        <w:rPr>
          <w:rFonts w:ascii="Angsana New" w:hAnsi="Angsana New"/>
          <w:spacing w:val="-2"/>
          <w:sz w:val="28"/>
          <w:szCs w:val="28"/>
        </w:rPr>
        <w:t>s equity and cash flows in which the equity method</w:t>
      </w:r>
      <w:r w:rsidR="00B85B37">
        <w:rPr>
          <w:rFonts w:ascii="Angsana New" w:hAnsi="Angsana New"/>
          <w:spacing w:val="-2"/>
          <w:sz w:val="28"/>
          <w:szCs w:val="28"/>
        </w:rPr>
        <w:t xml:space="preserve"> is applied</w:t>
      </w:r>
      <w:r w:rsidRPr="00520F53">
        <w:rPr>
          <w:rFonts w:ascii="Angsana New" w:hAnsi="Angsana New"/>
          <w:spacing w:val="-2"/>
          <w:sz w:val="28"/>
          <w:szCs w:val="28"/>
        </w:rPr>
        <w:t xml:space="preserve"> and separate statement of cash flows for the year then ended, and notes to the financial statements, including a summary of significant accounting policies</w:t>
      </w:r>
      <w:r w:rsidRPr="00520F53">
        <w:rPr>
          <w:rFonts w:ascii="Angsana New" w:hAnsi="Angsana New"/>
          <w:spacing w:val="-2"/>
          <w:sz w:val="28"/>
          <w:szCs w:val="28"/>
          <w:cs/>
        </w:rPr>
        <w:t>.</w:t>
      </w:r>
    </w:p>
    <w:p w14:paraId="6CF95F85" w14:textId="218DB4F5" w:rsidR="00D463E5" w:rsidRDefault="00D463E5" w:rsidP="009842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both"/>
        <w:rPr>
          <w:rFonts w:ascii="Angsana New" w:hAnsi="Angsana New"/>
          <w:spacing w:val="-2"/>
          <w:sz w:val="28"/>
          <w:szCs w:val="28"/>
        </w:rPr>
      </w:pPr>
      <w:r w:rsidRPr="00520F53">
        <w:rPr>
          <w:rFonts w:ascii="Angsana New" w:hAnsi="Angsana New"/>
          <w:spacing w:val="-2"/>
          <w:sz w:val="28"/>
          <w:szCs w:val="28"/>
        </w:rPr>
        <w:t>In my opinion, accompanying financial statement in which the equity method and separate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referred to above present fairly,</w:t>
      </w:r>
      <w:r w:rsidRPr="00520F53">
        <w:rPr>
          <w:rFonts w:ascii="Angsana New" w:hAnsi="Angsana New"/>
          <w:spacing w:val="-2"/>
          <w:sz w:val="28"/>
          <w:szCs w:val="28"/>
          <w:cs/>
        </w:rPr>
        <w:t xml:space="preserve"> </w:t>
      </w:r>
      <w:r w:rsidR="005E500D">
        <w:rPr>
          <w:rFonts w:ascii="Angsana New" w:hAnsi="Angsana New"/>
          <w:spacing w:val="-2"/>
          <w:sz w:val="28"/>
          <w:szCs w:val="28"/>
        </w:rPr>
        <w:t>in all material respects</w:t>
      </w:r>
      <w:r w:rsidRPr="00520F53">
        <w:rPr>
          <w:rFonts w:ascii="Angsana New" w:hAnsi="Angsana New"/>
          <w:spacing w:val="-2"/>
          <w:sz w:val="28"/>
          <w:szCs w:val="28"/>
        </w:rPr>
        <w:t xml:space="preserve"> the financial position of </w:t>
      </w:r>
      <w:proofErr w:type="spellStart"/>
      <w:r w:rsidRPr="00520F53">
        <w:rPr>
          <w:rFonts w:ascii="Angsana New" w:hAnsi="Angsana New"/>
          <w:spacing w:val="-2"/>
          <w:sz w:val="28"/>
          <w:szCs w:val="28"/>
        </w:rPr>
        <w:t>Newcity</w:t>
      </w:r>
      <w:proofErr w:type="spellEnd"/>
      <w:r w:rsidRPr="00520F53">
        <w:rPr>
          <w:rFonts w:ascii="Angsana New" w:hAnsi="Angsana New"/>
          <w:spacing w:val="-2"/>
          <w:sz w:val="28"/>
          <w:szCs w:val="28"/>
        </w:rPr>
        <w:t xml:space="preserve"> </w:t>
      </w:r>
      <w:r w:rsidRPr="00520F53">
        <w:rPr>
          <w:rFonts w:ascii="Angsana New" w:hAnsi="Angsana New"/>
          <w:sz w:val="28"/>
          <w:szCs w:val="28"/>
          <w:cs/>
        </w:rPr>
        <w:t>(</w:t>
      </w:r>
      <w:r w:rsidRPr="00520F53">
        <w:rPr>
          <w:rFonts w:ascii="Angsana New" w:hAnsi="Angsana New"/>
          <w:sz w:val="28"/>
          <w:szCs w:val="28"/>
        </w:rPr>
        <w:t>Bangkok</w:t>
      </w:r>
      <w:r w:rsidRPr="00520F53">
        <w:rPr>
          <w:rFonts w:ascii="Angsana New" w:hAnsi="Angsana New"/>
          <w:sz w:val="28"/>
          <w:szCs w:val="28"/>
          <w:cs/>
        </w:rPr>
        <w:t xml:space="preserve">) </w:t>
      </w:r>
      <w:r w:rsidRPr="00520F53">
        <w:rPr>
          <w:rFonts w:ascii="Angsana New" w:hAnsi="Angsana New"/>
          <w:sz w:val="28"/>
          <w:szCs w:val="28"/>
        </w:rPr>
        <w:t>Public Company Limited</w:t>
      </w:r>
      <w:r w:rsidRPr="00520F53">
        <w:rPr>
          <w:rFonts w:ascii="Angsana New" w:hAnsi="Angsana New"/>
          <w:spacing w:val="-2"/>
          <w:sz w:val="28"/>
          <w:szCs w:val="28"/>
        </w:rPr>
        <w:t xml:space="preserve"> </w:t>
      </w:r>
      <w:r>
        <w:rPr>
          <w:rFonts w:ascii="Angsana New" w:hAnsi="Angsana New"/>
          <w:spacing w:val="-2"/>
          <w:sz w:val="28"/>
          <w:szCs w:val="28"/>
        </w:rPr>
        <w:t xml:space="preserve">as </w:t>
      </w:r>
      <w:proofErr w:type="gramStart"/>
      <w:r>
        <w:rPr>
          <w:rFonts w:ascii="Angsana New" w:hAnsi="Angsana New"/>
          <w:spacing w:val="-2"/>
          <w:sz w:val="28"/>
          <w:szCs w:val="28"/>
        </w:rPr>
        <w:t>at</w:t>
      </w:r>
      <w:proofErr w:type="gramEnd"/>
      <w:r>
        <w:rPr>
          <w:rFonts w:ascii="Angsana New" w:hAnsi="Angsana New"/>
          <w:spacing w:val="-2"/>
          <w:sz w:val="28"/>
          <w:szCs w:val="28"/>
        </w:rPr>
        <w:t xml:space="preserve"> </w:t>
      </w:r>
      <w:r w:rsidRPr="00520F53">
        <w:rPr>
          <w:rFonts w:ascii="Angsana New" w:hAnsi="Angsana New"/>
          <w:spacing w:val="-2"/>
          <w:sz w:val="28"/>
          <w:szCs w:val="28"/>
        </w:rPr>
        <w:t>December</w:t>
      </w:r>
      <w:r>
        <w:rPr>
          <w:rFonts w:ascii="Angsana New" w:hAnsi="Angsana New"/>
          <w:spacing w:val="-2"/>
          <w:sz w:val="28"/>
          <w:szCs w:val="28"/>
        </w:rPr>
        <w:t xml:space="preserve"> 31, 202</w:t>
      </w:r>
      <w:r w:rsidR="00B079FC">
        <w:rPr>
          <w:rFonts w:ascii="Angsana New" w:hAnsi="Angsana New"/>
          <w:spacing w:val="-2"/>
          <w:sz w:val="28"/>
          <w:szCs w:val="28"/>
        </w:rPr>
        <w:t>2</w:t>
      </w:r>
      <w:r w:rsidRPr="00520F53">
        <w:rPr>
          <w:rFonts w:ascii="Angsana New" w:hAnsi="Angsana New"/>
          <w:spacing w:val="-2"/>
          <w:sz w:val="28"/>
          <w:szCs w:val="28"/>
        </w:rPr>
        <w:t>, their financial performance</w:t>
      </w:r>
      <w:r>
        <w:rPr>
          <w:rFonts w:ascii="Angsana New" w:hAnsi="Angsana New"/>
          <w:spacing w:val="-2"/>
          <w:sz w:val="28"/>
          <w:szCs w:val="28"/>
        </w:rPr>
        <w:t xml:space="preserve"> which the equity method and the separate</w:t>
      </w:r>
      <w:r w:rsidRPr="00520F53">
        <w:rPr>
          <w:rFonts w:ascii="Angsana New" w:hAnsi="Angsana New"/>
          <w:spacing w:val="-2"/>
          <w:sz w:val="28"/>
          <w:szCs w:val="28"/>
        </w:rPr>
        <w:t xml:space="preserve"> and cash flows for the year then ended in accordance with Thai Financial Reporting Standards</w:t>
      </w:r>
      <w:r w:rsidRPr="00520F53">
        <w:rPr>
          <w:rFonts w:ascii="Angsana New" w:hAnsi="Angsana New"/>
          <w:spacing w:val="-2"/>
          <w:sz w:val="28"/>
          <w:szCs w:val="28"/>
          <w:cs/>
        </w:rPr>
        <w:t>.</w:t>
      </w:r>
    </w:p>
    <w:p w14:paraId="541F663D"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Basis for Opinion</w:t>
      </w:r>
    </w:p>
    <w:p w14:paraId="53A220C1" w14:textId="10B51C08" w:rsidR="00971D21" w:rsidRPr="0098426F"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98426F">
        <w:rPr>
          <w:rFonts w:ascii="Angsana New" w:hAnsi="Angsana New"/>
          <w:spacing w:val="-4"/>
          <w:sz w:val="28"/>
          <w:szCs w:val="28"/>
        </w:rPr>
        <w:t>I conducted my audit in accordance with Thai Standards on Auditing</w:t>
      </w:r>
      <w:r w:rsidRPr="0098426F">
        <w:rPr>
          <w:rFonts w:ascii="Angsana New" w:hAnsi="Angsana New"/>
          <w:spacing w:val="-4"/>
          <w:sz w:val="28"/>
          <w:szCs w:val="28"/>
          <w:cs/>
        </w:rPr>
        <w:t xml:space="preserve">. </w:t>
      </w:r>
      <w:r w:rsidRPr="0098426F">
        <w:rPr>
          <w:rFonts w:ascii="Angsana New" w:hAnsi="Angsana New"/>
          <w:spacing w:val="-4"/>
          <w:sz w:val="28"/>
          <w:szCs w:val="28"/>
        </w:rPr>
        <w:t>My responsibilities under those standards are further described in the Auditor</w:t>
      </w:r>
      <w:r w:rsidRPr="0098426F">
        <w:rPr>
          <w:rFonts w:ascii="Angsana New" w:hAnsi="Angsana New"/>
          <w:spacing w:val="-4"/>
          <w:sz w:val="28"/>
          <w:szCs w:val="28"/>
          <w:cs/>
        </w:rPr>
        <w:t>’</w:t>
      </w:r>
      <w:r w:rsidRPr="0098426F">
        <w:rPr>
          <w:rFonts w:ascii="Angsana New" w:hAnsi="Angsana New"/>
          <w:spacing w:val="-4"/>
          <w:sz w:val="28"/>
          <w:szCs w:val="28"/>
        </w:rPr>
        <w:t xml:space="preserve">s Responsibilities for the </w:t>
      </w:r>
      <w:r w:rsidR="00E152B1">
        <w:rPr>
          <w:rFonts w:ascii="Angsana New" w:hAnsi="Angsana New"/>
          <w:spacing w:val="-4"/>
          <w:sz w:val="28"/>
          <w:szCs w:val="28"/>
        </w:rPr>
        <w:t>a</w:t>
      </w:r>
      <w:r w:rsidRPr="0098426F">
        <w:rPr>
          <w:rFonts w:ascii="Angsana New" w:hAnsi="Angsana New"/>
          <w:spacing w:val="-4"/>
          <w:sz w:val="28"/>
          <w:szCs w:val="28"/>
        </w:rPr>
        <w:t xml:space="preserve">udit of the </w:t>
      </w:r>
      <w:r w:rsidR="00E152B1" w:rsidRPr="00E152B1">
        <w:rPr>
          <w:rFonts w:ascii="Angsana New" w:hAnsi="Angsana New"/>
          <w:spacing w:val="-4"/>
          <w:sz w:val="28"/>
          <w:szCs w:val="28"/>
        </w:rPr>
        <w:t xml:space="preserve">equity method is applied and separate </w:t>
      </w:r>
      <w:r w:rsidR="00E152B1" w:rsidRPr="00E152B1">
        <w:rPr>
          <w:rFonts w:ascii="Angsana New" w:hAnsi="Angsana New"/>
          <w:spacing w:val="-4"/>
          <w:sz w:val="28"/>
          <w:szCs w:val="28"/>
        </w:rPr>
        <w:t xml:space="preserve"> </w:t>
      </w:r>
      <w:r w:rsidR="00E152B1">
        <w:rPr>
          <w:rFonts w:ascii="Angsana New" w:hAnsi="Angsana New"/>
          <w:spacing w:val="-4"/>
          <w:sz w:val="28"/>
          <w:szCs w:val="28"/>
        </w:rPr>
        <w:t>f</w:t>
      </w:r>
      <w:r w:rsidRPr="0098426F">
        <w:rPr>
          <w:rFonts w:ascii="Angsana New" w:hAnsi="Angsana New"/>
          <w:spacing w:val="-4"/>
          <w:sz w:val="28"/>
          <w:szCs w:val="28"/>
        </w:rPr>
        <w:t xml:space="preserve">inancial </w:t>
      </w:r>
      <w:r w:rsidR="00E152B1">
        <w:rPr>
          <w:rFonts w:ascii="Angsana New" w:hAnsi="Angsana New"/>
          <w:spacing w:val="-4"/>
          <w:sz w:val="28"/>
          <w:szCs w:val="28"/>
        </w:rPr>
        <w:t>s</w:t>
      </w:r>
      <w:r w:rsidRPr="0098426F">
        <w:rPr>
          <w:rFonts w:ascii="Angsana New" w:hAnsi="Angsana New"/>
          <w:spacing w:val="-4"/>
          <w:sz w:val="28"/>
          <w:szCs w:val="28"/>
        </w:rPr>
        <w:t>tatements section of my report</w:t>
      </w:r>
      <w:r w:rsidRPr="0098426F">
        <w:rPr>
          <w:rFonts w:ascii="Angsana New" w:hAnsi="Angsana New"/>
          <w:spacing w:val="-4"/>
          <w:sz w:val="28"/>
          <w:szCs w:val="28"/>
          <w:cs/>
        </w:rPr>
        <w:t xml:space="preserve">. </w:t>
      </w:r>
      <w:r w:rsidRPr="0098426F">
        <w:rPr>
          <w:rFonts w:ascii="Angsana New" w:hAnsi="Angsana New"/>
          <w:spacing w:val="-4"/>
          <w:sz w:val="28"/>
          <w:szCs w:val="28"/>
        </w:rPr>
        <w:t xml:space="preserve">I am independent of the Company in accordance with the Code of Ethics for Professional Accountants </w:t>
      </w:r>
      <w:r w:rsidR="00F175DD">
        <w:rPr>
          <w:rFonts w:ascii="Angsana New" w:hAnsi="Angsana New"/>
          <w:spacing w:val="-4"/>
          <w:sz w:val="28"/>
          <w:szCs w:val="28"/>
        </w:rPr>
        <w:t>including Independence standards</w:t>
      </w:r>
      <w:r w:rsidRPr="0098426F">
        <w:rPr>
          <w:rFonts w:ascii="Angsana New" w:hAnsi="Angsana New"/>
          <w:spacing w:val="-4"/>
          <w:sz w:val="28"/>
          <w:szCs w:val="28"/>
        </w:rPr>
        <w:t xml:space="preserve"> by the Federation of Accounting Professions </w:t>
      </w:r>
      <w:r w:rsidR="005F5990">
        <w:rPr>
          <w:rFonts w:ascii="Angsana New" w:hAnsi="Angsana New"/>
          <w:spacing w:val="-4"/>
          <w:sz w:val="28"/>
          <w:szCs w:val="28"/>
        </w:rPr>
        <w:t xml:space="preserve">(Code of Ethics for Professional Accountants) </w:t>
      </w:r>
      <w:r w:rsidRPr="0098426F">
        <w:rPr>
          <w:rFonts w:ascii="Angsana New" w:hAnsi="Angsana New"/>
          <w:spacing w:val="-4"/>
          <w:sz w:val="28"/>
          <w:szCs w:val="28"/>
        </w:rPr>
        <w:t xml:space="preserve">that </w:t>
      </w:r>
      <w:r w:rsidR="00F175DD">
        <w:rPr>
          <w:rFonts w:ascii="Angsana New" w:hAnsi="Angsana New"/>
          <w:spacing w:val="-4"/>
          <w:sz w:val="28"/>
          <w:szCs w:val="28"/>
        </w:rPr>
        <w:t>are</w:t>
      </w:r>
      <w:r w:rsidRPr="0098426F">
        <w:rPr>
          <w:rFonts w:ascii="Angsana New" w:hAnsi="Angsana New"/>
          <w:spacing w:val="-4"/>
          <w:sz w:val="28"/>
          <w:szCs w:val="28"/>
        </w:rPr>
        <w:t xml:space="preserve"> relevant to my audit of the</w:t>
      </w:r>
      <w:r w:rsidR="00E624AE" w:rsidRPr="00E624AE">
        <w:rPr>
          <w:rFonts w:ascii="Angsana New" w:hAnsi="Angsana New"/>
          <w:spacing w:val="-4"/>
          <w:sz w:val="28"/>
          <w:szCs w:val="28"/>
        </w:rPr>
        <w:t xml:space="preserve"> equity method is applied and separate </w:t>
      </w:r>
      <w:r w:rsidRPr="0098426F">
        <w:rPr>
          <w:rFonts w:ascii="Angsana New" w:hAnsi="Angsana New"/>
          <w:spacing w:val="-4"/>
          <w:sz w:val="28"/>
          <w:szCs w:val="28"/>
        </w:rPr>
        <w:t>financial statements, and I have fulfilled my other ethical responsibilities in accordance with the Code</w:t>
      </w:r>
      <w:r w:rsidR="00E624AE">
        <w:rPr>
          <w:rFonts w:ascii="Angsana New" w:hAnsi="Angsana New"/>
          <w:spacing w:val="-4"/>
          <w:sz w:val="28"/>
          <w:szCs w:val="28"/>
        </w:rPr>
        <w:t xml:space="preserve"> of Ethics for Professional Accountants.</w:t>
      </w:r>
      <w:r w:rsidRPr="0098426F">
        <w:rPr>
          <w:rFonts w:ascii="Angsana New" w:hAnsi="Angsana New"/>
          <w:spacing w:val="-4"/>
          <w:sz w:val="28"/>
          <w:szCs w:val="28"/>
          <w:cs/>
        </w:rPr>
        <w:t xml:space="preserve"> </w:t>
      </w:r>
      <w:r w:rsidRPr="0098426F">
        <w:rPr>
          <w:rFonts w:ascii="Angsana New" w:hAnsi="Angsana New"/>
          <w:spacing w:val="-4"/>
          <w:sz w:val="28"/>
          <w:szCs w:val="28"/>
        </w:rPr>
        <w:t>I believe that the audit evidence I have obtained is sufficient and appropriate to provide a basis for my opinion</w:t>
      </w:r>
      <w:r w:rsidRPr="0098426F">
        <w:rPr>
          <w:rFonts w:ascii="Angsana New" w:hAnsi="Angsana New"/>
          <w:spacing w:val="-4"/>
          <w:sz w:val="28"/>
          <w:szCs w:val="28"/>
          <w:cs/>
        </w:rPr>
        <w:t>.</w:t>
      </w:r>
    </w:p>
    <w:p w14:paraId="6FE5451A" w14:textId="3F235536"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2"/>
          <w:sz w:val="28"/>
          <w:szCs w:val="28"/>
        </w:rPr>
      </w:pPr>
      <w:r w:rsidRPr="00D65EE8">
        <w:rPr>
          <w:rFonts w:ascii="Angsana New" w:hAnsi="Angsana New"/>
          <w:b/>
          <w:bCs/>
          <w:spacing w:val="-2"/>
          <w:sz w:val="28"/>
          <w:szCs w:val="28"/>
        </w:rPr>
        <w:t xml:space="preserve">Key </w:t>
      </w:r>
      <w:r w:rsidR="005E500D">
        <w:rPr>
          <w:rFonts w:ascii="Angsana New" w:hAnsi="Angsana New"/>
          <w:b/>
          <w:bCs/>
          <w:spacing w:val="-2"/>
          <w:sz w:val="28"/>
          <w:szCs w:val="28"/>
        </w:rPr>
        <w:t>a</w:t>
      </w:r>
      <w:r w:rsidRPr="00D65EE8">
        <w:rPr>
          <w:rFonts w:ascii="Angsana New" w:hAnsi="Angsana New"/>
          <w:b/>
          <w:bCs/>
          <w:spacing w:val="-2"/>
          <w:sz w:val="28"/>
          <w:szCs w:val="28"/>
        </w:rPr>
        <w:t xml:space="preserve">udit </w:t>
      </w:r>
      <w:r w:rsidR="005E500D">
        <w:rPr>
          <w:rFonts w:ascii="Angsana New" w:hAnsi="Angsana New"/>
          <w:b/>
          <w:bCs/>
          <w:spacing w:val="-2"/>
          <w:sz w:val="28"/>
          <w:szCs w:val="28"/>
        </w:rPr>
        <w:t>m</w:t>
      </w:r>
      <w:r w:rsidRPr="00D65EE8">
        <w:rPr>
          <w:rFonts w:ascii="Angsana New" w:hAnsi="Angsana New"/>
          <w:b/>
          <w:bCs/>
          <w:spacing w:val="-2"/>
          <w:sz w:val="28"/>
          <w:szCs w:val="28"/>
        </w:rPr>
        <w:t>atters</w:t>
      </w:r>
    </w:p>
    <w:p w14:paraId="4998F66C" w14:textId="669C3428"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2"/>
          <w:sz w:val="28"/>
          <w:szCs w:val="28"/>
        </w:rPr>
      </w:pPr>
      <w:r w:rsidRPr="00520F53">
        <w:rPr>
          <w:rFonts w:ascii="Angsana New" w:hAnsi="Angsana New"/>
          <w:spacing w:val="-2"/>
          <w:sz w:val="28"/>
          <w:szCs w:val="28"/>
        </w:rPr>
        <w:t>Key audit matters are those matters that, in my professional judgment, were of most significance in my audit of the</w:t>
      </w:r>
      <w:r w:rsidRPr="00520F53">
        <w:rPr>
          <w:rFonts w:ascii="Angsana New" w:hAnsi="Angsana New"/>
          <w:spacing w:val="-2"/>
          <w:sz w:val="28"/>
          <w:szCs w:val="28"/>
          <w:cs/>
        </w:rPr>
        <w:t xml:space="preserve"> </w:t>
      </w:r>
      <w:r w:rsidRPr="00520F53">
        <w:rPr>
          <w:rFonts w:ascii="Angsana New" w:hAnsi="Angsana New"/>
          <w:spacing w:val="-2"/>
          <w:sz w:val="28"/>
          <w:szCs w:val="28"/>
        </w:rPr>
        <w:t>financial statements of the current period</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These matters were addressed in the context of my audit of the </w:t>
      </w:r>
      <w:r w:rsidR="00BE234A" w:rsidRPr="00BE234A">
        <w:rPr>
          <w:rFonts w:ascii="Angsana New" w:hAnsi="Angsana New"/>
          <w:spacing w:val="-2"/>
          <w:sz w:val="28"/>
          <w:szCs w:val="28"/>
        </w:rPr>
        <w:t xml:space="preserve">equity method is applied and separate financial </w:t>
      </w:r>
      <w:proofErr w:type="gramStart"/>
      <w:r w:rsidR="00BE234A" w:rsidRPr="00BE234A">
        <w:rPr>
          <w:rFonts w:ascii="Angsana New" w:hAnsi="Angsana New"/>
          <w:spacing w:val="-2"/>
          <w:sz w:val="28"/>
          <w:szCs w:val="28"/>
        </w:rPr>
        <w:t>statements</w:t>
      </w:r>
      <w:r w:rsidRPr="00520F53">
        <w:rPr>
          <w:rFonts w:ascii="Angsana New" w:hAnsi="Angsana New"/>
          <w:spacing w:val="-2"/>
          <w:sz w:val="28"/>
          <w:szCs w:val="28"/>
        </w:rPr>
        <w:t xml:space="preserve"> as a whole, and</w:t>
      </w:r>
      <w:proofErr w:type="gramEnd"/>
      <w:r w:rsidRPr="00520F53">
        <w:rPr>
          <w:rFonts w:ascii="Angsana New" w:hAnsi="Angsana New"/>
          <w:spacing w:val="-2"/>
          <w:sz w:val="28"/>
          <w:szCs w:val="28"/>
        </w:rPr>
        <w:t xml:space="preserve"> in forming my opinion thereon, and I do not provide a separate opinion on these matters</w:t>
      </w:r>
      <w:r w:rsidRPr="00520F53">
        <w:rPr>
          <w:rFonts w:ascii="Angsana New" w:hAnsi="Angsana New"/>
          <w:spacing w:val="-2"/>
          <w:sz w:val="28"/>
          <w:szCs w:val="28"/>
          <w:cs/>
        </w:rPr>
        <w:t>.</w:t>
      </w:r>
    </w:p>
    <w:p w14:paraId="59913885" w14:textId="58737630" w:rsidR="009635D9" w:rsidRDefault="009635D9" w:rsidP="0095595A">
      <w:pPr>
        <w:spacing w:before="120"/>
        <w:ind w:right="28"/>
        <w:rPr>
          <w:rFonts w:ascii="Angsana New" w:hAnsi="Angsana New"/>
          <w:sz w:val="28"/>
          <w:szCs w:val="28"/>
        </w:rPr>
      </w:pPr>
    </w:p>
    <w:p w14:paraId="608A067F" w14:textId="2A282808" w:rsidR="00B207AC" w:rsidRDefault="00B207AC" w:rsidP="0095595A">
      <w:pPr>
        <w:spacing w:before="120"/>
        <w:ind w:right="28"/>
        <w:rPr>
          <w:rFonts w:ascii="Angsana New" w:hAnsi="Angsana New"/>
          <w:sz w:val="28"/>
          <w:szCs w:val="28"/>
        </w:rPr>
      </w:pPr>
    </w:p>
    <w:p w14:paraId="619471FA" w14:textId="77777777" w:rsidR="00B207AC" w:rsidRDefault="00B207AC" w:rsidP="0095595A">
      <w:pPr>
        <w:spacing w:before="120"/>
        <w:ind w:right="28"/>
        <w:rPr>
          <w:rFonts w:ascii="Angsana New" w:hAnsi="Angsana New"/>
          <w:sz w:val="28"/>
          <w:szCs w:val="28"/>
        </w:rPr>
      </w:pPr>
    </w:p>
    <w:p w14:paraId="1F8CECA7" w14:textId="47FC4577" w:rsidR="000D729D" w:rsidRDefault="000D729D" w:rsidP="00A27241">
      <w:pPr>
        <w:spacing w:before="240" w:after="120"/>
        <w:jc w:val="right"/>
        <w:rPr>
          <w:rFonts w:ascii="Angsana New" w:hAnsi="Angsana New"/>
          <w:sz w:val="28"/>
          <w:szCs w:val="28"/>
        </w:rPr>
      </w:pPr>
      <w:r w:rsidRPr="0095595A">
        <w:rPr>
          <w:rFonts w:ascii="Angsana New" w:hAnsi="Angsana New"/>
          <w:sz w:val="28"/>
          <w:szCs w:val="28"/>
        </w:rPr>
        <w:t>****/2</w:t>
      </w:r>
    </w:p>
    <w:p w14:paraId="3401C8D6" w14:textId="77777777" w:rsidR="00A27241" w:rsidRPr="0095595A" w:rsidRDefault="00A27241" w:rsidP="00A27241">
      <w:pPr>
        <w:spacing w:before="240" w:after="120"/>
        <w:rPr>
          <w:rFonts w:ascii="Angsana New" w:hAnsi="Angsana New"/>
          <w:sz w:val="28"/>
          <w:szCs w:val="28"/>
        </w:rPr>
      </w:pPr>
    </w:p>
    <w:p w14:paraId="7C5F8D25" w14:textId="6D5C80DB" w:rsidR="000D729D" w:rsidRDefault="000D729D" w:rsidP="000D729D">
      <w:pPr>
        <w:spacing w:before="120"/>
        <w:ind w:right="28"/>
        <w:jc w:val="center"/>
        <w:rPr>
          <w:rFonts w:ascii="Angsana New" w:hAnsi="Angsana New"/>
          <w:sz w:val="28"/>
          <w:szCs w:val="28"/>
        </w:rPr>
      </w:pPr>
      <w:r w:rsidRPr="000F1ABD">
        <w:rPr>
          <w:rFonts w:ascii="Angsana New" w:hAnsi="Angsana New"/>
          <w:sz w:val="28"/>
          <w:szCs w:val="28"/>
        </w:rPr>
        <w:lastRenderedPageBreak/>
        <w:t>-2-</w:t>
      </w:r>
    </w:p>
    <w:p w14:paraId="6C801F6B" w14:textId="77777777" w:rsidR="00B207AC" w:rsidRPr="00F25D87" w:rsidRDefault="00B207AC" w:rsidP="00B2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u w:val="single"/>
        </w:rPr>
      </w:pPr>
      <w:r w:rsidRPr="00F25D87">
        <w:rPr>
          <w:rFonts w:ascii="Angsana New" w:hAnsi="Angsana New"/>
          <w:b/>
          <w:bCs/>
          <w:sz w:val="28"/>
          <w:szCs w:val="28"/>
          <w:u w:val="single"/>
        </w:rPr>
        <w:t xml:space="preserve">Allowance for </w:t>
      </w:r>
      <w:r w:rsidRPr="00F25D87">
        <w:rPr>
          <w:rFonts w:ascii="Angsana New" w:hAnsi="Angsana New"/>
          <w:b/>
          <w:bCs/>
          <w:spacing w:val="-2"/>
          <w:sz w:val="28"/>
          <w:szCs w:val="28"/>
          <w:u w:val="single"/>
        </w:rPr>
        <w:t>decreasing</w:t>
      </w:r>
      <w:r w:rsidRPr="00F25D87">
        <w:rPr>
          <w:rFonts w:ascii="Angsana New" w:hAnsi="Angsana New"/>
          <w:b/>
          <w:bCs/>
          <w:sz w:val="28"/>
          <w:szCs w:val="28"/>
          <w:u w:val="single"/>
        </w:rPr>
        <w:t xml:space="preserve"> in inventory </w:t>
      </w:r>
      <w:proofErr w:type="gramStart"/>
      <w:r w:rsidRPr="00F25D87">
        <w:rPr>
          <w:rFonts w:ascii="Angsana New" w:hAnsi="Angsana New"/>
          <w:b/>
          <w:bCs/>
          <w:sz w:val="28"/>
          <w:szCs w:val="28"/>
          <w:u w:val="single"/>
        </w:rPr>
        <w:t>valuation</w:t>
      </w:r>
      <w:proofErr w:type="gramEnd"/>
    </w:p>
    <w:p w14:paraId="10C83AB0" w14:textId="28261800" w:rsidR="00B207AC" w:rsidRPr="00B207AC" w:rsidRDefault="00B207AC" w:rsidP="00B2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F75EF0">
        <w:rPr>
          <w:rFonts w:ascii="Angsana New" w:hAnsi="Angsana New"/>
          <w:spacing w:val="-2"/>
          <w:sz w:val="28"/>
          <w:szCs w:val="28"/>
        </w:rPr>
        <w:t xml:space="preserve">As </w:t>
      </w:r>
      <w:proofErr w:type="gramStart"/>
      <w:r w:rsidRPr="00F75EF0">
        <w:rPr>
          <w:rFonts w:ascii="Angsana New" w:hAnsi="Angsana New"/>
          <w:spacing w:val="-2"/>
          <w:sz w:val="28"/>
          <w:szCs w:val="28"/>
        </w:rPr>
        <w:t>at</w:t>
      </w:r>
      <w:proofErr w:type="gramEnd"/>
      <w:r w:rsidRPr="00F75EF0">
        <w:rPr>
          <w:rFonts w:ascii="Angsana New" w:hAnsi="Angsana New"/>
          <w:spacing w:val="-2"/>
          <w:sz w:val="28"/>
          <w:szCs w:val="28"/>
        </w:rPr>
        <w:t xml:space="preserve"> December 31, 2022, as </w:t>
      </w:r>
      <w:proofErr w:type="gramStart"/>
      <w:r w:rsidRPr="00F75EF0">
        <w:rPr>
          <w:rFonts w:ascii="Angsana New" w:hAnsi="Angsana New"/>
          <w:spacing w:val="-2"/>
          <w:sz w:val="28"/>
          <w:szCs w:val="28"/>
        </w:rPr>
        <w:t>describe</w:t>
      </w:r>
      <w:proofErr w:type="gramEnd"/>
      <w:r w:rsidRPr="00F75EF0">
        <w:rPr>
          <w:rFonts w:ascii="Angsana New" w:hAnsi="Angsana New"/>
          <w:spacing w:val="-2"/>
          <w:sz w:val="28"/>
          <w:szCs w:val="28"/>
        </w:rPr>
        <w:t xml:space="preserve"> in note to financial statement Note 3.6 and Note 6 the Company has inventory amount of Baht 329 million, valuation by the lower of cost or net realizable value</w:t>
      </w:r>
      <w:r w:rsidRPr="00F75EF0">
        <w:rPr>
          <w:rFonts w:ascii="Angsana New" w:hAnsi="Angsana New"/>
          <w:spacing w:val="-2"/>
          <w:sz w:val="28"/>
          <w:szCs w:val="28"/>
          <w:cs/>
        </w:rPr>
        <w:t xml:space="preserve">. </w:t>
      </w:r>
      <w:r w:rsidRPr="00F75EF0">
        <w:rPr>
          <w:rFonts w:ascii="Angsana New" w:hAnsi="Angsana New"/>
          <w:spacing w:val="-2"/>
          <w:sz w:val="28"/>
          <w:szCs w:val="28"/>
        </w:rPr>
        <w:t xml:space="preserve">The management </w:t>
      </w:r>
      <w:proofErr w:type="gramStart"/>
      <w:r w:rsidRPr="00F75EF0">
        <w:rPr>
          <w:rFonts w:ascii="Angsana New" w:hAnsi="Angsana New"/>
          <w:spacing w:val="-2"/>
          <w:sz w:val="28"/>
          <w:szCs w:val="28"/>
        </w:rPr>
        <w:t>have</w:t>
      </w:r>
      <w:proofErr w:type="gramEnd"/>
      <w:r w:rsidRPr="00F75EF0">
        <w:rPr>
          <w:rFonts w:ascii="Angsana New" w:hAnsi="Angsana New"/>
          <w:spacing w:val="-2"/>
          <w:sz w:val="28"/>
          <w:szCs w:val="28"/>
        </w:rPr>
        <w:t xml:space="preserve"> to make subjective judgement in consideration of allowance for slow moving and declining value of inventory in accordance to physical damage of each items and the net realizable value consideration from market price at ended date</w:t>
      </w:r>
      <w:r w:rsidRPr="00F75EF0">
        <w:rPr>
          <w:rFonts w:ascii="Angsana New" w:hAnsi="Angsana New"/>
          <w:spacing w:val="-2"/>
          <w:sz w:val="28"/>
          <w:szCs w:val="28"/>
          <w:cs/>
        </w:rPr>
        <w:t>.</w:t>
      </w:r>
    </w:p>
    <w:p w14:paraId="09A52A1E" w14:textId="4683ACBF" w:rsidR="00971D21" w:rsidRPr="00C7686C"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z w:val="28"/>
          <w:szCs w:val="28"/>
        </w:rPr>
      </w:pPr>
      <w:r w:rsidRPr="00C7686C">
        <w:rPr>
          <w:rFonts w:ascii="Angsana New" w:hAnsi="Angsana New"/>
          <w:sz w:val="28"/>
          <w:szCs w:val="28"/>
        </w:rPr>
        <w:t>I got confidence of appropriate management</w:t>
      </w:r>
      <w:r w:rsidRPr="00C7686C">
        <w:rPr>
          <w:rFonts w:ascii="Angsana New" w:hAnsi="Angsana New"/>
          <w:sz w:val="28"/>
          <w:szCs w:val="28"/>
          <w:cs/>
        </w:rPr>
        <w:t>’</w:t>
      </w:r>
      <w:r w:rsidRPr="00C7686C">
        <w:rPr>
          <w:rFonts w:ascii="Angsana New" w:hAnsi="Angsana New"/>
          <w:sz w:val="28"/>
          <w:szCs w:val="28"/>
        </w:rPr>
        <w:t>s assumption of allowance for inventory calculation</w:t>
      </w:r>
      <w:r w:rsidRPr="00C7686C">
        <w:rPr>
          <w:rFonts w:ascii="Angsana New" w:hAnsi="Angsana New"/>
          <w:sz w:val="28"/>
          <w:szCs w:val="28"/>
          <w:cs/>
        </w:rPr>
        <w:t xml:space="preserve">. </w:t>
      </w:r>
      <w:r w:rsidRPr="00C7686C">
        <w:rPr>
          <w:rFonts w:ascii="Angsana New" w:hAnsi="Angsana New"/>
          <w:sz w:val="28"/>
          <w:szCs w:val="28"/>
        </w:rPr>
        <w:t xml:space="preserve">I observed the inventory counting, also sampling invoice to check cost of inventory recording, </w:t>
      </w:r>
      <w:proofErr w:type="gramStart"/>
      <w:r w:rsidRPr="00C7686C">
        <w:rPr>
          <w:rFonts w:ascii="Angsana New" w:hAnsi="Angsana New"/>
          <w:sz w:val="28"/>
          <w:szCs w:val="28"/>
        </w:rPr>
        <w:t>and also</w:t>
      </w:r>
      <w:proofErr w:type="gramEnd"/>
      <w:r w:rsidRPr="00C7686C">
        <w:rPr>
          <w:rFonts w:ascii="Angsana New" w:hAnsi="Angsana New"/>
          <w:sz w:val="28"/>
          <w:szCs w:val="28"/>
        </w:rPr>
        <w:t xml:space="preserve"> cost allocation related to such inventory</w:t>
      </w:r>
      <w:r w:rsidRPr="00C7686C">
        <w:rPr>
          <w:rFonts w:ascii="Angsana New" w:hAnsi="Angsana New" w:hint="cs"/>
          <w:sz w:val="28"/>
          <w:szCs w:val="28"/>
          <w:cs/>
        </w:rPr>
        <w:t>.</w:t>
      </w:r>
      <w:r w:rsidRPr="00C7686C">
        <w:rPr>
          <w:rFonts w:ascii="Angsana New" w:hAnsi="Angsana New"/>
          <w:sz w:val="28"/>
          <w:szCs w:val="28"/>
        </w:rPr>
        <w:t xml:space="preserve"> I compared cost of inventory with net realizable value, analyst quantity and movement to find out a slow turnover and damage</w:t>
      </w:r>
      <w:r w:rsidRPr="00C7686C">
        <w:rPr>
          <w:rFonts w:ascii="Angsana New" w:hAnsi="Angsana New"/>
          <w:sz w:val="28"/>
          <w:szCs w:val="28"/>
          <w:cs/>
        </w:rPr>
        <w:t>.</w:t>
      </w:r>
    </w:p>
    <w:p w14:paraId="204D70C8" w14:textId="77777777" w:rsidR="00971D21" w:rsidRPr="00DF027F"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u w:val="single"/>
        </w:rPr>
      </w:pPr>
      <w:r w:rsidRPr="00DF027F">
        <w:rPr>
          <w:rFonts w:ascii="Angsana New" w:hAnsi="Angsana New"/>
          <w:b/>
          <w:bCs/>
          <w:sz w:val="28"/>
          <w:szCs w:val="28"/>
          <w:u w:val="single"/>
        </w:rPr>
        <w:t>Impairment of investment in associate</w:t>
      </w:r>
    </w:p>
    <w:p w14:paraId="55EC5EC1" w14:textId="665C1D44" w:rsidR="00971D21" w:rsidRPr="00DF027F"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DF027F">
        <w:rPr>
          <w:rFonts w:ascii="Angsana New" w:hAnsi="Angsana New"/>
          <w:spacing w:val="-2"/>
          <w:sz w:val="28"/>
          <w:szCs w:val="28"/>
        </w:rPr>
        <w:t xml:space="preserve">The company recorded impairment of investment in associate in the separate financial statements. The Company </w:t>
      </w:r>
      <w:proofErr w:type="gramStart"/>
      <w:r w:rsidRPr="00DF027F">
        <w:rPr>
          <w:rFonts w:ascii="Angsana New" w:hAnsi="Angsana New"/>
          <w:spacing w:val="-2"/>
          <w:sz w:val="28"/>
          <w:szCs w:val="28"/>
        </w:rPr>
        <w:t>has to</w:t>
      </w:r>
      <w:proofErr w:type="gramEnd"/>
      <w:r w:rsidRPr="00DF027F">
        <w:rPr>
          <w:rFonts w:ascii="Angsana New" w:hAnsi="Angsana New"/>
          <w:spacing w:val="-2"/>
          <w:sz w:val="28"/>
          <w:szCs w:val="28"/>
        </w:rPr>
        <w:t xml:space="preserve"> test of impairment according to Thai financial reporting standard</w:t>
      </w:r>
      <w:r w:rsidRPr="00DF027F">
        <w:rPr>
          <w:rFonts w:ascii="Angsana New" w:hAnsi="Angsana New"/>
          <w:spacing w:val="-2"/>
          <w:sz w:val="28"/>
          <w:szCs w:val="28"/>
          <w:cs/>
        </w:rPr>
        <w:t xml:space="preserve">. </w:t>
      </w:r>
      <w:r w:rsidRPr="00DF027F">
        <w:rPr>
          <w:rFonts w:ascii="Angsana New" w:hAnsi="Angsana New"/>
          <w:spacing w:val="-2"/>
          <w:sz w:val="28"/>
          <w:szCs w:val="28"/>
        </w:rPr>
        <w:t xml:space="preserve">This test is significant in our audit due to </w:t>
      </w:r>
      <w:proofErr w:type="gramStart"/>
      <w:r w:rsidRPr="00DF027F">
        <w:rPr>
          <w:rFonts w:ascii="Angsana New" w:hAnsi="Angsana New"/>
          <w:spacing w:val="-2"/>
          <w:sz w:val="28"/>
          <w:szCs w:val="28"/>
        </w:rPr>
        <w:t>net</w:t>
      </w:r>
      <w:proofErr w:type="gramEnd"/>
      <w:r w:rsidRPr="00DF027F">
        <w:rPr>
          <w:rFonts w:ascii="Angsana New" w:hAnsi="Angsana New"/>
          <w:spacing w:val="-2"/>
          <w:sz w:val="28"/>
          <w:szCs w:val="28"/>
        </w:rPr>
        <w:t xml:space="preserve"> realizable value of investment in associate is less than investment cost as </w:t>
      </w:r>
      <w:proofErr w:type="gramStart"/>
      <w:r w:rsidRPr="00DF027F">
        <w:rPr>
          <w:rFonts w:ascii="Angsana New" w:hAnsi="Angsana New"/>
          <w:spacing w:val="-2"/>
          <w:sz w:val="28"/>
          <w:szCs w:val="28"/>
        </w:rPr>
        <w:t>at</w:t>
      </w:r>
      <w:proofErr w:type="gramEnd"/>
      <w:r w:rsidRPr="00DF027F">
        <w:rPr>
          <w:rFonts w:ascii="Angsana New" w:hAnsi="Angsana New"/>
          <w:spacing w:val="-2"/>
          <w:sz w:val="28"/>
          <w:szCs w:val="28"/>
        </w:rPr>
        <w:t xml:space="preserve"> December 31, 202</w:t>
      </w:r>
      <w:r w:rsidR="00B079FC" w:rsidRPr="00DF027F">
        <w:rPr>
          <w:rFonts w:ascii="Angsana New" w:hAnsi="Angsana New"/>
          <w:spacing w:val="-2"/>
          <w:sz w:val="28"/>
          <w:szCs w:val="28"/>
        </w:rPr>
        <w:t>2</w:t>
      </w:r>
      <w:r w:rsidRPr="00DF027F">
        <w:rPr>
          <w:rFonts w:ascii="Angsana New" w:hAnsi="Angsana New"/>
          <w:spacing w:val="-2"/>
          <w:sz w:val="28"/>
          <w:szCs w:val="28"/>
        </w:rPr>
        <w:t xml:space="preserve"> which significant to the financial statement</w:t>
      </w:r>
      <w:r w:rsidRPr="00DF027F">
        <w:rPr>
          <w:rFonts w:ascii="Angsana New" w:hAnsi="Angsana New"/>
          <w:spacing w:val="-2"/>
          <w:sz w:val="28"/>
          <w:szCs w:val="28"/>
          <w:cs/>
        </w:rPr>
        <w:t xml:space="preserve">. </w:t>
      </w:r>
      <w:r w:rsidRPr="00DF027F">
        <w:rPr>
          <w:rFonts w:ascii="Angsana New" w:hAnsi="Angsana New"/>
          <w:spacing w:val="-2"/>
          <w:sz w:val="28"/>
          <w:szCs w:val="28"/>
        </w:rPr>
        <w:t xml:space="preserve">The Company considered </w:t>
      </w:r>
      <w:proofErr w:type="gramStart"/>
      <w:r w:rsidRPr="00DF027F">
        <w:rPr>
          <w:rFonts w:ascii="Angsana New" w:hAnsi="Angsana New"/>
          <w:spacing w:val="-2"/>
          <w:sz w:val="28"/>
          <w:szCs w:val="28"/>
        </w:rPr>
        <w:t>net</w:t>
      </w:r>
      <w:proofErr w:type="gramEnd"/>
      <w:r w:rsidRPr="00DF027F">
        <w:rPr>
          <w:rFonts w:ascii="Angsana New" w:hAnsi="Angsana New"/>
          <w:spacing w:val="-2"/>
          <w:sz w:val="28"/>
          <w:szCs w:val="28"/>
        </w:rPr>
        <w:t xml:space="preserve"> realizable value by the last selling price in the Stock Exchange Market and recognized impairment provision in the separate financial statement </w:t>
      </w:r>
      <w:proofErr w:type="gramStart"/>
      <w:r w:rsidRPr="00DF027F">
        <w:rPr>
          <w:rFonts w:ascii="Angsana New" w:hAnsi="Angsana New"/>
          <w:spacing w:val="-2"/>
          <w:sz w:val="28"/>
          <w:szCs w:val="28"/>
        </w:rPr>
        <w:t>amount</w:t>
      </w:r>
      <w:proofErr w:type="gramEnd"/>
      <w:r w:rsidRPr="00DF027F">
        <w:rPr>
          <w:rFonts w:ascii="Angsana New" w:hAnsi="Angsana New"/>
          <w:spacing w:val="-2"/>
          <w:sz w:val="28"/>
          <w:szCs w:val="28"/>
        </w:rPr>
        <w:t xml:space="preserve"> of Baht </w:t>
      </w:r>
      <w:r w:rsidR="003354D9">
        <w:rPr>
          <w:rFonts w:ascii="Angsana New" w:hAnsi="Angsana New"/>
          <w:spacing w:val="-2"/>
          <w:sz w:val="28"/>
          <w:szCs w:val="28"/>
        </w:rPr>
        <w:t>4.50</w:t>
      </w:r>
      <w:r w:rsidRPr="00DF027F">
        <w:rPr>
          <w:rFonts w:ascii="Angsana New" w:hAnsi="Angsana New"/>
          <w:spacing w:val="-2"/>
          <w:sz w:val="28"/>
          <w:szCs w:val="28"/>
        </w:rPr>
        <w:t xml:space="preserve"> million</w:t>
      </w:r>
      <w:r w:rsidRPr="00DF027F">
        <w:rPr>
          <w:rFonts w:ascii="Angsana New" w:hAnsi="Angsana New"/>
          <w:spacing w:val="-2"/>
          <w:sz w:val="28"/>
          <w:szCs w:val="28"/>
          <w:cs/>
        </w:rPr>
        <w:t>.</w:t>
      </w:r>
    </w:p>
    <w:p w14:paraId="67FBF17F" w14:textId="1AFCD002" w:rsidR="00971D21" w:rsidRPr="000A09BF"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DF027F">
        <w:rPr>
          <w:rFonts w:ascii="Angsana New" w:hAnsi="Angsana New"/>
          <w:spacing w:val="-2"/>
          <w:sz w:val="28"/>
          <w:szCs w:val="28"/>
        </w:rPr>
        <w:t xml:space="preserve">The audit procedure </w:t>
      </w:r>
      <w:proofErr w:type="gramStart"/>
      <w:r w:rsidRPr="00DF027F">
        <w:rPr>
          <w:rFonts w:ascii="Angsana New" w:hAnsi="Angsana New"/>
          <w:spacing w:val="-2"/>
          <w:sz w:val="28"/>
          <w:szCs w:val="28"/>
        </w:rPr>
        <w:t>are</w:t>
      </w:r>
      <w:proofErr w:type="gramEnd"/>
      <w:r w:rsidRPr="00DF027F">
        <w:rPr>
          <w:rFonts w:ascii="Angsana New" w:hAnsi="Angsana New"/>
          <w:spacing w:val="-2"/>
          <w:sz w:val="28"/>
          <w:szCs w:val="28"/>
        </w:rPr>
        <w:t xml:space="preserve"> included </w:t>
      </w:r>
      <w:proofErr w:type="gramStart"/>
      <w:r w:rsidRPr="00DF027F">
        <w:rPr>
          <w:rFonts w:ascii="Angsana New" w:hAnsi="Angsana New"/>
          <w:spacing w:val="-2"/>
          <w:sz w:val="28"/>
          <w:szCs w:val="28"/>
        </w:rPr>
        <w:t>check</w:t>
      </w:r>
      <w:proofErr w:type="gramEnd"/>
      <w:r w:rsidRPr="00DF027F">
        <w:rPr>
          <w:rFonts w:ascii="Angsana New" w:hAnsi="Angsana New"/>
          <w:spacing w:val="-2"/>
          <w:sz w:val="28"/>
          <w:szCs w:val="28"/>
        </w:rPr>
        <w:t xml:space="preserve"> the adjusted value of investment in associate with last selling price in the Stock </w:t>
      </w:r>
      <w:r w:rsidRPr="00DF027F">
        <w:rPr>
          <w:rFonts w:ascii="Angsana New" w:hAnsi="Angsana New"/>
          <w:spacing w:val="-4"/>
          <w:sz w:val="28"/>
          <w:szCs w:val="28"/>
        </w:rPr>
        <w:t>Exchange Market</w:t>
      </w:r>
      <w:r w:rsidRPr="00DF027F">
        <w:rPr>
          <w:rFonts w:ascii="Angsana New" w:hAnsi="Angsana New"/>
          <w:spacing w:val="-4"/>
          <w:sz w:val="28"/>
          <w:szCs w:val="28"/>
          <w:cs/>
        </w:rPr>
        <w:t xml:space="preserve">. </w:t>
      </w:r>
      <w:r w:rsidRPr="00DF027F">
        <w:rPr>
          <w:rFonts w:ascii="Angsana New" w:hAnsi="Angsana New"/>
          <w:spacing w:val="-4"/>
          <w:sz w:val="28"/>
          <w:szCs w:val="28"/>
        </w:rPr>
        <w:t>I considered the appropriateness of notes to financial statements of the company, refer to Note</w:t>
      </w:r>
      <w:r w:rsidR="003A3AA0" w:rsidRPr="00DF027F">
        <w:rPr>
          <w:rFonts w:ascii="Angsana New" w:hAnsi="Angsana New"/>
          <w:spacing w:val="-4"/>
          <w:sz w:val="28"/>
          <w:szCs w:val="28"/>
        </w:rPr>
        <w:t xml:space="preserve"> </w:t>
      </w:r>
      <w:r w:rsidR="00DF027F" w:rsidRPr="00DF027F">
        <w:rPr>
          <w:rFonts w:ascii="Angsana New" w:hAnsi="Angsana New"/>
          <w:spacing w:val="-4"/>
          <w:sz w:val="28"/>
          <w:szCs w:val="28"/>
        </w:rPr>
        <w:t>3.8</w:t>
      </w:r>
      <w:r w:rsidR="003A3AA0" w:rsidRPr="00DF027F">
        <w:rPr>
          <w:rFonts w:ascii="Angsana New" w:hAnsi="Angsana New"/>
          <w:spacing w:val="-4"/>
          <w:sz w:val="28"/>
          <w:szCs w:val="28"/>
        </w:rPr>
        <w:t xml:space="preserve"> and Note</w:t>
      </w:r>
      <w:r w:rsidRPr="00DF027F">
        <w:rPr>
          <w:rFonts w:ascii="Angsana New" w:hAnsi="Angsana New"/>
          <w:spacing w:val="-4"/>
          <w:sz w:val="28"/>
          <w:szCs w:val="28"/>
        </w:rPr>
        <w:t xml:space="preserve"> </w:t>
      </w:r>
      <w:r w:rsidR="00DF027F" w:rsidRPr="00DF027F">
        <w:rPr>
          <w:rFonts w:ascii="Angsana New" w:hAnsi="Angsana New"/>
          <w:spacing w:val="-4"/>
          <w:sz w:val="28"/>
          <w:szCs w:val="28"/>
        </w:rPr>
        <w:t>9</w:t>
      </w:r>
    </w:p>
    <w:p w14:paraId="476C77BE" w14:textId="77777777" w:rsidR="00971D21" w:rsidRPr="00F25D87"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eastAsia="NettoOT" w:hAnsi="Angsana New"/>
          <w:b/>
          <w:bCs/>
          <w:sz w:val="28"/>
          <w:szCs w:val="28"/>
          <w:u w:val="single"/>
        </w:rPr>
      </w:pPr>
      <w:r w:rsidRPr="00F25D87">
        <w:rPr>
          <w:rFonts w:ascii="Angsana New" w:hAnsi="Angsana New"/>
          <w:b/>
          <w:bCs/>
          <w:sz w:val="28"/>
          <w:szCs w:val="28"/>
          <w:u w:val="single"/>
        </w:rPr>
        <w:t>Revenue</w:t>
      </w:r>
      <w:r w:rsidRPr="00F25D87">
        <w:rPr>
          <w:rFonts w:ascii="Angsana New" w:eastAsia="NettoOT" w:hAnsi="Angsana New"/>
          <w:b/>
          <w:bCs/>
          <w:sz w:val="28"/>
          <w:szCs w:val="28"/>
          <w:u w:val="single"/>
        </w:rPr>
        <w:t xml:space="preserve"> recognition</w:t>
      </w:r>
    </w:p>
    <w:p w14:paraId="273A8F5D"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The Company has many sales channels; such as credit</w:t>
      </w:r>
      <w:r w:rsidRPr="00520F53">
        <w:rPr>
          <w:rFonts w:ascii="Angsana New" w:hAnsi="Angsana New"/>
          <w:spacing w:val="-2"/>
          <w:sz w:val="28"/>
          <w:szCs w:val="28"/>
          <w:cs/>
        </w:rPr>
        <w:t>-</w:t>
      </w:r>
      <w:r w:rsidRPr="00520F53">
        <w:rPr>
          <w:rFonts w:ascii="Angsana New" w:hAnsi="Angsana New"/>
          <w:spacing w:val="-2"/>
          <w:sz w:val="28"/>
          <w:szCs w:val="28"/>
        </w:rPr>
        <w:t xml:space="preserve">term sales, wholesale, Point of Sales </w:t>
      </w:r>
      <w:r w:rsidRPr="00520F53">
        <w:rPr>
          <w:rFonts w:ascii="Angsana New" w:hAnsi="Angsana New"/>
          <w:spacing w:val="-2"/>
          <w:sz w:val="28"/>
          <w:szCs w:val="28"/>
          <w:cs/>
        </w:rPr>
        <w:t>(</w:t>
      </w:r>
      <w:r w:rsidRPr="00520F53">
        <w:rPr>
          <w:rFonts w:ascii="Angsana New" w:hAnsi="Angsana New"/>
          <w:spacing w:val="-2"/>
          <w:sz w:val="28"/>
          <w:szCs w:val="28"/>
        </w:rPr>
        <w:t>POS</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Revenue is recognized </w:t>
      </w:r>
      <w:r>
        <w:rPr>
          <w:rFonts w:ascii="Angsana New" w:hAnsi="Angsana New"/>
          <w:spacing w:val="-2"/>
          <w:sz w:val="28"/>
          <w:szCs w:val="28"/>
        </w:rPr>
        <w:t xml:space="preserve">at the point in time when control of </w:t>
      </w:r>
      <w:proofErr w:type="gramStart"/>
      <w:r>
        <w:rPr>
          <w:rFonts w:ascii="Angsana New" w:hAnsi="Angsana New"/>
          <w:spacing w:val="-2"/>
          <w:sz w:val="28"/>
          <w:szCs w:val="28"/>
        </w:rPr>
        <w:t>asset</w:t>
      </w:r>
      <w:proofErr w:type="gramEnd"/>
      <w:r>
        <w:rPr>
          <w:rFonts w:ascii="Angsana New" w:hAnsi="Angsana New"/>
          <w:spacing w:val="-2"/>
          <w:sz w:val="28"/>
          <w:szCs w:val="28"/>
        </w:rPr>
        <w:t xml:space="preserve"> is transferred to customer</w:t>
      </w:r>
      <w:r w:rsidRPr="00520F53">
        <w:rPr>
          <w:rFonts w:ascii="Angsana New" w:hAnsi="Angsana New"/>
          <w:spacing w:val="-2"/>
          <w:sz w:val="28"/>
          <w:szCs w:val="28"/>
          <w:cs/>
        </w:rPr>
        <w:t xml:space="preserve">. </w:t>
      </w:r>
      <w:r w:rsidRPr="00520F53">
        <w:rPr>
          <w:rFonts w:ascii="Angsana New" w:hAnsi="Angsana New"/>
          <w:spacing w:val="-2"/>
          <w:sz w:val="28"/>
          <w:szCs w:val="28"/>
        </w:rPr>
        <w:t xml:space="preserve">Revenue </w:t>
      </w:r>
      <w:proofErr w:type="gramStart"/>
      <w:r w:rsidRPr="00520F53">
        <w:rPr>
          <w:rFonts w:ascii="Angsana New" w:hAnsi="Angsana New"/>
          <w:spacing w:val="-2"/>
          <w:sz w:val="28"/>
          <w:szCs w:val="28"/>
        </w:rPr>
        <w:t>recognize</w:t>
      </w:r>
      <w:proofErr w:type="gramEnd"/>
      <w:r w:rsidRPr="00520F53">
        <w:rPr>
          <w:rFonts w:ascii="Angsana New" w:hAnsi="Angsana New"/>
          <w:spacing w:val="-2"/>
          <w:sz w:val="28"/>
          <w:szCs w:val="28"/>
          <w:cs/>
        </w:rPr>
        <w:t xml:space="preserve"> </w:t>
      </w:r>
      <w:r w:rsidRPr="00520F53">
        <w:rPr>
          <w:rFonts w:ascii="Angsana New" w:hAnsi="Angsana New"/>
          <w:spacing w:val="-2"/>
          <w:sz w:val="28"/>
          <w:szCs w:val="28"/>
        </w:rPr>
        <w:t>is significant in the audit due to there is sizes and number of many transactions</w:t>
      </w:r>
      <w:r w:rsidRPr="00520F53">
        <w:rPr>
          <w:rFonts w:ascii="Angsana New" w:hAnsi="Angsana New"/>
          <w:spacing w:val="-2"/>
          <w:sz w:val="28"/>
          <w:szCs w:val="28"/>
          <w:cs/>
        </w:rPr>
        <w:t>.</w:t>
      </w:r>
    </w:p>
    <w:p w14:paraId="0C9AA660"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2"/>
          <w:sz w:val="28"/>
          <w:szCs w:val="28"/>
        </w:rPr>
      </w:pPr>
      <w:r w:rsidRPr="00520F53">
        <w:rPr>
          <w:rFonts w:ascii="Angsana New" w:hAnsi="Angsana New"/>
          <w:spacing w:val="-2"/>
          <w:sz w:val="28"/>
          <w:szCs w:val="28"/>
        </w:rPr>
        <w:t xml:space="preserve">The audit procedure </w:t>
      </w:r>
      <w:proofErr w:type="gramStart"/>
      <w:r w:rsidRPr="00520F53">
        <w:rPr>
          <w:rFonts w:ascii="Angsana New" w:hAnsi="Angsana New"/>
          <w:spacing w:val="-2"/>
          <w:sz w:val="28"/>
          <w:szCs w:val="28"/>
        </w:rPr>
        <w:t>are</w:t>
      </w:r>
      <w:proofErr w:type="gramEnd"/>
      <w:r w:rsidRPr="00520F53">
        <w:rPr>
          <w:rFonts w:ascii="Angsana New" w:hAnsi="Angsana New"/>
          <w:spacing w:val="-2"/>
          <w:sz w:val="28"/>
          <w:szCs w:val="28"/>
        </w:rPr>
        <w:t xml:space="preserve"> included by</w:t>
      </w:r>
      <w:r>
        <w:rPr>
          <w:rFonts w:ascii="Angsana New" w:hAnsi="Angsana New"/>
          <w:spacing w:val="-2"/>
          <w:sz w:val="28"/>
          <w:szCs w:val="28"/>
        </w:rPr>
        <w:t xml:space="preserve"> understanding and</w:t>
      </w:r>
      <w:r w:rsidRPr="00520F53">
        <w:rPr>
          <w:rFonts w:ascii="Angsana New" w:hAnsi="Angsana New"/>
          <w:spacing w:val="-2"/>
          <w:sz w:val="28"/>
          <w:szCs w:val="28"/>
        </w:rPr>
        <w:t xml:space="preserve"> test of control in revenue cycle, test to ensure that account system and program system and process of preparing for the financial reporting has appropriate controlling of the revenue recognition when sale to the consumer</w:t>
      </w:r>
      <w:r w:rsidRPr="00520F53">
        <w:rPr>
          <w:rFonts w:ascii="Angsana New" w:hAnsi="Angsana New"/>
          <w:spacing w:val="-2"/>
          <w:sz w:val="28"/>
          <w:szCs w:val="28"/>
          <w:cs/>
        </w:rPr>
        <w:t>.</w:t>
      </w:r>
      <w:r>
        <w:rPr>
          <w:rFonts w:ascii="Angsana New" w:hAnsi="Angsana New"/>
          <w:spacing w:val="-2"/>
          <w:sz w:val="28"/>
          <w:szCs w:val="28"/>
        </w:rPr>
        <w:t xml:space="preserve"> Substantive tested of revenue by reconciliation sales reports with cash received and accounting recorded.</w:t>
      </w:r>
    </w:p>
    <w:p w14:paraId="2BAE937B" w14:textId="53F48F6C" w:rsidR="00971D21" w:rsidRDefault="00971D21" w:rsidP="00C46EF5">
      <w:pPr>
        <w:spacing w:before="240" w:after="120"/>
        <w:ind w:left="284"/>
        <w:jc w:val="both"/>
        <w:rPr>
          <w:rFonts w:ascii="Angsana New" w:hAnsi="Angsana New"/>
          <w:b/>
          <w:bCs/>
          <w:sz w:val="32"/>
          <w:szCs w:val="32"/>
        </w:rPr>
      </w:pPr>
    </w:p>
    <w:p w14:paraId="0BA9AF53" w14:textId="07B7BDAD" w:rsidR="00C7686C" w:rsidRDefault="00C7686C" w:rsidP="00C46EF5">
      <w:pPr>
        <w:spacing w:before="240" w:after="120"/>
        <w:ind w:left="284"/>
        <w:jc w:val="both"/>
        <w:rPr>
          <w:rFonts w:ascii="Angsana New" w:hAnsi="Angsana New"/>
          <w:b/>
          <w:bCs/>
          <w:sz w:val="32"/>
          <w:szCs w:val="32"/>
        </w:rPr>
      </w:pPr>
    </w:p>
    <w:p w14:paraId="2EF44401" w14:textId="6BE1B001" w:rsidR="00C7686C" w:rsidRDefault="00C7686C" w:rsidP="00C46EF5">
      <w:pPr>
        <w:spacing w:before="240" w:after="120"/>
        <w:ind w:left="284"/>
        <w:jc w:val="both"/>
        <w:rPr>
          <w:rFonts w:ascii="Angsana New" w:hAnsi="Angsana New"/>
          <w:b/>
          <w:bCs/>
          <w:sz w:val="32"/>
          <w:szCs w:val="32"/>
        </w:rPr>
      </w:pPr>
    </w:p>
    <w:p w14:paraId="4C2A07CE" w14:textId="77777777" w:rsidR="00C7686C" w:rsidRDefault="00C7686C" w:rsidP="00C46EF5">
      <w:pPr>
        <w:spacing w:before="240" w:after="120"/>
        <w:ind w:left="284"/>
        <w:jc w:val="both"/>
        <w:rPr>
          <w:rFonts w:ascii="Angsana New" w:hAnsi="Angsana New"/>
          <w:b/>
          <w:bCs/>
          <w:sz w:val="32"/>
          <w:szCs w:val="32"/>
        </w:rPr>
      </w:pPr>
    </w:p>
    <w:p w14:paraId="299D3B71" w14:textId="77777777" w:rsidR="009635D9" w:rsidRDefault="009635D9" w:rsidP="00C46EF5">
      <w:pPr>
        <w:spacing w:before="240" w:after="120"/>
        <w:ind w:left="284"/>
        <w:jc w:val="both"/>
        <w:rPr>
          <w:rFonts w:ascii="Angsana New" w:hAnsi="Angsana New"/>
          <w:b/>
          <w:bCs/>
          <w:sz w:val="32"/>
          <w:szCs w:val="32"/>
        </w:rPr>
      </w:pPr>
    </w:p>
    <w:p w14:paraId="44E6C733" w14:textId="11DD5B37" w:rsidR="00971D21" w:rsidRDefault="00971D21" w:rsidP="000D3EFC">
      <w:pPr>
        <w:spacing w:before="120"/>
        <w:ind w:right="28"/>
        <w:jc w:val="right"/>
        <w:rPr>
          <w:rFonts w:ascii="Angsana New" w:hAnsi="Angsana New"/>
          <w:sz w:val="28"/>
          <w:szCs w:val="28"/>
        </w:rPr>
      </w:pPr>
      <w:r w:rsidRPr="000F1ABD">
        <w:rPr>
          <w:rFonts w:ascii="Angsana New" w:hAnsi="Angsana New"/>
          <w:sz w:val="28"/>
          <w:szCs w:val="28"/>
        </w:rPr>
        <w:t>****/</w:t>
      </w:r>
      <w:r>
        <w:rPr>
          <w:rFonts w:ascii="Angsana New" w:hAnsi="Angsana New"/>
          <w:sz w:val="28"/>
          <w:szCs w:val="28"/>
        </w:rPr>
        <w:t>3</w:t>
      </w:r>
    </w:p>
    <w:p w14:paraId="21DEEF1D" w14:textId="77777777" w:rsidR="009635D9" w:rsidRDefault="009635D9" w:rsidP="00971D21">
      <w:pPr>
        <w:spacing w:before="120"/>
        <w:ind w:right="28"/>
        <w:jc w:val="center"/>
        <w:rPr>
          <w:rFonts w:ascii="Angsana New" w:hAnsi="Angsana New"/>
          <w:sz w:val="28"/>
          <w:szCs w:val="28"/>
        </w:rPr>
      </w:pPr>
    </w:p>
    <w:p w14:paraId="2FA82ED5" w14:textId="0FFE17AD" w:rsidR="00971D21" w:rsidRPr="000F1ABD" w:rsidRDefault="00971D21" w:rsidP="00971D21">
      <w:pPr>
        <w:spacing w:before="120"/>
        <w:ind w:right="28"/>
        <w:jc w:val="center"/>
        <w:rPr>
          <w:rFonts w:ascii="Angsana New" w:hAnsi="Angsana New"/>
          <w:sz w:val="28"/>
          <w:szCs w:val="28"/>
        </w:rPr>
      </w:pPr>
      <w:r w:rsidRPr="000F1ABD">
        <w:rPr>
          <w:rFonts w:ascii="Angsana New" w:hAnsi="Angsana New"/>
          <w:sz w:val="28"/>
          <w:szCs w:val="28"/>
        </w:rPr>
        <w:lastRenderedPageBreak/>
        <w:t>-</w:t>
      </w:r>
      <w:r>
        <w:rPr>
          <w:rFonts w:ascii="Angsana New" w:hAnsi="Angsana New"/>
          <w:sz w:val="28"/>
          <w:szCs w:val="28"/>
        </w:rPr>
        <w:t>3</w:t>
      </w:r>
      <w:r w:rsidRPr="000F1ABD">
        <w:rPr>
          <w:rFonts w:ascii="Angsana New" w:hAnsi="Angsana New"/>
          <w:sz w:val="28"/>
          <w:szCs w:val="28"/>
        </w:rPr>
        <w:t>-</w:t>
      </w:r>
    </w:p>
    <w:p w14:paraId="6BA03941" w14:textId="51A38FD2" w:rsidR="00971D21" w:rsidRPr="00263C68" w:rsidRDefault="00971D21" w:rsidP="0026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z w:val="28"/>
          <w:szCs w:val="28"/>
        </w:rPr>
      </w:pPr>
      <w:r w:rsidRPr="00263C68">
        <w:rPr>
          <w:rFonts w:ascii="Angsana New" w:hAnsi="Angsana New"/>
          <w:b/>
          <w:bCs/>
          <w:sz w:val="28"/>
          <w:szCs w:val="28"/>
        </w:rPr>
        <w:t xml:space="preserve">Other </w:t>
      </w:r>
      <w:r w:rsidR="0022753D">
        <w:rPr>
          <w:rFonts w:ascii="Angsana New" w:hAnsi="Angsana New"/>
          <w:b/>
          <w:bCs/>
          <w:sz w:val="28"/>
          <w:szCs w:val="28"/>
        </w:rPr>
        <w:t>i</w:t>
      </w:r>
      <w:r w:rsidRPr="00263C68">
        <w:rPr>
          <w:rFonts w:ascii="Angsana New" w:hAnsi="Angsana New"/>
          <w:b/>
          <w:bCs/>
          <w:sz w:val="28"/>
          <w:szCs w:val="28"/>
        </w:rPr>
        <w:t>nformation</w:t>
      </w:r>
    </w:p>
    <w:p w14:paraId="1924F6DD" w14:textId="49DB3A98" w:rsidR="0022753D" w:rsidRDefault="00971D21" w:rsidP="005A1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Management is responsible for the other information</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The other information </w:t>
      </w:r>
      <w:proofErr w:type="gramStart"/>
      <w:r w:rsidRPr="00520F53">
        <w:rPr>
          <w:rFonts w:ascii="Angsana New" w:hAnsi="Angsana New"/>
          <w:spacing w:val="-4"/>
          <w:sz w:val="28"/>
          <w:szCs w:val="28"/>
        </w:rPr>
        <w:t>comprise</w:t>
      </w:r>
      <w:proofErr w:type="gramEnd"/>
      <w:r w:rsidRPr="00520F53">
        <w:rPr>
          <w:rFonts w:ascii="Angsana New" w:hAnsi="Angsana New"/>
          <w:spacing w:val="-4"/>
          <w:sz w:val="28"/>
          <w:szCs w:val="28"/>
        </w:rPr>
        <w:t xml:space="preserve"> the information included in annual report but does not include the financial statements and my auditor</w:t>
      </w:r>
      <w:r w:rsidRPr="00520F53">
        <w:rPr>
          <w:rFonts w:ascii="Angsana New" w:hAnsi="Angsana New"/>
          <w:spacing w:val="-4"/>
          <w:sz w:val="28"/>
          <w:szCs w:val="28"/>
          <w:cs/>
        </w:rPr>
        <w:t>’</w:t>
      </w:r>
      <w:r w:rsidRPr="00520F53">
        <w:rPr>
          <w:rFonts w:ascii="Angsana New" w:hAnsi="Angsana New"/>
          <w:spacing w:val="-4"/>
          <w:sz w:val="28"/>
          <w:szCs w:val="28"/>
        </w:rPr>
        <w:t>s report thereon</w:t>
      </w:r>
      <w:r w:rsidRPr="00520F53">
        <w:rPr>
          <w:rFonts w:ascii="Angsana New" w:hAnsi="Angsana New"/>
          <w:spacing w:val="-4"/>
          <w:sz w:val="28"/>
          <w:szCs w:val="28"/>
          <w:cs/>
        </w:rPr>
        <w:t xml:space="preserve">. </w:t>
      </w:r>
      <w:r w:rsidRPr="00520F53">
        <w:rPr>
          <w:rFonts w:ascii="Angsana New" w:hAnsi="Angsana New"/>
          <w:spacing w:val="-4"/>
          <w:sz w:val="28"/>
          <w:szCs w:val="28"/>
        </w:rPr>
        <w:t>The annual report is expected to be made available to me after the date of this auditor</w:t>
      </w:r>
      <w:r w:rsidRPr="00520F53">
        <w:rPr>
          <w:rFonts w:ascii="Angsana New" w:hAnsi="Angsana New"/>
          <w:spacing w:val="-4"/>
          <w:sz w:val="28"/>
          <w:szCs w:val="28"/>
          <w:cs/>
        </w:rPr>
        <w:t>’</w:t>
      </w:r>
      <w:r w:rsidRPr="00520F53">
        <w:rPr>
          <w:rFonts w:ascii="Angsana New" w:hAnsi="Angsana New"/>
          <w:spacing w:val="-4"/>
          <w:sz w:val="28"/>
          <w:szCs w:val="28"/>
        </w:rPr>
        <w:t>s report</w:t>
      </w:r>
      <w:r w:rsidRPr="00520F53">
        <w:rPr>
          <w:rFonts w:ascii="Angsana New" w:hAnsi="Angsana New"/>
          <w:spacing w:val="-4"/>
          <w:sz w:val="28"/>
          <w:szCs w:val="28"/>
          <w:cs/>
        </w:rPr>
        <w:t>.</w:t>
      </w:r>
      <w:r w:rsidR="005A16F9">
        <w:rPr>
          <w:rFonts w:ascii="Angsana New" w:hAnsi="Angsana New" w:hint="cs"/>
          <w:spacing w:val="-4"/>
          <w:sz w:val="28"/>
          <w:szCs w:val="28"/>
          <w:cs/>
        </w:rPr>
        <w:t xml:space="preserve"> </w:t>
      </w:r>
      <w:r w:rsidRPr="00520F53">
        <w:rPr>
          <w:rFonts w:ascii="Angsana New" w:hAnsi="Angsana New"/>
          <w:spacing w:val="-4"/>
          <w:sz w:val="28"/>
          <w:szCs w:val="28"/>
        </w:rPr>
        <w:t>My opinion on the financial statements does not cover the other information and I do not express any form of assurance conclusion thereon</w:t>
      </w:r>
      <w:r w:rsidRPr="00520F53">
        <w:rPr>
          <w:rFonts w:ascii="Angsana New" w:hAnsi="Angsana New"/>
          <w:spacing w:val="-4"/>
          <w:sz w:val="28"/>
          <w:szCs w:val="28"/>
          <w:cs/>
        </w:rPr>
        <w:t>.</w:t>
      </w:r>
      <w:r>
        <w:rPr>
          <w:rFonts w:ascii="Angsana New" w:hAnsi="Angsana New"/>
          <w:spacing w:val="-4"/>
          <w:sz w:val="28"/>
          <w:szCs w:val="28"/>
        </w:rPr>
        <w:t xml:space="preserve"> </w:t>
      </w:r>
    </w:p>
    <w:p w14:paraId="21F1A99C" w14:textId="28A183BE"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 xml:space="preserve">In connection with my audit of the financial statements, my responsibility is to read the other information and, in doing so, consider whether the other information is materially inconsistent with the financial </w:t>
      </w:r>
      <w:proofErr w:type="gramStart"/>
      <w:r w:rsidRPr="00520F53">
        <w:rPr>
          <w:rFonts w:ascii="Angsana New" w:hAnsi="Angsana New"/>
          <w:spacing w:val="-4"/>
          <w:sz w:val="28"/>
          <w:szCs w:val="28"/>
        </w:rPr>
        <w:t>statements</w:t>
      </w:r>
      <w:proofErr w:type="gramEnd"/>
      <w:r w:rsidRPr="00520F53">
        <w:rPr>
          <w:rFonts w:ascii="Angsana New" w:hAnsi="Angsana New"/>
          <w:spacing w:val="-4"/>
          <w:sz w:val="28"/>
          <w:szCs w:val="28"/>
        </w:rPr>
        <w:t xml:space="preserve"> or my knowledge obtained in the audit or otherwise appears to be materially misstated</w:t>
      </w:r>
      <w:r w:rsidRPr="00520F53">
        <w:rPr>
          <w:rFonts w:ascii="Angsana New" w:hAnsi="Angsana New"/>
          <w:spacing w:val="-4"/>
          <w:sz w:val="28"/>
          <w:szCs w:val="28"/>
          <w:cs/>
        </w:rPr>
        <w:t>.</w:t>
      </w:r>
    </w:p>
    <w:p w14:paraId="4F048789"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line="260" w:lineRule="atLeast"/>
        <w:ind w:left="284"/>
        <w:jc w:val="thaiDistribute"/>
        <w:rPr>
          <w:rFonts w:ascii="Angsana New" w:hAnsi="Angsana New"/>
          <w:spacing w:val="-4"/>
          <w:sz w:val="28"/>
          <w:szCs w:val="28"/>
        </w:rPr>
      </w:pPr>
      <w:r w:rsidRPr="00520F53">
        <w:rPr>
          <w:rFonts w:ascii="Angsana New" w:hAnsi="Angsana New"/>
          <w:spacing w:val="-4"/>
          <w:sz w:val="28"/>
          <w:szCs w:val="28"/>
        </w:rPr>
        <w:t>When I rea</w:t>
      </w:r>
      <w:r>
        <w:rPr>
          <w:rFonts w:ascii="Angsana New" w:hAnsi="Angsana New"/>
          <w:spacing w:val="-4"/>
          <w:sz w:val="28"/>
          <w:szCs w:val="28"/>
        </w:rPr>
        <w:t>d the annual report</w:t>
      </w:r>
      <w:r w:rsidRPr="00520F53">
        <w:rPr>
          <w:rFonts w:ascii="Angsana New" w:hAnsi="Angsana New"/>
          <w:spacing w:val="-4"/>
          <w:sz w:val="28"/>
          <w:szCs w:val="28"/>
        </w:rPr>
        <w:t>, if I conclude that there is a material misstatement therein, I am required to communicate the matter to those charged with governance for correction of the misstatement</w:t>
      </w:r>
      <w:r>
        <w:rPr>
          <w:rFonts w:ascii="Angsana New" w:hAnsi="Angsana New"/>
          <w:spacing w:val="-4"/>
          <w:sz w:val="28"/>
          <w:szCs w:val="28"/>
        </w:rPr>
        <w:t>.</w:t>
      </w:r>
    </w:p>
    <w:p w14:paraId="7F642E25" w14:textId="155450C4"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1E3764">
        <w:rPr>
          <w:rFonts w:ascii="Angsana New" w:hAnsi="Angsana New"/>
          <w:b/>
          <w:bCs/>
          <w:sz w:val="28"/>
          <w:szCs w:val="28"/>
        </w:rPr>
        <w:t>Responsibilities</w:t>
      </w:r>
      <w:r w:rsidRPr="001E3764">
        <w:rPr>
          <w:rFonts w:ascii="Angsana New" w:hAnsi="Angsana New"/>
          <w:b/>
          <w:bCs/>
          <w:spacing w:val="-4"/>
          <w:sz w:val="28"/>
          <w:szCs w:val="28"/>
        </w:rPr>
        <w:t xml:space="preserve"> of Management and </w:t>
      </w:r>
      <w:r w:rsidR="0022753D">
        <w:rPr>
          <w:rFonts w:ascii="Angsana New" w:hAnsi="Angsana New"/>
          <w:b/>
          <w:bCs/>
          <w:spacing w:val="-4"/>
          <w:sz w:val="28"/>
          <w:szCs w:val="28"/>
        </w:rPr>
        <w:t>t</w:t>
      </w:r>
      <w:r w:rsidRPr="001E3764">
        <w:rPr>
          <w:rFonts w:ascii="Angsana New" w:hAnsi="Angsana New"/>
          <w:b/>
          <w:bCs/>
          <w:spacing w:val="-4"/>
          <w:sz w:val="28"/>
          <w:szCs w:val="28"/>
        </w:rPr>
        <w:t xml:space="preserve">hose </w:t>
      </w:r>
      <w:r w:rsidR="0022753D">
        <w:rPr>
          <w:rFonts w:ascii="Angsana New" w:hAnsi="Angsana New"/>
          <w:b/>
          <w:bCs/>
          <w:spacing w:val="-4"/>
          <w:sz w:val="28"/>
          <w:szCs w:val="28"/>
        </w:rPr>
        <w:t>c</w:t>
      </w:r>
      <w:r w:rsidRPr="001E3764">
        <w:rPr>
          <w:rFonts w:ascii="Angsana New" w:hAnsi="Angsana New"/>
          <w:b/>
          <w:bCs/>
          <w:spacing w:val="-4"/>
          <w:sz w:val="28"/>
          <w:szCs w:val="28"/>
        </w:rPr>
        <w:t xml:space="preserve">harged with </w:t>
      </w:r>
      <w:r w:rsidR="0022753D">
        <w:rPr>
          <w:rFonts w:ascii="Angsana New" w:hAnsi="Angsana New"/>
          <w:b/>
          <w:bCs/>
          <w:spacing w:val="-4"/>
          <w:sz w:val="28"/>
          <w:szCs w:val="28"/>
        </w:rPr>
        <w:t>g</w:t>
      </w:r>
      <w:r w:rsidRPr="001E3764">
        <w:rPr>
          <w:rFonts w:ascii="Angsana New" w:hAnsi="Angsana New"/>
          <w:b/>
          <w:bCs/>
          <w:spacing w:val="-4"/>
          <w:sz w:val="28"/>
          <w:szCs w:val="28"/>
        </w:rPr>
        <w:t xml:space="preserve">overnance for the </w:t>
      </w:r>
      <w:r w:rsidR="0040442E" w:rsidRPr="0040442E">
        <w:rPr>
          <w:rFonts w:ascii="Angsana New" w:hAnsi="Angsana New"/>
          <w:b/>
          <w:bCs/>
          <w:spacing w:val="-4"/>
          <w:sz w:val="28"/>
          <w:szCs w:val="28"/>
        </w:rPr>
        <w:t xml:space="preserve">equity method is applied and separate financial </w:t>
      </w:r>
      <w:proofErr w:type="gramStart"/>
      <w:r w:rsidR="0040442E" w:rsidRPr="0040442E">
        <w:rPr>
          <w:rFonts w:ascii="Angsana New" w:hAnsi="Angsana New"/>
          <w:b/>
          <w:bCs/>
          <w:spacing w:val="-4"/>
          <w:sz w:val="28"/>
          <w:szCs w:val="28"/>
        </w:rPr>
        <w:t>statements</w:t>
      </w:r>
      <w:proofErr w:type="gramEnd"/>
    </w:p>
    <w:p w14:paraId="414B4431"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1E3764">
        <w:rPr>
          <w:rFonts w:ascii="Angsana New" w:hAnsi="Angsana New"/>
          <w:spacing w:val="-4"/>
          <w:sz w:val="28"/>
          <w:szCs w:val="28"/>
        </w:rPr>
        <w:t>Management</w:t>
      </w:r>
      <w:r w:rsidRPr="00520F53">
        <w:rPr>
          <w:rFonts w:ascii="Angsana New" w:hAnsi="Angsana New"/>
          <w:spacing w:val="-4"/>
          <w:sz w:val="28"/>
          <w:szCs w:val="28"/>
        </w:rPr>
        <w:t xml:space="preserve"> is responsible for the preparation and fair presentation of the</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financial statements in accordance with Thai Financial Reporting Standards, and for such internal control as management determines is necessary to enable the preparation of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 that are free from material misstatement, whether due to fraud or error</w:t>
      </w:r>
      <w:r w:rsidRPr="00520F53">
        <w:rPr>
          <w:rFonts w:ascii="Angsana New" w:hAnsi="Angsana New"/>
          <w:spacing w:val="-4"/>
          <w:sz w:val="28"/>
          <w:szCs w:val="28"/>
          <w:cs/>
        </w:rPr>
        <w:t>.</w:t>
      </w:r>
    </w:p>
    <w:p w14:paraId="7F83E44A"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4"/>
          <w:sz w:val="28"/>
          <w:szCs w:val="28"/>
        </w:rPr>
      </w:pPr>
      <w:r w:rsidRPr="00520F53">
        <w:rPr>
          <w:rFonts w:ascii="Angsana New" w:hAnsi="Angsana New"/>
          <w:spacing w:val="-4"/>
          <w:sz w:val="28"/>
          <w:szCs w:val="28"/>
        </w:rPr>
        <w:t>In preparing the</w:t>
      </w:r>
      <w:r w:rsidRPr="00520F53">
        <w:rPr>
          <w:rFonts w:ascii="Angsana New" w:hAnsi="Angsana New"/>
          <w:spacing w:val="-4"/>
          <w:sz w:val="28"/>
          <w:szCs w:val="28"/>
          <w:cs/>
        </w:rPr>
        <w:t xml:space="preserve"> </w:t>
      </w:r>
      <w:r w:rsidRPr="00520F53">
        <w:rPr>
          <w:rFonts w:ascii="Angsana New" w:hAnsi="Angsana New"/>
          <w:spacing w:val="-4"/>
          <w:sz w:val="28"/>
          <w:szCs w:val="28"/>
        </w:rPr>
        <w:t>financial statements, management is responsible for assessing Company</w:t>
      </w:r>
      <w:r w:rsidRPr="00520F53">
        <w:rPr>
          <w:rFonts w:ascii="Angsana New" w:hAnsi="Angsana New"/>
          <w:spacing w:val="-4"/>
          <w:sz w:val="28"/>
          <w:szCs w:val="28"/>
          <w:cs/>
        </w:rPr>
        <w:t>’</w:t>
      </w:r>
      <w:r w:rsidRPr="00520F53">
        <w:rPr>
          <w:rFonts w:ascii="Angsana New" w:hAnsi="Angsana New"/>
          <w:spacing w:val="-4"/>
          <w:sz w:val="28"/>
          <w:szCs w:val="28"/>
        </w:rPr>
        <w:t>s ability to continue as a going concern, disclosing, as applicable, matters related to going concern and using the going</w:t>
      </w:r>
      <w:r>
        <w:rPr>
          <w:rFonts w:ascii="Angsana New" w:hAnsi="Angsana New"/>
          <w:spacing w:val="-4"/>
          <w:sz w:val="28"/>
          <w:szCs w:val="28"/>
        </w:rPr>
        <w:t xml:space="preserve"> </w:t>
      </w:r>
      <w:r w:rsidRPr="00520F53">
        <w:rPr>
          <w:rFonts w:ascii="Angsana New" w:hAnsi="Angsana New"/>
          <w:spacing w:val="-4"/>
          <w:sz w:val="28"/>
          <w:szCs w:val="28"/>
        </w:rPr>
        <w:t>concern basis of accounting unless management either intends to liquidate the Company or to cease operations, or has no realistic alternative but to do so</w:t>
      </w:r>
      <w:r w:rsidRPr="00520F53">
        <w:rPr>
          <w:rFonts w:ascii="Angsana New" w:hAnsi="Angsana New"/>
          <w:spacing w:val="-4"/>
          <w:sz w:val="28"/>
          <w:szCs w:val="28"/>
          <w:cs/>
        </w:rPr>
        <w:t>.</w:t>
      </w:r>
    </w:p>
    <w:p w14:paraId="01D9D895" w14:textId="4797EC5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731B33">
        <w:rPr>
          <w:rFonts w:ascii="Angsana New" w:hAnsi="Angsana New"/>
          <w:spacing w:val="-4"/>
          <w:sz w:val="28"/>
          <w:szCs w:val="28"/>
        </w:rPr>
        <w:t>Those</w:t>
      </w:r>
      <w:r w:rsidRPr="00520F53">
        <w:rPr>
          <w:rFonts w:ascii="Angsana New" w:hAnsi="Angsana New"/>
          <w:spacing w:val="-6"/>
          <w:sz w:val="28"/>
          <w:szCs w:val="28"/>
        </w:rPr>
        <w:t xml:space="preserve"> charged with governance are responsible for overseeing the Company</w:t>
      </w:r>
      <w:r w:rsidRPr="00520F53">
        <w:rPr>
          <w:rFonts w:ascii="Angsana New" w:hAnsi="Angsana New"/>
          <w:spacing w:val="-6"/>
          <w:sz w:val="28"/>
          <w:szCs w:val="28"/>
          <w:cs/>
        </w:rPr>
        <w:t>’</w:t>
      </w:r>
      <w:r w:rsidRPr="00520F53">
        <w:rPr>
          <w:rFonts w:ascii="Angsana New" w:hAnsi="Angsana New"/>
          <w:spacing w:val="-6"/>
          <w:sz w:val="28"/>
          <w:szCs w:val="28"/>
        </w:rPr>
        <w:t>s financial reporting process</w:t>
      </w:r>
      <w:r w:rsidRPr="00520F53">
        <w:rPr>
          <w:rFonts w:ascii="Angsana New" w:hAnsi="Angsana New"/>
          <w:spacing w:val="-6"/>
          <w:sz w:val="28"/>
          <w:szCs w:val="28"/>
          <w:cs/>
        </w:rPr>
        <w:t>.</w:t>
      </w:r>
    </w:p>
    <w:p w14:paraId="40EF10BD" w14:textId="7C72FE0C" w:rsidR="009635D9" w:rsidRPr="00520F53" w:rsidRDefault="009635D9" w:rsidP="0096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line="260" w:lineRule="atLeast"/>
        <w:ind w:left="284"/>
        <w:jc w:val="thaiDistribute"/>
        <w:rPr>
          <w:rFonts w:ascii="Angsana New" w:hAnsi="Angsana New"/>
          <w:b/>
          <w:bCs/>
          <w:spacing w:val="-4"/>
          <w:sz w:val="28"/>
          <w:szCs w:val="28"/>
        </w:rPr>
      </w:pPr>
      <w:r w:rsidRPr="00731B33">
        <w:rPr>
          <w:rFonts w:ascii="Angsana New" w:hAnsi="Angsana New"/>
          <w:b/>
          <w:bCs/>
          <w:sz w:val="28"/>
          <w:szCs w:val="28"/>
        </w:rPr>
        <w:t>Auditor</w:t>
      </w:r>
      <w:r w:rsidRPr="00731B33">
        <w:rPr>
          <w:rFonts w:ascii="Angsana New" w:hAnsi="Angsana New"/>
          <w:b/>
          <w:bCs/>
          <w:sz w:val="28"/>
          <w:szCs w:val="28"/>
          <w:cs/>
        </w:rPr>
        <w:t>’</w:t>
      </w:r>
      <w:r w:rsidRPr="00731B33">
        <w:rPr>
          <w:rFonts w:ascii="Angsana New" w:hAnsi="Angsana New"/>
          <w:b/>
          <w:bCs/>
          <w:sz w:val="28"/>
          <w:szCs w:val="28"/>
        </w:rPr>
        <w:t>s</w:t>
      </w:r>
      <w:r w:rsidRPr="00731B33">
        <w:rPr>
          <w:rFonts w:ascii="Angsana New" w:hAnsi="Angsana New"/>
          <w:b/>
          <w:bCs/>
          <w:spacing w:val="-4"/>
          <w:sz w:val="28"/>
          <w:szCs w:val="28"/>
        </w:rPr>
        <w:t xml:space="preserve"> </w:t>
      </w:r>
      <w:r>
        <w:rPr>
          <w:rFonts w:ascii="Angsana New" w:hAnsi="Angsana New"/>
          <w:b/>
          <w:bCs/>
          <w:spacing w:val="-4"/>
          <w:sz w:val="28"/>
          <w:szCs w:val="28"/>
        </w:rPr>
        <w:t>r</w:t>
      </w:r>
      <w:r w:rsidRPr="00731B33">
        <w:rPr>
          <w:rFonts w:ascii="Angsana New" w:hAnsi="Angsana New"/>
          <w:b/>
          <w:bCs/>
          <w:spacing w:val="-4"/>
          <w:sz w:val="28"/>
          <w:szCs w:val="28"/>
        </w:rPr>
        <w:t xml:space="preserve">esponsibilities for the </w:t>
      </w:r>
      <w:r w:rsidR="00A66B3A" w:rsidRPr="00A66B3A">
        <w:rPr>
          <w:rFonts w:ascii="Angsana New" w:hAnsi="Angsana New"/>
          <w:b/>
          <w:bCs/>
          <w:spacing w:val="-4"/>
          <w:sz w:val="28"/>
          <w:szCs w:val="28"/>
        </w:rPr>
        <w:t xml:space="preserve">equity method </w:t>
      </w:r>
      <w:proofErr w:type="gramStart"/>
      <w:r w:rsidR="00A66B3A" w:rsidRPr="00A66B3A">
        <w:rPr>
          <w:rFonts w:ascii="Angsana New" w:hAnsi="Angsana New"/>
          <w:b/>
          <w:bCs/>
          <w:spacing w:val="-4"/>
          <w:sz w:val="28"/>
          <w:szCs w:val="28"/>
        </w:rPr>
        <w:t>is</w:t>
      </w:r>
      <w:proofErr w:type="gramEnd"/>
      <w:r w:rsidR="00A66B3A" w:rsidRPr="00A66B3A">
        <w:rPr>
          <w:rFonts w:ascii="Angsana New" w:hAnsi="Angsana New"/>
          <w:b/>
          <w:bCs/>
          <w:spacing w:val="-4"/>
          <w:sz w:val="28"/>
          <w:szCs w:val="28"/>
        </w:rPr>
        <w:t xml:space="preserve"> applied and separate financial statements</w:t>
      </w:r>
      <w:r w:rsidR="00A66B3A" w:rsidRPr="00A66B3A">
        <w:rPr>
          <w:rFonts w:ascii="Angsana New" w:hAnsi="Angsana New"/>
          <w:b/>
          <w:bCs/>
          <w:spacing w:val="-4"/>
          <w:sz w:val="28"/>
          <w:szCs w:val="28"/>
        </w:rPr>
        <w:t xml:space="preserve"> </w:t>
      </w:r>
      <w:r>
        <w:rPr>
          <w:rFonts w:ascii="Angsana New" w:hAnsi="Angsana New"/>
          <w:b/>
          <w:bCs/>
          <w:spacing w:val="-4"/>
          <w:sz w:val="28"/>
          <w:szCs w:val="28"/>
        </w:rPr>
        <w:t>a</w:t>
      </w:r>
      <w:r w:rsidRPr="00731B33">
        <w:rPr>
          <w:rFonts w:ascii="Angsana New" w:hAnsi="Angsana New"/>
          <w:b/>
          <w:bCs/>
          <w:spacing w:val="-4"/>
          <w:sz w:val="28"/>
          <w:szCs w:val="28"/>
        </w:rPr>
        <w:t xml:space="preserve">udit of </w:t>
      </w:r>
      <w:r>
        <w:rPr>
          <w:rFonts w:ascii="Angsana New" w:hAnsi="Angsana New"/>
          <w:b/>
          <w:bCs/>
          <w:spacing w:val="-4"/>
          <w:sz w:val="28"/>
          <w:szCs w:val="28"/>
        </w:rPr>
        <w:t>f</w:t>
      </w:r>
      <w:r w:rsidRPr="00731B33">
        <w:rPr>
          <w:rFonts w:ascii="Angsana New" w:hAnsi="Angsana New"/>
          <w:b/>
          <w:bCs/>
          <w:spacing w:val="-4"/>
          <w:sz w:val="28"/>
          <w:szCs w:val="28"/>
        </w:rPr>
        <w:t xml:space="preserve">inancial </w:t>
      </w:r>
      <w:r>
        <w:rPr>
          <w:rFonts w:ascii="Angsana New" w:hAnsi="Angsana New"/>
          <w:b/>
          <w:bCs/>
          <w:spacing w:val="-4"/>
          <w:sz w:val="28"/>
          <w:szCs w:val="28"/>
        </w:rPr>
        <w:t>s</w:t>
      </w:r>
      <w:r w:rsidRPr="00731B33">
        <w:rPr>
          <w:rFonts w:ascii="Angsana New" w:hAnsi="Angsana New"/>
          <w:b/>
          <w:bCs/>
          <w:spacing w:val="-4"/>
          <w:sz w:val="28"/>
          <w:szCs w:val="28"/>
        </w:rPr>
        <w:t>tatements</w:t>
      </w:r>
    </w:p>
    <w:p w14:paraId="2A52AE22" w14:textId="2E61F9F4" w:rsidR="009635D9" w:rsidRDefault="009635D9" w:rsidP="00963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pacing w:val="-6"/>
          <w:sz w:val="28"/>
          <w:szCs w:val="28"/>
        </w:rPr>
      </w:pPr>
      <w:r w:rsidRPr="00520F53">
        <w:rPr>
          <w:rFonts w:ascii="Angsana New" w:hAnsi="Angsana New"/>
          <w:spacing w:val="-4"/>
          <w:sz w:val="28"/>
          <w:szCs w:val="28"/>
        </w:rPr>
        <w:t xml:space="preserve">My objectives are to obtain reasonable assurance about whether the </w:t>
      </w:r>
      <w:r w:rsidRPr="00520F53">
        <w:rPr>
          <w:rFonts w:ascii="Angsana New" w:hAnsi="Angsana New" w:hint="cs"/>
          <w:spacing w:val="-4"/>
          <w:sz w:val="28"/>
          <w:szCs w:val="28"/>
        </w:rPr>
        <w:t>financial</w:t>
      </w:r>
      <w:r w:rsidRPr="00520F53">
        <w:rPr>
          <w:rFonts w:ascii="Angsana New" w:hAnsi="Angsana New"/>
          <w:spacing w:val="-4"/>
          <w:sz w:val="28"/>
          <w:szCs w:val="28"/>
        </w:rPr>
        <w:t xml:space="preserve"> statements </w:t>
      </w:r>
      <w:proofErr w:type="gramStart"/>
      <w:r w:rsidRPr="00520F53">
        <w:rPr>
          <w:rFonts w:ascii="Angsana New" w:hAnsi="Angsana New"/>
          <w:spacing w:val="-4"/>
          <w:sz w:val="28"/>
          <w:szCs w:val="28"/>
        </w:rPr>
        <w:t>as a whole are</w:t>
      </w:r>
      <w:proofErr w:type="gramEnd"/>
      <w:r w:rsidRPr="00520F53">
        <w:rPr>
          <w:rFonts w:ascii="Angsana New" w:hAnsi="Angsana New"/>
          <w:spacing w:val="-4"/>
          <w:sz w:val="28"/>
          <w:szCs w:val="28"/>
        </w:rPr>
        <w:t xml:space="preserve"> free from material misstatement, whether due to fraud or error, and to issue an auditor</w:t>
      </w:r>
      <w:r w:rsidRPr="00520F53">
        <w:rPr>
          <w:rFonts w:ascii="Angsana New" w:hAnsi="Angsana New"/>
          <w:spacing w:val="-4"/>
          <w:sz w:val="28"/>
          <w:szCs w:val="28"/>
          <w:cs/>
        </w:rPr>
        <w:t>’</w:t>
      </w:r>
      <w:r w:rsidRPr="00520F53">
        <w:rPr>
          <w:rFonts w:ascii="Angsana New" w:hAnsi="Angsana New"/>
          <w:spacing w:val="-4"/>
          <w:sz w:val="28"/>
          <w:szCs w:val="28"/>
        </w:rPr>
        <w:t>s report that includes my opinion</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Reasonable assurance is a high level of </w:t>
      </w:r>
      <w:proofErr w:type="gramStart"/>
      <w:r w:rsidRPr="00520F53">
        <w:rPr>
          <w:rFonts w:ascii="Angsana New" w:hAnsi="Angsana New"/>
          <w:spacing w:val="-4"/>
          <w:sz w:val="28"/>
          <w:szCs w:val="28"/>
        </w:rPr>
        <w:t>assurance, but</w:t>
      </w:r>
      <w:proofErr w:type="gramEnd"/>
      <w:r w:rsidRPr="00520F53">
        <w:rPr>
          <w:rFonts w:ascii="Angsana New" w:hAnsi="Angsana New"/>
          <w:spacing w:val="-4"/>
          <w:sz w:val="28"/>
          <w:szCs w:val="28"/>
        </w:rPr>
        <w:t xml:space="preserve"> is not a guarantee that an audit conducted in accordance with Thai Standards on Auditing will always detect a material misstatement when it exists</w:t>
      </w:r>
      <w:r w:rsidRPr="00520F53">
        <w:rPr>
          <w:rFonts w:ascii="Angsana New" w:hAnsi="Angsana New"/>
          <w:spacing w:val="-4"/>
          <w:sz w:val="28"/>
          <w:szCs w:val="28"/>
          <w:cs/>
        </w:rPr>
        <w:t xml:space="preserve">. </w:t>
      </w:r>
      <w:r w:rsidRPr="00520F53">
        <w:rPr>
          <w:rFonts w:ascii="Angsana New" w:hAnsi="Angsana New"/>
          <w:spacing w:val="-4"/>
          <w:sz w:val="28"/>
          <w:szCs w:val="28"/>
        </w:rPr>
        <w:t xml:space="preserve">Misstatements can arise from fraud or error and are considered material if, individually or in the aggregate, they could reasonably be expected to influence the economic decisions of users taken on the basis of these </w:t>
      </w:r>
      <w:r w:rsidRPr="00520F53">
        <w:rPr>
          <w:rFonts w:ascii="Angsana New" w:hAnsi="Angsana New" w:hint="cs"/>
          <w:spacing w:val="-4"/>
          <w:sz w:val="28"/>
          <w:szCs w:val="28"/>
        </w:rPr>
        <w:t>financial</w:t>
      </w:r>
      <w:r w:rsidRPr="00520F53">
        <w:rPr>
          <w:rFonts w:ascii="Angsana New" w:hAnsi="Angsana New"/>
          <w:spacing w:val="-4"/>
          <w:sz w:val="28"/>
          <w:szCs w:val="28"/>
        </w:rPr>
        <w:t xml:space="preserve"> </w:t>
      </w:r>
      <w:proofErr w:type="gramStart"/>
      <w:r w:rsidRPr="00520F53">
        <w:rPr>
          <w:rFonts w:ascii="Angsana New" w:hAnsi="Angsana New"/>
          <w:spacing w:val="-4"/>
          <w:sz w:val="28"/>
          <w:szCs w:val="28"/>
        </w:rPr>
        <w:t>statements</w:t>
      </w:r>
      <w:proofErr w:type="gramEnd"/>
    </w:p>
    <w:p w14:paraId="3F1224EF" w14:textId="77777777" w:rsidR="00971D21" w:rsidRDefault="00971D21" w:rsidP="00971D21">
      <w:pPr>
        <w:pStyle w:val="ListParagraph"/>
        <w:spacing w:after="0" w:line="240" w:lineRule="atLeast"/>
        <w:ind w:left="0"/>
        <w:jc w:val="right"/>
        <w:rPr>
          <w:rFonts w:ascii="Angsana New" w:hAnsi="Angsana New"/>
          <w:b/>
          <w:bCs/>
          <w:sz w:val="28"/>
        </w:rPr>
      </w:pPr>
    </w:p>
    <w:p w14:paraId="7A07DB41" w14:textId="77777777" w:rsidR="00971D21" w:rsidRPr="00971D21" w:rsidRDefault="00971D21" w:rsidP="00971D21"/>
    <w:p w14:paraId="5536F596" w14:textId="77777777" w:rsidR="00971D21" w:rsidRDefault="00971D21" w:rsidP="00971D21">
      <w:pPr>
        <w:pStyle w:val="ListParagraph"/>
        <w:spacing w:after="0" w:line="240" w:lineRule="atLeast"/>
        <w:ind w:left="0"/>
        <w:jc w:val="right"/>
        <w:rPr>
          <w:rFonts w:ascii="Angsana New" w:hAnsi="Angsana New"/>
          <w:b/>
          <w:bCs/>
          <w:sz w:val="28"/>
        </w:rPr>
      </w:pPr>
    </w:p>
    <w:p w14:paraId="1AFDBD6D" w14:textId="77777777" w:rsidR="00971D21" w:rsidRDefault="00971D21" w:rsidP="00971D21">
      <w:pPr>
        <w:pStyle w:val="ListParagraph"/>
        <w:tabs>
          <w:tab w:val="left" w:pos="7236"/>
        </w:tabs>
        <w:spacing w:after="0" w:line="240" w:lineRule="atLeast"/>
        <w:ind w:left="0"/>
        <w:rPr>
          <w:rFonts w:ascii="Angsana New" w:hAnsi="Angsana New"/>
          <w:b/>
          <w:bCs/>
          <w:sz w:val="28"/>
        </w:rPr>
      </w:pPr>
      <w:r>
        <w:rPr>
          <w:rFonts w:ascii="Angsana New" w:hAnsi="Angsana New"/>
          <w:b/>
          <w:bCs/>
          <w:sz w:val="28"/>
        </w:rPr>
        <w:tab/>
      </w:r>
    </w:p>
    <w:p w14:paraId="068A5ACD" w14:textId="5038033B" w:rsidR="00971D21" w:rsidRDefault="00971D21" w:rsidP="0095595A">
      <w:pPr>
        <w:pStyle w:val="ListParagraph"/>
        <w:tabs>
          <w:tab w:val="left" w:pos="7236"/>
          <w:tab w:val="left" w:pos="8340"/>
        </w:tabs>
        <w:spacing w:after="0" w:line="240" w:lineRule="atLeast"/>
        <w:ind w:left="0"/>
        <w:rPr>
          <w:rFonts w:ascii="Angsana New" w:hAnsi="Angsana New"/>
          <w:b/>
          <w:bCs/>
          <w:sz w:val="28"/>
        </w:rPr>
      </w:pPr>
    </w:p>
    <w:p w14:paraId="56543D17" w14:textId="77777777" w:rsidR="009635D9" w:rsidRDefault="009635D9" w:rsidP="00AD5174">
      <w:pPr>
        <w:pStyle w:val="ListParagraph"/>
        <w:tabs>
          <w:tab w:val="left" w:pos="7236"/>
        </w:tabs>
        <w:spacing w:after="0" w:line="240" w:lineRule="atLeast"/>
        <w:ind w:left="0"/>
        <w:rPr>
          <w:rFonts w:ascii="Angsana New" w:eastAsia="Times New Roman" w:hAnsi="Angsana New" w:cs="Angsana New"/>
          <w:sz w:val="28"/>
        </w:rPr>
      </w:pPr>
    </w:p>
    <w:p w14:paraId="337CA4B7" w14:textId="77777777" w:rsidR="00AD5174" w:rsidRDefault="00AD5174" w:rsidP="009635D9">
      <w:pPr>
        <w:pStyle w:val="ListParagraph"/>
        <w:tabs>
          <w:tab w:val="left" w:pos="7236"/>
        </w:tabs>
        <w:spacing w:after="0" w:line="240" w:lineRule="atLeast"/>
        <w:ind w:left="0"/>
        <w:jc w:val="right"/>
        <w:rPr>
          <w:rFonts w:ascii="Angsana New" w:eastAsia="Times New Roman" w:hAnsi="Angsana New" w:cs="Angsana New"/>
          <w:sz w:val="28"/>
        </w:rPr>
      </w:pPr>
    </w:p>
    <w:p w14:paraId="037CA222" w14:textId="7B2F6C91" w:rsidR="00AD5174" w:rsidRPr="009635D9" w:rsidRDefault="00971D21" w:rsidP="00B207AC">
      <w:pPr>
        <w:pStyle w:val="ListParagraph"/>
        <w:tabs>
          <w:tab w:val="left" w:pos="7236"/>
        </w:tabs>
        <w:spacing w:after="0" w:line="240" w:lineRule="atLeast"/>
        <w:ind w:left="0"/>
        <w:jc w:val="right"/>
        <w:rPr>
          <w:rFonts w:ascii="Angsana New" w:eastAsia="Times New Roman" w:hAnsi="Angsana New" w:cs="Angsana New"/>
          <w:sz w:val="28"/>
        </w:rPr>
      </w:pPr>
      <w:r w:rsidRPr="009E2990">
        <w:rPr>
          <w:rFonts w:ascii="Angsana New" w:eastAsia="Times New Roman" w:hAnsi="Angsana New" w:cs="Angsana New"/>
          <w:sz w:val="28"/>
        </w:rPr>
        <w:t>****/4</w:t>
      </w:r>
    </w:p>
    <w:p w14:paraId="0EFD0BFD"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center"/>
        <w:rPr>
          <w:rFonts w:ascii="Angsana New" w:hAnsi="Angsana New"/>
          <w:spacing w:val="-4"/>
          <w:sz w:val="28"/>
          <w:szCs w:val="28"/>
        </w:rPr>
      </w:pPr>
      <w:r w:rsidRPr="00A14DA1">
        <w:rPr>
          <w:rFonts w:ascii="Angsana New" w:hAnsi="Angsana New"/>
          <w:spacing w:val="-4"/>
          <w:sz w:val="28"/>
          <w:szCs w:val="28"/>
        </w:rPr>
        <w:lastRenderedPageBreak/>
        <w:t>-4-</w:t>
      </w:r>
    </w:p>
    <w:p w14:paraId="3B98B7F3" w14:textId="77777777"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731B33">
        <w:rPr>
          <w:rFonts w:ascii="Angsana New" w:hAnsi="Angsana New"/>
          <w:spacing w:val="-4"/>
          <w:sz w:val="28"/>
          <w:szCs w:val="28"/>
        </w:rPr>
        <w:t>As</w:t>
      </w:r>
      <w:r w:rsidRPr="00520F53">
        <w:rPr>
          <w:rFonts w:ascii="Angsana New" w:hAnsi="Angsana New"/>
          <w:sz w:val="28"/>
          <w:szCs w:val="28"/>
        </w:rPr>
        <w:t xml:space="preserve"> part of an audit in accordance with Thai Standards on Auditing, I exercise professional judgment and maintain professional skepticism throughout the audit</w:t>
      </w:r>
      <w:r w:rsidRPr="00520F53">
        <w:rPr>
          <w:rFonts w:ascii="Angsana New" w:hAnsi="Angsana New"/>
          <w:sz w:val="28"/>
          <w:szCs w:val="28"/>
          <w:cs/>
        </w:rPr>
        <w:t xml:space="preserve">. </w:t>
      </w:r>
      <w:r w:rsidRPr="00520F53">
        <w:rPr>
          <w:rFonts w:ascii="Angsana New" w:hAnsi="Angsana New"/>
          <w:sz w:val="28"/>
          <w:szCs w:val="28"/>
        </w:rPr>
        <w:t>I also</w:t>
      </w:r>
      <w:r w:rsidRPr="00520F53">
        <w:rPr>
          <w:rFonts w:ascii="Angsana New" w:hAnsi="Angsana New"/>
          <w:sz w:val="28"/>
          <w:szCs w:val="28"/>
          <w:cs/>
        </w:rPr>
        <w:t>:</w:t>
      </w:r>
    </w:p>
    <w:p w14:paraId="6CD5C1D0" w14:textId="3F9D9695" w:rsidR="00971D21" w:rsidRDefault="00971D21" w:rsidP="00971D21">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Identify and assess the risks of material misstatement of the</w:t>
      </w:r>
      <w:r w:rsidR="002D0700">
        <w:rPr>
          <w:rFonts w:ascii="Angsana New" w:hAnsi="Angsana New" w:cs="Angsana New"/>
          <w:sz w:val="28"/>
        </w:rPr>
        <w:t xml:space="preserve"> </w:t>
      </w:r>
      <w:r w:rsidRPr="00520F53">
        <w:rPr>
          <w:rFonts w:ascii="Angsana New" w:hAnsi="Angsana New" w:cs="Angsana New"/>
          <w:sz w:val="28"/>
        </w:rPr>
        <w:t>financial statements, whether due to fraud or error, design and perform audit procedures responsive to those risks, and obtain audit evidence that is sufficient and appropriate to provide a basis for my opinion</w:t>
      </w:r>
      <w:r w:rsidRPr="00520F53">
        <w:rPr>
          <w:rFonts w:ascii="Angsana New" w:hAnsi="Angsana New" w:cs="Angsana New"/>
          <w:sz w:val="28"/>
          <w:cs/>
        </w:rPr>
        <w:t xml:space="preserve">. </w:t>
      </w:r>
      <w:r w:rsidRPr="00520F53">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520F53">
        <w:rPr>
          <w:rFonts w:ascii="Angsana New" w:hAnsi="Angsana New" w:cs="Angsana New"/>
          <w:sz w:val="28"/>
          <w:cs/>
        </w:rPr>
        <w:t xml:space="preserve">. </w:t>
      </w:r>
    </w:p>
    <w:p w14:paraId="5F792EEA" w14:textId="77777777" w:rsidR="00971D21" w:rsidRDefault="00971D21" w:rsidP="00971D21">
      <w:pPr>
        <w:pStyle w:val="ListParagraph"/>
        <w:numPr>
          <w:ilvl w:val="0"/>
          <w:numId w:val="19"/>
        </w:numPr>
        <w:spacing w:before="120" w:after="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 xml:space="preserve">Obtain an understanding of internal control relevant to the audit </w:t>
      </w:r>
      <w:proofErr w:type="gramStart"/>
      <w:r w:rsidRPr="00520F53">
        <w:rPr>
          <w:rFonts w:ascii="Angsana New" w:hAnsi="Angsana New" w:cs="Angsana New"/>
          <w:sz w:val="28"/>
        </w:rPr>
        <w:t>in order to</w:t>
      </w:r>
      <w:proofErr w:type="gramEnd"/>
      <w:r w:rsidRPr="00520F53">
        <w:rPr>
          <w:rFonts w:ascii="Angsana New" w:hAnsi="Angsana New" w:cs="Angsana New"/>
          <w:sz w:val="28"/>
        </w:rPr>
        <w:t xml:space="preserve"> design audit procedures that are appropriate in the circumstances, but not for the purpose of expressing an opinion on the effectiveness of the Company internal control</w:t>
      </w:r>
      <w:r w:rsidRPr="00520F53">
        <w:rPr>
          <w:rFonts w:ascii="Angsana New" w:hAnsi="Angsana New" w:cs="Angsana New"/>
          <w:sz w:val="28"/>
          <w:cs/>
        </w:rPr>
        <w:t>.</w:t>
      </w:r>
    </w:p>
    <w:p w14:paraId="4709A5A4" w14:textId="77777777" w:rsidR="00971D21" w:rsidRDefault="00971D21" w:rsidP="00971D21">
      <w:pPr>
        <w:pStyle w:val="ListParagraph"/>
        <w:numPr>
          <w:ilvl w:val="0"/>
          <w:numId w:val="19"/>
        </w:numPr>
        <w:spacing w:after="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Evaluate the appropriateness of accounting policies used and the reasonableness of accounting estimates and related disclosures made by management</w:t>
      </w:r>
      <w:r w:rsidRPr="00520F53">
        <w:rPr>
          <w:rFonts w:ascii="Angsana New" w:hAnsi="Angsana New" w:cs="Angsana New"/>
          <w:sz w:val="28"/>
          <w:cs/>
        </w:rPr>
        <w:t>.</w:t>
      </w:r>
    </w:p>
    <w:p w14:paraId="0FF27F3D" w14:textId="77777777" w:rsidR="00971D21" w:rsidRDefault="00971D21" w:rsidP="00971D21">
      <w:pPr>
        <w:pStyle w:val="ListParagraph"/>
        <w:numPr>
          <w:ilvl w:val="0"/>
          <w:numId w:val="19"/>
        </w:numPr>
        <w:spacing w:before="120" w:after="120" w:line="240" w:lineRule="atLeast"/>
        <w:ind w:left="709" w:hanging="425"/>
        <w:jc w:val="thaiDistribute"/>
        <w:rPr>
          <w:rFonts w:ascii="Angsana New" w:hAnsi="Angsana New" w:cs="Angsana New"/>
          <w:sz w:val="28"/>
        </w:rPr>
      </w:pPr>
      <w:r w:rsidRPr="00520F53">
        <w:rPr>
          <w:rFonts w:ascii="Angsana New" w:hAnsi="Angsana New" w:cs="Angsana New"/>
          <w:sz w:val="28"/>
        </w:rPr>
        <w:t>Conclude on the appropriateness of management</w:t>
      </w:r>
      <w:r w:rsidRPr="00520F53">
        <w:rPr>
          <w:rFonts w:ascii="Angsana New" w:hAnsi="Angsana New" w:cs="Angsana New"/>
          <w:sz w:val="28"/>
          <w:cs/>
        </w:rPr>
        <w:t>’</w:t>
      </w:r>
      <w:r w:rsidRPr="00520F53">
        <w:rPr>
          <w:rFonts w:ascii="Angsana New" w:hAnsi="Angsana New" w:cs="Angsana New"/>
          <w:sz w:val="28"/>
        </w:rPr>
        <w:t>s use of the going concern basis of accounting and, based on the audit evidence obtained, whether a material uncertainty exists related to events or conditions that may cast significant doubt on the Company ability to continue as a going concern</w:t>
      </w:r>
      <w:r w:rsidRPr="00520F53">
        <w:rPr>
          <w:rFonts w:ascii="Angsana New" w:hAnsi="Angsana New" w:cs="Angsana New"/>
          <w:sz w:val="28"/>
          <w:cs/>
        </w:rPr>
        <w:t xml:space="preserve">. </w:t>
      </w:r>
      <w:r w:rsidRPr="00520F53">
        <w:rPr>
          <w:rFonts w:ascii="Angsana New" w:hAnsi="Angsana New" w:cs="Angsana New"/>
          <w:sz w:val="28"/>
        </w:rPr>
        <w:t xml:space="preserve">If I conclude that a material uncertainty exists, I am required to draw attention </w:t>
      </w:r>
      <w:proofErr w:type="gramStart"/>
      <w:r w:rsidRPr="00520F53">
        <w:rPr>
          <w:rFonts w:ascii="Angsana New" w:hAnsi="Angsana New" w:cs="Angsana New"/>
          <w:sz w:val="28"/>
        </w:rPr>
        <w:t>in</w:t>
      </w:r>
      <w:proofErr w:type="gramEnd"/>
      <w:r w:rsidRPr="00520F53">
        <w:rPr>
          <w:rFonts w:ascii="Angsana New" w:hAnsi="Angsana New" w:cs="Angsana New"/>
          <w:sz w:val="28"/>
        </w:rPr>
        <w:t xml:space="preserve"> my auditor</w:t>
      </w:r>
      <w:r w:rsidRPr="00520F53">
        <w:rPr>
          <w:rFonts w:ascii="Angsana New" w:hAnsi="Angsana New" w:cs="Angsana New"/>
          <w:sz w:val="28"/>
          <w:cs/>
        </w:rPr>
        <w:t>’</w:t>
      </w:r>
      <w:r w:rsidRPr="00520F53">
        <w:rPr>
          <w:rFonts w:ascii="Angsana New" w:hAnsi="Angsana New" w:cs="Angsana New"/>
          <w:sz w:val="28"/>
        </w:rPr>
        <w:t>s report to the related disclosures in the</w:t>
      </w:r>
      <w:r w:rsidRPr="00520F53">
        <w:rPr>
          <w:rFonts w:ascii="Angsana New" w:hAnsi="Angsana New" w:cs="Angsana New"/>
          <w:sz w:val="28"/>
          <w:cs/>
        </w:rPr>
        <w:t xml:space="preserve"> </w:t>
      </w:r>
      <w:r w:rsidRPr="00520F53">
        <w:rPr>
          <w:rFonts w:ascii="Angsana New" w:hAnsi="Angsana New" w:cs="Angsana New"/>
          <w:sz w:val="28"/>
        </w:rPr>
        <w:t>financial statements or, if such disclosures are inadequate, to modify my opinion</w:t>
      </w:r>
      <w:r w:rsidRPr="00520F53">
        <w:rPr>
          <w:rFonts w:ascii="Angsana New" w:hAnsi="Angsana New" w:cs="Angsana New"/>
          <w:sz w:val="28"/>
          <w:cs/>
        </w:rPr>
        <w:t xml:space="preserve">. </w:t>
      </w:r>
      <w:r w:rsidRPr="00520F53">
        <w:rPr>
          <w:rFonts w:ascii="Angsana New" w:hAnsi="Angsana New" w:cs="Angsana New"/>
          <w:sz w:val="28"/>
        </w:rPr>
        <w:t>My conclusions are based on the audit evidence obtained up to the date of my auditor</w:t>
      </w:r>
      <w:r w:rsidRPr="00520F53">
        <w:rPr>
          <w:rFonts w:ascii="Angsana New" w:hAnsi="Angsana New" w:cs="Angsana New"/>
          <w:sz w:val="28"/>
          <w:cs/>
        </w:rPr>
        <w:t>’</w:t>
      </w:r>
      <w:r w:rsidRPr="00520F53">
        <w:rPr>
          <w:rFonts w:ascii="Angsana New" w:hAnsi="Angsana New" w:cs="Angsana New"/>
          <w:sz w:val="28"/>
        </w:rPr>
        <w:t>s report</w:t>
      </w:r>
      <w:r w:rsidRPr="00520F53">
        <w:rPr>
          <w:rFonts w:ascii="Angsana New" w:hAnsi="Angsana New" w:cs="Angsana New"/>
          <w:sz w:val="28"/>
          <w:cs/>
        </w:rPr>
        <w:t xml:space="preserve">. </w:t>
      </w:r>
      <w:r w:rsidRPr="00520F53">
        <w:rPr>
          <w:rFonts w:ascii="Angsana New" w:hAnsi="Angsana New" w:cs="Angsana New"/>
          <w:sz w:val="28"/>
        </w:rPr>
        <w:t>However, future events or conditions may cause the Company to cease to continue as a going concern</w:t>
      </w:r>
      <w:r w:rsidRPr="00520F53">
        <w:rPr>
          <w:rFonts w:ascii="Angsana New" w:hAnsi="Angsana New" w:cs="Angsana New"/>
          <w:sz w:val="28"/>
          <w:cs/>
        </w:rPr>
        <w:t>.</w:t>
      </w:r>
    </w:p>
    <w:p w14:paraId="6507F204" w14:textId="4E432629" w:rsidR="00971D21" w:rsidRDefault="00971D21" w:rsidP="00971D21">
      <w:pPr>
        <w:pStyle w:val="ListParagraph"/>
        <w:numPr>
          <w:ilvl w:val="0"/>
          <w:numId w:val="19"/>
        </w:numPr>
        <w:spacing w:before="240" w:after="120" w:line="240" w:lineRule="atLeast"/>
        <w:ind w:left="709" w:hanging="425"/>
        <w:contextualSpacing w:val="0"/>
        <w:jc w:val="thaiDistribute"/>
        <w:rPr>
          <w:rFonts w:ascii="Angsana New" w:hAnsi="Angsana New" w:cs="Angsana New"/>
          <w:sz w:val="28"/>
        </w:rPr>
      </w:pPr>
      <w:r w:rsidRPr="00520F53">
        <w:rPr>
          <w:rFonts w:ascii="Angsana New" w:hAnsi="Angsana New" w:cs="Angsana New"/>
          <w:sz w:val="28"/>
        </w:rPr>
        <w:t xml:space="preserve">Evaluate the overall presentation, </w:t>
      </w:r>
      <w:proofErr w:type="gramStart"/>
      <w:r w:rsidRPr="00520F53">
        <w:rPr>
          <w:rFonts w:ascii="Angsana New" w:hAnsi="Angsana New" w:cs="Angsana New"/>
          <w:sz w:val="28"/>
        </w:rPr>
        <w:t>structure</w:t>
      </w:r>
      <w:proofErr w:type="gramEnd"/>
      <w:r w:rsidRPr="00520F53">
        <w:rPr>
          <w:rFonts w:ascii="Angsana New" w:hAnsi="Angsana New" w:cs="Angsana New"/>
          <w:sz w:val="28"/>
        </w:rPr>
        <w:t xml:space="preserve"> and content of the financial statements, including the disclosures, and whether the financial statements represent the underlying transactions and events in a manner that achieves fair presentation</w:t>
      </w:r>
      <w:r w:rsidRPr="00520F53">
        <w:rPr>
          <w:rFonts w:ascii="Angsana New" w:hAnsi="Angsana New" w:cs="Angsana New"/>
          <w:sz w:val="28"/>
          <w:cs/>
        </w:rPr>
        <w:t>.</w:t>
      </w:r>
    </w:p>
    <w:p w14:paraId="2613913C" w14:textId="77777777" w:rsidR="00425253" w:rsidRPr="00853744" w:rsidRDefault="00425253" w:rsidP="006201E3">
      <w:pPr>
        <w:pStyle w:val="ListParagraph"/>
        <w:numPr>
          <w:ilvl w:val="0"/>
          <w:numId w:val="19"/>
        </w:numPr>
        <w:overflowPunct w:val="0"/>
        <w:autoSpaceDE w:val="0"/>
        <w:autoSpaceDN w:val="0"/>
        <w:adjustRightInd w:val="0"/>
        <w:spacing w:after="0" w:line="240" w:lineRule="auto"/>
        <w:jc w:val="thaiDistribute"/>
        <w:textAlignment w:val="baseline"/>
        <w:rPr>
          <w:rFonts w:ascii="Angsana New" w:hAnsi="Angsana New"/>
          <w:sz w:val="28"/>
        </w:rPr>
      </w:pPr>
      <w:r w:rsidRPr="00853744">
        <w:rPr>
          <w:rFonts w:ascii="Angsana New" w:hAnsi="Angsana New"/>
          <w:sz w:val="2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53744">
        <w:rPr>
          <w:rFonts w:ascii="Angsana New" w:hAnsi="Angsana New"/>
          <w:sz w:val="28"/>
        </w:rPr>
        <w:t>supervision</w:t>
      </w:r>
      <w:proofErr w:type="gramEnd"/>
      <w:r w:rsidRPr="00853744">
        <w:rPr>
          <w:rFonts w:ascii="Angsana New" w:hAnsi="Angsana New"/>
          <w:sz w:val="28"/>
        </w:rPr>
        <w:t xml:space="preserve"> and performance of the group audit. I remain solely responsible for my audit opinion.</w:t>
      </w:r>
    </w:p>
    <w:p w14:paraId="48C5B60A" w14:textId="77777777" w:rsidR="004C5C40" w:rsidRPr="004C5C40" w:rsidRDefault="004C5C40" w:rsidP="004C5C40">
      <w:pPr>
        <w:tabs>
          <w:tab w:val="left" w:pos="284"/>
        </w:tabs>
        <w:spacing w:before="120" w:after="120"/>
        <w:ind w:left="360"/>
        <w:jc w:val="thaiDistribute"/>
        <w:rPr>
          <w:rFonts w:ascii="Angsana New" w:hAnsi="Angsana New"/>
          <w:sz w:val="28"/>
        </w:rPr>
      </w:pPr>
      <w:r w:rsidRPr="004C5C40">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4C5C40">
        <w:rPr>
          <w:rFonts w:ascii="Angsana New" w:hAnsi="Angsana New"/>
          <w:sz w:val="28"/>
          <w:cs/>
        </w:rPr>
        <w:t>.</w:t>
      </w:r>
    </w:p>
    <w:p w14:paraId="0116BE5A" w14:textId="788BBBDC" w:rsidR="00425253" w:rsidRDefault="00425253" w:rsidP="00425253">
      <w:pPr>
        <w:tabs>
          <w:tab w:val="left" w:pos="284"/>
        </w:tabs>
        <w:spacing w:before="120" w:after="120"/>
        <w:ind w:left="360"/>
        <w:rPr>
          <w:rFonts w:ascii="Angsana New" w:hAnsi="Angsana New"/>
          <w:sz w:val="28"/>
        </w:rPr>
      </w:pPr>
    </w:p>
    <w:p w14:paraId="23B2EB2C" w14:textId="21F4CCEE" w:rsidR="009635D9" w:rsidRDefault="009635D9" w:rsidP="00425253">
      <w:pPr>
        <w:tabs>
          <w:tab w:val="left" w:pos="284"/>
        </w:tabs>
        <w:spacing w:before="120" w:after="120"/>
        <w:ind w:left="360"/>
        <w:rPr>
          <w:rFonts w:ascii="Angsana New" w:hAnsi="Angsana New"/>
          <w:sz w:val="28"/>
        </w:rPr>
      </w:pPr>
    </w:p>
    <w:p w14:paraId="4766870D" w14:textId="4357C73A" w:rsidR="009635D9" w:rsidRDefault="009635D9" w:rsidP="00425253">
      <w:pPr>
        <w:tabs>
          <w:tab w:val="left" w:pos="284"/>
        </w:tabs>
        <w:spacing w:before="120" w:after="120"/>
        <w:ind w:left="360"/>
        <w:rPr>
          <w:rFonts w:ascii="Angsana New" w:hAnsi="Angsana New"/>
          <w:sz w:val="28"/>
        </w:rPr>
      </w:pPr>
    </w:p>
    <w:p w14:paraId="1982DD2E" w14:textId="4C6BF0C5" w:rsidR="009635D9" w:rsidRDefault="009635D9" w:rsidP="00425253">
      <w:pPr>
        <w:tabs>
          <w:tab w:val="left" w:pos="284"/>
        </w:tabs>
        <w:spacing w:before="120" w:after="120"/>
        <w:ind w:left="360"/>
        <w:rPr>
          <w:rFonts w:ascii="Angsana New" w:hAnsi="Angsana New"/>
          <w:sz w:val="28"/>
        </w:rPr>
      </w:pPr>
    </w:p>
    <w:p w14:paraId="6400A535" w14:textId="07CED4D3" w:rsidR="009635D9" w:rsidRDefault="009635D9" w:rsidP="00425253">
      <w:pPr>
        <w:tabs>
          <w:tab w:val="left" w:pos="284"/>
        </w:tabs>
        <w:spacing w:before="120" w:after="120"/>
        <w:ind w:left="360"/>
        <w:rPr>
          <w:rFonts w:ascii="Angsana New" w:hAnsi="Angsana New"/>
          <w:sz w:val="28"/>
        </w:rPr>
      </w:pPr>
    </w:p>
    <w:p w14:paraId="68510AFB" w14:textId="6564FD3F" w:rsidR="009635D9" w:rsidRDefault="009635D9" w:rsidP="004C5C40">
      <w:pPr>
        <w:tabs>
          <w:tab w:val="left" w:pos="284"/>
        </w:tabs>
        <w:spacing w:before="120" w:after="120"/>
        <w:rPr>
          <w:rFonts w:ascii="Angsana New" w:hAnsi="Angsana New"/>
          <w:sz w:val="28"/>
        </w:rPr>
      </w:pPr>
    </w:p>
    <w:p w14:paraId="6E543C6A" w14:textId="77777777" w:rsidR="00B207AC" w:rsidRDefault="00B207AC" w:rsidP="004C5C40">
      <w:pPr>
        <w:tabs>
          <w:tab w:val="left" w:pos="284"/>
        </w:tabs>
        <w:spacing w:before="120" w:after="120"/>
        <w:rPr>
          <w:rFonts w:ascii="Angsana New" w:hAnsi="Angsana New"/>
          <w:sz w:val="28"/>
        </w:rPr>
      </w:pPr>
    </w:p>
    <w:p w14:paraId="011BE457" w14:textId="16E57112" w:rsidR="00425253" w:rsidRPr="00B207AC" w:rsidRDefault="00425253" w:rsidP="00B2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right"/>
        <w:rPr>
          <w:rFonts w:ascii="Angsana New" w:hAnsi="Angsana New"/>
          <w:sz w:val="28"/>
          <w:szCs w:val="28"/>
        </w:rPr>
      </w:pPr>
      <w:r w:rsidRPr="00425253">
        <w:rPr>
          <w:rFonts w:ascii="Angsana New" w:hAnsi="Angsana New"/>
          <w:sz w:val="28"/>
        </w:rPr>
        <w:t>****/</w:t>
      </w:r>
      <w:r>
        <w:rPr>
          <w:rFonts w:ascii="Angsana New" w:hAnsi="Angsana New"/>
          <w:sz w:val="28"/>
        </w:rPr>
        <w:t>5</w:t>
      </w:r>
    </w:p>
    <w:p w14:paraId="46D1BA7D" w14:textId="77777777" w:rsidR="00425253" w:rsidRDefault="00425253" w:rsidP="00425253">
      <w:pPr>
        <w:pStyle w:val="ListParagraph"/>
        <w:spacing w:before="120" w:after="120" w:line="240" w:lineRule="atLeast"/>
        <w:ind w:left="0"/>
        <w:jc w:val="center"/>
        <w:rPr>
          <w:rFonts w:ascii="Angsana New" w:hAnsi="Angsana New" w:cs="Angsana New"/>
          <w:sz w:val="28"/>
        </w:rPr>
      </w:pPr>
      <w:r>
        <w:rPr>
          <w:rFonts w:ascii="Angsana New" w:hAnsi="Angsana New" w:cs="Angsana New"/>
          <w:sz w:val="28"/>
        </w:rPr>
        <w:lastRenderedPageBreak/>
        <w:t>-5</w:t>
      </w:r>
      <w:r w:rsidRPr="00520F53">
        <w:rPr>
          <w:rFonts w:ascii="Angsana New" w:hAnsi="Angsana New" w:cs="Angsana New"/>
          <w:sz w:val="28"/>
        </w:rPr>
        <w:t>-</w:t>
      </w:r>
    </w:p>
    <w:p w14:paraId="321E1C6E" w14:textId="7F725713" w:rsidR="00971D21"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after="120"/>
        <w:ind w:left="284"/>
        <w:jc w:val="thaiDistribute"/>
        <w:rPr>
          <w:rFonts w:ascii="Angsana New" w:hAnsi="Angsana New"/>
          <w:sz w:val="28"/>
          <w:szCs w:val="28"/>
        </w:rPr>
      </w:pPr>
      <w:r w:rsidRPr="00520F53">
        <w:rPr>
          <w:rFonts w:ascii="Angsana New" w:hAnsi="Angsana New"/>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20F53">
        <w:rPr>
          <w:rFonts w:ascii="Angsana New" w:hAnsi="Angsana New"/>
          <w:sz w:val="28"/>
          <w:szCs w:val="28"/>
          <w:cs/>
        </w:rPr>
        <w:t>.</w:t>
      </w:r>
      <w:r>
        <w:rPr>
          <w:rFonts w:ascii="Angsana New" w:hAnsi="Angsana New"/>
          <w:sz w:val="28"/>
          <w:szCs w:val="28"/>
        </w:rPr>
        <w:t xml:space="preserve"> </w:t>
      </w:r>
    </w:p>
    <w:p w14:paraId="4835719E" w14:textId="77777777"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jc w:val="thaiDistribute"/>
        <w:rPr>
          <w:rFonts w:ascii="Angsana New" w:hAnsi="Angsana New"/>
          <w:sz w:val="28"/>
          <w:szCs w:val="28"/>
        </w:rPr>
      </w:pPr>
      <w:r w:rsidRPr="00520F53">
        <w:rPr>
          <w:rFonts w:ascii="Angsana New" w:hAnsi="Angsana New"/>
          <w:sz w:val="28"/>
          <w:szCs w:val="28"/>
        </w:rPr>
        <w:t>From the matters communicated with those charged with governance, I determine those matters that were of most significance in the audit of the</w:t>
      </w:r>
      <w:r w:rsidRPr="00520F53">
        <w:rPr>
          <w:rFonts w:ascii="Angsana New" w:hAnsi="Angsana New"/>
          <w:sz w:val="28"/>
          <w:szCs w:val="28"/>
          <w:cs/>
        </w:rPr>
        <w:t xml:space="preserve"> </w:t>
      </w:r>
      <w:r w:rsidRPr="00520F53">
        <w:rPr>
          <w:rFonts w:ascii="Angsana New" w:hAnsi="Angsana New"/>
          <w:sz w:val="28"/>
          <w:szCs w:val="28"/>
        </w:rPr>
        <w:t>financial statements of the current period and are therefore the key audit matters</w:t>
      </w:r>
      <w:r w:rsidRPr="00520F53">
        <w:rPr>
          <w:rFonts w:ascii="Angsana New" w:hAnsi="Angsana New"/>
          <w:sz w:val="28"/>
          <w:szCs w:val="28"/>
          <w:cs/>
        </w:rPr>
        <w:t xml:space="preserve">. </w:t>
      </w:r>
      <w:r w:rsidRPr="00520F53">
        <w:rPr>
          <w:rFonts w:ascii="Angsana New" w:hAnsi="Angsana New"/>
          <w:sz w:val="28"/>
          <w:szCs w:val="28"/>
        </w:rPr>
        <w:t>I describe these matters in my auditor</w:t>
      </w:r>
      <w:r w:rsidRPr="00520F53">
        <w:rPr>
          <w:rFonts w:ascii="Angsana New" w:hAnsi="Angsana New"/>
          <w:sz w:val="28"/>
          <w:szCs w:val="28"/>
          <w:cs/>
        </w:rPr>
        <w:t>’</w:t>
      </w:r>
      <w:r w:rsidRPr="00520F53">
        <w:rPr>
          <w:rFonts w:ascii="Angsana New" w:hAnsi="Angsana New"/>
          <w:sz w:val="28"/>
          <w:szCs w:val="28"/>
        </w:rPr>
        <w:t>s report unless law or regulation precludes public disclosure about the matter or when, in extremely rare circumstances,</w:t>
      </w:r>
      <w:r>
        <w:rPr>
          <w:rFonts w:ascii="Angsana New" w:hAnsi="Angsana New"/>
          <w:sz w:val="28"/>
          <w:szCs w:val="28"/>
        </w:rPr>
        <w:t xml:space="preserve"> </w:t>
      </w:r>
      <w:r w:rsidRPr="00520F53">
        <w:rPr>
          <w:rFonts w:ascii="Angsana New" w:hAnsi="Angsana New"/>
          <w:sz w:val="28"/>
          <w:szCs w:val="28"/>
        </w:rPr>
        <w:t>I determine that a matter should not be communicated in my report because the adverse consequences of doing so would reasonably be expected to outweigh the public interest benefits of such communication</w:t>
      </w:r>
      <w:r w:rsidRPr="00520F53">
        <w:rPr>
          <w:rFonts w:ascii="Angsana New" w:hAnsi="Angsana New"/>
          <w:sz w:val="28"/>
          <w:szCs w:val="28"/>
          <w:cs/>
        </w:rPr>
        <w:t>.</w:t>
      </w:r>
    </w:p>
    <w:p w14:paraId="45548314" w14:textId="590A519C" w:rsidR="00971D21" w:rsidRPr="00520F53" w:rsidRDefault="00971D21" w:rsidP="0097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240" w:after="120"/>
        <w:ind w:left="284"/>
        <w:jc w:val="thaiDistribute"/>
        <w:rPr>
          <w:rFonts w:ascii="Angsana New" w:hAnsi="Angsana New"/>
          <w:sz w:val="28"/>
          <w:szCs w:val="28"/>
        </w:rPr>
      </w:pPr>
      <w:r w:rsidRPr="00520F53">
        <w:rPr>
          <w:rFonts w:ascii="Angsana New" w:hAnsi="Angsana New"/>
          <w:sz w:val="28"/>
          <w:szCs w:val="28"/>
        </w:rPr>
        <w:t>The engagement partner on the audit resulting in this independent auditor</w:t>
      </w:r>
      <w:r w:rsidRPr="00520F53">
        <w:rPr>
          <w:rFonts w:ascii="Angsana New" w:hAnsi="Angsana New"/>
          <w:sz w:val="28"/>
          <w:szCs w:val="28"/>
          <w:cs/>
        </w:rPr>
        <w:t>’</w:t>
      </w:r>
      <w:r w:rsidRPr="00520F53">
        <w:rPr>
          <w:rFonts w:ascii="Angsana New" w:hAnsi="Angsana New"/>
          <w:sz w:val="28"/>
          <w:szCs w:val="28"/>
        </w:rPr>
        <w:t xml:space="preserve">s report is </w:t>
      </w:r>
      <w:r w:rsidRPr="00D85E1E">
        <w:rPr>
          <w:rFonts w:ascii="Angsana New" w:hAnsi="Angsana New"/>
          <w:sz w:val="28"/>
          <w:szCs w:val="28"/>
        </w:rPr>
        <w:t>Mrs.</w:t>
      </w:r>
      <w:r w:rsidR="002D0700">
        <w:rPr>
          <w:rFonts w:ascii="Angsana New" w:hAnsi="Angsana New"/>
          <w:sz w:val="28"/>
          <w:szCs w:val="28"/>
        </w:rPr>
        <w:t xml:space="preserve"> </w:t>
      </w:r>
      <w:proofErr w:type="spellStart"/>
      <w:r w:rsidR="002D0700" w:rsidRPr="002D0700">
        <w:rPr>
          <w:rFonts w:ascii="Angsana New" w:hAnsi="Angsana New"/>
          <w:sz w:val="28"/>
          <w:szCs w:val="28"/>
        </w:rPr>
        <w:t>Kojchamon</w:t>
      </w:r>
      <w:proofErr w:type="spellEnd"/>
      <w:r w:rsidR="002D0700" w:rsidRPr="002D0700">
        <w:rPr>
          <w:rFonts w:ascii="Angsana New" w:hAnsi="Angsana New"/>
          <w:sz w:val="28"/>
          <w:szCs w:val="28"/>
        </w:rPr>
        <w:t xml:space="preserve"> </w:t>
      </w:r>
      <w:proofErr w:type="spellStart"/>
      <w:r w:rsidR="002D0700" w:rsidRPr="002D0700">
        <w:rPr>
          <w:rFonts w:ascii="Angsana New" w:hAnsi="Angsana New"/>
          <w:sz w:val="28"/>
          <w:szCs w:val="28"/>
        </w:rPr>
        <w:t>Sunhuan</w:t>
      </w:r>
      <w:proofErr w:type="spellEnd"/>
    </w:p>
    <w:p w14:paraId="3FA30239" w14:textId="77777777" w:rsidR="00971D21" w:rsidRPr="00153EDF" w:rsidRDefault="00971D21" w:rsidP="00C46EF5">
      <w:pPr>
        <w:spacing w:before="240" w:after="120"/>
        <w:ind w:left="284"/>
        <w:jc w:val="both"/>
        <w:rPr>
          <w:rFonts w:ascii="Angsana New" w:hAnsi="Angsana New"/>
          <w:b/>
          <w:bCs/>
          <w:sz w:val="32"/>
          <w:szCs w:val="32"/>
        </w:rPr>
      </w:pPr>
    </w:p>
    <w:p w14:paraId="42AD582F" w14:textId="77777777" w:rsidR="00E72557" w:rsidRPr="00587D81" w:rsidRDefault="00E72557" w:rsidP="00587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jc w:val="thaiDistribute"/>
        <w:rPr>
          <w:rFonts w:ascii="Angsana New" w:hAnsi="Angsana New"/>
          <w:sz w:val="28"/>
          <w:szCs w:val="28"/>
        </w:rPr>
      </w:pPr>
    </w:p>
    <w:p w14:paraId="7B407D7E" w14:textId="77777777" w:rsidR="007B2A5D" w:rsidRDefault="007B2A5D" w:rsidP="00C46EF5">
      <w:pPr>
        <w:pStyle w:val="Default"/>
        <w:ind w:left="284"/>
        <w:jc w:val="thaiDistribute"/>
        <w:rPr>
          <w:rFonts w:ascii="Angsana New" w:hAnsi="Angsana New" w:cs="Angsana New"/>
          <w:color w:val="auto"/>
          <w:sz w:val="28"/>
          <w:szCs w:val="28"/>
        </w:rPr>
      </w:pPr>
    </w:p>
    <w:p w14:paraId="2376779D" w14:textId="4D542B96" w:rsidR="00BC0A61" w:rsidRDefault="00BC0A61" w:rsidP="00C46EF5">
      <w:pPr>
        <w:pStyle w:val="Default"/>
        <w:ind w:left="284"/>
        <w:jc w:val="thaiDistribute"/>
        <w:rPr>
          <w:rFonts w:ascii="Angsana New" w:hAnsi="Angsana New" w:cs="Angsana New"/>
          <w:color w:val="auto"/>
          <w:sz w:val="28"/>
          <w:szCs w:val="28"/>
        </w:rPr>
      </w:pPr>
    </w:p>
    <w:p w14:paraId="3118F488" w14:textId="77777777" w:rsidR="009D212C" w:rsidRDefault="009D212C" w:rsidP="00C46EF5">
      <w:pPr>
        <w:pStyle w:val="Default"/>
        <w:ind w:left="284"/>
        <w:jc w:val="thaiDistribute"/>
        <w:rPr>
          <w:rFonts w:ascii="Angsana New" w:hAnsi="Angsana New" w:cs="Angsana New"/>
          <w:color w:val="auto"/>
          <w:sz w:val="28"/>
          <w:szCs w:val="28"/>
        </w:rPr>
      </w:pPr>
    </w:p>
    <w:p w14:paraId="2FADA8AA" w14:textId="77777777" w:rsidR="005D39E1" w:rsidRDefault="005D39E1" w:rsidP="007B2A5D">
      <w:pPr>
        <w:pStyle w:val="Default"/>
        <w:jc w:val="thaiDistribute"/>
        <w:rPr>
          <w:rFonts w:ascii="Angsana New" w:hAnsi="Angsana New" w:cs="Angsana New"/>
          <w:color w:val="auto"/>
          <w:sz w:val="28"/>
          <w:szCs w:val="28"/>
        </w:rPr>
      </w:pPr>
    </w:p>
    <w:p w14:paraId="622C38D9" w14:textId="66492BEA" w:rsidR="00DB25B2" w:rsidRPr="00C12D5D" w:rsidRDefault="00BF0A2C"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C7ACC">
        <w:rPr>
          <w:rFonts w:ascii="Angsana New" w:hAnsi="Angsana New"/>
          <w:sz w:val="28"/>
          <w:szCs w:val="28"/>
        </w:rPr>
        <w:t>(</w:t>
      </w:r>
      <w:proofErr w:type="spellStart"/>
      <w:proofErr w:type="gramStart"/>
      <w:r w:rsidRPr="00FC7ACC">
        <w:rPr>
          <w:rFonts w:ascii="Angsana New" w:eastAsia="SimSun" w:hAnsi="Angsana New"/>
          <w:sz w:val="28"/>
          <w:szCs w:val="28"/>
        </w:rPr>
        <w:t>Ms.Kojchamon</w:t>
      </w:r>
      <w:proofErr w:type="spellEnd"/>
      <w:proofErr w:type="gramEnd"/>
      <w:r w:rsidRPr="00FC7ACC">
        <w:rPr>
          <w:rFonts w:ascii="Angsana New" w:eastAsia="SimSun" w:hAnsi="Angsana New"/>
          <w:sz w:val="28"/>
          <w:szCs w:val="28"/>
        </w:rPr>
        <w:t xml:space="preserve"> </w:t>
      </w:r>
      <w:proofErr w:type="spellStart"/>
      <w:r w:rsidRPr="00FC7ACC">
        <w:rPr>
          <w:rFonts w:ascii="Angsana New" w:eastAsia="SimSun" w:hAnsi="Angsana New"/>
          <w:sz w:val="28"/>
          <w:szCs w:val="28"/>
        </w:rPr>
        <w:t>Sunhuan</w:t>
      </w:r>
      <w:proofErr w:type="spellEnd"/>
      <w:r w:rsidRPr="00FC7ACC">
        <w:rPr>
          <w:rFonts w:ascii="Angsana New" w:hAnsi="Angsana New"/>
          <w:sz w:val="28"/>
          <w:szCs w:val="28"/>
        </w:rPr>
        <w:t>)</w:t>
      </w:r>
    </w:p>
    <w:p w14:paraId="558DC31C"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Certified Public Accountant</w:t>
      </w:r>
    </w:p>
    <w:p w14:paraId="3A82E0B0" w14:textId="5DFBD37F" w:rsidR="00DB25B2" w:rsidRPr="00C12D5D" w:rsidRDefault="00AF6537"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Registration No</w:t>
      </w:r>
      <w:r w:rsidRPr="00C12D5D">
        <w:rPr>
          <w:rFonts w:ascii="Angsana New" w:hAnsi="Angsana New"/>
          <w:sz w:val="28"/>
          <w:szCs w:val="28"/>
          <w:cs/>
        </w:rPr>
        <w:t xml:space="preserve">. </w:t>
      </w:r>
      <w:r w:rsidR="00CC53AD">
        <w:rPr>
          <w:rFonts w:ascii="Angsana New" w:hAnsi="Angsana New"/>
          <w:sz w:val="28"/>
          <w:szCs w:val="28"/>
        </w:rPr>
        <w:t>11536</w:t>
      </w:r>
    </w:p>
    <w:p w14:paraId="49F29FC5" w14:textId="77777777" w:rsidR="00731B33" w:rsidRDefault="00731B3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p>
    <w:p w14:paraId="7BE82E9E" w14:textId="77777777" w:rsidR="00DB25B2" w:rsidRPr="00C12D5D" w:rsidRDefault="00FC6423"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ind w:left="284" w:right="-45"/>
        <w:jc w:val="both"/>
        <w:rPr>
          <w:rFonts w:ascii="Angsana New" w:hAnsi="Angsana New"/>
          <w:sz w:val="28"/>
          <w:szCs w:val="28"/>
        </w:rPr>
      </w:pPr>
      <w:r w:rsidRPr="00C12D5D">
        <w:rPr>
          <w:rFonts w:ascii="Angsana New" w:hAnsi="Angsana New"/>
          <w:sz w:val="28"/>
          <w:szCs w:val="28"/>
        </w:rPr>
        <w:t>Karin Audit Company Limited</w:t>
      </w:r>
    </w:p>
    <w:p w14:paraId="15514C60" w14:textId="77777777" w:rsidR="00DB25B2" w:rsidRPr="00C12D5D" w:rsidRDefault="00DB25B2"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C12D5D">
        <w:rPr>
          <w:rFonts w:ascii="Angsana New" w:hAnsi="Angsana New"/>
          <w:sz w:val="28"/>
          <w:szCs w:val="28"/>
        </w:rPr>
        <w:t>Bangkok</w:t>
      </w:r>
    </w:p>
    <w:p w14:paraId="6AEBC4C8" w14:textId="20E01766" w:rsidR="00F91677" w:rsidRPr="00BE3515" w:rsidRDefault="00263C68" w:rsidP="00D73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right="-43"/>
        <w:jc w:val="both"/>
        <w:rPr>
          <w:rFonts w:ascii="Angsana New" w:hAnsi="Angsana New"/>
          <w:sz w:val="28"/>
          <w:szCs w:val="28"/>
        </w:rPr>
      </w:pPr>
      <w:r w:rsidRPr="00F75EF0">
        <w:rPr>
          <w:rFonts w:ascii="Angsana New" w:hAnsi="Angsana New"/>
          <w:sz w:val="28"/>
          <w:szCs w:val="28"/>
        </w:rPr>
        <w:t>February</w:t>
      </w:r>
      <w:r w:rsidR="00536D7F" w:rsidRPr="00F75EF0">
        <w:rPr>
          <w:rFonts w:ascii="Angsana New" w:hAnsi="Angsana New"/>
          <w:sz w:val="28"/>
          <w:szCs w:val="28"/>
        </w:rPr>
        <w:t xml:space="preserve"> </w:t>
      </w:r>
      <w:r w:rsidR="000C4060" w:rsidRPr="00F75EF0">
        <w:rPr>
          <w:rFonts w:ascii="Angsana New" w:hAnsi="Angsana New"/>
          <w:sz w:val="28"/>
          <w:szCs w:val="28"/>
        </w:rPr>
        <w:t>24</w:t>
      </w:r>
      <w:r w:rsidR="00E033BD" w:rsidRPr="00F75EF0">
        <w:rPr>
          <w:rFonts w:ascii="Angsana New" w:hAnsi="Angsana New"/>
          <w:sz w:val="28"/>
          <w:szCs w:val="28"/>
        </w:rPr>
        <w:t xml:space="preserve">, </w:t>
      </w:r>
      <w:r w:rsidR="00A9498E" w:rsidRPr="00F75EF0">
        <w:rPr>
          <w:rFonts w:ascii="Angsana New" w:hAnsi="Angsana New"/>
          <w:sz w:val="28"/>
          <w:szCs w:val="28"/>
        </w:rPr>
        <w:t>202</w:t>
      </w:r>
      <w:r w:rsidR="00B079FC" w:rsidRPr="00F75EF0">
        <w:rPr>
          <w:rFonts w:ascii="Angsana New" w:hAnsi="Angsana New"/>
          <w:sz w:val="28"/>
          <w:szCs w:val="28"/>
        </w:rPr>
        <w:t>3</w:t>
      </w:r>
    </w:p>
    <w:sectPr w:rsidR="00F91677" w:rsidRPr="00BE3515" w:rsidSect="00BB0F86">
      <w:pgSz w:w="11909" w:h="16834" w:code="9"/>
      <w:pgMar w:top="1440" w:right="992" w:bottom="284" w:left="1440" w:header="476" w:footer="437"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81403" w14:textId="77777777" w:rsidR="004B2F50" w:rsidRDefault="004B2F50">
      <w:r>
        <w:separator/>
      </w:r>
    </w:p>
  </w:endnote>
  <w:endnote w:type="continuationSeparator" w:id="0">
    <w:p w14:paraId="68F7202B" w14:textId="77777777" w:rsidR="004B2F50" w:rsidRDefault="004B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ttoOT">
    <w:altName w:val="MS Gothic"/>
    <w:panose1 w:val="00000000000000000000"/>
    <w:charset w:val="80"/>
    <w:family w:val="swiss"/>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9B67A" w14:textId="77777777" w:rsidR="004B2F50" w:rsidRDefault="004B2F50">
      <w:r>
        <w:separator/>
      </w:r>
    </w:p>
  </w:footnote>
  <w:footnote w:type="continuationSeparator" w:id="0">
    <w:p w14:paraId="1B6EF555" w14:textId="77777777" w:rsidR="004B2F50" w:rsidRDefault="004B2F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A47A75"/>
    <w:multiLevelType w:val="hybridMultilevel"/>
    <w:tmpl w:val="638A2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28386121">
    <w:abstractNumId w:val="6"/>
  </w:num>
  <w:num w:numId="2" w16cid:durableId="900336180">
    <w:abstractNumId w:val="5"/>
  </w:num>
  <w:num w:numId="3" w16cid:durableId="1734935154">
    <w:abstractNumId w:val="9"/>
  </w:num>
  <w:num w:numId="4" w16cid:durableId="1525096383">
    <w:abstractNumId w:val="7"/>
  </w:num>
  <w:num w:numId="5" w16cid:durableId="973410615">
    <w:abstractNumId w:val="8"/>
  </w:num>
  <w:num w:numId="6" w16cid:durableId="388380984">
    <w:abstractNumId w:val="3"/>
  </w:num>
  <w:num w:numId="7" w16cid:durableId="1480883334">
    <w:abstractNumId w:val="2"/>
  </w:num>
  <w:num w:numId="8" w16cid:durableId="329910150">
    <w:abstractNumId w:val="0"/>
  </w:num>
  <w:num w:numId="9" w16cid:durableId="2098289041">
    <w:abstractNumId w:val="1"/>
  </w:num>
  <w:num w:numId="10" w16cid:durableId="2098478726">
    <w:abstractNumId w:val="4"/>
  </w:num>
  <w:num w:numId="11" w16cid:durableId="1351641724">
    <w:abstractNumId w:val="14"/>
  </w:num>
  <w:num w:numId="12" w16cid:durableId="1544517100">
    <w:abstractNumId w:val="12"/>
  </w:num>
  <w:num w:numId="13" w16cid:durableId="1264459998">
    <w:abstractNumId w:val="18"/>
  </w:num>
  <w:num w:numId="14" w16cid:durableId="675498115">
    <w:abstractNumId w:val="13"/>
  </w:num>
  <w:num w:numId="15" w16cid:durableId="2119909196">
    <w:abstractNumId w:val="15"/>
  </w:num>
  <w:num w:numId="16" w16cid:durableId="572659800">
    <w:abstractNumId w:val="10"/>
  </w:num>
  <w:num w:numId="17" w16cid:durableId="483857883">
    <w:abstractNumId w:val="19"/>
  </w:num>
  <w:num w:numId="18" w16cid:durableId="1139107351">
    <w:abstractNumId w:val="16"/>
  </w:num>
  <w:num w:numId="19" w16cid:durableId="321159015">
    <w:abstractNumId w:val="11"/>
  </w:num>
  <w:num w:numId="20" w16cid:durableId="129016565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881"/>
    <w:rsid w:val="000004D7"/>
    <w:rsid w:val="00002326"/>
    <w:rsid w:val="00002F13"/>
    <w:rsid w:val="00012A56"/>
    <w:rsid w:val="00012A72"/>
    <w:rsid w:val="0001484E"/>
    <w:rsid w:val="000163DB"/>
    <w:rsid w:val="00016C8E"/>
    <w:rsid w:val="00017DCE"/>
    <w:rsid w:val="000204DD"/>
    <w:rsid w:val="00024CA4"/>
    <w:rsid w:val="00027993"/>
    <w:rsid w:val="00027B24"/>
    <w:rsid w:val="00030E3F"/>
    <w:rsid w:val="00031D01"/>
    <w:rsid w:val="000326C1"/>
    <w:rsid w:val="000335E2"/>
    <w:rsid w:val="00043450"/>
    <w:rsid w:val="00050D91"/>
    <w:rsid w:val="000529F3"/>
    <w:rsid w:val="00053155"/>
    <w:rsid w:val="000550BF"/>
    <w:rsid w:val="00056953"/>
    <w:rsid w:val="00060B1C"/>
    <w:rsid w:val="00065065"/>
    <w:rsid w:val="000662C1"/>
    <w:rsid w:val="000670BA"/>
    <w:rsid w:val="0007195E"/>
    <w:rsid w:val="00085561"/>
    <w:rsid w:val="00085810"/>
    <w:rsid w:val="000869F2"/>
    <w:rsid w:val="00087608"/>
    <w:rsid w:val="00090CEC"/>
    <w:rsid w:val="0009253D"/>
    <w:rsid w:val="00093890"/>
    <w:rsid w:val="000943E9"/>
    <w:rsid w:val="000A0767"/>
    <w:rsid w:val="000A1D82"/>
    <w:rsid w:val="000A278D"/>
    <w:rsid w:val="000A75B2"/>
    <w:rsid w:val="000B1542"/>
    <w:rsid w:val="000B2793"/>
    <w:rsid w:val="000B3725"/>
    <w:rsid w:val="000B6F7A"/>
    <w:rsid w:val="000C01AC"/>
    <w:rsid w:val="000C13CC"/>
    <w:rsid w:val="000C4060"/>
    <w:rsid w:val="000C6A05"/>
    <w:rsid w:val="000D13C7"/>
    <w:rsid w:val="000D1CE8"/>
    <w:rsid w:val="000D2835"/>
    <w:rsid w:val="000D336C"/>
    <w:rsid w:val="000D35F4"/>
    <w:rsid w:val="000D3EFC"/>
    <w:rsid w:val="000D729D"/>
    <w:rsid w:val="000D7820"/>
    <w:rsid w:val="000E04B1"/>
    <w:rsid w:val="000E0CA3"/>
    <w:rsid w:val="000E50A3"/>
    <w:rsid w:val="000F034D"/>
    <w:rsid w:val="000F5430"/>
    <w:rsid w:val="00100082"/>
    <w:rsid w:val="00100DEE"/>
    <w:rsid w:val="00101288"/>
    <w:rsid w:val="001016CE"/>
    <w:rsid w:val="00101FC4"/>
    <w:rsid w:val="001076A2"/>
    <w:rsid w:val="00107851"/>
    <w:rsid w:val="001106F9"/>
    <w:rsid w:val="001107F0"/>
    <w:rsid w:val="001108DF"/>
    <w:rsid w:val="00112A91"/>
    <w:rsid w:val="00115348"/>
    <w:rsid w:val="00116C25"/>
    <w:rsid w:val="0012190A"/>
    <w:rsid w:val="0012266B"/>
    <w:rsid w:val="00123D95"/>
    <w:rsid w:val="00123F03"/>
    <w:rsid w:val="00124C67"/>
    <w:rsid w:val="001276D6"/>
    <w:rsid w:val="00130C3D"/>
    <w:rsid w:val="00133B4F"/>
    <w:rsid w:val="00133BFB"/>
    <w:rsid w:val="001348F8"/>
    <w:rsid w:val="00134B1C"/>
    <w:rsid w:val="00135F7D"/>
    <w:rsid w:val="00136366"/>
    <w:rsid w:val="00136481"/>
    <w:rsid w:val="00137186"/>
    <w:rsid w:val="00141638"/>
    <w:rsid w:val="001417D8"/>
    <w:rsid w:val="00142678"/>
    <w:rsid w:val="001434D5"/>
    <w:rsid w:val="00153EDF"/>
    <w:rsid w:val="00166AA7"/>
    <w:rsid w:val="00170EEB"/>
    <w:rsid w:val="001716CE"/>
    <w:rsid w:val="0017443B"/>
    <w:rsid w:val="00174F43"/>
    <w:rsid w:val="00183803"/>
    <w:rsid w:val="00184E5D"/>
    <w:rsid w:val="001864E4"/>
    <w:rsid w:val="0019107F"/>
    <w:rsid w:val="001922DB"/>
    <w:rsid w:val="001962E7"/>
    <w:rsid w:val="001A24B1"/>
    <w:rsid w:val="001A495C"/>
    <w:rsid w:val="001A4B01"/>
    <w:rsid w:val="001A7489"/>
    <w:rsid w:val="001B1AD7"/>
    <w:rsid w:val="001B25B2"/>
    <w:rsid w:val="001B56EA"/>
    <w:rsid w:val="001B768B"/>
    <w:rsid w:val="001C2A06"/>
    <w:rsid w:val="001E30D9"/>
    <w:rsid w:val="001E3764"/>
    <w:rsid w:val="001E4A3A"/>
    <w:rsid w:val="001F48E3"/>
    <w:rsid w:val="001F607D"/>
    <w:rsid w:val="001F7C5F"/>
    <w:rsid w:val="002046CB"/>
    <w:rsid w:val="0020571F"/>
    <w:rsid w:val="002064E8"/>
    <w:rsid w:val="00207969"/>
    <w:rsid w:val="00210630"/>
    <w:rsid w:val="0022082D"/>
    <w:rsid w:val="00222A00"/>
    <w:rsid w:val="002232FD"/>
    <w:rsid w:val="00223330"/>
    <w:rsid w:val="002242F9"/>
    <w:rsid w:val="0022476F"/>
    <w:rsid w:val="00225767"/>
    <w:rsid w:val="0022753D"/>
    <w:rsid w:val="00230AA6"/>
    <w:rsid w:val="00231C5E"/>
    <w:rsid w:val="00242963"/>
    <w:rsid w:val="00245AD3"/>
    <w:rsid w:val="00247D50"/>
    <w:rsid w:val="00250FF4"/>
    <w:rsid w:val="00253251"/>
    <w:rsid w:val="00254105"/>
    <w:rsid w:val="00256933"/>
    <w:rsid w:val="00262B54"/>
    <w:rsid w:val="00263C68"/>
    <w:rsid w:val="00266D1C"/>
    <w:rsid w:val="002702DB"/>
    <w:rsid w:val="00270D4A"/>
    <w:rsid w:val="002804A9"/>
    <w:rsid w:val="00281810"/>
    <w:rsid w:val="0028195F"/>
    <w:rsid w:val="00283175"/>
    <w:rsid w:val="00283B2E"/>
    <w:rsid w:val="0028596E"/>
    <w:rsid w:val="002903F2"/>
    <w:rsid w:val="00292441"/>
    <w:rsid w:val="002926CB"/>
    <w:rsid w:val="002959CB"/>
    <w:rsid w:val="002A026A"/>
    <w:rsid w:val="002A296A"/>
    <w:rsid w:val="002A38DD"/>
    <w:rsid w:val="002A3BE2"/>
    <w:rsid w:val="002A6364"/>
    <w:rsid w:val="002A7B53"/>
    <w:rsid w:val="002A7C8F"/>
    <w:rsid w:val="002B0A32"/>
    <w:rsid w:val="002B0E68"/>
    <w:rsid w:val="002B6011"/>
    <w:rsid w:val="002B7604"/>
    <w:rsid w:val="002C1472"/>
    <w:rsid w:val="002C3AAE"/>
    <w:rsid w:val="002C45D6"/>
    <w:rsid w:val="002C4A7E"/>
    <w:rsid w:val="002C4E7D"/>
    <w:rsid w:val="002C5C68"/>
    <w:rsid w:val="002D0700"/>
    <w:rsid w:val="002D0E7E"/>
    <w:rsid w:val="002D1230"/>
    <w:rsid w:val="002D43CA"/>
    <w:rsid w:val="002D7778"/>
    <w:rsid w:val="002E0F00"/>
    <w:rsid w:val="002E3272"/>
    <w:rsid w:val="002E3392"/>
    <w:rsid w:val="002E4BEE"/>
    <w:rsid w:val="002E5177"/>
    <w:rsid w:val="002E76E2"/>
    <w:rsid w:val="002F25BD"/>
    <w:rsid w:val="002F2F8D"/>
    <w:rsid w:val="002F35CC"/>
    <w:rsid w:val="002F5E8F"/>
    <w:rsid w:val="002F7345"/>
    <w:rsid w:val="003012E8"/>
    <w:rsid w:val="003030E7"/>
    <w:rsid w:val="003039F0"/>
    <w:rsid w:val="0030642C"/>
    <w:rsid w:val="0031423C"/>
    <w:rsid w:val="003159EC"/>
    <w:rsid w:val="003166EA"/>
    <w:rsid w:val="003246D2"/>
    <w:rsid w:val="00325E19"/>
    <w:rsid w:val="0033211A"/>
    <w:rsid w:val="00332D76"/>
    <w:rsid w:val="00333A7C"/>
    <w:rsid w:val="003354D9"/>
    <w:rsid w:val="00336559"/>
    <w:rsid w:val="00337E42"/>
    <w:rsid w:val="003425DF"/>
    <w:rsid w:val="00343775"/>
    <w:rsid w:val="00344433"/>
    <w:rsid w:val="00346382"/>
    <w:rsid w:val="00350295"/>
    <w:rsid w:val="00350E86"/>
    <w:rsid w:val="003517EA"/>
    <w:rsid w:val="0036176D"/>
    <w:rsid w:val="00361DB3"/>
    <w:rsid w:val="003623B3"/>
    <w:rsid w:val="00363416"/>
    <w:rsid w:val="00364285"/>
    <w:rsid w:val="003646C1"/>
    <w:rsid w:val="00364805"/>
    <w:rsid w:val="00367859"/>
    <w:rsid w:val="00370E22"/>
    <w:rsid w:val="00372360"/>
    <w:rsid w:val="00372DE1"/>
    <w:rsid w:val="00372F18"/>
    <w:rsid w:val="00373116"/>
    <w:rsid w:val="003738EF"/>
    <w:rsid w:val="003741C8"/>
    <w:rsid w:val="003754A0"/>
    <w:rsid w:val="00381A17"/>
    <w:rsid w:val="00382EBD"/>
    <w:rsid w:val="003838D3"/>
    <w:rsid w:val="00384FFA"/>
    <w:rsid w:val="00385074"/>
    <w:rsid w:val="003960EE"/>
    <w:rsid w:val="003A2215"/>
    <w:rsid w:val="003A3AA0"/>
    <w:rsid w:val="003A3CCA"/>
    <w:rsid w:val="003A4135"/>
    <w:rsid w:val="003A57FA"/>
    <w:rsid w:val="003A69A5"/>
    <w:rsid w:val="003A7552"/>
    <w:rsid w:val="003B1995"/>
    <w:rsid w:val="003B2623"/>
    <w:rsid w:val="003B2876"/>
    <w:rsid w:val="003B2B79"/>
    <w:rsid w:val="003B3D9D"/>
    <w:rsid w:val="003B64E6"/>
    <w:rsid w:val="003C05B2"/>
    <w:rsid w:val="003C41DC"/>
    <w:rsid w:val="003C458C"/>
    <w:rsid w:val="003C66A2"/>
    <w:rsid w:val="003C795A"/>
    <w:rsid w:val="003C7C65"/>
    <w:rsid w:val="003D61CF"/>
    <w:rsid w:val="003F18B2"/>
    <w:rsid w:val="003F267A"/>
    <w:rsid w:val="003F4E5C"/>
    <w:rsid w:val="003F7D3B"/>
    <w:rsid w:val="00401869"/>
    <w:rsid w:val="00401A1B"/>
    <w:rsid w:val="00403CD3"/>
    <w:rsid w:val="0040442E"/>
    <w:rsid w:val="00406180"/>
    <w:rsid w:val="004061CA"/>
    <w:rsid w:val="0040657D"/>
    <w:rsid w:val="00406B91"/>
    <w:rsid w:val="004103F4"/>
    <w:rsid w:val="0041157F"/>
    <w:rsid w:val="004117DF"/>
    <w:rsid w:val="0041240F"/>
    <w:rsid w:val="00413EE1"/>
    <w:rsid w:val="004147E1"/>
    <w:rsid w:val="00414A70"/>
    <w:rsid w:val="00422B92"/>
    <w:rsid w:val="00425253"/>
    <w:rsid w:val="00427D2C"/>
    <w:rsid w:val="0043189C"/>
    <w:rsid w:val="00432F73"/>
    <w:rsid w:val="00433287"/>
    <w:rsid w:val="004338B1"/>
    <w:rsid w:val="0043646A"/>
    <w:rsid w:val="00437958"/>
    <w:rsid w:val="00445B71"/>
    <w:rsid w:val="004460CB"/>
    <w:rsid w:val="004470AE"/>
    <w:rsid w:val="0044713F"/>
    <w:rsid w:val="00447982"/>
    <w:rsid w:val="00455E09"/>
    <w:rsid w:val="004579EB"/>
    <w:rsid w:val="00465DF1"/>
    <w:rsid w:val="00465FEF"/>
    <w:rsid w:val="004663A2"/>
    <w:rsid w:val="0047300C"/>
    <w:rsid w:val="004828DB"/>
    <w:rsid w:val="00484F40"/>
    <w:rsid w:val="00487555"/>
    <w:rsid w:val="00487833"/>
    <w:rsid w:val="00487ADA"/>
    <w:rsid w:val="004906CC"/>
    <w:rsid w:val="0049073D"/>
    <w:rsid w:val="004940A5"/>
    <w:rsid w:val="00496090"/>
    <w:rsid w:val="0049615A"/>
    <w:rsid w:val="004A4BF9"/>
    <w:rsid w:val="004A5F8A"/>
    <w:rsid w:val="004A6BDB"/>
    <w:rsid w:val="004A6DDB"/>
    <w:rsid w:val="004B2F50"/>
    <w:rsid w:val="004B391F"/>
    <w:rsid w:val="004B41A9"/>
    <w:rsid w:val="004B6D9A"/>
    <w:rsid w:val="004C0E25"/>
    <w:rsid w:val="004C3101"/>
    <w:rsid w:val="004C5C40"/>
    <w:rsid w:val="004C6C85"/>
    <w:rsid w:val="004C7BE2"/>
    <w:rsid w:val="004D2DA5"/>
    <w:rsid w:val="004D3067"/>
    <w:rsid w:val="004D3563"/>
    <w:rsid w:val="004D561B"/>
    <w:rsid w:val="004D5CEE"/>
    <w:rsid w:val="004D7F1E"/>
    <w:rsid w:val="004D7FBD"/>
    <w:rsid w:val="004E3BE2"/>
    <w:rsid w:val="004E45F9"/>
    <w:rsid w:val="004E4880"/>
    <w:rsid w:val="004F13B7"/>
    <w:rsid w:val="004F19B1"/>
    <w:rsid w:val="004F2285"/>
    <w:rsid w:val="004F5E55"/>
    <w:rsid w:val="004F6628"/>
    <w:rsid w:val="004F7A4D"/>
    <w:rsid w:val="00501093"/>
    <w:rsid w:val="00502863"/>
    <w:rsid w:val="005034EC"/>
    <w:rsid w:val="00503B4B"/>
    <w:rsid w:val="00505E0B"/>
    <w:rsid w:val="00507A63"/>
    <w:rsid w:val="00516B46"/>
    <w:rsid w:val="005208D3"/>
    <w:rsid w:val="00522F9C"/>
    <w:rsid w:val="005301AC"/>
    <w:rsid w:val="00530CEF"/>
    <w:rsid w:val="00530E9F"/>
    <w:rsid w:val="005323C8"/>
    <w:rsid w:val="0053591E"/>
    <w:rsid w:val="00536D7F"/>
    <w:rsid w:val="0053783C"/>
    <w:rsid w:val="00540CF9"/>
    <w:rsid w:val="005445A8"/>
    <w:rsid w:val="00546CF4"/>
    <w:rsid w:val="00550FB1"/>
    <w:rsid w:val="0055593D"/>
    <w:rsid w:val="005569C2"/>
    <w:rsid w:val="00557ACB"/>
    <w:rsid w:val="00560947"/>
    <w:rsid w:val="005611E6"/>
    <w:rsid w:val="005622A2"/>
    <w:rsid w:val="005629B4"/>
    <w:rsid w:val="0056434E"/>
    <w:rsid w:val="005672CE"/>
    <w:rsid w:val="00570CD3"/>
    <w:rsid w:val="00571DE8"/>
    <w:rsid w:val="00572213"/>
    <w:rsid w:val="00574011"/>
    <w:rsid w:val="00582EE7"/>
    <w:rsid w:val="00583A26"/>
    <w:rsid w:val="005840BB"/>
    <w:rsid w:val="0058548F"/>
    <w:rsid w:val="005863B7"/>
    <w:rsid w:val="00587D81"/>
    <w:rsid w:val="005906C9"/>
    <w:rsid w:val="00590D23"/>
    <w:rsid w:val="00591735"/>
    <w:rsid w:val="005938A7"/>
    <w:rsid w:val="00594355"/>
    <w:rsid w:val="0059547E"/>
    <w:rsid w:val="005959B6"/>
    <w:rsid w:val="005A098C"/>
    <w:rsid w:val="005A16F9"/>
    <w:rsid w:val="005A24D8"/>
    <w:rsid w:val="005A2B7E"/>
    <w:rsid w:val="005A50E6"/>
    <w:rsid w:val="005B5D1A"/>
    <w:rsid w:val="005B6D5C"/>
    <w:rsid w:val="005B6FC5"/>
    <w:rsid w:val="005B723F"/>
    <w:rsid w:val="005C0675"/>
    <w:rsid w:val="005C15A0"/>
    <w:rsid w:val="005C1A5D"/>
    <w:rsid w:val="005C2876"/>
    <w:rsid w:val="005C39EC"/>
    <w:rsid w:val="005C4024"/>
    <w:rsid w:val="005C5EC7"/>
    <w:rsid w:val="005C772F"/>
    <w:rsid w:val="005C7BD1"/>
    <w:rsid w:val="005D1452"/>
    <w:rsid w:val="005D3003"/>
    <w:rsid w:val="005D39E1"/>
    <w:rsid w:val="005D67CC"/>
    <w:rsid w:val="005D798C"/>
    <w:rsid w:val="005E4D02"/>
    <w:rsid w:val="005E500D"/>
    <w:rsid w:val="005F0DE5"/>
    <w:rsid w:val="005F5394"/>
    <w:rsid w:val="005F5990"/>
    <w:rsid w:val="006076F3"/>
    <w:rsid w:val="0061432C"/>
    <w:rsid w:val="00614982"/>
    <w:rsid w:val="00614F5C"/>
    <w:rsid w:val="006151A6"/>
    <w:rsid w:val="00616425"/>
    <w:rsid w:val="00617101"/>
    <w:rsid w:val="006201E3"/>
    <w:rsid w:val="0062078A"/>
    <w:rsid w:val="00624C13"/>
    <w:rsid w:val="00624D8D"/>
    <w:rsid w:val="00631192"/>
    <w:rsid w:val="00643BF8"/>
    <w:rsid w:val="0064616C"/>
    <w:rsid w:val="00647322"/>
    <w:rsid w:val="00654A67"/>
    <w:rsid w:val="0065565F"/>
    <w:rsid w:val="00657651"/>
    <w:rsid w:val="006615D6"/>
    <w:rsid w:val="00666938"/>
    <w:rsid w:val="00672FF7"/>
    <w:rsid w:val="006750A7"/>
    <w:rsid w:val="00677B2D"/>
    <w:rsid w:val="00684C08"/>
    <w:rsid w:val="006905B5"/>
    <w:rsid w:val="0069334D"/>
    <w:rsid w:val="00695966"/>
    <w:rsid w:val="0069647A"/>
    <w:rsid w:val="0069699D"/>
    <w:rsid w:val="006A1FFC"/>
    <w:rsid w:val="006A38A6"/>
    <w:rsid w:val="006A5020"/>
    <w:rsid w:val="006B4407"/>
    <w:rsid w:val="006B6267"/>
    <w:rsid w:val="006B6A7D"/>
    <w:rsid w:val="006C2250"/>
    <w:rsid w:val="006C307F"/>
    <w:rsid w:val="006C402D"/>
    <w:rsid w:val="006C5086"/>
    <w:rsid w:val="006C7687"/>
    <w:rsid w:val="006C7A1C"/>
    <w:rsid w:val="006D1854"/>
    <w:rsid w:val="006D3F93"/>
    <w:rsid w:val="006D5541"/>
    <w:rsid w:val="006F0E22"/>
    <w:rsid w:val="006F2CF1"/>
    <w:rsid w:val="006F4924"/>
    <w:rsid w:val="0070011C"/>
    <w:rsid w:val="0070069F"/>
    <w:rsid w:val="00703DA4"/>
    <w:rsid w:val="00707EF0"/>
    <w:rsid w:val="00711D1E"/>
    <w:rsid w:val="00715F68"/>
    <w:rsid w:val="007171A9"/>
    <w:rsid w:val="0072437D"/>
    <w:rsid w:val="007243F2"/>
    <w:rsid w:val="0072649C"/>
    <w:rsid w:val="00731B33"/>
    <w:rsid w:val="00731FCB"/>
    <w:rsid w:val="0073749C"/>
    <w:rsid w:val="00747EDD"/>
    <w:rsid w:val="0075060B"/>
    <w:rsid w:val="00751A6C"/>
    <w:rsid w:val="00752D49"/>
    <w:rsid w:val="0075749B"/>
    <w:rsid w:val="00760251"/>
    <w:rsid w:val="00761B26"/>
    <w:rsid w:val="00762186"/>
    <w:rsid w:val="007661C7"/>
    <w:rsid w:val="0077057A"/>
    <w:rsid w:val="007709B2"/>
    <w:rsid w:val="0077134E"/>
    <w:rsid w:val="0078331C"/>
    <w:rsid w:val="00783CC5"/>
    <w:rsid w:val="00784618"/>
    <w:rsid w:val="00786573"/>
    <w:rsid w:val="00786812"/>
    <w:rsid w:val="00794D22"/>
    <w:rsid w:val="00794DCE"/>
    <w:rsid w:val="00796AB0"/>
    <w:rsid w:val="007A17EE"/>
    <w:rsid w:val="007A1DDC"/>
    <w:rsid w:val="007A4861"/>
    <w:rsid w:val="007B2A5D"/>
    <w:rsid w:val="007B55B0"/>
    <w:rsid w:val="007B614A"/>
    <w:rsid w:val="007B6F26"/>
    <w:rsid w:val="007C34BA"/>
    <w:rsid w:val="007C4A04"/>
    <w:rsid w:val="007C6809"/>
    <w:rsid w:val="007D0B2B"/>
    <w:rsid w:val="007D18A8"/>
    <w:rsid w:val="007D26E5"/>
    <w:rsid w:val="007D5536"/>
    <w:rsid w:val="007E135D"/>
    <w:rsid w:val="007E297C"/>
    <w:rsid w:val="007E5313"/>
    <w:rsid w:val="007E5D13"/>
    <w:rsid w:val="007F1961"/>
    <w:rsid w:val="007F2473"/>
    <w:rsid w:val="007F26EF"/>
    <w:rsid w:val="007F292B"/>
    <w:rsid w:val="007F329A"/>
    <w:rsid w:val="007F4256"/>
    <w:rsid w:val="007F639F"/>
    <w:rsid w:val="007F78BF"/>
    <w:rsid w:val="00802F3B"/>
    <w:rsid w:val="00803516"/>
    <w:rsid w:val="00805714"/>
    <w:rsid w:val="00806B50"/>
    <w:rsid w:val="00807071"/>
    <w:rsid w:val="0080760E"/>
    <w:rsid w:val="00812353"/>
    <w:rsid w:val="008133D7"/>
    <w:rsid w:val="008158F7"/>
    <w:rsid w:val="00815ADA"/>
    <w:rsid w:val="00815E87"/>
    <w:rsid w:val="00816A8B"/>
    <w:rsid w:val="00817AC1"/>
    <w:rsid w:val="00817EC3"/>
    <w:rsid w:val="008236CE"/>
    <w:rsid w:val="0082528D"/>
    <w:rsid w:val="0083403D"/>
    <w:rsid w:val="00834A77"/>
    <w:rsid w:val="0084124D"/>
    <w:rsid w:val="00843E43"/>
    <w:rsid w:val="00844CCB"/>
    <w:rsid w:val="00847DDE"/>
    <w:rsid w:val="00851F5C"/>
    <w:rsid w:val="00852388"/>
    <w:rsid w:val="00852892"/>
    <w:rsid w:val="0085561B"/>
    <w:rsid w:val="008605D9"/>
    <w:rsid w:val="008632C7"/>
    <w:rsid w:val="008647D9"/>
    <w:rsid w:val="00865634"/>
    <w:rsid w:val="00866B1E"/>
    <w:rsid w:val="00871957"/>
    <w:rsid w:val="008738A6"/>
    <w:rsid w:val="0087511F"/>
    <w:rsid w:val="00875410"/>
    <w:rsid w:val="008808BF"/>
    <w:rsid w:val="00880A4E"/>
    <w:rsid w:val="00880EFD"/>
    <w:rsid w:val="008814A9"/>
    <w:rsid w:val="00881870"/>
    <w:rsid w:val="00884F44"/>
    <w:rsid w:val="00885159"/>
    <w:rsid w:val="00891B1D"/>
    <w:rsid w:val="008A4CDE"/>
    <w:rsid w:val="008A7D52"/>
    <w:rsid w:val="008B062F"/>
    <w:rsid w:val="008B1928"/>
    <w:rsid w:val="008B2B33"/>
    <w:rsid w:val="008B3A05"/>
    <w:rsid w:val="008B4D18"/>
    <w:rsid w:val="008B7AE4"/>
    <w:rsid w:val="008C141A"/>
    <w:rsid w:val="008C4650"/>
    <w:rsid w:val="008D0B31"/>
    <w:rsid w:val="008D32E8"/>
    <w:rsid w:val="008D3764"/>
    <w:rsid w:val="008D42F0"/>
    <w:rsid w:val="008D7543"/>
    <w:rsid w:val="008D7BC3"/>
    <w:rsid w:val="008E12C9"/>
    <w:rsid w:val="008E142B"/>
    <w:rsid w:val="008E4D65"/>
    <w:rsid w:val="0090151C"/>
    <w:rsid w:val="0090327B"/>
    <w:rsid w:val="009036B3"/>
    <w:rsid w:val="00904D7C"/>
    <w:rsid w:val="00904ED4"/>
    <w:rsid w:val="00905557"/>
    <w:rsid w:val="00910DA2"/>
    <w:rsid w:val="00912A6A"/>
    <w:rsid w:val="00912B56"/>
    <w:rsid w:val="009134E2"/>
    <w:rsid w:val="0091409E"/>
    <w:rsid w:val="009144A5"/>
    <w:rsid w:val="00914B79"/>
    <w:rsid w:val="00914DAC"/>
    <w:rsid w:val="00932E73"/>
    <w:rsid w:val="0093307C"/>
    <w:rsid w:val="0093483B"/>
    <w:rsid w:val="00936C51"/>
    <w:rsid w:val="00946553"/>
    <w:rsid w:val="00946681"/>
    <w:rsid w:val="00947CC1"/>
    <w:rsid w:val="009550D3"/>
    <w:rsid w:val="0095595A"/>
    <w:rsid w:val="00956BFE"/>
    <w:rsid w:val="0096076B"/>
    <w:rsid w:val="0096095C"/>
    <w:rsid w:val="0096114E"/>
    <w:rsid w:val="009621BD"/>
    <w:rsid w:val="00962AC7"/>
    <w:rsid w:val="009635D9"/>
    <w:rsid w:val="00963749"/>
    <w:rsid w:val="0096676F"/>
    <w:rsid w:val="00967FDE"/>
    <w:rsid w:val="00971D21"/>
    <w:rsid w:val="00975325"/>
    <w:rsid w:val="00975CC5"/>
    <w:rsid w:val="00977DFF"/>
    <w:rsid w:val="00977E27"/>
    <w:rsid w:val="009819E5"/>
    <w:rsid w:val="0098426F"/>
    <w:rsid w:val="00984699"/>
    <w:rsid w:val="009906DA"/>
    <w:rsid w:val="0099108C"/>
    <w:rsid w:val="0099241C"/>
    <w:rsid w:val="00993A29"/>
    <w:rsid w:val="0099700D"/>
    <w:rsid w:val="00997E4F"/>
    <w:rsid w:val="009A1E82"/>
    <w:rsid w:val="009A5754"/>
    <w:rsid w:val="009A6007"/>
    <w:rsid w:val="009A68A8"/>
    <w:rsid w:val="009B047C"/>
    <w:rsid w:val="009B15BA"/>
    <w:rsid w:val="009B1FE8"/>
    <w:rsid w:val="009B3134"/>
    <w:rsid w:val="009B4741"/>
    <w:rsid w:val="009C4519"/>
    <w:rsid w:val="009C4AA0"/>
    <w:rsid w:val="009C571E"/>
    <w:rsid w:val="009C5D5A"/>
    <w:rsid w:val="009C6E99"/>
    <w:rsid w:val="009D1AC4"/>
    <w:rsid w:val="009D212C"/>
    <w:rsid w:val="009D6632"/>
    <w:rsid w:val="009D7CC6"/>
    <w:rsid w:val="009E167D"/>
    <w:rsid w:val="009E59B2"/>
    <w:rsid w:val="009E692D"/>
    <w:rsid w:val="009E70C8"/>
    <w:rsid w:val="009F0A48"/>
    <w:rsid w:val="009F2703"/>
    <w:rsid w:val="009F3ED8"/>
    <w:rsid w:val="009F50CB"/>
    <w:rsid w:val="009F78A7"/>
    <w:rsid w:val="009F7F60"/>
    <w:rsid w:val="00A03329"/>
    <w:rsid w:val="00A05CCF"/>
    <w:rsid w:val="00A05F58"/>
    <w:rsid w:val="00A117E2"/>
    <w:rsid w:val="00A15DBF"/>
    <w:rsid w:val="00A2254F"/>
    <w:rsid w:val="00A2392D"/>
    <w:rsid w:val="00A25380"/>
    <w:rsid w:val="00A26440"/>
    <w:rsid w:val="00A27241"/>
    <w:rsid w:val="00A31209"/>
    <w:rsid w:val="00A34207"/>
    <w:rsid w:val="00A35F08"/>
    <w:rsid w:val="00A3619B"/>
    <w:rsid w:val="00A374CB"/>
    <w:rsid w:val="00A413F6"/>
    <w:rsid w:val="00A43F2E"/>
    <w:rsid w:val="00A503CC"/>
    <w:rsid w:val="00A5356A"/>
    <w:rsid w:val="00A55505"/>
    <w:rsid w:val="00A55DBE"/>
    <w:rsid w:val="00A62880"/>
    <w:rsid w:val="00A63229"/>
    <w:rsid w:val="00A65818"/>
    <w:rsid w:val="00A66B3A"/>
    <w:rsid w:val="00A70D07"/>
    <w:rsid w:val="00A74700"/>
    <w:rsid w:val="00A76052"/>
    <w:rsid w:val="00A807A0"/>
    <w:rsid w:val="00A80A95"/>
    <w:rsid w:val="00A81279"/>
    <w:rsid w:val="00A82448"/>
    <w:rsid w:val="00A82A1C"/>
    <w:rsid w:val="00A83CEA"/>
    <w:rsid w:val="00A9498E"/>
    <w:rsid w:val="00AA3CC1"/>
    <w:rsid w:val="00AB03A5"/>
    <w:rsid w:val="00AB03E4"/>
    <w:rsid w:val="00AB0D02"/>
    <w:rsid w:val="00AB6589"/>
    <w:rsid w:val="00AC2366"/>
    <w:rsid w:val="00AC27CD"/>
    <w:rsid w:val="00AC4DB0"/>
    <w:rsid w:val="00AC5E9E"/>
    <w:rsid w:val="00AC65BF"/>
    <w:rsid w:val="00AC67BE"/>
    <w:rsid w:val="00AD11AB"/>
    <w:rsid w:val="00AD395A"/>
    <w:rsid w:val="00AD4B98"/>
    <w:rsid w:val="00AD5174"/>
    <w:rsid w:val="00AD69F4"/>
    <w:rsid w:val="00AD7BBC"/>
    <w:rsid w:val="00AD7BD4"/>
    <w:rsid w:val="00AD7FA5"/>
    <w:rsid w:val="00AE027D"/>
    <w:rsid w:val="00AE699B"/>
    <w:rsid w:val="00AE69DF"/>
    <w:rsid w:val="00AF0971"/>
    <w:rsid w:val="00AF547A"/>
    <w:rsid w:val="00AF6537"/>
    <w:rsid w:val="00B01F70"/>
    <w:rsid w:val="00B0205D"/>
    <w:rsid w:val="00B04DAE"/>
    <w:rsid w:val="00B05BCA"/>
    <w:rsid w:val="00B079FC"/>
    <w:rsid w:val="00B13C58"/>
    <w:rsid w:val="00B14630"/>
    <w:rsid w:val="00B15D1D"/>
    <w:rsid w:val="00B1664A"/>
    <w:rsid w:val="00B2076E"/>
    <w:rsid w:val="00B207AC"/>
    <w:rsid w:val="00B25AC5"/>
    <w:rsid w:val="00B3118F"/>
    <w:rsid w:val="00B32824"/>
    <w:rsid w:val="00B35113"/>
    <w:rsid w:val="00B37DA8"/>
    <w:rsid w:val="00B401C4"/>
    <w:rsid w:val="00B440EF"/>
    <w:rsid w:val="00B46D3D"/>
    <w:rsid w:val="00B4780E"/>
    <w:rsid w:val="00B51AA5"/>
    <w:rsid w:val="00B51B78"/>
    <w:rsid w:val="00B550ED"/>
    <w:rsid w:val="00B56415"/>
    <w:rsid w:val="00B5665E"/>
    <w:rsid w:val="00B63126"/>
    <w:rsid w:val="00B63EA7"/>
    <w:rsid w:val="00B67DC8"/>
    <w:rsid w:val="00B72C39"/>
    <w:rsid w:val="00B7466C"/>
    <w:rsid w:val="00B76EAA"/>
    <w:rsid w:val="00B7735E"/>
    <w:rsid w:val="00B77468"/>
    <w:rsid w:val="00B80D0D"/>
    <w:rsid w:val="00B83652"/>
    <w:rsid w:val="00B83D22"/>
    <w:rsid w:val="00B85356"/>
    <w:rsid w:val="00B85B37"/>
    <w:rsid w:val="00B8721F"/>
    <w:rsid w:val="00B91AF9"/>
    <w:rsid w:val="00B97477"/>
    <w:rsid w:val="00BA2278"/>
    <w:rsid w:val="00BA51B8"/>
    <w:rsid w:val="00BA781E"/>
    <w:rsid w:val="00BB0F86"/>
    <w:rsid w:val="00BB6701"/>
    <w:rsid w:val="00BC0616"/>
    <w:rsid w:val="00BC0A61"/>
    <w:rsid w:val="00BC1BAD"/>
    <w:rsid w:val="00BC3E95"/>
    <w:rsid w:val="00BC6044"/>
    <w:rsid w:val="00BC6539"/>
    <w:rsid w:val="00BC72DA"/>
    <w:rsid w:val="00BD2AD5"/>
    <w:rsid w:val="00BD2CCB"/>
    <w:rsid w:val="00BD4616"/>
    <w:rsid w:val="00BD57D7"/>
    <w:rsid w:val="00BD6652"/>
    <w:rsid w:val="00BE175B"/>
    <w:rsid w:val="00BE234A"/>
    <w:rsid w:val="00BE2736"/>
    <w:rsid w:val="00BE3515"/>
    <w:rsid w:val="00BE3B7E"/>
    <w:rsid w:val="00BE4C42"/>
    <w:rsid w:val="00BE61FE"/>
    <w:rsid w:val="00BE77A2"/>
    <w:rsid w:val="00BF0A2C"/>
    <w:rsid w:val="00BF3019"/>
    <w:rsid w:val="00BF5994"/>
    <w:rsid w:val="00BF60EC"/>
    <w:rsid w:val="00BF755E"/>
    <w:rsid w:val="00C044F9"/>
    <w:rsid w:val="00C0611A"/>
    <w:rsid w:val="00C066D0"/>
    <w:rsid w:val="00C06D8B"/>
    <w:rsid w:val="00C0763A"/>
    <w:rsid w:val="00C07A72"/>
    <w:rsid w:val="00C12D5D"/>
    <w:rsid w:val="00C14933"/>
    <w:rsid w:val="00C149AB"/>
    <w:rsid w:val="00C1510A"/>
    <w:rsid w:val="00C2129E"/>
    <w:rsid w:val="00C241DB"/>
    <w:rsid w:val="00C25307"/>
    <w:rsid w:val="00C27A75"/>
    <w:rsid w:val="00C312F6"/>
    <w:rsid w:val="00C34C4C"/>
    <w:rsid w:val="00C358B1"/>
    <w:rsid w:val="00C37377"/>
    <w:rsid w:val="00C3756C"/>
    <w:rsid w:val="00C3771C"/>
    <w:rsid w:val="00C42FCF"/>
    <w:rsid w:val="00C43018"/>
    <w:rsid w:val="00C443D7"/>
    <w:rsid w:val="00C4531D"/>
    <w:rsid w:val="00C46E67"/>
    <w:rsid w:val="00C46EF5"/>
    <w:rsid w:val="00C473AB"/>
    <w:rsid w:val="00C52C69"/>
    <w:rsid w:val="00C53915"/>
    <w:rsid w:val="00C5754D"/>
    <w:rsid w:val="00C57607"/>
    <w:rsid w:val="00C6048B"/>
    <w:rsid w:val="00C63811"/>
    <w:rsid w:val="00C64539"/>
    <w:rsid w:val="00C65CA9"/>
    <w:rsid w:val="00C679CF"/>
    <w:rsid w:val="00C74E31"/>
    <w:rsid w:val="00C7611D"/>
    <w:rsid w:val="00C7686C"/>
    <w:rsid w:val="00C770BA"/>
    <w:rsid w:val="00C81D50"/>
    <w:rsid w:val="00C82ACE"/>
    <w:rsid w:val="00C852E1"/>
    <w:rsid w:val="00C8729E"/>
    <w:rsid w:val="00C87DBA"/>
    <w:rsid w:val="00C90053"/>
    <w:rsid w:val="00C908D8"/>
    <w:rsid w:val="00C92247"/>
    <w:rsid w:val="00C93957"/>
    <w:rsid w:val="00C94B26"/>
    <w:rsid w:val="00CA185D"/>
    <w:rsid w:val="00CB5FA3"/>
    <w:rsid w:val="00CB7352"/>
    <w:rsid w:val="00CC53AD"/>
    <w:rsid w:val="00CC5FF0"/>
    <w:rsid w:val="00CC7B89"/>
    <w:rsid w:val="00CD03E7"/>
    <w:rsid w:val="00CD2B27"/>
    <w:rsid w:val="00CD4841"/>
    <w:rsid w:val="00CD48DC"/>
    <w:rsid w:val="00CD783C"/>
    <w:rsid w:val="00CE6223"/>
    <w:rsid w:val="00CF19F4"/>
    <w:rsid w:val="00CF44AC"/>
    <w:rsid w:val="00CF5424"/>
    <w:rsid w:val="00CF6BF8"/>
    <w:rsid w:val="00D03ADB"/>
    <w:rsid w:val="00D0446E"/>
    <w:rsid w:val="00D05C65"/>
    <w:rsid w:val="00D06390"/>
    <w:rsid w:val="00D072EE"/>
    <w:rsid w:val="00D11003"/>
    <w:rsid w:val="00D13E1D"/>
    <w:rsid w:val="00D14786"/>
    <w:rsid w:val="00D14AE3"/>
    <w:rsid w:val="00D16717"/>
    <w:rsid w:val="00D16E9E"/>
    <w:rsid w:val="00D212B1"/>
    <w:rsid w:val="00D21826"/>
    <w:rsid w:val="00D24312"/>
    <w:rsid w:val="00D301FD"/>
    <w:rsid w:val="00D30749"/>
    <w:rsid w:val="00D41B92"/>
    <w:rsid w:val="00D42F36"/>
    <w:rsid w:val="00D43FC9"/>
    <w:rsid w:val="00D4400A"/>
    <w:rsid w:val="00D463E5"/>
    <w:rsid w:val="00D51E7C"/>
    <w:rsid w:val="00D60EE3"/>
    <w:rsid w:val="00D64D5D"/>
    <w:rsid w:val="00D64E7C"/>
    <w:rsid w:val="00D65EE8"/>
    <w:rsid w:val="00D73EC7"/>
    <w:rsid w:val="00D816FF"/>
    <w:rsid w:val="00D85185"/>
    <w:rsid w:val="00D8535A"/>
    <w:rsid w:val="00D913E3"/>
    <w:rsid w:val="00D919E0"/>
    <w:rsid w:val="00D9355B"/>
    <w:rsid w:val="00D948B9"/>
    <w:rsid w:val="00D97A4C"/>
    <w:rsid w:val="00DA09D1"/>
    <w:rsid w:val="00DA1FC5"/>
    <w:rsid w:val="00DA358C"/>
    <w:rsid w:val="00DA50F2"/>
    <w:rsid w:val="00DA5EBD"/>
    <w:rsid w:val="00DA75C7"/>
    <w:rsid w:val="00DB25B2"/>
    <w:rsid w:val="00DB2885"/>
    <w:rsid w:val="00DB4862"/>
    <w:rsid w:val="00DB5A2D"/>
    <w:rsid w:val="00DB6873"/>
    <w:rsid w:val="00DD0964"/>
    <w:rsid w:val="00DD0C29"/>
    <w:rsid w:val="00DD712A"/>
    <w:rsid w:val="00DD7797"/>
    <w:rsid w:val="00DE2D09"/>
    <w:rsid w:val="00DE5AB4"/>
    <w:rsid w:val="00DE7109"/>
    <w:rsid w:val="00DF027F"/>
    <w:rsid w:val="00DF1682"/>
    <w:rsid w:val="00DF250A"/>
    <w:rsid w:val="00DF34A3"/>
    <w:rsid w:val="00DF4F3B"/>
    <w:rsid w:val="00DF776C"/>
    <w:rsid w:val="00E03394"/>
    <w:rsid w:val="00E033BD"/>
    <w:rsid w:val="00E06BE3"/>
    <w:rsid w:val="00E10DDB"/>
    <w:rsid w:val="00E152B1"/>
    <w:rsid w:val="00E15CC2"/>
    <w:rsid w:val="00E168CB"/>
    <w:rsid w:val="00E210B0"/>
    <w:rsid w:val="00E21D7D"/>
    <w:rsid w:val="00E2255C"/>
    <w:rsid w:val="00E272AA"/>
    <w:rsid w:val="00E27518"/>
    <w:rsid w:val="00E27881"/>
    <w:rsid w:val="00E30D51"/>
    <w:rsid w:val="00E32789"/>
    <w:rsid w:val="00E33310"/>
    <w:rsid w:val="00E3796C"/>
    <w:rsid w:val="00E43F89"/>
    <w:rsid w:val="00E50BF3"/>
    <w:rsid w:val="00E54BB1"/>
    <w:rsid w:val="00E57A34"/>
    <w:rsid w:val="00E60DC0"/>
    <w:rsid w:val="00E60EB9"/>
    <w:rsid w:val="00E624AE"/>
    <w:rsid w:val="00E640DB"/>
    <w:rsid w:val="00E6461B"/>
    <w:rsid w:val="00E66B95"/>
    <w:rsid w:val="00E66EA1"/>
    <w:rsid w:val="00E67EFE"/>
    <w:rsid w:val="00E71178"/>
    <w:rsid w:val="00E720DD"/>
    <w:rsid w:val="00E72557"/>
    <w:rsid w:val="00E73415"/>
    <w:rsid w:val="00E7424D"/>
    <w:rsid w:val="00E7798E"/>
    <w:rsid w:val="00E81C4C"/>
    <w:rsid w:val="00E842E8"/>
    <w:rsid w:val="00E847CA"/>
    <w:rsid w:val="00E84E1D"/>
    <w:rsid w:val="00E8540F"/>
    <w:rsid w:val="00E8559F"/>
    <w:rsid w:val="00E857F2"/>
    <w:rsid w:val="00E86C26"/>
    <w:rsid w:val="00E8732B"/>
    <w:rsid w:val="00E87D60"/>
    <w:rsid w:val="00E92F75"/>
    <w:rsid w:val="00E94438"/>
    <w:rsid w:val="00E97839"/>
    <w:rsid w:val="00EA2A52"/>
    <w:rsid w:val="00EA2D0E"/>
    <w:rsid w:val="00EA44B1"/>
    <w:rsid w:val="00EA5992"/>
    <w:rsid w:val="00EA6A05"/>
    <w:rsid w:val="00EA7A21"/>
    <w:rsid w:val="00EB09A7"/>
    <w:rsid w:val="00EB6D49"/>
    <w:rsid w:val="00EB7CB7"/>
    <w:rsid w:val="00EC0F01"/>
    <w:rsid w:val="00EC1998"/>
    <w:rsid w:val="00EC4E71"/>
    <w:rsid w:val="00EC63F6"/>
    <w:rsid w:val="00EC6540"/>
    <w:rsid w:val="00EC72C3"/>
    <w:rsid w:val="00EC7B32"/>
    <w:rsid w:val="00EC7B3D"/>
    <w:rsid w:val="00EC7BA6"/>
    <w:rsid w:val="00ED044F"/>
    <w:rsid w:val="00ED6865"/>
    <w:rsid w:val="00EE222B"/>
    <w:rsid w:val="00EE5352"/>
    <w:rsid w:val="00EE60D2"/>
    <w:rsid w:val="00EF350D"/>
    <w:rsid w:val="00EF6CE9"/>
    <w:rsid w:val="00F00EA2"/>
    <w:rsid w:val="00F0194F"/>
    <w:rsid w:val="00F07FAB"/>
    <w:rsid w:val="00F10C79"/>
    <w:rsid w:val="00F13AF1"/>
    <w:rsid w:val="00F13BF3"/>
    <w:rsid w:val="00F15921"/>
    <w:rsid w:val="00F15B5E"/>
    <w:rsid w:val="00F174C2"/>
    <w:rsid w:val="00F175DD"/>
    <w:rsid w:val="00F17F79"/>
    <w:rsid w:val="00F2072C"/>
    <w:rsid w:val="00F24198"/>
    <w:rsid w:val="00F242AE"/>
    <w:rsid w:val="00F25D87"/>
    <w:rsid w:val="00F27E71"/>
    <w:rsid w:val="00F31694"/>
    <w:rsid w:val="00F31A99"/>
    <w:rsid w:val="00F31E24"/>
    <w:rsid w:val="00F347EE"/>
    <w:rsid w:val="00F3585F"/>
    <w:rsid w:val="00F370AA"/>
    <w:rsid w:val="00F4395C"/>
    <w:rsid w:val="00F458A7"/>
    <w:rsid w:val="00F45F81"/>
    <w:rsid w:val="00F471AD"/>
    <w:rsid w:val="00F50347"/>
    <w:rsid w:val="00F56761"/>
    <w:rsid w:val="00F615CD"/>
    <w:rsid w:val="00F6318E"/>
    <w:rsid w:val="00F63222"/>
    <w:rsid w:val="00F6343F"/>
    <w:rsid w:val="00F70366"/>
    <w:rsid w:val="00F718DF"/>
    <w:rsid w:val="00F71932"/>
    <w:rsid w:val="00F71CB4"/>
    <w:rsid w:val="00F74223"/>
    <w:rsid w:val="00F75EF0"/>
    <w:rsid w:val="00F81D7D"/>
    <w:rsid w:val="00F8231B"/>
    <w:rsid w:val="00F82D1A"/>
    <w:rsid w:val="00F84283"/>
    <w:rsid w:val="00F90E19"/>
    <w:rsid w:val="00F9125F"/>
    <w:rsid w:val="00F91677"/>
    <w:rsid w:val="00F91D18"/>
    <w:rsid w:val="00F93CE0"/>
    <w:rsid w:val="00FA2A07"/>
    <w:rsid w:val="00FA38CC"/>
    <w:rsid w:val="00FA67F0"/>
    <w:rsid w:val="00FA7BFD"/>
    <w:rsid w:val="00FB17F6"/>
    <w:rsid w:val="00FB19CE"/>
    <w:rsid w:val="00FB208F"/>
    <w:rsid w:val="00FB2274"/>
    <w:rsid w:val="00FB6E03"/>
    <w:rsid w:val="00FB73A8"/>
    <w:rsid w:val="00FC3DF6"/>
    <w:rsid w:val="00FC4F07"/>
    <w:rsid w:val="00FC52EA"/>
    <w:rsid w:val="00FC6423"/>
    <w:rsid w:val="00FC77F9"/>
    <w:rsid w:val="00FC7ACC"/>
    <w:rsid w:val="00FD0C0F"/>
    <w:rsid w:val="00FD18CF"/>
    <w:rsid w:val="00FD421F"/>
    <w:rsid w:val="00FD4C79"/>
    <w:rsid w:val="00FD5682"/>
    <w:rsid w:val="00FD6E8D"/>
    <w:rsid w:val="00FE0178"/>
    <w:rsid w:val="00FE0244"/>
    <w:rsid w:val="00FE0B03"/>
    <w:rsid w:val="00FE4997"/>
    <w:rsid w:val="00FE57E6"/>
    <w:rsid w:val="00FE778E"/>
    <w:rsid w:val="00FE7DFD"/>
    <w:rsid w:val="00FF020E"/>
    <w:rsid w:val="00FF509C"/>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60A6B283"/>
  <w15:docId w15:val="{C3D21EFF-B83E-40D6-9AA9-6F67E0B67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character" w:customStyle="1" w:styleId="FooterChar">
    <w:name w:val="Footer Char"/>
    <w:link w:val="Footer"/>
    <w:uiPriority w:val="99"/>
    <w:rsid w:val="004C7BE2"/>
    <w:rPr>
      <w:sz w:val="30"/>
      <w:szCs w:val="30"/>
    </w:rPr>
  </w:style>
  <w:style w:type="paragraph" w:customStyle="1" w:styleId="ps-000-normal">
    <w:name w:val="ps-000-normal"/>
    <w:basedOn w:val="Normal"/>
    <w:rsid w:val="00D65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ListParagraph">
    <w:name w:val="List Paragraph"/>
    <w:basedOn w:val="Normal"/>
    <w:uiPriority w:val="34"/>
    <w:qFormat/>
    <w:rsid w:val="0073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paragraph" w:customStyle="1" w:styleId="Default">
    <w:name w:val="Default"/>
    <w:rsid w:val="00153EDF"/>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D7BEB-51CE-4E0E-8D72-DC407EA5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38</TotalTime>
  <Pages>6</Pages>
  <Words>1735</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3560</cp:lastModifiedBy>
  <cp:revision>34</cp:revision>
  <cp:lastPrinted>2022-12-13T13:58:00Z</cp:lastPrinted>
  <dcterms:created xsi:type="dcterms:W3CDTF">2022-12-08T03:40:00Z</dcterms:created>
  <dcterms:modified xsi:type="dcterms:W3CDTF">2023-02-24T08:56:00Z</dcterms:modified>
</cp:coreProperties>
</file>